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1E58" w:rsidRPr="00557086" w:rsidRDefault="00CE1E58" w:rsidP="00CE1E58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bookmarkStart w:id="0" w:name="_GoBack"/>
      <w:bookmarkEnd w:id="0"/>
      <w:r w:rsidRPr="003C763B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หมายเหตุ</w:t>
      </w:r>
      <w:r w:rsidRPr="003C763B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3C763B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สารบัญ</w:t>
      </w:r>
    </w:p>
    <w:p w:rsidR="00CE1E58" w:rsidRPr="00602637" w:rsidRDefault="00CE1E58" w:rsidP="00CE1E58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24"/>
          <w:szCs w:val="24"/>
          <w:lang w:bidi="th-TH"/>
        </w:rPr>
      </w:pPr>
    </w:p>
    <w:p w:rsidR="00CE1E58" w:rsidRPr="002E2783" w:rsidRDefault="00CE1E58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Pr="002E2783">
        <w:rPr>
          <w:rFonts w:ascii="Angsana New" w:hAnsi="Angsana New" w:cs="Angsana New"/>
          <w:sz w:val="30"/>
          <w:szCs w:val="30"/>
          <w:cs/>
          <w:lang w:bidi="th-TH"/>
        </w:rPr>
        <w:t>ทั่วไป</w:t>
      </w:r>
    </w:p>
    <w:p w:rsidR="00CE1E58" w:rsidRPr="00E80D58" w:rsidRDefault="00CE1E58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2E2783">
        <w:rPr>
          <w:rFonts w:ascii="Angsana New" w:hAnsi="Angsana New" w:cs="Angsana New"/>
          <w:sz w:val="30"/>
          <w:szCs w:val="30"/>
          <w:cs/>
          <w:lang w:bidi="th-TH"/>
        </w:rPr>
        <w:t>เกณฑ์การ</w:t>
      </w:r>
      <w:r w:rsidRPr="008D3706">
        <w:rPr>
          <w:rFonts w:ascii="Angsana New" w:hAnsi="Angsana New" w:cs="Angsana New"/>
          <w:sz w:val="30"/>
          <w:szCs w:val="30"/>
          <w:cs/>
          <w:lang w:bidi="th-TH"/>
        </w:rPr>
        <w:t>จัดทำงบการเงิ</w:t>
      </w:r>
      <w:r w:rsidR="00DD4626">
        <w:rPr>
          <w:rFonts w:ascii="Angsana New" w:hAnsi="Angsana New" w:cs="Angsana New"/>
          <w:sz w:val="30"/>
          <w:szCs w:val="30"/>
          <w:cs/>
          <w:lang w:bidi="th-TH"/>
        </w:rPr>
        <w:t>น</w:t>
      </w:r>
    </w:p>
    <w:p w:rsidR="00E80D58" w:rsidRPr="00A257AC" w:rsidRDefault="00E80D58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นโยบายการบัญชีที่สำคัญ</w:t>
      </w:r>
    </w:p>
    <w:p w:rsidR="00A257AC" w:rsidRPr="006A4653" w:rsidRDefault="00A257AC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การซื้อบริษัทย่อย</w:t>
      </w:r>
    </w:p>
    <w:p w:rsidR="00CE1E58" w:rsidRDefault="00CE1E58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A06F8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E80D58" w:rsidRDefault="00E80D58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เงินสดและรายการเทียบเท่าเงินสด</w:t>
      </w:r>
    </w:p>
    <w:p w:rsidR="00CE1E58" w:rsidRPr="00E80D58" w:rsidRDefault="00CE1E58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2D47B7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:rsidR="00E80D58" w:rsidRPr="00E80D58" w:rsidRDefault="00E80D58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ลูกหนี้อื่น</w:t>
      </w:r>
    </w:p>
    <w:p w:rsidR="00E80D58" w:rsidRPr="002D47B7" w:rsidRDefault="00E80D58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สินค้าคงเหลือ</w:t>
      </w:r>
    </w:p>
    <w:p w:rsidR="00CE1E58" w:rsidRPr="00DD4626" w:rsidRDefault="00DD4626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เงินลงทุนในบริษัทร่วม</w:t>
      </w:r>
    </w:p>
    <w:p w:rsidR="00DD4626" w:rsidRPr="004073DC" w:rsidRDefault="00DD4626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เงินลงทุนในบริษัทย่อย</w:t>
      </w:r>
    </w:p>
    <w:p w:rsidR="004073DC" w:rsidRPr="00EC4D4D" w:rsidRDefault="004073DC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เงินลงทุนระยะยาว</w:t>
      </w:r>
    </w:p>
    <w:p w:rsidR="00EC4D4D" w:rsidRPr="00EC4D4D" w:rsidRDefault="00EC4D4D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อสังหาริมทรัพย์เพื่อการลงทุน</w:t>
      </w:r>
    </w:p>
    <w:p w:rsidR="00EC4D4D" w:rsidRPr="006631FC" w:rsidRDefault="00EC4D4D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:rsidR="006631FC" w:rsidRPr="006631FC" w:rsidRDefault="006631FC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631FC">
        <w:rPr>
          <w:rFonts w:ascii="Angsana New" w:hAnsi="Angsana New" w:cs="Angsana New" w:hint="cs"/>
          <w:sz w:val="30"/>
          <w:szCs w:val="30"/>
          <w:cs/>
          <w:lang w:bidi="th-TH"/>
        </w:rPr>
        <w:t>ที่ดินรอการพัฒนา</w:t>
      </w:r>
    </w:p>
    <w:p w:rsidR="00711C2C" w:rsidRPr="00C53F19" w:rsidRDefault="00711C2C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70" w:hanging="1170"/>
        <w:jc w:val="both"/>
        <w:outlineLvl w:val="0"/>
        <w:rPr>
          <w:rFonts w:ascii="Angsana New" w:hAnsi="Angsana New" w:cs="Angsana New"/>
        </w:rPr>
      </w:pPr>
      <w:r w:rsidRPr="00711C2C">
        <w:rPr>
          <w:rFonts w:ascii="Angsana New" w:hAnsi="Angsana New" w:cs="Angsana New"/>
          <w:sz w:val="30"/>
          <w:szCs w:val="30"/>
          <w:cs/>
          <w:lang w:bidi="th-TH"/>
        </w:rPr>
        <w:t>ใบอนุญาตให้ใช้คลื่นความถี่</w:t>
      </w:r>
      <w:r w:rsidR="00676B5F">
        <w:rPr>
          <w:rFonts w:ascii="Angsana New" w:hAnsi="Angsana New" w:cs="Angsana New" w:hint="cs"/>
          <w:sz w:val="30"/>
          <w:szCs w:val="30"/>
          <w:cs/>
          <w:lang w:bidi="th-TH"/>
        </w:rPr>
        <w:t>และประกอบกิจการ</w:t>
      </w:r>
      <w:r w:rsidRPr="00711C2C">
        <w:rPr>
          <w:rFonts w:ascii="Angsana New" w:hAnsi="Angsana New" w:cs="Angsana New"/>
          <w:sz w:val="30"/>
          <w:szCs w:val="30"/>
          <w:cs/>
          <w:lang w:bidi="th-TH"/>
        </w:rPr>
        <w:t>โทรทัศน์</w:t>
      </w:r>
    </w:p>
    <w:p w:rsidR="00C53F19" w:rsidRPr="008F4283" w:rsidRDefault="00C53F19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70" w:hanging="1170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ค่าความนิยม</w:t>
      </w:r>
    </w:p>
    <w:p w:rsidR="008F4283" w:rsidRPr="00EC4D4D" w:rsidRDefault="008F4283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70" w:hanging="1170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ลิขสิทธิ์หนังสือ</w:t>
      </w:r>
    </w:p>
    <w:p w:rsidR="00EC4D4D" w:rsidRPr="00EC4D4D" w:rsidRDefault="00EC4D4D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70" w:hanging="1170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สินทรัพย์ไม่มีตัวตนอื่น</w:t>
      </w:r>
    </w:p>
    <w:p w:rsidR="00EC4D4D" w:rsidRPr="000C71FF" w:rsidRDefault="00EC4D4D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70" w:hanging="1170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ภาษีเงินได้รอการตัดบัญชี</w:t>
      </w:r>
    </w:p>
    <w:p w:rsidR="00711C2C" w:rsidRPr="00EC4D4D" w:rsidRDefault="00F02C8F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70" w:hanging="1170"/>
        <w:jc w:val="both"/>
        <w:outlineLvl w:val="0"/>
        <w:rPr>
          <w:rFonts w:ascii="Angsana New" w:hAnsi="Angsana New" w:cs="Angsana New"/>
        </w:rPr>
      </w:pPr>
      <w:r w:rsidRPr="00711C2C"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:rsidR="00EC4D4D" w:rsidRPr="00EC4D4D" w:rsidRDefault="00EC4D4D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70" w:hanging="1170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เจ้าหนี้การค้า</w:t>
      </w:r>
    </w:p>
    <w:p w:rsidR="00EC4D4D" w:rsidRPr="00BD7A92" w:rsidRDefault="00EC4D4D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70" w:hanging="1170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เจ้าหนี้อื่น</w:t>
      </w:r>
    </w:p>
    <w:p w:rsidR="00BD7A92" w:rsidRPr="00EC4D4D" w:rsidRDefault="00BD7A92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70" w:hanging="1170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ค่าใช้จ่ายค้างจ่าย</w:t>
      </w:r>
    </w:p>
    <w:p w:rsidR="00EC4D4D" w:rsidRPr="00EC4D4D" w:rsidRDefault="00EC4D4D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70" w:hanging="1170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ค่าใบอนุญา</w:t>
      </w:r>
      <w:r w:rsidR="00FF6776">
        <w:rPr>
          <w:rFonts w:ascii="Angsana New" w:hAnsi="Angsana New" w:cs="Angsana New" w:hint="cs"/>
          <w:sz w:val="30"/>
          <w:szCs w:val="30"/>
          <w:cs/>
          <w:lang w:bidi="th-TH"/>
        </w:rPr>
        <w:t>ต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ให้ใช้คลื่นความถี่และประกอบกิจการโทรทัศน์ค้างจ่าย</w:t>
      </w:r>
    </w:p>
    <w:p w:rsidR="00EC4D4D" w:rsidRPr="000634B9" w:rsidRDefault="00EC4D4D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70" w:hanging="1170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ประมาณการหนี้สินสำหรับผลประโยชน์พนักงาน</w:t>
      </w:r>
    </w:p>
    <w:p w:rsidR="00F02C8F" w:rsidRPr="00EC4D4D" w:rsidRDefault="00F02C8F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ทุนเรือนหุ้น</w:t>
      </w:r>
    </w:p>
    <w:p w:rsidR="00EC4D4D" w:rsidRPr="00DD4626" w:rsidRDefault="00EC4D4D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สำรอง</w:t>
      </w:r>
    </w:p>
    <w:p w:rsidR="00DD4626" w:rsidRPr="00EC4D4D" w:rsidRDefault="00EC4D4D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</w:p>
    <w:p w:rsidR="000C71FF" w:rsidRDefault="000C71FF" w:rsidP="000C71FF">
      <w:pPr>
        <w:pStyle w:val="index"/>
        <w:tabs>
          <w:tab w:val="left" w:pos="1134"/>
        </w:tabs>
        <w:spacing w:after="0" w:line="240" w:lineRule="atLeast"/>
        <w:ind w:firstLine="0"/>
        <w:jc w:val="both"/>
        <w:outlineLvl w:val="0"/>
        <w:rPr>
          <w:rFonts w:ascii="Angsana New" w:hAnsi="Angsana New" w:cs="Angsana New"/>
        </w:rPr>
      </w:pPr>
    </w:p>
    <w:p w:rsidR="00EB0BDD" w:rsidRPr="000C71FF" w:rsidRDefault="00EB0BDD" w:rsidP="000C71FF">
      <w:pPr>
        <w:pStyle w:val="index"/>
        <w:tabs>
          <w:tab w:val="left" w:pos="1134"/>
        </w:tabs>
        <w:spacing w:after="0" w:line="240" w:lineRule="atLeast"/>
        <w:ind w:firstLine="0"/>
        <w:jc w:val="both"/>
        <w:outlineLvl w:val="0"/>
        <w:rPr>
          <w:rFonts w:ascii="Angsana New" w:hAnsi="Angsana New" w:cs="Angsana New"/>
        </w:rPr>
      </w:pPr>
    </w:p>
    <w:p w:rsidR="00A257AC" w:rsidRDefault="00A257AC" w:rsidP="00A257AC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3C763B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lastRenderedPageBreak/>
        <w:t>หมายเหตุ</w:t>
      </w:r>
      <w:r w:rsidRPr="003C763B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3C763B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สารบัญ</w:t>
      </w:r>
    </w:p>
    <w:p w:rsidR="000C71FF" w:rsidRDefault="000C71FF" w:rsidP="00A257AC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:rsidR="00A62A54" w:rsidRPr="000C71FF" w:rsidRDefault="000C71FF" w:rsidP="00595EC6">
      <w:pPr>
        <w:pStyle w:val="index"/>
        <w:numPr>
          <w:ilvl w:val="0"/>
          <w:numId w:val="16"/>
        </w:numPr>
        <w:tabs>
          <w:tab w:val="clear" w:pos="340"/>
          <w:tab w:val="left" w:pos="1134"/>
          <w:tab w:val="num" w:pos="1170"/>
        </w:tabs>
        <w:spacing w:after="0" w:line="240" w:lineRule="atLeast"/>
        <w:ind w:left="1170" w:hanging="1170"/>
        <w:jc w:val="both"/>
        <w:outlineLvl w:val="0"/>
        <w:rPr>
          <w:rFonts w:ascii="Angsana New" w:hAnsi="Angsana New" w:cs="Angsana New"/>
          <w:bCs/>
          <w:sz w:val="30"/>
          <w:szCs w:val="30"/>
          <w:lang w:bidi="th-TH"/>
        </w:rPr>
      </w:pPr>
      <w:r w:rsidRPr="000C71FF"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ค่าใช้จ่ายในการบริหาร</w:t>
      </w:r>
    </w:p>
    <w:p w:rsidR="00A257AC" w:rsidRPr="00A62A54" w:rsidRDefault="00A62A54" w:rsidP="00595EC6">
      <w:pPr>
        <w:pStyle w:val="index"/>
        <w:numPr>
          <w:ilvl w:val="0"/>
          <w:numId w:val="16"/>
        </w:numPr>
        <w:tabs>
          <w:tab w:val="clear" w:pos="340"/>
          <w:tab w:val="left" w:pos="1134"/>
          <w:tab w:val="num" w:pos="1260"/>
        </w:tabs>
        <w:spacing w:after="0" w:line="240" w:lineRule="atLeast"/>
        <w:ind w:left="1170" w:hanging="1170"/>
        <w:jc w:val="both"/>
        <w:outlineLvl w:val="0"/>
        <w:rPr>
          <w:rFonts w:ascii="Angsana New" w:hAnsi="Angsana New" w:cs="Angsana New"/>
        </w:rPr>
      </w:pPr>
      <w:r w:rsidRPr="00A62A54"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ค่าใช้จ่ายผลประโยชน์ของพนักงาน</w:t>
      </w:r>
    </w:p>
    <w:p w:rsidR="00EC4D4D" w:rsidRPr="00EC4D4D" w:rsidRDefault="00EC4D4D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ค่าใช้จ่ายตามลักษณะ</w:t>
      </w:r>
    </w:p>
    <w:p w:rsidR="00EC4D4D" w:rsidRPr="00DC794B" w:rsidRDefault="00EC4D4D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ต้นทุนทางการเงิน</w:t>
      </w:r>
    </w:p>
    <w:p w:rsidR="006631FC" w:rsidRPr="00322BA0" w:rsidRDefault="00DC794B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</w:t>
      </w:r>
    </w:p>
    <w:p w:rsidR="00DD4626" w:rsidRPr="000127EE" w:rsidRDefault="00DD4626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กำไร</w:t>
      </w:r>
      <w:r w:rsidR="000127EE" w:rsidRPr="000127EE">
        <w:rPr>
          <w:rFonts w:ascii="Angsana New" w:hAnsi="Angsana New" w:cs="Angsana New"/>
          <w:sz w:val="30"/>
          <w:szCs w:val="30"/>
          <w:cs/>
          <w:lang w:bidi="th-TH"/>
        </w:rPr>
        <w:t xml:space="preserve"> (ขาดทุน)</w:t>
      </w:r>
      <w:r w:rsidR="000127EE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ต่อหุ้น</w:t>
      </w:r>
      <w:r w:rsidR="008F172F">
        <w:rPr>
          <w:rFonts w:ascii="Angsana New" w:hAnsi="Angsana New" w:cs="Angsana New" w:hint="cs"/>
          <w:sz w:val="30"/>
          <w:szCs w:val="30"/>
          <w:cs/>
          <w:lang w:bidi="th-TH"/>
        </w:rPr>
        <w:t>ขั้นพื้นฐาน</w:t>
      </w:r>
    </w:p>
    <w:p w:rsidR="00602637" w:rsidRPr="006631FC" w:rsidRDefault="00DD4626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:rsidR="00DD4626" w:rsidRPr="00BE75E2" w:rsidRDefault="00DD4626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ภาระผูกพันกับกิจการที่ไม่เกี่ยวข้อ</w:t>
      </w:r>
      <w:r w:rsidR="00035259">
        <w:rPr>
          <w:rFonts w:ascii="Angsana New" w:hAnsi="Angsana New" w:cs="Angsana New" w:hint="cs"/>
          <w:sz w:val="30"/>
          <w:szCs w:val="30"/>
          <w:cs/>
          <w:lang w:bidi="th-TH"/>
        </w:rPr>
        <w:t>งกัน</w:t>
      </w:r>
    </w:p>
    <w:p w:rsidR="00BE75E2" w:rsidRPr="003B30B0" w:rsidRDefault="00BE75E2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53F19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:rsidR="003B30B0" w:rsidRPr="00C53F19" w:rsidRDefault="003B30B0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:rsidR="0025275A" w:rsidRPr="00DD4626" w:rsidRDefault="002371CF" w:rsidP="00DD4626">
      <w:pPr>
        <w:pStyle w:val="index"/>
        <w:tabs>
          <w:tab w:val="left" w:pos="567"/>
          <w:tab w:val="left" w:pos="1134"/>
        </w:tabs>
        <w:spacing w:after="0" w:line="240" w:lineRule="atLeast"/>
        <w:ind w:left="0" w:firstLine="567"/>
        <w:jc w:val="both"/>
        <w:outlineLvl w:val="0"/>
        <w:rPr>
          <w:rFonts w:ascii="Angsana New" w:hAnsi="Angsana New" w:cs="Angsana New"/>
        </w:rPr>
      </w:pPr>
      <w:r w:rsidRPr="00DD4626">
        <w:rPr>
          <w:b/>
          <w:bCs/>
        </w:rPr>
        <w:br w:type="page"/>
      </w:r>
      <w:r w:rsidR="0025275A" w:rsidRPr="00DD4626">
        <w:rPr>
          <w:rFonts w:ascii="Angsana New" w:hAnsi="Angsana New" w:cs="Angsana New" w:hint="cs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หมายเหตุประกอบงบการเงินเป็นส่วนหนึ่งของงบการเงินนี้</w:t>
      </w:r>
    </w:p>
    <w:p w:rsidR="0025275A" w:rsidRPr="00F562D7" w:rsidRDefault="0025275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4"/>
          <w:szCs w:val="24"/>
        </w:rPr>
      </w:pPr>
    </w:p>
    <w:p w:rsidR="0025275A" w:rsidRPr="00537579" w:rsidRDefault="004B6B6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537579">
        <w:rPr>
          <w:rFonts w:ascii="Angsana New" w:hAnsi="Angsana New"/>
          <w:sz w:val="30"/>
          <w:szCs w:val="30"/>
          <w:cs/>
        </w:rPr>
        <w:tab/>
      </w:r>
      <w:r w:rsidR="0025275A" w:rsidRPr="00537579">
        <w:rPr>
          <w:rFonts w:ascii="Angsana New" w:hAnsi="Angsana New"/>
          <w:sz w:val="30"/>
          <w:szCs w:val="30"/>
          <w:cs/>
        </w:rPr>
        <w:t>งบการเงิน</w:t>
      </w:r>
      <w:r w:rsidR="0049566A" w:rsidRPr="00537579">
        <w:rPr>
          <w:rFonts w:ascii="Angsana New" w:hAnsi="Angsana New"/>
          <w:sz w:val="30"/>
          <w:szCs w:val="30"/>
          <w:cs/>
        </w:rPr>
        <w:t>นี้</w:t>
      </w:r>
      <w:r w:rsidR="0025275A" w:rsidRPr="00537579">
        <w:rPr>
          <w:rFonts w:ascii="Angsana New" w:hAnsi="Angsana New"/>
          <w:sz w:val="30"/>
          <w:szCs w:val="30"/>
          <w:cs/>
        </w:rPr>
        <w:t>ได้รับอนุมั</w:t>
      </w:r>
      <w:r w:rsidR="006322AD" w:rsidRPr="00537579">
        <w:rPr>
          <w:rFonts w:ascii="Angsana New" w:hAnsi="Angsana New"/>
          <w:sz w:val="30"/>
          <w:szCs w:val="30"/>
          <w:cs/>
        </w:rPr>
        <w:t>ติ</w:t>
      </w:r>
      <w:r w:rsidR="00C67B97" w:rsidRPr="00537579">
        <w:rPr>
          <w:rFonts w:ascii="Angsana New" w:hAnsi="Angsana New"/>
          <w:sz w:val="30"/>
          <w:szCs w:val="30"/>
          <w:cs/>
        </w:rPr>
        <w:t>ให้ออกงบการเงิน</w:t>
      </w:r>
      <w:r w:rsidR="006322AD" w:rsidRPr="00537579">
        <w:rPr>
          <w:rFonts w:ascii="Angsana New" w:hAnsi="Angsana New"/>
          <w:sz w:val="30"/>
          <w:szCs w:val="30"/>
          <w:cs/>
        </w:rPr>
        <w:t>จาก</w:t>
      </w:r>
      <w:r w:rsidR="003D3556" w:rsidRPr="00537579">
        <w:rPr>
          <w:rFonts w:ascii="Angsana New" w:hAnsi="Angsana New"/>
          <w:sz w:val="30"/>
          <w:szCs w:val="30"/>
          <w:cs/>
        </w:rPr>
        <w:t>คณะ</w:t>
      </w:r>
      <w:r w:rsidR="006322AD" w:rsidRPr="00537579">
        <w:rPr>
          <w:rFonts w:ascii="Angsana New" w:hAnsi="Angsana New"/>
          <w:sz w:val="30"/>
          <w:szCs w:val="30"/>
          <w:cs/>
        </w:rPr>
        <w:t>กรรมการเมื่อ</w:t>
      </w:r>
      <w:r w:rsidR="00C67B97" w:rsidRPr="00537579">
        <w:rPr>
          <w:rFonts w:ascii="Angsana New" w:hAnsi="Angsana New"/>
          <w:sz w:val="30"/>
          <w:szCs w:val="30"/>
          <w:cs/>
        </w:rPr>
        <w:t>วันที่</w:t>
      </w:r>
      <w:r w:rsidR="004630FF" w:rsidRPr="00537579">
        <w:rPr>
          <w:rFonts w:ascii="Angsana New" w:hAnsi="Angsana New"/>
          <w:sz w:val="30"/>
          <w:szCs w:val="30"/>
          <w:cs/>
        </w:rPr>
        <w:t xml:space="preserve"> </w:t>
      </w:r>
      <w:r w:rsidR="00576702">
        <w:rPr>
          <w:rFonts w:ascii="Angsana New" w:hAnsi="Angsana New"/>
          <w:sz w:val="30"/>
          <w:szCs w:val="30"/>
        </w:rPr>
        <w:t xml:space="preserve">21 </w:t>
      </w:r>
      <w:r w:rsidR="00576702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5F53B0">
        <w:rPr>
          <w:rFonts w:ascii="Angsana New" w:hAnsi="Angsana New"/>
          <w:sz w:val="30"/>
          <w:szCs w:val="30"/>
        </w:rPr>
        <w:t>2562</w:t>
      </w:r>
    </w:p>
    <w:p w:rsidR="00E66B73" w:rsidRPr="00F562D7" w:rsidRDefault="00E66B73" w:rsidP="007B671E">
      <w:pPr>
        <w:pStyle w:val="a1"/>
        <w:tabs>
          <w:tab w:val="clear" w:pos="360"/>
          <w:tab w:val="clear" w:pos="720"/>
          <w:tab w:val="clear" w:pos="1080"/>
        </w:tabs>
        <w:ind w:left="567" w:hanging="567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:rsidR="00E66B73" w:rsidRPr="00537579" w:rsidRDefault="0025275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537579">
        <w:rPr>
          <w:rFonts w:ascii="Angsana New" w:hAnsi="Angsana New"/>
          <w:b/>
          <w:bCs/>
          <w:sz w:val="30"/>
          <w:szCs w:val="30"/>
          <w:cs/>
        </w:rPr>
        <w:t>1</w:t>
      </w:r>
      <w:r w:rsidR="00E66B73" w:rsidRPr="00537579">
        <w:rPr>
          <w:rFonts w:ascii="Angsana New" w:hAnsi="Angsana New"/>
          <w:b/>
          <w:bCs/>
          <w:sz w:val="30"/>
          <w:szCs w:val="30"/>
        </w:rPr>
        <w:tab/>
      </w:r>
      <w:r w:rsidR="00A55A02" w:rsidRPr="00537579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="00E66B73" w:rsidRPr="00537579">
        <w:rPr>
          <w:rFonts w:ascii="Angsana New" w:hAnsi="Angsana New"/>
          <w:b/>
          <w:bCs/>
          <w:sz w:val="30"/>
          <w:szCs w:val="30"/>
          <w:cs/>
        </w:rPr>
        <w:t>ทั่วไป</w:t>
      </w:r>
      <w:r w:rsidR="00B970BF" w:rsidRPr="00537579">
        <w:rPr>
          <w:rFonts w:ascii="Angsana New" w:hAnsi="Angsana New"/>
          <w:b/>
          <w:bCs/>
          <w:sz w:val="30"/>
          <w:szCs w:val="30"/>
        </w:rPr>
        <w:t xml:space="preserve"> </w:t>
      </w:r>
    </w:p>
    <w:p w:rsidR="00E66B73" w:rsidRPr="00F562D7" w:rsidRDefault="00E66B7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4"/>
          <w:szCs w:val="24"/>
        </w:rPr>
      </w:pPr>
    </w:p>
    <w:p w:rsidR="00FF744B" w:rsidRPr="00537579" w:rsidRDefault="00ED72B8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397D5C">
        <w:rPr>
          <w:rFonts w:ascii="Angsana New" w:hAnsi="Angsana New"/>
          <w:spacing w:val="4"/>
          <w:sz w:val="30"/>
          <w:szCs w:val="30"/>
          <w:cs/>
        </w:rPr>
        <w:tab/>
      </w:r>
      <w:r w:rsidR="00E66B73" w:rsidRPr="00397D5C">
        <w:rPr>
          <w:rFonts w:ascii="Angsana New" w:hAnsi="Angsana New"/>
          <w:spacing w:val="4"/>
          <w:sz w:val="30"/>
          <w:szCs w:val="30"/>
          <w:cs/>
        </w:rPr>
        <w:t xml:space="preserve">บริษัท </w:t>
      </w:r>
      <w:r w:rsidR="001C69FA">
        <w:rPr>
          <w:rFonts w:ascii="Angsana New" w:hAnsi="Angsana New" w:hint="cs"/>
          <w:spacing w:val="4"/>
          <w:sz w:val="30"/>
          <w:szCs w:val="30"/>
          <w:cs/>
        </w:rPr>
        <w:t xml:space="preserve">อมรินทร์พริ้นติ้ง แอนด์ พับลิชชิ่ง </w:t>
      </w:r>
      <w:r w:rsidR="00E66B73" w:rsidRPr="00397D5C">
        <w:rPr>
          <w:rFonts w:ascii="Angsana New" w:hAnsi="Angsana New"/>
          <w:spacing w:val="4"/>
          <w:sz w:val="30"/>
          <w:szCs w:val="30"/>
          <w:cs/>
        </w:rPr>
        <w:t>จำกัด (มหาชน)</w:t>
      </w:r>
      <w:r w:rsidR="00764C8F" w:rsidRPr="00397D5C">
        <w:rPr>
          <w:rFonts w:ascii="Angsana New" w:hAnsi="Angsana New"/>
          <w:spacing w:val="4"/>
          <w:sz w:val="30"/>
          <w:szCs w:val="30"/>
        </w:rPr>
        <w:t xml:space="preserve"> “</w:t>
      </w:r>
      <w:r w:rsidR="00764C8F" w:rsidRPr="00397D5C">
        <w:rPr>
          <w:rFonts w:ascii="Angsana New" w:hAnsi="Angsana New"/>
          <w:spacing w:val="4"/>
          <w:sz w:val="30"/>
          <w:szCs w:val="30"/>
          <w:cs/>
        </w:rPr>
        <w:t>บริษัท</w:t>
      </w:r>
      <w:r w:rsidR="00764C8F" w:rsidRPr="00397D5C">
        <w:rPr>
          <w:rFonts w:ascii="Angsana New" w:hAnsi="Angsana New"/>
          <w:spacing w:val="4"/>
          <w:sz w:val="30"/>
          <w:szCs w:val="30"/>
        </w:rPr>
        <w:t>”</w:t>
      </w:r>
      <w:r w:rsidR="00764C8F" w:rsidRPr="00397D5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E66B73" w:rsidRPr="00397D5C">
        <w:rPr>
          <w:rFonts w:ascii="Angsana New" w:hAnsi="Angsana New"/>
          <w:spacing w:val="4"/>
          <w:sz w:val="30"/>
          <w:szCs w:val="30"/>
          <w:cs/>
        </w:rPr>
        <w:t>เป็นนิติบุคคล</w:t>
      </w:r>
      <w:r w:rsidR="00764C8F" w:rsidRPr="00397D5C">
        <w:rPr>
          <w:rFonts w:ascii="Angsana New" w:hAnsi="Angsana New"/>
          <w:spacing w:val="4"/>
          <w:sz w:val="30"/>
          <w:szCs w:val="30"/>
          <w:cs/>
        </w:rPr>
        <w:t>ที่จัดตั้งขึ้น</w:t>
      </w:r>
      <w:r w:rsidR="00E66B73" w:rsidRPr="00397D5C">
        <w:rPr>
          <w:rFonts w:ascii="Angsana New" w:hAnsi="Angsana New"/>
          <w:spacing w:val="4"/>
          <w:sz w:val="30"/>
          <w:szCs w:val="30"/>
          <w:cs/>
        </w:rPr>
        <w:t>ในประเทศไทย</w:t>
      </w:r>
      <w:r w:rsidR="001B4279" w:rsidRPr="00397D5C">
        <w:rPr>
          <w:rFonts w:ascii="Angsana New" w:hAnsi="Angsana New"/>
          <w:spacing w:val="4"/>
          <w:sz w:val="30"/>
          <w:szCs w:val="30"/>
        </w:rPr>
        <w:t xml:space="preserve"> </w:t>
      </w:r>
      <w:r w:rsidR="00E66B73" w:rsidRPr="00397D5C">
        <w:rPr>
          <w:rFonts w:ascii="Angsana New" w:hAnsi="Angsana New"/>
          <w:spacing w:val="4"/>
          <w:sz w:val="30"/>
          <w:szCs w:val="30"/>
          <w:cs/>
        </w:rPr>
        <w:t>และ</w:t>
      </w:r>
      <w:r w:rsidR="00311907" w:rsidRPr="00397D5C">
        <w:rPr>
          <w:rFonts w:ascii="Angsana New" w:hAnsi="Angsana New"/>
          <w:spacing w:val="4"/>
          <w:sz w:val="30"/>
          <w:szCs w:val="30"/>
          <w:cs/>
        </w:rPr>
        <w:t>มี</w:t>
      </w:r>
      <w:r w:rsidR="00FF744B" w:rsidRPr="00397D5C">
        <w:rPr>
          <w:rFonts w:ascii="Angsana New" w:hAnsi="Angsana New"/>
          <w:spacing w:val="4"/>
          <w:sz w:val="30"/>
          <w:szCs w:val="30"/>
          <w:cs/>
        </w:rPr>
        <w:t>ที่อยู่</w:t>
      </w:r>
      <w:r w:rsidR="00FF744B" w:rsidRPr="00537579">
        <w:rPr>
          <w:rFonts w:ascii="Angsana New" w:hAnsi="Angsana New"/>
          <w:spacing w:val="-4"/>
          <w:sz w:val="30"/>
          <w:szCs w:val="30"/>
          <w:cs/>
        </w:rPr>
        <w:t xml:space="preserve">จดทะเบียนตั้งอยู่เลขที่ </w:t>
      </w:r>
      <w:r w:rsidR="001C69FA">
        <w:rPr>
          <w:rFonts w:ascii="Angsana New" w:hAnsi="Angsana New"/>
          <w:sz w:val="30"/>
          <w:szCs w:val="30"/>
        </w:rPr>
        <w:t xml:space="preserve">378 </w:t>
      </w:r>
      <w:r w:rsidR="001C69FA">
        <w:rPr>
          <w:rFonts w:ascii="Angsana New" w:hAnsi="Angsana New" w:hint="cs"/>
          <w:sz w:val="30"/>
          <w:szCs w:val="30"/>
          <w:cs/>
        </w:rPr>
        <w:t xml:space="preserve">ถนนชัยพฤกษ์ แขวงตลิ่งชัน เขตตลิ่งชัน </w:t>
      </w:r>
      <w:r w:rsidR="008E58E2" w:rsidRPr="00537579">
        <w:rPr>
          <w:rFonts w:ascii="Angsana New" w:hAnsi="Angsana New"/>
          <w:spacing w:val="-4"/>
          <w:sz w:val="30"/>
          <w:szCs w:val="30"/>
          <w:cs/>
        </w:rPr>
        <w:t>กรุงเทพมหานคร ประเทศไทย</w:t>
      </w:r>
    </w:p>
    <w:p w:rsidR="00FF744B" w:rsidRPr="00F562D7" w:rsidRDefault="00FF744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4"/>
          <w:szCs w:val="24"/>
        </w:rPr>
      </w:pPr>
    </w:p>
    <w:p w:rsidR="0017421C" w:rsidRPr="00537579" w:rsidRDefault="00ED72B8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537579">
        <w:rPr>
          <w:rFonts w:ascii="Angsana New" w:hAnsi="Angsana New"/>
          <w:sz w:val="30"/>
          <w:szCs w:val="30"/>
          <w:cs/>
        </w:rPr>
        <w:tab/>
      </w:r>
      <w:r w:rsidR="00FF744B" w:rsidRPr="00537579">
        <w:rPr>
          <w:rFonts w:ascii="Angsana New" w:hAnsi="Angsana New"/>
          <w:sz w:val="30"/>
          <w:szCs w:val="30"/>
          <w:cs/>
        </w:rPr>
        <w:t>บริษัท</w:t>
      </w:r>
      <w:r w:rsidR="00E66B73" w:rsidRPr="00537579">
        <w:rPr>
          <w:rFonts w:ascii="Angsana New" w:hAnsi="Angsana New"/>
          <w:sz w:val="30"/>
          <w:szCs w:val="30"/>
          <w:cs/>
        </w:rPr>
        <w:t>จดทะเบียน</w:t>
      </w:r>
      <w:r w:rsidR="00764C8F" w:rsidRPr="00537579">
        <w:rPr>
          <w:rFonts w:ascii="Angsana New" w:hAnsi="Angsana New"/>
          <w:sz w:val="30"/>
          <w:szCs w:val="30"/>
          <w:cs/>
        </w:rPr>
        <w:t>กับ</w:t>
      </w:r>
      <w:r w:rsidR="00E66B73" w:rsidRPr="00537579">
        <w:rPr>
          <w:rFonts w:ascii="Angsana New" w:hAnsi="Angsana New"/>
          <w:sz w:val="30"/>
          <w:szCs w:val="30"/>
          <w:cs/>
        </w:rPr>
        <w:t>ตลาดหลักทรัพย์แห่งประเทศไทย</w:t>
      </w:r>
      <w:r w:rsidR="00567213" w:rsidRPr="00537579">
        <w:rPr>
          <w:rFonts w:ascii="Angsana New" w:hAnsi="Angsana New"/>
          <w:sz w:val="30"/>
          <w:szCs w:val="30"/>
          <w:cs/>
        </w:rPr>
        <w:t>เมื่อ</w:t>
      </w:r>
      <w:r w:rsidR="00043E2A" w:rsidRPr="00537579">
        <w:rPr>
          <w:rFonts w:ascii="Angsana New" w:hAnsi="Angsana New"/>
          <w:sz w:val="30"/>
          <w:szCs w:val="30"/>
          <w:cs/>
        </w:rPr>
        <w:t>เดือน</w:t>
      </w:r>
      <w:r w:rsidR="001C69FA">
        <w:rPr>
          <w:rFonts w:ascii="Angsana New" w:hAnsi="Angsana New"/>
          <w:sz w:val="30"/>
          <w:szCs w:val="30"/>
          <w:cs/>
        </w:rPr>
        <w:t>มิถุนายน 253</w:t>
      </w:r>
      <w:r w:rsidR="001C69FA">
        <w:rPr>
          <w:rFonts w:ascii="Angsana New" w:hAnsi="Angsana New"/>
          <w:sz w:val="30"/>
          <w:szCs w:val="30"/>
        </w:rPr>
        <w:t>6</w:t>
      </w:r>
    </w:p>
    <w:p w:rsidR="00BC1CEE" w:rsidRPr="00F562D7" w:rsidRDefault="00BC1CEE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4"/>
          <w:szCs w:val="24"/>
        </w:rPr>
      </w:pPr>
    </w:p>
    <w:p w:rsidR="00831362" w:rsidRPr="00831362" w:rsidRDefault="001C69FA" w:rsidP="008313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="007F101D">
        <w:rPr>
          <w:rFonts w:ascii="Angsana New" w:hAnsi="Angsana New"/>
          <w:sz w:val="30"/>
          <w:szCs w:val="30"/>
          <w:cs/>
        </w:rPr>
        <w:t>ผู้ถือหุ้นรายใหญ่ในระหว่าง</w:t>
      </w:r>
      <w:r w:rsidR="007F101D">
        <w:rPr>
          <w:rFonts w:ascii="Angsana New" w:hAnsi="Angsana New" w:hint="cs"/>
          <w:sz w:val="30"/>
          <w:szCs w:val="30"/>
          <w:cs/>
        </w:rPr>
        <w:t>ปีไ</w:t>
      </w:r>
      <w:r w:rsidR="00831362" w:rsidRPr="00831362">
        <w:rPr>
          <w:rFonts w:ascii="Angsana New" w:hAnsi="Angsana New"/>
          <w:sz w:val="30"/>
          <w:szCs w:val="30"/>
          <w:cs/>
        </w:rPr>
        <w:t>ด้แก่ บริษัท วัฒนภักดี จำกัด (ถือหุ้นร้อย</w:t>
      </w:r>
      <w:r w:rsidR="00831362" w:rsidRPr="00831362">
        <w:rPr>
          <w:rFonts w:ascii="Angsana New" w:hAnsi="Angsana New" w:hint="cs"/>
          <w:sz w:val="30"/>
          <w:szCs w:val="30"/>
          <w:cs/>
        </w:rPr>
        <w:t>ละ 60.10</w:t>
      </w:r>
      <w:r w:rsidR="00831362" w:rsidRPr="00831362">
        <w:rPr>
          <w:rFonts w:ascii="Angsana New" w:hAnsi="Angsana New"/>
          <w:sz w:val="30"/>
          <w:szCs w:val="30"/>
          <w:cs/>
        </w:rPr>
        <w:t>) ซึ่งเป็นนิติบุคคลที่จัดตั้งขึ้น</w:t>
      </w:r>
      <w:r w:rsidR="002B5400">
        <w:rPr>
          <w:rFonts w:ascii="Angsana New" w:hAnsi="Angsana New"/>
          <w:sz w:val="30"/>
          <w:szCs w:val="30"/>
        </w:rPr>
        <w:t xml:space="preserve">    </w:t>
      </w:r>
      <w:r w:rsidR="007F101D">
        <w:rPr>
          <w:rFonts w:ascii="Angsana New" w:hAnsi="Angsana New" w:hint="cs"/>
          <w:sz w:val="30"/>
          <w:szCs w:val="30"/>
          <w:cs/>
        </w:rPr>
        <w:t xml:space="preserve">      </w:t>
      </w:r>
      <w:r w:rsidR="00831362" w:rsidRPr="00831362">
        <w:rPr>
          <w:rFonts w:ascii="Angsana New" w:hAnsi="Angsana New"/>
          <w:sz w:val="30"/>
          <w:szCs w:val="30"/>
          <w:cs/>
        </w:rPr>
        <w:t>ในประเทศไทยและครอบครัวอุทกะพันธุ์ (ถือหุ้นร้อย</w:t>
      </w:r>
      <w:r w:rsidR="00831362" w:rsidRPr="00831362">
        <w:rPr>
          <w:rFonts w:ascii="Angsana New" w:hAnsi="Angsana New" w:hint="cs"/>
          <w:sz w:val="30"/>
          <w:szCs w:val="30"/>
          <w:cs/>
        </w:rPr>
        <w:t>ละ 21.56</w:t>
      </w:r>
      <w:r w:rsidR="00831362" w:rsidRPr="00831362">
        <w:rPr>
          <w:rFonts w:ascii="Angsana New" w:hAnsi="Angsana New"/>
          <w:sz w:val="30"/>
          <w:szCs w:val="30"/>
          <w:cs/>
        </w:rPr>
        <w:t xml:space="preserve">) </w:t>
      </w:r>
    </w:p>
    <w:p w:rsidR="003B2848" w:rsidRPr="00F562D7" w:rsidRDefault="003B2848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pacing w:val="4"/>
          <w:sz w:val="24"/>
          <w:szCs w:val="24"/>
        </w:rPr>
      </w:pPr>
    </w:p>
    <w:p w:rsidR="001B4279" w:rsidRPr="008560B2" w:rsidRDefault="00ED72B8" w:rsidP="00856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BE257E">
        <w:rPr>
          <w:rFonts w:ascii="Angsana New" w:hAnsi="Angsana New"/>
          <w:sz w:val="30"/>
          <w:szCs w:val="30"/>
          <w:cs/>
        </w:rPr>
        <w:tab/>
      </w:r>
      <w:r w:rsidR="00C17293" w:rsidRPr="008560B2">
        <w:rPr>
          <w:rFonts w:ascii="Angsana New" w:hAnsi="Angsana New"/>
          <w:spacing w:val="4"/>
          <w:sz w:val="30"/>
          <w:szCs w:val="30"/>
          <w:cs/>
        </w:rPr>
        <w:t>บริษัทดำเนินธุรกิจหลักเกี่ยวกับ</w:t>
      </w:r>
      <w:r w:rsidR="001C69FA" w:rsidRPr="008560B2">
        <w:rPr>
          <w:rFonts w:ascii="Angsana New" w:hAnsi="Angsana New" w:hint="cs"/>
          <w:spacing w:val="4"/>
          <w:sz w:val="30"/>
          <w:szCs w:val="30"/>
          <w:cs/>
        </w:rPr>
        <w:t>รับจ้างพิมพ์ โฆษณา และขายสิ่งพิมพ์</w:t>
      </w:r>
      <w:r w:rsidR="008560B2" w:rsidRPr="008560B2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8560B2" w:rsidRPr="008560B2">
        <w:rPr>
          <w:rFonts w:ascii="Angsana New" w:hAnsi="Angsana New"/>
          <w:spacing w:val="4"/>
          <w:sz w:val="30"/>
          <w:szCs w:val="30"/>
          <w:cs/>
        </w:rPr>
        <w:t>กลุ่มบริษัทดำเนินธุรกิจหลักเกี่ยวกับ</w:t>
      </w:r>
      <w:r w:rsidR="008560B2">
        <w:rPr>
          <w:rFonts w:ascii="Angsana New" w:hAnsi="Angsana New"/>
          <w:spacing w:val="4"/>
          <w:sz w:val="30"/>
          <w:szCs w:val="30"/>
          <w:cs/>
        </w:rPr>
        <w:t xml:space="preserve">รับจ้างพิมพ์ โฆษณา </w:t>
      </w:r>
      <w:r w:rsidR="008560B2" w:rsidRPr="008560B2">
        <w:rPr>
          <w:rFonts w:ascii="Angsana New" w:hAnsi="Angsana New"/>
          <w:spacing w:val="4"/>
          <w:sz w:val="30"/>
          <w:szCs w:val="30"/>
          <w:cs/>
        </w:rPr>
        <w:t>ขายสิ่งพิมพ์</w:t>
      </w:r>
      <w:r w:rsidR="008560B2">
        <w:rPr>
          <w:rFonts w:ascii="Angsana New" w:hAnsi="Angsana New" w:hint="cs"/>
          <w:spacing w:val="4"/>
          <w:sz w:val="30"/>
          <w:szCs w:val="30"/>
          <w:cs/>
        </w:rPr>
        <w:t>และธุรกิจ</w:t>
      </w:r>
      <w:r w:rsidR="0017333F" w:rsidRPr="0017333F">
        <w:rPr>
          <w:rFonts w:ascii="Angsana New" w:hAnsi="Angsana New"/>
          <w:spacing w:val="4"/>
          <w:sz w:val="30"/>
          <w:szCs w:val="30"/>
          <w:cs/>
        </w:rPr>
        <w:t>ผลิตรายการ เผยแพร่ออกอากาศ</w:t>
      </w:r>
      <w:r w:rsidR="0017333F">
        <w:rPr>
          <w:rFonts w:ascii="Angsana New" w:hAnsi="Angsana New" w:hint="cs"/>
          <w:spacing w:val="4"/>
          <w:sz w:val="30"/>
          <w:szCs w:val="30"/>
          <w:cs/>
        </w:rPr>
        <w:t>และให้บริการโฆษณาผ่านสื่อ</w:t>
      </w:r>
      <w:r w:rsidR="008560B2">
        <w:rPr>
          <w:rFonts w:ascii="Angsana New" w:hAnsi="Angsana New" w:hint="cs"/>
          <w:spacing w:val="4"/>
          <w:sz w:val="30"/>
          <w:szCs w:val="30"/>
          <w:cs/>
        </w:rPr>
        <w:t>โทรทัศน์</w:t>
      </w:r>
      <w:r w:rsidR="0017333F">
        <w:rPr>
          <w:rFonts w:ascii="Angsana New" w:hAnsi="Angsana New" w:hint="cs"/>
          <w:spacing w:val="4"/>
          <w:sz w:val="30"/>
          <w:szCs w:val="30"/>
          <w:cs/>
        </w:rPr>
        <w:t>ในระบบดิจิทัล</w:t>
      </w:r>
    </w:p>
    <w:p w:rsidR="001B4279" w:rsidRPr="00F562D7" w:rsidRDefault="001B4279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4"/>
          <w:szCs w:val="24"/>
        </w:rPr>
      </w:pPr>
    </w:p>
    <w:p w:rsidR="009D70DC" w:rsidRPr="00253ED2" w:rsidRDefault="009D70DC" w:rsidP="009D7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4"/>
          <w:sz w:val="30"/>
          <w:szCs w:val="30"/>
        </w:rPr>
      </w:pPr>
      <w:r w:rsidRPr="00253ED2">
        <w:rPr>
          <w:rFonts w:ascii="Angsana New" w:hAnsi="Angsana New" w:hint="cs"/>
          <w:spacing w:val="4"/>
          <w:sz w:val="30"/>
          <w:szCs w:val="30"/>
          <w:cs/>
        </w:rPr>
        <w:t>บริษัท อมรินทร์ เทเลวิชั่น จำกัด ซึ่งเป็นบริษัทย่อย</w:t>
      </w:r>
      <w:r w:rsidRPr="00253ED2">
        <w:rPr>
          <w:rFonts w:ascii="Angsana New" w:hAnsi="Angsana New"/>
          <w:spacing w:val="4"/>
          <w:sz w:val="30"/>
          <w:szCs w:val="30"/>
          <w:cs/>
        </w:rPr>
        <w:t>ได้รับใบอนุญาตให้ใช้คลื่นความถี่</w:t>
      </w:r>
      <w:r w:rsidRPr="00253ED2">
        <w:rPr>
          <w:rFonts w:ascii="Angsana New" w:hAnsi="Angsana New" w:hint="cs"/>
          <w:spacing w:val="4"/>
          <w:sz w:val="30"/>
          <w:szCs w:val="30"/>
          <w:cs/>
        </w:rPr>
        <w:t>และประกอบกิจการ</w:t>
      </w:r>
      <w:r w:rsidRPr="009D70DC">
        <w:rPr>
          <w:rFonts w:ascii="Angsana New" w:hAnsi="Angsana New" w:hint="cs"/>
          <w:spacing w:val="4"/>
          <w:sz w:val="30"/>
          <w:szCs w:val="30"/>
          <w:cs/>
        </w:rPr>
        <w:t>โทรทัศน์เพื่อให้บริการโทรทัศน์</w:t>
      </w:r>
      <w:r w:rsidRPr="009D70DC">
        <w:rPr>
          <w:rFonts w:ascii="Angsana New" w:hAnsi="Angsana New"/>
          <w:spacing w:val="4"/>
          <w:sz w:val="30"/>
          <w:szCs w:val="30"/>
          <w:cs/>
        </w:rPr>
        <w:t>ในระบบดิจิ</w:t>
      </w:r>
      <w:r w:rsidRPr="009D70DC">
        <w:rPr>
          <w:rFonts w:ascii="Angsana New" w:hAnsi="Angsana New" w:hint="cs"/>
          <w:spacing w:val="4"/>
          <w:sz w:val="30"/>
          <w:szCs w:val="30"/>
          <w:cs/>
        </w:rPr>
        <w:t>ทัลประเภทบริการทางธุรกิจระดับชาติ หมวดหมู่ทั่วไป แบบความคมชัดสูง</w:t>
      </w:r>
      <w:r w:rsidRPr="00253ED2">
        <w:rPr>
          <w:rFonts w:ascii="Angsana New" w:hAnsi="Angsana New" w:hint="cs"/>
          <w:spacing w:val="4"/>
          <w:sz w:val="30"/>
          <w:szCs w:val="30"/>
          <w:cs/>
        </w:rPr>
        <w:t xml:space="preserve"> โดย</w:t>
      </w:r>
      <w:r w:rsidRPr="00253ED2">
        <w:rPr>
          <w:rFonts w:ascii="Angsana New" w:hAnsi="Angsana New"/>
          <w:spacing w:val="4"/>
          <w:sz w:val="30"/>
          <w:szCs w:val="30"/>
          <w:cs/>
        </w:rPr>
        <w:t xml:space="preserve">มีระยะเวลา 15 ปี </w:t>
      </w:r>
      <w:r w:rsidRPr="00253ED2">
        <w:rPr>
          <w:rFonts w:ascii="Angsana New" w:hAnsi="Angsana New" w:hint="cs"/>
          <w:spacing w:val="4"/>
          <w:sz w:val="30"/>
          <w:szCs w:val="30"/>
          <w:cs/>
        </w:rPr>
        <w:t xml:space="preserve">เริ่มตั้งแต่วันที่ </w:t>
      </w:r>
      <w:r w:rsidRPr="00253ED2">
        <w:rPr>
          <w:rFonts w:ascii="Angsana New" w:hAnsi="Angsana New"/>
          <w:spacing w:val="4"/>
          <w:sz w:val="30"/>
          <w:szCs w:val="30"/>
        </w:rPr>
        <w:t xml:space="preserve">25 </w:t>
      </w:r>
      <w:r w:rsidRPr="00253ED2">
        <w:rPr>
          <w:rFonts w:ascii="Angsana New" w:hAnsi="Angsana New" w:hint="cs"/>
          <w:spacing w:val="4"/>
          <w:sz w:val="30"/>
          <w:szCs w:val="30"/>
          <w:cs/>
        </w:rPr>
        <w:t xml:space="preserve">เมษายน </w:t>
      </w:r>
      <w:r w:rsidRPr="00253ED2">
        <w:rPr>
          <w:rFonts w:ascii="Angsana New" w:hAnsi="Angsana New"/>
          <w:spacing w:val="4"/>
          <w:sz w:val="30"/>
          <w:szCs w:val="30"/>
        </w:rPr>
        <w:t xml:space="preserve">2557 </w:t>
      </w:r>
      <w:r w:rsidRPr="00253ED2">
        <w:rPr>
          <w:rFonts w:ascii="Angsana New" w:hAnsi="Angsana New" w:hint="cs"/>
          <w:spacing w:val="4"/>
          <w:sz w:val="30"/>
          <w:szCs w:val="30"/>
          <w:cs/>
        </w:rPr>
        <w:t xml:space="preserve">ถึงวันที่ </w:t>
      </w:r>
      <w:r w:rsidRPr="00253ED2">
        <w:rPr>
          <w:rFonts w:ascii="Angsana New" w:hAnsi="Angsana New"/>
          <w:spacing w:val="4"/>
          <w:sz w:val="30"/>
          <w:szCs w:val="30"/>
        </w:rPr>
        <w:t xml:space="preserve">24 </w:t>
      </w:r>
      <w:r w:rsidRPr="00253ED2">
        <w:rPr>
          <w:rFonts w:ascii="Angsana New" w:hAnsi="Angsana New" w:hint="cs"/>
          <w:spacing w:val="4"/>
          <w:sz w:val="30"/>
          <w:szCs w:val="30"/>
          <w:cs/>
        </w:rPr>
        <w:t xml:space="preserve">เมษายน </w:t>
      </w:r>
      <w:r w:rsidRPr="00253ED2">
        <w:rPr>
          <w:rFonts w:ascii="Angsana New" w:hAnsi="Angsana New"/>
          <w:spacing w:val="4"/>
          <w:sz w:val="30"/>
          <w:szCs w:val="30"/>
        </w:rPr>
        <w:t>2572</w:t>
      </w:r>
      <w:r w:rsidRPr="00253ED2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</w:p>
    <w:p w:rsidR="009D70DC" w:rsidRPr="00F562D7" w:rsidRDefault="009D70DC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4"/>
          <w:szCs w:val="24"/>
        </w:rPr>
      </w:pPr>
    </w:p>
    <w:p w:rsidR="00E66B73" w:rsidRPr="00537579" w:rsidRDefault="0025275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537579">
        <w:rPr>
          <w:rFonts w:ascii="Angsana New" w:hAnsi="Angsana New"/>
          <w:b/>
          <w:bCs/>
          <w:sz w:val="30"/>
          <w:szCs w:val="30"/>
          <w:cs/>
        </w:rPr>
        <w:t>2</w:t>
      </w:r>
      <w:r w:rsidR="00E66B73" w:rsidRPr="00537579">
        <w:rPr>
          <w:rFonts w:ascii="Angsana New" w:hAnsi="Angsana New"/>
          <w:b/>
          <w:bCs/>
          <w:sz w:val="30"/>
          <w:szCs w:val="30"/>
        </w:rPr>
        <w:tab/>
      </w:r>
      <w:r w:rsidR="00E66B73" w:rsidRPr="00537579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:rsidR="001001BD" w:rsidRPr="00F562D7" w:rsidRDefault="001001BD" w:rsidP="007B671E">
      <w:pPr>
        <w:pStyle w:val="Heading8"/>
        <w:spacing w:line="240" w:lineRule="auto"/>
        <w:ind w:left="567" w:right="0" w:hanging="567"/>
        <w:jc w:val="thaiDistribute"/>
        <w:rPr>
          <w:rFonts w:ascii="Angsana New" w:hAnsi="Angsana New" w:cs="Angsana New"/>
        </w:rPr>
      </w:pPr>
    </w:p>
    <w:p w:rsidR="00716186" w:rsidRPr="004A1D33" w:rsidRDefault="0071618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4A1D33">
        <w:rPr>
          <w:rFonts w:ascii="Angsana New" w:hAnsi="Angsana New"/>
          <w:i/>
          <w:iCs/>
          <w:sz w:val="30"/>
          <w:szCs w:val="30"/>
          <w:cs/>
        </w:rPr>
        <w:t>(ก)</w:t>
      </w:r>
      <w:r w:rsidRPr="004A1D33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:rsidR="00716186" w:rsidRPr="00F562D7" w:rsidRDefault="0071618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4"/>
          <w:szCs w:val="24"/>
        </w:rPr>
      </w:pPr>
    </w:p>
    <w:p w:rsidR="00716186" w:rsidRDefault="00ED72B8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537579">
        <w:rPr>
          <w:rFonts w:ascii="Angsana New" w:hAnsi="Angsana New"/>
          <w:sz w:val="30"/>
          <w:szCs w:val="30"/>
          <w:cs/>
        </w:rPr>
        <w:tab/>
      </w:r>
      <w:r w:rsidR="00366C08" w:rsidRPr="00366C08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366C08">
        <w:rPr>
          <w:rFonts w:ascii="Angsana New" w:hAnsi="Angsana New"/>
          <w:sz w:val="30"/>
          <w:szCs w:val="30"/>
        </w:rPr>
        <w:t xml:space="preserve">        </w:t>
      </w:r>
      <w:r w:rsidR="00366C08" w:rsidRPr="00366C08">
        <w:rPr>
          <w:rFonts w:ascii="Angsana New" w:hAnsi="Angsana New"/>
          <w:sz w:val="30"/>
          <w:szCs w:val="30"/>
          <w:cs/>
        </w:rPr>
        <w:t>สภาวิชาชีพบัญชีฯ (</w:t>
      </w:r>
      <w:r w:rsidR="00366C08" w:rsidRPr="00366C08">
        <w:rPr>
          <w:rFonts w:ascii="Angsana New" w:hAnsi="Angsana New"/>
          <w:sz w:val="30"/>
          <w:szCs w:val="30"/>
        </w:rPr>
        <w:t>“</w:t>
      </w:r>
      <w:r w:rsidR="00366C08" w:rsidRPr="00366C08">
        <w:rPr>
          <w:rFonts w:ascii="Angsana New" w:hAnsi="Angsana New"/>
          <w:sz w:val="30"/>
          <w:szCs w:val="30"/>
          <w:cs/>
        </w:rPr>
        <w:t>สภาวิชาชีพบัญชี</w:t>
      </w:r>
      <w:r w:rsidR="00366C08" w:rsidRPr="00366C08">
        <w:rPr>
          <w:rFonts w:ascii="Angsana New" w:hAnsi="Angsana New"/>
          <w:sz w:val="30"/>
          <w:szCs w:val="30"/>
        </w:rPr>
        <w:t xml:space="preserve">”) </w:t>
      </w:r>
      <w:r w:rsidR="00366C08" w:rsidRPr="00366C08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</w:t>
      </w:r>
      <w:r w:rsidR="00366C08">
        <w:rPr>
          <w:rFonts w:ascii="Angsana New" w:hAnsi="Angsana New"/>
          <w:sz w:val="30"/>
          <w:szCs w:val="30"/>
        </w:rPr>
        <w:t xml:space="preserve">                      </w:t>
      </w:r>
      <w:r w:rsidR="00366C08" w:rsidRPr="00366C08">
        <w:rPr>
          <w:rFonts w:ascii="Angsana New" w:hAnsi="Angsana New"/>
          <w:sz w:val="30"/>
          <w:szCs w:val="30"/>
          <w:cs/>
        </w:rPr>
        <w:t xml:space="preserve">ตลาดหลักทรัพย์ที่เกี่ยวข้อง  </w:t>
      </w:r>
    </w:p>
    <w:p w:rsidR="00F562D7" w:rsidRPr="00F562D7" w:rsidRDefault="00F562D7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4"/>
          <w:szCs w:val="24"/>
        </w:rPr>
      </w:pPr>
    </w:p>
    <w:p w:rsidR="00E42379" w:rsidRPr="009F525F" w:rsidRDefault="009F525F" w:rsidP="009F52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4"/>
          <w:sz w:val="30"/>
          <w:szCs w:val="30"/>
        </w:rPr>
      </w:pPr>
      <w:r w:rsidRPr="009F525F">
        <w:rPr>
          <w:rFonts w:ascii="Angsana New" w:hAnsi="Angsana New"/>
          <w:spacing w:val="4"/>
          <w:sz w:val="30"/>
          <w:szCs w:val="30"/>
          <w:cs/>
        </w:rPr>
        <w:t>สภาวิชาชีพบัญชีได้ออกและปรับปรุงมาตรฐานการรายงานทางการเงินหลายฉบับ ซึ่งมีผลบังคับใช้ตั้งแต่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         </w:t>
      </w:r>
      <w:r w:rsidRPr="009F525F">
        <w:rPr>
          <w:rFonts w:ascii="Angsana New" w:hAnsi="Angsana New"/>
          <w:spacing w:val="4"/>
          <w:sz w:val="30"/>
          <w:szCs w:val="30"/>
          <w:cs/>
        </w:rPr>
        <w:t>รอบระยะเวลาบัญชีที่เริ่มในหรือหลังวันที่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>
        <w:rPr>
          <w:rFonts w:ascii="Angsana New" w:hAnsi="Angsana New"/>
          <w:spacing w:val="4"/>
          <w:sz w:val="30"/>
          <w:szCs w:val="30"/>
        </w:rPr>
        <w:t xml:space="preserve">1 </w:t>
      </w:r>
      <w:r>
        <w:rPr>
          <w:rFonts w:ascii="Angsana New" w:hAnsi="Angsana New"/>
          <w:spacing w:val="4"/>
          <w:sz w:val="30"/>
          <w:szCs w:val="30"/>
          <w:cs/>
        </w:rPr>
        <w:t>มกราคม 256</w:t>
      </w:r>
      <w:r>
        <w:rPr>
          <w:rFonts w:ascii="Angsana New" w:hAnsi="Angsana New"/>
          <w:spacing w:val="4"/>
          <w:sz w:val="30"/>
          <w:szCs w:val="30"/>
        </w:rPr>
        <w:t xml:space="preserve">1 </w:t>
      </w:r>
      <w:r w:rsidRPr="009F525F">
        <w:rPr>
          <w:rFonts w:ascii="Angsana New" w:hAnsi="Angsana New"/>
          <w:spacing w:val="4"/>
          <w:sz w:val="30"/>
          <w:szCs w:val="30"/>
          <w:cs/>
        </w:rPr>
        <w:t>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มีผลให้เกิดการเปลี่ยนแปลงนโยบายการบัญชีของกลุ่มบริษัทในบางเรื่อง ทั้งนี้</w:t>
      </w:r>
      <w:r w:rsidRPr="009F525F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>
        <w:rPr>
          <w:rFonts w:ascii="Angsana New" w:hAnsi="Angsana New"/>
          <w:spacing w:val="4"/>
          <w:sz w:val="30"/>
          <w:szCs w:val="30"/>
        </w:rPr>
        <w:t xml:space="preserve">      </w:t>
      </w:r>
      <w:r w:rsidRPr="009F525F">
        <w:rPr>
          <w:rFonts w:ascii="Angsana New" w:hAnsi="Angsana New"/>
          <w:spacing w:val="4"/>
          <w:sz w:val="30"/>
          <w:szCs w:val="30"/>
          <w:cs/>
        </w:rPr>
        <w:t>การเปลี่ยนแปลงดังกล่าวไม่มีผลกระทบอย่างเป็นสาระสำคัญต่องบการเงิน</w:t>
      </w:r>
    </w:p>
    <w:p w:rsidR="00356C93" w:rsidRPr="003F7DD3" w:rsidRDefault="005018ED" w:rsidP="005018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4A06C7">
        <w:rPr>
          <w:rFonts w:ascii="Angsana New" w:hAnsi="Angsana New"/>
          <w:spacing w:val="4"/>
          <w:sz w:val="30"/>
          <w:szCs w:val="30"/>
          <w:cs/>
        </w:rPr>
        <w:lastRenderedPageBreak/>
        <w:t>นอกเหนือจากมาตรฐานการรายงานทางการเงินที่ออกและปรับปรุงใหม่ข้างต้น สภาวิชาชีพบัญชีได้ออกและปรับปรุงมาตรฐานการรายงานทางการเงินซึ่งยังไม่มีผลบังคับในปัจจุบันและกลุ่มบริษัทไม่ได้ใช้มาตรฐาน</w:t>
      </w:r>
      <w:r w:rsidR="003B30B0" w:rsidRPr="004A06C7">
        <w:rPr>
          <w:rFonts w:ascii="Angsana New" w:hAnsi="Angsana New" w:hint="cs"/>
          <w:spacing w:val="4"/>
          <w:sz w:val="30"/>
          <w:szCs w:val="30"/>
          <w:cs/>
        </w:rPr>
        <w:t xml:space="preserve">    </w:t>
      </w:r>
      <w:r w:rsidRPr="004A06C7">
        <w:rPr>
          <w:rFonts w:ascii="Angsana New" w:hAnsi="Angsana New"/>
          <w:spacing w:val="4"/>
          <w:sz w:val="30"/>
          <w:szCs w:val="30"/>
          <w:cs/>
        </w:rPr>
        <w:t>การรายงานทางการเงินดังกล่าวในการจัดทำง</w:t>
      </w:r>
      <w:r w:rsidR="003B30B0" w:rsidRPr="004A06C7">
        <w:rPr>
          <w:rFonts w:ascii="Angsana New" w:hAnsi="Angsana New"/>
          <w:spacing w:val="4"/>
          <w:sz w:val="30"/>
          <w:szCs w:val="30"/>
          <w:cs/>
        </w:rPr>
        <w:t xml:space="preserve">บการเงินก่อนวันที่มีผลบังคับใช้ </w:t>
      </w:r>
      <w:r w:rsidRPr="004A06C7">
        <w:rPr>
          <w:rFonts w:ascii="Angsana New" w:hAnsi="Angsana New"/>
          <w:spacing w:val="4"/>
          <w:sz w:val="30"/>
          <w:szCs w:val="30"/>
          <w:cs/>
        </w:rPr>
        <w:t>มาตรฐานการรายงานทาง</w:t>
      </w:r>
      <w:r w:rsidRPr="003F7DD3">
        <w:rPr>
          <w:rFonts w:ascii="Angsana New" w:hAnsi="Angsana New"/>
          <w:spacing w:val="-6"/>
          <w:sz w:val="30"/>
          <w:szCs w:val="30"/>
          <w:cs/>
        </w:rPr>
        <w:t>การเงิน</w:t>
      </w:r>
      <w:r w:rsidRPr="003F7DD3">
        <w:rPr>
          <w:rFonts w:ascii="Angsana New" w:hAnsi="Angsana New"/>
          <w:spacing w:val="-4"/>
          <w:sz w:val="30"/>
          <w:szCs w:val="30"/>
          <w:cs/>
        </w:rPr>
        <w:t>ที่ออกและปรับปรุงใ</w:t>
      </w:r>
      <w:r w:rsidR="003B30B0" w:rsidRPr="003F7DD3">
        <w:rPr>
          <w:rFonts w:ascii="Angsana New" w:hAnsi="Angsana New"/>
          <w:spacing w:val="-4"/>
          <w:sz w:val="30"/>
          <w:szCs w:val="30"/>
          <w:cs/>
        </w:rPr>
        <w:t>หม่ที่เกี่ยวกับการดำเนินงานของกลุ่มบริษัท</w:t>
      </w:r>
      <w:r w:rsidR="004A06C7" w:rsidRPr="003F7DD3">
        <w:rPr>
          <w:rFonts w:ascii="Angsana New" w:hAnsi="Angsana New"/>
          <w:spacing w:val="-4"/>
          <w:sz w:val="30"/>
          <w:szCs w:val="30"/>
          <w:cs/>
        </w:rPr>
        <w:t>ได้เปิดเผยในหมายเหตุ</w:t>
      </w:r>
      <w:r w:rsidR="00A73D0B" w:rsidRPr="003F7DD3">
        <w:rPr>
          <w:rFonts w:ascii="Angsana New" w:hAnsi="Angsana New" w:hint="cs"/>
          <w:spacing w:val="-4"/>
          <w:sz w:val="30"/>
          <w:szCs w:val="30"/>
          <w:cs/>
        </w:rPr>
        <w:t>ประกอบงบการเงิน</w:t>
      </w:r>
      <w:r w:rsidR="004A06C7" w:rsidRPr="003F7DD3">
        <w:rPr>
          <w:rFonts w:ascii="Angsana New" w:hAnsi="Angsana New"/>
          <w:spacing w:val="-4"/>
          <w:sz w:val="30"/>
          <w:szCs w:val="30"/>
          <w:cs/>
        </w:rPr>
        <w:t xml:space="preserve">ข้อ </w:t>
      </w:r>
      <w:r w:rsidR="0029191C" w:rsidRPr="003F7DD3">
        <w:rPr>
          <w:rFonts w:ascii="Angsana New" w:hAnsi="Angsana New"/>
          <w:spacing w:val="-4"/>
          <w:sz w:val="30"/>
          <w:szCs w:val="30"/>
        </w:rPr>
        <w:t>39</w:t>
      </w:r>
    </w:p>
    <w:p w:rsidR="001F45DA" w:rsidRPr="003F7DD3" w:rsidRDefault="00356C9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4"/>
          <w:szCs w:val="24"/>
        </w:rPr>
      </w:pPr>
      <w:r w:rsidRPr="009577B0">
        <w:rPr>
          <w:rFonts w:ascii="Angsana New" w:hAnsi="Angsana New"/>
          <w:sz w:val="30"/>
          <w:szCs w:val="30"/>
          <w:highlight w:val="green"/>
        </w:rPr>
        <w:t xml:space="preserve">   </w:t>
      </w:r>
    </w:p>
    <w:p w:rsidR="00716186" w:rsidRPr="004A1D33" w:rsidRDefault="0071618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4A1D33">
        <w:rPr>
          <w:rFonts w:ascii="Angsana New" w:hAnsi="Angsana New"/>
          <w:i/>
          <w:iCs/>
          <w:sz w:val="30"/>
          <w:szCs w:val="30"/>
          <w:cs/>
        </w:rPr>
        <w:t>(ข)</w:t>
      </w:r>
      <w:r w:rsidRPr="004A1D33">
        <w:rPr>
          <w:rFonts w:ascii="Angsana New" w:hAnsi="Angsana New"/>
          <w:i/>
          <w:iCs/>
          <w:sz w:val="30"/>
          <w:szCs w:val="30"/>
          <w:cs/>
        </w:rPr>
        <w:tab/>
      </w:r>
      <w:r w:rsidR="00DB5B65">
        <w:rPr>
          <w:rFonts w:ascii="Angsana New" w:hAnsi="Angsana New" w:hint="cs"/>
          <w:i/>
          <w:iCs/>
          <w:sz w:val="30"/>
          <w:szCs w:val="30"/>
          <w:cs/>
        </w:rPr>
        <w:t>เกณฑ์การวัดมูลค่า</w:t>
      </w:r>
    </w:p>
    <w:p w:rsidR="00716186" w:rsidRPr="003F7DD3" w:rsidRDefault="00716186" w:rsidP="00DB5B65">
      <w:pPr>
        <w:pStyle w:val="BodyText2"/>
        <w:tabs>
          <w:tab w:val="clear" w:pos="540"/>
        </w:tabs>
        <w:ind w:left="567" w:hanging="567"/>
        <w:rPr>
          <w:sz w:val="24"/>
          <w:szCs w:val="24"/>
        </w:rPr>
      </w:pPr>
    </w:p>
    <w:p w:rsidR="00DB5B65" w:rsidRDefault="00DB5B65" w:rsidP="00DB5B65">
      <w:pPr>
        <w:pStyle w:val="BodyText2"/>
        <w:tabs>
          <w:tab w:val="clear" w:pos="540"/>
        </w:tabs>
        <w:ind w:left="567"/>
      </w:pPr>
      <w:r w:rsidRPr="00DB5B65">
        <w:rPr>
          <w:cs/>
        </w:rPr>
        <w:t>งบการเงินนี้จัดทำขึ้นโดยถือหลักเกณฑ์การบันทึกตามราคาทุนเดิม</w:t>
      </w:r>
      <w:r>
        <w:rPr>
          <w:rFonts w:hint="cs"/>
          <w:cs/>
        </w:rPr>
        <w:t xml:space="preserve"> ยกเว้นรายการดังต่อไปนี้</w:t>
      </w:r>
    </w:p>
    <w:p w:rsidR="00DB5B65" w:rsidRPr="003F7DD3" w:rsidRDefault="00DB5B65" w:rsidP="00DB5B65">
      <w:pPr>
        <w:pStyle w:val="BodyText2"/>
        <w:tabs>
          <w:tab w:val="clear" w:pos="540"/>
        </w:tabs>
        <w:ind w:left="567"/>
        <w:rPr>
          <w:sz w:val="24"/>
          <w:szCs w:val="24"/>
        </w:rPr>
      </w:pPr>
    </w:p>
    <w:tbl>
      <w:tblPr>
        <w:tblStyle w:val="TableGrid"/>
        <w:tblW w:w="924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4386"/>
      </w:tblGrid>
      <w:tr w:rsidR="00DB5B65" w:rsidRPr="00866987" w:rsidTr="00EE14B9">
        <w:trPr>
          <w:tblHeader/>
        </w:trPr>
        <w:tc>
          <w:tcPr>
            <w:tcW w:w="4860" w:type="dxa"/>
          </w:tcPr>
          <w:p w:rsidR="00DB5B65" w:rsidRPr="00DB5B65" w:rsidRDefault="00DB5B65" w:rsidP="00DB5B6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 w:cstheme="minorBidi"/>
                <w:b/>
                <w:bCs/>
                <w:i/>
                <w:iCs/>
                <w:sz w:val="30"/>
                <w:szCs w:val="30"/>
              </w:rPr>
            </w:pPr>
            <w:r w:rsidRPr="0086698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</w:t>
            </w:r>
          </w:p>
        </w:tc>
        <w:tc>
          <w:tcPr>
            <w:tcW w:w="4386" w:type="dxa"/>
          </w:tcPr>
          <w:p w:rsidR="00DB5B65" w:rsidRPr="00866987" w:rsidRDefault="00DB5B65" w:rsidP="00EE14B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6698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เกณฑ์</w:t>
            </w:r>
            <w:r w:rsidRPr="0086698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การวัดมูลค่า</w:t>
            </w:r>
          </w:p>
        </w:tc>
      </w:tr>
      <w:tr w:rsidR="00ED12EF" w:rsidRPr="00961BAA" w:rsidTr="00EE14B9">
        <w:tc>
          <w:tcPr>
            <w:tcW w:w="4860" w:type="dxa"/>
          </w:tcPr>
          <w:p w:rsidR="00ED12EF" w:rsidRPr="00961BAA" w:rsidRDefault="00ED12EF" w:rsidP="00ED12E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961BAA">
              <w:rPr>
                <w:rFonts w:ascii="Angsana New" w:hAnsi="Angsana New" w:cs="Angsana New"/>
                <w:sz w:val="30"/>
                <w:szCs w:val="30"/>
                <w:cs/>
              </w:rPr>
              <w:t>สิ่งตอบแทนที่คาดว่าจะต้องจ่าย</w:t>
            </w:r>
            <w:r w:rsidRPr="00961BAA">
              <w:rPr>
                <w:rFonts w:ascii="Times New Roman" w:hAnsi="Times New Roman" w:cs="Angsana New" w:hint="cs"/>
                <w:sz w:val="30"/>
                <w:szCs w:val="30"/>
                <w:cs/>
              </w:rPr>
              <w:t>จากการรวมธุรกิจ</w:t>
            </w:r>
            <w:r w:rsidRPr="00961BAA">
              <w:rPr>
                <w:rFonts w:ascii="Times New Roman" w:hAnsi="Times New Roman"/>
                <w:sz w:val="30"/>
                <w:szCs w:val="30"/>
              </w:rPr>
              <w:t xml:space="preserve"> </w:t>
            </w:r>
          </w:p>
        </w:tc>
        <w:tc>
          <w:tcPr>
            <w:tcW w:w="4386" w:type="dxa"/>
          </w:tcPr>
          <w:p w:rsidR="00ED12EF" w:rsidRPr="00961BAA" w:rsidRDefault="00ED12EF" w:rsidP="00ED12E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961BAA">
              <w:rPr>
                <w:rFonts w:ascii="Times New Roman" w:hAnsi="Times New Roman" w:cs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DB5B65" w:rsidRPr="00961BAA" w:rsidTr="00EE14B9">
        <w:tc>
          <w:tcPr>
            <w:tcW w:w="4860" w:type="dxa"/>
          </w:tcPr>
          <w:p w:rsidR="00DB5B65" w:rsidRPr="00967188" w:rsidRDefault="00DB5B65" w:rsidP="00EE14B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E07041">
              <w:rPr>
                <w:rFonts w:ascii="Angsana New" w:hAnsi="Angsana New" w:cs="Angsana New"/>
                <w:i/>
                <w:sz w:val="30"/>
                <w:szCs w:val="30"/>
                <w:cs/>
              </w:rPr>
              <w:t>หนี้สินผลประโยชน์ที่กำหนดไว้</w:t>
            </w:r>
          </w:p>
        </w:tc>
        <w:tc>
          <w:tcPr>
            <w:tcW w:w="4386" w:type="dxa"/>
          </w:tcPr>
          <w:p w:rsidR="00DB5B65" w:rsidRPr="005F3FA8" w:rsidRDefault="00DB5B65" w:rsidP="00DB5B6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hanging="18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F3FA8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มูลค่าปัจจุบันของภาระผูกพันตามผลประโยชน์ที่กำหนดไว้</w:t>
            </w:r>
            <w:r w:rsidRPr="005F3FA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F3FA8">
              <w:rPr>
                <w:rFonts w:ascii="Angsana New" w:hAnsi="Angsana New" w:cs="Angsana New" w:hint="cs"/>
                <w:sz w:val="30"/>
                <w:szCs w:val="30"/>
                <w:cs/>
              </w:rPr>
              <w:t>ซึ่งได้เปิดเผยในหมายเ</w:t>
            </w:r>
            <w:r w:rsidRPr="002B5400">
              <w:rPr>
                <w:rFonts w:ascii="Angsana New" w:hAnsi="Angsana New" w:cs="Angsana New" w:hint="cs"/>
                <w:sz w:val="30"/>
                <w:szCs w:val="30"/>
                <w:cs/>
              </w:rPr>
              <w:t>หตุ</w:t>
            </w:r>
            <w:r w:rsidR="00A73D0B">
              <w:rPr>
                <w:rFonts w:ascii="Angsana New" w:hAnsi="Angsana New" w:cs="Angsana New" w:hint="cs"/>
                <w:spacing w:val="4"/>
                <w:sz w:val="30"/>
                <w:szCs w:val="30"/>
                <w:cs/>
              </w:rPr>
              <w:t>ประกอบ</w:t>
            </w:r>
            <w:r w:rsidR="003F7DD3">
              <w:rPr>
                <w:rFonts w:ascii="Angsana New" w:hAnsi="Angsana New" w:cs="Angsana New"/>
                <w:spacing w:val="4"/>
                <w:sz w:val="30"/>
                <w:szCs w:val="30"/>
              </w:rPr>
              <w:t xml:space="preserve">    </w:t>
            </w:r>
            <w:r w:rsidR="00A73D0B">
              <w:rPr>
                <w:rFonts w:ascii="Angsana New" w:hAnsi="Angsana New" w:cs="Angsana New" w:hint="cs"/>
                <w:spacing w:val="4"/>
                <w:sz w:val="30"/>
                <w:szCs w:val="30"/>
                <w:cs/>
              </w:rPr>
              <w:t>งบการเงิน</w:t>
            </w:r>
            <w:r w:rsidRPr="002B5400">
              <w:rPr>
                <w:rFonts w:ascii="Angsana New" w:hAnsi="Angsana New" w:cs="Angsana New" w:hint="cs"/>
                <w:sz w:val="30"/>
                <w:szCs w:val="30"/>
                <w:cs/>
              </w:rPr>
              <w:t>ข้อ</w:t>
            </w:r>
            <w:r w:rsidRPr="002B540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B5400">
              <w:rPr>
                <w:rFonts w:ascii="Angsana New" w:hAnsi="Angsana New" w:cstheme="minorBidi"/>
                <w:sz w:val="30"/>
                <w:szCs w:val="30"/>
              </w:rPr>
              <w:t>3</w:t>
            </w:r>
            <w:r w:rsidRPr="002B5400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817297" w:rsidRPr="002B5400">
              <w:rPr>
                <w:rFonts w:ascii="Angsana New" w:hAnsi="Angsana New" w:cs="Angsana New" w:hint="cs"/>
                <w:sz w:val="30"/>
                <w:szCs w:val="30"/>
                <w:cs/>
              </w:rPr>
              <w:t>ฑ</w:t>
            </w:r>
            <w:r w:rsidRPr="002B540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:rsidR="00DB5B65" w:rsidRPr="003F7DD3" w:rsidRDefault="00B81B87" w:rsidP="00DB5B65">
      <w:pPr>
        <w:pStyle w:val="BodyText2"/>
        <w:tabs>
          <w:tab w:val="clear" w:pos="540"/>
        </w:tabs>
        <w:ind w:left="567"/>
        <w:rPr>
          <w:sz w:val="24"/>
          <w:szCs w:val="24"/>
          <w:lang w:val="en-US"/>
        </w:rPr>
      </w:pPr>
      <w:r>
        <w:rPr>
          <w:rFonts w:hint="cs"/>
          <w:cs/>
          <w:lang w:val="en-US"/>
        </w:rPr>
        <w:t xml:space="preserve">           </w:t>
      </w:r>
    </w:p>
    <w:p w:rsidR="00DB5B65" w:rsidRDefault="00DB5B65" w:rsidP="00DB5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(ค)</w:t>
      </w:r>
      <w:r>
        <w:rPr>
          <w:rFonts w:ascii="Angsana New" w:hAnsi="Angsana New" w:hint="cs"/>
          <w:i/>
          <w:iCs/>
          <w:sz w:val="30"/>
          <w:szCs w:val="30"/>
          <w:cs/>
        </w:rPr>
        <w:tab/>
      </w:r>
      <w:r w:rsidRPr="00DB5B65">
        <w:rPr>
          <w:rFonts w:ascii="Angsana New" w:hAnsi="Angsana New" w:hint="cs"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:rsidR="00B81B87" w:rsidRPr="003F7DD3" w:rsidRDefault="00B81B87" w:rsidP="00B81B87">
      <w:pPr>
        <w:pStyle w:val="BodyText2"/>
        <w:tabs>
          <w:tab w:val="clear" w:pos="540"/>
        </w:tabs>
        <w:ind w:left="567"/>
        <w:rPr>
          <w:sz w:val="24"/>
          <w:szCs w:val="24"/>
          <w:cs/>
          <w:lang w:val="en-US"/>
        </w:rPr>
      </w:pPr>
    </w:p>
    <w:p w:rsidR="00716186" w:rsidRDefault="00716186" w:rsidP="00B81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537579">
        <w:rPr>
          <w:cs/>
        </w:rPr>
        <w:tab/>
      </w:r>
      <w:r w:rsidR="00B81B87" w:rsidRPr="00B81B87">
        <w:rPr>
          <w:rFonts w:ascii="Angsana New" w:hAnsi="Angsana New"/>
          <w:sz w:val="30"/>
          <w:szCs w:val="30"/>
          <w:cs/>
        </w:rPr>
        <w:t>งบการเงินนี้จัดทำและแสดงหน่วยเงินตราเป็นเงินบาทซึ่งเป็นสกุลเงินที่ใช้ในการดำเนินงานของบริษัท</w:t>
      </w:r>
    </w:p>
    <w:p w:rsidR="00B81B87" w:rsidRPr="003F7DD3" w:rsidRDefault="00B81B87" w:rsidP="00B81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4"/>
          <w:szCs w:val="24"/>
        </w:rPr>
      </w:pPr>
    </w:p>
    <w:p w:rsidR="00716186" w:rsidRPr="004A1D33" w:rsidRDefault="00716186" w:rsidP="007B671E">
      <w:pPr>
        <w:pStyle w:val="BodyText2"/>
        <w:tabs>
          <w:tab w:val="clear" w:pos="540"/>
        </w:tabs>
        <w:ind w:left="567" w:hanging="567"/>
        <w:rPr>
          <w:i/>
          <w:iCs/>
          <w:color w:val="0000FF"/>
          <w:highlight w:val="cyan"/>
        </w:rPr>
      </w:pPr>
      <w:r w:rsidRPr="004A1D33">
        <w:rPr>
          <w:i/>
          <w:iCs/>
          <w:cs/>
        </w:rPr>
        <w:t>(</w:t>
      </w:r>
      <w:r w:rsidR="00FB5941">
        <w:rPr>
          <w:rFonts w:hint="cs"/>
          <w:i/>
          <w:iCs/>
          <w:cs/>
        </w:rPr>
        <w:t>ง</w:t>
      </w:r>
      <w:r w:rsidRPr="004A1D33">
        <w:rPr>
          <w:i/>
          <w:iCs/>
          <w:cs/>
        </w:rPr>
        <w:t>)</w:t>
      </w:r>
      <w:r w:rsidRPr="004A1D33">
        <w:rPr>
          <w:i/>
          <w:iCs/>
          <w:cs/>
        </w:rPr>
        <w:tab/>
        <w:t>การ</w:t>
      </w:r>
      <w:r w:rsidR="00E170AD" w:rsidRPr="004A1D33">
        <w:rPr>
          <w:i/>
          <w:iCs/>
          <w:cs/>
        </w:rPr>
        <w:t>ใช้วิจารณญาณและการประมาณการ</w:t>
      </w:r>
    </w:p>
    <w:p w:rsidR="00716186" w:rsidRPr="003F7DD3" w:rsidRDefault="0071618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4"/>
          <w:szCs w:val="24"/>
        </w:rPr>
      </w:pPr>
    </w:p>
    <w:p w:rsidR="00FB5941" w:rsidRPr="00FB5941" w:rsidRDefault="00FB5941" w:rsidP="00FB59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FB5941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ผู้บริหารต้องใช้วิจารณญาณ การประมาณและข้อสมมติหลายประการ ซึ่งมีผลกระทบต่อการกำหนดนโยบายการบัญชีและการรายงานจำนวนเงินที่เกี่ยวกับ สินทรัพ</w:t>
      </w:r>
      <w:r>
        <w:rPr>
          <w:rFonts w:ascii="Angsana New" w:hAnsi="Angsana New"/>
          <w:sz w:val="30"/>
          <w:szCs w:val="30"/>
          <w:cs/>
        </w:rPr>
        <w:t xml:space="preserve">ย์ หนี้สิน รายได้ และค่าใช้จ่าย </w:t>
      </w:r>
      <w:r w:rsidRPr="00FB5941">
        <w:rPr>
          <w:rFonts w:ascii="Angsana New" w:hAnsi="Angsana New"/>
          <w:sz w:val="30"/>
          <w:szCs w:val="30"/>
          <w:cs/>
        </w:rPr>
        <w:t>ผลที่เกิดขึ้นจริงอาจแตกต่างจากที่ประมาณไว้</w:t>
      </w:r>
    </w:p>
    <w:p w:rsidR="00FB5941" w:rsidRPr="003F7DD3" w:rsidRDefault="00FB5941" w:rsidP="00FB59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:rsidR="0019095D" w:rsidRDefault="00FB5941" w:rsidP="00FB59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FB5941">
        <w:rPr>
          <w:rFonts w:ascii="Angsana New" w:hAnsi="Angsana New"/>
          <w:sz w:val="30"/>
          <w:szCs w:val="30"/>
          <w:cs/>
        </w:rPr>
        <w:t>ประมาณการและข้อสมมติที่ใช้ในการจัดทำงบการเงิน</w:t>
      </w:r>
      <w:r>
        <w:rPr>
          <w:rFonts w:ascii="Angsana New" w:hAnsi="Angsana New"/>
          <w:sz w:val="30"/>
          <w:szCs w:val="30"/>
          <w:cs/>
        </w:rPr>
        <w:t xml:space="preserve">จะได้รับการทบทวนอย่างต่อเนื่อง </w:t>
      </w:r>
      <w:r w:rsidRPr="00FB5941">
        <w:rPr>
          <w:rFonts w:ascii="Angsana New" w:hAnsi="Angsana New"/>
          <w:sz w:val="30"/>
          <w:szCs w:val="30"/>
          <w:cs/>
        </w:rPr>
        <w:t>การปรับประมาณการ</w:t>
      </w:r>
      <w:r>
        <w:rPr>
          <w:rFonts w:ascii="Angsana New" w:hAnsi="Angsana New" w:hint="cs"/>
          <w:sz w:val="30"/>
          <w:szCs w:val="30"/>
          <w:cs/>
        </w:rPr>
        <w:t xml:space="preserve">    </w:t>
      </w:r>
      <w:r w:rsidRPr="00FB5941">
        <w:rPr>
          <w:rFonts w:ascii="Angsana New" w:hAnsi="Angsana New"/>
          <w:sz w:val="30"/>
          <w:szCs w:val="30"/>
          <w:cs/>
        </w:rPr>
        <w:t>ทางบัญชีจะบันทึกโดยวิธีเปลี่ยนทันทีเป็นต้นไป</w:t>
      </w:r>
    </w:p>
    <w:p w:rsidR="00A73D0B" w:rsidRPr="003F7DD3" w:rsidRDefault="00A73D0B" w:rsidP="005F2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:rsidR="00FB5941" w:rsidRDefault="005F21C1" w:rsidP="005F2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5F21C1">
        <w:rPr>
          <w:rFonts w:ascii="Angsana New" w:hAnsi="Angsana New"/>
          <w:i/>
          <w:iCs/>
          <w:sz w:val="30"/>
          <w:szCs w:val="30"/>
          <w:cs/>
        </w:rPr>
        <w:t>ข้อสมมติและความไม่แน่นอนของการประมาณการ</w:t>
      </w:r>
    </w:p>
    <w:p w:rsidR="005F21C1" w:rsidRPr="003F7DD3" w:rsidRDefault="005F21C1" w:rsidP="005F2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:rsidR="00D62D44" w:rsidRDefault="00D62D44" w:rsidP="005F2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62D44">
        <w:rPr>
          <w:rFonts w:ascii="Angsana New" w:hAnsi="Angsana New"/>
          <w:sz w:val="30"/>
          <w:szCs w:val="30"/>
          <w:cs/>
        </w:rPr>
        <w:t>ข้อมูลเกี่ยวกับข้อสมมติและความไม่แน่นอนของการประมาณการที่สำคัญซึ่งมีความเสี่ยงอย่างมีนัยสำคัญที่เป็นเหตุให้ต้องมีการปรับปรุงมูลค่าตามบัญชีของสินทรัพย์และหนี้สินภายในปีบัญชีสิ้นสุดวันที่ 31 ธันวาคม 256</w:t>
      </w:r>
      <w:r w:rsidR="003F7DD3">
        <w:rPr>
          <w:rFonts w:ascii="Angsana New" w:hAnsi="Angsana New"/>
          <w:sz w:val="30"/>
          <w:szCs w:val="30"/>
        </w:rPr>
        <w:t>2</w:t>
      </w:r>
      <w:r w:rsidRPr="00D62D44">
        <w:rPr>
          <w:rFonts w:ascii="Angsana New" w:hAnsi="Angsana New"/>
          <w:sz w:val="30"/>
          <w:szCs w:val="30"/>
          <w:cs/>
        </w:rPr>
        <w:t xml:space="preserve"> ซึ่งได้เปิดเผยในหมายเหตุประกอบงบการเงินต่อไปนี้</w:t>
      </w:r>
    </w:p>
    <w:p w:rsidR="00A73D0B" w:rsidRDefault="00A73D0B" w:rsidP="005F2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810" w:type="dxa"/>
        <w:tblInd w:w="-90" w:type="dxa"/>
        <w:tblLook w:val="04A0" w:firstRow="1" w:lastRow="0" w:firstColumn="1" w:lastColumn="0" w:noHBand="0" w:noVBand="1"/>
      </w:tblPr>
      <w:tblGrid>
        <w:gridCol w:w="4050"/>
        <w:gridCol w:w="5760"/>
      </w:tblGrid>
      <w:tr w:rsidR="006F509E" w:rsidRPr="0094609F" w:rsidTr="00EA53B7">
        <w:tc>
          <w:tcPr>
            <w:tcW w:w="4050" w:type="dxa"/>
          </w:tcPr>
          <w:p w:rsidR="006F509E" w:rsidRPr="00D62D44" w:rsidRDefault="006F509E" w:rsidP="006F5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thaiDistribute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453C0C">
              <w:rPr>
                <w:rFonts w:ascii="Angsana New" w:hAnsi="Angsana New"/>
                <w:sz w:val="30"/>
                <w:szCs w:val="30"/>
                <w:cs/>
              </w:rPr>
              <w:lastRenderedPageBreak/>
              <w:t>หมายเหตุ</w:t>
            </w:r>
            <w:r w:rsidRPr="00453C0C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</w:t>
            </w:r>
            <w:r w:rsidRPr="00453C0C">
              <w:rPr>
                <w:rFonts w:ascii="Angsana New" w:hAnsi="Angsana New"/>
                <w:sz w:val="30"/>
                <w:szCs w:val="30"/>
                <w:cs/>
              </w:rPr>
              <w:t xml:space="preserve">ข้อ 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5760" w:type="dxa"/>
          </w:tcPr>
          <w:p w:rsidR="006F509E" w:rsidRDefault="006F509E" w:rsidP="003F7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การซื้อบริษัทย่อย ซึ่งการวัดมูลค่ายุติธรรมของสิ่งตอบแทนที่โอนให้ </w:t>
            </w:r>
            <w:r w:rsidRPr="003F7DD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(รวมสิ่งตอบแทนที่คาดว่าจะต้องจ่าย) และมูลค่ายุติธรรมของสินทรัพย์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ที่ได้มาและหนี้สินที่รับมา วัดมูลค่าโดยใช้เกณฑ์ประมาณการ</w:t>
            </w:r>
          </w:p>
        </w:tc>
      </w:tr>
      <w:tr w:rsidR="006F509E" w:rsidRPr="0094609F" w:rsidTr="00EA53B7">
        <w:tc>
          <w:tcPr>
            <w:tcW w:w="4050" w:type="dxa"/>
          </w:tcPr>
          <w:p w:rsidR="006F509E" w:rsidRPr="00D62D44" w:rsidRDefault="006F509E" w:rsidP="006F5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thaiDistribute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453C0C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  <w:r w:rsidRPr="00453C0C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</w:t>
            </w:r>
            <w:r w:rsidRPr="00453C0C">
              <w:rPr>
                <w:rFonts w:ascii="Angsana New" w:hAnsi="Angsana New"/>
                <w:sz w:val="30"/>
                <w:szCs w:val="30"/>
                <w:cs/>
              </w:rPr>
              <w:t xml:space="preserve">ข้อ </w:t>
            </w:r>
            <w:r w:rsidRPr="00453C0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5760" w:type="dxa"/>
          </w:tcPr>
          <w:p w:rsidR="006F509E" w:rsidRPr="0094609F" w:rsidRDefault="006F509E" w:rsidP="006F5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ประมาณการรับคืนหนังสือและค่าเผื่อหนี้สงสัยจะสูญ</w:t>
            </w:r>
          </w:p>
        </w:tc>
      </w:tr>
      <w:tr w:rsidR="006F509E" w:rsidRPr="0094609F" w:rsidTr="00EA53B7">
        <w:tc>
          <w:tcPr>
            <w:tcW w:w="4050" w:type="dxa"/>
          </w:tcPr>
          <w:p w:rsidR="006F509E" w:rsidRPr="00D62D44" w:rsidRDefault="006F509E" w:rsidP="006F5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thaiDistribute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951310">
              <w:rPr>
                <w:rFonts w:ascii="Angsana New" w:hAnsi="Angsana New" w:hint="cs"/>
                <w:sz w:val="30"/>
                <w:szCs w:val="30"/>
                <w:cs/>
              </w:rPr>
              <w:t>หมายเหตุ</w:t>
            </w:r>
            <w:r w:rsidRPr="00951310">
              <w:rPr>
                <w:rFonts w:ascii="Angsana New" w:hAnsi="Angsana New"/>
                <w:sz w:val="30"/>
                <w:szCs w:val="30"/>
                <w:cs/>
              </w:rPr>
              <w:t>ประกอบงบการเงิน</w:t>
            </w:r>
            <w:r w:rsidRPr="00951310">
              <w:rPr>
                <w:rFonts w:ascii="Angsana New" w:hAnsi="Angsana New" w:hint="cs"/>
                <w:sz w:val="30"/>
                <w:szCs w:val="30"/>
                <w:cs/>
              </w:rPr>
              <w:t xml:space="preserve">ข้อ </w:t>
            </w:r>
            <w:r w:rsidRPr="0095131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5760" w:type="dxa"/>
          </w:tcPr>
          <w:p w:rsidR="006F509E" w:rsidRPr="0094609F" w:rsidRDefault="006F509E" w:rsidP="006F5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1D54">
              <w:rPr>
                <w:rFonts w:ascii="Angsana New" w:hAnsi="Angsana New"/>
                <w:sz w:val="30"/>
                <w:szCs w:val="30"/>
                <w:cs/>
              </w:rPr>
              <w:t>ประมาณการมูลค่าสุทธิที่คาดว่าจะได้รับของสินค้าคงเหลือ</w:t>
            </w:r>
          </w:p>
        </w:tc>
      </w:tr>
      <w:tr w:rsidR="006F509E" w:rsidRPr="0094609F" w:rsidTr="00EA53B7">
        <w:tc>
          <w:tcPr>
            <w:tcW w:w="4050" w:type="dxa"/>
          </w:tcPr>
          <w:p w:rsidR="006F509E" w:rsidRPr="00951310" w:rsidRDefault="006F509E" w:rsidP="006F5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1310">
              <w:rPr>
                <w:rFonts w:ascii="Angsana New" w:hAnsi="Angsana New"/>
                <w:sz w:val="30"/>
                <w:szCs w:val="30"/>
                <w:cs/>
              </w:rPr>
              <w:t>หมายเหตุประกอบงบการเงินข้อ</w:t>
            </w:r>
            <w:r w:rsidRPr="0095131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51310">
              <w:rPr>
                <w:rFonts w:ascii="Angsana New" w:hAnsi="Angsana New"/>
                <w:sz w:val="30"/>
                <w:szCs w:val="30"/>
              </w:rPr>
              <w:t xml:space="preserve">11, </w:t>
            </w:r>
          </w:p>
          <w:p w:rsidR="006F509E" w:rsidRPr="00D62D44" w:rsidRDefault="006F509E" w:rsidP="006F5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thaiDistribute"/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  <w:r w:rsidRPr="00951310">
              <w:rPr>
                <w:rFonts w:ascii="Angsana New" w:hAnsi="Angsana New"/>
                <w:sz w:val="30"/>
                <w:szCs w:val="30"/>
              </w:rPr>
              <w:t xml:space="preserve">   16, 17 </w:t>
            </w:r>
            <w:r w:rsidRPr="00951310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951310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5760" w:type="dxa"/>
          </w:tcPr>
          <w:p w:rsidR="006F509E" w:rsidRPr="0094609F" w:rsidRDefault="006F509E" w:rsidP="006F5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A53B7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การทดสอบการด้อยค่า เกี่ยวกับการใช้ข้อสมมติที่สำคัญในการประมาณ</w:t>
            </w:r>
            <w:r w:rsidRPr="0094609F">
              <w:rPr>
                <w:rFonts w:ascii="Angsana New" w:hAnsi="Angsana New"/>
                <w:sz w:val="30"/>
                <w:szCs w:val="30"/>
                <w:cs/>
              </w:rPr>
              <w:t>มูลค่าที่คาดว่าจะได้รับคืน</w:t>
            </w:r>
          </w:p>
        </w:tc>
      </w:tr>
      <w:tr w:rsidR="006F509E" w:rsidRPr="0094609F" w:rsidTr="00EA53B7">
        <w:tc>
          <w:tcPr>
            <w:tcW w:w="4050" w:type="dxa"/>
          </w:tcPr>
          <w:p w:rsidR="006F509E" w:rsidRPr="00951310" w:rsidRDefault="006F509E" w:rsidP="006F5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1310">
              <w:rPr>
                <w:rFonts w:ascii="Angsana New" w:hAnsi="Angsana New" w:hint="cs"/>
                <w:sz w:val="30"/>
                <w:szCs w:val="30"/>
                <w:cs/>
              </w:rPr>
              <w:t>หมายเหตุ</w:t>
            </w:r>
            <w:r w:rsidRPr="00951310">
              <w:rPr>
                <w:rFonts w:ascii="Angsana New" w:hAnsi="Angsana New"/>
                <w:sz w:val="30"/>
                <w:szCs w:val="30"/>
                <w:cs/>
              </w:rPr>
              <w:t>ประกอบงบการเงิ</w:t>
            </w:r>
            <w:r w:rsidRPr="00951310">
              <w:rPr>
                <w:rFonts w:ascii="Angsana New" w:hAnsi="Angsana New" w:hint="cs"/>
                <w:sz w:val="30"/>
                <w:szCs w:val="30"/>
                <w:cs/>
              </w:rPr>
              <w:t xml:space="preserve">นข้อ </w:t>
            </w:r>
            <w:r w:rsidRPr="00951310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5760" w:type="dxa"/>
          </w:tcPr>
          <w:p w:rsidR="006F509E" w:rsidRPr="00951310" w:rsidRDefault="006F509E" w:rsidP="006F5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1310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</w:t>
            </w:r>
            <w:r w:rsidRPr="0095131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Pr="00951310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เกี่ยวกับ</w:t>
            </w:r>
            <w:r w:rsidRPr="00951310">
              <w:rPr>
                <w:rFonts w:ascii="Angsana New" w:hAnsi="Angsana New"/>
                <w:sz w:val="30"/>
                <w:szCs w:val="30"/>
                <w:cs/>
              </w:rPr>
              <w:t xml:space="preserve">ข้อสมมติหลักในการประมาณการตามหลักคณิตศาสตร์ประกันภัย </w:t>
            </w:r>
          </w:p>
        </w:tc>
      </w:tr>
    </w:tbl>
    <w:p w:rsidR="00FB5941" w:rsidRPr="003F7DD3" w:rsidRDefault="00FB5941" w:rsidP="00FB59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0"/>
          <w:szCs w:val="20"/>
        </w:rPr>
      </w:pPr>
    </w:p>
    <w:p w:rsidR="0019095D" w:rsidRPr="00C96A29" w:rsidRDefault="0019095D" w:rsidP="008F4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C96A29">
        <w:rPr>
          <w:rFonts w:ascii="Angsana New" w:hAnsi="Angsana New"/>
          <w:i/>
          <w:iCs/>
          <w:sz w:val="30"/>
          <w:szCs w:val="30"/>
          <w:cs/>
        </w:rPr>
        <w:t xml:space="preserve">การวัดมูลค่ายุติธรรม  </w:t>
      </w:r>
    </w:p>
    <w:p w:rsidR="008F4097" w:rsidRPr="003F7DD3" w:rsidRDefault="008F4097" w:rsidP="008F4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:rsidR="00AB4C97" w:rsidRDefault="00AB4C97" w:rsidP="008F4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B4C97">
        <w:rPr>
          <w:rFonts w:ascii="Angsana New" w:hAnsi="Angsana New"/>
          <w:sz w:val="30"/>
          <w:szCs w:val="30"/>
          <w:cs/>
        </w:rPr>
        <w:t>นโยบา</w:t>
      </w:r>
      <w:r>
        <w:rPr>
          <w:rFonts w:ascii="Angsana New" w:hAnsi="Angsana New"/>
          <w:sz w:val="30"/>
          <w:szCs w:val="30"/>
          <w:cs/>
        </w:rPr>
        <w:t>ยการบัญชีและการเปิดเผยข้อมูลของ</w:t>
      </w:r>
      <w:r w:rsidRPr="00AB4C97">
        <w:rPr>
          <w:rFonts w:ascii="Angsana New" w:hAnsi="Angsana New"/>
          <w:sz w:val="30"/>
          <w:szCs w:val="30"/>
          <w:cs/>
        </w:rPr>
        <w:t>กลุ่มบริษัทหลายข้อกำหนดให้มีการวัดมูลค่ายุติธรรมทั้งสินทรัพย์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AB4C97">
        <w:rPr>
          <w:rFonts w:ascii="Angsana New" w:hAnsi="Angsana New"/>
          <w:sz w:val="30"/>
          <w:szCs w:val="30"/>
          <w:cs/>
        </w:rPr>
        <w:t>หนี้สินทางการเงินและไม่ใช่ทางการเงิน</w:t>
      </w:r>
    </w:p>
    <w:p w:rsidR="00AB4C97" w:rsidRPr="003F7DD3" w:rsidRDefault="00AB4C97" w:rsidP="008F4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:rsidR="0019095D" w:rsidRDefault="008F4097" w:rsidP="008F4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กลุ่มบริษัท</w:t>
      </w:r>
      <w:r w:rsidR="0019095D" w:rsidRPr="0019095D">
        <w:rPr>
          <w:rFonts w:ascii="Angsana New" w:hAnsi="Angsana New"/>
          <w:sz w:val="30"/>
          <w:szCs w:val="30"/>
          <w:cs/>
        </w:rPr>
        <w:t xml:space="preserve">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="0019095D" w:rsidRPr="0019095D">
        <w:rPr>
          <w:rFonts w:ascii="Angsana New" w:hAnsi="Angsana New"/>
          <w:sz w:val="30"/>
          <w:szCs w:val="30"/>
        </w:rPr>
        <w:t>3</w:t>
      </w:r>
      <w:r w:rsidR="0019095D" w:rsidRPr="0019095D">
        <w:rPr>
          <w:rFonts w:ascii="Angsana New" w:hAnsi="Angsana New"/>
          <w:sz w:val="30"/>
          <w:szCs w:val="30"/>
          <w:cs/>
        </w:rPr>
        <w:t xml:space="preserve"> และรายงานโดยตรงต่อผู้บริหารสูงสุดทางด้านการเงิน </w:t>
      </w:r>
    </w:p>
    <w:p w:rsidR="00AB4C97" w:rsidRPr="003F7DD3" w:rsidRDefault="00AB4C97" w:rsidP="008F4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:rsidR="0019095D" w:rsidRDefault="00AB4C97" w:rsidP="00AB4C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B4C97">
        <w:rPr>
          <w:rFonts w:ascii="Angsana New" w:hAnsi="Angsana New"/>
          <w:sz w:val="30"/>
          <w:szCs w:val="30"/>
          <w:cs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</w:t>
      </w:r>
      <w:r>
        <w:rPr>
          <w:rFonts w:ascii="Angsana New" w:hAnsi="Angsana New" w:hint="cs"/>
          <w:sz w:val="30"/>
          <w:szCs w:val="30"/>
          <w:cs/>
        </w:rPr>
        <w:t xml:space="preserve">                   </w:t>
      </w:r>
      <w:r w:rsidRPr="00AB4C97">
        <w:rPr>
          <w:rFonts w:ascii="Angsana New" w:hAnsi="Angsana New"/>
          <w:sz w:val="30"/>
          <w:szCs w:val="30"/>
          <w:cs/>
        </w:rPr>
        <w:t>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</w:t>
      </w:r>
      <w:r>
        <w:rPr>
          <w:rFonts w:ascii="Angsana New" w:hAnsi="Angsana New" w:hint="cs"/>
          <w:sz w:val="30"/>
          <w:szCs w:val="30"/>
          <w:cs/>
        </w:rPr>
        <w:t xml:space="preserve">               </w:t>
      </w:r>
      <w:r w:rsidRPr="00AB4C97">
        <w:rPr>
          <w:rFonts w:ascii="Angsana New" w:hAnsi="Angsana New"/>
          <w:sz w:val="30"/>
          <w:szCs w:val="30"/>
          <w:cs/>
        </w:rPr>
        <w:t>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:rsidR="00C929B9" w:rsidRPr="003F7DD3" w:rsidRDefault="00C929B9" w:rsidP="00190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0"/>
          <w:szCs w:val="20"/>
        </w:rPr>
      </w:pPr>
    </w:p>
    <w:p w:rsidR="00AB4C97" w:rsidRDefault="00AB4C97" w:rsidP="00AB4C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B4C97">
        <w:rPr>
          <w:rFonts w:ascii="Angsana New" w:hAnsi="Angsana New"/>
          <w:sz w:val="30"/>
          <w:szCs w:val="30"/>
          <w:cs/>
        </w:rPr>
        <w:t>ประเด็นปัญหาของการวัดมูลค่าที่มีนัยสำคัญจะถ</w:t>
      </w:r>
      <w:r>
        <w:rPr>
          <w:rFonts w:ascii="Angsana New" w:hAnsi="Angsana New"/>
          <w:sz w:val="30"/>
          <w:szCs w:val="30"/>
          <w:cs/>
        </w:rPr>
        <w:t>ูกรายงานต่อคณะกรรมการตรวจสอบของ</w:t>
      </w:r>
      <w:r w:rsidRPr="00AB4C97">
        <w:rPr>
          <w:rFonts w:ascii="Angsana New" w:hAnsi="Angsana New"/>
          <w:sz w:val="30"/>
          <w:szCs w:val="30"/>
          <w:cs/>
        </w:rPr>
        <w:t>กลุ่มบริษัท</w:t>
      </w:r>
    </w:p>
    <w:p w:rsidR="00AB4C97" w:rsidRPr="003F7DD3" w:rsidRDefault="00AB4C97" w:rsidP="00AB4C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:rsidR="0019095D" w:rsidRDefault="0019095D" w:rsidP="008F4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19095D">
        <w:rPr>
          <w:rFonts w:ascii="Angsana New" w:hAnsi="Angsana New"/>
          <w:sz w:val="30"/>
          <w:szCs w:val="30"/>
          <w:cs/>
        </w:rPr>
        <w:t xml:space="preserve">เมื่อวัดมูลค่ายุติธรรมของสินทรัพย์หรือหนี้สิน กลุ่มบริษัทได้ใช้ข้อมูลที่สามารถสังเกตได้ให้มากที่สุดเท่าที่จะทำได้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:rsidR="008F4097" w:rsidRPr="003F7DD3" w:rsidRDefault="008F4097" w:rsidP="008F4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:rsidR="0019095D" w:rsidRDefault="0019095D" w:rsidP="0046382B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line="240" w:lineRule="auto"/>
        <w:ind w:left="1134" w:hanging="567"/>
        <w:jc w:val="thaiDistribute"/>
        <w:rPr>
          <w:rFonts w:ascii="Angsana New" w:hAnsi="Angsana New"/>
          <w:sz w:val="30"/>
          <w:szCs w:val="30"/>
        </w:rPr>
      </w:pPr>
      <w:r w:rsidRPr="0019095D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Pr="0019095D">
        <w:rPr>
          <w:rFonts w:ascii="Angsana New" w:hAnsi="Angsana New"/>
          <w:sz w:val="30"/>
          <w:szCs w:val="30"/>
        </w:rPr>
        <w:t>1</w:t>
      </w:r>
      <w:r w:rsidRPr="0019095D">
        <w:rPr>
          <w:rFonts w:ascii="Angsana New" w:hAnsi="Angsana New"/>
          <w:sz w:val="30"/>
          <w:szCs w:val="30"/>
          <w:cs/>
        </w:rPr>
        <w:t xml:space="preserve"> 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:rsidR="0019095D" w:rsidRDefault="0019095D" w:rsidP="0046382B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line="240" w:lineRule="auto"/>
        <w:ind w:left="1134" w:hanging="567"/>
        <w:jc w:val="thaiDistribute"/>
        <w:rPr>
          <w:rFonts w:ascii="Angsana New" w:hAnsi="Angsana New"/>
          <w:sz w:val="30"/>
          <w:szCs w:val="30"/>
        </w:rPr>
      </w:pPr>
      <w:r w:rsidRPr="008F4097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Pr="008F4097">
        <w:rPr>
          <w:rFonts w:ascii="Angsana New" w:hAnsi="Angsana New"/>
          <w:sz w:val="30"/>
          <w:szCs w:val="30"/>
        </w:rPr>
        <w:t>2</w:t>
      </w:r>
      <w:r w:rsidRPr="008F4097">
        <w:rPr>
          <w:rFonts w:ascii="Angsana New" w:hAnsi="Angsana New"/>
          <w:sz w:val="30"/>
          <w:szCs w:val="30"/>
          <w:cs/>
        </w:rPr>
        <w:t xml:space="preserve">  เป็นข้อมูลอื่นที่สังเกตได้โดยตรง (เช่น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8F4097">
        <w:rPr>
          <w:rFonts w:ascii="Angsana New" w:hAnsi="Angsana New"/>
          <w:sz w:val="30"/>
          <w:szCs w:val="30"/>
        </w:rPr>
        <w:t>1</w:t>
      </w:r>
    </w:p>
    <w:p w:rsidR="0019095D" w:rsidRDefault="0019095D" w:rsidP="0046382B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line="240" w:lineRule="auto"/>
        <w:ind w:left="1134" w:hanging="567"/>
        <w:jc w:val="thaiDistribute"/>
        <w:rPr>
          <w:rFonts w:ascii="Angsana New" w:hAnsi="Angsana New"/>
          <w:sz w:val="30"/>
          <w:szCs w:val="30"/>
        </w:rPr>
      </w:pPr>
      <w:r w:rsidRPr="008F4097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Pr="008F4097">
        <w:rPr>
          <w:rFonts w:ascii="Angsana New" w:hAnsi="Angsana New"/>
          <w:sz w:val="30"/>
          <w:szCs w:val="30"/>
        </w:rPr>
        <w:t>3</w:t>
      </w:r>
      <w:r w:rsidRPr="008F4097">
        <w:rPr>
          <w:rFonts w:ascii="Angsana New" w:hAnsi="Angsana New"/>
          <w:sz w:val="30"/>
          <w:szCs w:val="30"/>
          <w:cs/>
        </w:rPr>
        <w:t xml:space="preserve">  เป็นข้อมูลสำหรับสินทรัพย์หรือหนี้สินที่ไม่ได้มาจากข้อมูลที่</w:t>
      </w:r>
      <w:r w:rsidR="00B8265B">
        <w:rPr>
          <w:rFonts w:ascii="Angsana New" w:hAnsi="Angsana New" w:hint="cs"/>
          <w:sz w:val="30"/>
          <w:szCs w:val="30"/>
          <w:cs/>
        </w:rPr>
        <w:t>สามารถ</w:t>
      </w:r>
      <w:r w:rsidRPr="008F4097">
        <w:rPr>
          <w:rFonts w:ascii="Angsana New" w:hAnsi="Angsana New"/>
          <w:sz w:val="30"/>
          <w:szCs w:val="30"/>
          <w:cs/>
        </w:rPr>
        <w:t>สังเกตได้ (ข้อมูลที่</w:t>
      </w:r>
      <w:r w:rsidR="00B8265B">
        <w:rPr>
          <w:rFonts w:ascii="Angsana New" w:hAnsi="Angsana New" w:hint="cs"/>
          <w:sz w:val="30"/>
          <w:szCs w:val="30"/>
          <w:cs/>
        </w:rPr>
        <w:t xml:space="preserve">       </w:t>
      </w:r>
      <w:r w:rsidRPr="008F4097">
        <w:rPr>
          <w:rFonts w:ascii="Angsana New" w:hAnsi="Angsana New"/>
          <w:sz w:val="30"/>
          <w:szCs w:val="30"/>
          <w:cs/>
        </w:rPr>
        <w:t>ไม่สามารถสังเกตได้)</w:t>
      </w:r>
    </w:p>
    <w:p w:rsidR="0019095D" w:rsidRPr="0019095D" w:rsidRDefault="0019095D" w:rsidP="008F4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19095D">
        <w:rPr>
          <w:rFonts w:ascii="Angsana New" w:hAnsi="Angsana New"/>
          <w:sz w:val="30"/>
          <w:szCs w:val="30"/>
          <w:cs/>
        </w:rPr>
        <w:lastRenderedPageBreak/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</w:t>
      </w:r>
      <w:r w:rsidR="003B5D5D">
        <w:rPr>
          <w:rFonts w:ascii="Angsana New" w:hAnsi="Angsana New"/>
          <w:sz w:val="30"/>
          <w:szCs w:val="30"/>
        </w:rPr>
        <w:br/>
      </w:r>
      <w:r w:rsidRPr="0019095D">
        <w:rPr>
          <w:rFonts w:ascii="Angsana New" w:hAnsi="Angsana New"/>
          <w:sz w:val="30"/>
          <w:szCs w:val="30"/>
          <w:cs/>
        </w:rPr>
        <w:t>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19095D" w:rsidRDefault="0019095D" w:rsidP="00190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495054" w:rsidRDefault="00511F3A" w:rsidP="004950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495054" w:rsidRPr="00495054">
        <w:rPr>
          <w:rFonts w:ascii="Angsana New" w:hAnsi="Angsana New"/>
          <w:sz w:val="30"/>
          <w:szCs w:val="30"/>
          <w:cs/>
        </w:rPr>
        <w:t>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:rsidR="00495054" w:rsidRPr="0019095D" w:rsidRDefault="00495054" w:rsidP="00190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B4316E" w:rsidRDefault="0019095D" w:rsidP="008F4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19095D">
        <w:rPr>
          <w:rFonts w:ascii="Angsana New" w:hAnsi="Angsana New"/>
          <w:sz w:val="30"/>
          <w:szCs w:val="30"/>
          <w:cs/>
        </w:rPr>
        <w:t>ข้อ</w:t>
      </w:r>
      <w:r w:rsidR="00F374FD">
        <w:rPr>
          <w:rFonts w:ascii="Angsana New" w:hAnsi="Angsana New"/>
          <w:sz w:val="30"/>
          <w:szCs w:val="30"/>
          <w:cs/>
        </w:rPr>
        <w:t>มูลเพิ่มเติมเกี่ยวกับข้อสมมติ</w:t>
      </w:r>
      <w:r w:rsidRPr="0019095D">
        <w:rPr>
          <w:rFonts w:ascii="Angsana New" w:hAnsi="Angsana New"/>
          <w:sz w:val="30"/>
          <w:szCs w:val="30"/>
          <w:cs/>
        </w:rPr>
        <w:t>ที่ใช้ในการวัดมูลค่า</w:t>
      </w:r>
      <w:r w:rsidRPr="00FE2D79">
        <w:rPr>
          <w:rFonts w:ascii="Angsana New" w:hAnsi="Angsana New"/>
          <w:sz w:val="30"/>
          <w:szCs w:val="30"/>
          <w:cs/>
        </w:rPr>
        <w:t>ยุติธรรม อยู่ใ</w:t>
      </w:r>
      <w:r w:rsidRPr="004D5660">
        <w:rPr>
          <w:rFonts w:ascii="Angsana New" w:hAnsi="Angsana New"/>
          <w:sz w:val="30"/>
          <w:szCs w:val="30"/>
          <w:cs/>
        </w:rPr>
        <w:t>นหมายเหตุ</w:t>
      </w:r>
      <w:r w:rsidR="00495054">
        <w:rPr>
          <w:rFonts w:ascii="Angsana New" w:hAnsi="Angsana New" w:hint="cs"/>
          <w:sz w:val="30"/>
          <w:szCs w:val="30"/>
          <w:cs/>
        </w:rPr>
        <w:t>ประกอบงบการเงิน</w:t>
      </w:r>
      <w:r w:rsidRPr="004D5660">
        <w:rPr>
          <w:rFonts w:ascii="Angsana New" w:hAnsi="Angsana New"/>
          <w:sz w:val="30"/>
          <w:szCs w:val="30"/>
          <w:cs/>
        </w:rPr>
        <w:t xml:space="preserve">ข้อ </w:t>
      </w:r>
      <w:r w:rsidR="006F509E">
        <w:rPr>
          <w:rFonts w:ascii="Angsana New" w:hAnsi="Angsana New"/>
          <w:sz w:val="30"/>
          <w:szCs w:val="30"/>
        </w:rPr>
        <w:t>36</w:t>
      </w:r>
      <w:r w:rsidRPr="004D5660">
        <w:rPr>
          <w:rFonts w:ascii="Angsana New" w:hAnsi="Angsana New"/>
          <w:sz w:val="30"/>
          <w:szCs w:val="30"/>
        </w:rPr>
        <w:t xml:space="preserve"> </w:t>
      </w:r>
      <w:r w:rsidRPr="004D5660">
        <w:rPr>
          <w:rFonts w:ascii="Angsana New" w:hAnsi="Angsana New"/>
          <w:sz w:val="30"/>
          <w:szCs w:val="30"/>
          <w:cs/>
        </w:rPr>
        <w:t>เครื่องมือ</w:t>
      </w:r>
      <w:r w:rsidR="00397A42" w:rsidRPr="004D5660">
        <w:rPr>
          <w:rFonts w:ascii="Angsana New" w:hAnsi="Angsana New"/>
          <w:sz w:val="30"/>
          <w:szCs w:val="30"/>
          <w:cs/>
        </w:rPr>
        <w:t>ทางการเงิน</w:t>
      </w:r>
    </w:p>
    <w:p w:rsidR="0019095D" w:rsidRDefault="0019095D" w:rsidP="00B43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766277" w:rsidRPr="00B4316E" w:rsidRDefault="00766277" w:rsidP="00766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64358">
        <w:rPr>
          <w:rFonts w:ascii="Angsana New" w:hAnsi="Angsana New"/>
          <w:b/>
          <w:bCs/>
          <w:sz w:val="30"/>
          <w:szCs w:val="30"/>
        </w:rPr>
        <w:t>3</w:t>
      </w:r>
      <w:r w:rsidRPr="00164358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นโยบายการบัญชีที่สำคัญ</w:t>
      </w:r>
    </w:p>
    <w:p w:rsidR="00766277" w:rsidRDefault="00766277" w:rsidP="00B43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9E1FD6" w:rsidRPr="005E280D" w:rsidRDefault="005E280D" w:rsidP="005E2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5E280D">
        <w:rPr>
          <w:rFonts w:ascii="Angsana New" w:hAnsi="Angsana New"/>
          <w:b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:rsidR="005E280D" w:rsidRDefault="005E280D" w:rsidP="005E280D">
      <w:pPr>
        <w:rPr>
          <w:rFonts w:ascii="Angsana New" w:hAnsi="Angsana New"/>
          <w:b/>
          <w:sz w:val="30"/>
          <w:szCs w:val="30"/>
        </w:rPr>
      </w:pPr>
    </w:p>
    <w:p w:rsidR="005E280D" w:rsidRPr="005E280D" w:rsidRDefault="005E280D" w:rsidP="0046382B">
      <w:pPr>
        <w:pStyle w:val="Heading8"/>
        <w:numPr>
          <w:ilvl w:val="1"/>
          <w:numId w:val="19"/>
        </w:numPr>
        <w:tabs>
          <w:tab w:val="clear" w:pos="518"/>
          <w:tab w:val="num" w:pos="576"/>
        </w:tabs>
        <w:ind w:left="630" w:right="63" w:hanging="63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E280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เกณฑ์ในการ</w:t>
      </w:r>
      <w:r w:rsidRPr="005E280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จัด</w:t>
      </w:r>
      <w:r w:rsidRPr="005E280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ทำงบการเงินรวม</w:t>
      </w:r>
    </w:p>
    <w:p w:rsidR="005E280D" w:rsidRPr="005E280D" w:rsidRDefault="005E280D" w:rsidP="005E2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9E1FD6" w:rsidRPr="005E280D" w:rsidRDefault="005E280D" w:rsidP="005E2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5E280D">
        <w:rPr>
          <w:rFonts w:ascii="Angsana New" w:hAnsi="Angsana New"/>
          <w:b/>
          <w:sz w:val="30"/>
          <w:szCs w:val="30"/>
          <w:cs/>
        </w:rPr>
        <w:t xml:space="preserve">งบการเงินรวมประกอบด้วยงบการเงินของบริษัท และบริษัทย่อย (รวมกันเรียกว่า </w:t>
      </w:r>
      <w:r w:rsidRPr="005E280D">
        <w:rPr>
          <w:rFonts w:ascii="Angsana New" w:hAnsi="Angsana New"/>
          <w:b/>
          <w:sz w:val="30"/>
          <w:szCs w:val="30"/>
        </w:rPr>
        <w:t>“</w:t>
      </w:r>
      <w:r w:rsidRPr="005E280D">
        <w:rPr>
          <w:rFonts w:ascii="Angsana New" w:hAnsi="Angsana New"/>
          <w:b/>
          <w:sz w:val="30"/>
          <w:szCs w:val="30"/>
          <w:cs/>
        </w:rPr>
        <w:t>กลุ่มบริษัท</w:t>
      </w:r>
      <w:r w:rsidR="00AE632C">
        <w:rPr>
          <w:rFonts w:ascii="Angsana New" w:hAnsi="Angsana New"/>
          <w:b/>
          <w:sz w:val="30"/>
          <w:szCs w:val="30"/>
        </w:rPr>
        <w:t>”</w:t>
      </w:r>
      <w:r w:rsidR="00AE632C" w:rsidRPr="00AE632C">
        <w:rPr>
          <w:rFonts w:ascii="Angsana New" w:hAnsi="Angsana New"/>
          <w:bCs/>
          <w:sz w:val="30"/>
          <w:szCs w:val="30"/>
        </w:rPr>
        <w:t>)</w:t>
      </w:r>
      <w:r w:rsidRPr="005E280D">
        <w:rPr>
          <w:rFonts w:ascii="Angsana New" w:hAnsi="Angsana New"/>
          <w:b/>
          <w:sz w:val="30"/>
          <w:szCs w:val="30"/>
        </w:rPr>
        <w:t xml:space="preserve"> </w:t>
      </w:r>
      <w:r w:rsidRPr="005E280D">
        <w:rPr>
          <w:rFonts w:ascii="Angsana New" w:hAnsi="Angsana New"/>
          <w:b/>
          <w:sz w:val="30"/>
          <w:szCs w:val="30"/>
          <w:cs/>
        </w:rPr>
        <w:t>และส่วนได้เสียของกลุ่มบริษัทในบริษัทร่วม</w:t>
      </w:r>
    </w:p>
    <w:p w:rsidR="00426B72" w:rsidRDefault="00426B72" w:rsidP="005E2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D4296F" w:rsidRPr="00D4296F" w:rsidRDefault="00D4296F" w:rsidP="00D42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D4296F">
        <w:rPr>
          <w:rFonts w:ascii="Angsana New" w:hAnsi="Angsana New"/>
          <w:b/>
          <w:i/>
          <w:iCs/>
          <w:sz w:val="30"/>
          <w:szCs w:val="30"/>
          <w:cs/>
        </w:rPr>
        <w:t xml:space="preserve">การรวมธุรกิจ </w:t>
      </w:r>
    </w:p>
    <w:p w:rsidR="00D4296F" w:rsidRPr="00D4296F" w:rsidRDefault="00D4296F" w:rsidP="00D42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D4296F" w:rsidRDefault="00D4296F" w:rsidP="00D42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D4296F">
        <w:rPr>
          <w:rFonts w:ascii="Angsana New" w:hAnsi="Angsana New"/>
          <w:b/>
          <w:sz w:val="30"/>
          <w:szCs w:val="30"/>
          <w:cs/>
        </w:rPr>
        <w:t xml:space="preserve">กลุ่มบริษัทบันทึกบัญชีสำหรับการรวมธุรกิจตามวิธีซื้อ เมื่อการควบคุม (ตามที่กล่าวไว้ในส่วนของบริษัทย่อย) </w:t>
      </w:r>
      <w:r>
        <w:rPr>
          <w:rFonts w:ascii="Angsana New" w:hAnsi="Angsana New"/>
          <w:b/>
          <w:sz w:val="30"/>
          <w:szCs w:val="30"/>
        </w:rPr>
        <w:t xml:space="preserve">       </w:t>
      </w:r>
      <w:r w:rsidRPr="00D4296F">
        <w:rPr>
          <w:rFonts w:ascii="Angsana New" w:hAnsi="Angsana New"/>
          <w:b/>
          <w:sz w:val="30"/>
          <w:szCs w:val="30"/>
          <w:cs/>
        </w:rPr>
        <w:t>ถูกโอนไปยังกลุ่มบริษัท ยกเว้นในกรณีที่เป็นการรวมธุรกิจภายใต้การควบคุมเดียวกัน</w:t>
      </w:r>
    </w:p>
    <w:p w:rsidR="00730280" w:rsidRPr="00D4296F" w:rsidRDefault="00730280" w:rsidP="00D42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D4296F" w:rsidRPr="00D4296F" w:rsidRDefault="00D4296F" w:rsidP="00D42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D4296F">
        <w:rPr>
          <w:rFonts w:ascii="Angsana New" w:hAnsi="Angsana New"/>
          <w:b/>
          <w:sz w:val="30"/>
          <w:szCs w:val="30"/>
          <w:cs/>
        </w:rPr>
        <w:t xml:space="preserve">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 </w:t>
      </w:r>
    </w:p>
    <w:p w:rsidR="00D4296F" w:rsidRPr="00D4296F" w:rsidRDefault="00D4296F" w:rsidP="00D42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D4296F" w:rsidRPr="00D4296F" w:rsidRDefault="00D4296F" w:rsidP="00D42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D4296F">
        <w:rPr>
          <w:rFonts w:ascii="Angsana New" w:hAnsi="Angsana New"/>
          <w:b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 กำไรจากการซื้อในราคาต่ำกว่ามูลค่ายุติธรรมรับรู้ในกำไรหรือขาดทุนทันที</w:t>
      </w:r>
    </w:p>
    <w:p w:rsidR="00B55A49" w:rsidRDefault="00B55A49" w:rsidP="00D42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3F7DD3" w:rsidRDefault="003F7DD3" w:rsidP="00D42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3F7DD3" w:rsidRPr="00D4296F" w:rsidRDefault="003F7DD3" w:rsidP="00D42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D4296F" w:rsidRPr="00D4296F" w:rsidRDefault="00D4296F" w:rsidP="00D42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D4296F">
        <w:rPr>
          <w:rFonts w:ascii="Angsana New" w:hAnsi="Angsana New"/>
          <w:b/>
          <w:sz w:val="30"/>
          <w:szCs w:val="30"/>
          <w:cs/>
        </w:rPr>
        <w:lastRenderedPageBreak/>
        <w:t>สิ่งตอบแทนที่โอนให้ต้องวัดด้วยมูลค่ายุติธรรมของสินทรัพย์ที่โอนไป  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 ทั้งนี้สิ่งตอบแทนที่โอนให้ยังรวมถึงมูลค่ายุติธรรมของหนี้สินที่อาจเกิดขึ้นและมูลค่าของโครงการจ่ายโดยใช้หุ้นเป็นเกณฑ์ที่ออกแทนโครงการของ</w:t>
      </w:r>
      <w:r>
        <w:rPr>
          <w:rFonts w:ascii="Angsana New" w:hAnsi="Angsana New"/>
          <w:b/>
          <w:sz w:val="30"/>
          <w:szCs w:val="30"/>
        </w:rPr>
        <w:t xml:space="preserve">        </w:t>
      </w:r>
      <w:r w:rsidRPr="00D4296F">
        <w:rPr>
          <w:rFonts w:ascii="Angsana New" w:hAnsi="Angsana New"/>
          <w:b/>
          <w:sz w:val="30"/>
          <w:szCs w:val="30"/>
          <w:cs/>
        </w:rPr>
        <w:t>ผู้ถูกซื้อเมื่อรวมธุรกิจ หากการรวมธุรกิจมีผลให้สิ้นสุดความสัมพันธ์ของโครงการเดิมระหว่างกลุ่มบริษัทและ</w:t>
      </w:r>
      <w:r>
        <w:rPr>
          <w:rFonts w:ascii="Angsana New" w:hAnsi="Angsana New"/>
          <w:b/>
          <w:sz w:val="30"/>
          <w:szCs w:val="30"/>
        </w:rPr>
        <w:t xml:space="preserve">            </w:t>
      </w:r>
      <w:r>
        <w:rPr>
          <w:rFonts w:ascii="Angsana New" w:hAnsi="Angsana New"/>
          <w:b/>
          <w:sz w:val="30"/>
          <w:szCs w:val="30"/>
          <w:cs/>
        </w:rPr>
        <w:t>ผู้ถูกซื้อ</w:t>
      </w:r>
      <w:r>
        <w:rPr>
          <w:rFonts w:ascii="Angsana New" w:hAnsi="Angsana New"/>
          <w:b/>
          <w:sz w:val="30"/>
          <w:szCs w:val="30"/>
        </w:rPr>
        <w:t xml:space="preserve"> </w:t>
      </w:r>
      <w:r w:rsidR="006F509E">
        <w:rPr>
          <w:rFonts w:ascii="Angsana New" w:hAnsi="Angsana New"/>
          <w:b/>
          <w:sz w:val="30"/>
          <w:szCs w:val="30"/>
          <w:cs/>
        </w:rPr>
        <w:t>ให้ใช้ราคาที่ต่ำกว่าระหว่าง</w:t>
      </w:r>
      <w:r w:rsidR="00534ABF">
        <w:rPr>
          <w:rFonts w:ascii="Angsana New" w:hAnsi="Angsana New"/>
          <w:b/>
          <w:sz w:val="30"/>
          <w:szCs w:val="30"/>
        </w:rPr>
        <w:t xml:space="preserve"> </w:t>
      </w:r>
      <w:r w:rsidRPr="00D4296F">
        <w:rPr>
          <w:rFonts w:ascii="Angsana New" w:hAnsi="Angsana New"/>
          <w:b/>
          <w:sz w:val="30"/>
          <w:szCs w:val="30"/>
          <w:cs/>
        </w:rPr>
        <w:t>มูลค่าจากการยกเลิกสัญญาตามที่ระบุในสัญญา และมูลค่าองค์ประกอบ</w:t>
      </w:r>
      <w:r>
        <w:rPr>
          <w:rFonts w:ascii="Angsana New" w:hAnsi="Angsana New"/>
          <w:b/>
          <w:sz w:val="30"/>
          <w:szCs w:val="30"/>
        </w:rPr>
        <w:t xml:space="preserve">          </w:t>
      </w:r>
      <w:r w:rsidRPr="00D4296F">
        <w:rPr>
          <w:rFonts w:ascii="Angsana New" w:hAnsi="Angsana New"/>
          <w:b/>
          <w:sz w:val="30"/>
          <w:szCs w:val="30"/>
          <w:cs/>
        </w:rPr>
        <w:t xml:space="preserve">นอกตลาด ไปหักจากสิ่งตอบแทนที่โอนให้และรับรู้เป็นค่าใช้จ่ายอื่น </w:t>
      </w:r>
    </w:p>
    <w:p w:rsidR="00D4296F" w:rsidRPr="00D4296F" w:rsidRDefault="00D4296F" w:rsidP="00D42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D4296F" w:rsidRPr="00D4296F" w:rsidRDefault="00D4296F" w:rsidP="00D42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D4296F">
        <w:rPr>
          <w:rFonts w:ascii="Angsana New" w:hAnsi="Angsana New"/>
          <w:b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</w:t>
      </w:r>
      <w:r w:rsidR="00D16D88">
        <w:rPr>
          <w:rFonts w:ascii="Angsana New" w:hAnsi="Angsana New"/>
          <w:b/>
          <w:sz w:val="30"/>
          <w:szCs w:val="30"/>
        </w:rPr>
        <w:t xml:space="preserve">            </w:t>
      </w:r>
      <w:r w:rsidRPr="00D4296F">
        <w:rPr>
          <w:rFonts w:ascii="Angsana New" w:hAnsi="Angsana New"/>
          <w:b/>
          <w:sz w:val="30"/>
          <w:szCs w:val="30"/>
          <w:cs/>
        </w:rPr>
        <w:t>ซึ่งเกิดขึ้นจากเหตุการณ์ในอดีต และสามารถวัดมูลค่ายุติธรรมได้อย่างน่าเชื่อถือ</w:t>
      </w:r>
    </w:p>
    <w:p w:rsidR="00D4296F" w:rsidRPr="00D4296F" w:rsidRDefault="00D4296F" w:rsidP="00D42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D4296F" w:rsidRPr="00D4296F" w:rsidRDefault="00D4296F" w:rsidP="00D42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D4296F">
        <w:rPr>
          <w:rFonts w:ascii="Angsana New" w:hAnsi="Angsana New"/>
          <w:b/>
          <w:sz w:val="30"/>
          <w:szCs w:val="30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ค่าธรรมเนียมวิชาชีพและค่าที่ปรึกษาอื่นๆ ถือเป็นค่าใช้จ่ายเมื่อเกิดขึ้น</w:t>
      </w:r>
    </w:p>
    <w:p w:rsidR="00D4296F" w:rsidRPr="00D4296F" w:rsidRDefault="00D4296F" w:rsidP="00D42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D4296F" w:rsidRPr="00D4296F" w:rsidRDefault="00D4296F" w:rsidP="00D42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D4296F">
        <w:rPr>
          <w:rFonts w:ascii="Angsana New" w:hAnsi="Angsana New"/>
          <w:b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</w:t>
      </w:r>
      <w:r w:rsidR="00D16D88">
        <w:rPr>
          <w:rFonts w:ascii="Angsana New" w:hAnsi="Angsana New"/>
          <w:b/>
          <w:sz w:val="30"/>
          <w:szCs w:val="30"/>
        </w:rPr>
        <w:t xml:space="preserve">                 </w:t>
      </w:r>
      <w:r w:rsidRPr="00D4296F">
        <w:rPr>
          <w:rFonts w:ascii="Angsana New" w:hAnsi="Angsana New"/>
          <w:b/>
          <w:sz w:val="30"/>
          <w:szCs w:val="30"/>
          <w:cs/>
        </w:rPr>
        <w:t xml:space="preserve">ที่การรวมธุรกิจเกิดขึ้น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</w:t>
      </w:r>
      <w:r w:rsidR="00D16D88">
        <w:rPr>
          <w:rFonts w:ascii="Angsana New" w:hAnsi="Angsana New"/>
          <w:b/>
          <w:sz w:val="30"/>
          <w:szCs w:val="30"/>
        </w:rPr>
        <w:t xml:space="preserve">          </w:t>
      </w:r>
      <w:r w:rsidRPr="00D4296F">
        <w:rPr>
          <w:rFonts w:ascii="Angsana New" w:hAnsi="Angsana New"/>
          <w:b/>
          <w:sz w:val="30"/>
          <w:szCs w:val="30"/>
          <w:cs/>
        </w:rPr>
        <w:t>ซึ่งข้อมูลดังกล่าวมีผลต่อการวัดมูลค่าของจำนวนต่างๆ ที่เคยรับรู้ไว้ ณ วันที่ซื้อ</w:t>
      </w:r>
    </w:p>
    <w:p w:rsidR="00D4296F" w:rsidRPr="00D4296F" w:rsidRDefault="00D4296F" w:rsidP="00D42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D4296F" w:rsidRPr="00D16D88" w:rsidRDefault="00D4296F" w:rsidP="00D42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D16D88">
        <w:rPr>
          <w:rFonts w:ascii="Angsana New" w:hAnsi="Angsana New"/>
          <w:b/>
          <w:i/>
          <w:iCs/>
          <w:sz w:val="30"/>
          <w:szCs w:val="30"/>
          <w:cs/>
        </w:rPr>
        <w:t>การซื้อแบบทยอยซื้อ</w:t>
      </w:r>
    </w:p>
    <w:p w:rsidR="00D4296F" w:rsidRPr="00D4296F" w:rsidRDefault="00D4296F" w:rsidP="00D42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D4296F" w:rsidRDefault="00D4296F" w:rsidP="00D42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D4296F">
        <w:rPr>
          <w:rFonts w:ascii="Angsana New" w:hAnsi="Angsana New"/>
          <w:b/>
          <w:sz w:val="30"/>
          <w:szCs w:val="30"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</w:t>
      </w:r>
      <w:r w:rsidR="00D16D88">
        <w:rPr>
          <w:rFonts w:ascii="Angsana New" w:hAnsi="Angsana New"/>
          <w:b/>
          <w:sz w:val="30"/>
          <w:szCs w:val="30"/>
        </w:rPr>
        <w:t xml:space="preserve">             </w:t>
      </w:r>
      <w:r w:rsidRPr="00D4296F">
        <w:rPr>
          <w:rFonts w:ascii="Angsana New" w:hAnsi="Angsana New"/>
          <w:b/>
          <w:sz w:val="30"/>
          <w:szCs w:val="30"/>
          <w:cs/>
        </w:rPr>
        <w:t xml:space="preserve">ในกำไรหรือขาดทุน 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  </w:t>
      </w:r>
    </w:p>
    <w:p w:rsidR="00D7457F" w:rsidRDefault="00D7457F" w:rsidP="005E2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</w:p>
    <w:p w:rsidR="00D7457F" w:rsidRDefault="00D7457F" w:rsidP="005E2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</w:p>
    <w:p w:rsidR="00D7457F" w:rsidRDefault="00D7457F" w:rsidP="005E2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</w:p>
    <w:p w:rsidR="00D7457F" w:rsidRDefault="00D7457F" w:rsidP="005E2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</w:p>
    <w:p w:rsidR="00D7457F" w:rsidRDefault="00D7457F" w:rsidP="005E2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</w:p>
    <w:p w:rsidR="00D7457F" w:rsidRDefault="00D7457F" w:rsidP="005E2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</w:p>
    <w:p w:rsidR="00D7457F" w:rsidRDefault="00D7457F" w:rsidP="005E2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</w:p>
    <w:p w:rsidR="005E280D" w:rsidRPr="005E280D" w:rsidRDefault="005E280D" w:rsidP="005E2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5E280D">
        <w:rPr>
          <w:rFonts w:ascii="Angsana New" w:hAnsi="Angsana New"/>
          <w:b/>
          <w:i/>
          <w:iCs/>
          <w:sz w:val="30"/>
          <w:szCs w:val="30"/>
          <w:cs/>
        </w:rPr>
        <w:lastRenderedPageBreak/>
        <w:t xml:space="preserve">บริษัทย่อย   </w:t>
      </w:r>
    </w:p>
    <w:p w:rsidR="005E280D" w:rsidRPr="005E280D" w:rsidRDefault="005E280D" w:rsidP="005E2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9E1FD6" w:rsidRPr="005E280D" w:rsidRDefault="005E280D" w:rsidP="005E2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5E280D">
        <w:rPr>
          <w:rFonts w:ascii="Angsana New" w:hAnsi="Angsana New"/>
          <w:b/>
          <w:sz w:val="30"/>
          <w:szCs w:val="30"/>
          <w:cs/>
        </w:rPr>
        <w:t>บริษัทย่อยเป็นกิจการที่อยู่ภายใต้กา</w:t>
      </w:r>
      <w:r>
        <w:rPr>
          <w:rFonts w:ascii="Angsana New" w:hAnsi="Angsana New"/>
          <w:b/>
          <w:sz w:val="30"/>
          <w:szCs w:val="30"/>
          <w:cs/>
        </w:rPr>
        <w:t>รควบคุมของกลุ่มบริษัท</w:t>
      </w:r>
      <w:r>
        <w:rPr>
          <w:rFonts w:ascii="Angsana New" w:hAnsi="Angsana New"/>
          <w:b/>
          <w:sz w:val="30"/>
          <w:szCs w:val="30"/>
        </w:rPr>
        <w:t xml:space="preserve"> </w:t>
      </w:r>
      <w:r w:rsidRPr="005E280D">
        <w:rPr>
          <w:rFonts w:ascii="Angsana New" w:hAnsi="Angsana New"/>
          <w:b/>
          <w:sz w:val="30"/>
          <w:szCs w:val="30"/>
          <w:cs/>
        </w:rPr>
        <w:t>การควบคุมเกิดขึ้นเมื่อกลุ่มบริษัทเปิดรับหรือมีสิทธิ</w:t>
      </w:r>
      <w:r>
        <w:rPr>
          <w:rFonts w:ascii="Angsana New" w:hAnsi="Angsana New"/>
          <w:b/>
          <w:sz w:val="30"/>
          <w:szCs w:val="30"/>
        </w:rPr>
        <w:t xml:space="preserve">   </w:t>
      </w:r>
      <w:r w:rsidRPr="005E280D">
        <w:rPr>
          <w:rFonts w:ascii="Angsana New" w:hAnsi="Angsana New"/>
          <w:b/>
          <w:sz w:val="30"/>
          <w:szCs w:val="30"/>
          <w:cs/>
        </w:rPr>
        <w:t>ในผลตอบแทนผันแปรจากการเกี่ยวข้องกับกิจการนั้นและ</w:t>
      </w:r>
      <w:r w:rsidR="006F509E">
        <w:rPr>
          <w:rFonts w:ascii="Angsana New" w:hAnsi="Angsana New"/>
          <w:b/>
          <w:sz w:val="30"/>
          <w:szCs w:val="30"/>
        </w:rPr>
        <w:t xml:space="preserve"> </w:t>
      </w:r>
      <w:r w:rsidRPr="005E280D">
        <w:rPr>
          <w:rFonts w:ascii="Angsana New" w:hAnsi="Angsana New"/>
          <w:b/>
          <w:sz w:val="30"/>
          <w:szCs w:val="30"/>
          <w:cs/>
        </w:rPr>
        <w:t>มีความสามารถในการใช้อำนาจเหนือกิจการนั้นทำให้เกิดผลกระทบต่อจ</w:t>
      </w:r>
      <w:r>
        <w:rPr>
          <w:rFonts w:ascii="Angsana New" w:hAnsi="Angsana New"/>
          <w:b/>
          <w:sz w:val="30"/>
          <w:szCs w:val="30"/>
          <w:cs/>
        </w:rPr>
        <w:t>ำนวนเงินผลตอบแทนของกลุ่มบริษัท</w:t>
      </w:r>
      <w:r>
        <w:rPr>
          <w:rFonts w:ascii="Angsana New" w:hAnsi="Angsana New"/>
          <w:b/>
          <w:sz w:val="30"/>
          <w:szCs w:val="30"/>
        </w:rPr>
        <w:t xml:space="preserve"> </w:t>
      </w:r>
      <w:r w:rsidRPr="005E280D">
        <w:rPr>
          <w:rFonts w:ascii="Angsana New" w:hAnsi="Angsana New"/>
          <w:b/>
          <w:sz w:val="30"/>
          <w:szCs w:val="30"/>
          <w:cs/>
        </w:rPr>
        <w:t xml:space="preserve">งบการเงินของบริษัทย่อยได้รวมอยู่ในงบการเงินรวม </w:t>
      </w:r>
      <w:r>
        <w:rPr>
          <w:rFonts w:ascii="Angsana New" w:hAnsi="Angsana New"/>
          <w:b/>
          <w:sz w:val="30"/>
          <w:szCs w:val="30"/>
        </w:rPr>
        <w:t xml:space="preserve">         </w:t>
      </w:r>
      <w:r w:rsidRPr="005E280D">
        <w:rPr>
          <w:rFonts w:ascii="Angsana New" w:hAnsi="Angsana New"/>
          <w:b/>
          <w:sz w:val="30"/>
          <w:szCs w:val="30"/>
          <w:cs/>
        </w:rPr>
        <w:t>นับแต่วันที่มีการควบคุมจนถึงวันที่การควบคุมสิ้นสุดลง</w:t>
      </w:r>
    </w:p>
    <w:p w:rsidR="009E1FD6" w:rsidRDefault="009E1FD6" w:rsidP="005E2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BF14B1" w:rsidRDefault="00BF14B1" w:rsidP="00BF1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BF14B1">
        <w:rPr>
          <w:rFonts w:ascii="Angsana New" w:hAnsi="Angsana New"/>
          <w:b/>
          <w:i/>
          <w:iCs/>
          <w:sz w:val="30"/>
          <w:szCs w:val="30"/>
          <w:cs/>
        </w:rPr>
        <w:t xml:space="preserve">ส่วนได้เสียที่ไม่มีอำนาจควบคุม </w:t>
      </w:r>
    </w:p>
    <w:p w:rsidR="00BF14B1" w:rsidRPr="00BF14B1" w:rsidRDefault="00BF14B1" w:rsidP="00BF1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30"/>
          <w:szCs w:val="30"/>
        </w:rPr>
      </w:pPr>
    </w:p>
    <w:p w:rsidR="00BF14B1" w:rsidRDefault="00BF14B1" w:rsidP="00BF1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BF14B1">
        <w:rPr>
          <w:rFonts w:ascii="Angsana New" w:hAnsi="Angsana New"/>
          <w:b/>
          <w:sz w:val="30"/>
          <w:szCs w:val="30"/>
          <w:cs/>
        </w:rPr>
        <w:t xml:space="preserve"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 </w:t>
      </w:r>
    </w:p>
    <w:p w:rsidR="00BF14B1" w:rsidRPr="00BF14B1" w:rsidRDefault="00BF14B1" w:rsidP="00BF1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BF14B1" w:rsidRDefault="00BF14B1" w:rsidP="00BF1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BF14B1">
        <w:rPr>
          <w:rFonts w:ascii="Angsana New" w:hAnsi="Angsana New"/>
          <w:b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</w:t>
      </w:r>
    </w:p>
    <w:p w:rsidR="00E757EB" w:rsidRPr="005E280D" w:rsidRDefault="00E757EB" w:rsidP="00BF1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BF14B1" w:rsidRPr="00BF14B1" w:rsidRDefault="00BF14B1" w:rsidP="00BF1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BF14B1">
        <w:rPr>
          <w:rFonts w:ascii="Angsana New" w:hAnsi="Angsana New"/>
          <w:b/>
          <w:i/>
          <w:iCs/>
          <w:sz w:val="30"/>
          <w:szCs w:val="30"/>
          <w:cs/>
        </w:rPr>
        <w:t xml:space="preserve">การสูญเสียการควบคุม </w:t>
      </w:r>
    </w:p>
    <w:p w:rsidR="00BF14B1" w:rsidRPr="00BF14B1" w:rsidRDefault="00BF14B1" w:rsidP="00BF1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9E1FD6" w:rsidRPr="005E280D" w:rsidRDefault="00BF14B1" w:rsidP="00BF1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BF14B1">
        <w:rPr>
          <w:rFonts w:ascii="Angsana New" w:hAnsi="Angsana New"/>
          <w:b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กำไรหรือขาดทุนที่เกิดขึ้นจากการสูญเสียการควบคุมในบร</w:t>
      </w:r>
      <w:r>
        <w:rPr>
          <w:rFonts w:ascii="Angsana New" w:hAnsi="Angsana New"/>
          <w:b/>
          <w:sz w:val="30"/>
          <w:szCs w:val="30"/>
          <w:cs/>
        </w:rPr>
        <w:t>ิษัทย่อยรับรู้ในกำไรหรือขาดทุน</w:t>
      </w:r>
      <w:r>
        <w:rPr>
          <w:rFonts w:ascii="Angsana New" w:hAnsi="Angsana New"/>
          <w:b/>
          <w:sz w:val="30"/>
          <w:szCs w:val="30"/>
        </w:rPr>
        <w:t xml:space="preserve"> </w:t>
      </w:r>
      <w:r w:rsidRPr="00BF14B1">
        <w:rPr>
          <w:rFonts w:ascii="Angsana New" w:hAnsi="Angsana New"/>
          <w:b/>
          <w:sz w:val="30"/>
          <w:szCs w:val="30"/>
          <w:cs/>
        </w:rPr>
        <w:t>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:rsidR="009E1FD6" w:rsidRDefault="009E1FD6" w:rsidP="00BF1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E840DA" w:rsidRDefault="00E840DA" w:rsidP="00E84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E840DA">
        <w:rPr>
          <w:rFonts w:ascii="Angsana New" w:hAnsi="Angsana New"/>
          <w:b/>
          <w:i/>
          <w:iCs/>
          <w:sz w:val="30"/>
          <w:szCs w:val="30"/>
          <w:cs/>
        </w:rPr>
        <w:t>ส่วนได้เสียในเงินลงทุนที่บันทึกตามวิธีส่วนได้เสีย</w:t>
      </w:r>
      <w:r w:rsidRPr="00E840DA">
        <w:rPr>
          <w:rFonts w:ascii="Angsana New" w:hAnsi="Angsana New"/>
          <w:b/>
          <w:sz w:val="30"/>
          <w:szCs w:val="30"/>
          <w:cs/>
        </w:rPr>
        <w:t xml:space="preserve"> </w:t>
      </w:r>
    </w:p>
    <w:p w:rsidR="00E840DA" w:rsidRPr="00E840DA" w:rsidRDefault="00E840DA" w:rsidP="00E84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6D6B69" w:rsidRDefault="00E840DA" w:rsidP="00E84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E840DA">
        <w:rPr>
          <w:rFonts w:ascii="Angsana New" w:hAnsi="Angsana New"/>
          <w:b/>
          <w:sz w:val="30"/>
          <w:szCs w:val="30"/>
          <w:cs/>
        </w:rPr>
        <w:t>ส่วนได้เสียของกลุ่มบริษัทในเงินลงทุนที่บันทึกตามวิธีส่วนได้เสีย ประกอบด้วยส่วนได้เสียในบริษัทร่วม</w:t>
      </w:r>
    </w:p>
    <w:p w:rsidR="00E840DA" w:rsidRPr="00E840DA" w:rsidRDefault="006D6B69" w:rsidP="00E84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E840DA">
        <w:rPr>
          <w:rFonts w:ascii="Angsana New" w:hAnsi="Angsana New"/>
          <w:b/>
          <w:sz w:val="30"/>
          <w:szCs w:val="30"/>
        </w:rPr>
        <w:t xml:space="preserve"> </w:t>
      </w:r>
    </w:p>
    <w:p w:rsidR="00E840DA" w:rsidRDefault="00E840DA" w:rsidP="00E84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E840DA">
        <w:rPr>
          <w:rFonts w:ascii="Angsana New" w:hAnsi="Angsana New"/>
          <w:b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</w:t>
      </w:r>
      <w:r w:rsidR="006F509E">
        <w:rPr>
          <w:rFonts w:ascii="Angsana New" w:hAnsi="Angsana New"/>
          <w:b/>
          <w:sz w:val="30"/>
          <w:szCs w:val="30"/>
        </w:rPr>
        <w:t xml:space="preserve"> </w:t>
      </w:r>
      <w:r w:rsidRPr="00E840DA">
        <w:rPr>
          <w:rFonts w:ascii="Angsana New" w:hAnsi="Angsana New"/>
          <w:b/>
          <w:sz w:val="30"/>
          <w:szCs w:val="30"/>
          <w:cs/>
        </w:rPr>
        <w:t xml:space="preserve">แต่ไม่ถึงระดับที่จะควบคุมหรือควบคุมร่วมในนโยบายดังกล่าว  </w:t>
      </w:r>
    </w:p>
    <w:p w:rsidR="006D6B69" w:rsidRDefault="006D6B69" w:rsidP="00E84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6741CB" w:rsidRDefault="006741CB" w:rsidP="00E84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6741CB" w:rsidRPr="00E840DA" w:rsidRDefault="006741CB" w:rsidP="00E84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E840DA" w:rsidRDefault="00E840DA" w:rsidP="00E84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E840DA">
        <w:rPr>
          <w:rFonts w:ascii="Angsana New" w:hAnsi="Angsana New"/>
          <w:b/>
          <w:sz w:val="30"/>
          <w:szCs w:val="30"/>
          <w:cs/>
        </w:rPr>
        <w:lastRenderedPageBreak/>
        <w:t>ส่วนได้เสียในบริษัทร่วมบันทึกบัญชีตามวิธีส่วนได้เสีย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</w:t>
      </w:r>
      <w:r w:rsidR="00534ABF">
        <w:rPr>
          <w:rFonts w:ascii="Angsana New" w:hAnsi="Angsana New"/>
          <w:b/>
          <w:sz w:val="30"/>
          <w:szCs w:val="30"/>
          <w:cs/>
        </w:rPr>
        <w:br/>
      </w:r>
      <w:r w:rsidRPr="00E840DA">
        <w:rPr>
          <w:rFonts w:ascii="Angsana New" w:hAnsi="Angsana New"/>
          <w:b/>
          <w:sz w:val="30"/>
          <w:szCs w:val="30"/>
          <w:cs/>
        </w:rPr>
        <w:t xml:space="preserve">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จะถูกบันทึกในงบการเงินรวมจนถึงวันที่กลุ่มบริษัทสูญเสียความมีอิทธิพลอย่างมีนัยสำคัญ </w:t>
      </w:r>
    </w:p>
    <w:p w:rsidR="006D6B69" w:rsidRPr="00E840DA" w:rsidRDefault="006D6B69" w:rsidP="00E84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E840DA" w:rsidRPr="006D6B69" w:rsidRDefault="00E840DA" w:rsidP="00E84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6D6B69">
        <w:rPr>
          <w:rFonts w:ascii="Angsana New" w:hAnsi="Angsana New"/>
          <w:b/>
          <w:i/>
          <w:iCs/>
          <w:sz w:val="30"/>
          <w:szCs w:val="30"/>
          <w:cs/>
        </w:rPr>
        <w:t xml:space="preserve">การตัดรายการในงบการเงินรวม </w:t>
      </w:r>
    </w:p>
    <w:p w:rsidR="006D6B69" w:rsidRPr="00E840DA" w:rsidRDefault="006D6B69" w:rsidP="00E84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BF14B1" w:rsidRDefault="00E840DA" w:rsidP="00E84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E840DA">
        <w:rPr>
          <w:rFonts w:ascii="Angsana New" w:hAnsi="Angsana New"/>
          <w:b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</w:t>
      </w:r>
      <w:r w:rsidR="006D6B69">
        <w:rPr>
          <w:rFonts w:ascii="Angsana New" w:hAnsi="Angsana New"/>
          <w:b/>
          <w:sz w:val="30"/>
          <w:szCs w:val="30"/>
        </w:rPr>
        <w:t xml:space="preserve">        </w:t>
      </w:r>
      <w:r w:rsidRPr="00E840DA">
        <w:rPr>
          <w:rFonts w:ascii="Angsana New" w:hAnsi="Angsana New"/>
          <w:b/>
          <w:sz w:val="30"/>
          <w:szCs w:val="30"/>
          <w:cs/>
        </w:rPr>
        <w:t>มาจากรายการระหว่างกิจการในกลุ่ม ถูกต</w:t>
      </w:r>
      <w:r w:rsidR="006D6B69">
        <w:rPr>
          <w:rFonts w:ascii="Angsana New" w:hAnsi="Angsana New"/>
          <w:b/>
          <w:sz w:val="30"/>
          <w:szCs w:val="30"/>
          <w:cs/>
        </w:rPr>
        <w:t>ัดรายการในการจัดทำงบการเงินรวม</w:t>
      </w:r>
      <w:r w:rsidR="006D6B69">
        <w:rPr>
          <w:rFonts w:ascii="Angsana New" w:hAnsi="Angsana New"/>
          <w:b/>
          <w:sz w:val="30"/>
          <w:szCs w:val="30"/>
        </w:rPr>
        <w:t xml:space="preserve"> </w:t>
      </w:r>
      <w:r w:rsidRPr="00E840DA">
        <w:rPr>
          <w:rFonts w:ascii="Angsana New" w:hAnsi="Angsana New"/>
          <w:b/>
          <w:sz w:val="30"/>
          <w:szCs w:val="30"/>
          <w:cs/>
        </w:rPr>
        <w:t>กำไรที่ยังไม่เกิดขึ้นจริงซึ่งเป็นผล</w:t>
      </w:r>
      <w:r w:rsidR="006D6B69">
        <w:rPr>
          <w:rFonts w:ascii="Angsana New" w:hAnsi="Angsana New"/>
          <w:b/>
          <w:sz w:val="30"/>
          <w:szCs w:val="30"/>
        </w:rPr>
        <w:t xml:space="preserve">   </w:t>
      </w:r>
      <w:r w:rsidRPr="00E840DA">
        <w:rPr>
          <w:rFonts w:ascii="Angsana New" w:hAnsi="Angsana New"/>
          <w:b/>
          <w:sz w:val="30"/>
          <w:szCs w:val="30"/>
          <w:cs/>
        </w:rPr>
        <w:t>มาจากรายการกับบริษัทร่วมถูกตัดรายการกับเงินลงทุนเท่าที่กลุ่มบริษัทมีส่วน</w:t>
      </w:r>
      <w:r w:rsidR="006D6B69">
        <w:rPr>
          <w:rFonts w:ascii="Angsana New" w:hAnsi="Angsana New"/>
          <w:b/>
          <w:sz w:val="30"/>
          <w:szCs w:val="30"/>
          <w:cs/>
        </w:rPr>
        <w:t>ได้เสียในกิจการที่ถูกลงทุนนั้น</w:t>
      </w:r>
      <w:r w:rsidR="006D6B69">
        <w:rPr>
          <w:rFonts w:ascii="Angsana New" w:hAnsi="Angsana New"/>
          <w:b/>
          <w:sz w:val="30"/>
          <w:szCs w:val="30"/>
        </w:rPr>
        <w:t xml:space="preserve"> </w:t>
      </w:r>
      <w:r w:rsidRPr="00E840DA">
        <w:rPr>
          <w:rFonts w:ascii="Angsana New" w:hAnsi="Angsana New"/>
          <w:b/>
          <w:sz w:val="30"/>
          <w:szCs w:val="30"/>
          <w:cs/>
        </w:rPr>
        <w:t xml:space="preserve">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   </w:t>
      </w:r>
    </w:p>
    <w:p w:rsidR="00A70C81" w:rsidRDefault="00A70C81" w:rsidP="00BF1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E071B2" w:rsidRPr="00E071B2" w:rsidRDefault="00E071B2" w:rsidP="0046382B">
      <w:pPr>
        <w:pStyle w:val="Heading8"/>
        <w:numPr>
          <w:ilvl w:val="1"/>
          <w:numId w:val="19"/>
        </w:numPr>
        <w:tabs>
          <w:tab w:val="clear" w:pos="518"/>
          <w:tab w:val="num" w:pos="576"/>
        </w:tabs>
        <w:ind w:left="630" w:right="63" w:hanging="63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E071B2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เงินตราต่างประเทศ</w:t>
      </w:r>
    </w:p>
    <w:p w:rsidR="00E071B2" w:rsidRDefault="00E071B2" w:rsidP="00E07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603"/>
        <w:jc w:val="thaiDistribute"/>
        <w:rPr>
          <w:rFonts w:ascii="Angsana New" w:hAnsi="Angsana New"/>
          <w:b/>
          <w:sz w:val="30"/>
          <w:szCs w:val="30"/>
        </w:rPr>
      </w:pPr>
    </w:p>
    <w:p w:rsidR="00E071B2" w:rsidRPr="00A70C81" w:rsidRDefault="00A70C81" w:rsidP="00BF1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A70C81">
        <w:rPr>
          <w:rFonts w:ascii="Angsana New" w:hAnsi="Angsana New"/>
          <w:b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:rsidR="00E071B2" w:rsidRDefault="00E071B2" w:rsidP="00BF1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BF14B1" w:rsidRPr="00BF14B1" w:rsidRDefault="00A70C81" w:rsidP="00BF1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A70C81">
        <w:rPr>
          <w:rFonts w:ascii="Angsana New" w:hAnsi="Angsana New"/>
          <w:b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</w:p>
    <w:p w:rsidR="00766277" w:rsidRDefault="00766277" w:rsidP="00B43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A70C81" w:rsidRPr="00A70C81" w:rsidRDefault="00A70C81" w:rsidP="00A70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A70C81">
        <w:rPr>
          <w:rFonts w:ascii="Angsana New" w:hAnsi="Angsana New"/>
          <w:b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</w:t>
      </w:r>
      <w:r w:rsidR="00534ABF">
        <w:rPr>
          <w:rFonts w:ascii="Angsana New" w:hAnsi="Angsana New"/>
          <w:b/>
          <w:sz w:val="30"/>
          <w:szCs w:val="30"/>
          <w:cs/>
        </w:rPr>
        <w:br/>
      </w:r>
      <w:r w:rsidRPr="00A70C81">
        <w:rPr>
          <w:rFonts w:ascii="Angsana New" w:hAnsi="Angsana New"/>
          <w:b/>
          <w:sz w:val="30"/>
          <w:szCs w:val="30"/>
          <w:cs/>
        </w:rPr>
        <w:t xml:space="preserve">การดำเนินงานโดยใช้อัตราแลกเปลี่ยน ณ วันนั้น  </w:t>
      </w:r>
    </w:p>
    <w:p w:rsidR="00A70C81" w:rsidRPr="00A70C81" w:rsidRDefault="00A70C81" w:rsidP="00A70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A70C81" w:rsidRPr="00A70C81" w:rsidRDefault="00A70C81" w:rsidP="00A70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A70C81">
        <w:rPr>
          <w:rFonts w:ascii="Angsana New" w:hAnsi="Angsana New"/>
          <w:b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</w:t>
      </w:r>
      <w:r w:rsidR="00534ABF">
        <w:rPr>
          <w:rFonts w:ascii="Angsana New" w:hAnsi="Angsana New"/>
          <w:b/>
          <w:sz w:val="30"/>
          <w:szCs w:val="30"/>
          <w:cs/>
        </w:rPr>
        <w:br/>
      </w:r>
      <w:r w:rsidRPr="00A70C81">
        <w:rPr>
          <w:rFonts w:ascii="Angsana New" w:hAnsi="Angsana New"/>
          <w:b/>
          <w:sz w:val="30"/>
          <w:szCs w:val="30"/>
          <w:cs/>
        </w:rPr>
        <w:t>ราคาทุนเดิม แปลงค่าเป็นสกุลเงินที่ใช้ในการดำเนินงานโดยใช้อัตราแลกเปลี่ยน ณ วันที่เกิดรายการ</w:t>
      </w:r>
    </w:p>
    <w:p w:rsidR="00A70C81" w:rsidRDefault="00A70C81" w:rsidP="00B43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A70C81" w:rsidRDefault="0009706E" w:rsidP="0046382B">
      <w:pPr>
        <w:pStyle w:val="Heading8"/>
        <w:numPr>
          <w:ilvl w:val="1"/>
          <w:numId w:val="19"/>
        </w:numPr>
        <w:tabs>
          <w:tab w:val="clear" w:pos="518"/>
          <w:tab w:val="num" w:pos="576"/>
        </w:tabs>
        <w:ind w:left="630" w:right="63" w:hanging="63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9706E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:rsidR="0009706E" w:rsidRPr="0009706E" w:rsidRDefault="0009706E" w:rsidP="0009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A70C81" w:rsidRDefault="0009706E" w:rsidP="0009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09706E">
        <w:rPr>
          <w:rFonts w:ascii="Angsana New" w:hAnsi="Angsana New"/>
          <w:b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</w:t>
      </w:r>
      <w:r w:rsidR="008067D8">
        <w:rPr>
          <w:rFonts w:ascii="Angsana New" w:hAnsi="Angsana New"/>
          <w:b/>
          <w:sz w:val="30"/>
          <w:szCs w:val="30"/>
        </w:rPr>
        <w:t xml:space="preserve">     </w:t>
      </w:r>
      <w:r w:rsidRPr="0009706E">
        <w:rPr>
          <w:rFonts w:ascii="Angsana New" w:hAnsi="Angsana New"/>
          <w:b/>
          <w:sz w:val="30"/>
          <w:szCs w:val="30"/>
          <w:cs/>
        </w:rPr>
        <w:t xml:space="preserve">เผื่อเรียก และเงินลงทุนระยะสั้นที่มีสภาพคล่องสูง </w:t>
      </w:r>
    </w:p>
    <w:p w:rsidR="008067D8" w:rsidRDefault="008067D8" w:rsidP="0009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1C796A" w:rsidRPr="001C796A" w:rsidRDefault="001C796A" w:rsidP="0046382B">
      <w:pPr>
        <w:pStyle w:val="Heading8"/>
        <w:numPr>
          <w:ilvl w:val="1"/>
          <w:numId w:val="19"/>
        </w:numPr>
        <w:tabs>
          <w:tab w:val="clear" w:pos="518"/>
          <w:tab w:val="num" w:pos="576"/>
        </w:tabs>
        <w:ind w:left="630" w:right="63" w:hanging="63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C796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ลูกหนี้การค้าและลูกหนี้อื่น</w:t>
      </w:r>
    </w:p>
    <w:p w:rsidR="001C796A" w:rsidRPr="001C796A" w:rsidRDefault="001C796A" w:rsidP="001C79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1C796A" w:rsidRPr="001C796A" w:rsidRDefault="001C796A" w:rsidP="001C79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1C796A">
        <w:rPr>
          <w:rFonts w:ascii="Angsana New" w:hAnsi="Angsana New"/>
          <w:b/>
          <w:sz w:val="30"/>
          <w:szCs w:val="30"/>
          <w:cs/>
        </w:rPr>
        <w:t>ลูกหนี้การค้าและลูกหนี้อื่นแสดงในราคาตามใบแจ้งหนี้หักค่าเผื่อหนี้สงสัยจะสูญ</w:t>
      </w:r>
    </w:p>
    <w:p w:rsidR="001C796A" w:rsidRPr="001C796A" w:rsidRDefault="001C796A" w:rsidP="001C79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1C796A" w:rsidRDefault="001C796A" w:rsidP="001C79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1C796A">
        <w:rPr>
          <w:rFonts w:ascii="Angsana New" w:hAnsi="Angsana New"/>
          <w:b/>
          <w:sz w:val="30"/>
          <w:szCs w:val="30"/>
          <w:cs/>
        </w:rPr>
        <w:t>ค่าเผื่อหนี้สงสัยจะสูญประเมินโดยการวิเคราะห์ประวัติการชำระหนี้ และการคาดการณ์เกี่ยวกับการช</w:t>
      </w:r>
      <w:r>
        <w:rPr>
          <w:rFonts w:ascii="Angsana New" w:hAnsi="Angsana New"/>
          <w:b/>
          <w:sz w:val="30"/>
          <w:szCs w:val="30"/>
          <w:cs/>
        </w:rPr>
        <w:t>ำระหนี้</w:t>
      </w:r>
      <w:r>
        <w:rPr>
          <w:rFonts w:ascii="Angsana New" w:hAnsi="Angsana New"/>
          <w:b/>
          <w:sz w:val="30"/>
          <w:szCs w:val="30"/>
        </w:rPr>
        <w:t xml:space="preserve">          </w:t>
      </w:r>
      <w:r>
        <w:rPr>
          <w:rFonts w:ascii="Angsana New" w:hAnsi="Angsana New"/>
          <w:b/>
          <w:sz w:val="30"/>
          <w:szCs w:val="30"/>
          <w:cs/>
        </w:rPr>
        <w:t>ในอนาคตของลูกค้า</w:t>
      </w:r>
      <w:r>
        <w:rPr>
          <w:rFonts w:ascii="Angsana New" w:hAnsi="Angsana New"/>
          <w:b/>
          <w:sz w:val="30"/>
          <w:szCs w:val="30"/>
        </w:rPr>
        <w:t xml:space="preserve"> </w:t>
      </w:r>
      <w:r w:rsidRPr="001C796A">
        <w:rPr>
          <w:rFonts w:ascii="Angsana New" w:hAnsi="Angsana New"/>
          <w:b/>
          <w:sz w:val="30"/>
          <w:szCs w:val="30"/>
          <w:cs/>
        </w:rPr>
        <w:t>ลูกหนี้จะถูกตัดจำหน่ายจากบัญชีเมื่อทราบว่าเป็นหนี้สูญ</w:t>
      </w:r>
    </w:p>
    <w:p w:rsidR="001C796A" w:rsidRPr="001C796A" w:rsidRDefault="001C796A" w:rsidP="001C796A">
      <w:pPr>
        <w:pStyle w:val="Heading8"/>
        <w:ind w:left="630" w:right="63"/>
        <w:jc w:val="both"/>
        <w:rPr>
          <w:rFonts w:ascii="Angsana New" w:hAnsi="Angsana New" w:cs="Angsana New"/>
          <w:sz w:val="30"/>
          <w:szCs w:val="30"/>
        </w:rPr>
      </w:pPr>
    </w:p>
    <w:p w:rsidR="001C796A" w:rsidRPr="001C796A" w:rsidRDefault="001C796A" w:rsidP="0046382B">
      <w:pPr>
        <w:pStyle w:val="Heading8"/>
        <w:numPr>
          <w:ilvl w:val="1"/>
          <w:numId w:val="19"/>
        </w:numPr>
        <w:tabs>
          <w:tab w:val="clear" w:pos="518"/>
          <w:tab w:val="num" w:pos="576"/>
        </w:tabs>
        <w:ind w:left="630" w:right="63" w:hanging="63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C796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สินค้าคงเหลือ</w:t>
      </w:r>
    </w:p>
    <w:p w:rsidR="001C796A" w:rsidRPr="007D2536" w:rsidRDefault="001C796A" w:rsidP="001C79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30"/>
          <w:szCs w:val="30"/>
        </w:rPr>
      </w:pPr>
    </w:p>
    <w:p w:rsidR="001C796A" w:rsidRDefault="001C796A" w:rsidP="001C79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1C796A">
        <w:rPr>
          <w:rFonts w:ascii="Angsana New" w:hAnsi="Angsana New"/>
          <w:b/>
          <w:sz w:val="30"/>
          <w:szCs w:val="30"/>
          <w:cs/>
        </w:rPr>
        <w:t>สินค้าคงเหลือวัดมูลค่าด้วยราคาทุนหรือมูลค่าสุทธิที่</w:t>
      </w:r>
      <w:r w:rsidR="004C6DF8">
        <w:rPr>
          <w:rFonts w:ascii="Angsana New" w:hAnsi="Angsana New"/>
          <w:b/>
          <w:sz w:val="30"/>
          <w:szCs w:val="30"/>
          <w:cs/>
        </w:rPr>
        <w:t>จะได้รับแล้วแต่ราคาใดจะต่ำกว่า</w:t>
      </w:r>
    </w:p>
    <w:p w:rsidR="002F7DA6" w:rsidRDefault="002F7DA6" w:rsidP="001C79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7D2536" w:rsidRDefault="00F3017D" w:rsidP="001C79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217700">
        <w:rPr>
          <w:rFonts w:ascii="Angsana New" w:hAnsi="Angsana New"/>
          <w:b/>
          <w:sz w:val="30"/>
          <w:szCs w:val="30"/>
          <w:cs/>
        </w:rPr>
        <w:t>ต้นทุนสินค้าประกอบด้วยราคาทุนที่ซื้อ ต้นทุนแปลงสภาพหรือต้นทุนอื่นเพื่อให้สินค้าอยู่ในสถานที่และสภาพปัจจุบัน</w:t>
      </w:r>
      <w:r w:rsidRPr="00217700">
        <w:rPr>
          <w:rFonts w:ascii="Angsana New" w:hAnsi="Angsana New"/>
          <w:b/>
          <w:sz w:val="30"/>
          <w:szCs w:val="30"/>
        </w:rPr>
        <w:t xml:space="preserve"> </w:t>
      </w:r>
      <w:r w:rsidRPr="00217700">
        <w:rPr>
          <w:rFonts w:ascii="Angsana New" w:hAnsi="Angsana New"/>
          <w:b/>
          <w:sz w:val="30"/>
          <w:szCs w:val="30"/>
          <w:cs/>
        </w:rPr>
        <w:t>ในกรณีของสินค้าสำเร็จรูปและสินค้าระหว่างผลิตที่ผลิตเอง ต้นทุนสินค้าคำนวณโดยการใช้ต้นทุนมาตรฐานซึ่งได้รับการปรับปรุงให้ใกล้เคียงกับราคาทุนถัวเฉลี่ย</w:t>
      </w:r>
      <w:r w:rsidRPr="00217700">
        <w:rPr>
          <w:rFonts w:ascii="Angsana New" w:hAnsi="Angsana New"/>
          <w:b/>
          <w:sz w:val="30"/>
          <w:szCs w:val="30"/>
        </w:rPr>
        <w:t xml:space="preserve"> </w:t>
      </w:r>
      <w:r w:rsidRPr="00217700">
        <w:rPr>
          <w:rFonts w:ascii="Angsana New" w:hAnsi="Angsana New"/>
          <w:b/>
          <w:sz w:val="30"/>
          <w:szCs w:val="30"/>
          <w:cs/>
        </w:rPr>
        <w:t>รวมการปันส่วนของค่าโสหุ้ยการผลิตอย่างเหมาะสมโดยคำนึงถึงระดับกำลังการผลิตตามปกติ</w:t>
      </w:r>
    </w:p>
    <w:p w:rsidR="007D2536" w:rsidRDefault="007D2536" w:rsidP="001C79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217700" w:rsidRDefault="007D4AEF" w:rsidP="001C79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7D4AEF">
        <w:rPr>
          <w:rFonts w:ascii="Angsana New" w:hAnsi="Angsana New"/>
          <w:b/>
          <w:sz w:val="30"/>
          <w:szCs w:val="30"/>
          <w:cs/>
        </w:rPr>
        <w:t>กลุ่มบริษัทตีราคาสินค้าคงเหลือดังนี้</w:t>
      </w:r>
    </w:p>
    <w:p w:rsidR="007D4AEF" w:rsidRDefault="007D4AEF" w:rsidP="001C79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38"/>
        <w:gridCol w:w="270"/>
        <w:gridCol w:w="5670"/>
      </w:tblGrid>
      <w:tr w:rsidR="007D4AEF" w:rsidRPr="00834023" w:rsidTr="007D4AEF">
        <w:tc>
          <w:tcPr>
            <w:tcW w:w="3438" w:type="dxa"/>
          </w:tcPr>
          <w:p w:rsidR="007D4AEF" w:rsidRPr="00834023" w:rsidRDefault="00350DF7" w:rsidP="00EE14B9">
            <w:pPr>
              <w:tabs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270" w:type="dxa"/>
          </w:tcPr>
          <w:p w:rsidR="007D4AEF" w:rsidRPr="00834023" w:rsidRDefault="007D4AEF" w:rsidP="00EE14B9">
            <w:pPr>
              <w:tabs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402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5670" w:type="dxa"/>
          </w:tcPr>
          <w:p w:rsidR="007D4AEF" w:rsidRPr="00A05C81" w:rsidRDefault="00350DF7" w:rsidP="00EE14B9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50DF7">
              <w:rPr>
                <w:rFonts w:ascii="Angsana New" w:hAnsi="Angsana New" w:cs="Angsana New"/>
                <w:sz w:val="30"/>
                <w:szCs w:val="30"/>
                <w:cs/>
              </w:rPr>
              <w:t>วิธีราคาเฉพาะเจาะจง</w:t>
            </w:r>
          </w:p>
        </w:tc>
      </w:tr>
      <w:tr w:rsidR="007D4AEF" w:rsidRPr="00834023" w:rsidTr="007D4AEF">
        <w:tc>
          <w:tcPr>
            <w:tcW w:w="3438" w:type="dxa"/>
          </w:tcPr>
          <w:p w:rsidR="007D4AEF" w:rsidRPr="00834023" w:rsidRDefault="007D4AEF" w:rsidP="001F3DD4">
            <w:pPr>
              <w:tabs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รายการโทรทัศน์</w:t>
            </w:r>
          </w:p>
        </w:tc>
        <w:tc>
          <w:tcPr>
            <w:tcW w:w="270" w:type="dxa"/>
          </w:tcPr>
          <w:p w:rsidR="007D4AEF" w:rsidRPr="00834023" w:rsidRDefault="007D4AEF" w:rsidP="00EE14B9">
            <w:pPr>
              <w:tabs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402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5670" w:type="dxa"/>
          </w:tcPr>
          <w:p w:rsidR="007D4AEF" w:rsidRPr="00834023" w:rsidRDefault="007D4AEF" w:rsidP="00350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แสดงมูลค่าต้นทุนของรายการทั้งที่อยู่ระหว่างการผลิตและที่ผลิตเสร็จ ต้นทุนของรายการประกอบด้วย ค่าใช้จ่ายต่างๆ ที่เกี่ยวข้องโดยตรงกับการผลิตรายการ รับรู้เป็นต้นทุนเมื่อได้ออกอากาศแล้ว </w:t>
            </w:r>
          </w:p>
        </w:tc>
      </w:tr>
      <w:tr w:rsidR="00F619A1" w:rsidRPr="00834023" w:rsidTr="007D4AEF">
        <w:tc>
          <w:tcPr>
            <w:tcW w:w="3438" w:type="dxa"/>
          </w:tcPr>
          <w:p w:rsidR="00F619A1" w:rsidRPr="00834023" w:rsidRDefault="00F619A1" w:rsidP="00F619A1">
            <w:pPr>
              <w:tabs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270" w:type="dxa"/>
          </w:tcPr>
          <w:p w:rsidR="00F619A1" w:rsidRPr="00834023" w:rsidRDefault="00F619A1" w:rsidP="00F619A1">
            <w:pPr>
              <w:tabs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402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5670" w:type="dxa"/>
          </w:tcPr>
          <w:p w:rsidR="00F619A1" w:rsidRPr="00A05C81" w:rsidRDefault="001F3DD4" w:rsidP="00F619A1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แสดงมูลค่าในราคาต้นทุนจริงตามอัตราส่วนของงานที่เสร็จโดย           วิธีเฉพาะเจาะจ</w:t>
            </w:r>
            <w:r w:rsidR="003A36D9">
              <w:rPr>
                <w:rFonts w:ascii="Angsana New" w:hAnsi="Angsana New" w:cs="Angsana New" w:hint="cs"/>
                <w:sz w:val="30"/>
                <w:szCs w:val="30"/>
                <w:cs/>
              </w:rPr>
              <w:t>ง</w:t>
            </w:r>
          </w:p>
        </w:tc>
      </w:tr>
      <w:tr w:rsidR="007D4AEF" w:rsidRPr="00834023" w:rsidTr="007D4AEF">
        <w:tc>
          <w:tcPr>
            <w:tcW w:w="3438" w:type="dxa"/>
          </w:tcPr>
          <w:p w:rsidR="007D4AEF" w:rsidRPr="00834023" w:rsidRDefault="007D4AEF" w:rsidP="00EE14B9">
            <w:pPr>
              <w:tabs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4023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  <w:r w:rsidR="00F619A1">
              <w:rPr>
                <w:rFonts w:ascii="Angsana New" w:hAnsi="Angsana New"/>
                <w:sz w:val="30"/>
                <w:szCs w:val="30"/>
                <w:cs/>
              </w:rPr>
              <w:t>และวัสดุสิ้นเปลือง</w:t>
            </w:r>
          </w:p>
        </w:tc>
        <w:tc>
          <w:tcPr>
            <w:tcW w:w="270" w:type="dxa"/>
          </w:tcPr>
          <w:p w:rsidR="007D4AEF" w:rsidRPr="00834023" w:rsidRDefault="007D4AEF" w:rsidP="00EE14B9">
            <w:pPr>
              <w:tabs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402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5670" w:type="dxa"/>
          </w:tcPr>
          <w:p w:rsidR="007D4AEF" w:rsidRPr="00834023" w:rsidRDefault="007D4AEF" w:rsidP="00F619A1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34023">
              <w:rPr>
                <w:rFonts w:ascii="Angsana New" w:hAnsi="Angsana New" w:cs="Angsana New"/>
                <w:sz w:val="30"/>
                <w:szCs w:val="30"/>
                <w:cs/>
              </w:rPr>
              <w:t>วิธี</w:t>
            </w:r>
            <w:r w:rsidR="00F619A1">
              <w:rPr>
                <w:rFonts w:ascii="Angsana New" w:hAnsi="Angsana New" w:cs="Angsana New" w:hint="cs"/>
                <w:sz w:val="30"/>
                <w:szCs w:val="30"/>
                <w:cs/>
              </w:rPr>
              <w:t>เข้าก่อนออกก่อน</w:t>
            </w:r>
          </w:p>
        </w:tc>
      </w:tr>
    </w:tbl>
    <w:p w:rsidR="00F3017D" w:rsidRDefault="00F3017D" w:rsidP="001C79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1C796A" w:rsidRDefault="001C796A" w:rsidP="001C79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1C796A">
        <w:rPr>
          <w:rFonts w:ascii="Angsana New" w:hAnsi="Angsana New"/>
          <w:b/>
          <w:sz w:val="30"/>
          <w:szCs w:val="30"/>
          <w:cs/>
        </w:rPr>
        <w:t xml:space="preserve"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 </w:t>
      </w:r>
    </w:p>
    <w:p w:rsidR="001C796A" w:rsidRDefault="001C796A" w:rsidP="0009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E67F5A" w:rsidRDefault="00E67F5A" w:rsidP="0009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E67F5A" w:rsidRDefault="00E67F5A" w:rsidP="0009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E67F5A" w:rsidRDefault="00E67F5A" w:rsidP="0009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5E56F8" w:rsidRPr="005E56F8" w:rsidRDefault="005E56F8" w:rsidP="0046382B">
      <w:pPr>
        <w:pStyle w:val="Heading8"/>
        <w:numPr>
          <w:ilvl w:val="1"/>
          <w:numId w:val="19"/>
        </w:numPr>
        <w:tabs>
          <w:tab w:val="clear" w:pos="518"/>
          <w:tab w:val="num" w:pos="576"/>
        </w:tabs>
        <w:ind w:left="630" w:right="63" w:hanging="63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E56F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เงินลงทุน</w:t>
      </w:r>
    </w:p>
    <w:p w:rsidR="005E56F8" w:rsidRDefault="005E56F8" w:rsidP="0009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0E44B3" w:rsidRPr="000E44B3" w:rsidRDefault="000E44B3" w:rsidP="000E4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0E44B3">
        <w:rPr>
          <w:rFonts w:ascii="Angsana New" w:hAnsi="Angsana New"/>
          <w:b/>
          <w:i/>
          <w:iCs/>
          <w:sz w:val="30"/>
          <w:szCs w:val="30"/>
          <w:cs/>
        </w:rPr>
        <w:t>เงินลงทุนในบริษัทร่วมและบริษัทย่อย</w:t>
      </w:r>
    </w:p>
    <w:p w:rsidR="000E44B3" w:rsidRPr="000E44B3" w:rsidRDefault="000E44B3" w:rsidP="000E4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1C796A" w:rsidRDefault="000E44B3" w:rsidP="000E4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  <w:cs/>
        </w:rPr>
        <w:t>เงินลงทุนในบริษัทร่วมและ</w:t>
      </w:r>
      <w:r w:rsidRPr="000E44B3">
        <w:rPr>
          <w:rFonts w:ascii="Angsana New" w:hAnsi="Angsana New"/>
          <w:b/>
          <w:sz w:val="30"/>
          <w:szCs w:val="30"/>
          <w:cs/>
        </w:rPr>
        <w:t>บริษัทย่อยในงบการเงินเฉพาะกิจการของบริษัท บันทึกบัญชีโดยใช้วิธีราคาทุน</w:t>
      </w:r>
      <w:r>
        <w:rPr>
          <w:rFonts w:ascii="Angsana New" w:hAnsi="Angsana New" w:hint="cs"/>
          <w:b/>
          <w:sz w:val="30"/>
          <w:szCs w:val="30"/>
          <w:cs/>
        </w:rPr>
        <w:t xml:space="preserve">        </w:t>
      </w:r>
      <w:r w:rsidRPr="000E44B3">
        <w:rPr>
          <w:rFonts w:ascii="Angsana New" w:hAnsi="Angsana New"/>
          <w:b/>
          <w:sz w:val="30"/>
          <w:szCs w:val="30"/>
          <w:cs/>
        </w:rPr>
        <w:t>ส่วนการบันทึกบัญชีเงินลงทุนในบริษัทร่วมในงบการเงินรวมใช้วิธีส่วนได้เสีย</w:t>
      </w:r>
    </w:p>
    <w:p w:rsidR="001C796A" w:rsidRPr="00BC32E8" w:rsidRDefault="001C796A" w:rsidP="0009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684142" w:rsidRDefault="00BC32E8" w:rsidP="0009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BC32E8">
        <w:rPr>
          <w:rFonts w:ascii="Angsana New" w:hAnsi="Angsana New"/>
          <w:b/>
          <w:i/>
          <w:iCs/>
          <w:sz w:val="30"/>
          <w:szCs w:val="30"/>
          <w:cs/>
        </w:rPr>
        <w:t>เงินลงทุนในตราสารหนี้และตราสารทุนอื่น</w:t>
      </w:r>
    </w:p>
    <w:p w:rsidR="00BC32E8" w:rsidRDefault="00BC32E8" w:rsidP="0009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7C4CD1" w:rsidRDefault="007C4CD1" w:rsidP="0009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7C4CD1">
        <w:rPr>
          <w:rFonts w:ascii="Angsana New" w:hAnsi="Angsana New"/>
          <w:b/>
          <w:sz w:val="30"/>
          <w:szCs w:val="30"/>
          <w:cs/>
        </w:rPr>
        <w:t xml:space="preserve">ตราสารหนี้ซึ่งกลุ่มบริษัทตั้งใจและสามารถถือจนครบกำหนดจัดประเภทเป็นเงินลงทุนที่จะถือจนครบกำหนด </w:t>
      </w:r>
      <w:r>
        <w:rPr>
          <w:rFonts w:ascii="Angsana New" w:hAnsi="Angsana New" w:hint="cs"/>
          <w:b/>
          <w:sz w:val="30"/>
          <w:szCs w:val="30"/>
          <w:cs/>
        </w:rPr>
        <w:t xml:space="preserve">    </w:t>
      </w:r>
      <w:r w:rsidRPr="007C4CD1">
        <w:rPr>
          <w:rFonts w:ascii="Angsana New" w:hAnsi="Angsana New"/>
          <w:b/>
          <w:sz w:val="30"/>
          <w:szCs w:val="30"/>
          <w:cs/>
        </w:rPr>
        <w:t xml:space="preserve"> เงินลงทุนที่จะถือจนครบกำหนด แสดงในราคาทุนตัดจำหน่ายหักด้วยข</w:t>
      </w:r>
      <w:r>
        <w:rPr>
          <w:rFonts w:ascii="Angsana New" w:hAnsi="Angsana New"/>
          <w:b/>
          <w:sz w:val="30"/>
          <w:szCs w:val="30"/>
          <w:cs/>
        </w:rPr>
        <w:t xml:space="preserve">าดทุนจากการด้อยค่าของเงินลงทุน </w:t>
      </w:r>
      <w:r w:rsidRPr="007C4CD1">
        <w:rPr>
          <w:rFonts w:ascii="Angsana New" w:hAnsi="Angsana New"/>
          <w:b/>
          <w:sz w:val="30"/>
          <w:szCs w:val="30"/>
          <w:cs/>
        </w:rPr>
        <w:t>ผลต่างระหว่างราคาทุนที่ซื้อมากับมูลค่าไถ่ถอนของตราสารหนี้จะถูกตัดจ่ายโดยวิธีอัตราดอกเบี้ยที่แท้จริงตลอดอายุของตราสารหนี้ที่เหลือ</w:t>
      </w:r>
    </w:p>
    <w:p w:rsidR="007C4CD1" w:rsidRDefault="007C4CD1" w:rsidP="0009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684142" w:rsidRDefault="00684142" w:rsidP="0009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684142">
        <w:rPr>
          <w:rFonts w:ascii="Angsana New" w:hAnsi="Angsana New"/>
          <w:b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:rsidR="00684142" w:rsidRDefault="00684142" w:rsidP="0009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7C4CD1" w:rsidRPr="007C4CD1" w:rsidRDefault="007C4CD1" w:rsidP="007C4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7C4CD1">
        <w:rPr>
          <w:rFonts w:ascii="Angsana New" w:hAnsi="Angsana New"/>
          <w:b/>
          <w:i/>
          <w:iCs/>
          <w:sz w:val="30"/>
          <w:szCs w:val="30"/>
          <w:cs/>
        </w:rPr>
        <w:t>การจำหน่ายเงินลงทุน</w:t>
      </w:r>
    </w:p>
    <w:p w:rsidR="007C4CD1" w:rsidRPr="007C4CD1" w:rsidRDefault="007C4CD1" w:rsidP="007C4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7C4CD1" w:rsidRPr="007C4CD1" w:rsidRDefault="007C4CD1" w:rsidP="007C4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  <w:cs/>
        </w:rPr>
        <w:t xml:space="preserve">เมื่อมีการจำหน่ายเงินลงทุน </w:t>
      </w:r>
      <w:r w:rsidRPr="007C4CD1">
        <w:rPr>
          <w:rFonts w:ascii="Angsana New" w:hAnsi="Angsana New"/>
          <w:b/>
          <w:sz w:val="30"/>
          <w:szCs w:val="30"/>
          <w:cs/>
        </w:rPr>
        <w:t>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 จะถูกบันทึกในกำไรหรือขาดทุน</w:t>
      </w:r>
    </w:p>
    <w:p w:rsidR="007C4CD1" w:rsidRPr="007C4CD1" w:rsidRDefault="007C4CD1" w:rsidP="007C4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BC32E8" w:rsidRDefault="007C4CD1" w:rsidP="007C4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  <w:cs/>
        </w:rPr>
        <w:t>ในกรณีที่</w:t>
      </w:r>
      <w:r w:rsidRPr="007C4CD1">
        <w:rPr>
          <w:rFonts w:ascii="Angsana New" w:hAnsi="Angsana New"/>
          <w:b/>
          <w:sz w:val="30"/>
          <w:szCs w:val="30"/>
          <w:cs/>
        </w:rPr>
        <w:t>กลุ่มบริษัทจำหน่ายบางส่วนของเงินลงทุนที่ถืออยู่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</w:t>
      </w:r>
      <w:r w:rsidRPr="00F2218A">
        <w:rPr>
          <w:rFonts w:ascii="Angsana New" w:hAnsi="Angsana New"/>
          <w:b/>
          <w:sz w:val="30"/>
          <w:szCs w:val="30"/>
          <w:cs/>
        </w:rPr>
        <w:t>ธี</w:t>
      </w:r>
      <w:r w:rsidR="00F2218A" w:rsidRPr="00F2218A">
        <w:rPr>
          <w:rFonts w:ascii="Angsana New" w:hAnsi="Angsana New"/>
          <w:b/>
          <w:sz w:val="30"/>
          <w:szCs w:val="30"/>
          <w:cs/>
        </w:rPr>
        <w:t>ถัวเฉลี่ยถ่วงน้ำหนัก</w:t>
      </w:r>
      <w:r w:rsidRPr="00F2218A">
        <w:rPr>
          <w:rFonts w:ascii="Angsana New" w:hAnsi="Angsana New"/>
          <w:b/>
          <w:sz w:val="30"/>
          <w:szCs w:val="30"/>
          <w:cs/>
        </w:rPr>
        <w:t>ปรับใช้กับมู</w:t>
      </w:r>
      <w:r w:rsidRPr="007C4CD1">
        <w:rPr>
          <w:rFonts w:ascii="Angsana New" w:hAnsi="Angsana New"/>
          <w:b/>
          <w:sz w:val="30"/>
          <w:szCs w:val="30"/>
          <w:cs/>
        </w:rPr>
        <w:t>ลค่าตามบัญชีของเงินลงทุนที่เหลืออยู่ทั้งหมด</w:t>
      </w:r>
    </w:p>
    <w:p w:rsidR="00BC32E8" w:rsidRDefault="00BC32E8" w:rsidP="0009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BC32E8" w:rsidRPr="00842590" w:rsidRDefault="00842590" w:rsidP="0046382B">
      <w:pPr>
        <w:pStyle w:val="Heading8"/>
        <w:numPr>
          <w:ilvl w:val="1"/>
          <w:numId w:val="19"/>
        </w:numPr>
        <w:tabs>
          <w:tab w:val="clear" w:pos="518"/>
          <w:tab w:val="num" w:pos="576"/>
        </w:tabs>
        <w:ind w:left="630" w:right="63" w:hanging="63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842590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:rsidR="00BC32E8" w:rsidRDefault="00BC32E8" w:rsidP="0009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842590" w:rsidRDefault="00842590" w:rsidP="0009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842590">
        <w:rPr>
          <w:rFonts w:ascii="Angsana New" w:hAnsi="Angsana New"/>
          <w:b/>
          <w:sz w:val="30"/>
          <w:szCs w:val="30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</w:t>
      </w:r>
      <w:r>
        <w:rPr>
          <w:rFonts w:ascii="Angsana New" w:hAnsi="Angsana New"/>
          <w:b/>
          <w:sz w:val="30"/>
          <w:szCs w:val="30"/>
          <w:cs/>
        </w:rPr>
        <w:t xml:space="preserve">ค่าที่เพิ่มขึ้นหรือทั้งสองอย่าง </w:t>
      </w:r>
      <w:r w:rsidRPr="00842590">
        <w:rPr>
          <w:rFonts w:ascii="Angsana New" w:hAnsi="Angsana New"/>
          <w:b/>
          <w:sz w:val="30"/>
          <w:szCs w:val="30"/>
          <w:cs/>
        </w:rPr>
        <w:t xml:space="preserve">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 </w:t>
      </w:r>
    </w:p>
    <w:p w:rsidR="00842590" w:rsidRDefault="00842590" w:rsidP="0009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1F31B1" w:rsidRPr="001F31B1" w:rsidRDefault="001F31B1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1F31B1">
        <w:rPr>
          <w:rFonts w:ascii="Angsana New" w:hAnsi="Angsana New"/>
          <w:b/>
          <w:sz w:val="30"/>
          <w:szCs w:val="30"/>
          <w:cs/>
        </w:rPr>
        <w:t xml:space="preserve">อสังหาริมทรัพย์เพื่อการลงทุนวัดมูลค่าด้วยราคาทุนหักค่าเสื่อมราคาสะสมและขาดทุนจากการด้อยค่า  </w:t>
      </w:r>
    </w:p>
    <w:p w:rsidR="001F31B1" w:rsidRPr="001F31B1" w:rsidRDefault="001F31B1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1F31B1" w:rsidRPr="001F31B1" w:rsidRDefault="001F31B1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1F31B1">
        <w:rPr>
          <w:rFonts w:ascii="Angsana New" w:hAnsi="Angsana New"/>
          <w:b/>
          <w:sz w:val="30"/>
          <w:szCs w:val="30"/>
          <w:cs/>
        </w:rPr>
        <w:lastRenderedPageBreak/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:rsidR="001F31B1" w:rsidRPr="001F31B1" w:rsidRDefault="001F31B1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842590" w:rsidRPr="0009706E" w:rsidRDefault="001F31B1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1F31B1">
        <w:rPr>
          <w:rFonts w:ascii="Angsana New" w:hAnsi="Angsana New"/>
          <w:b/>
          <w:sz w:val="30"/>
          <w:szCs w:val="30"/>
          <w:cs/>
        </w:rPr>
        <w:t>ค่าเสื่อมราคาจะบันทึกในกำไรหรือขาดทุน ซึ่งคำนวณโดยวิธีเส้นตรงตามอายุการให้ประโยชน์โด</w:t>
      </w:r>
      <w:r w:rsidR="002737A8">
        <w:rPr>
          <w:rFonts w:ascii="Angsana New" w:hAnsi="Angsana New"/>
          <w:b/>
          <w:sz w:val="30"/>
          <w:szCs w:val="30"/>
          <w:cs/>
        </w:rPr>
        <w:t xml:space="preserve">ยประมาณของสินทรัพย์แต่ละรายการ </w:t>
      </w:r>
      <w:r w:rsidRPr="001F31B1">
        <w:rPr>
          <w:rFonts w:ascii="Angsana New" w:hAnsi="Angsana New"/>
          <w:b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:rsidR="00A70C81" w:rsidRDefault="00A70C81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2737A8" w:rsidRPr="00D120F4" w:rsidTr="00EE14B9">
        <w:tc>
          <w:tcPr>
            <w:tcW w:w="5390" w:type="dxa"/>
            <w:shd w:val="clear" w:color="auto" w:fill="auto"/>
            <w:vAlign w:val="bottom"/>
          </w:tcPr>
          <w:p w:rsidR="002737A8" w:rsidRPr="00D120F4" w:rsidRDefault="002737A8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</w:rPr>
            </w:pPr>
            <w:r w:rsidRPr="00F63674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95" w:type="dxa"/>
          </w:tcPr>
          <w:p w:rsidR="002737A8" w:rsidRPr="00D120F4" w:rsidRDefault="002737A8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5 - 20</w:t>
            </w:r>
          </w:p>
        </w:tc>
        <w:tc>
          <w:tcPr>
            <w:tcW w:w="675" w:type="dxa"/>
          </w:tcPr>
          <w:p w:rsidR="002737A8" w:rsidRPr="00D120F4" w:rsidRDefault="002737A8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D120F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:rsidR="001639FE" w:rsidRDefault="001639FE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30"/>
          <w:szCs w:val="30"/>
        </w:rPr>
      </w:pPr>
    </w:p>
    <w:p w:rsidR="00F2218A" w:rsidRPr="00F91C22" w:rsidRDefault="00F91C22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F91C22">
        <w:rPr>
          <w:rFonts w:ascii="Angsana New" w:hAnsi="Angsana New"/>
          <w:b/>
          <w:sz w:val="30"/>
          <w:szCs w:val="30"/>
          <w:cs/>
        </w:rPr>
        <w:t>กลุ่มบริษัทไม่คิดค่าเสื่อมราคาสำหรับ</w:t>
      </w:r>
      <w:r>
        <w:rPr>
          <w:rFonts w:ascii="Angsana New" w:hAnsi="Angsana New" w:hint="cs"/>
          <w:b/>
          <w:sz w:val="30"/>
          <w:szCs w:val="30"/>
          <w:cs/>
        </w:rPr>
        <w:t>ที่ดินและ</w:t>
      </w:r>
      <w:r w:rsidRPr="00F91C22">
        <w:rPr>
          <w:rFonts w:ascii="Angsana New" w:hAnsi="Angsana New"/>
          <w:b/>
          <w:sz w:val="30"/>
          <w:szCs w:val="30"/>
          <w:cs/>
        </w:rPr>
        <w:t>สินทรัพย์ที่อยู่ระหว่างการ</w:t>
      </w:r>
      <w:r>
        <w:rPr>
          <w:rFonts w:ascii="Angsana New" w:hAnsi="Angsana New" w:hint="cs"/>
          <w:b/>
          <w:sz w:val="30"/>
          <w:szCs w:val="30"/>
          <w:cs/>
        </w:rPr>
        <w:t>ก่อสร้างและ</w:t>
      </w:r>
      <w:r w:rsidRPr="00F91C22">
        <w:rPr>
          <w:rFonts w:ascii="Angsana New" w:hAnsi="Angsana New"/>
          <w:b/>
          <w:sz w:val="30"/>
          <w:szCs w:val="30"/>
          <w:cs/>
        </w:rPr>
        <w:t>ติดตั้ง</w:t>
      </w:r>
    </w:p>
    <w:p w:rsidR="00F2218A" w:rsidRPr="008E1317" w:rsidRDefault="00F2218A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30"/>
          <w:szCs w:val="30"/>
        </w:rPr>
      </w:pPr>
    </w:p>
    <w:p w:rsidR="002737A8" w:rsidRPr="008E1317" w:rsidRDefault="008E1317" w:rsidP="0046382B">
      <w:pPr>
        <w:pStyle w:val="Heading8"/>
        <w:numPr>
          <w:ilvl w:val="1"/>
          <w:numId w:val="19"/>
        </w:numPr>
        <w:tabs>
          <w:tab w:val="clear" w:pos="518"/>
          <w:tab w:val="num" w:pos="576"/>
        </w:tabs>
        <w:ind w:left="630" w:right="63" w:hanging="63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8E131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:rsidR="002737A8" w:rsidRDefault="002737A8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55745A" w:rsidRPr="0055745A" w:rsidRDefault="0055745A" w:rsidP="00557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55745A">
        <w:rPr>
          <w:rFonts w:ascii="Angsana New" w:hAnsi="Angsana New"/>
          <w:b/>
          <w:i/>
          <w:iCs/>
          <w:sz w:val="30"/>
          <w:szCs w:val="30"/>
          <w:cs/>
        </w:rPr>
        <w:t>การรับรู้และการวัดมูลค่า</w:t>
      </w:r>
    </w:p>
    <w:p w:rsidR="0055745A" w:rsidRPr="0055745A" w:rsidRDefault="0055745A" w:rsidP="00557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30"/>
          <w:szCs w:val="30"/>
        </w:rPr>
      </w:pPr>
    </w:p>
    <w:p w:rsidR="0055745A" w:rsidRPr="0055745A" w:rsidRDefault="0055745A" w:rsidP="00557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55745A">
        <w:rPr>
          <w:rFonts w:ascii="Angsana New" w:hAnsi="Angsana New"/>
          <w:b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:rsidR="0055745A" w:rsidRPr="0055745A" w:rsidRDefault="0055745A" w:rsidP="00557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30"/>
          <w:szCs w:val="30"/>
        </w:rPr>
      </w:pPr>
    </w:p>
    <w:p w:rsidR="002737A8" w:rsidRDefault="0055745A" w:rsidP="00557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55745A">
        <w:rPr>
          <w:rFonts w:ascii="Angsana New" w:hAnsi="Angsana New"/>
          <w:b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:rsidR="0055745A" w:rsidRDefault="0055745A" w:rsidP="00557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55745A" w:rsidRPr="0055745A" w:rsidRDefault="0055745A" w:rsidP="00557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55745A">
        <w:rPr>
          <w:rFonts w:ascii="Angsana New" w:hAnsi="Angsana New"/>
          <w:b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 แ</w:t>
      </w:r>
      <w:r>
        <w:rPr>
          <w:rFonts w:ascii="Angsana New" w:hAnsi="Angsana New"/>
          <w:b/>
          <w:sz w:val="30"/>
          <w:szCs w:val="30"/>
          <w:cs/>
        </w:rPr>
        <w:t>รงงานทางตรง และต้นทุนทางตรงอื่น</w:t>
      </w:r>
      <w:r w:rsidRPr="0055745A">
        <w:rPr>
          <w:rFonts w:ascii="Angsana New" w:hAnsi="Angsana New"/>
          <w:b/>
          <w:sz w:val="30"/>
          <w:szCs w:val="30"/>
          <w:cs/>
        </w:rPr>
        <w:t>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 ต้นทุนในการรื้อถอน การขนย้าย การบูรณะสถานที่ตั้ง</w:t>
      </w:r>
      <w:r>
        <w:rPr>
          <w:rFonts w:ascii="Angsana New" w:hAnsi="Angsana New"/>
          <w:b/>
          <w:sz w:val="30"/>
          <w:szCs w:val="30"/>
          <w:cs/>
        </w:rPr>
        <w:t>ของสินทรัพย์และต้นทุนการกู้ยืม</w:t>
      </w:r>
      <w:r>
        <w:rPr>
          <w:rFonts w:ascii="Angsana New" w:hAnsi="Angsana New"/>
          <w:b/>
          <w:sz w:val="30"/>
          <w:szCs w:val="30"/>
        </w:rPr>
        <w:t xml:space="preserve"> </w:t>
      </w:r>
      <w:r w:rsidRPr="0055745A">
        <w:rPr>
          <w:rFonts w:ascii="Angsana New" w:hAnsi="Angsana New"/>
          <w:b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</w:t>
      </w:r>
      <w:r>
        <w:rPr>
          <w:rFonts w:ascii="Angsana New" w:hAnsi="Angsana New"/>
          <w:b/>
          <w:sz w:val="30"/>
          <w:szCs w:val="30"/>
          <w:cs/>
        </w:rPr>
        <w:t>ขสิทธิ์ซอฟต์แวร์นั้นให้ถือว่า</w:t>
      </w:r>
      <w:r w:rsidRPr="0055745A">
        <w:rPr>
          <w:rFonts w:ascii="Angsana New" w:hAnsi="Angsana New"/>
          <w:b/>
          <w:sz w:val="30"/>
          <w:szCs w:val="30"/>
          <w:cs/>
        </w:rPr>
        <w:t>ลิขสิทธิ์ซอฟต์แวร์ดังกล่าวเป็นส่วนหนึ่งของอุปกรณ์</w:t>
      </w:r>
    </w:p>
    <w:p w:rsidR="0055745A" w:rsidRPr="0055745A" w:rsidRDefault="0055745A" w:rsidP="00557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55745A" w:rsidRPr="0055745A" w:rsidRDefault="00935993" w:rsidP="00557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  <w:cs/>
        </w:rPr>
        <w:t>ส่วนประกอบของรายการที่ดิน อาคาร</w:t>
      </w:r>
      <w:r w:rsidR="0055745A" w:rsidRPr="0055745A">
        <w:rPr>
          <w:rFonts w:ascii="Angsana New" w:hAnsi="Angsana New"/>
          <w:b/>
          <w:sz w:val="30"/>
          <w:szCs w:val="30"/>
          <w:cs/>
        </w:rPr>
        <w:t>และอุปกรณ์แต่ละรายการที่มีอายุการให้ประโยชน์ไม่เท่ากันต้องบันทึก</w:t>
      </w:r>
      <w:r w:rsidR="00E31CA1">
        <w:rPr>
          <w:rFonts w:ascii="Angsana New" w:hAnsi="Angsana New"/>
          <w:b/>
          <w:sz w:val="30"/>
          <w:szCs w:val="30"/>
        </w:rPr>
        <w:t xml:space="preserve">      </w:t>
      </w:r>
      <w:r w:rsidR="0055745A" w:rsidRPr="0055745A">
        <w:rPr>
          <w:rFonts w:ascii="Angsana New" w:hAnsi="Angsana New"/>
          <w:b/>
          <w:sz w:val="30"/>
          <w:szCs w:val="30"/>
          <w:cs/>
        </w:rPr>
        <w:t xml:space="preserve">แต่ละส่วนประกอบที่มีนัยสำคัญแยกต่างหากจากกัน </w:t>
      </w:r>
    </w:p>
    <w:p w:rsidR="0055745A" w:rsidRPr="0055745A" w:rsidRDefault="0055745A" w:rsidP="00557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55745A" w:rsidRDefault="0055745A" w:rsidP="00557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55745A">
        <w:rPr>
          <w:rFonts w:ascii="Angsana New" w:hAnsi="Angsana New"/>
          <w:b/>
          <w:sz w:val="30"/>
          <w:szCs w:val="30"/>
          <w:cs/>
        </w:rPr>
        <w:t>กำไรหรือขาดทุนจากกา</w:t>
      </w:r>
      <w:r w:rsidR="00E31CA1">
        <w:rPr>
          <w:rFonts w:ascii="Angsana New" w:hAnsi="Angsana New"/>
          <w:b/>
          <w:sz w:val="30"/>
          <w:szCs w:val="30"/>
          <w:cs/>
        </w:rPr>
        <w:t>รจำหน่</w:t>
      </w:r>
      <w:r w:rsidR="00935993">
        <w:rPr>
          <w:rFonts w:ascii="Angsana New" w:hAnsi="Angsana New"/>
          <w:b/>
          <w:sz w:val="30"/>
          <w:szCs w:val="30"/>
          <w:cs/>
        </w:rPr>
        <w:t>ายที่ดิน อาคาร</w:t>
      </w:r>
      <w:r w:rsidR="00E31CA1">
        <w:rPr>
          <w:rFonts w:ascii="Angsana New" w:hAnsi="Angsana New"/>
          <w:b/>
          <w:sz w:val="30"/>
          <w:szCs w:val="30"/>
          <w:cs/>
        </w:rPr>
        <w:t>และอุปกรณ์</w:t>
      </w:r>
      <w:r w:rsidR="00E31CA1">
        <w:rPr>
          <w:rFonts w:ascii="Angsana New" w:hAnsi="Angsana New"/>
          <w:b/>
          <w:sz w:val="30"/>
          <w:szCs w:val="30"/>
        </w:rPr>
        <w:t xml:space="preserve"> </w:t>
      </w:r>
      <w:r w:rsidRPr="0055745A">
        <w:rPr>
          <w:rFonts w:ascii="Angsana New" w:hAnsi="Angsana New"/>
          <w:b/>
          <w:sz w:val="30"/>
          <w:szCs w:val="30"/>
          <w:cs/>
        </w:rPr>
        <w:t>คือผลต่างระหว่างสิ่งตอบแทนสุทธิที่ได้รับจากการจำหน่าย</w:t>
      </w:r>
      <w:r w:rsidR="00935993">
        <w:rPr>
          <w:rFonts w:ascii="Angsana New" w:hAnsi="Angsana New"/>
          <w:b/>
          <w:sz w:val="30"/>
          <w:szCs w:val="30"/>
          <w:cs/>
        </w:rPr>
        <w:t>กับมูลค่าตามบัญชีของที่ดิน อาคา</w:t>
      </w:r>
      <w:r w:rsidR="00935993">
        <w:rPr>
          <w:rFonts w:ascii="Angsana New" w:hAnsi="Angsana New" w:hint="cs"/>
          <w:b/>
          <w:sz w:val="30"/>
          <w:szCs w:val="30"/>
          <w:cs/>
        </w:rPr>
        <w:t>ร</w:t>
      </w:r>
      <w:r w:rsidRPr="0055745A">
        <w:rPr>
          <w:rFonts w:ascii="Angsana New" w:hAnsi="Angsana New"/>
          <w:b/>
          <w:sz w:val="30"/>
          <w:szCs w:val="30"/>
          <w:cs/>
        </w:rPr>
        <w:t xml:space="preserve">และอุปกรณ์ โดยรับรู้ในกำไรหรือขาดทุน </w:t>
      </w:r>
    </w:p>
    <w:p w:rsidR="00CB5B5F" w:rsidRDefault="00CB5B5F" w:rsidP="00557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6716B7" w:rsidRDefault="006716B7" w:rsidP="00557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E745F9" w:rsidRDefault="00E745F9" w:rsidP="00E74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E745F9">
        <w:rPr>
          <w:rFonts w:ascii="Angsana New" w:hAnsi="Angsana New"/>
          <w:b/>
          <w:i/>
          <w:iCs/>
          <w:sz w:val="30"/>
          <w:szCs w:val="30"/>
          <w:cs/>
        </w:rPr>
        <w:lastRenderedPageBreak/>
        <w:t>สินทรัพย์ที่เช่า</w:t>
      </w:r>
    </w:p>
    <w:p w:rsidR="00E745F9" w:rsidRPr="002E22F2" w:rsidRDefault="00E745F9" w:rsidP="00E74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4"/>
          <w:szCs w:val="24"/>
        </w:rPr>
      </w:pPr>
    </w:p>
    <w:p w:rsidR="001639FE" w:rsidRDefault="00E745F9" w:rsidP="00E74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E745F9">
        <w:rPr>
          <w:rFonts w:ascii="Angsana New" w:hAnsi="Angsana New"/>
          <w:b/>
          <w:sz w:val="30"/>
          <w:szCs w:val="30"/>
          <w:cs/>
        </w:rPr>
        <w:t>การเช่าซึ่งกลุ่มบริษัทได้รับส่วนใหญ่ของความเสี่ยงและผลตอบแทนจากการครอบครองทรัพย์สินที่เช่านั้นๆ ให</w:t>
      </w:r>
      <w:r>
        <w:rPr>
          <w:rFonts w:ascii="Angsana New" w:hAnsi="Angsana New"/>
          <w:b/>
          <w:sz w:val="30"/>
          <w:szCs w:val="30"/>
          <w:cs/>
        </w:rPr>
        <w:t>้จัดประเภทเป็นสัญญาเช่าการเงิน</w:t>
      </w:r>
      <w:r>
        <w:rPr>
          <w:rFonts w:ascii="Angsana New" w:hAnsi="Angsana New"/>
          <w:b/>
          <w:sz w:val="30"/>
          <w:szCs w:val="30"/>
        </w:rPr>
        <w:t xml:space="preserve"> </w:t>
      </w:r>
      <w:r w:rsidRPr="00E745F9">
        <w:rPr>
          <w:rFonts w:ascii="Angsana New" w:hAnsi="Angsana New"/>
          <w:b/>
          <w:sz w:val="30"/>
          <w:szCs w:val="30"/>
          <w:cs/>
        </w:rPr>
        <w:t>ส่วน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</w:t>
      </w:r>
      <w:r>
        <w:rPr>
          <w:rFonts w:ascii="Angsana New" w:hAnsi="Angsana New"/>
          <w:b/>
          <w:sz w:val="30"/>
          <w:szCs w:val="30"/>
          <w:cs/>
        </w:rPr>
        <w:t>ญญาเช่าแล้วแต่จำนวนใดจะต่ำกว่า</w:t>
      </w:r>
      <w:r>
        <w:rPr>
          <w:rFonts w:ascii="Angsana New" w:hAnsi="Angsana New"/>
          <w:b/>
          <w:sz w:val="30"/>
          <w:szCs w:val="30"/>
        </w:rPr>
        <w:t xml:space="preserve"> </w:t>
      </w:r>
      <w:r w:rsidRPr="00E745F9">
        <w:rPr>
          <w:rFonts w:ascii="Angsana New" w:hAnsi="Angsana New"/>
          <w:b/>
          <w:sz w:val="30"/>
          <w:szCs w:val="30"/>
          <w:cs/>
        </w:rPr>
        <w:t>หักด้วยค่าเสื่อมราคาสะสมและขาดทุนจากการด้อยค่า 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</w:t>
      </w:r>
      <w:r w:rsidR="006716B7">
        <w:rPr>
          <w:rFonts w:ascii="Angsana New" w:hAnsi="Angsana New"/>
          <w:b/>
          <w:sz w:val="30"/>
          <w:szCs w:val="30"/>
          <w:cs/>
        </w:rPr>
        <w:t>คงที่สำหรับยอดคงเหลือของหนี้สิน</w:t>
      </w:r>
      <w:r w:rsidR="006716B7">
        <w:rPr>
          <w:rFonts w:ascii="Angsana New" w:hAnsi="Angsana New"/>
          <w:b/>
          <w:sz w:val="30"/>
          <w:szCs w:val="30"/>
        </w:rPr>
        <w:t xml:space="preserve"> </w:t>
      </w:r>
      <w:r w:rsidRPr="00E745F9">
        <w:rPr>
          <w:rFonts w:ascii="Angsana New" w:hAnsi="Angsana New"/>
          <w:b/>
          <w:sz w:val="30"/>
          <w:szCs w:val="30"/>
          <w:cs/>
        </w:rPr>
        <w:t>ค่าใช้จ่ายทางการเงิน</w:t>
      </w:r>
      <w:r>
        <w:rPr>
          <w:rFonts w:ascii="Angsana New" w:hAnsi="Angsana New"/>
          <w:b/>
          <w:sz w:val="30"/>
          <w:szCs w:val="30"/>
        </w:rPr>
        <w:t xml:space="preserve">   </w:t>
      </w:r>
      <w:r w:rsidRPr="00E745F9">
        <w:rPr>
          <w:rFonts w:ascii="Angsana New" w:hAnsi="Angsana New"/>
          <w:b/>
          <w:sz w:val="30"/>
          <w:szCs w:val="30"/>
          <w:cs/>
        </w:rPr>
        <w:t>จะบันทึกโดยตรงในกำไรหรือขาดทุน</w:t>
      </w:r>
    </w:p>
    <w:p w:rsidR="00E745F9" w:rsidRPr="002E22F2" w:rsidRDefault="00E745F9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4"/>
          <w:szCs w:val="24"/>
        </w:rPr>
      </w:pPr>
    </w:p>
    <w:p w:rsidR="00E745F9" w:rsidRPr="00E745F9" w:rsidRDefault="00E745F9" w:rsidP="00E74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E745F9">
        <w:rPr>
          <w:rFonts w:ascii="Angsana New" w:hAnsi="Angsana New"/>
          <w:b/>
          <w:i/>
          <w:iCs/>
          <w:sz w:val="30"/>
          <w:szCs w:val="30"/>
          <w:cs/>
        </w:rPr>
        <w:t>ต้นทุนที่เกิดขึ้นในภายหลัง</w:t>
      </w:r>
    </w:p>
    <w:p w:rsidR="00E745F9" w:rsidRPr="002E22F2" w:rsidRDefault="00E745F9" w:rsidP="00E74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24"/>
          <w:szCs w:val="24"/>
        </w:rPr>
      </w:pPr>
    </w:p>
    <w:p w:rsidR="00E745F9" w:rsidRPr="00E745F9" w:rsidRDefault="00E745F9" w:rsidP="00E74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E745F9">
        <w:rPr>
          <w:rFonts w:ascii="Angsana New" w:hAnsi="Angsana New"/>
          <w:b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</w:t>
      </w:r>
      <w:r>
        <w:rPr>
          <w:rFonts w:ascii="Angsana New" w:hAnsi="Angsana New"/>
          <w:b/>
          <w:sz w:val="30"/>
          <w:szCs w:val="30"/>
          <w:cs/>
        </w:rPr>
        <w:t>องรายการที่ดิน อาคารและอุปกรณ์</w:t>
      </w:r>
      <w:r>
        <w:rPr>
          <w:rFonts w:ascii="Angsana New" w:hAnsi="Angsana New"/>
          <w:b/>
          <w:sz w:val="30"/>
          <w:szCs w:val="30"/>
        </w:rPr>
        <w:t xml:space="preserve"> </w:t>
      </w:r>
      <w:r w:rsidRPr="00E745F9">
        <w:rPr>
          <w:rFonts w:ascii="Angsana New" w:hAnsi="Angsana New"/>
          <w:b/>
          <w:sz w:val="30"/>
          <w:szCs w:val="30"/>
          <w:cs/>
        </w:rPr>
        <w:t>ถ</w:t>
      </w:r>
      <w:r w:rsidR="003B0716">
        <w:rPr>
          <w:rFonts w:ascii="Angsana New" w:hAnsi="Angsana New"/>
          <w:b/>
          <w:sz w:val="30"/>
          <w:szCs w:val="30"/>
          <w:cs/>
        </w:rPr>
        <w:t>้ามีความเป็นไปได้ค่อนข้างแน่ที่กลุ่มบริษัท</w:t>
      </w:r>
      <w:r w:rsidRPr="00E745F9">
        <w:rPr>
          <w:rFonts w:ascii="Angsana New" w:hAnsi="Angsana New"/>
          <w:b/>
          <w:sz w:val="30"/>
          <w:szCs w:val="30"/>
          <w:cs/>
        </w:rPr>
        <w:t>จะได้รับประโยชน์เชิงเศรษฐกิจในอนาคตจากรายการนั้น และสามารถวัดมูลค่าต้นทุนขอ</w:t>
      </w:r>
      <w:r>
        <w:rPr>
          <w:rFonts w:ascii="Angsana New" w:hAnsi="Angsana New"/>
          <w:b/>
          <w:sz w:val="30"/>
          <w:szCs w:val="30"/>
          <w:cs/>
        </w:rPr>
        <w:t>งรายการนั้นได้อย่างน่าเชื่อถือ</w:t>
      </w:r>
      <w:r>
        <w:rPr>
          <w:rFonts w:ascii="Angsana New" w:hAnsi="Angsana New"/>
          <w:b/>
          <w:sz w:val="30"/>
          <w:szCs w:val="30"/>
        </w:rPr>
        <w:t xml:space="preserve"> </w:t>
      </w:r>
      <w:r w:rsidRPr="00E745F9">
        <w:rPr>
          <w:rFonts w:ascii="Angsana New" w:hAnsi="Angsana New"/>
          <w:b/>
          <w:sz w:val="30"/>
          <w:szCs w:val="30"/>
          <w:cs/>
        </w:rPr>
        <w:t>ชิ้นส่วนที่ถูกเปลี่ยนแทนจะถูกตัดจำหน่ายตามมูลค่าต</w:t>
      </w:r>
      <w:r>
        <w:rPr>
          <w:rFonts w:ascii="Angsana New" w:hAnsi="Angsana New"/>
          <w:b/>
          <w:sz w:val="30"/>
          <w:szCs w:val="30"/>
          <w:cs/>
        </w:rPr>
        <w:t>ามบัญชี</w:t>
      </w:r>
      <w:r>
        <w:rPr>
          <w:rFonts w:ascii="Angsana New" w:hAnsi="Angsana New"/>
          <w:b/>
          <w:sz w:val="30"/>
          <w:szCs w:val="30"/>
        </w:rPr>
        <w:t xml:space="preserve"> </w:t>
      </w:r>
      <w:r w:rsidRPr="00E745F9">
        <w:rPr>
          <w:rFonts w:ascii="Angsana New" w:hAnsi="Angsana New"/>
          <w:b/>
          <w:sz w:val="30"/>
          <w:szCs w:val="30"/>
          <w:cs/>
        </w:rPr>
        <w:t>ต้นทุนที่เกิดขึ้นในการซ่อมบำรุงที่ดิน อาคารและอุปกรณ์ที่เกิดขึ้นเป็นประจำจะรับรู้ในกำไรหรือขาดทุนเมื่อเกิดขึ้น</w:t>
      </w:r>
    </w:p>
    <w:p w:rsidR="00E745F9" w:rsidRPr="002E22F2" w:rsidRDefault="00E745F9" w:rsidP="00E74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24"/>
          <w:szCs w:val="24"/>
        </w:rPr>
      </w:pPr>
    </w:p>
    <w:p w:rsidR="00E745F9" w:rsidRPr="00E745F9" w:rsidRDefault="00E745F9" w:rsidP="00E74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E745F9">
        <w:rPr>
          <w:rFonts w:ascii="Angsana New" w:hAnsi="Angsana New"/>
          <w:b/>
          <w:i/>
          <w:iCs/>
          <w:sz w:val="30"/>
          <w:szCs w:val="30"/>
          <w:cs/>
        </w:rPr>
        <w:t>ค่าเสื่อมราคา</w:t>
      </w:r>
    </w:p>
    <w:p w:rsidR="00E745F9" w:rsidRPr="002E22F2" w:rsidRDefault="00E745F9" w:rsidP="00E74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24"/>
          <w:szCs w:val="24"/>
        </w:rPr>
      </w:pPr>
    </w:p>
    <w:p w:rsidR="00E745F9" w:rsidRPr="00E745F9" w:rsidRDefault="00E745F9" w:rsidP="00E74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E745F9">
        <w:rPr>
          <w:rFonts w:ascii="Angsana New" w:hAnsi="Angsana New"/>
          <w:b/>
          <w:sz w:val="30"/>
          <w:szCs w:val="30"/>
          <w:cs/>
        </w:rPr>
        <w:t>ค่าเสื่อมราคาคำนวณจา</w:t>
      </w:r>
      <w:r w:rsidR="00D84334">
        <w:rPr>
          <w:rFonts w:ascii="Angsana New" w:hAnsi="Angsana New"/>
          <w:b/>
          <w:sz w:val="30"/>
          <w:szCs w:val="30"/>
          <w:cs/>
        </w:rPr>
        <w:t>กมูลค่าเสื่อมสภาพของรายการอาคาร</w:t>
      </w:r>
      <w:r w:rsidRPr="00E745F9">
        <w:rPr>
          <w:rFonts w:ascii="Angsana New" w:hAnsi="Angsana New"/>
          <w:b/>
          <w:sz w:val="30"/>
          <w:szCs w:val="30"/>
          <w:cs/>
        </w:rPr>
        <w:t xml:space="preserve">และอุปกรณ์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 </w:t>
      </w:r>
    </w:p>
    <w:p w:rsidR="00E745F9" w:rsidRPr="002E22F2" w:rsidRDefault="00E745F9" w:rsidP="00E74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24"/>
          <w:szCs w:val="24"/>
        </w:rPr>
      </w:pPr>
    </w:p>
    <w:p w:rsidR="001639FE" w:rsidRDefault="00E745F9" w:rsidP="00E74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E745F9">
        <w:rPr>
          <w:rFonts w:ascii="Angsana New" w:hAnsi="Angsana New"/>
          <w:b/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</w:t>
      </w:r>
      <w:r>
        <w:rPr>
          <w:rFonts w:ascii="Angsana New" w:hAnsi="Angsana New"/>
          <w:b/>
          <w:sz w:val="30"/>
          <w:szCs w:val="30"/>
          <w:cs/>
        </w:rPr>
        <w:t>นประกอบของสินทรัพย์แต่ละรายการ</w:t>
      </w:r>
      <w:r>
        <w:rPr>
          <w:rFonts w:ascii="Angsana New" w:hAnsi="Angsana New"/>
          <w:b/>
          <w:sz w:val="30"/>
          <w:szCs w:val="30"/>
        </w:rPr>
        <w:t xml:space="preserve"> </w:t>
      </w:r>
      <w:r w:rsidRPr="00E745F9">
        <w:rPr>
          <w:rFonts w:ascii="Angsana New" w:hAnsi="Angsana New"/>
          <w:b/>
          <w:sz w:val="30"/>
          <w:szCs w:val="30"/>
          <w:cs/>
        </w:rPr>
        <w:t xml:space="preserve">ประมาณการอายุการให้ประโยชน์ของสินทรัพย์แสดงได้ดังนี้ </w:t>
      </w:r>
    </w:p>
    <w:p w:rsidR="00E745F9" w:rsidRPr="002E22F2" w:rsidRDefault="00E745F9" w:rsidP="00E74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24"/>
          <w:szCs w:val="24"/>
          <w:cs/>
        </w:rPr>
      </w:pPr>
    </w:p>
    <w:tbl>
      <w:tblPr>
        <w:tblW w:w="7242" w:type="dxa"/>
        <w:tblInd w:w="468" w:type="dxa"/>
        <w:tblLook w:val="0000" w:firstRow="0" w:lastRow="0" w:firstColumn="0" w:lastColumn="0" w:noHBand="0" w:noVBand="0"/>
      </w:tblPr>
      <w:tblGrid>
        <w:gridCol w:w="5372"/>
        <w:gridCol w:w="1195"/>
        <w:gridCol w:w="675"/>
      </w:tblGrid>
      <w:tr w:rsidR="00FB0E06" w:rsidRPr="00D120F4" w:rsidTr="00FB0E06">
        <w:tc>
          <w:tcPr>
            <w:tcW w:w="5372" w:type="dxa"/>
            <w:vAlign w:val="bottom"/>
          </w:tcPr>
          <w:p w:rsidR="00FB0E06" w:rsidRPr="00D120F4" w:rsidRDefault="00777402" w:rsidP="00FB0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195" w:type="dxa"/>
          </w:tcPr>
          <w:p w:rsidR="00FB0E06" w:rsidRPr="002E22F2" w:rsidRDefault="00595EC6" w:rsidP="0077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52"/>
                <w:tab w:val="center" w:pos="468"/>
              </w:tabs>
              <w:ind w:left="-129" w:right="87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595EC6">
              <w:rPr>
                <w:rFonts w:ascii="Angsana New" w:hAnsi="Angsana New"/>
                <w:sz w:val="30"/>
                <w:szCs w:val="30"/>
              </w:rPr>
              <w:t>8 - 30</w:t>
            </w:r>
          </w:p>
        </w:tc>
        <w:tc>
          <w:tcPr>
            <w:tcW w:w="675" w:type="dxa"/>
          </w:tcPr>
          <w:p w:rsidR="00FB0E06" w:rsidRPr="00D120F4" w:rsidRDefault="00FB0E06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D120F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FB0E06" w:rsidRPr="00D120F4" w:rsidTr="00FB0E06">
        <w:tc>
          <w:tcPr>
            <w:tcW w:w="5372" w:type="dxa"/>
            <w:vAlign w:val="bottom"/>
          </w:tcPr>
          <w:p w:rsidR="00FB0E06" w:rsidRDefault="00777402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95" w:type="dxa"/>
          </w:tcPr>
          <w:p w:rsidR="00FB0E06" w:rsidRPr="002E22F2" w:rsidRDefault="00777402" w:rsidP="0077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52"/>
                <w:tab w:val="center" w:pos="468"/>
              </w:tabs>
              <w:ind w:left="-129" w:right="87"/>
              <w:jc w:val="right"/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  <w:r w:rsidRPr="00595EC6">
              <w:rPr>
                <w:rFonts w:ascii="Angsana New" w:hAnsi="Angsana New"/>
                <w:sz w:val="30"/>
                <w:szCs w:val="30"/>
              </w:rPr>
              <w:t>5 - 10</w:t>
            </w:r>
          </w:p>
        </w:tc>
        <w:tc>
          <w:tcPr>
            <w:tcW w:w="675" w:type="dxa"/>
          </w:tcPr>
          <w:p w:rsidR="00FB0E06" w:rsidRPr="00D120F4" w:rsidRDefault="00FB0E06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D120F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FB0E06" w:rsidRPr="00D120F4" w:rsidTr="00FB0E06">
        <w:tc>
          <w:tcPr>
            <w:tcW w:w="5372" w:type="dxa"/>
            <w:vAlign w:val="bottom"/>
          </w:tcPr>
          <w:p w:rsidR="00FB0E06" w:rsidRPr="002E2783" w:rsidRDefault="00777402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777402">
              <w:rPr>
                <w:rFonts w:ascii="Angsana New" w:hAnsi="Angsana New"/>
                <w:sz w:val="30"/>
                <w:szCs w:val="30"/>
                <w:cs/>
              </w:rPr>
              <w:t>อุปกรณ์ผลิตรายการและถ่ายทอดสัญญาณ</w:t>
            </w:r>
          </w:p>
        </w:tc>
        <w:tc>
          <w:tcPr>
            <w:tcW w:w="1195" w:type="dxa"/>
          </w:tcPr>
          <w:p w:rsidR="00FB0E06" w:rsidRPr="002E22F2" w:rsidRDefault="00777402" w:rsidP="0077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52"/>
                <w:tab w:val="center" w:pos="468"/>
              </w:tabs>
              <w:ind w:left="-129" w:right="87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595EC6">
              <w:rPr>
                <w:rFonts w:ascii="Angsana New" w:hAnsi="Angsana New"/>
                <w:sz w:val="30"/>
                <w:szCs w:val="30"/>
              </w:rPr>
              <w:t>4 - 10</w:t>
            </w:r>
          </w:p>
        </w:tc>
        <w:tc>
          <w:tcPr>
            <w:tcW w:w="675" w:type="dxa"/>
          </w:tcPr>
          <w:p w:rsidR="00FB0E06" w:rsidRPr="00D120F4" w:rsidRDefault="00FB0E06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D120F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FB0E06" w:rsidRPr="00D120F4" w:rsidTr="00FB0E06">
        <w:tc>
          <w:tcPr>
            <w:tcW w:w="5372" w:type="dxa"/>
            <w:vAlign w:val="bottom"/>
          </w:tcPr>
          <w:p w:rsidR="00FB0E06" w:rsidRPr="002E2783" w:rsidRDefault="00777402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เครื่องมือเครื่องใช้</w:t>
            </w:r>
          </w:p>
        </w:tc>
        <w:tc>
          <w:tcPr>
            <w:tcW w:w="1195" w:type="dxa"/>
          </w:tcPr>
          <w:p w:rsidR="00FB0E06" w:rsidRPr="002E22F2" w:rsidRDefault="00777402" w:rsidP="0077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52"/>
                <w:tab w:val="center" w:pos="468"/>
              </w:tabs>
              <w:ind w:left="-129" w:right="87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595EC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:rsidR="00FB0E06" w:rsidRPr="00D120F4" w:rsidRDefault="00FB0E06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D120F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777402" w:rsidRPr="00D120F4" w:rsidTr="00EE14B9">
        <w:tc>
          <w:tcPr>
            <w:tcW w:w="5372" w:type="dxa"/>
            <w:vAlign w:val="bottom"/>
          </w:tcPr>
          <w:p w:rsidR="00777402" w:rsidRPr="004D050E" w:rsidRDefault="00A50B0A" w:rsidP="00777402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เครื่องตกแต่ง ติดตั้ง</w:t>
            </w:r>
            <w:r w:rsidR="00777402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และเครื่องใช้สำนักงาน</w:t>
            </w:r>
          </w:p>
        </w:tc>
        <w:tc>
          <w:tcPr>
            <w:tcW w:w="1195" w:type="dxa"/>
          </w:tcPr>
          <w:p w:rsidR="00777402" w:rsidRPr="002E22F2" w:rsidRDefault="00595EC6" w:rsidP="0077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52"/>
                <w:tab w:val="center" w:pos="468"/>
              </w:tabs>
              <w:ind w:left="-129" w:right="87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595EC6">
              <w:rPr>
                <w:rFonts w:ascii="Angsana New" w:hAnsi="Angsana New"/>
                <w:sz w:val="30"/>
                <w:szCs w:val="30"/>
              </w:rPr>
              <w:t xml:space="preserve">3 - </w:t>
            </w:r>
            <w:r w:rsidR="00777402" w:rsidRPr="00595EC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:rsidR="00777402" w:rsidRPr="00D120F4" w:rsidRDefault="00777402" w:rsidP="0077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D120F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777402" w:rsidRPr="00D120F4" w:rsidTr="00EE14B9">
        <w:tc>
          <w:tcPr>
            <w:tcW w:w="5372" w:type="dxa"/>
            <w:vAlign w:val="bottom"/>
          </w:tcPr>
          <w:p w:rsidR="00777402" w:rsidRDefault="00777402" w:rsidP="00777402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านพาหนะ</w:t>
            </w:r>
          </w:p>
        </w:tc>
        <w:tc>
          <w:tcPr>
            <w:tcW w:w="1195" w:type="dxa"/>
          </w:tcPr>
          <w:p w:rsidR="00777402" w:rsidRPr="00595EC6" w:rsidRDefault="00777402" w:rsidP="0077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52"/>
                <w:tab w:val="center" w:pos="468"/>
              </w:tabs>
              <w:ind w:left="-129" w:right="8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95EC6">
              <w:rPr>
                <w:rFonts w:ascii="Angsana New" w:hAnsi="Angsana New"/>
                <w:sz w:val="30"/>
                <w:szCs w:val="30"/>
              </w:rPr>
              <w:t>5 - 7</w:t>
            </w:r>
          </w:p>
        </w:tc>
        <w:tc>
          <w:tcPr>
            <w:tcW w:w="675" w:type="dxa"/>
          </w:tcPr>
          <w:p w:rsidR="00777402" w:rsidRPr="00D120F4" w:rsidRDefault="00777402" w:rsidP="0077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D120F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777402" w:rsidRPr="00D120F4" w:rsidTr="00EE14B9">
        <w:tc>
          <w:tcPr>
            <w:tcW w:w="5372" w:type="dxa"/>
            <w:vAlign w:val="bottom"/>
          </w:tcPr>
          <w:p w:rsidR="00777402" w:rsidRDefault="00777402" w:rsidP="00777402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ระบบต่างๆ</w:t>
            </w:r>
          </w:p>
        </w:tc>
        <w:tc>
          <w:tcPr>
            <w:tcW w:w="1195" w:type="dxa"/>
          </w:tcPr>
          <w:p w:rsidR="00777402" w:rsidRPr="00595EC6" w:rsidRDefault="00777402" w:rsidP="0077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52"/>
                <w:tab w:val="center" w:pos="468"/>
              </w:tabs>
              <w:ind w:left="-129" w:right="8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95EC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:rsidR="00777402" w:rsidRPr="00D120F4" w:rsidRDefault="00777402" w:rsidP="0077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D120F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:rsidR="00E745F9" w:rsidRPr="004666CC" w:rsidRDefault="00E745F9" w:rsidP="00E74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24"/>
          <w:szCs w:val="24"/>
        </w:rPr>
      </w:pPr>
    </w:p>
    <w:p w:rsidR="008D7BA1" w:rsidRPr="008D7BA1" w:rsidRDefault="008D7BA1" w:rsidP="008D7B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  <w:cs/>
        </w:rPr>
        <w:lastRenderedPageBreak/>
        <w:t>กลุ่มบริษัท</w:t>
      </w:r>
      <w:r w:rsidRPr="008D7BA1">
        <w:rPr>
          <w:rFonts w:ascii="Angsana New" w:hAnsi="Angsana New"/>
          <w:b/>
          <w:sz w:val="30"/>
          <w:szCs w:val="30"/>
          <w:cs/>
        </w:rPr>
        <w:t>ไม่คิดค่าเสื่อมราคาสำหรับที่ดินและสินทรัพย์ที่อยู่ระหว่างการก่อสร้าง</w:t>
      </w:r>
    </w:p>
    <w:p w:rsidR="008D7BA1" w:rsidRPr="002E22F2" w:rsidRDefault="008D7BA1" w:rsidP="008D7B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E745F9" w:rsidRDefault="008D7BA1" w:rsidP="008D7B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8D7BA1">
        <w:rPr>
          <w:rFonts w:ascii="Angsana New" w:hAnsi="Angsana New"/>
          <w:b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</w:t>
      </w:r>
      <w:r>
        <w:rPr>
          <w:rFonts w:ascii="Angsana New" w:hAnsi="Angsana New"/>
          <w:b/>
          <w:sz w:val="30"/>
          <w:szCs w:val="30"/>
        </w:rPr>
        <w:t xml:space="preserve">                 </w:t>
      </w:r>
      <w:r>
        <w:rPr>
          <w:rFonts w:ascii="Angsana New" w:hAnsi="Angsana New"/>
          <w:b/>
          <w:sz w:val="30"/>
          <w:szCs w:val="30"/>
          <w:cs/>
        </w:rPr>
        <w:t>ทุกสิ้น</w:t>
      </w:r>
      <w:r w:rsidRPr="008D7BA1">
        <w:rPr>
          <w:rFonts w:ascii="Angsana New" w:hAnsi="Angsana New"/>
          <w:b/>
          <w:sz w:val="30"/>
          <w:szCs w:val="30"/>
          <w:cs/>
        </w:rPr>
        <w:t>รอบปีบัญชี และปรับปรุงตามความเหมาะสม</w:t>
      </w:r>
    </w:p>
    <w:p w:rsidR="001639FE" w:rsidRPr="002E22F2" w:rsidRDefault="001639FE" w:rsidP="00817297">
      <w:pPr>
        <w:pStyle w:val="Heading8"/>
        <w:ind w:left="630" w:right="63"/>
        <w:jc w:val="both"/>
        <w:rPr>
          <w:rFonts w:ascii="Angsana New" w:hAnsi="Angsana New" w:cs="Angsana New"/>
          <w:sz w:val="30"/>
          <w:szCs w:val="30"/>
        </w:rPr>
      </w:pPr>
    </w:p>
    <w:p w:rsidR="00817297" w:rsidRPr="00106D00" w:rsidRDefault="00817297" w:rsidP="00817297">
      <w:pPr>
        <w:pStyle w:val="Heading8"/>
        <w:numPr>
          <w:ilvl w:val="1"/>
          <w:numId w:val="19"/>
        </w:numPr>
        <w:tabs>
          <w:tab w:val="clear" w:pos="518"/>
          <w:tab w:val="num" w:pos="576"/>
        </w:tabs>
        <w:ind w:left="630" w:right="63" w:hanging="630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ที่ดินรอการพัฒนา</w:t>
      </w:r>
    </w:p>
    <w:p w:rsidR="00817297" w:rsidRPr="002E22F2" w:rsidRDefault="00817297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30"/>
          <w:szCs w:val="30"/>
        </w:rPr>
      </w:pPr>
    </w:p>
    <w:p w:rsidR="00106D00" w:rsidRDefault="00817297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817297">
        <w:rPr>
          <w:rFonts w:ascii="Angsana New" w:hAnsi="Angsana New"/>
          <w:b/>
          <w:sz w:val="30"/>
          <w:szCs w:val="30"/>
          <w:cs/>
        </w:rPr>
        <w:t>ที่ดิน</w:t>
      </w:r>
      <w:r>
        <w:rPr>
          <w:rFonts w:ascii="Angsana New" w:hAnsi="Angsana New" w:hint="cs"/>
          <w:b/>
          <w:sz w:val="30"/>
          <w:szCs w:val="30"/>
          <w:cs/>
        </w:rPr>
        <w:t>รอการพัฒนา</w:t>
      </w:r>
      <w:r w:rsidRPr="00817297">
        <w:rPr>
          <w:rFonts w:ascii="Angsana New" w:hAnsi="Angsana New"/>
          <w:b/>
          <w:sz w:val="30"/>
          <w:szCs w:val="30"/>
          <w:cs/>
        </w:rPr>
        <w:t>วัดมูลค่าด้วยราคาทุนหักขาดทุนจากการด้อยค่า</w:t>
      </w:r>
    </w:p>
    <w:p w:rsidR="00106D00" w:rsidRDefault="00106D00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106D00" w:rsidRPr="00106D00" w:rsidRDefault="00106D00" w:rsidP="0046382B">
      <w:pPr>
        <w:pStyle w:val="Heading8"/>
        <w:numPr>
          <w:ilvl w:val="1"/>
          <w:numId w:val="19"/>
        </w:numPr>
        <w:tabs>
          <w:tab w:val="clear" w:pos="518"/>
          <w:tab w:val="num" w:pos="576"/>
        </w:tabs>
        <w:ind w:left="630" w:right="63" w:hanging="630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106D0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:rsidR="00106D00" w:rsidRPr="002E22F2" w:rsidRDefault="00106D00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30"/>
          <w:szCs w:val="30"/>
        </w:rPr>
      </w:pPr>
    </w:p>
    <w:p w:rsidR="002E22F2" w:rsidRPr="002E22F2" w:rsidRDefault="002E22F2" w:rsidP="002E2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2E22F2">
        <w:rPr>
          <w:rFonts w:ascii="Angsana New" w:hAnsi="Angsana New"/>
          <w:b/>
          <w:i/>
          <w:iCs/>
          <w:sz w:val="30"/>
          <w:szCs w:val="30"/>
          <w:cs/>
        </w:rPr>
        <w:t>ค่าความนิยม</w:t>
      </w:r>
    </w:p>
    <w:p w:rsidR="002E22F2" w:rsidRPr="002E22F2" w:rsidRDefault="002E22F2" w:rsidP="002E2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2E22F2" w:rsidRDefault="002E22F2" w:rsidP="002E2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2E22F2">
        <w:rPr>
          <w:rFonts w:ascii="Angsana New" w:hAnsi="Angsana New"/>
          <w:b/>
          <w:sz w:val="30"/>
          <w:szCs w:val="30"/>
          <w:cs/>
        </w:rPr>
        <w:t>ค่าความนิยมที่เกิดจากการซื้อกิจการของบริษัทย่อยรับรู้ในสินทรัพย์ไม่มีตัวตน การรับรู้มูลค่าเริ่มแรกของ</w:t>
      </w:r>
      <w:r w:rsidRPr="002E22F2">
        <w:rPr>
          <w:rFonts w:ascii="Angsana New" w:hAnsi="Angsana New"/>
          <w:b/>
          <w:sz w:val="30"/>
          <w:szCs w:val="30"/>
        </w:rPr>
        <w:t xml:space="preserve">               </w:t>
      </w:r>
      <w:r w:rsidRPr="002E22F2">
        <w:rPr>
          <w:rFonts w:ascii="Angsana New" w:hAnsi="Angsana New"/>
          <w:b/>
          <w:sz w:val="30"/>
          <w:szCs w:val="30"/>
          <w:cs/>
        </w:rPr>
        <w:t>ค่าความนิยม ได้อธิบายในหมายเหตุ</w:t>
      </w:r>
      <w:r w:rsidR="00D84334">
        <w:rPr>
          <w:rFonts w:ascii="Angsana New" w:hAnsi="Angsana New" w:hint="cs"/>
          <w:b/>
          <w:sz w:val="30"/>
          <w:szCs w:val="30"/>
          <w:cs/>
        </w:rPr>
        <w:t>ประกอบงบการเงิน</w:t>
      </w:r>
      <w:r w:rsidRPr="002E22F2">
        <w:rPr>
          <w:rFonts w:ascii="Angsana New" w:hAnsi="Angsana New"/>
          <w:b/>
          <w:sz w:val="30"/>
          <w:szCs w:val="30"/>
          <w:cs/>
        </w:rPr>
        <w:t xml:space="preserve">ข้อ </w:t>
      </w:r>
      <w:r w:rsidRPr="002E22F2">
        <w:rPr>
          <w:rFonts w:ascii="Angsana New" w:hAnsi="Angsana New"/>
          <w:bCs/>
          <w:sz w:val="30"/>
          <w:szCs w:val="30"/>
        </w:rPr>
        <w:t>4</w:t>
      </w:r>
      <w:r w:rsidRPr="002E22F2">
        <w:rPr>
          <w:rFonts w:ascii="Angsana New" w:hAnsi="Angsana New"/>
          <w:bCs/>
          <w:sz w:val="30"/>
          <w:szCs w:val="30"/>
          <w:cs/>
        </w:rPr>
        <w:t xml:space="preserve"> </w:t>
      </w:r>
      <w:r w:rsidRPr="002E22F2">
        <w:rPr>
          <w:rFonts w:ascii="Angsana New" w:hAnsi="Angsana New"/>
          <w:b/>
          <w:sz w:val="30"/>
          <w:szCs w:val="30"/>
          <w:cs/>
        </w:rPr>
        <w:t>ภายหลังจากการรับรู้เริ่มแรก ค่าความนิยมจะถูก</w:t>
      </w:r>
      <w:r w:rsidR="00A50B0A">
        <w:rPr>
          <w:rFonts w:ascii="Angsana New" w:hAnsi="Angsana New" w:hint="cs"/>
          <w:b/>
          <w:sz w:val="30"/>
          <w:szCs w:val="30"/>
          <w:cs/>
        </w:rPr>
        <w:t xml:space="preserve">             </w:t>
      </w:r>
      <w:r w:rsidRPr="002E22F2">
        <w:rPr>
          <w:rFonts w:ascii="Angsana New" w:hAnsi="Angsana New"/>
          <w:b/>
          <w:sz w:val="30"/>
          <w:szCs w:val="30"/>
          <w:cs/>
        </w:rPr>
        <w:t xml:space="preserve">วัดมูลค่าด้วยวิธีราคาทุนหักผลขาดทุนจากการด้อยค่าสะสม </w:t>
      </w:r>
    </w:p>
    <w:p w:rsidR="002E22F2" w:rsidRDefault="002E22F2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106D00" w:rsidRPr="00106D00" w:rsidRDefault="00106D00" w:rsidP="00106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106D00">
        <w:rPr>
          <w:rFonts w:ascii="Angsana New" w:hAnsi="Angsana New"/>
          <w:b/>
          <w:i/>
          <w:iCs/>
          <w:sz w:val="30"/>
          <w:szCs w:val="30"/>
          <w:cs/>
        </w:rPr>
        <w:t>ใบอนุญาตให้ใช้คลื่นความถี่และประกอบกิจการโทรทัศน์</w:t>
      </w:r>
    </w:p>
    <w:p w:rsidR="00106D00" w:rsidRPr="00106D00" w:rsidRDefault="00106D00" w:rsidP="00106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106D00" w:rsidRDefault="00106D00" w:rsidP="00106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106D00">
        <w:rPr>
          <w:rFonts w:ascii="Angsana New" w:hAnsi="Angsana New"/>
          <w:b/>
          <w:sz w:val="30"/>
          <w:szCs w:val="30"/>
          <w:cs/>
        </w:rPr>
        <w:t>มูลค่าตามบัญชีของใบอนุญาตให้ใช้คลื่นความถี่และประกอบกิจการโทรทัศน์ ประกอบด้วย ต้นทุนทางตรงที่เกี่ยวข้องกับการได้มาซึ่งใบอนุญาตให้ใช้คลื่นความถี่และประกอบกิจการโทรทัศน์ในระบบดิจิทัลประเภทบริการทางธุรกิจระดับชาติ หมวดหมู่ทั่วไป แบบความคมชัดสูง แสดงมูลค่าเทียบเท่าเงินสดโดยวิธีคิดลดจำนวนเงินที่ต้อง</w:t>
      </w:r>
      <w:r w:rsidRPr="000716C5">
        <w:rPr>
          <w:rFonts w:ascii="Angsana New" w:hAnsi="Angsana New"/>
          <w:b/>
          <w:spacing w:val="-6"/>
          <w:sz w:val="30"/>
          <w:szCs w:val="30"/>
          <w:cs/>
        </w:rPr>
        <w:t xml:space="preserve">จ่ายชำระเพื่อให้เป็นมูลค่าปัจจุบันโดยใช้อัตราคิดลดตามท้องตลาด </w:t>
      </w:r>
      <w:r w:rsidR="000716C5" w:rsidRPr="000716C5">
        <w:rPr>
          <w:rFonts w:ascii="Angsana New" w:hAnsi="Angsana New" w:hint="cs"/>
          <w:b/>
          <w:spacing w:val="-6"/>
          <w:sz w:val="30"/>
          <w:szCs w:val="30"/>
          <w:cs/>
        </w:rPr>
        <w:t>วัดมูลค่าด้วย</w:t>
      </w:r>
      <w:r w:rsidRPr="000716C5">
        <w:rPr>
          <w:rFonts w:ascii="Angsana New" w:hAnsi="Angsana New"/>
          <w:b/>
          <w:spacing w:val="-6"/>
          <w:sz w:val="30"/>
          <w:szCs w:val="30"/>
          <w:cs/>
        </w:rPr>
        <w:t>ราคาทุนหักค่าตัดจำหน่ายสะสมและ</w:t>
      </w:r>
      <w:r w:rsidRPr="00106D00">
        <w:rPr>
          <w:rFonts w:ascii="Angsana New" w:hAnsi="Angsana New"/>
          <w:b/>
          <w:sz w:val="30"/>
          <w:szCs w:val="30"/>
          <w:cs/>
        </w:rPr>
        <w:t>ขาดทุนจากการด้อยค่า ผลต่างระหว่างราคาเทียบเท่าเงินสดกับจำนวนเงินทั้งหมดที่ต้องจ่ายชำระบันทึกเป็นต้นทุนทางการเงินตลอดอายุของการจ่ายชำระค่าธรรมเนียมการได้รับใบอนุญาตให้ใช้คลื่นความถี่และประกอบกิจการโทรทัศน์ โดยจะเริ่มตัดจำหน่ายเมื่อพร้อมที่จะให้บริการ</w:t>
      </w:r>
    </w:p>
    <w:p w:rsidR="001639FE" w:rsidRDefault="001639FE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A50B0A" w:rsidRDefault="00A50B0A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A50B0A" w:rsidRDefault="00A50B0A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A50B0A" w:rsidRDefault="00A50B0A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A50B0A" w:rsidRDefault="00A50B0A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A50B0A" w:rsidRDefault="00A50B0A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106D00" w:rsidRPr="00106D00" w:rsidRDefault="00106D00" w:rsidP="00106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>
        <w:rPr>
          <w:rFonts w:ascii="Angsana New" w:hAnsi="Angsana New"/>
          <w:b/>
          <w:i/>
          <w:iCs/>
          <w:sz w:val="30"/>
          <w:szCs w:val="30"/>
          <w:cs/>
        </w:rPr>
        <w:lastRenderedPageBreak/>
        <w:t>สินทรัพย์ไม่มีตัวตนอื่น</w:t>
      </w:r>
      <w:r w:rsidRPr="00106D00">
        <w:rPr>
          <w:rFonts w:ascii="Angsana New" w:hAnsi="Angsana New"/>
          <w:b/>
          <w:i/>
          <w:iCs/>
          <w:sz w:val="30"/>
          <w:szCs w:val="30"/>
          <w:cs/>
        </w:rPr>
        <w:t>ๆ</w:t>
      </w:r>
    </w:p>
    <w:p w:rsidR="00106D00" w:rsidRPr="00106D00" w:rsidRDefault="00106D00" w:rsidP="00106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106D00" w:rsidRDefault="00106D00" w:rsidP="00106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  <w:cs/>
        </w:rPr>
        <w:t>สินทรัพย์ไม่มีตัวตนอื่นๆ ที่</w:t>
      </w:r>
      <w:r w:rsidRPr="00106D00">
        <w:rPr>
          <w:rFonts w:ascii="Angsana New" w:hAnsi="Angsana New"/>
          <w:b/>
          <w:sz w:val="30"/>
          <w:szCs w:val="30"/>
          <w:cs/>
        </w:rPr>
        <w:t>กลุ่มบริษัทซื้อมาและมีอายุการใช้งานจำกัด วัดมูลค่าด้วยราคาทุนหักค่าตัดจำหน่ายสะสมและผลขาดทุนจากการด้อยค่าสะสม</w:t>
      </w:r>
    </w:p>
    <w:p w:rsidR="00106D00" w:rsidRDefault="00106D00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106D00" w:rsidRPr="00106D00" w:rsidRDefault="00106D00" w:rsidP="00106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106D00">
        <w:rPr>
          <w:rFonts w:ascii="Angsana New" w:hAnsi="Angsana New"/>
          <w:b/>
          <w:i/>
          <w:iCs/>
          <w:sz w:val="30"/>
          <w:szCs w:val="30"/>
          <w:cs/>
        </w:rPr>
        <w:t>รายจ่ายภายหลังการรับรู้รายการ</w:t>
      </w:r>
    </w:p>
    <w:p w:rsidR="00106D00" w:rsidRPr="00106D00" w:rsidRDefault="00106D00" w:rsidP="00106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106D00" w:rsidRPr="00106D00" w:rsidRDefault="00106D00" w:rsidP="00106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106D00">
        <w:rPr>
          <w:rFonts w:ascii="Angsana New" w:hAnsi="Angsana New"/>
          <w:b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</w:t>
      </w:r>
      <w:r>
        <w:rPr>
          <w:rFonts w:ascii="Angsana New" w:hAnsi="Angsana New"/>
          <w:b/>
          <w:sz w:val="30"/>
          <w:szCs w:val="30"/>
          <w:cs/>
        </w:rPr>
        <w:t xml:space="preserve">กิดประโยชน์เชิงเศรษฐกิจในอนาคต </w:t>
      </w:r>
      <w:r w:rsidRPr="00106D00">
        <w:rPr>
          <w:rFonts w:ascii="Angsana New" w:hAnsi="Angsana New"/>
          <w:b/>
          <w:sz w:val="30"/>
          <w:szCs w:val="30"/>
          <w:cs/>
        </w:rPr>
        <w:t>โดยรวมเป็นสินทรัพย์ที่</w:t>
      </w:r>
      <w:r>
        <w:rPr>
          <w:rFonts w:ascii="Angsana New" w:hAnsi="Angsana New"/>
          <w:b/>
          <w:sz w:val="30"/>
          <w:szCs w:val="30"/>
          <w:cs/>
        </w:rPr>
        <w:t>สามารถระบุได้ที่เกี่ยวข้องนั้น ค่าใช้จ่ายอื่น</w:t>
      </w:r>
      <w:r w:rsidRPr="00106D00">
        <w:rPr>
          <w:rFonts w:ascii="Angsana New" w:hAnsi="Angsana New"/>
          <w:b/>
          <w:sz w:val="30"/>
          <w:szCs w:val="30"/>
          <w:cs/>
        </w:rPr>
        <w:t>รับรู้ในกำไรหรือขาดทุนเมื่อเกิดขึ้น</w:t>
      </w:r>
    </w:p>
    <w:p w:rsidR="00106D00" w:rsidRPr="00106D00" w:rsidRDefault="00106D00" w:rsidP="00106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106D00" w:rsidRPr="00106D00" w:rsidRDefault="00106D00" w:rsidP="00106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106D00">
        <w:rPr>
          <w:rFonts w:ascii="Angsana New" w:hAnsi="Angsana New"/>
          <w:b/>
          <w:i/>
          <w:iCs/>
          <w:sz w:val="30"/>
          <w:szCs w:val="30"/>
          <w:cs/>
        </w:rPr>
        <w:t xml:space="preserve">ค่าตัดจำหน่าย  </w:t>
      </w:r>
    </w:p>
    <w:p w:rsidR="00106D00" w:rsidRPr="00106D00" w:rsidRDefault="00106D00" w:rsidP="00106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106D00" w:rsidRPr="00106D00" w:rsidRDefault="00106D00" w:rsidP="00106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106D00">
        <w:rPr>
          <w:rFonts w:ascii="Angsana New" w:hAnsi="Angsana New"/>
          <w:b/>
          <w:sz w:val="30"/>
          <w:szCs w:val="30"/>
          <w:cs/>
        </w:rPr>
        <w:t>ค่าตัดจำหน่ายคำนวณจากราคาทุนของสินทรัพย์หรือจำนวนอื่นที่ใช้แทนราคาทุนหักด้วยมูลค่าคงเหลือ</w:t>
      </w:r>
    </w:p>
    <w:p w:rsidR="00106D00" w:rsidRPr="00106D00" w:rsidRDefault="00106D00" w:rsidP="00106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0716C5" w:rsidRDefault="00106D00" w:rsidP="00106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106D00">
        <w:rPr>
          <w:rFonts w:ascii="Angsana New" w:hAnsi="Angsana New"/>
          <w:b/>
          <w:sz w:val="30"/>
          <w:szCs w:val="30"/>
          <w:cs/>
        </w:rPr>
        <w:t>ค่าตัดจำหน่ายรับรู้ในกำไรหรือขาดทุน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106D00">
        <w:rPr>
          <w:rFonts w:ascii="Angsana New" w:hAnsi="Angsana New"/>
          <w:b/>
          <w:sz w:val="30"/>
          <w:szCs w:val="30"/>
          <w:cs/>
        </w:rPr>
        <w:t>โดยเริ่มตัดจำหน่ายสินทรัพย์ไม่มีตัวตนเมื่อสินทรัพย์นั้นพร้อมที่จะให้ประโยชน์</w:t>
      </w:r>
      <w:r w:rsidR="00BF44E7">
        <w:rPr>
          <w:rFonts w:ascii="Angsana New" w:hAnsi="Angsana New"/>
          <w:b/>
          <w:sz w:val="30"/>
          <w:szCs w:val="30"/>
        </w:rPr>
        <w:t xml:space="preserve"> </w:t>
      </w:r>
    </w:p>
    <w:p w:rsidR="000716C5" w:rsidRDefault="000716C5" w:rsidP="00106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106D00" w:rsidRDefault="00106D00" w:rsidP="00106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106D00">
        <w:rPr>
          <w:rFonts w:ascii="Angsana New" w:hAnsi="Angsana New"/>
          <w:b/>
          <w:sz w:val="30"/>
          <w:szCs w:val="30"/>
          <w:cs/>
        </w:rPr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:rsidR="00BF44E7" w:rsidRDefault="00BF44E7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5400"/>
        <w:gridCol w:w="3870"/>
      </w:tblGrid>
      <w:tr w:rsidR="00C81BCA" w:rsidRPr="005D4354" w:rsidTr="00C81BCA">
        <w:tc>
          <w:tcPr>
            <w:tcW w:w="5400" w:type="dxa"/>
          </w:tcPr>
          <w:p w:rsidR="00C81BCA" w:rsidRPr="005D4354" w:rsidRDefault="00C81BCA" w:rsidP="00EE14B9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D4354">
              <w:rPr>
                <w:rFonts w:ascii="Angsana New" w:hAnsi="Angsana New" w:hint="cs"/>
                <w:sz w:val="30"/>
                <w:szCs w:val="30"/>
                <w:cs/>
              </w:rPr>
              <w:t>ใบอนุญาตให้ใช้คลื่นความถี่และประกอบกิจการโทรทัศน์</w:t>
            </w:r>
          </w:p>
        </w:tc>
        <w:tc>
          <w:tcPr>
            <w:tcW w:w="3870" w:type="dxa"/>
          </w:tcPr>
          <w:p w:rsidR="00C81BCA" w:rsidRPr="005D4354" w:rsidRDefault="00C81BCA" w:rsidP="00C81BCA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5D4354">
              <w:rPr>
                <w:rFonts w:ascii="Angsana New" w:hAnsi="Angsana New"/>
                <w:sz w:val="30"/>
                <w:szCs w:val="30"/>
              </w:rPr>
              <w:t xml:space="preserve">15 </w:t>
            </w:r>
            <w:r w:rsidRPr="005D4354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C81BCA" w:rsidRPr="005D4354" w:rsidTr="00C81BCA">
        <w:tc>
          <w:tcPr>
            <w:tcW w:w="5400" w:type="dxa"/>
          </w:tcPr>
          <w:p w:rsidR="00C81BCA" w:rsidRPr="005D4354" w:rsidRDefault="00C81BCA" w:rsidP="00EE14B9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D4354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3870" w:type="dxa"/>
          </w:tcPr>
          <w:p w:rsidR="00C81BCA" w:rsidRPr="005D4354" w:rsidRDefault="00C81BCA" w:rsidP="00C81BCA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D4354">
              <w:rPr>
                <w:rFonts w:ascii="Angsana New" w:hAnsi="Angsana New"/>
                <w:sz w:val="30"/>
                <w:szCs w:val="30"/>
              </w:rPr>
              <w:t xml:space="preserve">3 - 5 </w:t>
            </w:r>
            <w:r w:rsidRPr="005D4354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C81BCA" w:rsidRPr="005D4354" w:rsidTr="00C81BCA">
        <w:tc>
          <w:tcPr>
            <w:tcW w:w="5400" w:type="dxa"/>
          </w:tcPr>
          <w:p w:rsidR="00C81BCA" w:rsidRPr="005D4354" w:rsidRDefault="00C81BCA" w:rsidP="00EE14B9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D4354">
              <w:rPr>
                <w:rFonts w:ascii="Angsana New" w:hAnsi="Angsana New" w:hint="cs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3870" w:type="dxa"/>
          </w:tcPr>
          <w:p w:rsidR="00C81BCA" w:rsidRPr="005D4354" w:rsidRDefault="00C81BCA" w:rsidP="00C81BCA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D4354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Pr="005D4354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D84334" w:rsidRPr="005D4354" w:rsidTr="00C81BCA">
        <w:tc>
          <w:tcPr>
            <w:tcW w:w="5400" w:type="dxa"/>
          </w:tcPr>
          <w:p w:rsidR="00D84334" w:rsidRPr="005D4354" w:rsidRDefault="00D84334" w:rsidP="00D8433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D4354">
              <w:rPr>
                <w:rFonts w:ascii="Angsana New" w:hAnsi="Angsana New" w:hint="cs"/>
                <w:sz w:val="30"/>
                <w:szCs w:val="30"/>
                <w:cs/>
              </w:rPr>
              <w:t>ความสัมพันธ์กับลูกค้า</w:t>
            </w:r>
          </w:p>
        </w:tc>
        <w:tc>
          <w:tcPr>
            <w:tcW w:w="3870" w:type="dxa"/>
          </w:tcPr>
          <w:p w:rsidR="00D84334" w:rsidRPr="009A24D1" w:rsidRDefault="00D84334" w:rsidP="00D84334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D4354">
              <w:rPr>
                <w:rFonts w:ascii="Angsana New" w:hAnsi="Angsana New"/>
                <w:sz w:val="30"/>
                <w:szCs w:val="30"/>
              </w:rPr>
              <w:t xml:space="preserve">7 </w:t>
            </w:r>
            <w:r w:rsidRPr="005D4354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D84334" w:rsidRPr="005D4354" w:rsidTr="00C81BCA">
        <w:tc>
          <w:tcPr>
            <w:tcW w:w="5400" w:type="dxa"/>
            <w:shd w:val="clear" w:color="auto" w:fill="auto"/>
          </w:tcPr>
          <w:p w:rsidR="00D84334" w:rsidRPr="005D4354" w:rsidRDefault="00D84334" w:rsidP="00D8433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D4354">
              <w:rPr>
                <w:rFonts w:ascii="Angsana New" w:hAnsi="Angsana New" w:hint="cs"/>
                <w:sz w:val="30"/>
                <w:szCs w:val="30"/>
                <w:cs/>
              </w:rPr>
              <w:t>ลิขสิทธิ์หนังสือ</w:t>
            </w:r>
          </w:p>
        </w:tc>
        <w:tc>
          <w:tcPr>
            <w:tcW w:w="3870" w:type="dxa"/>
          </w:tcPr>
          <w:p w:rsidR="00D84334" w:rsidRPr="005D4354" w:rsidRDefault="00D84334" w:rsidP="00D84334">
            <w:pPr>
              <w:tabs>
                <w:tab w:val="left" w:pos="540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D4354">
              <w:rPr>
                <w:rFonts w:ascii="Angsana New" w:hAnsi="Angsana New"/>
                <w:sz w:val="30"/>
                <w:szCs w:val="30"/>
              </w:rPr>
              <w:t xml:space="preserve">3 - 10 </w:t>
            </w:r>
            <w:r w:rsidRPr="005D4354">
              <w:rPr>
                <w:rFonts w:ascii="Angsana New" w:hAnsi="Angsana New" w:hint="cs"/>
                <w:sz w:val="30"/>
                <w:szCs w:val="30"/>
                <w:cs/>
              </w:rPr>
              <w:t>ปี นับจากวันที่ผลิตหนังสือและปริมาณหนังสือที่ขายได้</w:t>
            </w:r>
          </w:p>
        </w:tc>
      </w:tr>
      <w:tr w:rsidR="00D84334" w:rsidRPr="005D4354" w:rsidTr="00C81BCA">
        <w:tc>
          <w:tcPr>
            <w:tcW w:w="5400" w:type="dxa"/>
            <w:shd w:val="clear" w:color="auto" w:fill="auto"/>
          </w:tcPr>
          <w:p w:rsidR="00D84334" w:rsidRPr="005D4354" w:rsidRDefault="00D84334" w:rsidP="00D8433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D4354">
              <w:rPr>
                <w:rFonts w:ascii="Angsana New" w:hAnsi="Angsana New" w:hint="cs"/>
                <w:sz w:val="30"/>
                <w:szCs w:val="30"/>
                <w:cs/>
              </w:rPr>
              <w:t>ค่าลิขสิทธิ์รายการโทรทัศน์</w:t>
            </w:r>
          </w:p>
        </w:tc>
        <w:tc>
          <w:tcPr>
            <w:tcW w:w="3870" w:type="dxa"/>
          </w:tcPr>
          <w:p w:rsidR="00D84334" w:rsidRPr="005D4354" w:rsidRDefault="00D84334" w:rsidP="00D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8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D4354">
              <w:rPr>
                <w:rFonts w:ascii="Angsana New" w:hAnsi="Angsana New" w:hint="cs"/>
                <w:sz w:val="30"/>
                <w:szCs w:val="30"/>
                <w:cs/>
              </w:rPr>
              <w:t>ตัดจำหน่ายตามระยะเวลาที่กำหนดในสัญญา</w:t>
            </w:r>
          </w:p>
        </w:tc>
      </w:tr>
    </w:tbl>
    <w:p w:rsidR="00106D00" w:rsidRDefault="00106D00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106D00" w:rsidRDefault="00106D00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  <w:cs/>
        </w:rPr>
        <w:t xml:space="preserve">วิธีการตัดจำหน่าย </w:t>
      </w:r>
      <w:r w:rsidRPr="00106D00">
        <w:rPr>
          <w:rFonts w:ascii="Angsana New" w:hAnsi="Angsana New"/>
          <w:b/>
          <w:sz w:val="30"/>
          <w:szCs w:val="30"/>
          <w:cs/>
        </w:rPr>
        <w:t>ระยะเว</w:t>
      </w:r>
      <w:r w:rsidR="005D4354">
        <w:rPr>
          <w:rFonts w:ascii="Angsana New" w:hAnsi="Angsana New"/>
          <w:b/>
          <w:sz w:val="30"/>
          <w:szCs w:val="30"/>
          <w:cs/>
        </w:rPr>
        <w:t>ลาที่คาดว่าจะได้รับประโยชน์และ</w:t>
      </w:r>
      <w:r w:rsidRPr="00106D00">
        <w:rPr>
          <w:rFonts w:ascii="Angsana New" w:hAnsi="Angsana New"/>
          <w:b/>
          <w:sz w:val="30"/>
          <w:szCs w:val="30"/>
          <w:cs/>
        </w:rPr>
        <w:t>มูลค่าคงเหลือ จะได้รับการทบทวนทุกสิ้นรอบปีบัญชีและปรับปรุงตามความเหมาะสม</w:t>
      </w:r>
    </w:p>
    <w:p w:rsidR="00106D00" w:rsidRDefault="00106D00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F84926" w:rsidRPr="00F84926" w:rsidRDefault="00F84926" w:rsidP="0046382B">
      <w:pPr>
        <w:pStyle w:val="Heading8"/>
        <w:numPr>
          <w:ilvl w:val="1"/>
          <w:numId w:val="19"/>
        </w:numPr>
        <w:tabs>
          <w:tab w:val="clear" w:pos="518"/>
          <w:tab w:val="num" w:pos="576"/>
        </w:tabs>
        <w:ind w:left="630" w:right="63" w:hanging="63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84926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การด้อยค่า</w:t>
      </w:r>
    </w:p>
    <w:p w:rsidR="00106D00" w:rsidRDefault="00106D00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106D00" w:rsidRDefault="002A5413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  <w:cs/>
        </w:rPr>
        <w:t>ยอดสินทรัพย์ตามบัญชีของกลุ่มบริษัท</w:t>
      </w:r>
      <w:r w:rsidRPr="002A5413">
        <w:rPr>
          <w:rFonts w:ascii="Angsana New" w:hAnsi="Angsana New"/>
          <w:b/>
          <w:sz w:val="30"/>
          <w:szCs w:val="30"/>
          <w:cs/>
        </w:rPr>
        <w:t>ได้รับการทบทวน ณ ทุกวันที่รายงานว่ามีข้</w:t>
      </w:r>
      <w:r>
        <w:rPr>
          <w:rFonts w:ascii="Angsana New" w:hAnsi="Angsana New"/>
          <w:b/>
          <w:sz w:val="30"/>
          <w:szCs w:val="30"/>
          <w:cs/>
        </w:rPr>
        <w:t xml:space="preserve">อบ่งชี้เรื่องการด้อยค่าหรือไม่ </w:t>
      </w:r>
      <w:r w:rsidR="00BA2437">
        <w:rPr>
          <w:rFonts w:ascii="Angsana New" w:hAnsi="Angsana New" w:hint="cs"/>
          <w:b/>
          <w:sz w:val="30"/>
          <w:szCs w:val="30"/>
          <w:cs/>
        </w:rPr>
        <w:t xml:space="preserve">   </w:t>
      </w:r>
      <w:r w:rsidRPr="002A5413">
        <w:rPr>
          <w:rFonts w:ascii="Angsana New" w:hAnsi="Angsana New"/>
          <w:b/>
          <w:sz w:val="30"/>
          <w:szCs w:val="30"/>
          <w:cs/>
        </w:rPr>
        <w:t>ในกรณีที่มีข้อบ่งชี้จะทำการประมาณมูลค</w:t>
      </w:r>
      <w:r w:rsidR="00A50B0A">
        <w:rPr>
          <w:rFonts w:ascii="Angsana New" w:hAnsi="Angsana New"/>
          <w:b/>
          <w:sz w:val="30"/>
          <w:szCs w:val="30"/>
          <w:cs/>
        </w:rPr>
        <w:t>่าสินทรัพย์ที่คาดว่าจะได้รับคืน</w:t>
      </w:r>
      <w:r w:rsidR="00A50B0A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2A5413">
        <w:rPr>
          <w:rFonts w:ascii="Angsana New" w:hAnsi="Angsana New"/>
          <w:b/>
          <w:sz w:val="30"/>
          <w:szCs w:val="30"/>
          <w:cs/>
        </w:rPr>
        <w:t>สำหรับ</w:t>
      </w:r>
      <w:r w:rsidR="00A50B0A">
        <w:rPr>
          <w:rFonts w:ascii="Angsana New" w:hAnsi="Angsana New" w:hint="cs"/>
          <w:b/>
          <w:sz w:val="30"/>
          <w:szCs w:val="30"/>
          <w:cs/>
        </w:rPr>
        <w:t>ค่าความนิยมและ</w:t>
      </w:r>
      <w:r w:rsidRPr="002A5413">
        <w:rPr>
          <w:rFonts w:ascii="Angsana New" w:hAnsi="Angsana New"/>
          <w:b/>
          <w:sz w:val="30"/>
          <w:szCs w:val="30"/>
          <w:cs/>
        </w:rPr>
        <w:t>สินทรัพย์</w:t>
      </w:r>
      <w:r w:rsidR="00A50B0A">
        <w:rPr>
          <w:rFonts w:ascii="Angsana New" w:hAnsi="Angsana New" w:hint="cs"/>
          <w:b/>
          <w:sz w:val="30"/>
          <w:szCs w:val="30"/>
          <w:cs/>
        </w:rPr>
        <w:t xml:space="preserve">          </w:t>
      </w:r>
      <w:r w:rsidRPr="002A5413">
        <w:rPr>
          <w:rFonts w:ascii="Angsana New" w:hAnsi="Angsana New"/>
          <w:b/>
          <w:sz w:val="30"/>
          <w:szCs w:val="30"/>
          <w:cs/>
        </w:rPr>
        <w:t>ไม่มีตัวตนที่มีอายุการให้ประโยชน์ไม่ทราบแน่</w:t>
      </w:r>
      <w:r w:rsidR="000716C5">
        <w:rPr>
          <w:rFonts w:ascii="Angsana New" w:hAnsi="Angsana New"/>
          <w:b/>
          <w:sz w:val="30"/>
          <w:szCs w:val="30"/>
          <w:cs/>
        </w:rPr>
        <w:t>นอน</w:t>
      </w:r>
      <w:r>
        <w:rPr>
          <w:rFonts w:ascii="Angsana New" w:hAnsi="Angsana New"/>
          <w:b/>
          <w:sz w:val="30"/>
          <w:szCs w:val="30"/>
          <w:cs/>
        </w:rPr>
        <w:t>หรือ</w:t>
      </w:r>
      <w:r w:rsidRPr="002A5413">
        <w:rPr>
          <w:rFonts w:ascii="Angsana New" w:hAnsi="Angsana New"/>
          <w:b/>
          <w:sz w:val="30"/>
          <w:szCs w:val="30"/>
          <w:cs/>
        </w:rPr>
        <w:t>ยังไม่พร้อมใช</w:t>
      </w:r>
      <w:r w:rsidR="00127C86">
        <w:rPr>
          <w:rFonts w:ascii="Angsana New" w:hAnsi="Angsana New"/>
          <w:b/>
          <w:sz w:val="30"/>
          <w:szCs w:val="30"/>
          <w:cs/>
        </w:rPr>
        <w:t xml:space="preserve">้งาน </w:t>
      </w:r>
      <w:r w:rsidRPr="002A5413">
        <w:rPr>
          <w:rFonts w:ascii="Angsana New" w:hAnsi="Angsana New"/>
          <w:b/>
          <w:sz w:val="30"/>
          <w:szCs w:val="30"/>
          <w:cs/>
        </w:rPr>
        <w:t>จะประมาณ</w:t>
      </w:r>
      <w:r w:rsidR="00BA2437">
        <w:rPr>
          <w:rFonts w:ascii="Angsana New" w:hAnsi="Angsana New"/>
          <w:b/>
          <w:sz w:val="30"/>
          <w:szCs w:val="30"/>
          <w:cs/>
        </w:rPr>
        <w:t>มูลค่าที่คาดว่าจะได้รับคืนทุกปี</w:t>
      </w:r>
      <w:r w:rsidRPr="002A5413">
        <w:rPr>
          <w:rFonts w:ascii="Angsana New" w:hAnsi="Angsana New"/>
          <w:b/>
          <w:sz w:val="30"/>
          <w:szCs w:val="30"/>
          <w:cs/>
        </w:rPr>
        <w:t xml:space="preserve">ในช่วงเวลาเดียวกัน  </w:t>
      </w:r>
    </w:p>
    <w:p w:rsidR="00A50B0A" w:rsidRDefault="00A50B0A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2A5413" w:rsidRPr="00BA2437" w:rsidRDefault="002A5413" w:rsidP="002A5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BA2437">
        <w:rPr>
          <w:rFonts w:ascii="Angsana New" w:hAnsi="Angsana New"/>
          <w:b/>
          <w:sz w:val="30"/>
          <w:szCs w:val="30"/>
          <w:cs/>
        </w:rPr>
        <w:t>ขาดทุนจากการด้อยค่ารับรู้เม</w:t>
      </w:r>
      <w:r w:rsidR="00BA2437" w:rsidRPr="00BA2437">
        <w:rPr>
          <w:rFonts w:ascii="Angsana New" w:hAnsi="Angsana New"/>
          <w:b/>
          <w:sz w:val="30"/>
          <w:szCs w:val="30"/>
          <w:cs/>
        </w:rPr>
        <w:t xml:space="preserve">ื่อมูลค่าตามบัญชีของสินทรัพย์ </w:t>
      </w:r>
      <w:r w:rsidRPr="00BA2437">
        <w:rPr>
          <w:rFonts w:ascii="Angsana New" w:hAnsi="Angsana New"/>
          <w:b/>
          <w:sz w:val="30"/>
          <w:szCs w:val="30"/>
          <w:cs/>
        </w:rPr>
        <w:t>หรือมูลค่าตามบัญชีของหน่วยสินทรัพย์ที่ก่อให้เกิด</w:t>
      </w:r>
      <w:r w:rsidR="00BA2437" w:rsidRPr="00BA2437">
        <w:rPr>
          <w:rFonts w:ascii="Angsana New" w:hAnsi="Angsana New" w:hint="cs"/>
          <w:b/>
          <w:sz w:val="30"/>
          <w:szCs w:val="30"/>
          <w:cs/>
        </w:rPr>
        <w:t xml:space="preserve">  </w:t>
      </w:r>
      <w:r w:rsidRPr="00BA2437">
        <w:rPr>
          <w:rFonts w:ascii="Angsana New" w:hAnsi="Angsana New"/>
          <w:b/>
          <w:sz w:val="30"/>
          <w:szCs w:val="30"/>
          <w:cs/>
        </w:rPr>
        <w:t>เงินสดสูงกว่ามูลค่าที่จะได้รับคืน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</w:t>
      </w:r>
      <w:r w:rsidR="00BA2437" w:rsidRPr="00BA2437">
        <w:rPr>
          <w:rFonts w:ascii="Angsana New" w:hAnsi="Angsana New"/>
          <w:b/>
          <w:sz w:val="30"/>
          <w:szCs w:val="30"/>
          <w:cs/>
        </w:rPr>
        <w:t xml:space="preserve">หุ้นและมีการด้อยค่าในเวลาต่อมา </w:t>
      </w:r>
      <w:r w:rsidRPr="00BA2437">
        <w:rPr>
          <w:rFonts w:ascii="Angsana New" w:hAnsi="Angsana New"/>
          <w:b/>
          <w:sz w:val="30"/>
          <w:szCs w:val="30"/>
          <w:cs/>
        </w:rPr>
        <w:t>ในกรณีนี้จะรับรู้ในส่วนของผู้ถือหุ้น</w:t>
      </w:r>
    </w:p>
    <w:p w:rsidR="002A5413" w:rsidRPr="00BA2437" w:rsidRDefault="002A5413" w:rsidP="002A5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C9549E" w:rsidRPr="00C9549E" w:rsidRDefault="00C9549E" w:rsidP="00C95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C9549E">
        <w:rPr>
          <w:rFonts w:ascii="Angsana New" w:hAnsi="Angsana New"/>
          <w:b/>
          <w:i/>
          <w:iCs/>
          <w:sz w:val="30"/>
          <w:szCs w:val="30"/>
          <w:cs/>
        </w:rPr>
        <w:t>การคำนวณมูลค่าที่คาดว่าจะได้รับคืน</w:t>
      </w:r>
    </w:p>
    <w:p w:rsidR="00C9549E" w:rsidRPr="00C9549E" w:rsidRDefault="00C9549E" w:rsidP="00C95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C9549E" w:rsidRDefault="00C9549E" w:rsidP="00C95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C9549E">
        <w:rPr>
          <w:rFonts w:ascii="Angsana New" w:hAnsi="Angsana New"/>
          <w:b/>
          <w:sz w:val="30"/>
          <w:szCs w:val="30"/>
          <w:cs/>
        </w:rPr>
        <w:t>มูลค่าที่คาดว่าจะได้รับคืนของหลักทรัพย์ที่ถือไว้จนกว่าจะครบกำหนดที่</w:t>
      </w:r>
      <w:r>
        <w:rPr>
          <w:rFonts w:ascii="Angsana New" w:hAnsi="Angsana New"/>
          <w:b/>
          <w:sz w:val="30"/>
          <w:szCs w:val="30"/>
          <w:cs/>
        </w:rPr>
        <w:t xml:space="preserve">บันทึกโดยวิธีราคาทุนตัดจำหน่าย </w:t>
      </w:r>
      <w:r w:rsidRPr="00C9549E">
        <w:rPr>
          <w:rFonts w:ascii="Angsana New" w:hAnsi="Angsana New"/>
          <w:b/>
          <w:sz w:val="30"/>
          <w:szCs w:val="30"/>
          <w:cs/>
        </w:rPr>
        <w:t xml:space="preserve">คำนวณโดยการหามูลค่าปัจจุบันของประมาณการกระแสเงินสดที่จะได้รับในอนาคต คิดลดด้วยอัตราดอกเบี้ยที่แท้จริง </w:t>
      </w:r>
    </w:p>
    <w:p w:rsidR="00BF44E7" w:rsidRDefault="00BF44E7" w:rsidP="00C95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2A5413" w:rsidRDefault="00C9549E" w:rsidP="00C95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C9549E">
        <w:rPr>
          <w:rFonts w:ascii="Angsana New" w:hAnsi="Angsana New"/>
          <w:b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:rsidR="002A5413" w:rsidRDefault="002A5413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B6018B" w:rsidRPr="00B6018B" w:rsidRDefault="00B6018B" w:rsidP="00B60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B6018B">
        <w:rPr>
          <w:rFonts w:ascii="Angsana New" w:hAnsi="Angsana New"/>
          <w:b/>
          <w:i/>
          <w:iCs/>
          <w:sz w:val="30"/>
          <w:szCs w:val="30"/>
          <w:cs/>
        </w:rPr>
        <w:t>การกลับรายการด้อยค่า</w:t>
      </w:r>
    </w:p>
    <w:p w:rsidR="00B6018B" w:rsidRPr="00B6018B" w:rsidRDefault="00B6018B" w:rsidP="00B60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B6018B" w:rsidRDefault="00B6018B" w:rsidP="00B60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B6018B">
        <w:rPr>
          <w:rFonts w:ascii="Angsana New" w:hAnsi="Angsana New"/>
          <w:b/>
          <w:sz w:val="30"/>
          <w:szCs w:val="30"/>
          <w:cs/>
        </w:rPr>
        <w:t>ขาดทุนจากการด้อยค่าของสินทรัพย์ทางการเงินจะถูก</w:t>
      </w:r>
      <w:r>
        <w:rPr>
          <w:rFonts w:ascii="Angsana New" w:hAnsi="Angsana New"/>
          <w:b/>
          <w:sz w:val="30"/>
          <w:szCs w:val="30"/>
          <w:cs/>
        </w:rPr>
        <w:t xml:space="preserve">กลับรายการ </w:t>
      </w:r>
      <w:r w:rsidRPr="00B6018B">
        <w:rPr>
          <w:rFonts w:ascii="Angsana New" w:hAnsi="Angsana New"/>
          <w:b/>
          <w:sz w:val="30"/>
          <w:szCs w:val="30"/>
          <w:cs/>
        </w:rPr>
        <w:t>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</w:t>
      </w:r>
      <w:r>
        <w:rPr>
          <w:rFonts w:ascii="Angsana New" w:hAnsi="Angsana New"/>
          <w:b/>
          <w:sz w:val="30"/>
          <w:szCs w:val="30"/>
          <w:cs/>
        </w:rPr>
        <w:t xml:space="preserve">ค่าที่เคยรับรู้ในกำไรหรือขาดทุน </w:t>
      </w:r>
      <w:r w:rsidRPr="00B6018B">
        <w:rPr>
          <w:rFonts w:ascii="Angsana New" w:hAnsi="Angsana New"/>
          <w:b/>
          <w:sz w:val="30"/>
          <w:szCs w:val="30"/>
          <w:cs/>
        </w:rPr>
        <w:t>สำหรับสินทรัพย์ทางการเงินที่บันทึกโดยวิธีราคาทุนตัดจำหน่าย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B6018B">
        <w:rPr>
          <w:rFonts w:ascii="Angsana New" w:hAnsi="Angsana New"/>
          <w:b/>
          <w:sz w:val="30"/>
          <w:szCs w:val="30"/>
          <w:cs/>
        </w:rPr>
        <w:t xml:space="preserve">การกลับรายการจะถูกบันทึกในกำไรหรือขาดทุน  </w:t>
      </w:r>
    </w:p>
    <w:p w:rsidR="009E497A" w:rsidRDefault="009E497A" w:rsidP="00B60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A50B0A" w:rsidRPr="00B6018B" w:rsidRDefault="00A50B0A" w:rsidP="00B60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B6018B" w:rsidRDefault="00B6018B" w:rsidP="00B60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B6018B">
        <w:rPr>
          <w:rFonts w:ascii="Angsana New" w:hAnsi="Angsana New"/>
          <w:b/>
          <w:sz w:val="30"/>
          <w:szCs w:val="30"/>
          <w:cs/>
        </w:rPr>
        <w:lastRenderedPageBreak/>
        <w:t>ขาดทุนจากการด้อยค่าของสินทรัพย์ที่ไม่ใช่สินทรัพย์ทางการเงินอื่นๆ</w:t>
      </w:r>
      <w:r w:rsidR="003B4B0C">
        <w:rPr>
          <w:rFonts w:ascii="Angsana New" w:hAnsi="Angsana New"/>
          <w:b/>
          <w:sz w:val="30"/>
          <w:szCs w:val="30"/>
        </w:rPr>
        <w:t xml:space="preserve"> </w:t>
      </w:r>
      <w:r w:rsidRPr="00B6018B">
        <w:rPr>
          <w:rFonts w:ascii="Angsana New" w:hAnsi="Angsana New"/>
          <w:b/>
          <w:sz w:val="30"/>
          <w:szCs w:val="30"/>
          <w:cs/>
        </w:rPr>
        <w:t>ที่เคยรับรู้ในงวดก่อนจะถูกประเมิน</w:t>
      </w:r>
      <w:r>
        <w:rPr>
          <w:rFonts w:ascii="Angsana New" w:hAnsi="Angsana New" w:hint="cs"/>
          <w:b/>
          <w:sz w:val="30"/>
          <w:szCs w:val="30"/>
          <w:cs/>
        </w:rPr>
        <w:t xml:space="preserve">           </w:t>
      </w:r>
      <w:r w:rsidRPr="00B6018B">
        <w:rPr>
          <w:rFonts w:ascii="Angsana New" w:hAnsi="Angsana New"/>
          <w:b/>
          <w:sz w:val="30"/>
          <w:szCs w:val="30"/>
          <w:cs/>
        </w:rPr>
        <w:t xml:space="preserve"> </w:t>
      </w:r>
      <w:r w:rsidR="003B4B0C">
        <w:rPr>
          <w:rFonts w:ascii="Angsana New" w:hAnsi="Angsana New"/>
          <w:b/>
          <w:sz w:val="30"/>
          <w:szCs w:val="30"/>
        </w:rPr>
        <w:t xml:space="preserve">  </w:t>
      </w:r>
      <w:r w:rsidRPr="00B6018B">
        <w:rPr>
          <w:rFonts w:ascii="Angsana New" w:hAnsi="Angsana New"/>
          <w:b/>
          <w:sz w:val="30"/>
          <w:szCs w:val="30"/>
          <w:cs/>
        </w:rPr>
        <w:t>ณ ทุกวันที่ที่ออกรายงานว่ามีข้</w:t>
      </w:r>
      <w:r>
        <w:rPr>
          <w:rFonts w:ascii="Angsana New" w:hAnsi="Angsana New"/>
          <w:b/>
          <w:sz w:val="30"/>
          <w:szCs w:val="30"/>
          <w:cs/>
        </w:rPr>
        <w:t xml:space="preserve">อบ่งชี้เรื่องการด้อยค่าหรือไม่ </w:t>
      </w:r>
      <w:r w:rsidRPr="00B6018B">
        <w:rPr>
          <w:rFonts w:ascii="Angsana New" w:hAnsi="Angsana New"/>
          <w:b/>
          <w:sz w:val="30"/>
          <w:szCs w:val="30"/>
          <w:cs/>
        </w:rPr>
        <w:t>ขาดทุนจากการด้อยค่าจะถูกกลับรายการ หากมีการเปลี่ยนแปลงประมาณการที่ใช้ในการค</w:t>
      </w:r>
      <w:r>
        <w:rPr>
          <w:rFonts w:ascii="Angsana New" w:hAnsi="Angsana New"/>
          <w:b/>
          <w:sz w:val="30"/>
          <w:szCs w:val="30"/>
          <w:cs/>
        </w:rPr>
        <w:t xml:space="preserve">ำนวณมูลค่าที่คาดว่าจะได้รับคืน </w:t>
      </w:r>
      <w:r w:rsidRPr="00B6018B">
        <w:rPr>
          <w:rFonts w:ascii="Angsana New" w:hAnsi="Angsana New"/>
          <w:b/>
          <w:sz w:val="30"/>
          <w:szCs w:val="30"/>
          <w:cs/>
        </w:rPr>
        <w:t xml:space="preserve"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 </w:t>
      </w:r>
    </w:p>
    <w:p w:rsidR="00B31EA3" w:rsidRDefault="00B31EA3" w:rsidP="00B60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98457D" w:rsidRPr="0098457D" w:rsidRDefault="0098457D" w:rsidP="0046382B">
      <w:pPr>
        <w:pStyle w:val="Heading8"/>
        <w:numPr>
          <w:ilvl w:val="1"/>
          <w:numId w:val="19"/>
        </w:numPr>
        <w:tabs>
          <w:tab w:val="clear" w:pos="518"/>
          <w:tab w:val="num" w:pos="576"/>
        </w:tabs>
        <w:ind w:left="630" w:right="63" w:hanging="63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98457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หนี้สินที่มีภาระดอกเบี้ย</w:t>
      </w:r>
    </w:p>
    <w:p w:rsidR="0098457D" w:rsidRDefault="0098457D" w:rsidP="00B60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98457D" w:rsidRDefault="0098457D" w:rsidP="00B60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98457D">
        <w:rPr>
          <w:rFonts w:ascii="Angsana New" w:hAnsi="Angsana New"/>
          <w:b/>
          <w:sz w:val="30"/>
          <w:szCs w:val="30"/>
          <w:cs/>
        </w:rPr>
        <w:t>หนี้สินที่มีภาระดอกเบี้ยบันทึกเริ่มแรกในมูลค่ายุติธรรมหักค่าใช้จ่ายที่เกี่ยวกับการเกิดหนี้สิน  ภายหลังจากการบันทึกหนี้สินที่มีภาระดอกเบี้ยจะบันทึกต่อมาโดยวิธีราคาทุนตัดจำหน่าย  ผลต่างระหว่างยอดหนี้เริ่มแรกและ</w:t>
      </w:r>
      <w:r>
        <w:rPr>
          <w:rFonts w:ascii="Angsana New" w:hAnsi="Angsana New" w:hint="cs"/>
          <w:b/>
          <w:sz w:val="30"/>
          <w:szCs w:val="30"/>
          <w:cs/>
        </w:rPr>
        <w:t xml:space="preserve">      </w:t>
      </w:r>
      <w:r w:rsidRPr="0098457D">
        <w:rPr>
          <w:rFonts w:ascii="Angsana New" w:hAnsi="Angsana New"/>
          <w:b/>
          <w:sz w:val="30"/>
          <w:szCs w:val="30"/>
          <w:cs/>
        </w:rPr>
        <w:t>ยอดหนี้เมื่อครบกำหนดไถ่ถอนจะบันทึกในกำไรหรือขาดทุนตลอดอายุการกู้ยืมโดยใช้วิธีอัตราดอกเบี้ยที่แท้จริง</w:t>
      </w:r>
    </w:p>
    <w:p w:rsidR="0098457D" w:rsidRDefault="0098457D" w:rsidP="00B60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2A5413" w:rsidRPr="0098457D" w:rsidRDefault="0098457D" w:rsidP="0046382B">
      <w:pPr>
        <w:pStyle w:val="Heading8"/>
        <w:numPr>
          <w:ilvl w:val="1"/>
          <w:numId w:val="19"/>
        </w:numPr>
        <w:tabs>
          <w:tab w:val="clear" w:pos="518"/>
          <w:tab w:val="num" w:pos="576"/>
        </w:tabs>
        <w:ind w:left="630" w:right="63" w:hanging="63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98457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เจ้าหนี้การค้าและเจ้าหนี้อื่น</w:t>
      </w:r>
    </w:p>
    <w:p w:rsidR="002A5413" w:rsidRDefault="002A5413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2A5413" w:rsidRDefault="005F2E5B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5F2E5B">
        <w:rPr>
          <w:rFonts w:ascii="Angsana New" w:hAnsi="Angsana New"/>
          <w:b/>
          <w:sz w:val="30"/>
          <w:szCs w:val="30"/>
          <w:cs/>
        </w:rPr>
        <w:t>เจ้าหนี้การค้าและเจ้าหนี้อื่นแสดงในราคาทุน</w:t>
      </w:r>
    </w:p>
    <w:p w:rsidR="005F2E5B" w:rsidRDefault="005F2E5B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5F2E5B" w:rsidRPr="005F2E5B" w:rsidRDefault="005F2E5B" w:rsidP="0046382B">
      <w:pPr>
        <w:pStyle w:val="Heading8"/>
        <w:numPr>
          <w:ilvl w:val="1"/>
          <w:numId w:val="19"/>
        </w:numPr>
        <w:tabs>
          <w:tab w:val="clear" w:pos="518"/>
          <w:tab w:val="num" w:pos="576"/>
        </w:tabs>
        <w:ind w:left="630" w:right="63" w:hanging="63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F2E5B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ผลประโยชน์ของพนักงาน</w:t>
      </w:r>
    </w:p>
    <w:p w:rsidR="005F2E5B" w:rsidRDefault="005F2E5B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102991" w:rsidRPr="00102991" w:rsidRDefault="00102991" w:rsidP="001029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102991">
        <w:rPr>
          <w:rFonts w:ascii="Angsana New" w:hAnsi="Angsana New"/>
          <w:b/>
          <w:i/>
          <w:iCs/>
          <w:sz w:val="30"/>
          <w:szCs w:val="30"/>
          <w:cs/>
        </w:rPr>
        <w:t>โครงการสมทบเงิน</w:t>
      </w:r>
    </w:p>
    <w:p w:rsidR="00102991" w:rsidRPr="00102991" w:rsidRDefault="00102991" w:rsidP="001029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5F2E5B" w:rsidRDefault="00102991" w:rsidP="001029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102991">
        <w:rPr>
          <w:rFonts w:ascii="Angsana New" w:hAnsi="Angsana New"/>
          <w:b/>
          <w:sz w:val="30"/>
          <w:szCs w:val="30"/>
          <w:cs/>
        </w:rPr>
        <w:t xml:space="preserve"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 </w:t>
      </w:r>
    </w:p>
    <w:p w:rsidR="005F2E5B" w:rsidRDefault="005F2E5B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5F2E5B" w:rsidRPr="0048590F" w:rsidRDefault="0048590F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48590F">
        <w:rPr>
          <w:rFonts w:ascii="Angsana New" w:hAnsi="Angsana New"/>
          <w:b/>
          <w:i/>
          <w:iCs/>
          <w:sz w:val="30"/>
          <w:szCs w:val="30"/>
          <w:cs/>
        </w:rPr>
        <w:t>โครงการผลประโยชน์ที่กำหนดไว้</w:t>
      </w:r>
    </w:p>
    <w:p w:rsidR="005F2E5B" w:rsidRDefault="005F2E5B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48590F" w:rsidRDefault="0048590F" w:rsidP="004859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  <w:cs/>
        </w:rPr>
        <w:t>ภาระผูกพันสุทธิของ</w:t>
      </w:r>
      <w:r w:rsidRPr="0048590F">
        <w:rPr>
          <w:rFonts w:ascii="Angsana New" w:hAnsi="Angsana New"/>
          <w:b/>
          <w:sz w:val="30"/>
          <w:szCs w:val="30"/>
          <w:cs/>
        </w:rPr>
        <w:t>กลุ่มบริษัทจากโครงการผลประโยชน์ที่กำหนดไว้ถูกคำนวณแยกต่างหากเป็นรายโครงการ</w:t>
      </w:r>
      <w:r>
        <w:rPr>
          <w:rFonts w:ascii="Angsana New" w:hAnsi="Angsana New" w:hint="cs"/>
          <w:b/>
          <w:sz w:val="30"/>
          <w:szCs w:val="30"/>
          <w:cs/>
        </w:rPr>
        <w:t xml:space="preserve">  </w:t>
      </w:r>
      <w:r w:rsidRPr="0048590F">
        <w:rPr>
          <w:rFonts w:ascii="Angsana New" w:hAnsi="Angsana New"/>
          <w:b/>
          <w:sz w:val="30"/>
          <w:szCs w:val="30"/>
          <w:cs/>
        </w:rPr>
        <w:t xml:space="preserve">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 </w:t>
      </w:r>
    </w:p>
    <w:p w:rsidR="0048590F" w:rsidRPr="0048590F" w:rsidRDefault="0048590F" w:rsidP="004859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48590F" w:rsidRDefault="0048590F" w:rsidP="004859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48590F">
        <w:rPr>
          <w:rFonts w:ascii="Angsana New" w:hAnsi="Angsana New"/>
          <w:b/>
          <w:sz w:val="30"/>
          <w:szCs w:val="30"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ประจำทุกปี โดยวิธี</w:t>
      </w:r>
      <w:r>
        <w:rPr>
          <w:rFonts w:ascii="Angsana New" w:hAnsi="Angsana New"/>
          <w:b/>
          <w:sz w:val="30"/>
          <w:szCs w:val="30"/>
          <w:cs/>
        </w:rPr>
        <w:t xml:space="preserve">คิดลดแต่ละหน่วยที่ประมาณการไว้ </w:t>
      </w:r>
    </w:p>
    <w:p w:rsidR="0048590F" w:rsidRDefault="0048590F" w:rsidP="004859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48590F" w:rsidRDefault="0048590F" w:rsidP="004859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48590F">
        <w:rPr>
          <w:rFonts w:ascii="Angsana New" w:hAnsi="Angsana New"/>
          <w:b/>
          <w:sz w:val="30"/>
          <w:szCs w:val="30"/>
          <w:cs/>
        </w:rPr>
        <w:lastRenderedPageBreak/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</w:t>
      </w:r>
      <w:r>
        <w:rPr>
          <w:rFonts w:ascii="Angsana New" w:hAnsi="Angsana New"/>
          <w:b/>
          <w:sz w:val="30"/>
          <w:szCs w:val="30"/>
          <w:cs/>
        </w:rPr>
        <w:t xml:space="preserve">ในกำไรขาดทุนเบ็ดเสร็จอื่นทันที </w:t>
      </w:r>
      <w:r w:rsidRPr="0048590F">
        <w:rPr>
          <w:rFonts w:ascii="Angsana New" w:hAnsi="Angsana New"/>
          <w:b/>
          <w:sz w:val="30"/>
          <w:szCs w:val="30"/>
          <w:cs/>
        </w:rPr>
        <w:t xml:space="preserve"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>
        <w:rPr>
          <w:rFonts w:ascii="Angsana New" w:hAnsi="Angsana New" w:hint="cs"/>
          <w:b/>
          <w:sz w:val="30"/>
          <w:szCs w:val="30"/>
          <w:cs/>
        </w:rPr>
        <w:t xml:space="preserve">            </w:t>
      </w:r>
      <w:r w:rsidRPr="0048590F">
        <w:rPr>
          <w:rFonts w:ascii="Angsana New" w:hAnsi="Angsana New"/>
          <w:b/>
          <w:sz w:val="30"/>
          <w:szCs w:val="30"/>
          <w:cs/>
        </w:rPr>
        <w:t xml:space="preserve">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 </w:t>
      </w:r>
    </w:p>
    <w:p w:rsidR="00A50B0A" w:rsidRDefault="00A50B0A" w:rsidP="004859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48590F" w:rsidRDefault="0048590F" w:rsidP="004859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48590F">
        <w:rPr>
          <w:rFonts w:ascii="Angsana New" w:hAnsi="Angsana New"/>
          <w:b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</w:t>
      </w:r>
      <w:r>
        <w:rPr>
          <w:rFonts w:ascii="Angsana New" w:hAnsi="Angsana New" w:hint="cs"/>
          <w:b/>
          <w:sz w:val="30"/>
          <w:szCs w:val="30"/>
          <w:cs/>
        </w:rPr>
        <w:t xml:space="preserve">         </w:t>
      </w:r>
      <w:r w:rsidRPr="0048590F">
        <w:rPr>
          <w:rFonts w:ascii="Angsana New" w:hAnsi="Angsana New"/>
          <w:b/>
          <w:sz w:val="30"/>
          <w:szCs w:val="30"/>
          <w:cs/>
        </w:rPr>
        <w:t>ที่เก</w:t>
      </w:r>
      <w:r w:rsidR="0091724A">
        <w:rPr>
          <w:rFonts w:ascii="Angsana New" w:hAnsi="Angsana New"/>
          <w:b/>
          <w:sz w:val="30"/>
          <w:szCs w:val="30"/>
          <w:cs/>
        </w:rPr>
        <w:t>ี่ยวข้องกับการบริการในอดีต หรือ</w:t>
      </w:r>
      <w:r w:rsidRPr="0048590F">
        <w:rPr>
          <w:rFonts w:ascii="Angsana New" w:hAnsi="Angsana New"/>
          <w:b/>
          <w:sz w:val="30"/>
          <w:szCs w:val="30"/>
          <w:cs/>
        </w:rPr>
        <w:t>กำไรหรือขาดทุนจากการลดขนาดโครงการต</w:t>
      </w:r>
      <w:r>
        <w:rPr>
          <w:rFonts w:ascii="Angsana New" w:hAnsi="Angsana New"/>
          <w:b/>
          <w:sz w:val="30"/>
          <w:szCs w:val="30"/>
          <w:cs/>
        </w:rPr>
        <w:t xml:space="preserve">้องรับรู้ในกำไรหรือขาดทุนทันที </w:t>
      </w:r>
      <w:r w:rsidRPr="0048590F">
        <w:rPr>
          <w:rFonts w:ascii="Angsana New" w:hAnsi="Angsana New"/>
          <w:b/>
          <w:sz w:val="30"/>
          <w:szCs w:val="30"/>
          <w:cs/>
        </w:rPr>
        <w:t>กลุ่มบริษัทรับรู้กำไรและขาดทุนจากการจ่ายชำระผลประโยชน์พนักงานเมื่อเกิดขึ้น</w:t>
      </w:r>
    </w:p>
    <w:p w:rsidR="0048590F" w:rsidRDefault="0048590F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48590F" w:rsidRPr="0048590F" w:rsidRDefault="0048590F" w:rsidP="004859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48590F">
        <w:rPr>
          <w:rFonts w:ascii="Angsana New" w:hAnsi="Angsana New"/>
          <w:b/>
          <w:i/>
          <w:iCs/>
          <w:sz w:val="30"/>
          <w:szCs w:val="30"/>
          <w:cs/>
        </w:rPr>
        <w:t xml:space="preserve">ผลประโยชน์ระยะยาวอื่น </w:t>
      </w:r>
    </w:p>
    <w:p w:rsidR="0048590F" w:rsidRPr="0048590F" w:rsidRDefault="0048590F" w:rsidP="004859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48590F" w:rsidRDefault="0048590F" w:rsidP="004859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  <w:cs/>
        </w:rPr>
        <w:t>ภาระผูกพันสุทธิของ</w:t>
      </w:r>
      <w:r w:rsidRPr="0048590F">
        <w:rPr>
          <w:rFonts w:ascii="Angsana New" w:hAnsi="Angsana New"/>
          <w:b/>
          <w:sz w:val="30"/>
          <w:szCs w:val="30"/>
          <w:cs/>
        </w:rPr>
        <w:t>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:rsidR="009E497A" w:rsidRDefault="009E497A" w:rsidP="004859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C81BCA" w:rsidRPr="00C81BCA" w:rsidRDefault="00C81BCA" w:rsidP="00C81B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C81BCA">
        <w:rPr>
          <w:rFonts w:ascii="Angsana New" w:hAnsi="Angsana New"/>
          <w:b/>
          <w:i/>
          <w:iCs/>
          <w:sz w:val="30"/>
          <w:szCs w:val="30"/>
          <w:cs/>
        </w:rPr>
        <w:t xml:space="preserve">ผลประโยชน์เมื่อเลิกจ้าง </w:t>
      </w:r>
    </w:p>
    <w:p w:rsidR="00C81BCA" w:rsidRPr="009E497A" w:rsidRDefault="00C81BCA" w:rsidP="00C81B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30"/>
          <w:szCs w:val="30"/>
        </w:rPr>
      </w:pPr>
    </w:p>
    <w:p w:rsidR="00C81BCA" w:rsidRPr="00C81BCA" w:rsidRDefault="00C81BCA" w:rsidP="00C81B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C81BCA">
        <w:rPr>
          <w:rFonts w:ascii="Angsana New" w:hAnsi="Angsana New"/>
          <w:b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</w:t>
      </w:r>
      <w:r>
        <w:rPr>
          <w:rFonts w:ascii="Angsana New" w:hAnsi="Angsana New"/>
          <w:b/>
          <w:sz w:val="30"/>
          <w:szCs w:val="30"/>
          <w:cs/>
        </w:rPr>
        <w:t>หนึ่งต่อไปนี้เกิดขึ้นก่อน เมื่อกลุ่มบริษัท</w:t>
      </w:r>
      <w:r w:rsidRPr="00C81BCA">
        <w:rPr>
          <w:rFonts w:ascii="Angsana New" w:hAnsi="Angsana New"/>
          <w:b/>
          <w:sz w:val="30"/>
          <w:szCs w:val="30"/>
          <w:cs/>
        </w:rPr>
        <w:t>ไม่สามารถยกเลิกข้อเสนอการให้ผลประโยช</w:t>
      </w:r>
      <w:r>
        <w:rPr>
          <w:rFonts w:ascii="Angsana New" w:hAnsi="Angsana New"/>
          <w:b/>
          <w:sz w:val="30"/>
          <w:szCs w:val="30"/>
          <w:cs/>
        </w:rPr>
        <w:t>น์ดังกล่าวได้อีกต่อไป หรือเมื่อกลุ่มบริษัท</w:t>
      </w:r>
      <w:r w:rsidRPr="00C81BCA">
        <w:rPr>
          <w:rFonts w:ascii="Angsana New" w:hAnsi="Angsana New"/>
          <w:b/>
          <w:sz w:val="30"/>
          <w:szCs w:val="30"/>
          <w:cs/>
        </w:rPr>
        <w:t xml:space="preserve">รับรู้ต้นทุนสำหรับการปรับโครงสร้าง </w:t>
      </w:r>
      <w:r>
        <w:rPr>
          <w:rFonts w:ascii="Angsana New" w:hAnsi="Angsana New"/>
          <w:b/>
          <w:sz w:val="30"/>
          <w:szCs w:val="30"/>
        </w:rPr>
        <w:t xml:space="preserve">          </w:t>
      </w:r>
      <w:r w:rsidRPr="00C81BCA">
        <w:rPr>
          <w:rFonts w:ascii="Angsana New" w:hAnsi="Angsana New"/>
          <w:b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C81BCA">
        <w:rPr>
          <w:rFonts w:ascii="Angsana New" w:hAnsi="Angsana New"/>
          <w:bCs/>
          <w:sz w:val="30"/>
          <w:szCs w:val="30"/>
        </w:rPr>
        <w:t>12</w:t>
      </w:r>
      <w:r w:rsidRPr="00C81BCA">
        <w:rPr>
          <w:rFonts w:ascii="Angsana New" w:hAnsi="Angsana New"/>
          <w:b/>
          <w:sz w:val="30"/>
          <w:szCs w:val="30"/>
        </w:rPr>
        <w:t xml:space="preserve"> </w:t>
      </w:r>
      <w:r w:rsidRPr="00C81BCA">
        <w:rPr>
          <w:rFonts w:ascii="Angsana New" w:hAnsi="Angsana New"/>
          <w:b/>
          <w:sz w:val="30"/>
          <w:szCs w:val="30"/>
          <w:cs/>
        </w:rPr>
        <w:t>เดือน</w:t>
      </w:r>
      <w:r w:rsidR="002C01AC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C81BCA">
        <w:rPr>
          <w:rFonts w:ascii="Angsana New" w:hAnsi="Angsana New"/>
          <w:b/>
          <w:sz w:val="30"/>
          <w:szCs w:val="30"/>
          <w:cs/>
        </w:rPr>
        <w:t>นับจากวันสิ้นรอบระยะเวลารายงาน ผลประโยชน์เมื่อเลิกจ้างจะถูกคิดลดกระแสเงินสด</w:t>
      </w:r>
    </w:p>
    <w:p w:rsidR="00C81BCA" w:rsidRPr="009E497A" w:rsidRDefault="00C81BCA" w:rsidP="004859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30"/>
          <w:szCs w:val="30"/>
        </w:rPr>
      </w:pPr>
    </w:p>
    <w:p w:rsidR="0048590F" w:rsidRPr="0048590F" w:rsidRDefault="0048590F" w:rsidP="004859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48590F">
        <w:rPr>
          <w:rFonts w:ascii="Angsana New" w:hAnsi="Angsana New"/>
          <w:b/>
          <w:i/>
          <w:iCs/>
          <w:sz w:val="30"/>
          <w:szCs w:val="30"/>
          <w:cs/>
        </w:rPr>
        <w:t>ผลประโยชน์ระยะสั้นของพนักงาน</w:t>
      </w:r>
    </w:p>
    <w:p w:rsidR="0048590F" w:rsidRPr="009E497A" w:rsidRDefault="0048590F" w:rsidP="004859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48590F" w:rsidRDefault="0048590F" w:rsidP="004859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48590F">
        <w:rPr>
          <w:rFonts w:ascii="Angsana New" w:hAnsi="Angsana New"/>
          <w:b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</w:t>
      </w:r>
      <w:r>
        <w:rPr>
          <w:rFonts w:ascii="Angsana New" w:hAnsi="Angsana New"/>
          <w:b/>
          <w:sz w:val="30"/>
          <w:szCs w:val="30"/>
          <w:cs/>
        </w:rPr>
        <w:t>วยมูลค่าที่คาดว่าจะจ่ายชำระ หาก</w:t>
      </w:r>
      <w:r w:rsidRPr="0048590F">
        <w:rPr>
          <w:rFonts w:ascii="Angsana New" w:hAnsi="Angsana New"/>
          <w:b/>
          <w:sz w:val="30"/>
          <w:szCs w:val="30"/>
          <w:cs/>
        </w:rPr>
        <w:t>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:rsidR="009E497A" w:rsidRDefault="009E497A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4"/>
          <w:szCs w:val="24"/>
        </w:rPr>
      </w:pPr>
    </w:p>
    <w:p w:rsidR="00A50B0A" w:rsidRPr="00C81BCA" w:rsidRDefault="00A50B0A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4"/>
          <w:szCs w:val="24"/>
        </w:rPr>
      </w:pPr>
    </w:p>
    <w:p w:rsidR="0048590F" w:rsidRDefault="009D29AF" w:rsidP="0046382B">
      <w:pPr>
        <w:pStyle w:val="Heading8"/>
        <w:numPr>
          <w:ilvl w:val="1"/>
          <w:numId w:val="19"/>
        </w:numPr>
        <w:tabs>
          <w:tab w:val="clear" w:pos="518"/>
          <w:tab w:val="num" w:pos="576"/>
        </w:tabs>
        <w:ind w:left="630" w:right="63" w:hanging="63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9D29A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ประมาณการหนี้สิน</w:t>
      </w:r>
    </w:p>
    <w:p w:rsidR="009D29AF" w:rsidRPr="00312007" w:rsidRDefault="009D29AF" w:rsidP="009D29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48590F" w:rsidRDefault="001E0140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1E0140">
        <w:rPr>
          <w:rFonts w:ascii="Angsana New" w:hAnsi="Angsana New"/>
          <w:b/>
          <w:sz w:val="30"/>
          <w:szCs w:val="30"/>
          <w:cs/>
        </w:rPr>
        <w:t>ประ</w:t>
      </w:r>
      <w:r w:rsidR="00E6353A">
        <w:rPr>
          <w:rFonts w:ascii="Angsana New" w:hAnsi="Angsana New"/>
          <w:b/>
          <w:sz w:val="30"/>
          <w:szCs w:val="30"/>
          <w:cs/>
        </w:rPr>
        <w:t>มาณการหนี้สินจะรับรู้ก็ต่อเมื่อ</w:t>
      </w:r>
      <w:r w:rsidRPr="001E0140">
        <w:rPr>
          <w:rFonts w:ascii="Angsana New" w:hAnsi="Angsana New"/>
          <w:b/>
          <w:sz w:val="30"/>
          <w:szCs w:val="30"/>
          <w:cs/>
        </w:rPr>
        <w:t>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</w:t>
      </w:r>
      <w:r>
        <w:rPr>
          <w:rFonts w:ascii="Angsana New" w:hAnsi="Angsana New"/>
          <w:b/>
          <w:sz w:val="30"/>
          <w:szCs w:val="30"/>
          <w:cs/>
        </w:rPr>
        <w:t xml:space="preserve">ยไปเพื่อชำระภาระผูกพันดังกล่าว </w:t>
      </w:r>
      <w:r w:rsidRPr="001E0140">
        <w:rPr>
          <w:rFonts w:ascii="Angsana New" w:hAnsi="Angsana New"/>
          <w:b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</w:t>
      </w:r>
      <w:r>
        <w:rPr>
          <w:rFonts w:ascii="Angsana New" w:hAnsi="Angsana New"/>
          <w:b/>
          <w:sz w:val="30"/>
          <w:szCs w:val="30"/>
          <w:cs/>
        </w:rPr>
        <w:t xml:space="preserve">น </w:t>
      </w:r>
      <w:r w:rsidRPr="001E0140">
        <w:rPr>
          <w:rFonts w:ascii="Angsana New" w:hAnsi="Angsana New"/>
          <w:b/>
          <w:sz w:val="30"/>
          <w:szCs w:val="30"/>
          <w:cs/>
        </w:rPr>
        <w:t>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:rsidR="0048590F" w:rsidRPr="00312007" w:rsidRDefault="0048590F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48590F" w:rsidRPr="001E0140" w:rsidRDefault="001E0140" w:rsidP="0046382B">
      <w:pPr>
        <w:pStyle w:val="Heading8"/>
        <w:numPr>
          <w:ilvl w:val="1"/>
          <w:numId w:val="19"/>
        </w:numPr>
        <w:tabs>
          <w:tab w:val="clear" w:pos="518"/>
          <w:tab w:val="num" w:pos="576"/>
        </w:tabs>
        <w:ind w:left="630" w:right="63" w:hanging="630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1E014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รายได้</w:t>
      </w:r>
    </w:p>
    <w:p w:rsidR="0048590F" w:rsidRPr="00312007" w:rsidRDefault="0048590F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013352" w:rsidRDefault="00013352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013352">
        <w:rPr>
          <w:rFonts w:ascii="Angsana New" w:hAnsi="Angsana New"/>
          <w:b/>
          <w:sz w:val="30"/>
          <w:szCs w:val="30"/>
          <w:cs/>
        </w:rPr>
        <w:t>รายได้ที่รับรู้ไม่รวมภาษีมูลค่าเพิ่ม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013352">
        <w:rPr>
          <w:rFonts w:ascii="Angsana New" w:hAnsi="Angsana New"/>
          <w:b/>
          <w:sz w:val="30"/>
          <w:szCs w:val="30"/>
          <w:cs/>
        </w:rPr>
        <w:t>และแสดงสุทธิจากส่วนลดการค้า และส่วนลดตามปริมาณ</w:t>
      </w:r>
    </w:p>
    <w:p w:rsidR="00013352" w:rsidRPr="00312007" w:rsidRDefault="00013352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013352" w:rsidRDefault="00730206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730206">
        <w:rPr>
          <w:rFonts w:ascii="Angsana New" w:hAnsi="Angsana New"/>
          <w:b/>
          <w:i/>
          <w:iCs/>
          <w:sz w:val="30"/>
          <w:szCs w:val="30"/>
          <w:cs/>
        </w:rPr>
        <w:t>การขายสินค้า</w:t>
      </w:r>
    </w:p>
    <w:p w:rsidR="00730206" w:rsidRPr="00312007" w:rsidRDefault="00730206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730206" w:rsidRPr="00730206" w:rsidRDefault="00CD71AC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CD71AC">
        <w:rPr>
          <w:rFonts w:ascii="Angsana New" w:hAnsi="Angsana New"/>
          <w:b/>
          <w:sz w:val="30"/>
          <w:szCs w:val="30"/>
          <w:cs/>
        </w:rPr>
        <w:t>รายได้รับรู้ในกำไรหรือขาดทุนเมื่อได้โอนความเสี่ยงและผลตอบแทนของความเป็นเจ้าของสินค้าที่มีนัยสำคัญ</w:t>
      </w:r>
      <w:r>
        <w:rPr>
          <w:rFonts w:ascii="Angsana New" w:hAnsi="Angsana New" w:hint="cs"/>
          <w:b/>
          <w:sz w:val="30"/>
          <w:szCs w:val="30"/>
          <w:cs/>
        </w:rPr>
        <w:t xml:space="preserve">     </w:t>
      </w:r>
      <w:r w:rsidRPr="00CD71AC">
        <w:rPr>
          <w:rFonts w:ascii="Angsana New" w:hAnsi="Angsana New"/>
          <w:b/>
          <w:sz w:val="30"/>
          <w:szCs w:val="30"/>
          <w:cs/>
        </w:rPr>
        <w:t>ไปให้กับผู้ซื้อแล้ว  และจะไม่รับรู้รายได้ถ้าฝ่ายบริหารยังมีการควบคุมหรือบริหารสินค้าที่ขายไปแล้วนั้นหรือ</w:t>
      </w:r>
      <w:r>
        <w:rPr>
          <w:rFonts w:ascii="Angsana New" w:hAnsi="Angsana New" w:hint="cs"/>
          <w:b/>
          <w:sz w:val="30"/>
          <w:szCs w:val="30"/>
          <w:cs/>
        </w:rPr>
        <w:t xml:space="preserve">           </w:t>
      </w:r>
      <w:r w:rsidRPr="00CD71AC">
        <w:rPr>
          <w:rFonts w:ascii="Angsana New" w:hAnsi="Angsana New"/>
          <w:b/>
          <w:sz w:val="30"/>
          <w:szCs w:val="30"/>
          <w:cs/>
        </w:rPr>
        <w:t>มีความไม่แน่นอนที่มีนัยสำคัญในการได้รับประโยชน์เชิงเศรษฐกิจจากการขายสินค้าหรือให้บริการนั้น ไม่อาจ</w:t>
      </w:r>
      <w:r>
        <w:rPr>
          <w:rFonts w:ascii="Angsana New" w:hAnsi="Angsana New" w:hint="cs"/>
          <w:b/>
          <w:sz w:val="30"/>
          <w:szCs w:val="30"/>
          <w:cs/>
        </w:rPr>
        <w:t xml:space="preserve">      </w:t>
      </w:r>
      <w:r w:rsidRPr="00CD71AC">
        <w:rPr>
          <w:rFonts w:ascii="Angsana New" w:hAnsi="Angsana New"/>
          <w:b/>
          <w:sz w:val="30"/>
          <w:szCs w:val="30"/>
          <w:cs/>
        </w:rPr>
        <w:t>วัดมูลค่าของจำนวนรายได้และต้นทุนที่เกิดขึ้นได้อย่างน่าเชื่อถือ หรือมีความเป็นไปได้ค่อนข้างแน่นอนที่จะต้อง</w:t>
      </w:r>
      <w:r>
        <w:rPr>
          <w:rFonts w:ascii="Angsana New" w:hAnsi="Angsana New" w:hint="cs"/>
          <w:b/>
          <w:sz w:val="30"/>
          <w:szCs w:val="30"/>
          <w:cs/>
        </w:rPr>
        <w:t xml:space="preserve">   </w:t>
      </w:r>
      <w:r w:rsidRPr="00CD71AC">
        <w:rPr>
          <w:rFonts w:ascii="Angsana New" w:hAnsi="Angsana New"/>
          <w:b/>
          <w:sz w:val="30"/>
          <w:szCs w:val="30"/>
          <w:cs/>
        </w:rPr>
        <w:t>รับคืนสินค้า</w:t>
      </w:r>
    </w:p>
    <w:p w:rsidR="00013352" w:rsidRDefault="00013352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B61BA4" w:rsidRPr="00B61BA4" w:rsidRDefault="00B61BA4" w:rsidP="00B61B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B61BA4">
        <w:rPr>
          <w:rFonts w:ascii="Angsana New" w:hAnsi="Angsana New"/>
          <w:b/>
          <w:i/>
          <w:iCs/>
          <w:sz w:val="30"/>
          <w:szCs w:val="30"/>
          <w:cs/>
        </w:rPr>
        <w:t>การให้บริการ</w:t>
      </w:r>
    </w:p>
    <w:p w:rsidR="00B61BA4" w:rsidRPr="00B61BA4" w:rsidRDefault="00B61BA4" w:rsidP="00B61B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B61BA4" w:rsidRDefault="00B61BA4" w:rsidP="00B61B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B61BA4">
        <w:rPr>
          <w:rFonts w:ascii="Angsana New" w:hAnsi="Angsana New"/>
          <w:b/>
          <w:sz w:val="30"/>
          <w:szCs w:val="30"/>
          <w:cs/>
        </w:rPr>
        <w:t>กลุ่มบริษัทรับรู้รายได้จากการให้บริการ</w:t>
      </w:r>
      <w:r>
        <w:rPr>
          <w:rFonts w:ascii="Angsana New" w:hAnsi="Angsana New" w:hint="cs"/>
          <w:b/>
          <w:sz w:val="30"/>
          <w:szCs w:val="30"/>
          <w:cs/>
        </w:rPr>
        <w:t>เมื่อมีการให้บริการ</w:t>
      </w:r>
    </w:p>
    <w:p w:rsidR="00857B4B" w:rsidRDefault="00857B4B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857B4B" w:rsidRPr="00857B4B" w:rsidRDefault="00857B4B" w:rsidP="00857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857B4B">
        <w:rPr>
          <w:rFonts w:ascii="Angsana New" w:hAnsi="Angsana New"/>
          <w:b/>
          <w:i/>
          <w:iCs/>
          <w:sz w:val="30"/>
          <w:szCs w:val="30"/>
          <w:cs/>
        </w:rPr>
        <w:t>รายได้จากรายการโทรทัศน์</w:t>
      </w:r>
    </w:p>
    <w:p w:rsidR="00857B4B" w:rsidRPr="00857B4B" w:rsidRDefault="00857B4B" w:rsidP="00857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857B4B" w:rsidRDefault="00857B4B" w:rsidP="00857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857B4B">
        <w:rPr>
          <w:rFonts w:ascii="Angsana New" w:hAnsi="Angsana New"/>
          <w:b/>
          <w:sz w:val="30"/>
          <w:szCs w:val="30"/>
          <w:cs/>
        </w:rPr>
        <w:t>รายได้จากรายการโทรทัศน์เกิดจากรายได้จากการบริการโฆษณาและค่าเช่าเวลาออกอากาศ ซึ่งรับรู้เมื่อให้บริการออกอากาศทางโทรทัศน์แล้ว และรายได้จากการรับจ้างผลิตรายการโทรทัศน์รับรู้เมื่อผลิตเสร็จ และส่งมอบให้ลูกค้า</w:t>
      </w:r>
    </w:p>
    <w:p w:rsidR="00857B4B" w:rsidRDefault="00857B4B" w:rsidP="00857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857B4B" w:rsidRDefault="00857B4B" w:rsidP="00857B4B">
      <w:pPr>
        <w:keepNext/>
        <w:tabs>
          <w:tab w:val="left" w:pos="540"/>
        </w:tabs>
        <w:ind w:left="540"/>
        <w:jc w:val="both"/>
        <w:outlineLvl w:val="7"/>
        <w:rPr>
          <w:rFonts w:ascii="Angsana New" w:eastAsia="EucrosiaUPCBold" w:hAnsi="Angsana New"/>
          <w:i/>
          <w:iCs/>
          <w:sz w:val="30"/>
          <w:szCs w:val="30"/>
        </w:rPr>
      </w:pPr>
      <w:r w:rsidRPr="001C4A0B">
        <w:rPr>
          <w:rFonts w:ascii="Angsana New" w:eastAsia="EucrosiaUPCBold" w:hAnsi="Angsana New" w:hint="cs"/>
          <w:i/>
          <w:iCs/>
          <w:sz w:val="30"/>
          <w:szCs w:val="30"/>
          <w:cs/>
        </w:rPr>
        <w:lastRenderedPageBreak/>
        <w:t>รายได้จากการแลกเปลี่ยนสินค้า</w:t>
      </w:r>
      <w:r>
        <w:rPr>
          <w:rFonts w:ascii="Angsana New" w:eastAsia="EucrosiaUPCBold" w:hAnsi="Angsana New" w:hint="cs"/>
          <w:i/>
          <w:iCs/>
          <w:sz w:val="30"/>
          <w:szCs w:val="30"/>
          <w:cs/>
        </w:rPr>
        <w:t>และบริการ</w:t>
      </w:r>
    </w:p>
    <w:p w:rsidR="00857B4B" w:rsidRPr="00F74476" w:rsidRDefault="00857B4B" w:rsidP="00857B4B">
      <w:pPr>
        <w:keepNext/>
        <w:tabs>
          <w:tab w:val="left" w:pos="540"/>
        </w:tabs>
        <w:ind w:left="540"/>
        <w:jc w:val="both"/>
        <w:outlineLvl w:val="7"/>
        <w:rPr>
          <w:rFonts w:ascii="Angsana New" w:eastAsia="EucrosiaUPCBold" w:hAnsi="Angsana New"/>
          <w:sz w:val="22"/>
          <w:szCs w:val="22"/>
        </w:rPr>
      </w:pPr>
    </w:p>
    <w:p w:rsidR="00857B4B" w:rsidRDefault="00857B4B" w:rsidP="00857B4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C4A0B">
        <w:rPr>
          <w:rFonts w:asciiTheme="majorBidi" w:hAnsiTheme="majorBidi" w:cstheme="majorBidi" w:hint="cs"/>
          <w:sz w:val="30"/>
          <w:szCs w:val="30"/>
          <w:cs/>
        </w:rPr>
        <w:t>รายได้จากการแลกเปลี่ยนสินค้าและบริการวัดมูลค่าโดยใช้มูลค่ายุติธรรม</w:t>
      </w:r>
      <w:r>
        <w:rPr>
          <w:rFonts w:asciiTheme="majorBidi" w:hAnsiTheme="majorBidi" w:cstheme="majorBidi" w:hint="cs"/>
          <w:sz w:val="30"/>
          <w:szCs w:val="30"/>
          <w:cs/>
        </w:rPr>
        <w:t>ของสิ่งตอบแทนที่ได้รับหรือค้างรับ        เว้นแต่รายการแลกเปลี่ยนเกี่ยวกับการบริการโฆษณาจะวัดมูลค่าโดยใช้มูลค่ายุติธรรมของบริการโฆษณาที่ให้ในรายการแลกเปลี่ยน</w:t>
      </w:r>
    </w:p>
    <w:p w:rsidR="00857B4B" w:rsidRPr="00F74476" w:rsidRDefault="00857B4B" w:rsidP="00857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2"/>
          <w:szCs w:val="22"/>
        </w:rPr>
      </w:pPr>
    </w:p>
    <w:p w:rsidR="00C82A1D" w:rsidRPr="00C82A1D" w:rsidRDefault="00C82A1D" w:rsidP="00C82A1D">
      <w:pPr>
        <w:keepNext/>
        <w:tabs>
          <w:tab w:val="left" w:pos="540"/>
        </w:tabs>
        <w:ind w:left="540"/>
        <w:jc w:val="both"/>
        <w:outlineLvl w:val="7"/>
        <w:rPr>
          <w:rFonts w:ascii="Angsana New" w:eastAsia="EucrosiaUPCBold" w:hAnsi="Angsana New"/>
          <w:i/>
          <w:iCs/>
          <w:sz w:val="30"/>
          <w:szCs w:val="30"/>
        </w:rPr>
      </w:pPr>
      <w:r w:rsidRPr="00C82A1D">
        <w:rPr>
          <w:rFonts w:ascii="Angsana New" w:eastAsia="EucrosiaUPCBold" w:hAnsi="Angsana New"/>
          <w:i/>
          <w:iCs/>
          <w:sz w:val="30"/>
          <w:szCs w:val="30"/>
          <w:cs/>
        </w:rPr>
        <w:t>การลงทุน</w:t>
      </w:r>
    </w:p>
    <w:p w:rsidR="00C82A1D" w:rsidRPr="00F74476" w:rsidRDefault="00C82A1D" w:rsidP="00C82A1D">
      <w:pPr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:rsidR="00C82A1D" w:rsidRDefault="00C82A1D" w:rsidP="00C82A1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82A1D">
        <w:rPr>
          <w:rFonts w:asciiTheme="majorBidi" w:hAnsiTheme="majorBidi" w:cstheme="majorBidi"/>
          <w:sz w:val="30"/>
          <w:szCs w:val="30"/>
          <w:cs/>
        </w:rPr>
        <w:t>รายได้จากการลงทุนประกอบด้วยรายได้ค่าเช่าจากอสังหาริมทรัพย์เพื่อการลงทุน เงินปันผลและดอกเบี้ยรับจากการลงทุนและเงินฝากธนาคาร</w:t>
      </w:r>
    </w:p>
    <w:p w:rsidR="00A50B0A" w:rsidRPr="00F74476" w:rsidRDefault="00A50B0A" w:rsidP="00C82A1D">
      <w:pPr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:rsidR="00B31EA3" w:rsidRPr="002E2783" w:rsidRDefault="00B31EA3" w:rsidP="00B31E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2E2783">
        <w:rPr>
          <w:rFonts w:ascii="Angsana New" w:hAnsi="Angsana New"/>
          <w:iCs/>
          <w:sz w:val="30"/>
          <w:szCs w:val="30"/>
          <w:cs/>
        </w:rPr>
        <w:t>รายได้ค่าเช่า</w:t>
      </w:r>
    </w:p>
    <w:p w:rsidR="00B31EA3" w:rsidRPr="00F74476" w:rsidRDefault="00B31EA3" w:rsidP="00B31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2"/>
          <w:szCs w:val="22"/>
        </w:rPr>
      </w:pPr>
    </w:p>
    <w:p w:rsidR="00B31EA3" w:rsidRPr="00A11D60" w:rsidRDefault="00B31EA3" w:rsidP="00B31E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E2783">
        <w:rPr>
          <w:rFonts w:ascii="Angsana New" w:hAnsi="Angsana New"/>
          <w:sz w:val="30"/>
          <w:szCs w:val="30"/>
          <w:cs/>
        </w:rPr>
        <w:t>รายได้ค่าเช่าจาก</w:t>
      </w:r>
      <w:r w:rsidRPr="00945C99">
        <w:rPr>
          <w:rFonts w:ascii="Angsana New" w:hAnsi="Angsana New" w:hint="cs"/>
          <w:sz w:val="30"/>
          <w:szCs w:val="30"/>
          <w:cs/>
        </w:rPr>
        <w:t>อสังหาริมทรัพย์เพื่อการ</w:t>
      </w:r>
      <w:r w:rsidRPr="00945C99">
        <w:rPr>
          <w:rFonts w:ascii="Angsana New" w:hAnsi="Angsana New"/>
          <w:sz w:val="30"/>
          <w:szCs w:val="30"/>
          <w:cs/>
        </w:rPr>
        <w:t>ลงทุน</w:t>
      </w:r>
      <w:r w:rsidRPr="002E2783">
        <w:rPr>
          <w:rFonts w:ascii="Angsana New" w:hAnsi="Angsana New"/>
          <w:sz w:val="30"/>
          <w:szCs w:val="30"/>
          <w:cs/>
        </w:rPr>
        <w:t>รับรู้ในกำไร</w:t>
      </w:r>
      <w:r>
        <w:rPr>
          <w:rFonts w:ascii="Angsana New" w:hAnsi="Angsana New" w:hint="cs"/>
          <w:sz w:val="30"/>
          <w:szCs w:val="30"/>
          <w:cs/>
        </w:rPr>
        <w:t>หรือ</w:t>
      </w:r>
      <w:r w:rsidRPr="002E2783">
        <w:rPr>
          <w:rFonts w:ascii="Angsana New" w:hAnsi="Angsana New"/>
          <w:sz w:val="30"/>
          <w:szCs w:val="30"/>
          <w:cs/>
        </w:rPr>
        <w:t>ขาดทุนโดยวิธีเส้นตรงตลอดอายุสัญญาเช่า  ค่าใช้จ่าย</w:t>
      </w:r>
      <w:r w:rsidRPr="007E6054">
        <w:rPr>
          <w:rFonts w:ascii="Angsana New" w:hAnsi="Angsana New"/>
          <w:sz w:val="30"/>
          <w:szCs w:val="30"/>
          <w:cs/>
        </w:rPr>
        <w:t>เริ่มแรกที่เกิด</w:t>
      </w:r>
      <w:r w:rsidRPr="007E6054">
        <w:rPr>
          <w:rFonts w:ascii="Angsana New" w:hAnsi="Angsana New" w:hint="cs"/>
          <w:sz w:val="30"/>
          <w:szCs w:val="30"/>
          <w:cs/>
        </w:rPr>
        <w:t>ขึ้น</w:t>
      </w:r>
      <w:r w:rsidRPr="007E6054">
        <w:rPr>
          <w:rFonts w:ascii="Angsana New" w:hAnsi="Angsana New"/>
          <w:sz w:val="30"/>
          <w:szCs w:val="30"/>
          <w:cs/>
        </w:rPr>
        <w:t>เป็นการเฉพาะเพื่อให้เกิดสัญญาเช่ารับรู้เป็นส่วนหนึ่งของค่าเช่าทั้งสิ้นตามสัญญา</w:t>
      </w:r>
      <w:r w:rsidRPr="007E6054">
        <w:rPr>
          <w:rFonts w:ascii="Angsana New" w:hAnsi="Angsana New"/>
          <w:sz w:val="30"/>
          <w:szCs w:val="30"/>
        </w:rPr>
        <w:t xml:space="preserve">  </w:t>
      </w:r>
      <w:r w:rsidRPr="007E6054">
        <w:rPr>
          <w:rFonts w:ascii="Angsana New" w:hAnsi="Angsana New" w:hint="cs"/>
          <w:sz w:val="30"/>
          <w:szCs w:val="30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</w:p>
    <w:p w:rsidR="00B31EA3" w:rsidRPr="00F74476" w:rsidRDefault="00B31EA3" w:rsidP="00C82A1D">
      <w:pPr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:rsidR="00C82A1D" w:rsidRPr="00C82A1D" w:rsidRDefault="00C82A1D" w:rsidP="00C82A1D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82A1D">
        <w:rPr>
          <w:rFonts w:asciiTheme="majorBidi" w:hAnsiTheme="majorBidi" w:cstheme="majorBidi"/>
          <w:i/>
          <w:iCs/>
          <w:sz w:val="30"/>
          <w:szCs w:val="30"/>
          <w:cs/>
        </w:rPr>
        <w:t>เงินปันผลรับ</w:t>
      </w:r>
    </w:p>
    <w:p w:rsidR="00C82A1D" w:rsidRPr="00F74476" w:rsidRDefault="00C82A1D" w:rsidP="00C82A1D">
      <w:pPr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:rsidR="00C82A1D" w:rsidRDefault="00C82A1D" w:rsidP="00C82A1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82A1D">
        <w:rPr>
          <w:rFonts w:asciiTheme="majorBidi" w:hAnsiTheme="majorBidi" w:cstheme="majorBidi"/>
          <w:sz w:val="30"/>
          <w:szCs w:val="30"/>
          <w:cs/>
        </w:rPr>
        <w:t xml:space="preserve">เงินปันผลรับบันทึกในกำไรหรือขาดทุนในวันที่กลุ่มบริษัทมีสิทธิได้รับเงินปันผล   </w:t>
      </w:r>
    </w:p>
    <w:p w:rsidR="00C82A1D" w:rsidRPr="00F74476" w:rsidRDefault="00C82A1D" w:rsidP="00C82A1D">
      <w:pPr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:rsidR="00A82A95" w:rsidRPr="00A82A95" w:rsidRDefault="00A82A95" w:rsidP="00A82A95">
      <w:pPr>
        <w:keepNext/>
        <w:tabs>
          <w:tab w:val="left" w:pos="540"/>
        </w:tabs>
        <w:ind w:left="540"/>
        <w:jc w:val="both"/>
        <w:outlineLvl w:val="7"/>
        <w:rPr>
          <w:rFonts w:ascii="Angsana New" w:eastAsia="EucrosiaUPCBold" w:hAnsi="Angsana New"/>
          <w:i/>
          <w:iCs/>
          <w:sz w:val="30"/>
          <w:szCs w:val="30"/>
        </w:rPr>
      </w:pPr>
      <w:r w:rsidRPr="00A82A95">
        <w:rPr>
          <w:rFonts w:ascii="Angsana New" w:eastAsia="EucrosiaUPCBold" w:hAnsi="Angsana New"/>
          <w:i/>
          <w:iCs/>
          <w:sz w:val="30"/>
          <w:szCs w:val="30"/>
          <w:cs/>
        </w:rPr>
        <w:t>ดอกเบี้ยรับ</w:t>
      </w:r>
    </w:p>
    <w:p w:rsidR="00A82A95" w:rsidRPr="00F74476" w:rsidRDefault="00A82A95" w:rsidP="00A82A95">
      <w:pPr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:rsidR="00857B4B" w:rsidRPr="00A82A95" w:rsidRDefault="00A82A95" w:rsidP="00A82A95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82A95">
        <w:rPr>
          <w:rFonts w:asciiTheme="majorBidi" w:hAnsiTheme="majorBidi" w:cstheme="majorBidi"/>
          <w:sz w:val="30"/>
          <w:szCs w:val="30"/>
          <w:cs/>
        </w:rPr>
        <w:t xml:space="preserve">ดอกเบี้ยรับบันทึกในกำไรหรือขาดทุนตามเกณฑ์คงค้าง  </w:t>
      </w:r>
    </w:p>
    <w:p w:rsidR="00C81BCA" w:rsidRPr="00F74476" w:rsidRDefault="00C81BCA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2"/>
          <w:szCs w:val="22"/>
        </w:rPr>
      </w:pPr>
    </w:p>
    <w:p w:rsidR="00533DB7" w:rsidRPr="00533DB7" w:rsidRDefault="00533DB7" w:rsidP="0046382B">
      <w:pPr>
        <w:pStyle w:val="Heading8"/>
        <w:numPr>
          <w:ilvl w:val="1"/>
          <w:numId w:val="19"/>
        </w:numPr>
        <w:tabs>
          <w:tab w:val="clear" w:pos="518"/>
          <w:tab w:val="num" w:pos="576"/>
        </w:tabs>
        <w:ind w:left="630" w:right="63" w:hanging="63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33DB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ต้นทุนทางการเงิน</w:t>
      </w:r>
    </w:p>
    <w:p w:rsidR="00857B4B" w:rsidRPr="00F74476" w:rsidRDefault="00857B4B" w:rsidP="00127C86">
      <w:pPr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:rsidR="00127C86" w:rsidRPr="00127C86" w:rsidRDefault="00127C86" w:rsidP="00127C8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27C86">
        <w:rPr>
          <w:rFonts w:asciiTheme="majorBidi" w:hAnsiTheme="majorBidi" w:cstheme="majorBidi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</w:t>
      </w:r>
    </w:p>
    <w:p w:rsidR="00857B4B" w:rsidRPr="00F74476" w:rsidRDefault="00857B4B" w:rsidP="00127C86">
      <w:pPr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:rsidR="00857B4B" w:rsidRDefault="00533DB7" w:rsidP="0046382B">
      <w:pPr>
        <w:pStyle w:val="Heading8"/>
        <w:numPr>
          <w:ilvl w:val="1"/>
          <w:numId w:val="19"/>
        </w:numPr>
        <w:tabs>
          <w:tab w:val="clear" w:pos="518"/>
          <w:tab w:val="num" w:pos="576"/>
        </w:tabs>
        <w:ind w:left="630" w:right="63" w:hanging="630"/>
        <w:jc w:val="both"/>
        <w:rPr>
          <w:rFonts w:ascii="Angsana New" w:hAnsi="Angsana New"/>
          <w:b/>
          <w:sz w:val="30"/>
          <w:szCs w:val="30"/>
        </w:rPr>
      </w:pPr>
      <w:r w:rsidRPr="00533DB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สัญญาเช่าดำเนินงาน</w:t>
      </w:r>
    </w:p>
    <w:p w:rsidR="00533DB7" w:rsidRPr="00F74476" w:rsidRDefault="00533DB7" w:rsidP="00E216C7">
      <w:pPr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:rsidR="00E216C7" w:rsidRDefault="00E216C7" w:rsidP="00E216C7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216C7">
        <w:rPr>
          <w:rFonts w:asciiTheme="majorBidi" w:hAnsiTheme="majorBidi" w:cstheme="majorBidi"/>
          <w:sz w:val="30"/>
          <w:szCs w:val="30"/>
          <w:cs/>
        </w:rPr>
        <w:t>รายจ่ายภายใต้สัญญาเช่าดำเนินงานบันทึกในกำไรหรือขาดทุนโดย</w:t>
      </w:r>
      <w:r>
        <w:rPr>
          <w:rFonts w:asciiTheme="majorBidi" w:hAnsiTheme="majorBidi" w:cstheme="majorBidi"/>
          <w:sz w:val="30"/>
          <w:szCs w:val="30"/>
          <w:cs/>
        </w:rPr>
        <w:t>วิธีเส้นตรงตลอดอายุสัญญาเช่า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216C7">
        <w:rPr>
          <w:rFonts w:asciiTheme="majorBidi" w:hAnsiTheme="majorBidi" w:cstheme="majorBidi"/>
          <w:sz w:val="30"/>
          <w:szCs w:val="30"/>
          <w:cs/>
        </w:rPr>
        <w:t>ประโยชน์ที่ได้รับตามสัญญาเช่า จะรับรู้ในกำไรหรือขาดทุนเป็นส่วนหนึ่งของค่าเช่าทั้งสิ้นตามสัญญาตลอดอายุสัญญาเช่า</w:t>
      </w:r>
    </w:p>
    <w:p w:rsidR="00E216C7" w:rsidRPr="00F74476" w:rsidRDefault="00E216C7" w:rsidP="00E216C7">
      <w:pPr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:rsidR="00533DB7" w:rsidRPr="00E216C7" w:rsidRDefault="00E216C7" w:rsidP="00E216C7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216C7">
        <w:rPr>
          <w:rFonts w:asciiTheme="majorBidi" w:hAnsiTheme="majorBidi" w:cstheme="majorBidi"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:rsidR="00E216C7" w:rsidRPr="00E216C7" w:rsidRDefault="00E216C7" w:rsidP="00E216C7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216C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 xml:space="preserve">การประเมินว่าข้อตกลงประกอบด้วยสัญญาเช่าหรือไม่  </w:t>
      </w:r>
    </w:p>
    <w:p w:rsidR="00E216C7" w:rsidRPr="00E216C7" w:rsidRDefault="00E216C7" w:rsidP="00E216C7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E216C7" w:rsidRDefault="00E216C7" w:rsidP="00E216C7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 xml:space="preserve">ณ วันที่เริ่มต้นข้อตกลง </w:t>
      </w:r>
      <w:r w:rsidRPr="00E216C7">
        <w:rPr>
          <w:rFonts w:asciiTheme="majorBidi" w:hAnsiTheme="majorBidi" w:cstheme="majorBidi"/>
          <w:sz w:val="30"/>
          <w:szCs w:val="30"/>
          <w:cs/>
        </w:rPr>
        <w:t>กลุ่มบริษัทจะพิจารณาว่าข้อตกลงดังกล่าวประกอบด้วยสัญญาเช่าหรือมีสัญญาเช่าเป็นส่วนประกอบหรือไม่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</w:t>
      </w:r>
      <w:r>
        <w:rPr>
          <w:rFonts w:asciiTheme="majorBidi" w:hAnsiTheme="majorBidi" w:cstheme="majorBidi"/>
          <w:sz w:val="30"/>
          <w:szCs w:val="30"/>
          <w:cs/>
        </w:rPr>
        <w:t xml:space="preserve">สินทรัพย์ที่มีลักษณะเฉพาะเจาะจง </w:t>
      </w:r>
      <w:r w:rsidRPr="00E216C7">
        <w:rPr>
          <w:rFonts w:asciiTheme="majorBidi" w:hAnsiTheme="majorBidi" w:cstheme="majorBidi"/>
          <w:sz w:val="30"/>
          <w:szCs w:val="30"/>
          <w:cs/>
        </w:rPr>
        <w:t>ถ้าการปฏิบัติตามข้อตกลงนั้นขึ้นอยู่กับการใช้</w:t>
      </w:r>
      <w:r>
        <w:rPr>
          <w:rFonts w:asciiTheme="majorBidi" w:hAnsiTheme="majorBidi" w:cstheme="majorBidi"/>
          <w:sz w:val="30"/>
          <w:szCs w:val="30"/>
          <w:cs/>
        </w:rPr>
        <w:t xml:space="preserve">สินทรัพย์ที่มีลักษณะเฉพาะเจาะจง </w:t>
      </w:r>
      <w:r w:rsidRPr="00E216C7">
        <w:rPr>
          <w:rFonts w:asciiTheme="majorBidi" w:hAnsiTheme="majorBidi" w:cstheme="majorBidi"/>
          <w:sz w:val="30"/>
          <w:szCs w:val="30"/>
          <w:cs/>
        </w:rPr>
        <w:t>และข้อตกลงนั้นจะนำไปสู่</w:t>
      </w:r>
      <w:r>
        <w:rPr>
          <w:rFonts w:asciiTheme="majorBidi" w:hAnsiTheme="majorBidi" w:cstheme="majorBidi"/>
          <w:sz w:val="30"/>
          <w:szCs w:val="30"/>
          <w:cs/>
        </w:rPr>
        <w:t>สิทธิในการใช้สินทรัพย์ ถ้าทำให้</w:t>
      </w:r>
      <w:r w:rsidRPr="00E216C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  </w:t>
      </w:r>
      <w:r w:rsidRPr="00E216C7">
        <w:rPr>
          <w:rFonts w:asciiTheme="majorBidi" w:hAnsiTheme="majorBidi" w:cstheme="majorBidi"/>
          <w:sz w:val="30"/>
          <w:szCs w:val="30"/>
          <w:cs/>
        </w:rPr>
        <w:t xml:space="preserve">มีสิทธิในการควบคุมการใช้สินทรัพย์ </w:t>
      </w:r>
    </w:p>
    <w:p w:rsidR="004D3234" w:rsidRDefault="004D3234" w:rsidP="00E216C7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533DB7" w:rsidRDefault="00E216C7" w:rsidP="00E216C7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216C7">
        <w:rPr>
          <w:rFonts w:asciiTheme="majorBidi" w:hAnsiTheme="majorBidi" w:cstheme="majorBidi"/>
          <w:sz w:val="30"/>
          <w:szCs w:val="30"/>
          <w:cs/>
        </w:rPr>
        <w:t>ณ วันที่เริ่มต้นข้อตกล</w:t>
      </w:r>
      <w:r>
        <w:rPr>
          <w:rFonts w:asciiTheme="majorBidi" w:hAnsiTheme="majorBidi" w:cstheme="majorBidi"/>
          <w:sz w:val="30"/>
          <w:szCs w:val="30"/>
          <w:cs/>
        </w:rPr>
        <w:t xml:space="preserve">ง หรือ มีการประเมินข้อตกลงใหม่ </w:t>
      </w:r>
      <w:r w:rsidRPr="00E216C7">
        <w:rPr>
          <w:rFonts w:asciiTheme="majorBidi" w:hAnsiTheme="majorBidi" w:cstheme="majorBidi"/>
          <w:sz w:val="30"/>
          <w:szCs w:val="30"/>
          <w:cs/>
        </w:rPr>
        <w:t>กลุ่มบริษัทแยกค่าตอบแทนสำหรับสัญญาเช่า และ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        </w:t>
      </w:r>
      <w:r w:rsidRPr="00E216C7">
        <w:rPr>
          <w:rFonts w:asciiTheme="majorBidi" w:hAnsiTheme="majorBidi" w:cstheme="majorBidi"/>
          <w:sz w:val="30"/>
          <w:szCs w:val="30"/>
          <w:cs/>
        </w:rPr>
        <w:t>ส่วนที่เป็นองค์ประกอบอื่นโดยใช้มูลค</w:t>
      </w:r>
      <w:r>
        <w:rPr>
          <w:rFonts w:asciiTheme="majorBidi" w:hAnsiTheme="majorBidi" w:cstheme="majorBidi"/>
          <w:sz w:val="30"/>
          <w:szCs w:val="30"/>
          <w:cs/>
        </w:rPr>
        <w:t>่ายุติธรรมเป็นเกณฑ์ในการแยก หากกลุ่มบริษัท</w:t>
      </w:r>
      <w:r w:rsidRPr="00E216C7">
        <w:rPr>
          <w:rFonts w:asciiTheme="majorBidi" w:hAnsiTheme="majorBidi" w:cstheme="majorBidi"/>
          <w:sz w:val="30"/>
          <w:szCs w:val="30"/>
          <w:cs/>
        </w:rPr>
        <w:t>สรุปว่าเป็นสัญญาเช่าการเงิน 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และต้นทุนทางการเงินตามนัยจากหนี้สินจะรับรู้โดยใช้อัตร</w:t>
      </w:r>
      <w:r>
        <w:rPr>
          <w:rFonts w:asciiTheme="majorBidi" w:hAnsiTheme="majorBidi" w:cstheme="majorBidi"/>
          <w:sz w:val="30"/>
          <w:szCs w:val="30"/>
          <w:cs/>
        </w:rPr>
        <w:t>าดอกเบี้ยเงินกู้ยืมส่วนเพิ่มของ</w:t>
      </w:r>
      <w:r w:rsidRPr="00E216C7">
        <w:rPr>
          <w:rFonts w:asciiTheme="majorBidi" w:hAnsiTheme="majorBidi" w:cstheme="majorBidi"/>
          <w:sz w:val="30"/>
          <w:szCs w:val="30"/>
          <w:cs/>
        </w:rPr>
        <w:t>กลุ่มบริษัท</w:t>
      </w:r>
    </w:p>
    <w:p w:rsidR="00E216C7" w:rsidRPr="00E216C7" w:rsidRDefault="00E216C7" w:rsidP="00E216C7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533DB7" w:rsidRPr="00B223F9" w:rsidRDefault="00B223F9" w:rsidP="0046382B">
      <w:pPr>
        <w:pStyle w:val="Heading8"/>
        <w:numPr>
          <w:ilvl w:val="1"/>
          <w:numId w:val="19"/>
        </w:numPr>
        <w:tabs>
          <w:tab w:val="clear" w:pos="518"/>
          <w:tab w:val="num" w:pos="576"/>
        </w:tabs>
        <w:ind w:left="630" w:right="63" w:hanging="63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B223F9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ภาษีเงินได้</w:t>
      </w:r>
    </w:p>
    <w:p w:rsidR="00B223F9" w:rsidRDefault="00B223F9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B223F9" w:rsidRPr="00050AA8" w:rsidRDefault="00050AA8" w:rsidP="00050AA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50AA8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</w:t>
      </w:r>
      <w:r>
        <w:rPr>
          <w:rFonts w:asciiTheme="majorBidi" w:hAnsiTheme="majorBidi" w:cstheme="majorBidi"/>
          <w:sz w:val="30"/>
          <w:szCs w:val="30"/>
          <w:cs/>
        </w:rPr>
        <w:t xml:space="preserve">บันและภาษีเงินได้รอการตัดบัญชี </w:t>
      </w:r>
      <w:r w:rsidRPr="00050AA8">
        <w:rPr>
          <w:rFonts w:asciiTheme="majorBidi" w:hAnsiTheme="majorBidi" w:cstheme="majorBidi"/>
          <w:sz w:val="30"/>
          <w:szCs w:val="30"/>
          <w:cs/>
        </w:rPr>
        <w:t>ภาษีเงินได้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 </w:t>
      </w:r>
      <w:r w:rsidRPr="00050AA8">
        <w:rPr>
          <w:rFonts w:asciiTheme="majorBidi" w:hAnsiTheme="majorBidi" w:cstheme="majorBidi"/>
          <w:sz w:val="30"/>
          <w:szCs w:val="30"/>
          <w:cs/>
        </w:rPr>
        <w:t>ของงวดปัจจุบันและภาษีเงินได้รอการตัดบัญชีรับรู้ในกำไรหรือขาดทุนเว้นแต่ในส่วนที่เกี่ยวกับรา</w:t>
      </w:r>
      <w:r w:rsidR="00DB1D0C">
        <w:rPr>
          <w:rFonts w:asciiTheme="majorBidi" w:hAnsiTheme="majorBidi" w:cstheme="majorBidi"/>
          <w:sz w:val="30"/>
          <w:szCs w:val="30"/>
          <w:cs/>
        </w:rPr>
        <w:t>ยการที่เกี่ยวข้องในการรวมธุรกิจหรือ</w:t>
      </w:r>
      <w:r w:rsidRPr="00050AA8">
        <w:rPr>
          <w:rFonts w:asciiTheme="majorBidi" w:hAnsiTheme="majorBidi" w:cstheme="majorBidi"/>
          <w:sz w:val="30"/>
          <w:szCs w:val="30"/>
          <w:cs/>
        </w:rPr>
        <w:t>รายการที่รับรู้โดยตรงในส่วนของผู้ถือหุ้นหรือกำไรขาดทุนเบ็ดเสร็จอื่น</w:t>
      </w:r>
    </w:p>
    <w:p w:rsidR="00050AA8" w:rsidRDefault="00050AA8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050AA8" w:rsidRDefault="00050AA8" w:rsidP="00050AA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50AA8">
        <w:rPr>
          <w:rFonts w:asciiTheme="majorBidi" w:hAnsiTheme="majorBidi" w:cstheme="majorBidi"/>
          <w:sz w:val="30"/>
          <w:szCs w:val="30"/>
          <w:cs/>
        </w:rPr>
        <w:t xml:space="preserve"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 </w:t>
      </w:r>
    </w:p>
    <w:p w:rsidR="00050AA8" w:rsidRPr="00050AA8" w:rsidRDefault="00050AA8" w:rsidP="00050AA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050AA8" w:rsidRDefault="00050AA8" w:rsidP="00050AA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50AA8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</w:t>
      </w:r>
      <w:r w:rsidR="00DB1D0C">
        <w:rPr>
          <w:rFonts w:asciiTheme="majorBidi" w:hAnsiTheme="majorBidi" w:cstheme="majorBidi"/>
          <w:sz w:val="30"/>
          <w:szCs w:val="30"/>
        </w:rPr>
        <w:t xml:space="preserve"> </w:t>
      </w:r>
      <w:r w:rsidRPr="00050AA8">
        <w:rPr>
          <w:rFonts w:asciiTheme="majorBidi" w:hAnsiTheme="majorBidi" w:cstheme="majorBidi"/>
          <w:sz w:val="30"/>
          <w:szCs w:val="30"/>
          <w:cs/>
        </w:rPr>
        <w:t>จำนว</w:t>
      </w:r>
      <w:r w:rsidR="00DB1D0C">
        <w:rPr>
          <w:rFonts w:asciiTheme="majorBidi" w:hAnsiTheme="majorBidi" w:cstheme="majorBidi"/>
          <w:sz w:val="30"/>
          <w:szCs w:val="30"/>
          <w:cs/>
        </w:rPr>
        <w:t>นที่ใช้เพื่อความมุ่งหมายทางภาษี</w:t>
      </w:r>
      <w:r w:rsidRPr="00050AA8">
        <w:rPr>
          <w:rFonts w:asciiTheme="majorBidi" w:hAnsiTheme="majorBidi" w:cstheme="majorBidi"/>
          <w:sz w:val="30"/>
          <w:szCs w:val="30"/>
          <w:cs/>
        </w:rPr>
        <w:t xml:space="preserve"> ภาษีเงินได้รอการตัดบัญชีจะไม่ถูกรับรู้เมื่อเ</w:t>
      </w:r>
      <w:r w:rsidR="005449B0">
        <w:rPr>
          <w:rFonts w:asciiTheme="majorBidi" w:hAnsiTheme="majorBidi" w:cstheme="majorBidi"/>
          <w:sz w:val="30"/>
          <w:szCs w:val="30"/>
          <w:cs/>
        </w:rPr>
        <w:t>กิดจากผลแตกต่างชั่วคราวต่อไปนี้</w:t>
      </w:r>
      <w:r w:rsidRPr="00050AA8">
        <w:rPr>
          <w:rFonts w:asciiTheme="majorBidi" w:hAnsiTheme="majorBidi" w:cstheme="majorBidi"/>
          <w:sz w:val="30"/>
          <w:szCs w:val="30"/>
          <w:cs/>
        </w:rPr>
        <w:t xml:space="preserve"> การรับรู้ค่าความ</w:t>
      </w:r>
      <w:r w:rsidR="005449B0">
        <w:rPr>
          <w:rFonts w:asciiTheme="majorBidi" w:hAnsiTheme="majorBidi" w:cstheme="majorBidi"/>
          <w:sz w:val="30"/>
          <w:szCs w:val="30"/>
          <w:cs/>
        </w:rPr>
        <w:t>นิยมในครั้งแรก</w:t>
      </w:r>
      <w:r w:rsidRPr="00050AA8">
        <w:rPr>
          <w:rFonts w:asciiTheme="majorBidi" w:hAnsiTheme="majorBidi" w:cstheme="majorBidi"/>
          <w:sz w:val="30"/>
          <w:szCs w:val="30"/>
          <w:cs/>
        </w:rPr>
        <w:t xml:space="preserve">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</w:t>
      </w:r>
      <w:r>
        <w:rPr>
          <w:rFonts w:asciiTheme="majorBidi" w:hAnsiTheme="majorBidi" w:cstheme="majorBidi"/>
          <w:sz w:val="30"/>
          <w:szCs w:val="30"/>
          <w:cs/>
        </w:rPr>
        <w:t xml:space="preserve">มีการกลับรายการในอนาคตอันใกล้  </w:t>
      </w:r>
    </w:p>
    <w:p w:rsidR="00050AA8" w:rsidRPr="00050AA8" w:rsidRDefault="00050AA8" w:rsidP="00050AA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050AA8" w:rsidRDefault="00050AA8" w:rsidP="00050AA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50AA8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</w:t>
      </w:r>
      <w:r>
        <w:rPr>
          <w:rFonts w:asciiTheme="majorBidi" w:hAnsiTheme="majorBidi" w:cstheme="majorBidi"/>
          <w:sz w:val="30"/>
          <w:szCs w:val="30"/>
          <w:cs/>
        </w:rPr>
        <w:t>าษีที่จะเกิดจากลักษณะวิธีการที่</w:t>
      </w:r>
      <w:r>
        <w:rPr>
          <w:rFonts w:asciiTheme="majorBidi" w:hAnsiTheme="majorBidi" w:cstheme="majorBidi"/>
          <w:sz w:val="30"/>
          <w:szCs w:val="30"/>
        </w:rPr>
        <w:t xml:space="preserve">            </w:t>
      </w:r>
      <w:r w:rsidRPr="00050AA8">
        <w:rPr>
          <w:rFonts w:asciiTheme="majorBidi" w:hAnsiTheme="majorBidi" w:cstheme="majorBidi"/>
          <w:sz w:val="30"/>
          <w:szCs w:val="30"/>
          <w:cs/>
        </w:rPr>
        <w:t xml:space="preserve">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 </w:t>
      </w:r>
    </w:p>
    <w:p w:rsidR="00050AA8" w:rsidRDefault="00050AA8" w:rsidP="00050AA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50AA8">
        <w:rPr>
          <w:rFonts w:asciiTheme="majorBidi" w:hAnsiTheme="majorBidi" w:cstheme="majorBidi"/>
          <w:sz w:val="30"/>
          <w:szCs w:val="30"/>
          <w:cs/>
        </w:rPr>
        <w:lastRenderedPageBreak/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:rsidR="00050AA8" w:rsidRPr="00050AA8" w:rsidRDefault="00050AA8" w:rsidP="00050AA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050AA8" w:rsidRPr="00050AA8" w:rsidRDefault="00050AA8" w:rsidP="00050AA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50AA8">
        <w:rPr>
          <w:rFonts w:asciiTheme="majorBidi" w:hAnsiTheme="majorBidi" w:cstheme="majorBidi"/>
          <w:sz w:val="30"/>
          <w:szCs w:val="30"/>
          <w:cs/>
        </w:rPr>
        <w:t>ในการกำหนดมูลค่าของภาษีเงินได้ของงวดปัจจุบ</w:t>
      </w:r>
      <w:r>
        <w:rPr>
          <w:rFonts w:asciiTheme="majorBidi" w:hAnsiTheme="majorBidi" w:cstheme="majorBidi"/>
          <w:sz w:val="30"/>
          <w:szCs w:val="30"/>
          <w:cs/>
        </w:rPr>
        <w:t>ันและภาษีเงินได้รอการตัดบัญชี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050AA8">
        <w:rPr>
          <w:rFonts w:asciiTheme="majorBidi" w:hAnsiTheme="majorBidi" w:cstheme="majorBidi"/>
          <w:sz w:val="30"/>
          <w:szCs w:val="30"/>
          <w:cs/>
        </w:rPr>
        <w:t xml:space="preserve">กลุ่มบริษัท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 </w:t>
      </w:r>
      <w:r>
        <w:rPr>
          <w:rFonts w:asciiTheme="majorBidi" w:hAnsiTheme="majorBidi" w:cstheme="majorBidi"/>
          <w:sz w:val="30"/>
          <w:szCs w:val="30"/>
        </w:rPr>
        <w:t xml:space="preserve">        </w:t>
      </w:r>
      <w:r w:rsidRPr="00050AA8">
        <w:rPr>
          <w:rFonts w:asciiTheme="majorBidi" w:hAnsiTheme="majorBidi" w:cstheme="majorBidi"/>
          <w:sz w:val="30"/>
          <w:szCs w:val="30"/>
          <w:cs/>
        </w:rPr>
        <w:t>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</w:t>
      </w:r>
      <w:r w:rsidR="00127C86">
        <w:rPr>
          <w:rFonts w:asciiTheme="majorBidi" w:hAnsiTheme="majorBidi" w:cstheme="majorBidi"/>
          <w:sz w:val="30"/>
          <w:szCs w:val="30"/>
          <w:cs/>
        </w:rPr>
        <w:t>ากหลายปัจจัย รวมถึงการตีความทางกฏหมายภาษี</w:t>
      </w:r>
      <w:r w:rsidR="004B345B">
        <w:rPr>
          <w:rFonts w:asciiTheme="majorBidi" w:hAnsiTheme="majorBidi" w:cstheme="majorBidi"/>
          <w:sz w:val="30"/>
          <w:szCs w:val="30"/>
          <w:cs/>
        </w:rPr>
        <w:t xml:space="preserve">และจากประสบการณ์ในอดีต </w:t>
      </w:r>
      <w:r w:rsidRPr="00050AA8">
        <w:rPr>
          <w:rFonts w:asciiTheme="majorBidi" w:hAnsiTheme="majorBidi" w:cstheme="majorBidi"/>
          <w:sz w:val="30"/>
          <w:szCs w:val="30"/>
          <w:cs/>
        </w:rPr>
        <w:t>การประเมินนี้อยู่บ</w:t>
      </w:r>
      <w:r w:rsidR="00127C86">
        <w:rPr>
          <w:rFonts w:asciiTheme="majorBidi" w:hAnsiTheme="majorBidi" w:cstheme="majorBidi"/>
          <w:sz w:val="30"/>
          <w:szCs w:val="30"/>
          <w:cs/>
        </w:rPr>
        <w:t>น</w:t>
      </w:r>
      <w:r w:rsidR="00127C86" w:rsidRPr="00127C86">
        <w:rPr>
          <w:rFonts w:asciiTheme="majorBidi" w:hAnsiTheme="majorBidi" w:cstheme="majorBidi"/>
          <w:spacing w:val="-8"/>
          <w:sz w:val="30"/>
          <w:szCs w:val="30"/>
          <w:cs/>
        </w:rPr>
        <w:t>พื้นฐานการประมาณการและข้อสมมติ</w:t>
      </w:r>
      <w:r w:rsidRPr="00127C86">
        <w:rPr>
          <w:rFonts w:asciiTheme="majorBidi" w:hAnsiTheme="majorBidi" w:cstheme="majorBidi"/>
          <w:spacing w:val="-8"/>
          <w:sz w:val="30"/>
          <w:szCs w:val="30"/>
          <w:cs/>
        </w:rPr>
        <w:t>และอาจจะเกี่ยวข้องกับการตัดสินใจเกี่ยวกับเหตุการณ์ในอนาคต</w:t>
      </w:r>
      <w:r w:rsidRPr="00127C86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127C86">
        <w:rPr>
          <w:rFonts w:asciiTheme="majorBidi" w:hAnsiTheme="majorBidi" w:cstheme="majorBidi"/>
          <w:spacing w:val="-8"/>
          <w:sz w:val="30"/>
          <w:szCs w:val="30"/>
          <w:cs/>
        </w:rPr>
        <w:t>ข้อมูลใหม่ๆ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t>อาจจะทำให้</w:t>
      </w:r>
      <w:r w:rsidRPr="00050AA8">
        <w:rPr>
          <w:rFonts w:asciiTheme="majorBidi" w:hAnsiTheme="majorBidi" w:cstheme="majorBidi"/>
          <w:sz w:val="30"/>
          <w:szCs w:val="30"/>
          <w:cs/>
        </w:rPr>
        <w:t>กลุ่มบริษัทเปลี่ยนการตัดสินใจโดยขึ้นอยู่กับความเพียงพอของภาษีเงินได้ค้างจ่ายที่มีอยู่</w:t>
      </w:r>
      <w:r w:rsidR="00127C86">
        <w:rPr>
          <w:rFonts w:asciiTheme="majorBidi" w:hAnsiTheme="majorBidi" w:cstheme="majorBidi" w:hint="cs"/>
          <w:sz w:val="30"/>
          <w:szCs w:val="30"/>
          <w:cs/>
        </w:rPr>
        <w:t xml:space="preserve">            </w:t>
      </w:r>
      <w:r w:rsidRPr="00050AA8">
        <w:rPr>
          <w:rFonts w:asciiTheme="majorBidi" w:hAnsiTheme="majorBidi" w:cstheme="majorBidi"/>
          <w:sz w:val="30"/>
          <w:szCs w:val="30"/>
          <w:cs/>
        </w:rPr>
        <w:t xml:space="preserve">  </w:t>
      </w:r>
      <w:r>
        <w:rPr>
          <w:rFonts w:asciiTheme="majorBidi" w:hAnsiTheme="majorBidi" w:cstheme="majorBidi"/>
          <w:sz w:val="30"/>
          <w:szCs w:val="30"/>
        </w:rPr>
        <w:t xml:space="preserve">          </w:t>
      </w:r>
      <w:r w:rsidRPr="00050AA8">
        <w:rPr>
          <w:rFonts w:asciiTheme="majorBidi" w:hAnsiTheme="majorBidi" w:cstheme="majorBidi"/>
          <w:sz w:val="30"/>
          <w:szCs w:val="30"/>
          <w:cs/>
        </w:rPr>
        <w:t>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127C86" w:rsidRPr="00050AA8" w:rsidRDefault="00127C86" w:rsidP="00050AA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050AA8" w:rsidRDefault="00050AA8" w:rsidP="00050AA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50AA8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</w:t>
      </w:r>
      <w:r>
        <w:rPr>
          <w:rFonts w:asciiTheme="majorBidi" w:hAnsiTheme="majorBidi" w:cstheme="majorBidi"/>
          <w:sz w:val="30"/>
          <w:szCs w:val="30"/>
        </w:rPr>
        <w:t xml:space="preserve">      </w:t>
      </w:r>
      <w:r w:rsidRPr="00050AA8">
        <w:rPr>
          <w:rFonts w:asciiTheme="majorBidi" w:hAnsiTheme="majorBidi" w:cstheme="majorBidi"/>
          <w:sz w:val="30"/>
          <w:szCs w:val="30"/>
          <w:cs/>
        </w:rPr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</w:t>
      </w:r>
      <w:r w:rsidR="002D4C3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50AA8">
        <w:rPr>
          <w:rFonts w:asciiTheme="majorBidi" w:hAnsiTheme="majorBidi" w:cstheme="majorBidi"/>
          <w:sz w:val="30"/>
          <w:szCs w:val="30"/>
          <w:cs/>
        </w:rPr>
        <w:t>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</w:t>
      </w:r>
      <w:r>
        <w:rPr>
          <w:rFonts w:asciiTheme="majorBidi" w:hAnsiTheme="majorBidi" w:cstheme="majorBidi"/>
          <w:sz w:val="30"/>
          <w:szCs w:val="30"/>
        </w:rPr>
        <w:t xml:space="preserve">        </w:t>
      </w:r>
      <w:r w:rsidRPr="00050AA8">
        <w:rPr>
          <w:rFonts w:asciiTheme="majorBidi" w:hAnsiTheme="majorBidi" w:cstheme="majorBidi"/>
          <w:sz w:val="30"/>
          <w:szCs w:val="30"/>
          <w:cs/>
        </w:rPr>
        <w:t xml:space="preserve">ด้วยยอดสุทธิหรือตั้งใจจะรับคืนสินทรัพย์และจ่ายชำระหนี้สินในเวลาเดียวกัน </w:t>
      </w:r>
    </w:p>
    <w:p w:rsidR="00050AA8" w:rsidRPr="00050AA8" w:rsidRDefault="00050AA8" w:rsidP="00050AA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050AA8" w:rsidRPr="00050AA8" w:rsidRDefault="002B5489" w:rsidP="00050AA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B5489">
        <w:rPr>
          <w:rFonts w:asciiTheme="majorBidi" w:hAnsi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</w:t>
      </w:r>
      <w:r w:rsidR="002D4C32">
        <w:rPr>
          <w:rFonts w:asciiTheme="majorBidi" w:hAnsiTheme="majorBidi" w:hint="cs"/>
          <w:sz w:val="30"/>
          <w:szCs w:val="30"/>
          <w:cs/>
        </w:rPr>
        <w:t>นอน</w:t>
      </w:r>
      <w:r w:rsidRPr="002B5489">
        <w:rPr>
          <w:rFonts w:asciiTheme="majorBidi" w:hAnsiTheme="majorBidi"/>
          <w:sz w:val="30"/>
          <w:szCs w:val="30"/>
          <w:cs/>
        </w:rPr>
        <w:t>ว่ากำไรเพื่อเสียภาษีในอนาคตจะมีจำนวนเพียงพอกับการใช้ประโยชน์จากผลแตกต่างชั่วคราวดังกล่าว  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:rsidR="00050AA8" w:rsidRDefault="00050AA8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050AA8" w:rsidRPr="00A038CB" w:rsidRDefault="00A038CB" w:rsidP="0046382B">
      <w:pPr>
        <w:pStyle w:val="Heading8"/>
        <w:numPr>
          <w:ilvl w:val="1"/>
          <w:numId w:val="19"/>
        </w:numPr>
        <w:tabs>
          <w:tab w:val="clear" w:pos="518"/>
          <w:tab w:val="num" w:pos="576"/>
        </w:tabs>
        <w:ind w:left="630" w:right="63" w:hanging="63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A038CB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กำไร</w:t>
      </w:r>
      <w:r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(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ขาดทุน) </w:t>
      </w:r>
      <w:r w:rsidRPr="00A038CB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ต่อหุ้น</w:t>
      </w:r>
    </w:p>
    <w:p w:rsidR="00050AA8" w:rsidRPr="00A038CB" w:rsidRDefault="00050AA8" w:rsidP="00A038C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E65B4A" w:rsidRDefault="00A038CB" w:rsidP="00C3145F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038CB">
        <w:rPr>
          <w:rFonts w:asciiTheme="majorBidi" w:hAnsiTheme="majorBidi" w:cstheme="majorBidi"/>
          <w:sz w:val="30"/>
          <w:szCs w:val="30"/>
          <w:cs/>
        </w:rPr>
        <w:t>กลุ่มบริษัทแสดงกำไร</w:t>
      </w:r>
      <w:r w:rsidR="00E65B4A">
        <w:rPr>
          <w:rFonts w:asciiTheme="majorBidi" w:hAnsiTheme="majorBidi" w:cstheme="majorBidi" w:hint="cs"/>
          <w:sz w:val="30"/>
          <w:szCs w:val="30"/>
          <w:cs/>
        </w:rPr>
        <w:t xml:space="preserve"> (ขาดทุน) </w:t>
      </w:r>
      <w:r w:rsidRPr="00A038CB">
        <w:rPr>
          <w:rFonts w:asciiTheme="majorBidi" w:hAnsiTheme="majorBidi" w:cstheme="majorBidi"/>
          <w:sz w:val="30"/>
          <w:szCs w:val="30"/>
          <w:cs/>
        </w:rPr>
        <w:t>ต่อหุ้นขั้นพื้นฐานสำหรับหุ้นสามัญ 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:rsidR="00BA4E5C" w:rsidRDefault="00E65B4A" w:rsidP="00A038C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038CB">
        <w:rPr>
          <w:rFonts w:asciiTheme="majorBidi" w:hAnsiTheme="majorBidi" w:cstheme="majorBidi" w:hint="cs"/>
          <w:sz w:val="30"/>
          <w:szCs w:val="30"/>
        </w:rPr>
        <w:t xml:space="preserve"> </w:t>
      </w:r>
    </w:p>
    <w:p w:rsidR="004D3234" w:rsidRDefault="004D3234" w:rsidP="00A038C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4D3234" w:rsidRPr="00A038CB" w:rsidRDefault="004D3234" w:rsidP="00A038C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050AA8" w:rsidRPr="006A03C1" w:rsidRDefault="006A03C1" w:rsidP="0046382B">
      <w:pPr>
        <w:pStyle w:val="Heading8"/>
        <w:numPr>
          <w:ilvl w:val="1"/>
          <w:numId w:val="19"/>
        </w:numPr>
        <w:tabs>
          <w:tab w:val="clear" w:pos="518"/>
          <w:tab w:val="num" w:pos="576"/>
        </w:tabs>
        <w:ind w:left="630" w:right="63" w:hanging="63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A03C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รายงานทางการเงินจำแนกตามส่วนงาน</w:t>
      </w:r>
    </w:p>
    <w:p w:rsidR="005F2E5B" w:rsidRPr="00BA4E5C" w:rsidRDefault="005F2E5B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0"/>
          <w:szCs w:val="20"/>
        </w:rPr>
      </w:pPr>
    </w:p>
    <w:p w:rsidR="006A03C1" w:rsidRDefault="00C3145F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C3145F">
        <w:rPr>
          <w:rFonts w:ascii="Angsana New" w:hAnsi="Angsana New"/>
          <w:b/>
          <w:sz w:val="30"/>
          <w:szCs w:val="30"/>
          <w:cs/>
        </w:rPr>
        <w:t xml:space="preserve"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:rsidR="002D4C32" w:rsidRDefault="002D4C32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0"/>
          <w:szCs w:val="20"/>
        </w:rPr>
      </w:pPr>
    </w:p>
    <w:p w:rsidR="00D131FA" w:rsidRPr="00B4316E" w:rsidRDefault="00D131FA" w:rsidP="00D131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4</w:t>
      </w:r>
      <w:r w:rsidRPr="00164358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/>
          <w:b/>
          <w:bCs/>
          <w:sz w:val="30"/>
          <w:szCs w:val="30"/>
          <w:cs/>
        </w:rPr>
        <w:t>การซื้อบริษัทย่อย</w:t>
      </w:r>
    </w:p>
    <w:p w:rsidR="00D131FA" w:rsidRPr="00BA4E5C" w:rsidRDefault="00D131FA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0"/>
          <w:szCs w:val="20"/>
        </w:rPr>
      </w:pPr>
    </w:p>
    <w:p w:rsidR="00AD5B32" w:rsidRPr="00AD5B32" w:rsidRDefault="00AD5B32" w:rsidP="00AD5B32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D5B32">
        <w:rPr>
          <w:rFonts w:asciiTheme="majorBidi" w:hAnsiTheme="majorBidi" w:cstheme="majorBidi"/>
          <w:sz w:val="30"/>
          <w:szCs w:val="30"/>
          <w:cs/>
        </w:rPr>
        <w:t xml:space="preserve">เมื่อวันที่ 1 </w:t>
      </w:r>
      <w:r w:rsidRPr="00AD5B32">
        <w:rPr>
          <w:rFonts w:asciiTheme="majorBidi" w:hAnsiTheme="majorBidi" w:cstheme="majorBidi" w:hint="cs"/>
          <w:sz w:val="30"/>
          <w:szCs w:val="30"/>
          <w:cs/>
        </w:rPr>
        <w:t>กรกฎาคม</w:t>
      </w:r>
      <w:r w:rsidRPr="00AD5B32">
        <w:rPr>
          <w:rFonts w:asciiTheme="majorBidi" w:hAnsiTheme="majorBidi" w:cstheme="majorBidi"/>
          <w:sz w:val="30"/>
          <w:szCs w:val="30"/>
          <w:cs/>
        </w:rPr>
        <w:t xml:space="preserve"> 2561</w:t>
      </w:r>
      <w:r w:rsidRPr="00AD5B3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D5B32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กลุ่มบริษัทได้มาซึ่งอำนาจควบคุมในบริษัท </w:t>
      </w:r>
      <w:r w:rsidRPr="00AD5B32">
        <w:rPr>
          <w:rFonts w:asciiTheme="majorBidi" w:hAnsiTheme="majorBidi" w:cstheme="majorBidi" w:hint="cs"/>
          <w:sz w:val="30"/>
          <w:szCs w:val="30"/>
          <w:cs/>
        </w:rPr>
        <w:t>อมรินทร์ บุ๊ค เซ็นเตอร์</w:t>
      </w:r>
      <w:r w:rsidRPr="00AD5B32">
        <w:rPr>
          <w:rFonts w:asciiTheme="majorBidi" w:hAnsiTheme="majorBidi" w:cstheme="majorBidi"/>
          <w:sz w:val="30"/>
          <w:szCs w:val="30"/>
        </w:rPr>
        <w:t xml:space="preserve"> </w:t>
      </w:r>
      <w:r w:rsidRPr="00AD5B32">
        <w:rPr>
          <w:rFonts w:asciiTheme="majorBidi" w:hAnsiTheme="majorBidi" w:cstheme="majorBidi"/>
          <w:sz w:val="30"/>
          <w:szCs w:val="30"/>
          <w:cs/>
        </w:rPr>
        <w:t>จำกัด ซึ่งเป็น</w:t>
      </w:r>
      <w:r w:rsidRPr="00AD5B32">
        <w:rPr>
          <w:rFonts w:asciiTheme="majorBidi" w:hAnsiTheme="majorBidi" w:cstheme="majorBidi" w:hint="cs"/>
          <w:sz w:val="30"/>
          <w:szCs w:val="30"/>
          <w:cs/>
        </w:rPr>
        <w:t xml:space="preserve">          </w:t>
      </w:r>
      <w:r>
        <w:rPr>
          <w:rFonts w:asciiTheme="majorBidi" w:hAnsiTheme="majorBidi" w:cstheme="majorBidi"/>
          <w:sz w:val="30"/>
          <w:szCs w:val="30"/>
        </w:rPr>
        <w:t xml:space="preserve">   </w:t>
      </w:r>
      <w:r w:rsidRPr="00AD5B32">
        <w:rPr>
          <w:rFonts w:asciiTheme="majorBidi" w:hAnsiTheme="majorBidi" w:cstheme="majorBidi"/>
          <w:sz w:val="30"/>
          <w:szCs w:val="30"/>
          <w:cs/>
        </w:rPr>
        <w:t>ผู้จำหน่าย</w:t>
      </w:r>
      <w:r w:rsidRPr="00AD5B32">
        <w:rPr>
          <w:rFonts w:asciiTheme="majorBidi" w:hAnsiTheme="majorBidi" w:cstheme="majorBidi" w:hint="cs"/>
          <w:sz w:val="30"/>
          <w:szCs w:val="30"/>
          <w:cs/>
        </w:rPr>
        <w:t>สิ่งพิมพ์ ได้แก่ หนังสือและนิตยสาร</w:t>
      </w:r>
      <w:r w:rsidRPr="00AD5B32">
        <w:rPr>
          <w:rFonts w:asciiTheme="majorBidi" w:hAnsiTheme="majorBidi" w:cstheme="majorBidi"/>
          <w:sz w:val="30"/>
          <w:szCs w:val="30"/>
          <w:cs/>
        </w:rPr>
        <w:t xml:space="preserve"> โดยการซื้อหุ้นทุนและสิทธิออกเสียงในบริษัทร้อยละ </w:t>
      </w:r>
      <w:r w:rsidRPr="00AD5B32">
        <w:rPr>
          <w:rFonts w:asciiTheme="majorBidi" w:hAnsiTheme="majorBidi" w:cstheme="majorBidi"/>
          <w:sz w:val="30"/>
          <w:szCs w:val="30"/>
        </w:rPr>
        <w:t xml:space="preserve">81 </w:t>
      </w:r>
      <w:r w:rsidRPr="00AD5B32">
        <w:rPr>
          <w:rFonts w:asciiTheme="majorBidi" w:hAnsiTheme="majorBidi" w:cstheme="majorBidi"/>
          <w:sz w:val="30"/>
          <w:szCs w:val="30"/>
          <w:cs/>
        </w:rPr>
        <w:t>ทำให้</w:t>
      </w:r>
      <w:r w:rsidRPr="00AD5B32">
        <w:rPr>
          <w:rFonts w:asciiTheme="majorBidi" w:hAnsiTheme="majorBidi" w:cstheme="majorBidi"/>
          <w:sz w:val="30"/>
          <w:szCs w:val="30"/>
        </w:rPr>
        <w:t xml:space="preserve">               </w:t>
      </w:r>
      <w:r w:rsidRPr="004D3234">
        <w:rPr>
          <w:rFonts w:asciiTheme="majorBidi" w:hAnsiTheme="majorBidi" w:cstheme="majorBidi"/>
          <w:spacing w:val="-6"/>
          <w:sz w:val="30"/>
          <w:szCs w:val="30"/>
          <w:cs/>
        </w:rPr>
        <w:t>กลุ่มบริษัทมีส่วนได้เสียใน</w:t>
      </w:r>
      <w:r w:rsidRPr="004D3234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บริษัท อมรินทร์ บุ๊ค เซ็นเตอร์ จำกัด </w:t>
      </w:r>
      <w:r w:rsidRPr="004D3234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เพิ่มขึ้นจากเดิมร้อยละ </w:t>
      </w:r>
      <w:r w:rsidRPr="004D3234">
        <w:rPr>
          <w:rFonts w:asciiTheme="majorBidi" w:hAnsiTheme="majorBidi" w:cstheme="majorBidi"/>
          <w:spacing w:val="-6"/>
          <w:sz w:val="30"/>
          <w:szCs w:val="30"/>
        </w:rPr>
        <w:t xml:space="preserve">19 </w:t>
      </w:r>
      <w:r w:rsidRPr="004D3234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เป็นร้อยละ </w:t>
      </w:r>
      <w:r w:rsidRPr="004D3234">
        <w:rPr>
          <w:rFonts w:asciiTheme="majorBidi" w:hAnsiTheme="majorBidi" w:cstheme="majorBidi"/>
          <w:spacing w:val="-6"/>
          <w:sz w:val="30"/>
          <w:szCs w:val="30"/>
        </w:rPr>
        <w:t>100</w:t>
      </w:r>
      <w:r w:rsidR="004D3234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4D3234">
        <w:rPr>
          <w:rFonts w:asciiTheme="majorBidi" w:hAnsiTheme="majorBidi" w:cstheme="majorBidi"/>
          <w:spacing w:val="-6"/>
          <w:sz w:val="30"/>
          <w:szCs w:val="30"/>
          <w:cs/>
        </w:rPr>
        <w:t>การมีอำนาจ</w:t>
      </w:r>
      <w:r w:rsidRPr="00AD5B32">
        <w:rPr>
          <w:rFonts w:asciiTheme="majorBidi" w:hAnsiTheme="majorBidi" w:cstheme="majorBidi"/>
          <w:sz w:val="30"/>
          <w:szCs w:val="30"/>
          <w:cs/>
        </w:rPr>
        <w:t>ควบคุมในบริษัท อมรินทร์ บุ๊ค เซ็นเตอร์ จำกัด จะทำให้กลุ่มบริษัทสามารถดำเนินนโยบายและกลยุทธ์ทางการตลาดให้สอดคล้องกับเป้าหมายของกลุ่มบริษัทได้ดียิ่งขึ้น</w:t>
      </w:r>
    </w:p>
    <w:p w:rsidR="00AD5B32" w:rsidRPr="00BA4E5C" w:rsidRDefault="00AD5B32" w:rsidP="00F7134B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:rsidR="00AD5B32" w:rsidRDefault="00AD5B32" w:rsidP="00F7134B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14821">
        <w:rPr>
          <w:rFonts w:asciiTheme="majorBidi" w:hAnsiTheme="majorBidi" w:cstheme="majorBidi"/>
          <w:sz w:val="30"/>
          <w:szCs w:val="30"/>
          <w:cs/>
        </w:rPr>
        <w:t>ในระหว่างงวดนับตั้งแ</w:t>
      </w:r>
      <w:r w:rsidR="00781A73" w:rsidRPr="00714821">
        <w:rPr>
          <w:rFonts w:asciiTheme="majorBidi" w:hAnsiTheme="majorBidi" w:cstheme="majorBidi"/>
          <w:sz w:val="30"/>
          <w:szCs w:val="30"/>
          <w:cs/>
        </w:rPr>
        <w:t>ต่วันที่ซื้อกิจการจนถึงวันที่ 3</w:t>
      </w:r>
      <w:r w:rsidR="00781A73" w:rsidRPr="00714821">
        <w:rPr>
          <w:rFonts w:asciiTheme="majorBidi" w:hAnsiTheme="majorBidi" w:cstheme="majorBidi"/>
          <w:sz w:val="30"/>
          <w:szCs w:val="30"/>
        </w:rPr>
        <w:t>1</w:t>
      </w:r>
      <w:r w:rsidRPr="0071482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81A73" w:rsidRPr="00714821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714821">
        <w:rPr>
          <w:rFonts w:asciiTheme="majorBidi" w:hAnsiTheme="majorBidi" w:cstheme="majorBidi"/>
          <w:sz w:val="30"/>
          <w:szCs w:val="30"/>
          <w:cs/>
        </w:rPr>
        <w:t xml:space="preserve"> 2561 </w:t>
      </w:r>
      <w:r w:rsidRPr="00714821">
        <w:rPr>
          <w:rFonts w:asciiTheme="majorBidi" w:hAnsiTheme="majorBidi" w:cstheme="majorBidi" w:hint="cs"/>
          <w:sz w:val="30"/>
          <w:szCs w:val="30"/>
          <w:cs/>
        </w:rPr>
        <w:t>บริษัท อมรินทร์ บุ๊ค เซ็นเตอร์ จำกัด</w:t>
      </w:r>
      <w:r w:rsidRPr="00714821">
        <w:rPr>
          <w:rFonts w:asciiTheme="majorBidi" w:hAnsiTheme="majorBidi" w:cstheme="majorBidi"/>
          <w:sz w:val="30"/>
          <w:szCs w:val="30"/>
        </w:rPr>
        <w:t xml:space="preserve"> </w:t>
      </w:r>
      <w:r w:rsidRPr="00714821">
        <w:rPr>
          <w:rFonts w:asciiTheme="majorBidi" w:hAnsiTheme="majorBidi" w:cstheme="majorBidi"/>
          <w:sz w:val="30"/>
          <w:szCs w:val="30"/>
          <w:cs/>
        </w:rPr>
        <w:t>มีรายได้เป็นจำนวนเงิ</w:t>
      </w:r>
      <w:r w:rsidRPr="004B345B">
        <w:rPr>
          <w:rFonts w:asciiTheme="majorBidi" w:hAnsiTheme="majorBidi" w:cstheme="majorBidi"/>
          <w:sz w:val="30"/>
          <w:szCs w:val="30"/>
          <w:cs/>
        </w:rPr>
        <w:t xml:space="preserve">น </w:t>
      </w:r>
      <w:r w:rsidR="00714821" w:rsidRPr="004B345B">
        <w:rPr>
          <w:rFonts w:asciiTheme="majorBidi" w:hAnsiTheme="majorBidi" w:cstheme="majorBidi"/>
          <w:sz w:val="30"/>
          <w:szCs w:val="30"/>
        </w:rPr>
        <w:t>1,0</w:t>
      </w:r>
      <w:r w:rsidR="004B345B" w:rsidRPr="004B345B">
        <w:rPr>
          <w:rFonts w:asciiTheme="majorBidi" w:hAnsiTheme="majorBidi" w:cstheme="majorBidi"/>
          <w:sz w:val="30"/>
          <w:szCs w:val="30"/>
        </w:rPr>
        <w:t>6</w:t>
      </w:r>
      <w:r w:rsidR="00714821" w:rsidRPr="004B345B">
        <w:rPr>
          <w:rFonts w:asciiTheme="majorBidi" w:hAnsiTheme="majorBidi" w:cstheme="majorBidi"/>
          <w:sz w:val="30"/>
          <w:szCs w:val="30"/>
        </w:rPr>
        <w:t>6.</w:t>
      </w:r>
      <w:r w:rsidR="004B345B" w:rsidRPr="004B345B">
        <w:rPr>
          <w:rFonts w:asciiTheme="majorBidi" w:hAnsiTheme="majorBidi" w:cstheme="majorBidi"/>
          <w:sz w:val="30"/>
          <w:szCs w:val="30"/>
        </w:rPr>
        <w:t>43</w:t>
      </w:r>
      <w:r w:rsidRPr="004B345B">
        <w:rPr>
          <w:rFonts w:asciiTheme="majorBidi" w:hAnsiTheme="majorBidi" w:cstheme="majorBidi"/>
          <w:sz w:val="30"/>
          <w:szCs w:val="30"/>
        </w:rPr>
        <w:t xml:space="preserve"> </w:t>
      </w:r>
      <w:r w:rsidRPr="004B345B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Pr="00714821">
        <w:rPr>
          <w:rFonts w:asciiTheme="majorBidi" w:hAnsiTheme="majorBidi" w:cstheme="majorBidi"/>
          <w:sz w:val="30"/>
          <w:szCs w:val="30"/>
          <w:cs/>
        </w:rPr>
        <w:t xml:space="preserve">กำไรจำนวนเงิน </w:t>
      </w:r>
      <w:r w:rsidR="00714821" w:rsidRPr="00714821">
        <w:rPr>
          <w:rFonts w:asciiTheme="majorBidi" w:hAnsiTheme="majorBidi" w:cstheme="majorBidi"/>
          <w:sz w:val="30"/>
          <w:szCs w:val="30"/>
        </w:rPr>
        <w:t>7.03</w:t>
      </w:r>
      <w:r w:rsidRPr="00714821">
        <w:rPr>
          <w:rFonts w:asciiTheme="majorBidi" w:hAnsiTheme="majorBidi" w:cstheme="majorBidi"/>
          <w:sz w:val="30"/>
          <w:szCs w:val="30"/>
        </w:rPr>
        <w:t xml:space="preserve"> </w:t>
      </w:r>
      <w:r w:rsidRPr="00714821">
        <w:rPr>
          <w:rFonts w:asciiTheme="majorBidi" w:hAnsiTheme="majorBidi" w:cstheme="majorBidi"/>
          <w:sz w:val="30"/>
          <w:szCs w:val="30"/>
          <w:cs/>
        </w:rPr>
        <w:t>ล้านบาท ซึ่งรวมเป็นส่วนหนึ่งของผลการดำเนินงานของกลุ่มบริษัท</w:t>
      </w:r>
    </w:p>
    <w:p w:rsidR="00714821" w:rsidRPr="00BA4E5C" w:rsidRDefault="00714821" w:rsidP="00F7134B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:rsidR="00AD5B32" w:rsidRPr="00F7134B" w:rsidRDefault="00AD5B32" w:rsidP="00F7134B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7134B">
        <w:rPr>
          <w:rFonts w:asciiTheme="majorBidi" w:hAnsiTheme="majorBidi" w:cstheme="majorBidi"/>
          <w:sz w:val="30"/>
          <w:szCs w:val="30"/>
          <w:cs/>
        </w:rPr>
        <w:t>มูลค่ายุติธรรมของเงินลงทุน</w:t>
      </w:r>
      <w:r w:rsidRPr="00F7134B">
        <w:rPr>
          <w:rFonts w:asciiTheme="majorBidi" w:hAnsiTheme="majorBidi" w:cstheme="majorBidi" w:hint="cs"/>
          <w:sz w:val="30"/>
          <w:szCs w:val="30"/>
          <w:cs/>
        </w:rPr>
        <w:t xml:space="preserve">ระยะยาวในบริษัท อมรินทร์ บุ๊ค เซ็นเตอร์ จำกัด </w:t>
      </w:r>
      <w:r w:rsidRPr="00F7134B">
        <w:rPr>
          <w:rFonts w:asciiTheme="majorBidi" w:hAnsiTheme="majorBidi" w:cstheme="majorBidi"/>
          <w:sz w:val="30"/>
          <w:szCs w:val="30"/>
          <w:cs/>
        </w:rPr>
        <w:t>ก่อนการเปลี่ยนแปลงสถานะเป็นบริษัทย่อยมีดังนี้</w:t>
      </w:r>
    </w:p>
    <w:p w:rsidR="00D131FA" w:rsidRPr="00BA4E5C" w:rsidRDefault="00D131FA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0"/>
          <w:szCs w:val="20"/>
        </w:rPr>
      </w:pP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6564"/>
        <w:gridCol w:w="1150"/>
        <w:gridCol w:w="1439"/>
      </w:tblGrid>
      <w:tr w:rsidR="00F7134B" w:rsidRPr="00A243F1" w:rsidTr="00F7134B">
        <w:tc>
          <w:tcPr>
            <w:tcW w:w="6564" w:type="dxa"/>
            <w:shd w:val="clear" w:color="auto" w:fill="auto"/>
          </w:tcPr>
          <w:p w:rsidR="00F7134B" w:rsidRPr="00232727" w:rsidRDefault="00F7134B" w:rsidP="00821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 w:cs="Times New Roman"/>
                <w:sz w:val="30"/>
                <w:szCs w:val="30"/>
                <w:cs/>
              </w:rPr>
            </w:pPr>
          </w:p>
        </w:tc>
        <w:tc>
          <w:tcPr>
            <w:tcW w:w="1150" w:type="dxa"/>
            <w:shd w:val="clear" w:color="auto" w:fill="auto"/>
          </w:tcPr>
          <w:p w:rsidR="00F7134B" w:rsidRPr="00232727" w:rsidRDefault="00F7134B" w:rsidP="00821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 w:cs="Times New Roman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39" w:type="dxa"/>
            <w:shd w:val="clear" w:color="auto" w:fill="auto"/>
          </w:tcPr>
          <w:p w:rsidR="00F7134B" w:rsidRPr="00A243F1" w:rsidRDefault="00F7134B" w:rsidP="00821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 w:cs="Times New Roman"/>
                <w:i/>
                <w:iCs/>
                <w:sz w:val="30"/>
                <w:szCs w:val="30"/>
              </w:rPr>
            </w:pPr>
            <w:r w:rsidRPr="00A243F1">
              <w:rPr>
                <w:rFonts w:ascii="Angsana New" w:hAnsi="Angsana New" w:cs="Times New Roman"/>
                <w:i/>
                <w:iCs/>
                <w:sz w:val="30"/>
                <w:szCs w:val="30"/>
              </w:rPr>
              <w:t>(</w:t>
            </w:r>
            <w:r w:rsidRPr="00A243F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A243F1">
              <w:rPr>
                <w:rFonts w:ascii="Angsana New" w:hAnsi="Angsana New" w:cs="Times New Roman"/>
                <w:i/>
                <w:iCs/>
                <w:sz w:val="30"/>
                <w:szCs w:val="30"/>
              </w:rPr>
              <w:t>)</w:t>
            </w:r>
          </w:p>
        </w:tc>
      </w:tr>
      <w:tr w:rsidR="00F7134B" w:rsidRPr="00A243F1" w:rsidTr="00F7134B">
        <w:tc>
          <w:tcPr>
            <w:tcW w:w="6564" w:type="dxa"/>
            <w:shd w:val="clear" w:color="auto" w:fill="auto"/>
          </w:tcPr>
          <w:p w:rsidR="00F7134B" w:rsidRPr="00A243F1" w:rsidRDefault="00F7134B" w:rsidP="00821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8"/>
              </w:rPr>
            </w:pPr>
            <w:r w:rsidRPr="00A243F1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มูลค่ายุติธรรมของส่วนได้เสียในกิจการที่เกี่ยวข้องกัน</w:t>
            </w:r>
          </w:p>
          <w:p w:rsidR="00F7134B" w:rsidRPr="00A243F1" w:rsidRDefault="00F7134B" w:rsidP="00821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 w:cs="Times New Roman"/>
                <w:sz w:val="30"/>
                <w:szCs w:val="30"/>
              </w:rPr>
            </w:pPr>
            <w:r w:rsidRPr="00A243F1">
              <w:rPr>
                <w:rFonts w:ascii="Angsana New" w:hAnsi="Angsana New" w:hint="cs"/>
                <w:sz w:val="30"/>
                <w:szCs w:val="30"/>
                <w:cs/>
              </w:rPr>
              <w:t xml:space="preserve">   ก่อนการเปลี่ยนแปลงสถานะเป็นบริษัทย่อย</w:t>
            </w:r>
          </w:p>
        </w:tc>
        <w:tc>
          <w:tcPr>
            <w:tcW w:w="1150" w:type="dxa"/>
            <w:shd w:val="clear" w:color="auto" w:fill="auto"/>
          </w:tcPr>
          <w:p w:rsidR="00F7134B" w:rsidRPr="00A243F1" w:rsidRDefault="00F7134B" w:rsidP="00821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:rsidR="00F7134B" w:rsidRPr="00A243F1" w:rsidRDefault="00F7134B" w:rsidP="00821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rPr>
                <w:rFonts w:ascii="Angsana New" w:hAnsi="Angsana New"/>
                <w:sz w:val="30"/>
                <w:szCs w:val="38"/>
              </w:rPr>
            </w:pPr>
          </w:p>
          <w:p w:rsidR="00F7134B" w:rsidRPr="00A243F1" w:rsidRDefault="002916DE" w:rsidP="00821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rPr>
                <w:rFonts w:ascii="Angsana New" w:hAnsi="Angsana New"/>
                <w:sz w:val="30"/>
                <w:szCs w:val="38"/>
              </w:rPr>
            </w:pPr>
            <w:r w:rsidRPr="00A243F1">
              <w:rPr>
                <w:rFonts w:ascii="Angsana New" w:hAnsi="Angsana New"/>
                <w:sz w:val="30"/>
                <w:szCs w:val="38"/>
              </w:rPr>
              <w:t>59,984</w:t>
            </w:r>
          </w:p>
        </w:tc>
      </w:tr>
      <w:tr w:rsidR="00F7134B" w:rsidRPr="00A243F1" w:rsidTr="00F7134B">
        <w:tc>
          <w:tcPr>
            <w:tcW w:w="6564" w:type="dxa"/>
            <w:shd w:val="clear" w:color="auto" w:fill="auto"/>
          </w:tcPr>
          <w:p w:rsidR="00F7134B" w:rsidRPr="00A243F1" w:rsidRDefault="00F7134B" w:rsidP="00821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 w:cs="Times New Roman"/>
                <w:sz w:val="30"/>
                <w:szCs w:val="30"/>
              </w:rPr>
            </w:pPr>
            <w:r w:rsidRPr="00A243F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A243F1">
              <w:rPr>
                <w:rFonts w:ascii="Angsana New" w:hAnsi="Angsana New" w:hint="cs"/>
                <w:sz w:val="30"/>
                <w:szCs w:val="30"/>
                <w:cs/>
              </w:rPr>
              <w:t xml:space="preserve"> มูลค่าตามบัญชีของเงินลงทุน</w:t>
            </w:r>
          </w:p>
        </w:tc>
        <w:tc>
          <w:tcPr>
            <w:tcW w:w="1150" w:type="dxa"/>
            <w:shd w:val="clear" w:color="auto" w:fill="auto"/>
          </w:tcPr>
          <w:p w:rsidR="00F7134B" w:rsidRPr="00A243F1" w:rsidRDefault="00F7134B" w:rsidP="00821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8"/>
              </w:rPr>
            </w:pPr>
          </w:p>
        </w:tc>
        <w:tc>
          <w:tcPr>
            <w:tcW w:w="1439" w:type="dxa"/>
            <w:shd w:val="clear" w:color="auto" w:fill="auto"/>
          </w:tcPr>
          <w:p w:rsidR="00F7134B" w:rsidRPr="00A243F1" w:rsidRDefault="00F7134B" w:rsidP="00821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rPr>
                <w:rFonts w:ascii="Angsana New" w:hAnsi="Angsana New" w:cs="Times New Roman"/>
                <w:sz w:val="30"/>
                <w:szCs w:val="30"/>
              </w:rPr>
            </w:pPr>
            <w:r w:rsidRPr="00A243F1">
              <w:rPr>
                <w:rFonts w:ascii="Angsana New" w:hAnsi="Angsana New" w:cs="Times New Roman"/>
                <w:sz w:val="30"/>
                <w:szCs w:val="30"/>
              </w:rPr>
              <w:t>(1,900)</w:t>
            </w:r>
          </w:p>
        </w:tc>
      </w:tr>
      <w:tr w:rsidR="00F7134B" w:rsidRPr="00232727" w:rsidTr="00F7134B">
        <w:tc>
          <w:tcPr>
            <w:tcW w:w="6564" w:type="dxa"/>
            <w:shd w:val="clear" w:color="auto" w:fill="auto"/>
          </w:tcPr>
          <w:p w:rsidR="00F7134B" w:rsidRPr="00A243F1" w:rsidRDefault="00F7134B" w:rsidP="00821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 w:cs="Times New Roman"/>
                <w:sz w:val="30"/>
                <w:szCs w:val="30"/>
              </w:rPr>
            </w:pPr>
            <w:r w:rsidRPr="00A243F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กำไรที่รับรู้ของส่วนได้เสียซึ่งถือก่อนการเปลี่ยนแปลงสถานะเป็นบริษัทย่อย</w:t>
            </w:r>
          </w:p>
        </w:tc>
        <w:tc>
          <w:tcPr>
            <w:tcW w:w="1150" w:type="dxa"/>
            <w:shd w:val="clear" w:color="auto" w:fill="auto"/>
          </w:tcPr>
          <w:p w:rsidR="00F7134B" w:rsidRPr="00A243F1" w:rsidRDefault="00F7134B" w:rsidP="00821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7134B" w:rsidRPr="00A243F1" w:rsidRDefault="002916DE" w:rsidP="00821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rPr>
                <w:rFonts w:ascii="Angsana New" w:hAnsi="Angsana New" w:cstheme="minorBidi"/>
                <w:b/>
                <w:bCs/>
                <w:sz w:val="30"/>
                <w:szCs w:val="30"/>
                <w:cs/>
              </w:rPr>
            </w:pPr>
            <w:r w:rsidRPr="00A243F1"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58,084</w:t>
            </w:r>
          </w:p>
        </w:tc>
      </w:tr>
    </w:tbl>
    <w:p w:rsidR="00F7134B" w:rsidRPr="00BA4E5C" w:rsidRDefault="00F7134B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0"/>
          <w:szCs w:val="20"/>
        </w:rPr>
      </w:pPr>
    </w:p>
    <w:p w:rsidR="00F7134B" w:rsidRPr="00F7134B" w:rsidRDefault="00F7134B" w:rsidP="00F7134B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7134B">
        <w:rPr>
          <w:rFonts w:asciiTheme="majorBidi" w:hAnsiTheme="majorBidi" w:cstheme="majorBidi"/>
          <w:sz w:val="30"/>
          <w:szCs w:val="30"/>
          <w:cs/>
        </w:rPr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</w:t>
      </w:r>
      <w:r w:rsidRPr="00F7134B">
        <w:rPr>
          <w:rFonts w:asciiTheme="majorBidi" w:hAnsiTheme="majorBidi" w:cstheme="majorBidi" w:hint="cs"/>
          <w:sz w:val="30"/>
          <w:szCs w:val="30"/>
          <w:cs/>
        </w:rPr>
        <w:t xml:space="preserve">       </w:t>
      </w:r>
      <w:r w:rsidRPr="00F7134B">
        <w:rPr>
          <w:rFonts w:asciiTheme="majorBidi" w:hAnsiTheme="majorBidi" w:cstheme="majorBidi"/>
          <w:sz w:val="30"/>
          <w:szCs w:val="30"/>
          <w:cs/>
        </w:rPr>
        <w:t xml:space="preserve">แต่ละประเภทที่สำคัญ มีดังนี้ </w:t>
      </w:r>
    </w:p>
    <w:p w:rsidR="00911962" w:rsidRPr="00BA4E5C" w:rsidRDefault="00911962" w:rsidP="00F7134B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:rsidR="00F7134B" w:rsidRPr="00F7134B" w:rsidRDefault="00F7134B" w:rsidP="00F7134B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7134B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สิ่งตอบแทนที่โอนให้   </w:t>
      </w:r>
    </w:p>
    <w:p w:rsidR="00F7134B" w:rsidRPr="00BA4E5C" w:rsidRDefault="00F7134B" w:rsidP="00F713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740"/>
        <w:gridCol w:w="1439"/>
      </w:tblGrid>
      <w:tr w:rsidR="00F7134B" w:rsidRPr="004B238D" w:rsidTr="00F7134B">
        <w:tc>
          <w:tcPr>
            <w:tcW w:w="4216" w:type="pct"/>
            <w:shd w:val="clear" w:color="auto" w:fill="auto"/>
          </w:tcPr>
          <w:p w:rsidR="00F7134B" w:rsidRPr="004B238D" w:rsidRDefault="00F7134B" w:rsidP="00821BEC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4" w:type="pct"/>
            <w:shd w:val="clear" w:color="auto" w:fill="auto"/>
          </w:tcPr>
          <w:p w:rsidR="00F7134B" w:rsidRPr="004B238D" w:rsidRDefault="00F7134B" w:rsidP="00821BEC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238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F7134B" w:rsidRPr="004B238D" w:rsidTr="00F7134B">
        <w:tc>
          <w:tcPr>
            <w:tcW w:w="4216" w:type="pct"/>
            <w:shd w:val="clear" w:color="auto" w:fill="auto"/>
          </w:tcPr>
          <w:p w:rsidR="00F7134B" w:rsidRPr="004B238D" w:rsidRDefault="00F7134B" w:rsidP="00821BEC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4" w:type="pct"/>
            <w:shd w:val="clear" w:color="auto" w:fill="auto"/>
          </w:tcPr>
          <w:p w:rsidR="00F7134B" w:rsidRPr="004B238D" w:rsidRDefault="00F7134B" w:rsidP="00821BEC">
            <w:pPr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B238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7134B" w:rsidRPr="004B238D" w:rsidTr="00F7134B">
        <w:tc>
          <w:tcPr>
            <w:tcW w:w="4216" w:type="pct"/>
            <w:shd w:val="clear" w:color="auto" w:fill="auto"/>
          </w:tcPr>
          <w:p w:rsidR="00F7134B" w:rsidRPr="004B238D" w:rsidRDefault="00F7134B" w:rsidP="00821BEC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238D">
              <w:rPr>
                <w:rFonts w:ascii="Angsana New" w:hAnsi="Angsana New" w:hint="cs"/>
                <w:sz w:val="30"/>
                <w:szCs w:val="30"/>
                <w:cs/>
              </w:rPr>
              <w:t>เงินสด</w:t>
            </w:r>
          </w:p>
        </w:tc>
        <w:tc>
          <w:tcPr>
            <w:tcW w:w="784" w:type="pct"/>
            <w:tcBorders>
              <w:bottom w:val="double" w:sz="4" w:space="0" w:color="auto"/>
            </w:tcBorders>
            <w:shd w:val="clear" w:color="auto" w:fill="auto"/>
          </w:tcPr>
          <w:p w:rsidR="00F7134B" w:rsidRPr="005B16EE" w:rsidRDefault="00F7134B" w:rsidP="00821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110"/>
              <w:rPr>
                <w:rFonts w:ascii="Angsana New" w:hAnsi="Angsana New" w:cs="Cordia New"/>
                <w:b/>
                <w:bCs/>
                <w:sz w:val="30"/>
                <w:szCs w:val="30"/>
              </w:rPr>
            </w:pPr>
            <w:r w:rsidRPr="005B16EE">
              <w:rPr>
                <w:rFonts w:ascii="Angsana New" w:hAnsi="Angsana New" w:cs="Cordia New"/>
                <w:b/>
                <w:bCs/>
                <w:sz w:val="30"/>
                <w:szCs w:val="30"/>
              </w:rPr>
              <w:t>445,500</w:t>
            </w:r>
          </w:p>
        </w:tc>
      </w:tr>
    </w:tbl>
    <w:p w:rsidR="00F7134B" w:rsidRDefault="00F7134B" w:rsidP="00F713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0E3FC8">
        <w:rPr>
          <w:rFonts w:ascii="Angsana New" w:hAnsi="Angsana New"/>
          <w:i/>
          <w:iCs/>
          <w:sz w:val="30"/>
          <w:szCs w:val="30"/>
          <w:cs/>
        </w:rPr>
        <w:lastRenderedPageBreak/>
        <w:t>สินทรัพย์ที่ได้มาและหนี้สินที่รับมา</w:t>
      </w: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68"/>
        <w:gridCol w:w="261"/>
        <w:gridCol w:w="1359"/>
        <w:gridCol w:w="260"/>
        <w:gridCol w:w="1450"/>
        <w:gridCol w:w="260"/>
        <w:gridCol w:w="1540"/>
      </w:tblGrid>
      <w:tr w:rsidR="00F7134B" w:rsidRPr="000E3FC8" w:rsidTr="00C932DA">
        <w:trPr>
          <w:trHeight w:hRule="exact" w:val="374"/>
        </w:trPr>
        <w:tc>
          <w:tcPr>
            <w:tcW w:w="4068" w:type="dxa"/>
            <w:tcBorders>
              <w:right w:val="nil"/>
            </w:tcBorders>
          </w:tcPr>
          <w:p w:rsidR="00F7134B" w:rsidRPr="000E3FC8" w:rsidRDefault="00F7134B" w:rsidP="00821BEC">
            <w:pPr>
              <w:tabs>
                <w:tab w:val="clear" w:pos="454"/>
                <w:tab w:val="left" w:pos="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tcBorders>
              <w:left w:val="nil"/>
            </w:tcBorders>
          </w:tcPr>
          <w:p w:rsidR="00F7134B" w:rsidRPr="000E3FC8" w:rsidRDefault="00F7134B" w:rsidP="00821BEC">
            <w:pPr>
              <w:tabs>
                <w:tab w:val="clear" w:pos="454"/>
                <w:tab w:val="left" w:pos="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</w:tcPr>
          <w:p w:rsidR="00F7134B" w:rsidRPr="000E3FC8" w:rsidRDefault="00F7134B" w:rsidP="00821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:rsidR="00F7134B" w:rsidRPr="000E3FC8" w:rsidRDefault="00F7134B" w:rsidP="00821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</w:tcPr>
          <w:p w:rsidR="00F7134B" w:rsidRPr="000E3FC8" w:rsidRDefault="00F7134B" w:rsidP="00821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:rsidR="00F7134B" w:rsidRPr="000E3FC8" w:rsidRDefault="00F7134B" w:rsidP="00821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</w:tcPr>
          <w:p w:rsidR="00F7134B" w:rsidRPr="00E240B4" w:rsidRDefault="00F7134B" w:rsidP="00821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240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E240B4" w:rsidRPr="000E3FC8" w:rsidTr="00C932DA">
        <w:trPr>
          <w:trHeight w:hRule="exact" w:val="374"/>
        </w:trPr>
        <w:tc>
          <w:tcPr>
            <w:tcW w:w="4068" w:type="dxa"/>
            <w:tcBorders>
              <w:right w:val="nil"/>
            </w:tcBorders>
          </w:tcPr>
          <w:p w:rsidR="00E240B4" w:rsidRPr="000E3FC8" w:rsidRDefault="00E240B4" w:rsidP="00821BEC">
            <w:pPr>
              <w:tabs>
                <w:tab w:val="clear" w:pos="454"/>
                <w:tab w:val="left" w:pos="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tcBorders>
              <w:left w:val="nil"/>
            </w:tcBorders>
          </w:tcPr>
          <w:p w:rsidR="00E240B4" w:rsidRPr="000E3FC8" w:rsidRDefault="00E240B4" w:rsidP="00821BEC">
            <w:pPr>
              <w:tabs>
                <w:tab w:val="clear" w:pos="454"/>
                <w:tab w:val="left" w:pos="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</w:tcPr>
          <w:p w:rsidR="00E240B4" w:rsidRPr="000E3FC8" w:rsidRDefault="00E240B4" w:rsidP="00821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:rsidR="00E240B4" w:rsidRPr="000E3FC8" w:rsidRDefault="00E240B4" w:rsidP="00821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</w:tcPr>
          <w:p w:rsidR="00E240B4" w:rsidRPr="00783BF1" w:rsidRDefault="00E240B4" w:rsidP="00821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83BF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0" w:type="dxa"/>
          </w:tcPr>
          <w:p w:rsidR="00E240B4" w:rsidRPr="000E3FC8" w:rsidRDefault="00E240B4" w:rsidP="00821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</w:tcPr>
          <w:p w:rsidR="00E240B4" w:rsidRPr="00E240B4" w:rsidRDefault="00E240B4" w:rsidP="00821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240B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7134B" w:rsidRPr="000E3FC8" w:rsidTr="00C932DA">
        <w:trPr>
          <w:trHeight w:hRule="exact" w:val="374"/>
        </w:trPr>
        <w:tc>
          <w:tcPr>
            <w:tcW w:w="4068" w:type="dxa"/>
            <w:tcBorders>
              <w:right w:val="nil"/>
            </w:tcBorders>
          </w:tcPr>
          <w:p w:rsidR="00F7134B" w:rsidRPr="000E3FC8" w:rsidRDefault="00F7134B" w:rsidP="00821BE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E3FC8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61" w:type="dxa"/>
            <w:tcBorders>
              <w:left w:val="nil"/>
            </w:tcBorders>
          </w:tcPr>
          <w:p w:rsidR="00F7134B" w:rsidRPr="000E3FC8" w:rsidRDefault="00F7134B" w:rsidP="00821BE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</w:tcPr>
          <w:p w:rsidR="00F7134B" w:rsidRPr="00E240B4" w:rsidRDefault="00F7134B" w:rsidP="00821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:rsidR="00F7134B" w:rsidRPr="000E3FC8" w:rsidRDefault="00F7134B" w:rsidP="00821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shd w:val="clear" w:color="auto" w:fill="auto"/>
          </w:tcPr>
          <w:p w:rsidR="00F7134B" w:rsidRPr="000E3FC8" w:rsidRDefault="00F7134B" w:rsidP="00821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:rsidR="00F7134B" w:rsidRPr="000E3FC8" w:rsidRDefault="00F7134B" w:rsidP="00821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shd w:val="clear" w:color="auto" w:fill="auto"/>
          </w:tcPr>
          <w:p w:rsidR="00F7134B" w:rsidRPr="00A86C2C" w:rsidRDefault="00F7134B" w:rsidP="00821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86C2C">
              <w:rPr>
                <w:rFonts w:ascii="Angsana New" w:hAnsi="Angsana New"/>
                <w:sz w:val="30"/>
                <w:szCs w:val="30"/>
              </w:rPr>
              <w:t>56,168</w:t>
            </w:r>
          </w:p>
        </w:tc>
      </w:tr>
      <w:tr w:rsidR="00F7134B" w:rsidRPr="000E3FC8" w:rsidTr="00C932DA">
        <w:trPr>
          <w:trHeight w:hRule="exact" w:val="374"/>
        </w:trPr>
        <w:tc>
          <w:tcPr>
            <w:tcW w:w="4068" w:type="dxa"/>
            <w:tcBorders>
              <w:right w:val="nil"/>
            </w:tcBorders>
          </w:tcPr>
          <w:p w:rsidR="00F7134B" w:rsidRPr="000E3FC8" w:rsidRDefault="00F7134B" w:rsidP="00821BE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E3FC8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  <w:r w:rsidRPr="000E3FC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61" w:type="dxa"/>
            <w:tcBorders>
              <w:left w:val="nil"/>
            </w:tcBorders>
          </w:tcPr>
          <w:p w:rsidR="00F7134B" w:rsidRPr="000E3FC8" w:rsidRDefault="00F7134B" w:rsidP="00821BE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</w:tcPr>
          <w:p w:rsidR="00F7134B" w:rsidRPr="001446F2" w:rsidRDefault="00F7134B" w:rsidP="00821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:rsidR="00F7134B" w:rsidRPr="000E3FC8" w:rsidRDefault="00F7134B" w:rsidP="00821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shd w:val="clear" w:color="auto" w:fill="auto"/>
          </w:tcPr>
          <w:p w:rsidR="00F7134B" w:rsidRPr="000E3FC8" w:rsidRDefault="00F7134B" w:rsidP="00821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:rsidR="00F7134B" w:rsidRPr="000E3FC8" w:rsidRDefault="00F7134B" w:rsidP="00821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shd w:val="clear" w:color="auto" w:fill="auto"/>
          </w:tcPr>
          <w:p w:rsidR="00F7134B" w:rsidRPr="001446F2" w:rsidRDefault="00F7134B" w:rsidP="00821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103,731</w:t>
            </w:r>
          </w:p>
        </w:tc>
      </w:tr>
      <w:tr w:rsidR="00F7134B" w:rsidRPr="000E3FC8" w:rsidTr="00C932DA">
        <w:trPr>
          <w:trHeight w:hRule="exact" w:val="374"/>
        </w:trPr>
        <w:tc>
          <w:tcPr>
            <w:tcW w:w="4068" w:type="dxa"/>
            <w:tcBorders>
              <w:right w:val="nil"/>
            </w:tcBorders>
          </w:tcPr>
          <w:p w:rsidR="00F7134B" w:rsidRPr="000E3FC8" w:rsidRDefault="00F7134B" w:rsidP="00821BE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61" w:type="dxa"/>
            <w:tcBorders>
              <w:left w:val="nil"/>
            </w:tcBorders>
          </w:tcPr>
          <w:p w:rsidR="00F7134B" w:rsidRPr="000E3FC8" w:rsidRDefault="00F7134B" w:rsidP="00821BE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</w:tcPr>
          <w:p w:rsidR="00F7134B" w:rsidRPr="001446F2" w:rsidRDefault="00F7134B" w:rsidP="00821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:rsidR="00F7134B" w:rsidRPr="000E3FC8" w:rsidRDefault="00F7134B" w:rsidP="00821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shd w:val="clear" w:color="auto" w:fill="auto"/>
          </w:tcPr>
          <w:p w:rsidR="00F7134B" w:rsidRPr="000E3FC8" w:rsidRDefault="00F7134B" w:rsidP="00821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:rsidR="00F7134B" w:rsidRPr="000E3FC8" w:rsidRDefault="00F7134B" w:rsidP="00821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shd w:val="clear" w:color="auto" w:fill="auto"/>
          </w:tcPr>
          <w:p w:rsidR="00F7134B" w:rsidRPr="001446F2" w:rsidRDefault="00F7134B" w:rsidP="00821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20,484</w:t>
            </w:r>
          </w:p>
        </w:tc>
      </w:tr>
      <w:tr w:rsidR="00F7134B" w:rsidRPr="000E3FC8" w:rsidTr="00C932DA">
        <w:trPr>
          <w:trHeight w:hRule="exact" w:val="374"/>
        </w:trPr>
        <w:tc>
          <w:tcPr>
            <w:tcW w:w="4068" w:type="dxa"/>
            <w:tcBorders>
              <w:right w:val="nil"/>
            </w:tcBorders>
          </w:tcPr>
          <w:p w:rsidR="00F7134B" w:rsidRPr="000E3FC8" w:rsidRDefault="00F7134B" w:rsidP="00821BE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E3FC8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61" w:type="dxa"/>
            <w:tcBorders>
              <w:left w:val="nil"/>
            </w:tcBorders>
          </w:tcPr>
          <w:p w:rsidR="00F7134B" w:rsidRPr="000E3FC8" w:rsidRDefault="00F7134B" w:rsidP="00821BE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</w:tcPr>
          <w:p w:rsidR="00F7134B" w:rsidRPr="001446F2" w:rsidRDefault="00F7134B" w:rsidP="00821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:rsidR="00F7134B" w:rsidRPr="000E3FC8" w:rsidRDefault="00F7134B" w:rsidP="00821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shd w:val="clear" w:color="auto" w:fill="auto"/>
          </w:tcPr>
          <w:p w:rsidR="00F7134B" w:rsidRPr="000E3FC8" w:rsidRDefault="00F7134B" w:rsidP="00821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:rsidR="00F7134B" w:rsidRPr="000E3FC8" w:rsidRDefault="00F7134B" w:rsidP="00821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shd w:val="clear" w:color="auto" w:fill="auto"/>
          </w:tcPr>
          <w:p w:rsidR="00F7134B" w:rsidRPr="00A86C2C" w:rsidRDefault="00F7134B" w:rsidP="00821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86C2C">
              <w:rPr>
                <w:rFonts w:ascii="Angsana New" w:hAnsi="Angsana New"/>
                <w:sz w:val="30"/>
                <w:szCs w:val="30"/>
              </w:rPr>
              <w:t>195,646</w:t>
            </w:r>
          </w:p>
        </w:tc>
      </w:tr>
      <w:tr w:rsidR="00F7134B" w:rsidRPr="000E3FC8" w:rsidTr="00C932DA">
        <w:trPr>
          <w:trHeight w:hRule="exact" w:val="374"/>
        </w:trPr>
        <w:tc>
          <w:tcPr>
            <w:tcW w:w="4068" w:type="dxa"/>
            <w:tcBorders>
              <w:right w:val="nil"/>
            </w:tcBorders>
          </w:tcPr>
          <w:p w:rsidR="00F7134B" w:rsidRPr="000E3FC8" w:rsidRDefault="00F7134B" w:rsidP="00821BE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261" w:type="dxa"/>
            <w:tcBorders>
              <w:left w:val="nil"/>
            </w:tcBorders>
          </w:tcPr>
          <w:p w:rsidR="00F7134B" w:rsidRPr="000E3FC8" w:rsidRDefault="00F7134B" w:rsidP="00821BE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</w:tcPr>
          <w:p w:rsidR="00F7134B" w:rsidRPr="001446F2" w:rsidRDefault="00F7134B" w:rsidP="00821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:rsidR="00F7134B" w:rsidRPr="000E3FC8" w:rsidRDefault="00F7134B" w:rsidP="00821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shd w:val="clear" w:color="auto" w:fill="auto"/>
          </w:tcPr>
          <w:p w:rsidR="00F7134B" w:rsidRPr="000E3FC8" w:rsidRDefault="00F7134B" w:rsidP="00821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:rsidR="00F7134B" w:rsidRPr="000E3FC8" w:rsidRDefault="00F7134B" w:rsidP="00821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shd w:val="clear" w:color="auto" w:fill="auto"/>
          </w:tcPr>
          <w:p w:rsidR="00F7134B" w:rsidRPr="00A86C2C" w:rsidRDefault="00F7134B" w:rsidP="00821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6,829</w:t>
            </w:r>
          </w:p>
        </w:tc>
      </w:tr>
      <w:tr w:rsidR="00F7134B" w:rsidRPr="000E3FC8" w:rsidTr="00C932DA">
        <w:trPr>
          <w:trHeight w:hRule="exact" w:val="374"/>
        </w:trPr>
        <w:tc>
          <w:tcPr>
            <w:tcW w:w="4068" w:type="dxa"/>
            <w:tcBorders>
              <w:right w:val="nil"/>
            </w:tcBorders>
          </w:tcPr>
          <w:p w:rsidR="00F7134B" w:rsidRPr="000E3FC8" w:rsidRDefault="00F7134B" w:rsidP="00821BE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E3FC8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61" w:type="dxa"/>
            <w:tcBorders>
              <w:left w:val="nil"/>
            </w:tcBorders>
          </w:tcPr>
          <w:p w:rsidR="00F7134B" w:rsidRPr="000E3FC8" w:rsidRDefault="00F7134B" w:rsidP="00821BE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</w:tcPr>
          <w:p w:rsidR="00F7134B" w:rsidRPr="001446F2" w:rsidRDefault="00F7134B" w:rsidP="00821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:rsidR="00F7134B" w:rsidRPr="000E3FC8" w:rsidRDefault="00F7134B" w:rsidP="00821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shd w:val="clear" w:color="auto" w:fill="auto"/>
          </w:tcPr>
          <w:p w:rsidR="00F7134B" w:rsidRPr="00A136EA" w:rsidRDefault="00A136EA" w:rsidP="00A13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136EA">
              <w:rPr>
                <w:rFonts w:ascii="Angsana New" w:hAnsi="Angsana New"/>
                <w:i/>
                <w:iCs/>
                <w:sz w:val="30"/>
                <w:szCs w:val="30"/>
              </w:rPr>
              <w:t>14</w:t>
            </w:r>
          </w:p>
        </w:tc>
        <w:tc>
          <w:tcPr>
            <w:tcW w:w="260" w:type="dxa"/>
            <w:shd w:val="clear" w:color="auto" w:fill="auto"/>
          </w:tcPr>
          <w:p w:rsidR="00F7134B" w:rsidRPr="000E3FC8" w:rsidRDefault="00F7134B" w:rsidP="00821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shd w:val="clear" w:color="auto" w:fill="auto"/>
          </w:tcPr>
          <w:p w:rsidR="00F7134B" w:rsidRPr="000E3FC8" w:rsidRDefault="00F7134B" w:rsidP="00821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539,111</w:t>
            </w:r>
          </w:p>
        </w:tc>
      </w:tr>
      <w:tr w:rsidR="00D50821" w:rsidRPr="000E3FC8" w:rsidTr="00C932DA">
        <w:trPr>
          <w:trHeight w:hRule="exact" w:val="374"/>
        </w:trPr>
        <w:tc>
          <w:tcPr>
            <w:tcW w:w="4068" w:type="dxa"/>
            <w:tcBorders>
              <w:right w:val="nil"/>
            </w:tcBorders>
          </w:tcPr>
          <w:p w:rsidR="00D50821" w:rsidRDefault="00D50821" w:rsidP="00D5082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F3FDB">
              <w:rPr>
                <w:rFonts w:ascii="Angsana New" w:hAnsi="Angsana New"/>
                <w:sz w:val="30"/>
                <w:szCs w:val="30"/>
                <w:cs/>
              </w:rPr>
              <w:t>ความสัมพันธ์กับลูกค้า</w:t>
            </w:r>
          </w:p>
        </w:tc>
        <w:tc>
          <w:tcPr>
            <w:tcW w:w="261" w:type="dxa"/>
            <w:tcBorders>
              <w:left w:val="nil"/>
            </w:tcBorders>
          </w:tcPr>
          <w:p w:rsidR="00D50821" w:rsidRPr="000E3FC8" w:rsidRDefault="00D50821" w:rsidP="00D5082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</w:tcPr>
          <w:p w:rsidR="00D50821" w:rsidRPr="000E3FC8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:rsidR="00D50821" w:rsidRPr="000E3FC8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shd w:val="clear" w:color="auto" w:fill="auto"/>
          </w:tcPr>
          <w:p w:rsidR="00D50821" w:rsidRPr="00A136EA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19</w:t>
            </w:r>
          </w:p>
        </w:tc>
        <w:tc>
          <w:tcPr>
            <w:tcW w:w="260" w:type="dxa"/>
            <w:shd w:val="clear" w:color="auto" w:fill="auto"/>
          </w:tcPr>
          <w:p w:rsidR="00D50821" w:rsidRPr="000E3FC8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shd w:val="clear" w:color="auto" w:fill="auto"/>
          </w:tcPr>
          <w:p w:rsidR="00D50821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2,609</w:t>
            </w:r>
          </w:p>
        </w:tc>
      </w:tr>
      <w:tr w:rsidR="00D50821" w:rsidRPr="000E3FC8" w:rsidTr="00C932DA">
        <w:trPr>
          <w:trHeight w:hRule="exact" w:val="374"/>
        </w:trPr>
        <w:tc>
          <w:tcPr>
            <w:tcW w:w="4068" w:type="dxa"/>
            <w:tcBorders>
              <w:right w:val="nil"/>
            </w:tcBorders>
          </w:tcPr>
          <w:p w:rsidR="00D50821" w:rsidRDefault="00D50821" w:rsidP="00D5082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36F9D">
              <w:rPr>
                <w:rFonts w:ascii="Angsana New" w:hAnsi="Angsana New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261" w:type="dxa"/>
            <w:tcBorders>
              <w:left w:val="nil"/>
            </w:tcBorders>
          </w:tcPr>
          <w:p w:rsidR="00D50821" w:rsidRPr="000E3FC8" w:rsidRDefault="00D50821" w:rsidP="00D5082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</w:tcPr>
          <w:p w:rsidR="00D50821" w:rsidRPr="000E3FC8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:rsidR="00D50821" w:rsidRPr="000E3FC8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shd w:val="clear" w:color="auto" w:fill="auto"/>
          </w:tcPr>
          <w:p w:rsidR="00D50821" w:rsidRPr="00A136EA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19</w:t>
            </w:r>
          </w:p>
        </w:tc>
        <w:tc>
          <w:tcPr>
            <w:tcW w:w="260" w:type="dxa"/>
            <w:shd w:val="clear" w:color="auto" w:fill="auto"/>
          </w:tcPr>
          <w:p w:rsidR="00D50821" w:rsidRPr="000E3FC8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shd w:val="clear" w:color="auto" w:fill="auto"/>
          </w:tcPr>
          <w:p w:rsidR="00D50821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66,068</w:t>
            </w:r>
          </w:p>
        </w:tc>
      </w:tr>
      <w:tr w:rsidR="00D50821" w:rsidRPr="000E3FC8" w:rsidTr="00C932DA">
        <w:trPr>
          <w:trHeight w:hRule="exact" w:val="374"/>
        </w:trPr>
        <w:tc>
          <w:tcPr>
            <w:tcW w:w="4068" w:type="dxa"/>
            <w:tcBorders>
              <w:right w:val="nil"/>
            </w:tcBorders>
          </w:tcPr>
          <w:p w:rsidR="00D50821" w:rsidRPr="000E3FC8" w:rsidRDefault="00D50821" w:rsidP="00D5082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E3FC8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261" w:type="dxa"/>
            <w:tcBorders>
              <w:left w:val="nil"/>
            </w:tcBorders>
          </w:tcPr>
          <w:p w:rsidR="00D50821" w:rsidRPr="000E3FC8" w:rsidRDefault="00D50821" w:rsidP="00D5082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</w:tcPr>
          <w:p w:rsidR="00D50821" w:rsidRPr="001446F2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:rsidR="00D50821" w:rsidRPr="000E3FC8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shd w:val="clear" w:color="auto" w:fill="auto"/>
          </w:tcPr>
          <w:p w:rsidR="00D50821" w:rsidRPr="00A136EA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19</w:t>
            </w:r>
          </w:p>
        </w:tc>
        <w:tc>
          <w:tcPr>
            <w:tcW w:w="260" w:type="dxa"/>
            <w:shd w:val="clear" w:color="auto" w:fill="auto"/>
          </w:tcPr>
          <w:p w:rsidR="00D50821" w:rsidRPr="000E3FC8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shd w:val="clear" w:color="auto" w:fill="auto"/>
          </w:tcPr>
          <w:p w:rsidR="00D50821" w:rsidRPr="00A86C2C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86C2C">
              <w:rPr>
                <w:rFonts w:ascii="Angsana New" w:hAnsi="Angsana New"/>
                <w:sz w:val="30"/>
                <w:szCs w:val="30"/>
              </w:rPr>
              <w:t>6,163</w:t>
            </w:r>
          </w:p>
        </w:tc>
      </w:tr>
      <w:tr w:rsidR="00D50821" w:rsidRPr="000E3FC8" w:rsidTr="00C932DA">
        <w:trPr>
          <w:trHeight w:hRule="exact" w:val="374"/>
        </w:trPr>
        <w:tc>
          <w:tcPr>
            <w:tcW w:w="4068" w:type="dxa"/>
            <w:tcBorders>
              <w:right w:val="nil"/>
            </w:tcBorders>
          </w:tcPr>
          <w:p w:rsidR="00D50821" w:rsidRPr="000E3FC8" w:rsidRDefault="00D50821" w:rsidP="00D5082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Pr="000E3FC8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ภาษีเงินได้รอตัดบัญชี</w:t>
            </w:r>
          </w:p>
        </w:tc>
        <w:tc>
          <w:tcPr>
            <w:tcW w:w="261" w:type="dxa"/>
            <w:tcBorders>
              <w:left w:val="nil"/>
            </w:tcBorders>
          </w:tcPr>
          <w:p w:rsidR="00D50821" w:rsidRPr="000E3FC8" w:rsidRDefault="00D50821" w:rsidP="00D5082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</w:tcPr>
          <w:p w:rsidR="00D50821" w:rsidRPr="000E3FC8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:rsidR="00D50821" w:rsidRPr="000E3FC8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shd w:val="clear" w:color="auto" w:fill="auto"/>
          </w:tcPr>
          <w:p w:rsidR="00D50821" w:rsidRPr="00A136EA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136EA">
              <w:rPr>
                <w:rFonts w:ascii="Angsana New" w:hAnsi="Angsana New"/>
                <w:i/>
                <w:iCs/>
                <w:sz w:val="30"/>
                <w:szCs w:val="30"/>
              </w:rPr>
              <w:t>20</w:t>
            </w:r>
          </w:p>
        </w:tc>
        <w:tc>
          <w:tcPr>
            <w:tcW w:w="260" w:type="dxa"/>
            <w:shd w:val="clear" w:color="auto" w:fill="auto"/>
          </w:tcPr>
          <w:p w:rsidR="00D50821" w:rsidRPr="000E3FC8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shd w:val="clear" w:color="auto" w:fill="auto"/>
          </w:tcPr>
          <w:p w:rsidR="00D50821" w:rsidRPr="000E3FC8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32,399</w:t>
            </w:r>
          </w:p>
        </w:tc>
      </w:tr>
      <w:tr w:rsidR="00D50821" w:rsidRPr="000E3FC8" w:rsidTr="00C932DA">
        <w:trPr>
          <w:trHeight w:hRule="exact" w:val="374"/>
        </w:trPr>
        <w:tc>
          <w:tcPr>
            <w:tcW w:w="4068" w:type="dxa"/>
            <w:tcBorders>
              <w:right w:val="nil"/>
            </w:tcBorders>
          </w:tcPr>
          <w:p w:rsidR="00D50821" w:rsidRDefault="00D50821" w:rsidP="00D50821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เงินฝากสถาบันการเงินที่มีข้อจำกัดในการเบิกใช้</w:t>
            </w:r>
          </w:p>
        </w:tc>
        <w:tc>
          <w:tcPr>
            <w:tcW w:w="261" w:type="dxa"/>
            <w:tcBorders>
              <w:left w:val="nil"/>
            </w:tcBorders>
          </w:tcPr>
          <w:p w:rsidR="00D50821" w:rsidRPr="000E3FC8" w:rsidRDefault="00D50821" w:rsidP="00D5082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</w:tcPr>
          <w:p w:rsidR="00D50821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:rsidR="00D50821" w:rsidRPr="000E3FC8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shd w:val="clear" w:color="auto" w:fill="auto"/>
          </w:tcPr>
          <w:p w:rsidR="00D50821" w:rsidRPr="00A136EA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:rsidR="00D50821" w:rsidRPr="000E3FC8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shd w:val="clear" w:color="auto" w:fill="auto"/>
          </w:tcPr>
          <w:p w:rsidR="00D50821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1,357</w:t>
            </w:r>
          </w:p>
        </w:tc>
      </w:tr>
      <w:tr w:rsidR="00D50821" w:rsidRPr="000E3FC8" w:rsidTr="00C932DA">
        <w:trPr>
          <w:trHeight w:hRule="exact" w:val="374"/>
        </w:trPr>
        <w:tc>
          <w:tcPr>
            <w:tcW w:w="4068" w:type="dxa"/>
            <w:tcBorders>
              <w:right w:val="nil"/>
            </w:tcBorders>
          </w:tcPr>
          <w:p w:rsidR="00D50821" w:rsidRPr="000E3FC8" w:rsidRDefault="00D50821" w:rsidP="00D5082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เงินประกัน</w:t>
            </w:r>
          </w:p>
        </w:tc>
        <w:tc>
          <w:tcPr>
            <w:tcW w:w="261" w:type="dxa"/>
            <w:tcBorders>
              <w:left w:val="nil"/>
            </w:tcBorders>
          </w:tcPr>
          <w:p w:rsidR="00D50821" w:rsidRPr="000E3FC8" w:rsidRDefault="00D50821" w:rsidP="00D5082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</w:tcPr>
          <w:p w:rsidR="00D50821" w:rsidRPr="001446F2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:rsidR="00D50821" w:rsidRPr="000E3FC8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shd w:val="clear" w:color="auto" w:fill="auto"/>
          </w:tcPr>
          <w:p w:rsidR="00D50821" w:rsidRPr="00A136EA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:rsidR="00D50821" w:rsidRPr="000E3FC8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shd w:val="clear" w:color="auto" w:fill="auto"/>
          </w:tcPr>
          <w:p w:rsidR="00D50821" w:rsidRPr="001446F2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446F2">
              <w:rPr>
                <w:rFonts w:ascii="Angsana New" w:hAnsi="Angsana New"/>
                <w:sz w:val="30"/>
                <w:szCs w:val="30"/>
              </w:rPr>
              <w:t>52,380</w:t>
            </w:r>
          </w:p>
        </w:tc>
      </w:tr>
      <w:tr w:rsidR="00D50821" w:rsidRPr="000E3FC8" w:rsidTr="00C932DA">
        <w:trPr>
          <w:trHeight w:hRule="exact" w:val="374"/>
        </w:trPr>
        <w:tc>
          <w:tcPr>
            <w:tcW w:w="4068" w:type="dxa"/>
            <w:tcBorders>
              <w:right w:val="nil"/>
            </w:tcBorders>
          </w:tcPr>
          <w:p w:rsidR="00D50821" w:rsidRPr="000E3FC8" w:rsidRDefault="00D50821" w:rsidP="00D5082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261" w:type="dxa"/>
            <w:tcBorders>
              <w:left w:val="nil"/>
            </w:tcBorders>
          </w:tcPr>
          <w:p w:rsidR="00D50821" w:rsidRPr="000E3FC8" w:rsidRDefault="00D50821" w:rsidP="00D5082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</w:tcPr>
          <w:p w:rsidR="00D50821" w:rsidRPr="001446F2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:rsidR="00D50821" w:rsidRPr="000E3FC8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shd w:val="clear" w:color="auto" w:fill="auto"/>
          </w:tcPr>
          <w:p w:rsidR="00D50821" w:rsidRPr="00A136EA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:rsidR="00D50821" w:rsidRPr="000E3FC8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shd w:val="clear" w:color="auto" w:fill="auto"/>
          </w:tcPr>
          <w:p w:rsidR="00D50821" w:rsidRPr="001446F2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2,821</w:t>
            </w:r>
          </w:p>
        </w:tc>
      </w:tr>
      <w:tr w:rsidR="00D50821" w:rsidRPr="000E3FC8" w:rsidTr="00C932DA">
        <w:trPr>
          <w:trHeight w:hRule="exact" w:val="374"/>
        </w:trPr>
        <w:tc>
          <w:tcPr>
            <w:tcW w:w="4068" w:type="dxa"/>
            <w:tcBorders>
              <w:right w:val="nil"/>
            </w:tcBorders>
          </w:tcPr>
          <w:p w:rsidR="00D50821" w:rsidRPr="000E3FC8" w:rsidRDefault="00D50821" w:rsidP="00D5082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</w:t>
            </w:r>
            <w:r w:rsidRPr="000E3FC8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261" w:type="dxa"/>
            <w:tcBorders>
              <w:left w:val="nil"/>
            </w:tcBorders>
          </w:tcPr>
          <w:p w:rsidR="00D50821" w:rsidRPr="000E3FC8" w:rsidRDefault="00D50821" w:rsidP="00D5082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</w:tcPr>
          <w:p w:rsidR="00D50821" w:rsidRPr="001446F2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:rsidR="00D50821" w:rsidRPr="000E3FC8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shd w:val="clear" w:color="auto" w:fill="auto"/>
          </w:tcPr>
          <w:p w:rsidR="00D50821" w:rsidRPr="00A136EA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:rsidR="00D50821" w:rsidRPr="000E3FC8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shd w:val="clear" w:color="auto" w:fill="auto"/>
          </w:tcPr>
          <w:p w:rsidR="00D50821" w:rsidRPr="001446F2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446F2">
              <w:rPr>
                <w:rFonts w:ascii="Angsana New" w:hAnsi="Angsana New"/>
                <w:sz w:val="30"/>
                <w:szCs w:val="30"/>
              </w:rPr>
              <w:t>(40,000)</w:t>
            </w:r>
          </w:p>
        </w:tc>
      </w:tr>
      <w:tr w:rsidR="00D50821" w:rsidRPr="000E3FC8" w:rsidTr="00C932DA">
        <w:trPr>
          <w:trHeight w:hRule="exact" w:val="374"/>
        </w:trPr>
        <w:tc>
          <w:tcPr>
            <w:tcW w:w="4068" w:type="dxa"/>
            <w:tcBorders>
              <w:right w:val="nil"/>
            </w:tcBorders>
          </w:tcPr>
          <w:p w:rsidR="00D50821" w:rsidRPr="000E3FC8" w:rsidRDefault="00D50821" w:rsidP="00D5082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E3FC8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61" w:type="dxa"/>
            <w:tcBorders>
              <w:left w:val="nil"/>
            </w:tcBorders>
          </w:tcPr>
          <w:p w:rsidR="00D50821" w:rsidRPr="000E3FC8" w:rsidRDefault="00D50821" w:rsidP="00D5082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</w:tcPr>
          <w:p w:rsidR="00D50821" w:rsidRPr="000E3FC8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:rsidR="00D50821" w:rsidRPr="000E3FC8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shd w:val="clear" w:color="auto" w:fill="auto"/>
          </w:tcPr>
          <w:p w:rsidR="00D50821" w:rsidRPr="00A136EA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:rsidR="00D50821" w:rsidRPr="000E3FC8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shd w:val="clear" w:color="auto" w:fill="auto"/>
          </w:tcPr>
          <w:p w:rsidR="00D50821" w:rsidRPr="000E3FC8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446F2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534,639</w:t>
            </w:r>
            <w:r w:rsidRPr="001446F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50821" w:rsidRPr="000E3FC8" w:rsidTr="00C932DA">
        <w:trPr>
          <w:trHeight w:hRule="exact" w:val="374"/>
        </w:trPr>
        <w:tc>
          <w:tcPr>
            <w:tcW w:w="4068" w:type="dxa"/>
            <w:tcBorders>
              <w:right w:val="nil"/>
            </w:tcBorders>
          </w:tcPr>
          <w:p w:rsidR="00D50821" w:rsidRPr="000E3FC8" w:rsidRDefault="00D50821" w:rsidP="00D5082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61" w:type="dxa"/>
            <w:tcBorders>
              <w:left w:val="nil"/>
            </w:tcBorders>
          </w:tcPr>
          <w:p w:rsidR="00D50821" w:rsidRPr="000E3FC8" w:rsidRDefault="00D50821" w:rsidP="00D5082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</w:tcPr>
          <w:p w:rsidR="00D50821" w:rsidRPr="001446F2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:rsidR="00D50821" w:rsidRPr="000E3FC8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shd w:val="clear" w:color="auto" w:fill="auto"/>
          </w:tcPr>
          <w:p w:rsidR="00D50821" w:rsidRPr="00A136EA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:rsidR="00D50821" w:rsidRPr="000E3FC8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shd w:val="clear" w:color="auto" w:fill="auto"/>
          </w:tcPr>
          <w:p w:rsidR="00D50821" w:rsidRPr="001446F2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(40,474)</w:t>
            </w:r>
          </w:p>
        </w:tc>
      </w:tr>
      <w:tr w:rsidR="00D50821" w:rsidRPr="000E3FC8" w:rsidTr="00C932DA">
        <w:trPr>
          <w:trHeight w:hRule="exact" w:val="374"/>
        </w:trPr>
        <w:tc>
          <w:tcPr>
            <w:tcW w:w="4068" w:type="dxa"/>
            <w:tcBorders>
              <w:right w:val="nil"/>
            </w:tcBorders>
          </w:tcPr>
          <w:p w:rsidR="00D50821" w:rsidRDefault="00D50821" w:rsidP="00D5082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261" w:type="dxa"/>
            <w:tcBorders>
              <w:left w:val="nil"/>
            </w:tcBorders>
          </w:tcPr>
          <w:p w:rsidR="00D50821" w:rsidRPr="000E3FC8" w:rsidRDefault="00D50821" w:rsidP="00D5082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</w:tcPr>
          <w:p w:rsidR="00D50821" w:rsidRPr="001446F2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:rsidR="00D50821" w:rsidRPr="000E3FC8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shd w:val="clear" w:color="auto" w:fill="auto"/>
          </w:tcPr>
          <w:p w:rsidR="00D50821" w:rsidRPr="00A136EA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:rsidR="00D50821" w:rsidRPr="000E3FC8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shd w:val="clear" w:color="auto" w:fill="auto"/>
          </w:tcPr>
          <w:p w:rsidR="00D50821" w:rsidRPr="001446F2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(28,985)</w:t>
            </w:r>
          </w:p>
        </w:tc>
      </w:tr>
      <w:tr w:rsidR="00D50821" w:rsidRPr="000E3FC8" w:rsidTr="00C932DA">
        <w:trPr>
          <w:trHeight w:hRule="exact" w:val="374"/>
        </w:trPr>
        <w:tc>
          <w:tcPr>
            <w:tcW w:w="4068" w:type="dxa"/>
            <w:tcBorders>
              <w:right w:val="nil"/>
            </w:tcBorders>
          </w:tcPr>
          <w:p w:rsidR="00D50821" w:rsidRDefault="00D50821" w:rsidP="00D5082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446F2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261" w:type="dxa"/>
            <w:tcBorders>
              <w:left w:val="nil"/>
            </w:tcBorders>
          </w:tcPr>
          <w:p w:rsidR="00D50821" w:rsidRPr="000E3FC8" w:rsidRDefault="00D50821" w:rsidP="00D5082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</w:tcPr>
          <w:p w:rsidR="00D50821" w:rsidRPr="001446F2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:rsidR="00D50821" w:rsidRPr="000E3FC8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shd w:val="clear" w:color="auto" w:fill="auto"/>
          </w:tcPr>
          <w:p w:rsidR="00D50821" w:rsidRPr="00A136EA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:rsidR="00D50821" w:rsidRPr="000E3FC8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shd w:val="clear" w:color="auto" w:fill="auto"/>
          </w:tcPr>
          <w:p w:rsidR="00D50821" w:rsidRPr="001446F2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(1,448)</w:t>
            </w:r>
          </w:p>
        </w:tc>
      </w:tr>
      <w:tr w:rsidR="00D50821" w:rsidRPr="000E3FC8" w:rsidTr="00C932DA">
        <w:trPr>
          <w:trHeight w:hRule="exact" w:val="374"/>
        </w:trPr>
        <w:tc>
          <w:tcPr>
            <w:tcW w:w="4068" w:type="dxa"/>
            <w:tcBorders>
              <w:right w:val="nil"/>
            </w:tcBorders>
          </w:tcPr>
          <w:p w:rsidR="00D50821" w:rsidRDefault="00D50821" w:rsidP="00D5082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261" w:type="dxa"/>
            <w:tcBorders>
              <w:left w:val="nil"/>
            </w:tcBorders>
          </w:tcPr>
          <w:p w:rsidR="00D50821" w:rsidRPr="000E3FC8" w:rsidRDefault="00D50821" w:rsidP="00D5082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</w:tcPr>
          <w:p w:rsidR="00D50821" w:rsidRPr="001446F2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:rsidR="00D50821" w:rsidRPr="000E3FC8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shd w:val="clear" w:color="auto" w:fill="auto"/>
          </w:tcPr>
          <w:p w:rsidR="00D50821" w:rsidRPr="000E3FC8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:rsidR="00D50821" w:rsidRPr="000E3FC8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shd w:val="clear" w:color="auto" w:fill="auto"/>
          </w:tcPr>
          <w:p w:rsidR="00D50821" w:rsidRPr="001446F2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(1,976)</w:t>
            </w:r>
          </w:p>
        </w:tc>
      </w:tr>
      <w:tr w:rsidR="00D50821" w:rsidRPr="000E3FC8" w:rsidTr="00C932DA">
        <w:trPr>
          <w:trHeight w:hRule="exact" w:val="778"/>
        </w:trPr>
        <w:tc>
          <w:tcPr>
            <w:tcW w:w="4068" w:type="dxa"/>
            <w:tcBorders>
              <w:right w:val="nil"/>
            </w:tcBorders>
          </w:tcPr>
          <w:p w:rsidR="00D50821" w:rsidRDefault="00D50821" w:rsidP="00D5082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ประมาณการหนี้สินสำหรับผลประโยชน์</w:t>
            </w:r>
          </w:p>
          <w:p w:rsidR="00D50821" w:rsidRDefault="00D50821" w:rsidP="00D5082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พนักงาน</w:t>
            </w:r>
          </w:p>
        </w:tc>
        <w:tc>
          <w:tcPr>
            <w:tcW w:w="261" w:type="dxa"/>
            <w:tcBorders>
              <w:left w:val="nil"/>
            </w:tcBorders>
          </w:tcPr>
          <w:p w:rsidR="00D50821" w:rsidRPr="000E3FC8" w:rsidRDefault="00D50821" w:rsidP="00D5082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</w:tcPr>
          <w:p w:rsidR="00D50821" w:rsidRPr="001446F2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:rsidR="00D50821" w:rsidRPr="000E3FC8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shd w:val="clear" w:color="auto" w:fill="auto"/>
          </w:tcPr>
          <w:p w:rsidR="00D50821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D50821" w:rsidRPr="000E3FC8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4E5C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60" w:type="dxa"/>
            <w:shd w:val="clear" w:color="auto" w:fill="auto"/>
          </w:tcPr>
          <w:p w:rsidR="00D50821" w:rsidRPr="000E3FC8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shd w:val="clear" w:color="auto" w:fill="auto"/>
          </w:tcPr>
          <w:p w:rsidR="00D50821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D50821" w:rsidRPr="00A86C2C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86C2C">
              <w:rPr>
                <w:rFonts w:ascii="Angsana New" w:hAnsi="Angsana New"/>
                <w:sz w:val="30"/>
                <w:szCs w:val="30"/>
              </w:rPr>
              <w:t>(42,213)</w:t>
            </w:r>
          </w:p>
        </w:tc>
      </w:tr>
      <w:tr w:rsidR="00D50821" w:rsidRPr="000E3FC8" w:rsidTr="00C932DA">
        <w:trPr>
          <w:trHeight w:hRule="exact" w:val="374"/>
        </w:trPr>
        <w:tc>
          <w:tcPr>
            <w:tcW w:w="4068" w:type="dxa"/>
            <w:tcBorders>
              <w:right w:val="nil"/>
            </w:tcBorders>
          </w:tcPr>
          <w:p w:rsidR="00D50821" w:rsidRDefault="00D50821" w:rsidP="00D5082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</w:t>
            </w:r>
            <w:r w:rsidRPr="001446F2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</w:t>
            </w:r>
            <w:r w:rsidRPr="001446F2">
              <w:rPr>
                <w:rFonts w:ascii="Angsana New" w:hAnsi="Angsana New"/>
                <w:sz w:val="30"/>
                <w:szCs w:val="30"/>
                <w:cs/>
              </w:rPr>
              <w:t>การรื้อถอน</w:t>
            </w:r>
          </w:p>
        </w:tc>
        <w:tc>
          <w:tcPr>
            <w:tcW w:w="261" w:type="dxa"/>
            <w:tcBorders>
              <w:left w:val="nil"/>
            </w:tcBorders>
          </w:tcPr>
          <w:p w:rsidR="00D50821" w:rsidRPr="000E3FC8" w:rsidRDefault="00D50821" w:rsidP="00D5082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</w:tcPr>
          <w:p w:rsidR="00D50821" w:rsidRPr="001446F2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:rsidR="00D50821" w:rsidRPr="000E3FC8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shd w:val="clear" w:color="auto" w:fill="auto"/>
          </w:tcPr>
          <w:p w:rsidR="00D50821" w:rsidRPr="000E3FC8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:rsidR="00D50821" w:rsidRPr="000E3FC8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shd w:val="clear" w:color="auto" w:fill="auto"/>
          </w:tcPr>
          <w:p w:rsidR="00D50821" w:rsidRPr="00A86C2C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86C2C">
              <w:rPr>
                <w:rFonts w:ascii="Angsana New" w:hAnsi="Angsana New"/>
                <w:sz w:val="30"/>
                <w:szCs w:val="30"/>
              </w:rPr>
              <w:t>(9,636)</w:t>
            </w:r>
          </w:p>
        </w:tc>
      </w:tr>
      <w:tr w:rsidR="00D50821" w:rsidRPr="000E3FC8" w:rsidTr="00C932DA">
        <w:trPr>
          <w:trHeight w:hRule="exact" w:val="374"/>
        </w:trPr>
        <w:tc>
          <w:tcPr>
            <w:tcW w:w="4068" w:type="dxa"/>
            <w:tcBorders>
              <w:right w:val="nil"/>
            </w:tcBorders>
          </w:tcPr>
          <w:p w:rsidR="00D50821" w:rsidRDefault="00D50821" w:rsidP="00D5082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446F2">
              <w:rPr>
                <w:rFonts w:ascii="Angsana New" w:hAnsi="Angsana New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261" w:type="dxa"/>
            <w:tcBorders>
              <w:left w:val="nil"/>
            </w:tcBorders>
          </w:tcPr>
          <w:p w:rsidR="00D50821" w:rsidRPr="000E3FC8" w:rsidRDefault="00D50821" w:rsidP="00D5082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</w:tcPr>
          <w:p w:rsidR="00D50821" w:rsidRPr="001446F2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:rsidR="00D50821" w:rsidRPr="000E3FC8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shd w:val="clear" w:color="auto" w:fill="auto"/>
          </w:tcPr>
          <w:p w:rsidR="00D50821" w:rsidRPr="000E3FC8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:rsidR="00D50821" w:rsidRPr="000E3FC8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shd w:val="clear" w:color="auto" w:fill="auto"/>
          </w:tcPr>
          <w:p w:rsidR="00D50821" w:rsidRPr="00A86C2C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(5,939</w:t>
            </w:r>
            <w:r w:rsidRPr="00A86C2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50821" w:rsidRPr="000E3FC8" w:rsidTr="00C932DA">
        <w:trPr>
          <w:trHeight w:hRule="exact" w:val="374"/>
        </w:trPr>
        <w:tc>
          <w:tcPr>
            <w:tcW w:w="4068" w:type="dxa"/>
            <w:tcBorders>
              <w:right w:val="nil"/>
            </w:tcBorders>
          </w:tcPr>
          <w:p w:rsidR="00D50821" w:rsidRPr="001446F2" w:rsidRDefault="00D50821" w:rsidP="00D5082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  <w:r w:rsidRPr="00FF3FDB">
              <w:rPr>
                <w:rFonts w:ascii="Angsana New" w:hAnsi="Angsana New"/>
                <w:sz w:val="30"/>
                <w:szCs w:val="30"/>
                <w:cs/>
              </w:rPr>
              <w:t>ภาษีเงินได้รอตัดบัญชี</w:t>
            </w:r>
          </w:p>
        </w:tc>
        <w:tc>
          <w:tcPr>
            <w:tcW w:w="261" w:type="dxa"/>
            <w:tcBorders>
              <w:left w:val="nil"/>
            </w:tcBorders>
          </w:tcPr>
          <w:p w:rsidR="00D50821" w:rsidRPr="000E3FC8" w:rsidRDefault="00D50821" w:rsidP="00D5082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</w:tcPr>
          <w:p w:rsidR="00D50821" w:rsidRPr="000E3FC8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:rsidR="00D50821" w:rsidRPr="000E3FC8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shd w:val="clear" w:color="auto" w:fill="auto"/>
          </w:tcPr>
          <w:p w:rsidR="00D50821" w:rsidRPr="0034129C" w:rsidRDefault="0034129C" w:rsidP="00341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4129C">
              <w:rPr>
                <w:rFonts w:ascii="Angsana New" w:hAnsi="Angsana New"/>
                <w:i/>
                <w:iCs/>
                <w:sz w:val="30"/>
                <w:szCs w:val="30"/>
              </w:rPr>
              <w:t>20</w:t>
            </w:r>
          </w:p>
        </w:tc>
        <w:tc>
          <w:tcPr>
            <w:tcW w:w="260" w:type="dxa"/>
            <w:shd w:val="clear" w:color="auto" w:fill="auto"/>
          </w:tcPr>
          <w:p w:rsidR="00D50821" w:rsidRPr="000E3FC8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shd w:val="clear" w:color="auto" w:fill="auto"/>
          </w:tcPr>
          <w:p w:rsidR="00D50821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(64,751)</w:t>
            </w:r>
          </w:p>
        </w:tc>
      </w:tr>
      <w:tr w:rsidR="00D50821" w:rsidRPr="000E3FC8" w:rsidTr="00C932DA">
        <w:trPr>
          <w:trHeight w:hRule="exact" w:val="374"/>
        </w:trPr>
        <w:tc>
          <w:tcPr>
            <w:tcW w:w="4068" w:type="dxa"/>
            <w:tcBorders>
              <w:right w:val="nil"/>
            </w:tcBorders>
          </w:tcPr>
          <w:p w:rsidR="00D50821" w:rsidRPr="000E3FC8" w:rsidRDefault="00D50821" w:rsidP="00D50821">
            <w:pPr>
              <w:tabs>
                <w:tab w:val="clear" w:pos="454"/>
                <w:tab w:val="left" w:pos="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3F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261" w:type="dxa"/>
            <w:tcBorders>
              <w:left w:val="nil"/>
            </w:tcBorders>
          </w:tcPr>
          <w:p w:rsidR="00D50821" w:rsidRPr="000E3FC8" w:rsidRDefault="00D50821" w:rsidP="00D50821">
            <w:pPr>
              <w:tabs>
                <w:tab w:val="clear" w:pos="454"/>
                <w:tab w:val="left" w:pos="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</w:tcPr>
          <w:p w:rsidR="00D50821" w:rsidRPr="000E3FC8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vAlign w:val="bottom"/>
          </w:tcPr>
          <w:p w:rsidR="00D50821" w:rsidRPr="000E3FC8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0" w:type="dxa"/>
            <w:vAlign w:val="bottom"/>
          </w:tcPr>
          <w:p w:rsidR="00D50821" w:rsidRPr="000E3FC8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vAlign w:val="bottom"/>
          </w:tcPr>
          <w:p w:rsidR="00D50821" w:rsidRPr="000E3FC8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vAlign w:val="bottom"/>
          </w:tcPr>
          <w:p w:rsidR="00D50821" w:rsidRPr="000E3FC8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315,705</w:t>
            </w:r>
          </w:p>
        </w:tc>
      </w:tr>
      <w:tr w:rsidR="00D50821" w:rsidRPr="000E3FC8" w:rsidTr="00C932DA">
        <w:trPr>
          <w:trHeight w:hRule="exact" w:val="374"/>
        </w:trPr>
        <w:tc>
          <w:tcPr>
            <w:tcW w:w="5688" w:type="dxa"/>
            <w:gridSpan w:val="3"/>
          </w:tcPr>
          <w:p w:rsidR="00D50821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3FC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0E3FC8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มูลค่ายุติธรรมของส่วนได้เสียใ</w:t>
            </w:r>
            <w:r w:rsidRPr="004F4FF8">
              <w:rPr>
                <w:rFonts w:ascii="Angsana New" w:hAnsi="Angsana New"/>
                <w:sz w:val="30"/>
                <w:szCs w:val="30"/>
                <w:cs/>
              </w:rPr>
              <w:t>นกิจการที่เกี่ยวข้องกัน</w:t>
            </w:r>
          </w:p>
          <w:p w:rsidR="00C932DA" w:rsidRPr="000E3FC8" w:rsidRDefault="00C932DA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8"/>
              </w:rPr>
            </w:pPr>
          </w:p>
          <w:p w:rsidR="00D50821" w:rsidRPr="000E3FC8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E3FC8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0E3FC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E3FC8">
              <w:rPr>
                <w:rFonts w:ascii="Angsana New" w:hAnsi="Angsana New" w:hint="cs"/>
                <w:sz w:val="30"/>
                <w:szCs w:val="30"/>
                <w:cs/>
              </w:rPr>
              <w:t>ก่อนการเปลี่ยนแปลงสถานะเป็นบริษัทย่อย</w:t>
            </w:r>
          </w:p>
        </w:tc>
        <w:tc>
          <w:tcPr>
            <w:tcW w:w="260" w:type="dxa"/>
          </w:tcPr>
          <w:p w:rsidR="00D50821" w:rsidRPr="000E3FC8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</w:tcPr>
          <w:p w:rsidR="00D50821" w:rsidRPr="000E3FC8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:rsidR="00D50821" w:rsidRPr="000E3FC8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</w:tcPr>
          <w:p w:rsidR="00D50821" w:rsidRPr="000E3FC8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32DA" w:rsidRPr="000E3FC8" w:rsidTr="00C932DA">
        <w:trPr>
          <w:trHeight w:hRule="exact" w:val="374"/>
        </w:trPr>
        <w:tc>
          <w:tcPr>
            <w:tcW w:w="5688" w:type="dxa"/>
            <w:gridSpan w:val="3"/>
          </w:tcPr>
          <w:p w:rsidR="00C932DA" w:rsidRPr="00C932DA" w:rsidRDefault="00C932DA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ก่อนการเปลี่ยนแปลงสถานะเป็นบริษัทย่อย</w:t>
            </w:r>
          </w:p>
        </w:tc>
        <w:tc>
          <w:tcPr>
            <w:tcW w:w="260" w:type="dxa"/>
          </w:tcPr>
          <w:p w:rsidR="00C932DA" w:rsidRPr="000E3FC8" w:rsidRDefault="00C932DA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</w:tcPr>
          <w:p w:rsidR="00C932DA" w:rsidRPr="000E3FC8" w:rsidRDefault="00C932DA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:rsidR="00C932DA" w:rsidRPr="000E3FC8" w:rsidRDefault="00C932DA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C932DA" w:rsidRPr="00A86C2C" w:rsidRDefault="00C932DA" w:rsidP="00C9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(59,984)</w:t>
            </w:r>
          </w:p>
          <w:p w:rsidR="00C932DA" w:rsidRDefault="00C932DA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0821" w:rsidRPr="000E3FC8" w:rsidTr="00C932DA">
        <w:trPr>
          <w:trHeight w:hRule="exact" w:val="374"/>
        </w:trPr>
        <w:tc>
          <w:tcPr>
            <w:tcW w:w="4068" w:type="dxa"/>
            <w:tcBorders>
              <w:right w:val="nil"/>
            </w:tcBorders>
          </w:tcPr>
          <w:p w:rsidR="00D50821" w:rsidRPr="000E3FC8" w:rsidRDefault="00D50821" w:rsidP="00D50821">
            <w:pPr>
              <w:spacing w:line="240" w:lineRule="auto"/>
              <w:ind w:right="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" w:type="dxa"/>
            <w:tcBorders>
              <w:left w:val="nil"/>
            </w:tcBorders>
          </w:tcPr>
          <w:p w:rsidR="00D50821" w:rsidRPr="000E3FC8" w:rsidRDefault="00D50821" w:rsidP="00D50821">
            <w:pPr>
              <w:tabs>
                <w:tab w:val="clear" w:pos="454"/>
                <w:tab w:val="left" w:pos="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</w:tcPr>
          <w:p w:rsidR="00D50821" w:rsidRPr="000E3FC8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:rsidR="00D50821" w:rsidRPr="000E3FC8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</w:tcPr>
          <w:p w:rsidR="00D50821" w:rsidRPr="000E3FC8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:rsidR="00D50821" w:rsidRPr="000E3FC8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</w:tcPr>
          <w:p w:rsidR="00D50821" w:rsidRPr="000E3FC8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255,721</w:t>
            </w:r>
          </w:p>
        </w:tc>
      </w:tr>
      <w:tr w:rsidR="00D50821" w:rsidRPr="000E3FC8" w:rsidTr="00C932DA">
        <w:trPr>
          <w:trHeight w:hRule="exact" w:val="374"/>
        </w:trPr>
        <w:tc>
          <w:tcPr>
            <w:tcW w:w="4068" w:type="dxa"/>
            <w:tcBorders>
              <w:right w:val="nil"/>
            </w:tcBorders>
          </w:tcPr>
          <w:p w:rsidR="00D50821" w:rsidRPr="000E3FC8" w:rsidRDefault="00D50821" w:rsidP="00D50821">
            <w:pPr>
              <w:spacing w:line="240" w:lineRule="auto"/>
              <w:ind w:right="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E3FC8">
              <w:rPr>
                <w:rFonts w:ascii="Angsana New" w:hAnsi="Angsana New" w:hint="cs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261" w:type="dxa"/>
            <w:tcBorders>
              <w:left w:val="nil"/>
            </w:tcBorders>
          </w:tcPr>
          <w:p w:rsidR="00D50821" w:rsidRPr="000E3FC8" w:rsidRDefault="00D50821" w:rsidP="00D50821">
            <w:pPr>
              <w:tabs>
                <w:tab w:val="clear" w:pos="454"/>
                <w:tab w:val="left" w:pos="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</w:tcPr>
          <w:p w:rsidR="00D50821" w:rsidRPr="000E3FC8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:rsidR="00D50821" w:rsidRPr="000E3FC8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</w:tcPr>
          <w:p w:rsidR="00D50821" w:rsidRPr="000E3FC8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:rsidR="00D50821" w:rsidRPr="000E3FC8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D50821" w:rsidRPr="000E3FC8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189,779</w:t>
            </w:r>
          </w:p>
        </w:tc>
      </w:tr>
      <w:tr w:rsidR="00D50821" w:rsidRPr="000E3FC8" w:rsidTr="00C932DA">
        <w:trPr>
          <w:trHeight w:hRule="exact" w:val="374"/>
        </w:trPr>
        <w:tc>
          <w:tcPr>
            <w:tcW w:w="4068" w:type="dxa"/>
            <w:tcBorders>
              <w:right w:val="nil"/>
            </w:tcBorders>
          </w:tcPr>
          <w:p w:rsidR="00D50821" w:rsidRPr="000E3FC8" w:rsidRDefault="00D50821" w:rsidP="00D50821">
            <w:pPr>
              <w:spacing w:line="240" w:lineRule="auto"/>
              <w:ind w:right="4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3F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61" w:type="dxa"/>
            <w:tcBorders>
              <w:left w:val="nil"/>
            </w:tcBorders>
          </w:tcPr>
          <w:p w:rsidR="00D50821" w:rsidRPr="000E3FC8" w:rsidRDefault="00D50821" w:rsidP="00D50821">
            <w:pPr>
              <w:tabs>
                <w:tab w:val="clear" w:pos="454"/>
                <w:tab w:val="left" w:pos="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</w:tcPr>
          <w:p w:rsidR="00D50821" w:rsidRPr="000E3FC8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:rsidR="00D50821" w:rsidRPr="000E3FC8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</w:tcPr>
          <w:p w:rsidR="00D50821" w:rsidRPr="000E3FC8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:rsidR="00D50821" w:rsidRPr="000E3FC8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double" w:sz="4" w:space="0" w:color="auto"/>
            </w:tcBorders>
          </w:tcPr>
          <w:p w:rsidR="00D50821" w:rsidRPr="000E3FC8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445,500</w:t>
            </w:r>
          </w:p>
        </w:tc>
      </w:tr>
      <w:tr w:rsidR="00C932DA" w:rsidRPr="000E3FC8" w:rsidTr="00C932DA">
        <w:trPr>
          <w:trHeight w:hRule="exact" w:val="374"/>
        </w:trPr>
        <w:tc>
          <w:tcPr>
            <w:tcW w:w="4068" w:type="dxa"/>
            <w:tcBorders>
              <w:right w:val="nil"/>
            </w:tcBorders>
          </w:tcPr>
          <w:p w:rsidR="00C932DA" w:rsidRPr="000E3FC8" w:rsidRDefault="00C932DA" w:rsidP="00D50821">
            <w:pPr>
              <w:spacing w:line="240" w:lineRule="auto"/>
              <w:ind w:right="4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" w:type="dxa"/>
            <w:tcBorders>
              <w:left w:val="nil"/>
            </w:tcBorders>
          </w:tcPr>
          <w:p w:rsidR="00C932DA" w:rsidRPr="000E3FC8" w:rsidRDefault="00C932DA" w:rsidP="00D50821">
            <w:pPr>
              <w:tabs>
                <w:tab w:val="clear" w:pos="454"/>
                <w:tab w:val="left" w:pos="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</w:tcPr>
          <w:p w:rsidR="00C932DA" w:rsidRPr="000E3FC8" w:rsidRDefault="00C932DA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:rsidR="00C932DA" w:rsidRPr="000E3FC8" w:rsidRDefault="00C932DA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</w:tcPr>
          <w:p w:rsidR="00C932DA" w:rsidRPr="000E3FC8" w:rsidRDefault="00C932DA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:rsidR="00C932DA" w:rsidRPr="000E3FC8" w:rsidRDefault="00C932DA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</w:tcPr>
          <w:p w:rsidR="00C932DA" w:rsidRDefault="00C932DA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932DA" w:rsidRPr="000E3FC8" w:rsidTr="00C932DA">
        <w:trPr>
          <w:trHeight w:hRule="exact" w:val="374"/>
        </w:trPr>
        <w:tc>
          <w:tcPr>
            <w:tcW w:w="4068" w:type="dxa"/>
            <w:tcBorders>
              <w:right w:val="nil"/>
            </w:tcBorders>
          </w:tcPr>
          <w:p w:rsidR="00C932DA" w:rsidRPr="000E3FC8" w:rsidRDefault="00C932DA" w:rsidP="00D50821">
            <w:pPr>
              <w:spacing w:line="240" w:lineRule="auto"/>
              <w:ind w:right="4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" w:type="dxa"/>
            <w:tcBorders>
              <w:left w:val="nil"/>
            </w:tcBorders>
          </w:tcPr>
          <w:p w:rsidR="00C932DA" w:rsidRPr="000E3FC8" w:rsidRDefault="00C932DA" w:rsidP="00D50821">
            <w:pPr>
              <w:tabs>
                <w:tab w:val="clear" w:pos="454"/>
                <w:tab w:val="left" w:pos="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</w:tcPr>
          <w:p w:rsidR="00C932DA" w:rsidRPr="000E3FC8" w:rsidRDefault="00C932DA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:rsidR="00C932DA" w:rsidRPr="000E3FC8" w:rsidRDefault="00C932DA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</w:tcPr>
          <w:p w:rsidR="00C932DA" w:rsidRPr="000E3FC8" w:rsidRDefault="00C932DA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:rsidR="00C932DA" w:rsidRPr="000E3FC8" w:rsidRDefault="00C932DA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</w:tcPr>
          <w:p w:rsidR="00C932DA" w:rsidRDefault="00C932DA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F28EB" w:rsidRPr="000E3FC8" w:rsidTr="00C932DA">
        <w:trPr>
          <w:trHeight w:hRule="exact" w:val="403"/>
        </w:trPr>
        <w:tc>
          <w:tcPr>
            <w:tcW w:w="4068" w:type="dxa"/>
            <w:tcBorders>
              <w:right w:val="nil"/>
            </w:tcBorders>
          </w:tcPr>
          <w:p w:rsidR="00EF28EB" w:rsidRPr="000E3FC8" w:rsidRDefault="00EF28EB" w:rsidP="007F11B8">
            <w:pPr>
              <w:tabs>
                <w:tab w:val="clear" w:pos="454"/>
                <w:tab w:val="left" w:pos="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tcBorders>
              <w:left w:val="nil"/>
            </w:tcBorders>
          </w:tcPr>
          <w:p w:rsidR="00EF28EB" w:rsidRPr="000E3FC8" w:rsidRDefault="00EF28EB" w:rsidP="007F11B8">
            <w:pPr>
              <w:tabs>
                <w:tab w:val="clear" w:pos="454"/>
                <w:tab w:val="left" w:pos="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</w:tcPr>
          <w:p w:rsidR="00EF28EB" w:rsidRPr="000E3FC8" w:rsidRDefault="00EF28EB" w:rsidP="007F1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:rsidR="00EF28EB" w:rsidRPr="000E3FC8" w:rsidRDefault="00EF28EB" w:rsidP="007F1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</w:tcPr>
          <w:p w:rsidR="00EF28EB" w:rsidRPr="000E3FC8" w:rsidRDefault="00EF28EB" w:rsidP="007F1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:rsidR="00EF28EB" w:rsidRPr="000E3FC8" w:rsidRDefault="00EF28EB" w:rsidP="007F1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</w:tcPr>
          <w:p w:rsidR="00EF28EB" w:rsidRPr="00E240B4" w:rsidRDefault="00EF28EB" w:rsidP="007F1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240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EF28EB" w:rsidRPr="000E3FC8" w:rsidTr="007F11B8">
        <w:trPr>
          <w:trHeight w:hRule="exact" w:val="403"/>
        </w:trPr>
        <w:tc>
          <w:tcPr>
            <w:tcW w:w="4068" w:type="dxa"/>
            <w:tcBorders>
              <w:right w:val="nil"/>
            </w:tcBorders>
          </w:tcPr>
          <w:p w:rsidR="00EF28EB" w:rsidRPr="000E3FC8" w:rsidRDefault="00EF28EB" w:rsidP="007F11B8">
            <w:pPr>
              <w:tabs>
                <w:tab w:val="clear" w:pos="454"/>
                <w:tab w:val="left" w:pos="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tcBorders>
              <w:left w:val="nil"/>
            </w:tcBorders>
          </w:tcPr>
          <w:p w:rsidR="00EF28EB" w:rsidRPr="000E3FC8" w:rsidRDefault="00EF28EB" w:rsidP="007F11B8">
            <w:pPr>
              <w:tabs>
                <w:tab w:val="clear" w:pos="454"/>
                <w:tab w:val="left" w:pos="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</w:tcPr>
          <w:p w:rsidR="00EF28EB" w:rsidRPr="000E3FC8" w:rsidRDefault="00EF28EB" w:rsidP="007F1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:rsidR="00EF28EB" w:rsidRPr="000E3FC8" w:rsidRDefault="00EF28EB" w:rsidP="007F1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</w:tcPr>
          <w:p w:rsidR="00EF28EB" w:rsidRPr="00783BF1" w:rsidRDefault="00EF28EB" w:rsidP="007F1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0" w:type="dxa"/>
          </w:tcPr>
          <w:p w:rsidR="00EF28EB" w:rsidRPr="000E3FC8" w:rsidRDefault="00EF28EB" w:rsidP="007F1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</w:tcPr>
          <w:p w:rsidR="00EF28EB" w:rsidRPr="00E240B4" w:rsidRDefault="00EF28EB" w:rsidP="007F1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240B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0821" w:rsidRPr="000E3FC8" w:rsidTr="00F7134B">
        <w:tc>
          <w:tcPr>
            <w:tcW w:w="4068" w:type="dxa"/>
            <w:tcBorders>
              <w:right w:val="nil"/>
            </w:tcBorders>
          </w:tcPr>
          <w:p w:rsidR="00D50821" w:rsidRPr="000E3FC8" w:rsidRDefault="00D50821" w:rsidP="00D50821">
            <w:pPr>
              <w:spacing w:line="240" w:lineRule="auto"/>
              <w:ind w:right="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E3FC8">
              <w:rPr>
                <w:rFonts w:ascii="Angsana New" w:hAnsi="Angsana New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61" w:type="dxa"/>
            <w:tcBorders>
              <w:left w:val="nil"/>
            </w:tcBorders>
          </w:tcPr>
          <w:p w:rsidR="00D50821" w:rsidRPr="000E3FC8" w:rsidRDefault="00D50821" w:rsidP="00D50821">
            <w:pPr>
              <w:tabs>
                <w:tab w:val="clear" w:pos="454"/>
                <w:tab w:val="left" w:pos="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</w:tcPr>
          <w:p w:rsidR="00D50821" w:rsidRPr="000E3FC8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</w:tcPr>
          <w:p w:rsidR="00D50821" w:rsidRPr="000E3FC8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0" w:type="dxa"/>
          </w:tcPr>
          <w:p w:rsidR="00D50821" w:rsidRPr="000E3FC8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:rsidR="00D50821" w:rsidRPr="000E3FC8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0" w:type="dxa"/>
          </w:tcPr>
          <w:p w:rsidR="00D50821" w:rsidRPr="000E3FC8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86C2C">
              <w:rPr>
                <w:rFonts w:ascii="Angsana New" w:hAnsi="Angsana New"/>
                <w:sz w:val="30"/>
                <w:szCs w:val="30"/>
              </w:rPr>
              <w:t>56,168</w:t>
            </w:r>
          </w:p>
        </w:tc>
      </w:tr>
      <w:tr w:rsidR="00D50821" w:rsidRPr="000E3FC8" w:rsidTr="00F7134B">
        <w:tc>
          <w:tcPr>
            <w:tcW w:w="4068" w:type="dxa"/>
            <w:tcBorders>
              <w:right w:val="nil"/>
            </w:tcBorders>
          </w:tcPr>
          <w:p w:rsidR="00D50821" w:rsidRPr="000E3FC8" w:rsidRDefault="00D50821" w:rsidP="00D50821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E3FC8">
              <w:rPr>
                <w:rFonts w:ascii="Angsana New" w:hAnsi="Angsana New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261" w:type="dxa"/>
            <w:tcBorders>
              <w:left w:val="nil"/>
            </w:tcBorders>
          </w:tcPr>
          <w:p w:rsidR="00D50821" w:rsidRPr="000E3FC8" w:rsidRDefault="00D50821" w:rsidP="00D50821">
            <w:pPr>
              <w:tabs>
                <w:tab w:val="clear" w:pos="454"/>
                <w:tab w:val="left" w:pos="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</w:tcPr>
          <w:p w:rsidR="00D50821" w:rsidRPr="000E3FC8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</w:tcPr>
          <w:p w:rsidR="00D50821" w:rsidRPr="000E3FC8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0" w:type="dxa"/>
          </w:tcPr>
          <w:p w:rsidR="00D50821" w:rsidRPr="000E3FC8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:rsidR="00D50821" w:rsidRPr="000E3FC8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D50821" w:rsidRPr="000E3FC8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A86C2C">
              <w:rPr>
                <w:rFonts w:ascii="Angsana New" w:hAnsi="Angsana New"/>
                <w:sz w:val="30"/>
                <w:szCs w:val="30"/>
              </w:rPr>
              <w:t>445,500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50821" w:rsidRPr="000E3FC8" w:rsidTr="00F7134B">
        <w:trPr>
          <w:trHeight w:val="415"/>
        </w:trPr>
        <w:tc>
          <w:tcPr>
            <w:tcW w:w="5688" w:type="dxa"/>
            <w:gridSpan w:val="3"/>
          </w:tcPr>
          <w:p w:rsidR="00D50821" w:rsidRPr="000E3FC8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3F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กระแสเงินสด</w:t>
            </w:r>
            <w:r w:rsidRPr="000E3F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จ่าย</w:t>
            </w:r>
            <w:r w:rsidRPr="000E3F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  <w:r w:rsidRPr="000E3F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จากการ</w:t>
            </w:r>
            <w:r w:rsidRPr="000E3F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ซื้อบริษัทย่อย</w:t>
            </w:r>
          </w:p>
        </w:tc>
        <w:tc>
          <w:tcPr>
            <w:tcW w:w="260" w:type="dxa"/>
          </w:tcPr>
          <w:p w:rsidR="00D50821" w:rsidRPr="000E3FC8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0" w:type="dxa"/>
          </w:tcPr>
          <w:p w:rsidR="00D50821" w:rsidRPr="000E3FC8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</w:tcPr>
          <w:p w:rsidR="00D50821" w:rsidRPr="000E3FC8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double" w:sz="4" w:space="0" w:color="auto"/>
            </w:tcBorders>
          </w:tcPr>
          <w:p w:rsidR="00D50821" w:rsidRPr="000E3FC8" w:rsidRDefault="00D50821" w:rsidP="00D50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(389,332)</w:t>
            </w:r>
          </w:p>
        </w:tc>
      </w:tr>
    </w:tbl>
    <w:p w:rsidR="00F7134B" w:rsidRDefault="00F7134B" w:rsidP="00F713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F56E55" w:rsidRDefault="00F56E55" w:rsidP="00F56E55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56E55">
        <w:rPr>
          <w:rFonts w:asciiTheme="majorBidi" w:hAnsiTheme="majorBidi" w:cstheme="majorBidi"/>
          <w:sz w:val="30"/>
          <w:szCs w:val="30"/>
          <w:cs/>
        </w:rPr>
        <w:t>มูลค่ายุติธรรมต่อไปนี้ได้พิจารณาโดยเกณฑ์การประมาณการ</w:t>
      </w:r>
    </w:p>
    <w:p w:rsidR="00F56E55" w:rsidRDefault="00F56E55" w:rsidP="00F56E55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F7134B" w:rsidRDefault="00F56E55" w:rsidP="00F56E55">
      <w:pPr>
        <w:pStyle w:val="ListParagraph"/>
        <w:numPr>
          <w:ilvl w:val="0"/>
          <w:numId w:val="24"/>
        </w:numPr>
        <w:tabs>
          <w:tab w:val="clear" w:pos="454"/>
          <w:tab w:val="left" w:pos="630"/>
        </w:tabs>
        <w:spacing w:line="240" w:lineRule="auto"/>
        <w:ind w:hanging="81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   </w:t>
      </w:r>
      <w:r w:rsidR="00F7134B" w:rsidRPr="00F56E55">
        <w:rPr>
          <w:rFonts w:asciiTheme="majorBidi" w:hAnsiTheme="majorBidi" w:cstheme="majorBidi"/>
          <w:sz w:val="30"/>
          <w:szCs w:val="30"/>
          <w:cs/>
        </w:rPr>
        <w:t>มูลค่ายุติธรรมของที่ดิน อาคารและอุปกรณ์ได้รับการพิจารณาประมาณการโดยผู้ประเมินอิสระ</w:t>
      </w:r>
    </w:p>
    <w:p w:rsidR="00F56E55" w:rsidRPr="00F56E55" w:rsidRDefault="00F56E55" w:rsidP="00F56E55">
      <w:pPr>
        <w:pStyle w:val="ListParagraph"/>
        <w:numPr>
          <w:ilvl w:val="0"/>
          <w:numId w:val="24"/>
        </w:numPr>
        <w:tabs>
          <w:tab w:val="clear" w:pos="454"/>
          <w:tab w:val="left" w:pos="630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   </w:t>
      </w:r>
      <w:r w:rsidRPr="00F56E55">
        <w:rPr>
          <w:rFonts w:asciiTheme="majorBidi" w:hAnsiTheme="majorBidi" w:cstheme="majorBidi"/>
          <w:sz w:val="30"/>
          <w:szCs w:val="30"/>
          <w:cs/>
        </w:rPr>
        <w:t>มูลค่ายุติธรรมของสินทรัพย์ไม่มีตัวตน (</w:t>
      </w:r>
      <w:r>
        <w:rPr>
          <w:rFonts w:asciiTheme="majorBidi" w:hAnsiTheme="majorBidi" w:cstheme="majorBidi" w:hint="cs"/>
          <w:sz w:val="30"/>
          <w:szCs w:val="30"/>
          <w:cs/>
        </w:rPr>
        <w:t>เครื่องหมายการค้า</w:t>
      </w:r>
      <w:r w:rsidRPr="00F56E55">
        <w:rPr>
          <w:rFonts w:asciiTheme="majorBidi" w:hAnsiTheme="majorBidi" w:cstheme="majorBidi"/>
          <w:sz w:val="30"/>
          <w:szCs w:val="30"/>
          <w:cs/>
        </w:rPr>
        <w:t>และความสัมพันธ์กับลูกค้า) ได้รับการพิจารณาประมาณการโดยผู้ประเมินอิสระ</w:t>
      </w:r>
    </w:p>
    <w:p w:rsidR="00F7134B" w:rsidRPr="00F7134B" w:rsidRDefault="00F7134B" w:rsidP="00F7134B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F56E55" w:rsidRPr="00F56E55" w:rsidRDefault="00F56E55" w:rsidP="00F56E55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56E55">
        <w:rPr>
          <w:rFonts w:asciiTheme="majorBidi" w:hAnsiTheme="majorBidi" w:cstheme="majorBidi"/>
          <w:sz w:val="30"/>
          <w:szCs w:val="30"/>
          <w:cs/>
        </w:rPr>
        <w:t>อย่างไรก็ดี กลุ่มบริษัทได้มีการทบทวนอย่างต่อเนื่องในระหว่างช่วงเวลาที่วัดมูลค่า ซึ่งหากมีข้อมูลใหม่ที่ได้รับเพิ่มเติมภายในหนึ่งปีนับจากวันที่มีการซื้อธุรกิจ และรับทราบข้อเท็จจริงที่สะท้อนเหตุการณ์แวดล้อมที่มีอยู่ ณ วันที่ซื้อธุรกิจ จะทำการปรับปรุงสำรองดังกล่าว หรือหากมีการประมาณสำรองเพิ่มเติมที่สะท้อนเหตุการณ์แวดล้อม</w:t>
      </w:r>
      <w:r w:rsidR="00601390">
        <w:rPr>
          <w:rFonts w:asciiTheme="majorBidi" w:hAnsiTheme="majorBidi" w:cstheme="majorBidi" w:hint="cs"/>
          <w:sz w:val="30"/>
          <w:szCs w:val="30"/>
          <w:cs/>
        </w:rPr>
        <w:t xml:space="preserve">           </w:t>
      </w:r>
      <w:r w:rsidRPr="00F56E55">
        <w:rPr>
          <w:rFonts w:asciiTheme="majorBidi" w:hAnsiTheme="majorBidi" w:cstheme="majorBidi"/>
          <w:sz w:val="30"/>
          <w:szCs w:val="30"/>
          <w:cs/>
        </w:rPr>
        <w:t>ที่มีอยู่ ณ วันที่ซื้อธุรกิจ กรณีดังกล่าวการบันทึกบัญชีเกี่ยวกับการซื้อธุรกิจจะถูกปรับปรุงใหม่</w:t>
      </w:r>
    </w:p>
    <w:p w:rsidR="00F56E55" w:rsidRDefault="00F56E55" w:rsidP="00F713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  <w:highlight w:val="green"/>
        </w:rPr>
      </w:pPr>
    </w:p>
    <w:p w:rsidR="00F7134B" w:rsidRPr="00F7134B" w:rsidRDefault="00F7134B" w:rsidP="00F713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7134B">
        <w:rPr>
          <w:rFonts w:asciiTheme="majorBidi" w:hAnsiTheme="majorBidi" w:cstheme="majorBidi" w:hint="cs"/>
          <w:i/>
          <w:iCs/>
          <w:sz w:val="30"/>
          <w:szCs w:val="30"/>
          <w:cs/>
        </w:rPr>
        <w:t>ค่าความนิยม</w:t>
      </w:r>
    </w:p>
    <w:p w:rsidR="00F7134B" w:rsidRDefault="00F7134B" w:rsidP="00F713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  <w:highlight w:val="green"/>
        </w:rPr>
      </w:pPr>
    </w:p>
    <w:p w:rsidR="00F7134B" w:rsidRPr="00F7134B" w:rsidRDefault="00F7134B" w:rsidP="00F7134B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7134B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การวัดมูลค่ายุติธรรมของส่วนได้เสียที่มีอยู่ก่อนของกลุ่มบริษัทในผู้ถูกซื้อร้อยล</w:t>
      </w:r>
      <w:r w:rsidRPr="00F7134B">
        <w:rPr>
          <w:rFonts w:asciiTheme="majorBidi" w:hAnsiTheme="majorBidi" w:cstheme="majorBidi" w:hint="cs"/>
          <w:sz w:val="30"/>
          <w:szCs w:val="30"/>
          <w:cs/>
        </w:rPr>
        <w:t>ะ</w:t>
      </w:r>
      <w:r w:rsidRPr="00F7134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7134B">
        <w:rPr>
          <w:rFonts w:asciiTheme="majorBidi" w:hAnsiTheme="majorBidi" w:cstheme="majorBidi"/>
          <w:sz w:val="30"/>
          <w:szCs w:val="30"/>
        </w:rPr>
        <w:t xml:space="preserve">19 </w:t>
      </w:r>
      <w:r w:rsidRPr="00F7134B">
        <w:rPr>
          <w:rFonts w:asciiTheme="majorBidi" w:hAnsiTheme="majorBidi" w:cstheme="majorBidi"/>
          <w:sz w:val="30"/>
          <w:szCs w:val="30"/>
          <w:cs/>
        </w:rPr>
        <w:t xml:space="preserve">ทำให้เกิดผลกำไรจำนวน </w:t>
      </w:r>
      <w:r w:rsidRPr="00F7134B">
        <w:rPr>
          <w:rFonts w:asciiTheme="majorBidi" w:hAnsiTheme="majorBidi" w:cstheme="majorBidi"/>
          <w:sz w:val="30"/>
          <w:szCs w:val="30"/>
        </w:rPr>
        <w:t xml:space="preserve">      </w:t>
      </w:r>
      <w:r w:rsidR="00601390" w:rsidRPr="00980309">
        <w:rPr>
          <w:rFonts w:asciiTheme="majorBidi" w:hAnsiTheme="majorBidi" w:cstheme="majorBidi"/>
          <w:spacing w:val="-6"/>
          <w:sz w:val="30"/>
          <w:szCs w:val="30"/>
        </w:rPr>
        <w:t xml:space="preserve">58.08 </w:t>
      </w:r>
      <w:r w:rsidRPr="00980309">
        <w:rPr>
          <w:rFonts w:asciiTheme="majorBidi" w:hAnsiTheme="majorBidi" w:cstheme="majorBidi"/>
          <w:spacing w:val="-6"/>
          <w:sz w:val="30"/>
          <w:szCs w:val="30"/>
          <w:cs/>
        </w:rPr>
        <w:t>ล้านบาท</w:t>
      </w:r>
      <w:r w:rsidRPr="00980309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980309">
        <w:rPr>
          <w:rFonts w:asciiTheme="majorBidi" w:hAnsiTheme="majorBidi" w:cstheme="majorBidi"/>
          <w:spacing w:val="-6"/>
          <w:sz w:val="30"/>
          <w:szCs w:val="30"/>
          <w:cs/>
        </w:rPr>
        <w:t>ซึ่งได้รับรู้ไว้ใน</w:t>
      </w:r>
      <w:r w:rsidR="00083B9E" w:rsidRPr="00980309">
        <w:rPr>
          <w:rFonts w:asciiTheme="majorBidi" w:hAnsiTheme="majorBidi" w:cstheme="majorBidi" w:hint="cs"/>
          <w:spacing w:val="-6"/>
          <w:sz w:val="30"/>
          <w:szCs w:val="30"/>
          <w:cs/>
        </w:rPr>
        <w:t>บัญชี</w:t>
      </w:r>
      <w:r w:rsidR="00980309" w:rsidRPr="00980309">
        <w:rPr>
          <w:rFonts w:asciiTheme="majorBidi" w:hAnsiTheme="majorBidi" w:cstheme="majorBidi"/>
          <w:spacing w:val="-6"/>
          <w:sz w:val="30"/>
          <w:szCs w:val="30"/>
        </w:rPr>
        <w:t xml:space="preserve"> “</w:t>
      </w:r>
      <w:r w:rsidRPr="00980309">
        <w:rPr>
          <w:rFonts w:asciiTheme="majorBidi" w:hAnsiTheme="majorBidi" w:cstheme="majorBidi"/>
          <w:spacing w:val="-6"/>
          <w:sz w:val="30"/>
          <w:szCs w:val="30"/>
          <w:cs/>
        </w:rPr>
        <w:t>กำไรที่รับรู้ของส่วนได้เสียในกิจการที่เกี่ยวข้องกันซึ่งถือก่อนการเปลี่ยนแปลง</w:t>
      </w:r>
      <w:r w:rsidRPr="00F7134B">
        <w:rPr>
          <w:rFonts w:asciiTheme="majorBidi" w:hAnsiTheme="majorBidi" w:cstheme="majorBidi"/>
          <w:sz w:val="30"/>
          <w:szCs w:val="30"/>
          <w:cs/>
        </w:rPr>
        <w:t>สถานะเป็นบริษัทย่อย</w:t>
      </w:r>
      <w:r w:rsidR="00083B9E">
        <w:rPr>
          <w:rFonts w:asciiTheme="majorBidi" w:hAnsiTheme="majorBidi" w:cstheme="majorBidi"/>
          <w:sz w:val="30"/>
          <w:szCs w:val="30"/>
        </w:rPr>
        <w:t xml:space="preserve">” </w:t>
      </w:r>
      <w:r w:rsidRPr="00F7134B">
        <w:rPr>
          <w:rFonts w:asciiTheme="majorBidi" w:hAnsiTheme="majorBidi" w:cstheme="majorBidi"/>
          <w:sz w:val="30"/>
          <w:szCs w:val="30"/>
          <w:cs/>
        </w:rPr>
        <w:t>ในงบกำไรขาดทุนเบ็ดเสร็จ</w:t>
      </w:r>
      <w:r w:rsidR="00424D90">
        <w:rPr>
          <w:rFonts w:asciiTheme="majorBidi" w:hAnsiTheme="majorBidi" w:cstheme="majorBidi" w:hint="cs"/>
          <w:sz w:val="30"/>
          <w:szCs w:val="30"/>
          <w:cs/>
        </w:rPr>
        <w:t>รวม</w:t>
      </w:r>
    </w:p>
    <w:p w:rsidR="00F7134B" w:rsidRPr="00F7134B" w:rsidRDefault="00F7134B" w:rsidP="00F7134B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F7134B" w:rsidRPr="00F7134B" w:rsidRDefault="00F7134B" w:rsidP="00F7134B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7134B">
        <w:rPr>
          <w:rFonts w:asciiTheme="majorBidi" w:hAnsiTheme="majorBidi" w:cstheme="majorBidi"/>
          <w:sz w:val="30"/>
          <w:szCs w:val="30"/>
          <w:cs/>
        </w:rPr>
        <w:t xml:space="preserve">ค่าความนิยมส่วนใหญ่เนื่องมาจากทักษะและความสามารถทางการตลาดของ บริษัท </w:t>
      </w:r>
      <w:r w:rsidRPr="00F7134B">
        <w:rPr>
          <w:rFonts w:asciiTheme="majorBidi" w:hAnsiTheme="majorBidi" w:cstheme="majorBidi" w:hint="cs"/>
          <w:sz w:val="30"/>
          <w:szCs w:val="30"/>
          <w:cs/>
        </w:rPr>
        <w:t>อมรินทร์ บุ๊ค เซ็นเตอร์ จำกัด</w:t>
      </w:r>
      <w:r w:rsidRPr="00F7134B">
        <w:rPr>
          <w:rFonts w:asciiTheme="majorBidi" w:hAnsiTheme="majorBidi" w:cstheme="majorBidi"/>
          <w:sz w:val="30"/>
          <w:szCs w:val="30"/>
          <w:cs/>
        </w:rPr>
        <w:t xml:space="preserve"> และการร่วมมือกันซึ่งคาดว่าจะสำเร็จ จากการรวมธุรกิจของกลุ่มบริษัท ทั้งนี้ไม่มีค่าความนิยมที่คาดว่าจะนำมาหักเป็นค่าใช้จ่ายทางภาษีเงินได้ </w:t>
      </w:r>
    </w:p>
    <w:p w:rsidR="00F7134B" w:rsidRDefault="00F7134B" w:rsidP="00F7134B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601390" w:rsidRDefault="00601390" w:rsidP="00F7134B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980309" w:rsidRDefault="00980309" w:rsidP="00F7134B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980309" w:rsidRDefault="00980309" w:rsidP="00F7134B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980309" w:rsidRDefault="00980309" w:rsidP="00F7134B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601390" w:rsidRPr="00F7134B" w:rsidRDefault="00601390" w:rsidP="00F7134B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F7134B" w:rsidRPr="00F7134B" w:rsidRDefault="00F7134B" w:rsidP="00F713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7134B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 xml:space="preserve">ต้นทุนที่เกี่ยวข้องกับการซื้อ </w:t>
      </w:r>
    </w:p>
    <w:p w:rsidR="00F7134B" w:rsidRPr="00F7134B" w:rsidRDefault="00F7134B" w:rsidP="00F7134B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F7134B" w:rsidRPr="00F7134B" w:rsidRDefault="00F7134B" w:rsidP="00F7134B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7134B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กลุ่มบริษัทมีค่าใช้จ่ายที่เกี่ยวข้องกับการซื้อจำนวน </w:t>
      </w:r>
      <w:r w:rsidRPr="00F7134B">
        <w:rPr>
          <w:rFonts w:asciiTheme="majorBidi" w:hAnsiTheme="majorBidi" w:cstheme="majorBidi"/>
          <w:sz w:val="30"/>
          <w:szCs w:val="30"/>
        </w:rPr>
        <w:t xml:space="preserve">4.15 </w:t>
      </w:r>
      <w:r w:rsidRPr="00F7134B">
        <w:rPr>
          <w:rFonts w:asciiTheme="majorBidi" w:hAnsiTheme="majorBidi" w:cstheme="majorBidi"/>
          <w:sz w:val="30"/>
          <w:szCs w:val="30"/>
          <w:cs/>
        </w:rPr>
        <w:t>ล้านบาท ที่เกี่ยวข้องกับค่าที่ปรึกษากฎหมายภายนอกและค่าใช้จ่ายในการตรวจสอบสถานะทางการเงิน ค่าที่ปรึกษากฎหมายและค่าใช้จ่ายในการตรวจสอบสถานะทาง</w:t>
      </w:r>
      <w:r w:rsidRPr="00F7134B">
        <w:rPr>
          <w:rFonts w:asciiTheme="majorBidi" w:hAnsiTheme="majorBidi" w:cstheme="majorBidi" w:hint="cs"/>
          <w:sz w:val="30"/>
          <w:szCs w:val="30"/>
          <w:cs/>
        </w:rPr>
        <w:t xml:space="preserve">    </w:t>
      </w:r>
      <w:r w:rsidRPr="00F7134B">
        <w:rPr>
          <w:rFonts w:asciiTheme="majorBidi" w:hAnsiTheme="majorBidi" w:cstheme="majorBidi"/>
          <w:sz w:val="30"/>
          <w:szCs w:val="30"/>
          <w:cs/>
        </w:rPr>
        <w:t>การเงินได้ถูกรวมอยู่ในค่าใช้จ่ายในการบริหารในงบกำไรขาดทุนเบ็ดเสร็จรวมของกลุ่มบริษัท</w:t>
      </w:r>
    </w:p>
    <w:p w:rsidR="00D131FA" w:rsidRPr="001F31B1" w:rsidRDefault="00D131FA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E66B73" w:rsidRPr="00B4316E" w:rsidRDefault="00D131FA" w:rsidP="00AF6E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5</w:t>
      </w:r>
      <w:r w:rsidR="00B4316E" w:rsidRPr="00164358">
        <w:rPr>
          <w:rFonts w:ascii="Angsana New" w:hAnsi="Angsana New"/>
          <w:b/>
          <w:bCs/>
          <w:sz w:val="30"/>
          <w:szCs w:val="30"/>
        </w:rPr>
        <w:tab/>
      </w:r>
      <w:r w:rsidR="00F96459" w:rsidRPr="00B4316E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C61BCB" w:rsidRPr="00537579" w:rsidRDefault="00C61BCB" w:rsidP="007B67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="Angsana New" w:hAnsi="Angsana New"/>
          <w:b/>
          <w:sz w:val="30"/>
          <w:szCs w:val="30"/>
        </w:rPr>
      </w:pPr>
    </w:p>
    <w:p w:rsidR="00613542" w:rsidRPr="00C21384" w:rsidRDefault="00066DA8" w:rsidP="00C21384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21384">
        <w:rPr>
          <w:rFonts w:asciiTheme="majorBidi" w:hAnsiTheme="majorBidi" w:cstheme="majorBidi"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</w:t>
      </w:r>
      <w:r w:rsidR="003B5D5D" w:rsidRPr="00C21384">
        <w:rPr>
          <w:rFonts w:asciiTheme="majorBidi" w:hAnsiTheme="majorBidi" w:cstheme="majorBidi"/>
          <w:sz w:val="30"/>
          <w:szCs w:val="30"/>
        </w:rPr>
        <w:br/>
      </w:r>
      <w:r w:rsidRPr="00C21384">
        <w:rPr>
          <w:rFonts w:asciiTheme="majorBidi" w:hAnsiTheme="majorBidi" w:cstheme="majorBidi"/>
          <w:sz w:val="30"/>
          <w:szCs w:val="30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</w:t>
      </w:r>
      <w:r w:rsidR="001A1F80" w:rsidRPr="00C21384">
        <w:rPr>
          <w:rFonts w:asciiTheme="majorBidi" w:hAnsiTheme="majorBidi" w:cstheme="majorBidi" w:hint="cs"/>
          <w:sz w:val="30"/>
          <w:szCs w:val="30"/>
          <w:cs/>
        </w:rPr>
        <w:t>สาระ</w:t>
      </w:r>
      <w:r w:rsidR="00240ECE" w:rsidRPr="00C21384">
        <w:rPr>
          <w:rFonts w:asciiTheme="majorBidi" w:hAnsiTheme="majorBidi" w:cstheme="majorBidi"/>
          <w:sz w:val="30"/>
          <w:szCs w:val="30"/>
          <w:cs/>
        </w:rPr>
        <w:t>สำคัญ</w:t>
      </w:r>
      <w:r w:rsidRPr="00C21384">
        <w:rPr>
          <w:rFonts w:asciiTheme="majorBidi" w:hAnsiTheme="majorBidi" w:cstheme="majorBidi"/>
          <w:sz w:val="30"/>
          <w:szCs w:val="30"/>
          <w:cs/>
        </w:rPr>
        <w:t>ต่อบุคคลหรือกิจการในการตัดสินใจทางการเงินและการบริหารหรือในทางก</w:t>
      </w:r>
      <w:r w:rsidR="00D73BE6" w:rsidRPr="00C21384">
        <w:rPr>
          <w:rFonts w:asciiTheme="majorBidi" w:hAnsiTheme="majorBidi" w:cstheme="majorBidi"/>
          <w:sz w:val="30"/>
          <w:szCs w:val="30"/>
          <w:cs/>
        </w:rPr>
        <w:t xml:space="preserve">ลับกัน </w:t>
      </w:r>
      <w:r w:rsidR="00804B99" w:rsidRPr="00C21384">
        <w:rPr>
          <w:rFonts w:asciiTheme="majorBidi" w:hAnsiTheme="majorBidi" w:cstheme="majorBidi" w:hint="cs"/>
          <w:sz w:val="30"/>
          <w:szCs w:val="30"/>
          <w:cs/>
        </w:rPr>
        <w:t>หรือกลุ่มบริษัท</w:t>
      </w:r>
      <w:r w:rsidR="00396AB4" w:rsidRPr="00C21384">
        <w:rPr>
          <w:rFonts w:asciiTheme="majorBidi" w:hAnsiTheme="majorBidi" w:cstheme="majorBidi" w:hint="cs"/>
          <w:sz w:val="30"/>
          <w:szCs w:val="30"/>
          <w:cs/>
        </w:rPr>
        <w:t>อยู่</w:t>
      </w:r>
      <w:r w:rsidR="00804B99" w:rsidRPr="00C21384">
        <w:rPr>
          <w:rFonts w:asciiTheme="majorBidi" w:hAnsiTheme="majorBidi" w:cstheme="majorBidi" w:hint="cs"/>
          <w:sz w:val="30"/>
          <w:szCs w:val="30"/>
          <w:cs/>
        </w:rPr>
        <w:t>ภายใต้</w:t>
      </w:r>
      <w:r w:rsidR="00511F3A" w:rsidRPr="00C21384">
        <w:rPr>
          <w:rFonts w:asciiTheme="majorBidi" w:hAnsiTheme="majorBidi" w:cstheme="majorBidi"/>
          <w:sz w:val="30"/>
          <w:szCs w:val="30"/>
          <w:cs/>
        </w:rPr>
        <w:br/>
      </w:r>
      <w:r w:rsidR="00804B99" w:rsidRPr="00C21384">
        <w:rPr>
          <w:rFonts w:asciiTheme="majorBidi" w:hAnsiTheme="majorBidi" w:cstheme="majorBidi" w:hint="cs"/>
          <w:sz w:val="30"/>
          <w:szCs w:val="30"/>
          <w:cs/>
        </w:rPr>
        <w:t xml:space="preserve">การควบคุมเดียวกันหรืออยู่ภายใต้อิทธิพลอย่างมีนัยสำคัญเดียวกันกับบุคคลหรือกิจการนั้น </w:t>
      </w:r>
      <w:r w:rsidRPr="00C21384">
        <w:rPr>
          <w:rFonts w:asciiTheme="majorBidi" w:hAnsiTheme="majorBidi" w:cstheme="majorBidi"/>
          <w:sz w:val="30"/>
          <w:szCs w:val="30"/>
          <w:cs/>
        </w:rPr>
        <w:t>การเกี่ยวข้องกันนี้อาจเป็นรายบุคคลหรือเป็นกิจการ</w:t>
      </w:r>
    </w:p>
    <w:p w:rsidR="00C81BCA" w:rsidRPr="00537579" w:rsidRDefault="00C81BCA" w:rsidP="00B43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  <w:cs/>
        </w:rPr>
      </w:pPr>
    </w:p>
    <w:p w:rsidR="00F96F3A" w:rsidRDefault="00240ECE" w:rsidP="00C21384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21384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ความสัมพันธ์ที่มีกับบริษัทร่วม</w:t>
      </w:r>
      <w:r w:rsidR="008B5A56" w:rsidRPr="00C21384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 w:rsidR="003F61B9" w:rsidRPr="00C21384">
        <w:rPr>
          <w:rFonts w:asciiTheme="majorBidi" w:hAnsiTheme="majorBidi" w:cstheme="majorBidi"/>
          <w:sz w:val="30"/>
          <w:szCs w:val="30"/>
          <w:cs/>
        </w:rPr>
        <w:t>ได้เปิดเผยในหมายเหตุ</w:t>
      </w:r>
      <w:r w:rsidR="00511F3A" w:rsidRPr="00C21384">
        <w:rPr>
          <w:rFonts w:asciiTheme="majorBidi" w:hAnsiTheme="majorBidi" w:cstheme="majorBidi" w:hint="cs"/>
          <w:sz w:val="30"/>
          <w:szCs w:val="30"/>
          <w:cs/>
        </w:rPr>
        <w:t>ประกอบงบการเงิน</w:t>
      </w:r>
      <w:r w:rsidR="003F61B9" w:rsidRPr="00F02A7C">
        <w:rPr>
          <w:rFonts w:asciiTheme="majorBidi" w:hAnsiTheme="majorBidi" w:cstheme="majorBidi"/>
          <w:sz w:val="30"/>
          <w:szCs w:val="30"/>
          <w:cs/>
        </w:rPr>
        <w:t>ข้อ</w:t>
      </w:r>
      <w:r w:rsidR="003F61B9" w:rsidRPr="00F02A7C">
        <w:rPr>
          <w:rFonts w:asciiTheme="majorBidi" w:hAnsiTheme="majorBidi" w:cstheme="majorBidi"/>
          <w:sz w:val="30"/>
          <w:szCs w:val="30"/>
        </w:rPr>
        <w:t xml:space="preserve"> </w:t>
      </w:r>
      <w:r w:rsidR="00F02A7C" w:rsidRPr="00F02A7C">
        <w:rPr>
          <w:rFonts w:asciiTheme="majorBidi" w:hAnsiTheme="majorBidi" w:cstheme="majorBidi"/>
          <w:sz w:val="30"/>
          <w:szCs w:val="30"/>
        </w:rPr>
        <w:t>10</w:t>
      </w:r>
      <w:r w:rsidR="00241F34" w:rsidRPr="00F02A7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F61B9" w:rsidRPr="00F02A7C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F02A7C" w:rsidRPr="00F02A7C">
        <w:rPr>
          <w:rFonts w:asciiTheme="majorBidi" w:hAnsiTheme="majorBidi" w:cstheme="majorBidi"/>
          <w:sz w:val="30"/>
          <w:szCs w:val="30"/>
        </w:rPr>
        <w:t>11</w:t>
      </w:r>
      <w:r w:rsidR="003F61B9" w:rsidRPr="00F02A7C">
        <w:rPr>
          <w:rFonts w:asciiTheme="majorBidi" w:hAnsiTheme="majorBidi" w:cstheme="majorBidi"/>
          <w:sz w:val="30"/>
          <w:szCs w:val="30"/>
        </w:rPr>
        <w:t xml:space="preserve"> </w:t>
      </w:r>
      <w:r w:rsidR="003F61B9" w:rsidRPr="00F02A7C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3F61B9" w:rsidRPr="00C21384">
        <w:rPr>
          <w:rFonts w:asciiTheme="majorBidi" w:hAnsiTheme="majorBidi" w:cstheme="majorBidi"/>
          <w:sz w:val="30"/>
          <w:szCs w:val="30"/>
          <w:cs/>
        </w:rPr>
        <w:t>ความสัมพันธ์กับ</w:t>
      </w:r>
      <w:r w:rsidR="00082352" w:rsidRPr="00C21384">
        <w:rPr>
          <w:rFonts w:asciiTheme="majorBidi" w:hAnsiTheme="majorBidi" w:cstheme="majorBidi"/>
          <w:sz w:val="30"/>
          <w:szCs w:val="30"/>
          <w:cs/>
        </w:rPr>
        <w:t>ผู้บริหารสำคัญ</w:t>
      </w:r>
      <w:r w:rsidR="005B310E" w:rsidRPr="00C21384">
        <w:rPr>
          <w:rFonts w:asciiTheme="majorBidi" w:hAnsiTheme="majorBidi" w:cstheme="majorBidi"/>
          <w:sz w:val="30"/>
          <w:szCs w:val="30"/>
          <w:cs/>
        </w:rPr>
        <w:t>และ</w:t>
      </w:r>
      <w:r w:rsidRPr="00C21384">
        <w:rPr>
          <w:rFonts w:asciiTheme="majorBidi" w:hAnsiTheme="majorBidi" w:cstheme="majorBidi"/>
          <w:sz w:val="30"/>
          <w:szCs w:val="30"/>
          <w:cs/>
        </w:rPr>
        <w:t>กิจการ</w:t>
      </w:r>
      <w:r w:rsidR="00511F3A" w:rsidRPr="00C21384">
        <w:rPr>
          <w:rFonts w:asciiTheme="majorBidi" w:hAnsiTheme="majorBidi" w:cstheme="majorBidi"/>
          <w:sz w:val="30"/>
          <w:szCs w:val="30"/>
          <w:cs/>
        </w:rPr>
        <w:t>อื่น</w:t>
      </w:r>
      <w:r w:rsidRPr="00C21384">
        <w:rPr>
          <w:rFonts w:asciiTheme="majorBidi" w:hAnsiTheme="majorBidi" w:cstheme="majorBidi"/>
          <w:sz w:val="30"/>
          <w:szCs w:val="30"/>
          <w:cs/>
        </w:rPr>
        <w:t>ที่เกี่ยวข้องกัน</w:t>
      </w:r>
      <w:r w:rsidR="00495054" w:rsidRPr="00C21384">
        <w:rPr>
          <w:rFonts w:asciiTheme="majorBidi" w:hAnsiTheme="majorBidi" w:cstheme="majorBidi" w:hint="cs"/>
          <w:sz w:val="30"/>
          <w:szCs w:val="30"/>
          <w:cs/>
        </w:rPr>
        <w:t>ซึ่งมีรายการค้ากับกลุ่มบริษัท</w:t>
      </w:r>
      <w:r w:rsidR="007C6E11" w:rsidRPr="00C21384">
        <w:rPr>
          <w:rFonts w:asciiTheme="majorBidi" w:hAnsiTheme="majorBidi" w:cstheme="majorBidi"/>
          <w:sz w:val="30"/>
          <w:szCs w:val="30"/>
        </w:rPr>
        <w:t xml:space="preserve"> </w:t>
      </w:r>
      <w:r w:rsidRPr="00C21384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FC6468" w:rsidRPr="00C21384" w:rsidRDefault="00FC6468" w:rsidP="00C21384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11"/>
        <w:gridCol w:w="1417"/>
        <w:gridCol w:w="4050"/>
      </w:tblGrid>
      <w:tr w:rsidR="006D0DAB" w:rsidRPr="00B45847" w:rsidTr="00D374FD">
        <w:trPr>
          <w:trHeight w:val="659"/>
          <w:tblHeader/>
        </w:trPr>
        <w:tc>
          <w:tcPr>
            <w:tcW w:w="3911" w:type="dxa"/>
            <w:shd w:val="clear" w:color="auto" w:fill="auto"/>
          </w:tcPr>
          <w:p w:rsidR="00060DFF" w:rsidRDefault="00060DFF" w:rsidP="00D93BD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6D0DAB" w:rsidRPr="00B45847" w:rsidRDefault="006D0DAB" w:rsidP="00060DF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5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17" w:type="dxa"/>
            <w:shd w:val="clear" w:color="auto" w:fill="auto"/>
          </w:tcPr>
          <w:p w:rsidR="006D0DAB" w:rsidRPr="00725C09" w:rsidRDefault="006D0DAB" w:rsidP="00F37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B45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="00CE2C8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45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050" w:type="dxa"/>
            <w:shd w:val="clear" w:color="auto" w:fill="auto"/>
          </w:tcPr>
          <w:p w:rsidR="00F779F9" w:rsidRDefault="00F779F9" w:rsidP="00D93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6D0DAB" w:rsidRPr="00B45847" w:rsidRDefault="006D0DAB" w:rsidP="00F77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6D0DAB" w:rsidRPr="00B45847" w:rsidTr="00D374FD">
        <w:trPr>
          <w:trHeight w:val="1919"/>
        </w:trPr>
        <w:tc>
          <w:tcPr>
            <w:tcW w:w="3911" w:type="dxa"/>
            <w:shd w:val="clear" w:color="auto" w:fill="auto"/>
          </w:tcPr>
          <w:p w:rsidR="006D0DAB" w:rsidRPr="008B4666" w:rsidRDefault="006D0DAB" w:rsidP="00F37739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17" w:type="dxa"/>
            <w:shd w:val="clear" w:color="auto" w:fill="auto"/>
          </w:tcPr>
          <w:p w:rsidR="006D0DAB" w:rsidRPr="008B4666" w:rsidRDefault="006D0DAB" w:rsidP="00F37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6D0DAB" w:rsidRPr="008B4666" w:rsidRDefault="006D0DAB" w:rsidP="00DA7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1111E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บุคคลที่มีอำนาจและความรับผิดชอบการ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วางแผน 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สั่งการและควบคุมกิจกรรมต่างๆ ของกิจการ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ไม่ว่าทางตรงหรือทางอ้อม ทั้งนี้ รวมถึงกรรมการของกลุ่มบริษัท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ไม่ว่าจะทำหน้าที่ในระดับบริหารหรือไม่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F38E5" w:rsidRPr="00B45847" w:rsidTr="00D374FD">
        <w:trPr>
          <w:trHeight w:val="20"/>
        </w:trPr>
        <w:tc>
          <w:tcPr>
            <w:tcW w:w="3911" w:type="dxa"/>
            <w:shd w:val="clear" w:color="auto" w:fill="auto"/>
          </w:tcPr>
          <w:p w:rsidR="00FF38E5" w:rsidRDefault="00FF38E5" w:rsidP="00FF3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11F3A">
              <w:rPr>
                <w:rFonts w:ascii="Angsana New" w:hAnsi="Angsana New"/>
                <w:sz w:val="30"/>
                <w:szCs w:val="30"/>
                <w:cs/>
              </w:rPr>
              <w:t>บริษัท ไทยเบฟเวอเรจ จํากัด (มหาชน)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:rsidR="00FF38E5" w:rsidRPr="008B4666" w:rsidRDefault="00FF38E5" w:rsidP="003B5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และบริษัทในกลุ่ม</w:t>
            </w:r>
          </w:p>
        </w:tc>
        <w:tc>
          <w:tcPr>
            <w:tcW w:w="1417" w:type="dxa"/>
            <w:shd w:val="clear" w:color="auto" w:fill="auto"/>
          </w:tcPr>
          <w:p w:rsidR="00FF38E5" w:rsidRPr="008B4666" w:rsidRDefault="00FF38E5" w:rsidP="00FF3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66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FFFFFF"/>
          </w:tcPr>
          <w:p w:rsidR="00FF38E5" w:rsidRDefault="004919D3" w:rsidP="00C72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4919D3" w:rsidRPr="00B45847" w:rsidTr="00D374FD">
        <w:trPr>
          <w:trHeight w:val="20"/>
        </w:trPr>
        <w:tc>
          <w:tcPr>
            <w:tcW w:w="3911" w:type="dxa"/>
            <w:shd w:val="clear" w:color="auto" w:fill="auto"/>
          </w:tcPr>
          <w:p w:rsidR="004919D3" w:rsidRDefault="004919D3" w:rsidP="00491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11F3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11F3A">
              <w:rPr>
                <w:rFonts w:ascii="Angsana New" w:hAnsi="Angsana New"/>
                <w:sz w:val="30"/>
                <w:szCs w:val="30"/>
                <w:cs/>
              </w:rPr>
              <w:t>เบอร์ลี่ ยุคเกอร์ จํากัด (มหาชน)</w:t>
            </w:r>
          </w:p>
          <w:p w:rsidR="004919D3" w:rsidRPr="00511F3A" w:rsidRDefault="004919D3" w:rsidP="00491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และบริษัทในกลุ่ม</w:t>
            </w:r>
          </w:p>
        </w:tc>
        <w:tc>
          <w:tcPr>
            <w:tcW w:w="1417" w:type="dxa"/>
            <w:shd w:val="clear" w:color="auto" w:fill="auto"/>
          </w:tcPr>
          <w:p w:rsidR="004919D3" w:rsidRPr="008B4666" w:rsidRDefault="004919D3" w:rsidP="00491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66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FFFFFF"/>
          </w:tcPr>
          <w:p w:rsidR="004919D3" w:rsidRDefault="004919D3" w:rsidP="00C72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4919D3" w:rsidRPr="00B45847" w:rsidTr="00D374FD">
        <w:trPr>
          <w:trHeight w:val="20"/>
        </w:trPr>
        <w:tc>
          <w:tcPr>
            <w:tcW w:w="3911" w:type="dxa"/>
            <w:shd w:val="clear" w:color="auto" w:fill="auto"/>
          </w:tcPr>
          <w:p w:rsidR="004919D3" w:rsidRDefault="004919D3" w:rsidP="00491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11F3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11F3A">
              <w:rPr>
                <w:rFonts w:ascii="Angsana New" w:hAnsi="Angsana New"/>
                <w:sz w:val="30"/>
                <w:szCs w:val="30"/>
                <w:cs/>
              </w:rPr>
              <w:t>โออิชิกรุ๊ป จํากัด (มหาชน)</w:t>
            </w:r>
          </w:p>
          <w:p w:rsidR="004919D3" w:rsidRPr="00511F3A" w:rsidRDefault="004919D3" w:rsidP="00491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และบริษัทในกลุ่ม</w:t>
            </w:r>
          </w:p>
        </w:tc>
        <w:tc>
          <w:tcPr>
            <w:tcW w:w="1417" w:type="dxa"/>
            <w:shd w:val="clear" w:color="auto" w:fill="auto"/>
          </w:tcPr>
          <w:p w:rsidR="004919D3" w:rsidRPr="008B4666" w:rsidRDefault="004919D3" w:rsidP="00491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66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FFFFFF"/>
          </w:tcPr>
          <w:p w:rsidR="004919D3" w:rsidRDefault="004919D3" w:rsidP="00C72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D51AEE" w:rsidRPr="00B45847" w:rsidTr="007A5F10">
        <w:trPr>
          <w:trHeight w:val="20"/>
        </w:trPr>
        <w:tc>
          <w:tcPr>
            <w:tcW w:w="3911" w:type="dxa"/>
            <w:shd w:val="clear" w:color="auto" w:fill="auto"/>
          </w:tcPr>
          <w:p w:rsidR="00D51AEE" w:rsidRPr="00475A9F" w:rsidRDefault="00D51AEE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C0C3B">
              <w:rPr>
                <w:rFonts w:ascii="Angsana New" w:hAnsi="Angsana New"/>
                <w:sz w:val="30"/>
                <w:szCs w:val="30"/>
                <w:cs/>
              </w:rPr>
              <w:t>บริษัท เฟรเซอร์ แอนด์ นีฟ จำกัด (มหาชน)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และบริษัทในกลุ่ม</w:t>
            </w:r>
          </w:p>
        </w:tc>
        <w:tc>
          <w:tcPr>
            <w:tcW w:w="1417" w:type="dxa"/>
            <w:shd w:val="clear" w:color="auto" w:fill="auto"/>
          </w:tcPr>
          <w:p w:rsidR="00D51AEE" w:rsidRPr="008B4666" w:rsidRDefault="00D51AEE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4050" w:type="dxa"/>
            <w:shd w:val="clear" w:color="auto" w:fill="auto"/>
          </w:tcPr>
          <w:p w:rsidR="00D51AEE" w:rsidRDefault="00D51AEE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CC5A0E" w:rsidRPr="00B45847" w:rsidTr="007A5F10">
        <w:trPr>
          <w:trHeight w:val="20"/>
        </w:trPr>
        <w:tc>
          <w:tcPr>
            <w:tcW w:w="3911" w:type="dxa"/>
            <w:shd w:val="clear" w:color="auto" w:fill="auto"/>
          </w:tcPr>
          <w:p w:rsidR="00CC5A0E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02A7C">
              <w:rPr>
                <w:rFonts w:ascii="Angsana New" w:hAnsi="Angsana New"/>
                <w:sz w:val="30"/>
                <w:szCs w:val="30"/>
                <w:cs/>
              </w:rPr>
              <w:lastRenderedPageBreak/>
              <w:t xml:space="preserve">บริษัท </w:t>
            </w:r>
            <w:r w:rsidRPr="000029DE">
              <w:rPr>
                <w:rFonts w:ascii="Angsana New" w:hAnsi="Angsana New"/>
                <w:sz w:val="30"/>
                <w:szCs w:val="30"/>
                <w:cs/>
              </w:rPr>
              <w:t>เฟรเซอร์ส พร็อพเพอร์ตี้ (ประเทศไทย) จำกัด (มหาชน)</w:t>
            </w:r>
            <w:r w:rsidRPr="000029DE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F02A7C">
              <w:rPr>
                <w:rFonts w:ascii="Angsana New" w:hAnsi="Angsana New"/>
                <w:sz w:val="30"/>
                <w:szCs w:val="30"/>
                <w:cs/>
              </w:rPr>
              <w:t>และบริษัทในกลุ่ม</w:t>
            </w:r>
          </w:p>
        </w:tc>
        <w:tc>
          <w:tcPr>
            <w:tcW w:w="1417" w:type="dxa"/>
            <w:shd w:val="clear" w:color="auto" w:fill="auto"/>
          </w:tcPr>
          <w:p w:rsidR="00CC5A0E" w:rsidRPr="008B4666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466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CC5A0E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CC5A0E" w:rsidRPr="00B45847" w:rsidTr="00D374FD">
        <w:trPr>
          <w:trHeight w:val="20"/>
        </w:trPr>
        <w:tc>
          <w:tcPr>
            <w:tcW w:w="3911" w:type="dxa"/>
            <w:shd w:val="clear" w:color="auto" w:fill="auto"/>
          </w:tcPr>
          <w:p w:rsidR="00CC5A0E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11F3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F38E5">
              <w:rPr>
                <w:rFonts w:ascii="Angsana New" w:hAnsi="Angsana New"/>
                <w:sz w:val="30"/>
                <w:szCs w:val="30"/>
                <w:cs/>
              </w:rPr>
              <w:t>ยูนิเวนเจอร์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11F3A">
              <w:rPr>
                <w:rFonts w:ascii="Angsana New" w:hAnsi="Angsana New"/>
                <w:sz w:val="30"/>
                <w:szCs w:val="30"/>
                <w:cs/>
              </w:rPr>
              <w:t>จํากัด (มหาชน)</w:t>
            </w:r>
          </w:p>
          <w:p w:rsidR="00CC5A0E" w:rsidRPr="00511F3A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และบริษัทในกลุ่ม</w:t>
            </w:r>
          </w:p>
        </w:tc>
        <w:tc>
          <w:tcPr>
            <w:tcW w:w="1417" w:type="dxa"/>
            <w:shd w:val="clear" w:color="auto" w:fill="auto"/>
          </w:tcPr>
          <w:p w:rsidR="00CC5A0E" w:rsidRPr="008B4666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66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CC5A0E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  <w:tr w:rsidR="00CC5A0E" w:rsidRPr="00B45847" w:rsidTr="00D374FD">
        <w:trPr>
          <w:trHeight w:val="20"/>
        </w:trPr>
        <w:tc>
          <w:tcPr>
            <w:tcW w:w="3911" w:type="dxa"/>
            <w:shd w:val="clear" w:color="auto" w:fill="auto"/>
          </w:tcPr>
          <w:p w:rsidR="00CC5A0E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11F3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เสริมสุข</w:t>
            </w:r>
            <w:r w:rsidRPr="00511F3A">
              <w:rPr>
                <w:rFonts w:ascii="Angsana New" w:hAnsi="Angsana New"/>
                <w:sz w:val="30"/>
                <w:szCs w:val="30"/>
                <w:cs/>
              </w:rPr>
              <w:t xml:space="preserve"> จํากัด (มหาชน)</w:t>
            </w:r>
          </w:p>
          <w:p w:rsidR="00CC5A0E" w:rsidRPr="00511F3A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และบริษัทในกลุ่ม</w:t>
            </w:r>
          </w:p>
        </w:tc>
        <w:tc>
          <w:tcPr>
            <w:tcW w:w="1417" w:type="dxa"/>
            <w:shd w:val="clear" w:color="auto" w:fill="auto"/>
          </w:tcPr>
          <w:p w:rsidR="00CC5A0E" w:rsidRPr="008B4666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66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CC5A0E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  <w:tr w:rsidR="00CC5A0E" w:rsidRPr="00B45847" w:rsidTr="00D374FD">
        <w:trPr>
          <w:trHeight w:val="20"/>
        </w:trPr>
        <w:tc>
          <w:tcPr>
            <w:tcW w:w="3911" w:type="dxa"/>
            <w:shd w:val="clear" w:color="auto" w:fill="auto"/>
          </w:tcPr>
          <w:p w:rsidR="00CC5A0E" w:rsidRPr="00511F3A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F02A7C">
              <w:rPr>
                <w:rFonts w:ascii="Angsana New" w:hAnsi="Angsana New"/>
                <w:sz w:val="30"/>
                <w:szCs w:val="30"/>
                <w:cs/>
              </w:rPr>
              <w:t>อาคเนย์ประกันชีวิต จํากัด (มหาชน)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02A7C">
              <w:rPr>
                <w:rFonts w:ascii="Angsana New" w:hAnsi="Angsana New"/>
                <w:sz w:val="30"/>
                <w:szCs w:val="30"/>
                <w:cs/>
              </w:rPr>
              <w:t>และบริษัทในกลุ่ม</w:t>
            </w:r>
          </w:p>
        </w:tc>
        <w:tc>
          <w:tcPr>
            <w:tcW w:w="1417" w:type="dxa"/>
            <w:shd w:val="clear" w:color="auto" w:fill="auto"/>
          </w:tcPr>
          <w:p w:rsidR="00CC5A0E" w:rsidRPr="008B4666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466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CC5A0E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  <w:tr w:rsidR="00CC5A0E" w:rsidRPr="00B45847" w:rsidTr="00D374FD">
        <w:trPr>
          <w:trHeight w:val="20"/>
        </w:trPr>
        <w:tc>
          <w:tcPr>
            <w:tcW w:w="3911" w:type="dxa"/>
            <w:shd w:val="clear" w:color="auto" w:fill="auto"/>
          </w:tcPr>
          <w:p w:rsidR="00CC5A0E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/>
                <w:sz w:val="30"/>
                <w:szCs w:val="30"/>
                <w:cs/>
              </w:rPr>
              <w:t>อาคเนย์ประกันภัย</w:t>
            </w:r>
            <w:r w:rsidRPr="00F02A7C">
              <w:rPr>
                <w:rFonts w:ascii="Angsana New" w:hAnsi="Angsana New"/>
                <w:sz w:val="30"/>
                <w:szCs w:val="30"/>
                <w:cs/>
              </w:rPr>
              <w:t xml:space="preserve"> จํากัด (มหาชน)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F02A7C">
              <w:rPr>
                <w:rFonts w:ascii="Angsana New" w:hAnsi="Angsana New"/>
                <w:sz w:val="30"/>
                <w:szCs w:val="30"/>
                <w:cs/>
              </w:rPr>
              <w:t>และบริษัทในกลุ่ม</w:t>
            </w:r>
          </w:p>
        </w:tc>
        <w:tc>
          <w:tcPr>
            <w:tcW w:w="1417" w:type="dxa"/>
            <w:shd w:val="clear" w:color="auto" w:fill="auto"/>
          </w:tcPr>
          <w:p w:rsidR="00CC5A0E" w:rsidRPr="008B4666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466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CC5A0E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  <w:tr w:rsidR="00CC5A0E" w:rsidRPr="00B45847" w:rsidTr="00D374FD">
        <w:trPr>
          <w:trHeight w:val="20"/>
        </w:trPr>
        <w:tc>
          <w:tcPr>
            <w:tcW w:w="3911" w:type="dxa"/>
            <w:shd w:val="clear" w:color="auto" w:fill="auto"/>
          </w:tcPr>
          <w:p w:rsidR="00CC5A0E" w:rsidRPr="00475A9F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475A9F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475A9F">
              <w:rPr>
                <w:rFonts w:ascii="Angsana New" w:hAnsi="Angsana New" w:hint="cs"/>
                <w:sz w:val="30"/>
                <w:szCs w:val="30"/>
                <w:cs/>
              </w:rPr>
              <w:t>แผ่นดินทอง</w:t>
            </w:r>
            <w:r w:rsidRPr="00475A9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75A9F">
              <w:rPr>
                <w:rFonts w:ascii="Angsana New" w:hAnsi="Angsana New" w:hint="cs"/>
                <w:sz w:val="30"/>
                <w:szCs w:val="30"/>
                <w:cs/>
              </w:rPr>
              <w:t>พร็อพเพอร์ตี้</w:t>
            </w:r>
            <w:r w:rsidRPr="00475A9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75A9F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75A9F">
              <w:rPr>
                <w:rFonts w:ascii="Angsana New" w:hAnsi="Angsana New" w:hint="cs"/>
                <w:sz w:val="30"/>
                <w:szCs w:val="30"/>
                <w:cs/>
              </w:rPr>
              <w:t xml:space="preserve">ดีเวลลอปเม้นท์ </w:t>
            </w:r>
            <w:r w:rsidRPr="00511F3A">
              <w:rPr>
                <w:rFonts w:ascii="Angsana New" w:hAnsi="Angsana New" w:hint="cs"/>
                <w:sz w:val="30"/>
                <w:szCs w:val="30"/>
                <w:cs/>
              </w:rPr>
              <w:t>จํากัด</w:t>
            </w:r>
            <w:r w:rsidRPr="00511F3A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511F3A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511F3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  <w:p w:rsidR="00CC5A0E" w:rsidRPr="00511F3A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และบริษัทในกลุ่ม</w:t>
            </w:r>
          </w:p>
        </w:tc>
        <w:tc>
          <w:tcPr>
            <w:tcW w:w="1417" w:type="dxa"/>
            <w:shd w:val="clear" w:color="auto" w:fill="auto"/>
          </w:tcPr>
          <w:p w:rsidR="00CC5A0E" w:rsidRPr="008B4666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66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CC5A0E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9647B" w:rsidRPr="00B45847" w:rsidTr="00D374FD">
        <w:trPr>
          <w:trHeight w:val="20"/>
        </w:trPr>
        <w:tc>
          <w:tcPr>
            <w:tcW w:w="3911" w:type="dxa"/>
            <w:shd w:val="clear" w:color="auto" w:fill="auto"/>
          </w:tcPr>
          <w:p w:rsidR="00C9647B" w:rsidRPr="00475A9F" w:rsidRDefault="00C9647B" w:rsidP="00C9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9647B">
              <w:rPr>
                <w:rFonts w:ascii="Angsana New" w:hAnsi="Angsana New"/>
                <w:sz w:val="30"/>
                <w:szCs w:val="30"/>
                <w:cs/>
              </w:rPr>
              <w:t>บริษัท แอสเสท เวิรด์ คอร์ป จำกัด (มหาชน)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9647B">
              <w:rPr>
                <w:rFonts w:ascii="Angsana New" w:hAnsi="Angsana New"/>
                <w:sz w:val="30"/>
                <w:szCs w:val="30"/>
                <w:cs/>
              </w:rPr>
              <w:t>และบริษัทในกลุ่ม</w:t>
            </w:r>
          </w:p>
        </w:tc>
        <w:tc>
          <w:tcPr>
            <w:tcW w:w="1417" w:type="dxa"/>
            <w:shd w:val="clear" w:color="auto" w:fill="auto"/>
          </w:tcPr>
          <w:p w:rsidR="00C9647B" w:rsidRPr="008B4666" w:rsidRDefault="00C9647B" w:rsidP="00C9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66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C9647B" w:rsidRDefault="00C9647B" w:rsidP="00C9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มีผู้ถือหุ้นและกรรมการเป็นสมาชิกในครอบครัว</w:t>
            </w:r>
          </w:p>
        </w:tc>
      </w:tr>
    </w:tbl>
    <w:p w:rsidR="004D27E4" w:rsidRPr="00687DF0" w:rsidRDefault="004D27E4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</w:rPr>
      </w:pPr>
    </w:p>
    <w:p w:rsidR="00FC6468" w:rsidRDefault="00FC6468" w:rsidP="00FE2D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:rsidR="00F96459" w:rsidRDefault="004B6B6A" w:rsidP="00FE2D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sz w:val="30"/>
          <w:szCs w:val="30"/>
        </w:rPr>
      </w:pPr>
      <w:r w:rsidRPr="003A011F">
        <w:rPr>
          <w:rFonts w:ascii="Angsana New" w:hAnsi="Angsana New" w:hint="cs"/>
          <w:b/>
          <w:sz w:val="30"/>
          <w:szCs w:val="30"/>
          <w:cs/>
        </w:rPr>
        <w:tab/>
      </w:r>
      <w:r w:rsidR="00F96459" w:rsidRPr="003A011F">
        <w:rPr>
          <w:rFonts w:ascii="Angsana New" w:hAnsi="Angsana New"/>
          <w:b/>
          <w:sz w:val="30"/>
          <w:szCs w:val="30"/>
          <w:cs/>
        </w:rPr>
        <w:t>นโยบายการกำหนดราคาสำหรับ</w:t>
      </w:r>
      <w:r w:rsidR="00804420" w:rsidRPr="003A011F">
        <w:rPr>
          <w:rFonts w:ascii="Angsana New" w:hAnsi="Angsana New"/>
          <w:b/>
          <w:sz w:val="30"/>
          <w:szCs w:val="30"/>
          <w:cs/>
        </w:rPr>
        <w:t>รายการ</w:t>
      </w:r>
      <w:r w:rsidR="00F779F9">
        <w:rPr>
          <w:rFonts w:ascii="Angsana New" w:hAnsi="Angsana New" w:hint="cs"/>
          <w:b/>
          <w:sz w:val="30"/>
          <w:szCs w:val="30"/>
          <w:cs/>
        </w:rPr>
        <w:t>แต่ละประเภท</w:t>
      </w:r>
      <w:r w:rsidR="00F96459" w:rsidRPr="003A011F">
        <w:rPr>
          <w:rFonts w:ascii="Angsana New" w:hAnsi="Angsana New"/>
          <w:b/>
          <w:sz w:val="30"/>
          <w:szCs w:val="30"/>
          <w:cs/>
        </w:rPr>
        <w:t>อธิบายได้ดังต่อไปนี้</w:t>
      </w:r>
    </w:p>
    <w:p w:rsidR="006D0DAB" w:rsidRPr="00D51AEE" w:rsidRDefault="006D0DA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5598"/>
      </w:tblGrid>
      <w:tr w:rsidR="006D0DAB" w:rsidRPr="00712622" w:rsidTr="00FC6468">
        <w:tc>
          <w:tcPr>
            <w:tcW w:w="3870" w:type="dxa"/>
          </w:tcPr>
          <w:p w:rsidR="006D0DAB" w:rsidRPr="00712622" w:rsidRDefault="006D0DAB" w:rsidP="00F37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26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598" w:type="dxa"/>
          </w:tcPr>
          <w:p w:rsidR="006D0DAB" w:rsidRPr="00712622" w:rsidRDefault="006D0DAB" w:rsidP="00F37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26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6D0DAB" w:rsidRPr="00712622" w:rsidTr="00FC6468">
        <w:tc>
          <w:tcPr>
            <w:tcW w:w="3870" w:type="dxa"/>
          </w:tcPr>
          <w:p w:rsidR="006D0DAB" w:rsidRPr="00712622" w:rsidRDefault="006D0DAB" w:rsidP="00F37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12622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5598" w:type="dxa"/>
          </w:tcPr>
          <w:p w:rsidR="006D0DAB" w:rsidRPr="002564DF" w:rsidRDefault="006D0DAB" w:rsidP="004944AD">
            <w:pPr>
              <w:pStyle w:val="a4"/>
              <w:widowControl/>
              <w:tabs>
                <w:tab w:val="clear" w:pos="1080"/>
                <w:tab w:val="left" w:pos="540"/>
              </w:tabs>
              <w:ind w:left="176" w:hanging="176"/>
              <w:jc w:val="thaiDistribute"/>
              <w:rPr>
                <w:rFonts w:ascii="Angsana New" w:eastAsia="Times New Roman" w:hAnsi="Angsana New" w:cs="Angsana New"/>
                <w:snapToGrid/>
                <w:spacing w:val="-6"/>
                <w:cs/>
                <w:lang w:eastAsia="en-US"/>
              </w:rPr>
            </w:pPr>
            <w:r w:rsidRPr="002564DF">
              <w:rPr>
                <w:rFonts w:ascii="Angsana New" w:eastAsia="Times New Roman" w:hAnsi="Angsana New" w:cs="Angsana New"/>
                <w:snapToGrid/>
                <w:spacing w:val="-6"/>
                <w:cs/>
                <w:lang w:eastAsia="en-US"/>
              </w:rPr>
              <w:t>ราคาซื้อขายทางการค้าปกติและ</w:t>
            </w:r>
            <w:r w:rsidRPr="002564DF">
              <w:rPr>
                <w:rFonts w:ascii="Angsana New" w:hAnsi="Angsana New" w:cs="Angsana New"/>
                <w:spacing w:val="-6"/>
                <w:cs/>
              </w:rPr>
              <w:t>ตามอัตราที่ตกล</w:t>
            </w:r>
            <w:r w:rsidRPr="002564DF">
              <w:rPr>
                <w:rFonts w:ascii="Angsana New" w:hAnsi="Angsana New" w:cs="Angsana New" w:hint="cs"/>
                <w:spacing w:val="-6"/>
                <w:cs/>
              </w:rPr>
              <w:t>ง</w:t>
            </w:r>
            <w:r w:rsidRPr="002564DF">
              <w:rPr>
                <w:rFonts w:ascii="Angsana New" w:hAnsi="Angsana New" w:cs="Angsana New"/>
                <w:spacing w:val="-6"/>
                <w:cs/>
              </w:rPr>
              <w:t>ร่วมกัน</w:t>
            </w:r>
          </w:p>
        </w:tc>
      </w:tr>
      <w:tr w:rsidR="00FC6468" w:rsidRPr="00712622" w:rsidTr="00FC6468">
        <w:tc>
          <w:tcPr>
            <w:tcW w:w="3870" w:type="dxa"/>
          </w:tcPr>
          <w:p w:rsidR="00FC6468" w:rsidRPr="00712622" w:rsidRDefault="00FC6468" w:rsidP="00F37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5598" w:type="dxa"/>
          </w:tcPr>
          <w:p w:rsidR="00FC6468" w:rsidRPr="00FC6468" w:rsidRDefault="00FC6468" w:rsidP="004944AD">
            <w:pPr>
              <w:pStyle w:val="a4"/>
              <w:widowControl/>
              <w:tabs>
                <w:tab w:val="clear" w:pos="1080"/>
                <w:tab w:val="left" w:pos="540"/>
              </w:tabs>
              <w:ind w:left="176" w:hanging="176"/>
              <w:jc w:val="thaiDistribute"/>
              <w:rPr>
                <w:rFonts w:ascii="Angsana New" w:eastAsia="Times New Roman" w:hAnsi="Angsana New" w:cs="Angsana New"/>
                <w:snapToGrid/>
                <w:spacing w:val="-6"/>
                <w:cs/>
                <w:lang w:val="en-US" w:eastAsia="en-US"/>
              </w:rPr>
            </w:pPr>
            <w:r>
              <w:rPr>
                <w:rFonts w:ascii="Angsana New" w:eastAsia="Times New Roman" w:hAnsi="Angsana New" w:cs="Angsana New" w:hint="cs"/>
                <w:snapToGrid/>
                <w:spacing w:val="-6"/>
                <w:cs/>
                <w:lang w:val="en-US" w:eastAsia="en-US"/>
              </w:rPr>
              <w:t>ราคาซื้อขายทางการค้าปกติและตามอัตราที่ตกลงร่วมกัน</w:t>
            </w:r>
          </w:p>
        </w:tc>
      </w:tr>
      <w:tr w:rsidR="00D44561" w:rsidRPr="00712622" w:rsidTr="00FC6468">
        <w:tc>
          <w:tcPr>
            <w:tcW w:w="3870" w:type="dxa"/>
            <w:shd w:val="clear" w:color="auto" w:fill="auto"/>
          </w:tcPr>
          <w:p w:rsidR="00D44561" w:rsidRPr="00840311" w:rsidRDefault="00D44561" w:rsidP="00D44561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40311">
              <w:rPr>
                <w:rFonts w:ascii="Angsana New" w:hAnsi="Angsana New"/>
                <w:sz w:val="30"/>
                <w:szCs w:val="30"/>
                <w:cs/>
              </w:rPr>
              <w:t>ค่าเช่ารับ</w:t>
            </w:r>
            <w:r w:rsidRPr="00840311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840311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5598" w:type="dxa"/>
            <w:shd w:val="clear" w:color="auto" w:fill="auto"/>
          </w:tcPr>
          <w:p w:rsidR="00D44561" w:rsidRPr="00840311" w:rsidRDefault="00D44561" w:rsidP="00D44561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0311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F505FA" w:rsidRPr="00712622" w:rsidTr="00FC6468">
        <w:tc>
          <w:tcPr>
            <w:tcW w:w="3870" w:type="dxa"/>
          </w:tcPr>
          <w:p w:rsidR="00F505FA" w:rsidRPr="00712622" w:rsidRDefault="00F505FA" w:rsidP="00F50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12622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598" w:type="dxa"/>
          </w:tcPr>
          <w:p w:rsidR="00F505FA" w:rsidRPr="004944AD" w:rsidRDefault="00F505FA" w:rsidP="00F505FA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944AD">
              <w:rPr>
                <w:rFonts w:ascii="Angsana New" w:hAnsi="Angsana New"/>
                <w:sz w:val="30"/>
                <w:szCs w:val="30"/>
                <w:cs/>
              </w:rPr>
              <w:t>อัตราดอกเบี้ยใกล้เคียงกับอัตราดอกเบี้ยของสถาบันการเงิน</w:t>
            </w:r>
          </w:p>
        </w:tc>
      </w:tr>
      <w:tr w:rsidR="00F505FA" w:rsidRPr="00712622" w:rsidTr="00FC6468">
        <w:tc>
          <w:tcPr>
            <w:tcW w:w="3870" w:type="dxa"/>
          </w:tcPr>
          <w:p w:rsidR="00F505FA" w:rsidRPr="00712622" w:rsidRDefault="00F505FA" w:rsidP="00071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12622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598" w:type="dxa"/>
          </w:tcPr>
          <w:p w:rsidR="00F505FA" w:rsidRPr="00712622" w:rsidRDefault="00F505FA" w:rsidP="00071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12622">
              <w:rPr>
                <w:rFonts w:ascii="Angsana New" w:hAnsi="Angsana New"/>
                <w:sz w:val="30"/>
                <w:szCs w:val="30"/>
                <w:cs/>
              </w:rPr>
              <w:t>ตามอัตราที่ตกลงร่วมกัน</w:t>
            </w:r>
          </w:p>
        </w:tc>
      </w:tr>
      <w:tr w:rsidR="00F505FA" w:rsidRPr="00712622" w:rsidTr="00FC6468">
        <w:tc>
          <w:tcPr>
            <w:tcW w:w="3870" w:type="dxa"/>
          </w:tcPr>
          <w:p w:rsidR="00F505FA" w:rsidRPr="00F505FA" w:rsidRDefault="00F505FA" w:rsidP="00F505FA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505FA">
              <w:rPr>
                <w:rFonts w:ascii="Angsana New" w:hAnsi="Angsana New" w:hint="cs"/>
                <w:sz w:val="30"/>
                <w:szCs w:val="30"/>
                <w:cs/>
              </w:rPr>
              <w:t>ค่าเช่าเวลาโฆษณา</w:t>
            </w:r>
          </w:p>
        </w:tc>
        <w:tc>
          <w:tcPr>
            <w:tcW w:w="5598" w:type="dxa"/>
            <w:shd w:val="clear" w:color="auto" w:fill="auto"/>
          </w:tcPr>
          <w:p w:rsidR="00F505FA" w:rsidRPr="00840311" w:rsidRDefault="00F505FA" w:rsidP="00F505FA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505FA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C6231A" w:rsidRPr="00712622" w:rsidTr="00FC6468">
        <w:tc>
          <w:tcPr>
            <w:tcW w:w="3870" w:type="dxa"/>
          </w:tcPr>
          <w:p w:rsidR="00C6231A" w:rsidRPr="00F505FA" w:rsidRDefault="00C6231A" w:rsidP="00C6231A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598" w:type="dxa"/>
            <w:shd w:val="clear" w:color="auto" w:fill="auto"/>
          </w:tcPr>
          <w:p w:rsidR="00C6231A" w:rsidRPr="00840311" w:rsidRDefault="00C6231A" w:rsidP="00C6231A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505FA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</w:tbl>
    <w:p w:rsidR="00C81BCA" w:rsidRDefault="0028331B" w:rsidP="00CB0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D60B8B">
        <w:rPr>
          <w:rFonts w:ascii="Angsana New" w:hAnsi="Angsana New" w:hint="cs"/>
          <w:sz w:val="30"/>
          <w:szCs w:val="30"/>
          <w:cs/>
        </w:rPr>
        <w:tab/>
      </w:r>
    </w:p>
    <w:p w:rsidR="00FC6468" w:rsidRDefault="00FC6468" w:rsidP="00CB0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FC6468" w:rsidRDefault="00FC6468" w:rsidP="00CB0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FC6468" w:rsidRDefault="00FC6468" w:rsidP="00CB0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F96459" w:rsidRPr="00D60B8B" w:rsidRDefault="00B23D90" w:rsidP="00C81B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D60B8B">
        <w:rPr>
          <w:rFonts w:ascii="Angsana New" w:hAnsi="Angsana New"/>
          <w:sz w:val="30"/>
          <w:szCs w:val="30"/>
          <w:cs/>
        </w:rPr>
        <w:lastRenderedPageBreak/>
        <w:t>รายการที่สำคัญ</w:t>
      </w:r>
      <w:r w:rsidR="001C16AC" w:rsidRPr="00D60B8B">
        <w:rPr>
          <w:rFonts w:ascii="Angsana New" w:hAnsi="Angsana New"/>
          <w:sz w:val="30"/>
          <w:szCs w:val="30"/>
          <w:cs/>
        </w:rPr>
        <w:t>กับ</w:t>
      </w:r>
      <w:r w:rsidR="00E7010C" w:rsidRPr="00D60B8B">
        <w:rPr>
          <w:rFonts w:ascii="Angsana New" w:hAnsi="Angsana New"/>
          <w:sz w:val="30"/>
          <w:szCs w:val="30"/>
          <w:cs/>
        </w:rPr>
        <w:t>บุคคลหรือ</w:t>
      </w:r>
      <w:r w:rsidR="001C16AC" w:rsidRPr="00D60B8B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="00154A65" w:rsidRPr="00D60B8B">
        <w:rPr>
          <w:rFonts w:ascii="Angsana New" w:hAnsi="Angsana New"/>
          <w:b/>
          <w:sz w:val="30"/>
          <w:szCs w:val="30"/>
          <w:cs/>
        </w:rPr>
        <w:t>สำหรับ</w:t>
      </w:r>
      <w:r w:rsidR="00EB4125">
        <w:rPr>
          <w:rFonts w:ascii="Angsana New" w:hAnsi="Angsana New" w:hint="cs"/>
          <w:b/>
          <w:sz w:val="30"/>
          <w:szCs w:val="30"/>
          <w:cs/>
        </w:rPr>
        <w:t>แต่ละปี</w:t>
      </w:r>
      <w:r w:rsidR="00F96459" w:rsidRPr="006C0240">
        <w:rPr>
          <w:rFonts w:ascii="Angsana New" w:hAnsi="Angsana New"/>
          <w:b/>
          <w:sz w:val="30"/>
          <w:szCs w:val="30"/>
          <w:cs/>
        </w:rPr>
        <w:t>สิ้นสุดวันที่</w:t>
      </w:r>
      <w:r w:rsidR="00F96459" w:rsidRPr="006C0240">
        <w:rPr>
          <w:rFonts w:ascii="Angsana New" w:hAnsi="Angsana New"/>
          <w:bCs/>
          <w:sz w:val="30"/>
          <w:szCs w:val="30"/>
          <w:cs/>
        </w:rPr>
        <w:t xml:space="preserve"> </w:t>
      </w:r>
      <w:r w:rsidR="007B6394">
        <w:rPr>
          <w:rFonts w:ascii="Angsana New" w:hAnsi="Angsana New"/>
          <w:bCs/>
          <w:sz w:val="30"/>
          <w:szCs w:val="30"/>
        </w:rPr>
        <w:t>3</w:t>
      </w:r>
      <w:r w:rsidR="00EB4125">
        <w:rPr>
          <w:rFonts w:ascii="Angsana New" w:hAnsi="Angsana New"/>
          <w:bCs/>
          <w:sz w:val="30"/>
          <w:szCs w:val="30"/>
        </w:rPr>
        <w:t xml:space="preserve">1 </w:t>
      </w:r>
      <w:r w:rsidR="00EB4125" w:rsidRPr="00EB4125">
        <w:rPr>
          <w:rFonts w:ascii="Angsana New" w:hAnsi="Angsana New" w:hint="cs"/>
          <w:b/>
          <w:sz w:val="30"/>
          <w:szCs w:val="30"/>
          <w:cs/>
        </w:rPr>
        <w:t>ธันวาคม</w:t>
      </w:r>
      <w:r w:rsidR="0048620D" w:rsidRPr="00D60B8B">
        <w:rPr>
          <w:rFonts w:ascii="Angsana New" w:hAnsi="Angsana New"/>
          <w:b/>
          <w:sz w:val="30"/>
          <w:szCs w:val="30"/>
        </w:rPr>
        <w:t xml:space="preserve"> </w:t>
      </w:r>
      <w:r w:rsidR="00F96459" w:rsidRPr="00D60B8B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p w:rsidR="00D60B8B" w:rsidRPr="00FC6468" w:rsidRDefault="00D60B8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pacing w:val="2"/>
          <w:sz w:val="20"/>
          <w:szCs w:val="20"/>
        </w:rPr>
      </w:pPr>
    </w:p>
    <w:tbl>
      <w:tblPr>
        <w:tblW w:w="92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83"/>
        <w:gridCol w:w="276"/>
        <w:gridCol w:w="1078"/>
        <w:gridCol w:w="270"/>
        <w:gridCol w:w="1080"/>
        <w:gridCol w:w="270"/>
        <w:gridCol w:w="1080"/>
      </w:tblGrid>
      <w:tr w:rsidR="00D60B8B" w:rsidRPr="002F4B0F" w:rsidTr="007B7257">
        <w:trPr>
          <w:tblHeader/>
        </w:trPr>
        <w:tc>
          <w:tcPr>
            <w:tcW w:w="4138" w:type="dxa"/>
          </w:tcPr>
          <w:p w:rsidR="00D60B8B" w:rsidRPr="008E362A" w:rsidRDefault="00D60B8B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7" w:type="dxa"/>
            <w:gridSpan w:val="3"/>
          </w:tcPr>
          <w:p w:rsidR="00D60B8B" w:rsidRPr="002F4B0F" w:rsidRDefault="00D60B8B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4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D60B8B" w:rsidRPr="002F4B0F" w:rsidRDefault="00D60B8B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D60B8B" w:rsidRPr="002F4B0F" w:rsidRDefault="00D60B8B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4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0B8B" w:rsidRPr="002F4B0F" w:rsidTr="007B7257">
        <w:trPr>
          <w:tblHeader/>
        </w:trPr>
        <w:tc>
          <w:tcPr>
            <w:tcW w:w="4138" w:type="dxa"/>
          </w:tcPr>
          <w:p w:rsidR="00D60B8B" w:rsidRPr="002F4B0F" w:rsidRDefault="00D60B8B" w:rsidP="00BD7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F4B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BD759C" w:rsidRPr="002F4B0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2F4B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7B6394" w:rsidRPr="002F4B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3</w:t>
            </w:r>
            <w:r w:rsidR="00BD759C" w:rsidRPr="002F4B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="00BD759C" w:rsidRPr="002F4B0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3" w:type="dxa"/>
          </w:tcPr>
          <w:p w:rsidR="00D60B8B" w:rsidRPr="002F4B0F" w:rsidRDefault="00E31ECD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6" w:type="dxa"/>
          </w:tcPr>
          <w:p w:rsidR="00D60B8B" w:rsidRPr="002F4B0F" w:rsidRDefault="00D60B8B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D60B8B" w:rsidRPr="002F4B0F" w:rsidRDefault="00E31ECD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D60B8B" w:rsidRPr="002F4B0F" w:rsidRDefault="00D60B8B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60B8B" w:rsidRPr="002F4B0F" w:rsidRDefault="00E31ECD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D60B8B" w:rsidRPr="002F4B0F" w:rsidRDefault="00D60B8B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60B8B" w:rsidRPr="002F4B0F" w:rsidRDefault="00E31ECD" w:rsidP="00B6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D60B8B" w:rsidRPr="002F4B0F" w:rsidTr="007B7257">
        <w:trPr>
          <w:tblHeader/>
        </w:trPr>
        <w:tc>
          <w:tcPr>
            <w:tcW w:w="4138" w:type="dxa"/>
          </w:tcPr>
          <w:p w:rsidR="00D60B8B" w:rsidRPr="002F4B0F" w:rsidRDefault="00D60B8B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37" w:type="dxa"/>
            <w:gridSpan w:val="7"/>
          </w:tcPr>
          <w:p w:rsidR="00D60B8B" w:rsidRPr="002F4B0F" w:rsidRDefault="00D60B8B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F4B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0B8B" w:rsidRPr="002F4B0F" w:rsidTr="007B7257">
        <w:tc>
          <w:tcPr>
            <w:tcW w:w="4138" w:type="dxa"/>
          </w:tcPr>
          <w:p w:rsidR="00D60B8B" w:rsidRPr="002F4B0F" w:rsidRDefault="00D60B8B" w:rsidP="00B6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4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3" w:type="dxa"/>
          </w:tcPr>
          <w:p w:rsidR="00D60B8B" w:rsidRPr="002F4B0F" w:rsidRDefault="00D60B8B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D60B8B" w:rsidRPr="002F4B0F" w:rsidRDefault="00D60B8B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D60B8B" w:rsidRPr="002F4B0F" w:rsidRDefault="00D60B8B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60B8B" w:rsidRPr="002F4B0F" w:rsidRDefault="00D60B8B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60B8B" w:rsidRPr="002F4B0F" w:rsidRDefault="00D60B8B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60B8B" w:rsidRPr="002F4B0F" w:rsidRDefault="00D60B8B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60B8B" w:rsidRPr="002F4B0F" w:rsidRDefault="00D60B8B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039C" w:rsidRPr="002F4B0F" w:rsidTr="007B7257">
        <w:tc>
          <w:tcPr>
            <w:tcW w:w="4138" w:type="dxa"/>
          </w:tcPr>
          <w:p w:rsidR="00D8039C" w:rsidRPr="002F4B0F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:rsidR="00D8039C" w:rsidRPr="002F4B0F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D8039C" w:rsidRPr="002F4B0F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D8039C" w:rsidRPr="002F4B0F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8039C" w:rsidRPr="002F4B0F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8039C" w:rsidRPr="002F4B0F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227,791</w:t>
            </w:r>
          </w:p>
        </w:tc>
        <w:tc>
          <w:tcPr>
            <w:tcW w:w="270" w:type="dxa"/>
          </w:tcPr>
          <w:p w:rsidR="00D8039C" w:rsidRPr="002F4B0F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8039C" w:rsidRPr="002F4B0F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24,804</w:t>
            </w:r>
          </w:p>
        </w:tc>
      </w:tr>
      <w:tr w:rsidR="00D8039C" w:rsidRPr="002F4B0F" w:rsidTr="007B7257">
        <w:tc>
          <w:tcPr>
            <w:tcW w:w="4138" w:type="dxa"/>
          </w:tcPr>
          <w:p w:rsidR="00D8039C" w:rsidRPr="002F4B0F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F4B0F"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1083" w:type="dxa"/>
          </w:tcPr>
          <w:p w:rsidR="00D8039C" w:rsidRPr="002F4B0F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D8039C" w:rsidRPr="002F4B0F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D8039C" w:rsidRPr="002F4B0F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8039C" w:rsidRPr="002F4B0F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8039C" w:rsidRPr="002F4B0F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5,280</w:t>
            </w:r>
          </w:p>
        </w:tc>
        <w:tc>
          <w:tcPr>
            <w:tcW w:w="270" w:type="dxa"/>
          </w:tcPr>
          <w:p w:rsidR="00D8039C" w:rsidRPr="002F4B0F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8039C" w:rsidRPr="002F4B0F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5,080</w:t>
            </w:r>
          </w:p>
        </w:tc>
      </w:tr>
      <w:tr w:rsidR="00D8039C" w:rsidRPr="002F4B0F" w:rsidTr="007B7257">
        <w:tc>
          <w:tcPr>
            <w:tcW w:w="4138" w:type="dxa"/>
          </w:tcPr>
          <w:p w:rsidR="00D8039C" w:rsidRPr="002F4B0F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F4B0F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3" w:type="dxa"/>
          </w:tcPr>
          <w:p w:rsidR="00D8039C" w:rsidRPr="002F4B0F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D8039C" w:rsidRPr="002F4B0F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D8039C" w:rsidRPr="002F4B0F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8039C" w:rsidRPr="002F4B0F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8039C" w:rsidRPr="002F4B0F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6,348</w:t>
            </w:r>
          </w:p>
        </w:tc>
        <w:tc>
          <w:tcPr>
            <w:tcW w:w="270" w:type="dxa"/>
          </w:tcPr>
          <w:p w:rsidR="00D8039C" w:rsidRPr="002F4B0F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8039C" w:rsidRPr="002F4B0F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13,666</w:t>
            </w:r>
          </w:p>
        </w:tc>
      </w:tr>
      <w:tr w:rsidR="00D8039C" w:rsidRPr="002F4B0F" w:rsidTr="007B7257">
        <w:tc>
          <w:tcPr>
            <w:tcW w:w="4138" w:type="dxa"/>
          </w:tcPr>
          <w:p w:rsidR="00D8039C" w:rsidRPr="002F4B0F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:rsidR="00D8039C" w:rsidRPr="002F4B0F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D8039C" w:rsidRPr="002F4B0F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D8039C" w:rsidRPr="002F4B0F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8039C" w:rsidRPr="002F4B0F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8039C" w:rsidRPr="002F4B0F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2,278</w:t>
            </w:r>
          </w:p>
        </w:tc>
        <w:tc>
          <w:tcPr>
            <w:tcW w:w="270" w:type="dxa"/>
          </w:tcPr>
          <w:p w:rsidR="00D8039C" w:rsidRPr="002F4B0F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8039C" w:rsidRPr="002F4B0F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2,152</w:t>
            </w:r>
          </w:p>
        </w:tc>
      </w:tr>
      <w:tr w:rsidR="00D8039C" w:rsidRPr="002F4B0F" w:rsidTr="007B7257">
        <w:tc>
          <w:tcPr>
            <w:tcW w:w="4138" w:type="dxa"/>
          </w:tcPr>
          <w:p w:rsidR="00D8039C" w:rsidRPr="002F4B0F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 w:hint="cs"/>
                <w:sz w:val="30"/>
                <w:szCs w:val="30"/>
                <w:cs/>
              </w:rPr>
              <w:t>ค่าเช่าเวลาโฆษณา</w:t>
            </w:r>
          </w:p>
        </w:tc>
        <w:tc>
          <w:tcPr>
            <w:tcW w:w="1083" w:type="dxa"/>
          </w:tcPr>
          <w:p w:rsidR="00D8039C" w:rsidRPr="002F4B0F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D8039C" w:rsidRPr="002F4B0F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D8039C" w:rsidRPr="002F4B0F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8039C" w:rsidRPr="002F4B0F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8039C" w:rsidRPr="002F4B0F" w:rsidRDefault="005C7ADF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69,577</w:t>
            </w:r>
          </w:p>
        </w:tc>
        <w:tc>
          <w:tcPr>
            <w:tcW w:w="270" w:type="dxa"/>
          </w:tcPr>
          <w:p w:rsidR="00D8039C" w:rsidRPr="002F4B0F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8039C" w:rsidRPr="002F4B0F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66,420</w:t>
            </w:r>
          </w:p>
        </w:tc>
      </w:tr>
      <w:tr w:rsidR="00D8039C" w:rsidRPr="002F4B0F" w:rsidTr="007B7257">
        <w:tc>
          <w:tcPr>
            <w:tcW w:w="4138" w:type="dxa"/>
          </w:tcPr>
          <w:p w:rsidR="00D8039C" w:rsidRPr="002F4B0F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F4B0F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3" w:type="dxa"/>
          </w:tcPr>
          <w:p w:rsidR="00D8039C" w:rsidRPr="002F4B0F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D8039C" w:rsidRPr="002F4B0F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D8039C" w:rsidRPr="002F4B0F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8039C" w:rsidRPr="002F4B0F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8039C" w:rsidRPr="002F4B0F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1,272</w:t>
            </w:r>
          </w:p>
        </w:tc>
        <w:tc>
          <w:tcPr>
            <w:tcW w:w="270" w:type="dxa"/>
          </w:tcPr>
          <w:p w:rsidR="00D8039C" w:rsidRPr="002F4B0F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8039C" w:rsidRPr="002F4B0F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301</w:t>
            </w:r>
          </w:p>
        </w:tc>
      </w:tr>
      <w:tr w:rsidR="00D8039C" w:rsidRPr="002F4B0F" w:rsidTr="007B7257">
        <w:tc>
          <w:tcPr>
            <w:tcW w:w="4138" w:type="dxa"/>
          </w:tcPr>
          <w:p w:rsidR="00D8039C" w:rsidRPr="00C653A0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653A0"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3" w:type="dxa"/>
          </w:tcPr>
          <w:p w:rsidR="00D8039C" w:rsidRPr="002F4B0F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D8039C" w:rsidRPr="002F4B0F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D8039C" w:rsidRPr="002F4B0F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8039C" w:rsidRPr="002F4B0F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8039C" w:rsidRPr="002F4B0F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:rsidR="00D8039C" w:rsidRPr="002F4B0F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8039C" w:rsidRPr="002F4B0F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6B27" w:rsidRPr="002F4B0F" w:rsidTr="007B7257">
        <w:tc>
          <w:tcPr>
            <w:tcW w:w="4138" w:type="dxa"/>
          </w:tcPr>
          <w:p w:rsidR="00A86B27" w:rsidRPr="00C653A0" w:rsidRDefault="00A86B27" w:rsidP="00A86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3" w:type="dxa"/>
          </w:tcPr>
          <w:p w:rsidR="00A86B27" w:rsidRPr="00C653A0" w:rsidRDefault="00A86B27" w:rsidP="00A86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</w:rPr>
            </w:pPr>
          </w:p>
        </w:tc>
        <w:tc>
          <w:tcPr>
            <w:tcW w:w="276" w:type="dxa"/>
          </w:tcPr>
          <w:p w:rsidR="00A86B27" w:rsidRPr="00C653A0" w:rsidRDefault="00A86B27" w:rsidP="00A86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</w:rPr>
            </w:pPr>
          </w:p>
        </w:tc>
        <w:tc>
          <w:tcPr>
            <w:tcW w:w="1078" w:type="dxa"/>
          </w:tcPr>
          <w:p w:rsidR="00A86B27" w:rsidRPr="00C653A0" w:rsidRDefault="00A86B27" w:rsidP="00A86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:rsidR="00A86B27" w:rsidRPr="00C653A0" w:rsidRDefault="00A86B27" w:rsidP="00A86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A86B27" w:rsidRPr="00C653A0" w:rsidRDefault="00A86B27" w:rsidP="00A86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:rsidR="00A86B27" w:rsidRPr="00C653A0" w:rsidRDefault="00A86B27" w:rsidP="00A86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A86B27" w:rsidRPr="00C653A0" w:rsidRDefault="00A86B27" w:rsidP="00A86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</w:rPr>
            </w:pPr>
          </w:p>
        </w:tc>
      </w:tr>
      <w:tr w:rsidR="00A86B27" w:rsidRPr="002F4B0F" w:rsidTr="007B7257">
        <w:tc>
          <w:tcPr>
            <w:tcW w:w="4138" w:type="dxa"/>
          </w:tcPr>
          <w:p w:rsidR="00A86B27" w:rsidRPr="002F4B0F" w:rsidRDefault="00A86B27" w:rsidP="00A86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4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2F4B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083" w:type="dxa"/>
          </w:tcPr>
          <w:p w:rsidR="00A86B27" w:rsidRPr="002F4B0F" w:rsidRDefault="00A86B27" w:rsidP="00A86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A86B27" w:rsidRPr="002F4B0F" w:rsidRDefault="00A86B27" w:rsidP="00A86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A86B27" w:rsidRPr="002F4B0F" w:rsidRDefault="00A86B27" w:rsidP="00A86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86B27" w:rsidRPr="002F4B0F" w:rsidRDefault="00A86B27" w:rsidP="00A86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86B27" w:rsidRPr="002F4B0F" w:rsidRDefault="00A86B27" w:rsidP="00A86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86B27" w:rsidRPr="002F4B0F" w:rsidRDefault="00A86B27" w:rsidP="00A86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86B27" w:rsidRPr="002F4B0F" w:rsidRDefault="00A86B27" w:rsidP="00A86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039C" w:rsidRPr="002F4B0F" w:rsidTr="007B7257">
        <w:tc>
          <w:tcPr>
            <w:tcW w:w="4138" w:type="dxa"/>
          </w:tcPr>
          <w:p w:rsidR="00D8039C" w:rsidRPr="002F4B0F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:rsidR="00D8039C" w:rsidRPr="002F4B0F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22,973</w:t>
            </w:r>
          </w:p>
        </w:tc>
        <w:tc>
          <w:tcPr>
            <w:tcW w:w="276" w:type="dxa"/>
          </w:tcPr>
          <w:p w:rsidR="00D8039C" w:rsidRPr="002F4B0F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D8039C" w:rsidRPr="002F4B0F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13,410</w:t>
            </w:r>
          </w:p>
        </w:tc>
        <w:tc>
          <w:tcPr>
            <w:tcW w:w="270" w:type="dxa"/>
          </w:tcPr>
          <w:p w:rsidR="00D8039C" w:rsidRPr="002F4B0F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8039C" w:rsidRPr="002F4B0F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17,778</w:t>
            </w:r>
          </w:p>
        </w:tc>
        <w:tc>
          <w:tcPr>
            <w:tcW w:w="270" w:type="dxa"/>
          </w:tcPr>
          <w:p w:rsidR="00D8039C" w:rsidRPr="002F4B0F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8039C" w:rsidRPr="002F4B0F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13,410</w:t>
            </w:r>
          </w:p>
        </w:tc>
      </w:tr>
      <w:tr w:rsidR="00D8039C" w:rsidRPr="002F4B0F" w:rsidTr="007B7257">
        <w:tc>
          <w:tcPr>
            <w:tcW w:w="4138" w:type="dxa"/>
          </w:tcPr>
          <w:p w:rsidR="00D8039C" w:rsidRPr="002F4B0F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F4B0F"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1083" w:type="dxa"/>
          </w:tcPr>
          <w:p w:rsidR="00D8039C" w:rsidRPr="002F4B0F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720</w:t>
            </w:r>
          </w:p>
        </w:tc>
        <w:tc>
          <w:tcPr>
            <w:tcW w:w="276" w:type="dxa"/>
          </w:tcPr>
          <w:p w:rsidR="00D8039C" w:rsidRPr="002F4B0F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D8039C" w:rsidRPr="002F4B0F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720</w:t>
            </w:r>
          </w:p>
        </w:tc>
        <w:tc>
          <w:tcPr>
            <w:tcW w:w="270" w:type="dxa"/>
          </w:tcPr>
          <w:p w:rsidR="00D8039C" w:rsidRPr="002F4B0F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8039C" w:rsidRPr="002F4B0F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720</w:t>
            </w:r>
          </w:p>
        </w:tc>
        <w:tc>
          <w:tcPr>
            <w:tcW w:w="270" w:type="dxa"/>
          </w:tcPr>
          <w:p w:rsidR="00D8039C" w:rsidRPr="002F4B0F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8039C" w:rsidRPr="002F4B0F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720</w:t>
            </w:r>
          </w:p>
        </w:tc>
      </w:tr>
      <w:tr w:rsidR="00D8039C" w:rsidRPr="002F4B0F" w:rsidTr="007B7257">
        <w:tc>
          <w:tcPr>
            <w:tcW w:w="4138" w:type="dxa"/>
          </w:tcPr>
          <w:p w:rsidR="00D8039C" w:rsidRPr="002F4B0F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:rsidR="00D8039C" w:rsidRPr="002F4B0F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1,522</w:t>
            </w:r>
          </w:p>
        </w:tc>
        <w:tc>
          <w:tcPr>
            <w:tcW w:w="276" w:type="dxa"/>
          </w:tcPr>
          <w:p w:rsidR="00D8039C" w:rsidRPr="002F4B0F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D8039C" w:rsidRPr="002F4B0F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1,580</w:t>
            </w:r>
          </w:p>
        </w:tc>
        <w:tc>
          <w:tcPr>
            <w:tcW w:w="270" w:type="dxa"/>
          </w:tcPr>
          <w:p w:rsidR="00D8039C" w:rsidRPr="002F4B0F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8039C" w:rsidRPr="002F4B0F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1,492</w:t>
            </w:r>
          </w:p>
        </w:tc>
        <w:tc>
          <w:tcPr>
            <w:tcW w:w="270" w:type="dxa"/>
          </w:tcPr>
          <w:p w:rsidR="00D8039C" w:rsidRPr="002F4B0F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8039C" w:rsidRPr="002F4B0F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1,580</w:t>
            </w:r>
          </w:p>
        </w:tc>
      </w:tr>
      <w:tr w:rsidR="00D8039C" w:rsidRPr="002F4B0F" w:rsidTr="007B7257">
        <w:tc>
          <w:tcPr>
            <w:tcW w:w="4138" w:type="dxa"/>
          </w:tcPr>
          <w:p w:rsidR="00D8039C" w:rsidRPr="00C653A0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653A0"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3" w:type="dxa"/>
          </w:tcPr>
          <w:p w:rsidR="00D8039C" w:rsidRPr="002F4B0F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8039C">
              <w:rPr>
                <w:rFonts w:ascii="Angsana New" w:hAnsi="Angsana New"/>
                <w:sz w:val="30"/>
                <w:szCs w:val="30"/>
              </w:rPr>
              <w:t>21,102</w:t>
            </w:r>
          </w:p>
        </w:tc>
        <w:tc>
          <w:tcPr>
            <w:tcW w:w="276" w:type="dxa"/>
          </w:tcPr>
          <w:p w:rsidR="00D8039C" w:rsidRPr="002F4B0F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D8039C" w:rsidRPr="00C653A0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653A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8039C" w:rsidRPr="002F4B0F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8039C" w:rsidRPr="002F4B0F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:rsidR="00D8039C" w:rsidRPr="002F4B0F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8039C" w:rsidRPr="002F4B0F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653A0" w:rsidRPr="002F4B0F" w:rsidTr="007B7257">
        <w:tc>
          <w:tcPr>
            <w:tcW w:w="4138" w:type="dxa"/>
          </w:tcPr>
          <w:p w:rsidR="00C653A0" w:rsidRPr="00C653A0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3" w:type="dxa"/>
          </w:tcPr>
          <w:p w:rsidR="00C653A0" w:rsidRPr="00C653A0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</w:rPr>
            </w:pPr>
          </w:p>
        </w:tc>
        <w:tc>
          <w:tcPr>
            <w:tcW w:w="276" w:type="dxa"/>
          </w:tcPr>
          <w:p w:rsidR="00C653A0" w:rsidRPr="00C653A0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</w:rPr>
            </w:pPr>
          </w:p>
        </w:tc>
        <w:tc>
          <w:tcPr>
            <w:tcW w:w="1078" w:type="dxa"/>
          </w:tcPr>
          <w:p w:rsidR="00C653A0" w:rsidRPr="00C653A0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:rsidR="00C653A0" w:rsidRPr="00C653A0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C653A0" w:rsidRPr="00C653A0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:rsidR="00C653A0" w:rsidRPr="00C653A0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C653A0" w:rsidRPr="00C653A0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</w:rPr>
            </w:pPr>
          </w:p>
        </w:tc>
      </w:tr>
      <w:tr w:rsidR="00C653A0" w:rsidRPr="002F4B0F" w:rsidTr="007B7257">
        <w:tc>
          <w:tcPr>
            <w:tcW w:w="4138" w:type="dxa"/>
          </w:tcPr>
          <w:p w:rsidR="00C653A0" w:rsidRPr="002F4B0F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4B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3" w:type="dxa"/>
          </w:tcPr>
          <w:p w:rsidR="00C653A0" w:rsidRPr="002F4B0F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C653A0" w:rsidRPr="002F4B0F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C653A0" w:rsidRPr="002F4B0F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653A0" w:rsidRPr="002F4B0F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653A0" w:rsidRPr="002F4B0F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653A0" w:rsidRPr="002F4B0F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653A0" w:rsidRPr="002F4B0F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53A0" w:rsidRPr="002F4B0F" w:rsidTr="007B7257">
        <w:tc>
          <w:tcPr>
            <w:tcW w:w="4138" w:type="dxa"/>
          </w:tcPr>
          <w:p w:rsidR="00C653A0" w:rsidRPr="00E31ECD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1ECD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3" w:type="dxa"/>
          </w:tcPr>
          <w:p w:rsidR="00C653A0" w:rsidRPr="00E31ECD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:rsidR="00C653A0" w:rsidRPr="00E31ECD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:rsidR="00C653A0" w:rsidRPr="00E31ECD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C653A0" w:rsidRPr="00E31ECD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C653A0" w:rsidRPr="00E31ECD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C653A0" w:rsidRPr="00E31ECD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C653A0" w:rsidRPr="00E31ECD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039C" w:rsidRPr="002F4B0F" w:rsidTr="007B7257">
        <w:tc>
          <w:tcPr>
            <w:tcW w:w="4138" w:type="dxa"/>
          </w:tcPr>
          <w:p w:rsidR="00D8039C" w:rsidRPr="00E31ECD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1EC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31ECD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3" w:type="dxa"/>
          </w:tcPr>
          <w:p w:rsidR="00D8039C" w:rsidRPr="00E31ECD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59,895</w:t>
            </w:r>
          </w:p>
        </w:tc>
        <w:tc>
          <w:tcPr>
            <w:tcW w:w="276" w:type="dxa"/>
          </w:tcPr>
          <w:p w:rsidR="00D8039C" w:rsidRPr="00E31ECD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:rsidR="00D8039C" w:rsidRPr="00E31ECD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E31ECD">
              <w:rPr>
                <w:rFonts w:asciiTheme="majorBidi" w:hAnsiTheme="majorBidi" w:cstheme="majorBidi"/>
                <w:sz w:val="30"/>
                <w:szCs w:val="30"/>
              </w:rPr>
              <w:t>57,184</w:t>
            </w:r>
          </w:p>
        </w:tc>
        <w:tc>
          <w:tcPr>
            <w:tcW w:w="270" w:type="dxa"/>
          </w:tcPr>
          <w:p w:rsidR="00D8039C" w:rsidRPr="00E31ECD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D8039C" w:rsidRPr="00E31ECD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42,580</w:t>
            </w:r>
          </w:p>
        </w:tc>
        <w:tc>
          <w:tcPr>
            <w:tcW w:w="270" w:type="dxa"/>
          </w:tcPr>
          <w:p w:rsidR="00D8039C" w:rsidRPr="00E31ECD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D8039C" w:rsidRPr="00E31ECD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E31ECD">
              <w:rPr>
                <w:rFonts w:asciiTheme="majorBidi" w:hAnsiTheme="majorBidi" w:cstheme="majorBidi"/>
                <w:sz w:val="30"/>
                <w:szCs w:val="30"/>
              </w:rPr>
              <w:t>33,499</w:t>
            </w:r>
          </w:p>
        </w:tc>
      </w:tr>
      <w:tr w:rsidR="00D8039C" w:rsidRPr="002F4B0F" w:rsidTr="007B7257">
        <w:tc>
          <w:tcPr>
            <w:tcW w:w="4138" w:type="dxa"/>
          </w:tcPr>
          <w:p w:rsidR="00D8039C" w:rsidRPr="00E31ECD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1EC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31ECD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3" w:type="dxa"/>
          </w:tcPr>
          <w:p w:rsidR="00D8039C" w:rsidRPr="00E31ECD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2,663</w:t>
            </w:r>
          </w:p>
        </w:tc>
        <w:tc>
          <w:tcPr>
            <w:tcW w:w="276" w:type="dxa"/>
          </w:tcPr>
          <w:p w:rsidR="00D8039C" w:rsidRPr="00E31ECD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:rsidR="00D8039C" w:rsidRPr="00E31ECD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E31ECD">
              <w:rPr>
                <w:rFonts w:asciiTheme="majorBidi" w:hAnsiTheme="majorBidi" w:cstheme="majorBidi"/>
                <w:sz w:val="30"/>
                <w:szCs w:val="30"/>
              </w:rPr>
              <w:t>1,360</w:t>
            </w:r>
          </w:p>
        </w:tc>
        <w:tc>
          <w:tcPr>
            <w:tcW w:w="270" w:type="dxa"/>
          </w:tcPr>
          <w:p w:rsidR="00D8039C" w:rsidRPr="00E31ECD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D8039C" w:rsidRPr="00E31ECD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966</w:t>
            </w:r>
          </w:p>
        </w:tc>
        <w:tc>
          <w:tcPr>
            <w:tcW w:w="270" w:type="dxa"/>
          </w:tcPr>
          <w:p w:rsidR="00D8039C" w:rsidRPr="00E31ECD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D8039C" w:rsidRPr="00E31ECD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E31ECD">
              <w:rPr>
                <w:rFonts w:asciiTheme="majorBidi" w:hAnsiTheme="majorBidi" w:cstheme="majorBidi"/>
                <w:sz w:val="30"/>
                <w:szCs w:val="30"/>
              </w:rPr>
              <w:t>710</w:t>
            </w:r>
          </w:p>
        </w:tc>
      </w:tr>
      <w:tr w:rsidR="00D8039C" w:rsidRPr="002F4B0F" w:rsidTr="007B7257">
        <w:tc>
          <w:tcPr>
            <w:tcW w:w="4138" w:type="dxa"/>
          </w:tcPr>
          <w:p w:rsidR="00D8039C" w:rsidRPr="00E31ECD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1EC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31ECD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D8039C" w:rsidRPr="00E31ECD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276" w:type="dxa"/>
          </w:tcPr>
          <w:p w:rsidR="00D8039C" w:rsidRPr="00E31ECD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D8039C" w:rsidRPr="00E31ECD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1ECD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270" w:type="dxa"/>
          </w:tcPr>
          <w:p w:rsidR="00D8039C" w:rsidRPr="00E31ECD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8039C" w:rsidRPr="00E31ECD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270" w:type="dxa"/>
          </w:tcPr>
          <w:p w:rsidR="00D8039C" w:rsidRPr="00E31ECD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8039C" w:rsidRPr="00E31ECD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1ECD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</w:tr>
      <w:tr w:rsidR="00D8039C" w:rsidRPr="002F4B0F" w:rsidTr="007B7257">
        <w:tc>
          <w:tcPr>
            <w:tcW w:w="4138" w:type="dxa"/>
          </w:tcPr>
          <w:p w:rsidR="00D8039C" w:rsidRPr="00E31ECD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1E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:rsidR="00D8039C" w:rsidRPr="00E31ECD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62,657</w:t>
            </w:r>
          </w:p>
        </w:tc>
        <w:tc>
          <w:tcPr>
            <w:tcW w:w="276" w:type="dxa"/>
          </w:tcPr>
          <w:p w:rsidR="00D8039C" w:rsidRPr="00E31ECD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:rsidR="00D8039C" w:rsidRPr="00E31ECD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1E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58,603</w:t>
            </w:r>
          </w:p>
        </w:tc>
        <w:tc>
          <w:tcPr>
            <w:tcW w:w="270" w:type="dxa"/>
          </w:tcPr>
          <w:p w:rsidR="00D8039C" w:rsidRPr="00E31ECD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8039C" w:rsidRPr="00E31ECD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43,620</w:t>
            </w:r>
          </w:p>
        </w:tc>
        <w:tc>
          <w:tcPr>
            <w:tcW w:w="270" w:type="dxa"/>
          </w:tcPr>
          <w:p w:rsidR="00D8039C" w:rsidRPr="00E31ECD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8039C" w:rsidRPr="00E31ECD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1E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34,244</w:t>
            </w:r>
          </w:p>
        </w:tc>
      </w:tr>
      <w:tr w:rsidR="00C653A0" w:rsidRPr="00FC6468" w:rsidTr="007B7257">
        <w:tc>
          <w:tcPr>
            <w:tcW w:w="4138" w:type="dxa"/>
          </w:tcPr>
          <w:p w:rsidR="00C653A0" w:rsidRPr="00C653A0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:rsidR="00C653A0" w:rsidRPr="00C653A0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6" w:type="dxa"/>
          </w:tcPr>
          <w:p w:rsidR="00C653A0" w:rsidRPr="00C653A0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:rsidR="00C653A0" w:rsidRPr="00C653A0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:rsidR="00C653A0" w:rsidRPr="00C653A0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C653A0" w:rsidRPr="00C653A0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:rsidR="00C653A0" w:rsidRPr="00C653A0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C653A0" w:rsidRPr="00C653A0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653A0" w:rsidRPr="002F4B0F" w:rsidTr="007B7257">
        <w:trPr>
          <w:trHeight w:hRule="exact" w:val="374"/>
        </w:trPr>
        <w:tc>
          <w:tcPr>
            <w:tcW w:w="4138" w:type="dxa"/>
          </w:tcPr>
          <w:p w:rsidR="00C653A0" w:rsidRPr="00E31ECD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1E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3" w:type="dxa"/>
          </w:tcPr>
          <w:p w:rsidR="00C653A0" w:rsidRPr="00E31ECD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:rsidR="00C653A0" w:rsidRPr="00E31ECD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:rsidR="00C653A0" w:rsidRPr="00E31ECD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C653A0" w:rsidRPr="00E31ECD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C653A0" w:rsidRPr="00E31ECD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C653A0" w:rsidRPr="00E31ECD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C653A0" w:rsidRPr="00E31ECD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039C" w:rsidRPr="002F4B0F" w:rsidTr="007B7257">
        <w:trPr>
          <w:trHeight w:hRule="exact" w:val="374"/>
        </w:trPr>
        <w:tc>
          <w:tcPr>
            <w:tcW w:w="4138" w:type="dxa"/>
          </w:tcPr>
          <w:p w:rsidR="00D8039C" w:rsidRPr="00E31ECD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31EC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:rsidR="00D8039C" w:rsidRPr="00E31ECD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284,253</w:t>
            </w:r>
          </w:p>
        </w:tc>
        <w:tc>
          <w:tcPr>
            <w:tcW w:w="276" w:type="dxa"/>
          </w:tcPr>
          <w:p w:rsidR="00D8039C" w:rsidRPr="00E31ECD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:rsidR="00D8039C" w:rsidRPr="00E31ECD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E31ECD">
              <w:rPr>
                <w:rFonts w:asciiTheme="majorBidi" w:hAnsiTheme="majorBidi" w:cstheme="majorBidi"/>
                <w:sz w:val="30"/>
                <w:szCs w:val="30"/>
              </w:rPr>
              <w:t>537,343</w:t>
            </w:r>
          </w:p>
        </w:tc>
        <w:tc>
          <w:tcPr>
            <w:tcW w:w="270" w:type="dxa"/>
          </w:tcPr>
          <w:p w:rsidR="00D8039C" w:rsidRPr="00E31ECD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D8039C" w:rsidRPr="00E31ECD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221,182</w:t>
            </w:r>
          </w:p>
        </w:tc>
        <w:tc>
          <w:tcPr>
            <w:tcW w:w="270" w:type="dxa"/>
          </w:tcPr>
          <w:p w:rsidR="00D8039C" w:rsidRPr="00E31ECD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D8039C" w:rsidRPr="00E31ECD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E31ECD">
              <w:rPr>
                <w:rFonts w:asciiTheme="majorBidi" w:hAnsiTheme="majorBidi" w:cstheme="majorBidi"/>
                <w:sz w:val="30"/>
                <w:szCs w:val="30"/>
              </w:rPr>
              <w:t>488,322</w:t>
            </w:r>
          </w:p>
        </w:tc>
      </w:tr>
      <w:tr w:rsidR="00D8039C" w:rsidRPr="002F4B0F" w:rsidTr="007B7257">
        <w:trPr>
          <w:trHeight w:hRule="exact" w:val="374"/>
        </w:trPr>
        <w:tc>
          <w:tcPr>
            <w:tcW w:w="4138" w:type="dxa"/>
          </w:tcPr>
          <w:p w:rsidR="00D8039C" w:rsidRPr="00E31ECD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1EC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:rsidR="00D8039C" w:rsidRPr="00E31ECD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2,164</w:t>
            </w:r>
          </w:p>
        </w:tc>
        <w:tc>
          <w:tcPr>
            <w:tcW w:w="276" w:type="dxa"/>
          </w:tcPr>
          <w:p w:rsidR="00D8039C" w:rsidRPr="00E31ECD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:rsidR="00D8039C" w:rsidRPr="00E31ECD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E31ECD">
              <w:rPr>
                <w:rFonts w:asciiTheme="majorBidi" w:hAnsiTheme="majorBidi" w:cstheme="majorBidi"/>
                <w:sz w:val="30"/>
                <w:szCs w:val="30"/>
              </w:rPr>
              <w:t>730</w:t>
            </w:r>
          </w:p>
        </w:tc>
        <w:tc>
          <w:tcPr>
            <w:tcW w:w="270" w:type="dxa"/>
          </w:tcPr>
          <w:p w:rsidR="00D8039C" w:rsidRPr="00E31ECD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D8039C" w:rsidRPr="00E31ECD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271</w:t>
            </w:r>
          </w:p>
        </w:tc>
        <w:tc>
          <w:tcPr>
            <w:tcW w:w="270" w:type="dxa"/>
          </w:tcPr>
          <w:p w:rsidR="00D8039C" w:rsidRPr="00E31ECD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D8039C" w:rsidRPr="00E31ECD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E31ECD">
              <w:rPr>
                <w:rFonts w:asciiTheme="majorBidi" w:hAnsiTheme="majorBidi" w:cstheme="majorBidi"/>
                <w:sz w:val="30"/>
                <w:szCs w:val="30"/>
              </w:rPr>
              <w:t>730</w:t>
            </w:r>
          </w:p>
        </w:tc>
      </w:tr>
      <w:tr w:rsidR="00D8039C" w:rsidRPr="002F4B0F" w:rsidTr="007B7257">
        <w:trPr>
          <w:trHeight w:hRule="exact" w:val="374"/>
        </w:trPr>
        <w:tc>
          <w:tcPr>
            <w:tcW w:w="4138" w:type="dxa"/>
          </w:tcPr>
          <w:p w:rsidR="00D8039C" w:rsidRPr="00E31ECD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1ECD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83" w:type="dxa"/>
          </w:tcPr>
          <w:p w:rsidR="00D8039C" w:rsidRPr="002F4B0F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D8039C" w:rsidRPr="00E31ECD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:rsidR="00D8039C" w:rsidRPr="00E31ECD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E31ECD">
              <w:rPr>
                <w:rFonts w:asciiTheme="majorBidi" w:hAnsiTheme="majorBidi" w:cstheme="majorBidi"/>
                <w:sz w:val="30"/>
                <w:szCs w:val="30"/>
              </w:rPr>
              <w:t>724</w:t>
            </w:r>
          </w:p>
        </w:tc>
        <w:tc>
          <w:tcPr>
            <w:tcW w:w="270" w:type="dxa"/>
          </w:tcPr>
          <w:p w:rsidR="00D8039C" w:rsidRPr="00E31ECD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D8039C" w:rsidRPr="002F4B0F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8039C" w:rsidRPr="00E31ECD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D8039C" w:rsidRPr="00E31ECD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E31ECD">
              <w:rPr>
                <w:rFonts w:asciiTheme="majorBidi" w:hAnsiTheme="majorBidi" w:cstheme="majorBidi"/>
                <w:sz w:val="30"/>
                <w:szCs w:val="30"/>
              </w:rPr>
              <w:t>724</w:t>
            </w:r>
          </w:p>
        </w:tc>
      </w:tr>
      <w:tr w:rsidR="00D8039C" w:rsidRPr="00B43BC0" w:rsidTr="007B7257">
        <w:trPr>
          <w:trHeight w:hRule="exact" w:val="374"/>
        </w:trPr>
        <w:tc>
          <w:tcPr>
            <w:tcW w:w="4138" w:type="dxa"/>
          </w:tcPr>
          <w:p w:rsidR="00D8039C" w:rsidRPr="00E31ECD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1EC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3" w:type="dxa"/>
          </w:tcPr>
          <w:p w:rsidR="00D8039C" w:rsidRPr="00E31ECD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18,239</w:t>
            </w:r>
          </w:p>
        </w:tc>
        <w:tc>
          <w:tcPr>
            <w:tcW w:w="276" w:type="dxa"/>
          </w:tcPr>
          <w:p w:rsidR="00D8039C" w:rsidRPr="00E31ECD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:rsidR="00D8039C" w:rsidRPr="00E31ECD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E31ECD">
              <w:rPr>
                <w:rFonts w:asciiTheme="majorBidi" w:hAnsiTheme="majorBidi" w:cstheme="majorBidi"/>
                <w:sz w:val="30"/>
                <w:szCs w:val="30"/>
              </w:rPr>
              <w:t>12,136</w:t>
            </w:r>
          </w:p>
        </w:tc>
        <w:tc>
          <w:tcPr>
            <w:tcW w:w="270" w:type="dxa"/>
          </w:tcPr>
          <w:p w:rsidR="00D8039C" w:rsidRPr="00E31ECD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D8039C" w:rsidRPr="00E31ECD" w:rsidRDefault="00204F11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28,11</w:t>
            </w:r>
            <w:r w:rsidR="00D8039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D8039C" w:rsidRPr="00E31ECD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D8039C" w:rsidRPr="00E31ECD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E31ECD">
              <w:rPr>
                <w:rFonts w:asciiTheme="majorBidi" w:hAnsiTheme="majorBidi" w:cstheme="majorBidi"/>
                <w:sz w:val="30"/>
                <w:szCs w:val="30"/>
              </w:rPr>
              <w:t>9,370</w:t>
            </w:r>
          </w:p>
        </w:tc>
      </w:tr>
      <w:tr w:rsidR="00D8039C" w:rsidRPr="00B43BC0" w:rsidTr="007B7257">
        <w:trPr>
          <w:trHeight w:hRule="exact" w:val="374"/>
        </w:trPr>
        <w:tc>
          <w:tcPr>
            <w:tcW w:w="4138" w:type="dxa"/>
          </w:tcPr>
          <w:p w:rsidR="00D8039C" w:rsidRPr="00C653A0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653A0"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3" w:type="dxa"/>
          </w:tcPr>
          <w:p w:rsidR="00D8039C" w:rsidRPr="00E31ECD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13,668</w:t>
            </w:r>
          </w:p>
        </w:tc>
        <w:tc>
          <w:tcPr>
            <w:tcW w:w="276" w:type="dxa"/>
          </w:tcPr>
          <w:p w:rsidR="00D8039C" w:rsidRPr="00E31ECD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:rsidR="00D8039C" w:rsidRPr="002F4B0F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8039C" w:rsidRPr="00E31ECD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D8039C" w:rsidRPr="00E31ECD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12,637</w:t>
            </w:r>
          </w:p>
        </w:tc>
        <w:tc>
          <w:tcPr>
            <w:tcW w:w="270" w:type="dxa"/>
          </w:tcPr>
          <w:p w:rsidR="00D8039C" w:rsidRPr="00E31ECD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D8039C" w:rsidRPr="002F4B0F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D8039C" w:rsidRDefault="00D8039C" w:rsidP="00B55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B55C75" w:rsidRPr="00B55C75" w:rsidRDefault="00B55C75" w:rsidP="00B55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B55C75">
        <w:rPr>
          <w:rFonts w:ascii="Angsana New" w:hAnsi="Angsana New" w:hint="cs"/>
          <w:sz w:val="30"/>
          <w:szCs w:val="30"/>
          <w:cs/>
        </w:rPr>
        <w:lastRenderedPageBreak/>
        <w:t>ยอดคงเหลือกับบุคคลหรือกิจ</w:t>
      </w:r>
      <w:r w:rsidR="00262B12">
        <w:rPr>
          <w:rFonts w:ascii="Angsana New" w:hAnsi="Angsana New" w:hint="cs"/>
          <w:sz w:val="30"/>
          <w:szCs w:val="30"/>
          <w:cs/>
        </w:rPr>
        <w:t>ก</w:t>
      </w:r>
      <w:r w:rsidRPr="00B55C75">
        <w:rPr>
          <w:rFonts w:ascii="Angsana New" w:hAnsi="Angsana New" w:hint="cs"/>
          <w:sz w:val="30"/>
          <w:szCs w:val="30"/>
          <w:cs/>
        </w:rPr>
        <w:t xml:space="preserve">ารที่เกี่ยวข้องกัน ณ วันที่ </w:t>
      </w:r>
      <w:r w:rsidRPr="00B55C75">
        <w:rPr>
          <w:rFonts w:ascii="Angsana New" w:hAnsi="Angsana New"/>
          <w:sz w:val="30"/>
          <w:szCs w:val="30"/>
        </w:rPr>
        <w:t xml:space="preserve">31 </w:t>
      </w:r>
      <w:r w:rsidRPr="00B55C75">
        <w:rPr>
          <w:rFonts w:ascii="Angsana New" w:hAnsi="Angsana New" w:hint="cs"/>
          <w:sz w:val="30"/>
          <w:szCs w:val="30"/>
          <w:cs/>
        </w:rPr>
        <w:t>ธันวาคม มีดังนี้</w:t>
      </w:r>
    </w:p>
    <w:p w:rsidR="00B55C75" w:rsidRPr="00910789" w:rsidRDefault="00B55C75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highlight w:val="yellow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8"/>
        <w:gridCol w:w="1060"/>
        <w:gridCol w:w="290"/>
        <w:gridCol w:w="1051"/>
        <w:gridCol w:w="9"/>
        <w:gridCol w:w="290"/>
        <w:gridCol w:w="1060"/>
        <w:gridCol w:w="290"/>
        <w:gridCol w:w="1080"/>
      </w:tblGrid>
      <w:tr w:rsidR="00241F34" w:rsidRPr="00D457A5" w:rsidTr="00F77A13">
        <w:tc>
          <w:tcPr>
            <w:tcW w:w="4158" w:type="dxa"/>
          </w:tcPr>
          <w:p w:rsidR="00241F34" w:rsidRPr="00D457A5" w:rsidRDefault="007C4033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D457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D457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410" w:type="dxa"/>
            <w:gridSpan w:val="4"/>
          </w:tcPr>
          <w:p w:rsidR="00241F34" w:rsidRPr="00D457A5" w:rsidRDefault="00241F34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:rsidR="00241F34" w:rsidRPr="00D457A5" w:rsidRDefault="00241F34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241F34" w:rsidRPr="00D457A5" w:rsidRDefault="00241F34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1ECD" w:rsidRPr="00D457A5" w:rsidTr="00F77A13">
        <w:tc>
          <w:tcPr>
            <w:tcW w:w="4158" w:type="dxa"/>
          </w:tcPr>
          <w:p w:rsidR="00E31ECD" w:rsidRPr="00D457A5" w:rsidRDefault="00E31ECD" w:rsidP="00E31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:rsidR="00E31ECD" w:rsidRPr="002F4B0F" w:rsidRDefault="00E31ECD" w:rsidP="00E31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90" w:type="dxa"/>
          </w:tcPr>
          <w:p w:rsidR="00E31ECD" w:rsidRPr="002F4B0F" w:rsidRDefault="00E31ECD" w:rsidP="00E31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:rsidR="00E31ECD" w:rsidRPr="002F4B0F" w:rsidRDefault="00E31ECD" w:rsidP="00E31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90" w:type="dxa"/>
          </w:tcPr>
          <w:p w:rsidR="00E31ECD" w:rsidRPr="002F4B0F" w:rsidRDefault="00E31ECD" w:rsidP="00E31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:rsidR="00E31ECD" w:rsidRPr="002F4B0F" w:rsidRDefault="00E31ECD" w:rsidP="00E31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90" w:type="dxa"/>
          </w:tcPr>
          <w:p w:rsidR="00E31ECD" w:rsidRPr="002F4B0F" w:rsidRDefault="00E31ECD" w:rsidP="00E31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31ECD" w:rsidRPr="002F4B0F" w:rsidRDefault="00E31ECD" w:rsidP="00E31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E31ECD" w:rsidRPr="00D457A5" w:rsidTr="00BE4F6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0"/>
        </w:trPr>
        <w:tc>
          <w:tcPr>
            <w:tcW w:w="4158" w:type="dxa"/>
          </w:tcPr>
          <w:p w:rsidR="00E31ECD" w:rsidRPr="00D457A5" w:rsidRDefault="00E31ECD" w:rsidP="00E31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8"/>
            <w:vAlign w:val="bottom"/>
          </w:tcPr>
          <w:p w:rsidR="00E31ECD" w:rsidRPr="00D457A5" w:rsidRDefault="00E31ECD" w:rsidP="00E31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457A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653A0" w:rsidRPr="00D457A5" w:rsidTr="00F77A13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:rsidR="00C653A0" w:rsidRPr="00D457A5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C653A0" w:rsidRPr="00D457A5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C653A0" w:rsidRPr="00D457A5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:rsidR="00C653A0" w:rsidRPr="00D457A5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53A0" w:rsidRPr="00D457A5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53A0" w:rsidRPr="00D457A5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181,385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C653A0" w:rsidRPr="00D457A5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653A0" w:rsidRPr="00D457A5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4,998</w:t>
            </w:r>
          </w:p>
        </w:tc>
      </w:tr>
      <w:tr w:rsidR="00C653A0" w:rsidRPr="00D457A5" w:rsidTr="00F77A13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:rsidR="00C653A0" w:rsidRPr="00D457A5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C653A0" w:rsidRPr="00D457A5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7,706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C653A0" w:rsidRPr="00D457A5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:rsidR="00C653A0" w:rsidRPr="00D457A5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5,470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53A0" w:rsidRPr="00D457A5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53A0" w:rsidRPr="00D457A5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7,610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C653A0" w:rsidRPr="00D457A5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653A0" w:rsidRPr="00D457A5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5,470</w:t>
            </w:r>
          </w:p>
        </w:tc>
      </w:tr>
      <w:tr w:rsidR="00C653A0" w:rsidRPr="00D457A5" w:rsidTr="00F77A13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:rsidR="00C653A0" w:rsidRPr="00D457A5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C653A0" w:rsidRPr="00D457A5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27,862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C653A0" w:rsidRPr="00D457A5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:rsidR="00C653A0" w:rsidRPr="00D457A5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194,298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53A0" w:rsidRPr="00D457A5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53A0" w:rsidRPr="00D457A5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11,563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C653A0" w:rsidRPr="00D457A5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653A0" w:rsidRPr="00D457A5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176,99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C653A0" w:rsidRPr="00D457A5" w:rsidTr="00BE4F6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82"/>
        </w:trPr>
        <w:tc>
          <w:tcPr>
            <w:tcW w:w="4158" w:type="dxa"/>
            <w:tcBorders>
              <w:top w:val="nil"/>
              <w:bottom w:val="nil"/>
            </w:tcBorders>
          </w:tcPr>
          <w:p w:rsidR="00C653A0" w:rsidRPr="00D457A5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nil"/>
            </w:tcBorders>
          </w:tcPr>
          <w:p w:rsidR="00C653A0" w:rsidRPr="00D457A5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35,568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C653A0" w:rsidRPr="00D457A5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nil"/>
            </w:tcBorders>
          </w:tcPr>
          <w:p w:rsidR="00C653A0" w:rsidRPr="00D457A5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199,768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:rsidR="00C653A0" w:rsidRPr="00D457A5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nil"/>
            </w:tcBorders>
          </w:tcPr>
          <w:p w:rsidR="00C653A0" w:rsidRPr="00D457A5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200,558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C653A0" w:rsidRPr="00D457A5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C653A0" w:rsidRPr="00D457A5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187,46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C653A0" w:rsidRPr="00D457A5" w:rsidTr="00F77A13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bottom w:val="nil"/>
            </w:tcBorders>
          </w:tcPr>
          <w:p w:rsidR="00C653A0" w:rsidRPr="00D457A5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D457A5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ค่าเผื่อประมาณการรับคืนนิตยสาร</w:t>
            </w:r>
          </w:p>
        </w:tc>
        <w:tc>
          <w:tcPr>
            <w:tcW w:w="1060" w:type="dxa"/>
            <w:tcBorders>
              <w:top w:val="nil"/>
              <w:bottom w:val="single" w:sz="4" w:space="0" w:color="auto"/>
            </w:tcBorders>
          </w:tcPr>
          <w:p w:rsidR="00C653A0" w:rsidRPr="00D457A5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(3,581)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C653A0" w:rsidRPr="00D457A5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single" w:sz="4" w:space="0" w:color="auto"/>
            </w:tcBorders>
          </w:tcPr>
          <w:p w:rsidR="00C653A0" w:rsidRPr="00D457A5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(23,910)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:rsidR="00C653A0" w:rsidRPr="00D457A5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bottom w:val="single" w:sz="4" w:space="0" w:color="auto"/>
            </w:tcBorders>
          </w:tcPr>
          <w:p w:rsidR="00C653A0" w:rsidRPr="00D457A5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(3,660)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C653A0" w:rsidRPr="00D457A5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C653A0" w:rsidRPr="00D457A5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(23,910)</w:t>
            </w:r>
          </w:p>
        </w:tc>
      </w:tr>
      <w:tr w:rsidR="00C653A0" w:rsidRPr="00B43BC0" w:rsidTr="00F77A13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bottom w:val="nil"/>
            </w:tcBorders>
          </w:tcPr>
          <w:p w:rsidR="00C653A0" w:rsidRPr="00D457A5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57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:rsidR="00C653A0" w:rsidRPr="00ED3D80" w:rsidRDefault="00C653A0" w:rsidP="00C65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31,987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C653A0" w:rsidRPr="00D457A5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:rsidR="00C653A0" w:rsidRPr="00D457A5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57A5">
              <w:rPr>
                <w:rFonts w:ascii="Angsana New" w:hAnsi="Angsana New"/>
                <w:b/>
                <w:bCs/>
                <w:sz w:val="30"/>
                <w:szCs w:val="30"/>
              </w:rPr>
              <w:t>175,858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:rsidR="00C653A0" w:rsidRPr="00D457A5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:rsidR="00C653A0" w:rsidRPr="00D457A5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196,898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C653A0" w:rsidRPr="00D457A5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653A0" w:rsidRPr="00D457A5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57A5">
              <w:rPr>
                <w:rFonts w:ascii="Angsana New" w:hAnsi="Angsana New"/>
                <w:b/>
                <w:bCs/>
                <w:sz w:val="30"/>
                <w:szCs w:val="30"/>
              </w:rPr>
              <w:t>163,55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</w:tbl>
    <w:p w:rsidR="00342641" w:rsidRPr="00910789" w:rsidRDefault="00342641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yellow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8"/>
        <w:gridCol w:w="1060"/>
        <w:gridCol w:w="290"/>
        <w:gridCol w:w="1051"/>
        <w:gridCol w:w="9"/>
        <w:gridCol w:w="290"/>
        <w:gridCol w:w="1060"/>
        <w:gridCol w:w="290"/>
        <w:gridCol w:w="1080"/>
      </w:tblGrid>
      <w:tr w:rsidR="00D1110F" w:rsidRPr="00D457A5" w:rsidTr="00930A3B">
        <w:tc>
          <w:tcPr>
            <w:tcW w:w="4158" w:type="dxa"/>
          </w:tcPr>
          <w:p w:rsidR="00D1110F" w:rsidRPr="00D457A5" w:rsidRDefault="00D1110F" w:rsidP="0004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D457A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D457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457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D457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410" w:type="dxa"/>
            <w:gridSpan w:val="4"/>
          </w:tcPr>
          <w:p w:rsidR="00D1110F" w:rsidRPr="00D457A5" w:rsidRDefault="00D1110F" w:rsidP="00071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:rsidR="00D1110F" w:rsidRPr="00D457A5" w:rsidRDefault="00D1110F" w:rsidP="00071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D1110F" w:rsidRPr="00D457A5" w:rsidRDefault="00D1110F" w:rsidP="00071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1ECD" w:rsidRPr="00D457A5" w:rsidTr="00BE4F6D">
        <w:trPr>
          <w:trHeight w:val="137"/>
        </w:trPr>
        <w:tc>
          <w:tcPr>
            <w:tcW w:w="4158" w:type="dxa"/>
          </w:tcPr>
          <w:p w:rsidR="00E31ECD" w:rsidRPr="00D457A5" w:rsidRDefault="00E31ECD" w:rsidP="00E31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:rsidR="00E31ECD" w:rsidRPr="002F4B0F" w:rsidRDefault="00E31ECD" w:rsidP="00E31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90" w:type="dxa"/>
          </w:tcPr>
          <w:p w:rsidR="00E31ECD" w:rsidRPr="002F4B0F" w:rsidRDefault="00E31ECD" w:rsidP="00E31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:rsidR="00E31ECD" w:rsidRPr="002F4B0F" w:rsidRDefault="00E31ECD" w:rsidP="00E31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90" w:type="dxa"/>
          </w:tcPr>
          <w:p w:rsidR="00E31ECD" w:rsidRPr="002F4B0F" w:rsidRDefault="00E31ECD" w:rsidP="00E31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:rsidR="00E31ECD" w:rsidRPr="002F4B0F" w:rsidRDefault="00E31ECD" w:rsidP="00E31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90" w:type="dxa"/>
          </w:tcPr>
          <w:p w:rsidR="00E31ECD" w:rsidRPr="002F4B0F" w:rsidRDefault="00E31ECD" w:rsidP="00E31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31ECD" w:rsidRPr="002F4B0F" w:rsidRDefault="00E31ECD" w:rsidP="00E31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E31ECD" w:rsidRPr="00D457A5" w:rsidTr="00BE4F6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182"/>
        </w:trPr>
        <w:tc>
          <w:tcPr>
            <w:tcW w:w="4158" w:type="dxa"/>
          </w:tcPr>
          <w:p w:rsidR="00E31ECD" w:rsidRPr="00D457A5" w:rsidRDefault="00E31ECD" w:rsidP="00BE4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8"/>
            <w:tcBorders>
              <w:bottom w:val="nil"/>
            </w:tcBorders>
            <w:vAlign w:val="bottom"/>
          </w:tcPr>
          <w:p w:rsidR="00E31ECD" w:rsidRPr="00D457A5" w:rsidRDefault="00E31ECD" w:rsidP="00BE4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457A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653A0" w:rsidRPr="00D457A5" w:rsidTr="00BE4F6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8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:rsidR="00C653A0" w:rsidRPr="00D457A5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C653A0" w:rsidRPr="00D457A5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C653A0" w:rsidRPr="00D457A5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:rsidR="00C653A0" w:rsidRPr="00D457A5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53A0" w:rsidRPr="00D457A5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53A0" w:rsidRPr="00D457A5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C653A0" w:rsidRPr="00D457A5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653A0" w:rsidRPr="00D457A5" w:rsidRDefault="00C653A0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</w:t>
            </w:r>
          </w:p>
        </w:tc>
      </w:tr>
      <w:tr w:rsidR="009077FF" w:rsidRPr="00D457A5" w:rsidTr="00BE4F6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8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:rsidR="009077FF" w:rsidRPr="00D457A5" w:rsidRDefault="009077FF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9077FF" w:rsidRPr="00D457A5" w:rsidRDefault="009077FF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9077FF" w:rsidRPr="00D457A5" w:rsidRDefault="009077FF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:rsidR="009077FF" w:rsidRPr="00D457A5" w:rsidRDefault="009077FF" w:rsidP="00907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077FF" w:rsidRPr="00D457A5" w:rsidRDefault="009077FF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77FF" w:rsidRPr="00D457A5" w:rsidRDefault="009077FF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9077FF" w:rsidRPr="00D457A5" w:rsidRDefault="009077FF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077FF" w:rsidRDefault="009077FF" w:rsidP="00C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D8039C" w:rsidRPr="00D457A5" w:rsidTr="00BE4F6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155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:rsidR="00D8039C" w:rsidRPr="00D457A5" w:rsidRDefault="009077FF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039C" w:rsidRPr="00D457A5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447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D8039C" w:rsidRPr="00D457A5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039C" w:rsidRPr="00D457A5" w:rsidRDefault="009077FF" w:rsidP="00907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39C" w:rsidRPr="00D457A5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8039C" w:rsidRPr="00D457A5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D8039C" w:rsidRPr="00D457A5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039C" w:rsidRPr="00D457A5" w:rsidRDefault="009077FF" w:rsidP="00907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8039C" w:rsidRPr="00D457A5" w:rsidTr="00930A3B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:rsidR="00D8039C" w:rsidRPr="00D457A5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8039C" w:rsidRPr="00C653A0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447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D8039C" w:rsidRPr="00D457A5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8039C" w:rsidRPr="00D457A5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39C" w:rsidRPr="00D457A5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D8039C" w:rsidRPr="00C653A0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D8039C" w:rsidRPr="00D457A5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8039C" w:rsidRPr="00D457A5" w:rsidRDefault="00D8039C" w:rsidP="00D8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83</w:t>
            </w:r>
          </w:p>
        </w:tc>
      </w:tr>
    </w:tbl>
    <w:p w:rsidR="001F7EE5" w:rsidRPr="00910789" w:rsidRDefault="00F505F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yellow"/>
        </w:rPr>
      </w:pPr>
      <w:r w:rsidRPr="00B43BC0">
        <w:rPr>
          <w:rFonts w:ascii="Angsana New" w:hAnsi="Angsana New"/>
          <w:sz w:val="30"/>
          <w:szCs w:val="30"/>
          <w:highlight w:val="yellow"/>
        </w:rPr>
        <w:t xml:space="preserve">              </w:t>
      </w:r>
    </w:p>
    <w:tbl>
      <w:tblPr>
        <w:tblW w:w="98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30"/>
        <w:gridCol w:w="991"/>
        <w:gridCol w:w="271"/>
        <w:gridCol w:w="991"/>
        <w:gridCol w:w="989"/>
        <w:gridCol w:w="269"/>
        <w:gridCol w:w="993"/>
        <w:gridCol w:w="267"/>
        <w:gridCol w:w="1073"/>
        <w:gridCol w:w="271"/>
        <w:gridCol w:w="983"/>
      </w:tblGrid>
      <w:tr w:rsidR="00930A3B" w:rsidRPr="00D457A5" w:rsidTr="00595EC6">
        <w:tc>
          <w:tcPr>
            <w:tcW w:w="2730" w:type="dxa"/>
          </w:tcPr>
          <w:p w:rsidR="00930A3B" w:rsidRPr="00D457A5" w:rsidRDefault="00930A3B" w:rsidP="00595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/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</w:pPr>
            <w:r w:rsidRPr="00826721">
              <w:rPr>
                <w:rFonts w:ascii="Angsana New" w:hAnsi="Angsana New"/>
                <w:spacing w:val="-10"/>
                <w:sz w:val="28"/>
                <w:szCs w:val="28"/>
                <w:cs/>
                <w:lang w:val="en-GB"/>
              </w:rPr>
              <w:br w:type="page"/>
            </w:r>
            <w:r w:rsidRPr="00D457A5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เงินให้กู้ยืมระยะสั้นแก่บริษัทย่อ</w:t>
            </w:r>
            <w:r w:rsidRPr="00D457A5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ย</w:t>
            </w:r>
          </w:p>
        </w:tc>
        <w:tc>
          <w:tcPr>
            <w:tcW w:w="2253" w:type="dxa"/>
            <w:gridSpan w:val="3"/>
            <w:vAlign w:val="center"/>
          </w:tcPr>
          <w:p w:rsidR="00930A3B" w:rsidRPr="00D457A5" w:rsidRDefault="00930A3B" w:rsidP="00595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3" w:right="-16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D457A5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D457A5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อัตราดอกเบี้ย</w:t>
            </w:r>
          </w:p>
        </w:tc>
        <w:tc>
          <w:tcPr>
            <w:tcW w:w="2251" w:type="dxa"/>
            <w:gridSpan w:val="3"/>
          </w:tcPr>
          <w:p w:rsidR="00930A3B" w:rsidRPr="00D457A5" w:rsidRDefault="00930A3B" w:rsidP="00595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3" w:right="-161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457A5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67" w:type="dxa"/>
          </w:tcPr>
          <w:p w:rsidR="00930A3B" w:rsidRPr="00D457A5" w:rsidRDefault="00930A3B" w:rsidP="00595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3" w:right="-161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27" w:type="dxa"/>
            <w:gridSpan w:val="3"/>
          </w:tcPr>
          <w:p w:rsidR="00930A3B" w:rsidRPr="00D457A5" w:rsidRDefault="00930A3B" w:rsidP="00595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3" w:right="-161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457A5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930A3B" w:rsidRPr="00D457A5" w:rsidTr="00595EC6">
        <w:tc>
          <w:tcPr>
            <w:tcW w:w="2730" w:type="dxa"/>
          </w:tcPr>
          <w:p w:rsidR="00930A3B" w:rsidRPr="00D457A5" w:rsidRDefault="00930A3B" w:rsidP="00595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  <w:vAlign w:val="center"/>
          </w:tcPr>
          <w:p w:rsidR="00930A3B" w:rsidRPr="00D457A5" w:rsidRDefault="00930A3B" w:rsidP="00595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71" w:type="dxa"/>
            <w:vAlign w:val="center"/>
          </w:tcPr>
          <w:p w:rsidR="00930A3B" w:rsidRPr="00D457A5" w:rsidRDefault="00930A3B" w:rsidP="00595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vAlign w:val="center"/>
          </w:tcPr>
          <w:p w:rsidR="00930A3B" w:rsidRPr="00D457A5" w:rsidRDefault="00930A3B" w:rsidP="00595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989" w:type="dxa"/>
            <w:vAlign w:val="center"/>
          </w:tcPr>
          <w:p w:rsidR="00930A3B" w:rsidRPr="00D457A5" w:rsidRDefault="00930A3B" w:rsidP="00595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457A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69" w:type="dxa"/>
            <w:vAlign w:val="center"/>
          </w:tcPr>
          <w:p w:rsidR="00930A3B" w:rsidRPr="00D457A5" w:rsidRDefault="00930A3B" w:rsidP="00595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3" w:type="dxa"/>
            <w:vAlign w:val="center"/>
          </w:tcPr>
          <w:p w:rsidR="00930A3B" w:rsidRPr="00D457A5" w:rsidRDefault="00930A3B" w:rsidP="00595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267" w:type="dxa"/>
          </w:tcPr>
          <w:p w:rsidR="00930A3B" w:rsidRPr="00D457A5" w:rsidRDefault="00930A3B" w:rsidP="00595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 w:cs="Times New Roman"/>
                <w:sz w:val="30"/>
                <w:szCs w:val="30"/>
                <w:lang w:val="en-GB"/>
              </w:rPr>
            </w:pPr>
          </w:p>
        </w:tc>
        <w:tc>
          <w:tcPr>
            <w:tcW w:w="1073" w:type="dxa"/>
            <w:vAlign w:val="center"/>
          </w:tcPr>
          <w:p w:rsidR="00930A3B" w:rsidRPr="00D457A5" w:rsidRDefault="00930A3B" w:rsidP="00595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71" w:type="dxa"/>
            <w:vAlign w:val="center"/>
          </w:tcPr>
          <w:p w:rsidR="00930A3B" w:rsidRPr="00D457A5" w:rsidRDefault="00930A3B" w:rsidP="00595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83" w:type="dxa"/>
            <w:vAlign w:val="center"/>
          </w:tcPr>
          <w:p w:rsidR="00930A3B" w:rsidRPr="00D457A5" w:rsidRDefault="00930A3B" w:rsidP="00595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</w:tr>
      <w:tr w:rsidR="00930A3B" w:rsidRPr="00D457A5" w:rsidTr="00BE4F6D">
        <w:trPr>
          <w:trHeight w:val="335"/>
        </w:trPr>
        <w:tc>
          <w:tcPr>
            <w:tcW w:w="2730" w:type="dxa"/>
          </w:tcPr>
          <w:p w:rsidR="00930A3B" w:rsidRPr="00D457A5" w:rsidRDefault="00930A3B" w:rsidP="00595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253" w:type="dxa"/>
            <w:gridSpan w:val="3"/>
          </w:tcPr>
          <w:p w:rsidR="00930A3B" w:rsidRPr="00D457A5" w:rsidRDefault="00930A3B" w:rsidP="00595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3" w:right="-161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457A5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(ร้อยละต่อปี)</w:t>
            </w:r>
          </w:p>
        </w:tc>
        <w:tc>
          <w:tcPr>
            <w:tcW w:w="4845" w:type="dxa"/>
            <w:gridSpan w:val="7"/>
          </w:tcPr>
          <w:p w:rsidR="00930A3B" w:rsidRPr="00D457A5" w:rsidRDefault="00930A3B" w:rsidP="00595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3" w:right="-161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457A5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8D5C9A" w:rsidRPr="00B43BC0" w:rsidTr="00595EC6">
        <w:tc>
          <w:tcPr>
            <w:tcW w:w="2730" w:type="dxa"/>
          </w:tcPr>
          <w:p w:rsidR="008D5C9A" w:rsidRPr="00D457A5" w:rsidRDefault="008D5C9A" w:rsidP="008D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both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D457A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991" w:type="dxa"/>
          </w:tcPr>
          <w:p w:rsidR="008D5C9A" w:rsidRPr="00E62AC4" w:rsidRDefault="00E62AC4" w:rsidP="00E6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"/>
              </w:tabs>
              <w:spacing w:line="380" w:lineRule="exact"/>
              <w:ind w:left="-99"/>
              <w:jc w:val="center"/>
              <w:rPr>
                <w:rFonts w:ascii="Angsana New" w:hAnsi="Angsana New" w:cs="Times New Roman"/>
                <w:sz w:val="30"/>
                <w:szCs w:val="30"/>
                <w:lang w:val="en-GB"/>
              </w:rPr>
            </w:pPr>
            <w:r w:rsidRPr="00E62AC4">
              <w:rPr>
                <w:rFonts w:ascii="Angsana New" w:hAnsi="Angsana New" w:cs="Times New Roman"/>
                <w:sz w:val="30"/>
                <w:szCs w:val="30"/>
                <w:lang w:val="en-GB"/>
              </w:rPr>
              <w:t>1.75 - 2.00</w:t>
            </w:r>
          </w:p>
        </w:tc>
        <w:tc>
          <w:tcPr>
            <w:tcW w:w="271" w:type="dxa"/>
          </w:tcPr>
          <w:p w:rsidR="008D5C9A" w:rsidRPr="00D457A5" w:rsidRDefault="008D5C9A" w:rsidP="008D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</w:tcPr>
          <w:p w:rsidR="008D5C9A" w:rsidRPr="00D457A5" w:rsidRDefault="008D5C9A" w:rsidP="008D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1.75</w:t>
            </w:r>
          </w:p>
        </w:tc>
        <w:tc>
          <w:tcPr>
            <w:tcW w:w="989" w:type="dxa"/>
            <w:tcBorders>
              <w:bottom w:val="double" w:sz="4" w:space="0" w:color="auto"/>
            </w:tcBorders>
          </w:tcPr>
          <w:p w:rsidR="008D5C9A" w:rsidRPr="00D457A5" w:rsidRDefault="008D5C9A" w:rsidP="008D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380" w:lineRule="exact"/>
              <w:ind w:left="-99" w:right="-108"/>
              <w:jc w:val="both"/>
              <w:rPr>
                <w:rFonts w:ascii="Angsana New" w:hAnsi="Angsana New" w:cs="Times New Roman"/>
                <w:b/>
                <w:bCs/>
                <w:sz w:val="30"/>
                <w:szCs w:val="30"/>
                <w:lang w:val="en-GB"/>
              </w:rPr>
            </w:pPr>
            <w:r w:rsidRPr="00D457A5">
              <w:rPr>
                <w:rFonts w:ascii="Angsana New" w:hAnsi="Angsana New" w:cs="Times New Roman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69" w:type="dxa"/>
          </w:tcPr>
          <w:p w:rsidR="008D5C9A" w:rsidRPr="00D457A5" w:rsidRDefault="008D5C9A" w:rsidP="008D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8D5C9A" w:rsidRPr="00D457A5" w:rsidRDefault="008D5C9A" w:rsidP="008D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380" w:lineRule="exact"/>
              <w:ind w:left="-99" w:right="-108"/>
              <w:jc w:val="both"/>
              <w:rPr>
                <w:rFonts w:ascii="Angsana New" w:hAnsi="Angsana New" w:cs="Times New Roman"/>
                <w:b/>
                <w:bCs/>
                <w:sz w:val="30"/>
                <w:szCs w:val="30"/>
                <w:lang w:val="en-GB"/>
              </w:rPr>
            </w:pPr>
            <w:r w:rsidRPr="00D457A5">
              <w:rPr>
                <w:rFonts w:ascii="Angsana New" w:hAnsi="Angsana New" w:cs="Times New Roman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67" w:type="dxa"/>
          </w:tcPr>
          <w:p w:rsidR="008D5C9A" w:rsidRPr="00D457A5" w:rsidRDefault="008D5C9A" w:rsidP="008D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73" w:type="dxa"/>
            <w:tcBorders>
              <w:bottom w:val="double" w:sz="4" w:space="0" w:color="auto"/>
            </w:tcBorders>
          </w:tcPr>
          <w:p w:rsidR="008D5C9A" w:rsidRPr="00D457A5" w:rsidRDefault="008D5C9A" w:rsidP="008D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265,000</w:t>
            </w:r>
          </w:p>
        </w:tc>
        <w:tc>
          <w:tcPr>
            <w:tcW w:w="271" w:type="dxa"/>
          </w:tcPr>
          <w:p w:rsidR="008D5C9A" w:rsidRPr="00D457A5" w:rsidRDefault="008D5C9A" w:rsidP="008D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83" w:type="dxa"/>
            <w:tcBorders>
              <w:bottom w:val="double" w:sz="4" w:space="0" w:color="auto"/>
            </w:tcBorders>
          </w:tcPr>
          <w:p w:rsidR="008D5C9A" w:rsidRPr="00D457A5" w:rsidRDefault="008D5C9A" w:rsidP="008D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57A5">
              <w:rPr>
                <w:rFonts w:ascii="Angsana New" w:hAnsi="Angsana New"/>
                <w:b/>
                <w:bCs/>
                <w:sz w:val="30"/>
                <w:szCs w:val="30"/>
              </w:rPr>
              <w:t>400,000</w:t>
            </w:r>
          </w:p>
        </w:tc>
      </w:tr>
    </w:tbl>
    <w:p w:rsidR="00930A3B" w:rsidRDefault="00930A3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  <w:highlight w:val="yellow"/>
        </w:rPr>
      </w:pPr>
    </w:p>
    <w:p w:rsidR="00910789" w:rsidRDefault="00910789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  <w:highlight w:val="yellow"/>
        </w:rPr>
      </w:pPr>
    </w:p>
    <w:p w:rsidR="00910789" w:rsidRDefault="00910789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  <w:highlight w:val="yellow"/>
        </w:rPr>
      </w:pPr>
    </w:p>
    <w:p w:rsidR="00910789" w:rsidRDefault="00910789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  <w:highlight w:val="yellow"/>
        </w:rPr>
      </w:pPr>
    </w:p>
    <w:p w:rsidR="00910789" w:rsidRDefault="00910789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  <w:highlight w:val="yellow"/>
        </w:rPr>
      </w:pPr>
    </w:p>
    <w:p w:rsidR="00910789" w:rsidRDefault="00910789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  <w:highlight w:val="yellow"/>
        </w:rPr>
      </w:pPr>
    </w:p>
    <w:p w:rsidR="00910789" w:rsidRDefault="00910789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  <w:highlight w:val="yellow"/>
        </w:rPr>
      </w:pPr>
    </w:p>
    <w:p w:rsidR="00910789" w:rsidRDefault="00910789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  <w:highlight w:val="yellow"/>
        </w:rPr>
      </w:pPr>
    </w:p>
    <w:p w:rsidR="00910789" w:rsidRDefault="00910789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  <w:highlight w:val="yellow"/>
        </w:rPr>
      </w:pPr>
    </w:p>
    <w:p w:rsidR="00910789" w:rsidRDefault="00910789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  <w:highlight w:val="yellow"/>
        </w:rPr>
      </w:pPr>
    </w:p>
    <w:p w:rsidR="005241FF" w:rsidRDefault="00DA4B7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B46D7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รายการเคลื่อนไหวของเงินให้กู้ยืม</w:t>
      </w:r>
      <w:r w:rsidR="00570117" w:rsidRPr="00EB46D7">
        <w:rPr>
          <w:rFonts w:ascii="Angsana New" w:hAnsi="Angsana New" w:hint="cs"/>
          <w:sz w:val="30"/>
          <w:szCs w:val="30"/>
          <w:cs/>
        </w:rPr>
        <w:t>ระยะสั้น</w:t>
      </w:r>
      <w:r w:rsidR="00457EFE" w:rsidRPr="00EB46D7">
        <w:rPr>
          <w:rFonts w:ascii="Angsana New" w:hAnsi="Angsana New"/>
          <w:sz w:val="30"/>
          <w:szCs w:val="30"/>
          <w:cs/>
        </w:rPr>
        <w:t>แก่</w:t>
      </w:r>
      <w:r w:rsidR="00F505FA" w:rsidRPr="00EB46D7">
        <w:rPr>
          <w:rFonts w:ascii="Angsana New" w:hAnsi="Angsana New" w:hint="cs"/>
          <w:sz w:val="30"/>
          <w:szCs w:val="30"/>
          <w:cs/>
        </w:rPr>
        <w:t>บริษัทย่อย</w:t>
      </w:r>
      <w:r w:rsidRPr="00EB46D7">
        <w:rPr>
          <w:rFonts w:ascii="Angsana New" w:hAnsi="Angsana New"/>
          <w:sz w:val="30"/>
          <w:szCs w:val="30"/>
          <w:cs/>
        </w:rPr>
        <w:t>สำหรับ</w:t>
      </w:r>
      <w:r w:rsidR="00002B18">
        <w:rPr>
          <w:rFonts w:ascii="Angsana New" w:hAnsi="Angsana New" w:hint="cs"/>
          <w:sz w:val="30"/>
          <w:szCs w:val="30"/>
          <w:cs/>
        </w:rPr>
        <w:t>แต่ละปี</w:t>
      </w:r>
      <w:r w:rsidR="00904A4C" w:rsidRPr="00EB46D7">
        <w:rPr>
          <w:rFonts w:ascii="Angsana New" w:hAnsi="Angsana New" w:hint="cs"/>
          <w:sz w:val="30"/>
          <w:szCs w:val="30"/>
          <w:cs/>
        </w:rPr>
        <w:t>สิ้</w:t>
      </w:r>
      <w:r w:rsidRPr="00EB46D7">
        <w:rPr>
          <w:rFonts w:ascii="Angsana New" w:hAnsi="Angsana New"/>
          <w:sz w:val="30"/>
          <w:szCs w:val="30"/>
          <w:cs/>
        </w:rPr>
        <w:t xml:space="preserve">นสุดวันที่ </w:t>
      </w:r>
      <w:r w:rsidR="00826721">
        <w:rPr>
          <w:rFonts w:ascii="Angsana New" w:hAnsi="Angsana New"/>
          <w:sz w:val="30"/>
          <w:szCs w:val="30"/>
        </w:rPr>
        <w:t>3</w:t>
      </w:r>
      <w:r w:rsidR="00002B18">
        <w:rPr>
          <w:rFonts w:ascii="Angsana New" w:hAnsi="Angsana New"/>
          <w:sz w:val="30"/>
          <w:szCs w:val="30"/>
        </w:rPr>
        <w:t xml:space="preserve">1 </w:t>
      </w:r>
      <w:r w:rsidR="00002B18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EB46D7">
        <w:rPr>
          <w:rFonts w:ascii="Angsana New" w:hAnsi="Angsana New"/>
          <w:sz w:val="30"/>
          <w:szCs w:val="30"/>
          <w:cs/>
        </w:rPr>
        <w:t>มีดังนี้</w:t>
      </w:r>
    </w:p>
    <w:p w:rsidR="006808A1" w:rsidRPr="009077FF" w:rsidRDefault="00DA4B76" w:rsidP="00002B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  <w:r w:rsidRPr="00BE4F6D">
        <w:rPr>
          <w:rFonts w:ascii="Angsana New" w:hAnsi="Angsana New"/>
          <w:sz w:val="28"/>
          <w:szCs w:val="28"/>
          <w:cs/>
        </w:rPr>
        <w:t xml:space="preserve">  </w:t>
      </w:r>
      <w:r w:rsidR="005241FF" w:rsidRPr="00BE4F6D">
        <w:rPr>
          <w:rFonts w:ascii="Angsana New" w:hAnsi="Angsana New"/>
          <w:sz w:val="28"/>
          <w:szCs w:val="28"/>
        </w:rPr>
        <w:t xml:space="preserve">           </w:t>
      </w: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8"/>
        <w:gridCol w:w="1078"/>
        <w:gridCol w:w="6"/>
        <w:gridCol w:w="272"/>
        <w:gridCol w:w="15"/>
        <w:gridCol w:w="1067"/>
        <w:gridCol w:w="276"/>
        <w:gridCol w:w="15"/>
        <w:gridCol w:w="9"/>
        <w:gridCol w:w="1048"/>
        <w:gridCol w:w="9"/>
        <w:gridCol w:w="266"/>
        <w:gridCol w:w="1146"/>
        <w:gridCol w:w="13"/>
      </w:tblGrid>
      <w:tr w:rsidR="006808A1" w:rsidRPr="00D457A5" w:rsidTr="00BE4F6D">
        <w:trPr>
          <w:gridAfter w:val="1"/>
          <w:wAfter w:w="10" w:type="pct"/>
          <w:trHeight w:val="227"/>
        </w:trPr>
        <w:tc>
          <w:tcPr>
            <w:tcW w:w="2217" w:type="pct"/>
          </w:tcPr>
          <w:p w:rsidR="006808A1" w:rsidRPr="00EB46D7" w:rsidRDefault="006808A1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8" w:type="pct"/>
            <w:gridSpan w:val="5"/>
          </w:tcPr>
          <w:p w:rsidR="006808A1" w:rsidRPr="00D457A5" w:rsidRDefault="006808A1" w:rsidP="007B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6808A1" w:rsidRPr="00D457A5" w:rsidRDefault="006808A1" w:rsidP="007B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9" w:type="pct"/>
            <w:gridSpan w:val="6"/>
          </w:tcPr>
          <w:p w:rsidR="006808A1" w:rsidRPr="00D457A5" w:rsidRDefault="006808A1" w:rsidP="007B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1ECD" w:rsidRPr="00D457A5" w:rsidTr="00BE4F6D">
        <w:trPr>
          <w:gridAfter w:val="1"/>
          <w:wAfter w:w="10" w:type="pct"/>
        </w:trPr>
        <w:tc>
          <w:tcPr>
            <w:tcW w:w="2217" w:type="pct"/>
          </w:tcPr>
          <w:p w:rsidR="00E31ECD" w:rsidRPr="00D457A5" w:rsidRDefault="00E31ECD" w:rsidP="00E31ECD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5" w:type="pct"/>
            <w:vAlign w:val="center"/>
          </w:tcPr>
          <w:p w:rsidR="00E31ECD" w:rsidRPr="00D457A5" w:rsidRDefault="00E31ECD" w:rsidP="00E31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457A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147" w:type="pct"/>
            <w:gridSpan w:val="2"/>
            <w:vAlign w:val="center"/>
          </w:tcPr>
          <w:p w:rsidR="00E31ECD" w:rsidRPr="00D457A5" w:rsidRDefault="00E31ECD" w:rsidP="00E31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77" w:type="pct"/>
            <w:gridSpan w:val="2"/>
            <w:vAlign w:val="center"/>
          </w:tcPr>
          <w:p w:rsidR="00E31ECD" w:rsidRPr="00D457A5" w:rsidRDefault="00E31ECD" w:rsidP="00E31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147" w:type="pct"/>
          </w:tcPr>
          <w:p w:rsidR="00E31ECD" w:rsidRPr="00D457A5" w:rsidRDefault="00E31ECD" w:rsidP="00E31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 w:cs="Times New Roman"/>
                <w:sz w:val="30"/>
                <w:szCs w:val="30"/>
                <w:lang w:val="en-GB"/>
              </w:rPr>
            </w:pPr>
          </w:p>
        </w:tc>
        <w:tc>
          <w:tcPr>
            <w:tcW w:w="576" w:type="pct"/>
            <w:gridSpan w:val="4"/>
            <w:vAlign w:val="center"/>
          </w:tcPr>
          <w:p w:rsidR="00E31ECD" w:rsidRPr="00D457A5" w:rsidRDefault="00E31ECD" w:rsidP="00E31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142" w:type="pct"/>
            <w:vAlign w:val="center"/>
          </w:tcPr>
          <w:p w:rsidR="00E31ECD" w:rsidRPr="00D457A5" w:rsidRDefault="00E31ECD" w:rsidP="00E31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11" w:type="pct"/>
            <w:vAlign w:val="center"/>
          </w:tcPr>
          <w:p w:rsidR="00E31ECD" w:rsidRPr="00D457A5" w:rsidRDefault="00E31ECD" w:rsidP="00E31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</w:tr>
      <w:tr w:rsidR="00E31ECD" w:rsidRPr="00D457A5" w:rsidTr="00BE4F6D">
        <w:trPr>
          <w:gridAfter w:val="1"/>
          <w:wAfter w:w="10" w:type="pct"/>
          <w:trHeight w:val="182"/>
        </w:trPr>
        <w:tc>
          <w:tcPr>
            <w:tcW w:w="2217" w:type="pct"/>
          </w:tcPr>
          <w:p w:rsidR="00E31ECD" w:rsidRPr="00D457A5" w:rsidRDefault="00E31ECD" w:rsidP="00E31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74" w:type="pct"/>
            <w:gridSpan w:val="12"/>
          </w:tcPr>
          <w:p w:rsidR="00E31ECD" w:rsidRPr="00D457A5" w:rsidRDefault="00E31ECD" w:rsidP="00E31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5C9A" w:rsidRPr="00D457A5" w:rsidTr="00BE4F6D">
        <w:trPr>
          <w:gridAfter w:val="1"/>
          <w:wAfter w:w="10" w:type="pct"/>
          <w:trHeight w:val="317"/>
        </w:trPr>
        <w:tc>
          <w:tcPr>
            <w:tcW w:w="2217" w:type="pct"/>
          </w:tcPr>
          <w:p w:rsidR="008D5C9A" w:rsidRPr="00D457A5" w:rsidRDefault="008D5C9A" w:rsidP="008D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457A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457A5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75" w:type="pct"/>
          </w:tcPr>
          <w:p w:rsidR="008D5C9A" w:rsidRPr="00D457A5" w:rsidRDefault="008D5C9A" w:rsidP="008D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:rsidR="008D5C9A" w:rsidRPr="00D457A5" w:rsidRDefault="008D5C9A" w:rsidP="008D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:rsidR="008D5C9A" w:rsidRPr="00D457A5" w:rsidRDefault="008D5C9A" w:rsidP="008D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8D5C9A" w:rsidRPr="00D457A5" w:rsidRDefault="008D5C9A" w:rsidP="008D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gridSpan w:val="4"/>
          </w:tcPr>
          <w:p w:rsidR="008D5C9A" w:rsidRPr="00D457A5" w:rsidRDefault="008D5C9A" w:rsidP="008D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400,000</w:t>
            </w:r>
          </w:p>
        </w:tc>
        <w:tc>
          <w:tcPr>
            <w:tcW w:w="142" w:type="pct"/>
          </w:tcPr>
          <w:p w:rsidR="008D5C9A" w:rsidRPr="00D457A5" w:rsidRDefault="008D5C9A" w:rsidP="008D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:rsidR="008D5C9A" w:rsidRPr="00D457A5" w:rsidRDefault="008D5C9A" w:rsidP="008D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70,000</w:t>
            </w:r>
          </w:p>
        </w:tc>
      </w:tr>
      <w:tr w:rsidR="008D5C9A" w:rsidRPr="00D457A5" w:rsidTr="00BE4F6D">
        <w:trPr>
          <w:gridAfter w:val="1"/>
          <w:wAfter w:w="10" w:type="pct"/>
        </w:trPr>
        <w:tc>
          <w:tcPr>
            <w:tcW w:w="2217" w:type="pct"/>
          </w:tcPr>
          <w:p w:rsidR="008D5C9A" w:rsidRPr="00D457A5" w:rsidRDefault="008D5C9A" w:rsidP="008D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75" w:type="pct"/>
          </w:tcPr>
          <w:p w:rsidR="008D5C9A" w:rsidRPr="00D457A5" w:rsidRDefault="008D5C9A" w:rsidP="008D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:rsidR="008D5C9A" w:rsidRPr="00D457A5" w:rsidRDefault="008D5C9A" w:rsidP="008D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:rsidR="008D5C9A" w:rsidRPr="00D457A5" w:rsidRDefault="008D5C9A" w:rsidP="008D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8D5C9A" w:rsidRPr="00D457A5" w:rsidRDefault="008D5C9A" w:rsidP="008D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gridSpan w:val="4"/>
          </w:tcPr>
          <w:p w:rsidR="008D5C9A" w:rsidRPr="00D457A5" w:rsidRDefault="008D5C9A" w:rsidP="008D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8D5C9A" w:rsidRPr="00D457A5" w:rsidRDefault="008D5C9A" w:rsidP="008D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:rsidR="008D5C9A" w:rsidRPr="00D457A5" w:rsidRDefault="008D5C9A" w:rsidP="008D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1,080,000</w:t>
            </w:r>
          </w:p>
        </w:tc>
      </w:tr>
      <w:tr w:rsidR="008D5C9A" w:rsidRPr="00D457A5" w:rsidTr="00BE4F6D">
        <w:trPr>
          <w:gridAfter w:val="1"/>
          <w:wAfter w:w="10" w:type="pct"/>
        </w:trPr>
        <w:tc>
          <w:tcPr>
            <w:tcW w:w="2217" w:type="pct"/>
          </w:tcPr>
          <w:p w:rsidR="008D5C9A" w:rsidRPr="00D457A5" w:rsidRDefault="008D5C9A" w:rsidP="008D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575" w:type="pct"/>
          </w:tcPr>
          <w:p w:rsidR="008D5C9A" w:rsidRPr="00D457A5" w:rsidRDefault="008D5C9A" w:rsidP="008D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:rsidR="008D5C9A" w:rsidRPr="00D457A5" w:rsidRDefault="008D5C9A" w:rsidP="008D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:rsidR="008D5C9A" w:rsidRPr="00D457A5" w:rsidRDefault="008D5C9A" w:rsidP="008D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8D5C9A" w:rsidRPr="00D457A5" w:rsidRDefault="008D5C9A" w:rsidP="008D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gridSpan w:val="4"/>
          </w:tcPr>
          <w:p w:rsidR="008D5C9A" w:rsidRPr="00D457A5" w:rsidRDefault="008D5C9A" w:rsidP="008D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(135</w:t>
            </w:r>
            <w:r w:rsidRPr="00D457A5">
              <w:rPr>
                <w:rFonts w:ascii="Angsana New" w:hAnsi="Angsana New"/>
                <w:sz w:val="30"/>
                <w:szCs w:val="30"/>
              </w:rPr>
              <w:t>,000)</w:t>
            </w:r>
          </w:p>
        </w:tc>
        <w:tc>
          <w:tcPr>
            <w:tcW w:w="142" w:type="pct"/>
          </w:tcPr>
          <w:p w:rsidR="008D5C9A" w:rsidRPr="00D457A5" w:rsidRDefault="008D5C9A" w:rsidP="008D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:rsidR="008D5C9A" w:rsidRPr="00D457A5" w:rsidRDefault="008D5C9A" w:rsidP="008D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170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(750,000)</w:t>
            </w:r>
          </w:p>
        </w:tc>
      </w:tr>
      <w:tr w:rsidR="008D5C9A" w:rsidRPr="00EB46D7" w:rsidTr="00BE4F6D">
        <w:trPr>
          <w:gridAfter w:val="1"/>
          <w:wAfter w:w="10" w:type="pct"/>
          <w:trHeight w:val="280"/>
        </w:trPr>
        <w:tc>
          <w:tcPr>
            <w:tcW w:w="2217" w:type="pct"/>
          </w:tcPr>
          <w:p w:rsidR="008D5C9A" w:rsidRPr="00D457A5" w:rsidRDefault="008D5C9A" w:rsidP="008D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57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</w:t>
            </w:r>
            <w:r w:rsidRPr="00D457A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D457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:rsidR="008D5C9A" w:rsidRPr="00D457A5" w:rsidRDefault="008D5C9A" w:rsidP="008D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57A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:rsidR="008D5C9A" w:rsidRPr="00D457A5" w:rsidRDefault="008D5C9A" w:rsidP="008D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D5C9A" w:rsidRPr="00D457A5" w:rsidRDefault="008D5C9A" w:rsidP="008D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57A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8D5C9A" w:rsidRPr="00D457A5" w:rsidRDefault="008D5C9A" w:rsidP="008D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:rsidR="008D5C9A" w:rsidRPr="00EF43F6" w:rsidRDefault="008D5C9A" w:rsidP="008D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43F6">
              <w:rPr>
                <w:rFonts w:ascii="Angsana New" w:hAnsi="Angsana New"/>
                <w:b/>
                <w:bCs/>
                <w:sz w:val="30"/>
                <w:szCs w:val="30"/>
              </w:rPr>
              <w:t>265,000</w:t>
            </w:r>
          </w:p>
        </w:tc>
        <w:tc>
          <w:tcPr>
            <w:tcW w:w="142" w:type="pct"/>
          </w:tcPr>
          <w:p w:rsidR="008D5C9A" w:rsidRPr="00D457A5" w:rsidRDefault="008D5C9A" w:rsidP="008D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:rsidR="008D5C9A" w:rsidRPr="00E8069A" w:rsidRDefault="008D5C9A" w:rsidP="008D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69A">
              <w:rPr>
                <w:rFonts w:ascii="Angsana New" w:hAnsi="Angsana New"/>
                <w:b/>
                <w:bCs/>
                <w:sz w:val="30"/>
                <w:szCs w:val="30"/>
              </w:rPr>
              <w:t>400,000</w:t>
            </w:r>
          </w:p>
        </w:tc>
      </w:tr>
      <w:tr w:rsidR="002905EC" w:rsidRPr="00D457A5" w:rsidTr="009077FF">
        <w:trPr>
          <w:trHeight w:hRule="exact" w:val="346"/>
        </w:trPr>
        <w:tc>
          <w:tcPr>
            <w:tcW w:w="2217" w:type="pct"/>
          </w:tcPr>
          <w:p w:rsidR="002905EC" w:rsidRPr="00D457A5" w:rsidRDefault="002905EC" w:rsidP="00F37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7" w:type="pct"/>
            <w:gridSpan w:val="5"/>
          </w:tcPr>
          <w:p w:rsidR="002905EC" w:rsidRPr="00D457A5" w:rsidRDefault="002905EC" w:rsidP="00F37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" w:type="pct"/>
            <w:gridSpan w:val="2"/>
          </w:tcPr>
          <w:p w:rsidR="002905EC" w:rsidRPr="00D457A5" w:rsidRDefault="002905EC" w:rsidP="00F37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0" w:type="pct"/>
            <w:gridSpan w:val="6"/>
          </w:tcPr>
          <w:p w:rsidR="002905EC" w:rsidRPr="00D457A5" w:rsidRDefault="002905EC" w:rsidP="00F37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EF7F8E" w:rsidRPr="00D457A5" w:rsidTr="00BE4F6D">
        <w:tc>
          <w:tcPr>
            <w:tcW w:w="2217" w:type="pct"/>
          </w:tcPr>
          <w:p w:rsidR="00EF7F8E" w:rsidRPr="00D457A5" w:rsidRDefault="00EF7F8E" w:rsidP="00F37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297" w:type="pct"/>
            <w:gridSpan w:val="5"/>
          </w:tcPr>
          <w:p w:rsidR="00EF7F8E" w:rsidRPr="00D457A5" w:rsidRDefault="00EF7F8E" w:rsidP="00F37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" w:type="pct"/>
            <w:gridSpan w:val="2"/>
          </w:tcPr>
          <w:p w:rsidR="00EF7F8E" w:rsidRPr="00D457A5" w:rsidRDefault="00EF7F8E" w:rsidP="00F37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0" w:type="pct"/>
            <w:gridSpan w:val="6"/>
          </w:tcPr>
          <w:p w:rsidR="00EF7F8E" w:rsidRPr="00D457A5" w:rsidRDefault="00EF7F8E" w:rsidP="00F37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1ECD" w:rsidRPr="00D457A5" w:rsidTr="00BE4F6D">
        <w:tc>
          <w:tcPr>
            <w:tcW w:w="2217" w:type="pct"/>
          </w:tcPr>
          <w:p w:rsidR="00E31ECD" w:rsidRPr="00D457A5" w:rsidRDefault="00E31ECD" w:rsidP="00E31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  <w:vAlign w:val="center"/>
          </w:tcPr>
          <w:p w:rsidR="00E31ECD" w:rsidRPr="00D457A5" w:rsidRDefault="00E31ECD" w:rsidP="00E31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457A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153" w:type="pct"/>
            <w:gridSpan w:val="2"/>
            <w:vAlign w:val="center"/>
          </w:tcPr>
          <w:p w:rsidR="00E31ECD" w:rsidRPr="00D457A5" w:rsidRDefault="00E31ECD" w:rsidP="00E31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67" w:type="pct"/>
            <w:vAlign w:val="center"/>
          </w:tcPr>
          <w:p w:rsidR="00E31ECD" w:rsidRPr="00D457A5" w:rsidRDefault="00E31ECD" w:rsidP="00E31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155" w:type="pct"/>
            <w:gridSpan w:val="2"/>
          </w:tcPr>
          <w:p w:rsidR="00E31ECD" w:rsidRPr="00D457A5" w:rsidRDefault="00E31ECD" w:rsidP="00E31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 w:cs="Times New Roman"/>
                <w:sz w:val="30"/>
                <w:szCs w:val="30"/>
                <w:lang w:val="en-GB"/>
              </w:rPr>
            </w:pPr>
          </w:p>
        </w:tc>
        <w:tc>
          <w:tcPr>
            <w:tcW w:w="564" w:type="pct"/>
            <w:gridSpan w:val="2"/>
            <w:vAlign w:val="center"/>
          </w:tcPr>
          <w:p w:rsidR="00E31ECD" w:rsidRPr="00D457A5" w:rsidRDefault="00E31ECD" w:rsidP="00E31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144" w:type="pct"/>
            <w:gridSpan w:val="2"/>
            <w:vAlign w:val="center"/>
          </w:tcPr>
          <w:p w:rsidR="00E31ECD" w:rsidRPr="00D457A5" w:rsidRDefault="00E31ECD" w:rsidP="00E31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23" w:type="pct"/>
            <w:gridSpan w:val="2"/>
            <w:vAlign w:val="center"/>
          </w:tcPr>
          <w:p w:rsidR="00E31ECD" w:rsidRPr="00D457A5" w:rsidRDefault="00E31ECD" w:rsidP="00E31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</w:tr>
      <w:tr w:rsidR="00E31ECD" w:rsidRPr="00D457A5" w:rsidTr="00BE4F6D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217" w:type="pct"/>
          </w:tcPr>
          <w:p w:rsidR="00E31ECD" w:rsidRPr="00D457A5" w:rsidRDefault="00E31ECD" w:rsidP="00E31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83" w:type="pct"/>
            <w:gridSpan w:val="13"/>
            <w:vAlign w:val="bottom"/>
          </w:tcPr>
          <w:p w:rsidR="00E31ECD" w:rsidRPr="00D457A5" w:rsidRDefault="00E31ECD" w:rsidP="00E31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457A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E689A" w:rsidRPr="00D457A5" w:rsidTr="00BE4F6D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</w:tcPr>
          <w:p w:rsidR="008E689A" w:rsidRPr="00D457A5" w:rsidRDefault="008E689A" w:rsidP="008E6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E689A" w:rsidRPr="00D457A5" w:rsidRDefault="008E689A" w:rsidP="008E6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E689A" w:rsidRPr="00D457A5" w:rsidRDefault="008E689A" w:rsidP="008E6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</w:tcPr>
          <w:p w:rsidR="008E689A" w:rsidRPr="00D457A5" w:rsidRDefault="008E689A" w:rsidP="008E6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E689A" w:rsidRPr="00D457A5" w:rsidRDefault="008E689A" w:rsidP="008E6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689A" w:rsidRPr="00D457A5" w:rsidRDefault="008E689A" w:rsidP="00077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</w:t>
            </w:r>
            <w:r w:rsidR="00077F90">
              <w:rPr>
                <w:rFonts w:ascii="Angsana New" w:hAnsi="Angsana New"/>
                <w:sz w:val="30"/>
                <w:szCs w:val="30"/>
              </w:rPr>
              <w:t>606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</w:tcPr>
          <w:p w:rsidR="008E689A" w:rsidRPr="00D457A5" w:rsidRDefault="008E689A" w:rsidP="008E6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E689A" w:rsidRPr="00D457A5" w:rsidRDefault="008E689A" w:rsidP="008E6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15,172</w:t>
            </w:r>
          </w:p>
        </w:tc>
      </w:tr>
      <w:tr w:rsidR="001629D4" w:rsidRPr="00D457A5" w:rsidTr="00BE4F6D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</w:tcPr>
          <w:p w:rsidR="001629D4" w:rsidRPr="00D457A5" w:rsidRDefault="001629D4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29D4" w:rsidRDefault="001629D4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7,987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29D4" w:rsidRPr="00D457A5" w:rsidRDefault="001629D4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</w:tcPr>
          <w:p w:rsidR="001629D4" w:rsidRPr="00D457A5" w:rsidRDefault="001629D4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29D4" w:rsidRPr="00D457A5" w:rsidRDefault="001629D4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29D4" w:rsidRDefault="00366FD2" w:rsidP="00366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29D4" w:rsidRPr="00D457A5" w:rsidRDefault="001629D4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29D4" w:rsidRPr="00D457A5" w:rsidRDefault="00366FD2" w:rsidP="00366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629D4" w:rsidRPr="00D457A5" w:rsidTr="00BE4F6D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</w:tcPr>
          <w:p w:rsidR="001629D4" w:rsidRPr="00D457A5" w:rsidRDefault="001629D4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29D4" w:rsidRPr="00D457A5" w:rsidRDefault="001629D4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12,148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29D4" w:rsidRPr="00D457A5" w:rsidRDefault="001629D4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</w:tcPr>
          <w:p w:rsidR="001629D4" w:rsidRPr="00D457A5" w:rsidRDefault="001629D4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1,542</w:t>
            </w:r>
          </w:p>
        </w:tc>
        <w:tc>
          <w:tcPr>
            <w:tcW w:w="16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29D4" w:rsidRPr="00D457A5" w:rsidRDefault="001629D4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29D4" w:rsidRPr="00D457A5" w:rsidRDefault="001629D4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10,790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29D4" w:rsidRPr="00D457A5" w:rsidRDefault="001629D4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29D4" w:rsidRPr="00D457A5" w:rsidRDefault="001629D4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1,542</w:t>
            </w:r>
          </w:p>
        </w:tc>
      </w:tr>
      <w:tr w:rsidR="001629D4" w:rsidRPr="00EF7F8E" w:rsidTr="00BE4F6D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217" w:type="pct"/>
            <w:tcBorders>
              <w:top w:val="nil"/>
              <w:bottom w:val="nil"/>
            </w:tcBorders>
          </w:tcPr>
          <w:p w:rsidR="001629D4" w:rsidRPr="00D457A5" w:rsidRDefault="001629D4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57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629D4" w:rsidRPr="00D457A5" w:rsidRDefault="001629D4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20,135</w:t>
            </w:r>
          </w:p>
        </w:tc>
        <w:tc>
          <w:tcPr>
            <w:tcW w:w="153" w:type="pct"/>
            <w:gridSpan w:val="2"/>
            <w:tcBorders>
              <w:top w:val="nil"/>
              <w:bottom w:val="nil"/>
            </w:tcBorders>
          </w:tcPr>
          <w:p w:rsidR="001629D4" w:rsidRPr="00D457A5" w:rsidRDefault="001629D4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:rsidR="001629D4" w:rsidRPr="00D457A5" w:rsidRDefault="001629D4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57A5">
              <w:rPr>
                <w:rFonts w:ascii="Angsana New" w:hAnsi="Angsana New"/>
                <w:b/>
                <w:bCs/>
                <w:sz w:val="30"/>
                <w:szCs w:val="30"/>
              </w:rPr>
              <w:t>1,542</w:t>
            </w:r>
          </w:p>
        </w:tc>
        <w:tc>
          <w:tcPr>
            <w:tcW w:w="160" w:type="pct"/>
            <w:gridSpan w:val="3"/>
            <w:tcBorders>
              <w:top w:val="nil"/>
              <w:bottom w:val="nil"/>
            </w:tcBorders>
          </w:tcPr>
          <w:p w:rsidR="001629D4" w:rsidRPr="00D457A5" w:rsidRDefault="001629D4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629D4" w:rsidRPr="00EF43F6" w:rsidRDefault="001629D4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35,396</w:t>
            </w:r>
          </w:p>
        </w:tc>
        <w:tc>
          <w:tcPr>
            <w:tcW w:w="139" w:type="pct"/>
            <w:tcBorders>
              <w:top w:val="nil"/>
              <w:bottom w:val="nil"/>
            </w:tcBorders>
          </w:tcPr>
          <w:p w:rsidR="001629D4" w:rsidRPr="00D457A5" w:rsidRDefault="001629D4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629D4" w:rsidRPr="00EF43F6" w:rsidRDefault="001629D4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43F6">
              <w:rPr>
                <w:rFonts w:ascii="Angsana New" w:hAnsi="Angsana New"/>
                <w:b/>
                <w:bCs/>
                <w:sz w:val="30"/>
                <w:szCs w:val="30"/>
              </w:rPr>
              <w:t>16,714</w:t>
            </w:r>
          </w:p>
        </w:tc>
      </w:tr>
    </w:tbl>
    <w:p w:rsidR="005255B1" w:rsidRPr="009077FF" w:rsidRDefault="00E0078A" w:rsidP="00183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22"/>
          <w:szCs w:val="22"/>
        </w:rPr>
      </w:pPr>
      <w:r w:rsidRPr="00686CDB">
        <w:rPr>
          <w:rFonts w:ascii="Angsana New" w:hAnsi="Angsana New"/>
          <w:sz w:val="30"/>
          <w:szCs w:val="30"/>
        </w:rPr>
        <w:tab/>
      </w: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9"/>
        <w:gridCol w:w="1083"/>
        <w:gridCol w:w="287"/>
        <w:gridCol w:w="1063"/>
        <w:gridCol w:w="291"/>
        <w:gridCol w:w="9"/>
        <w:gridCol w:w="1048"/>
        <w:gridCol w:w="9"/>
        <w:gridCol w:w="261"/>
        <w:gridCol w:w="1168"/>
      </w:tblGrid>
      <w:tr w:rsidR="008A2F13" w:rsidRPr="00D457A5" w:rsidTr="007A5F10">
        <w:tc>
          <w:tcPr>
            <w:tcW w:w="2217" w:type="pct"/>
          </w:tcPr>
          <w:p w:rsidR="008A2F13" w:rsidRPr="00D457A5" w:rsidRDefault="008A2F13" w:rsidP="00EB4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EB477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D457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- กิจการที่เกี่ยวข้องกัน</w:t>
            </w:r>
          </w:p>
        </w:tc>
        <w:tc>
          <w:tcPr>
            <w:tcW w:w="1297" w:type="pct"/>
            <w:gridSpan w:val="3"/>
          </w:tcPr>
          <w:p w:rsidR="008A2F13" w:rsidRPr="00D457A5" w:rsidRDefault="008A2F13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:rsidR="008A2F13" w:rsidRPr="00D457A5" w:rsidRDefault="008A2F13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0" w:type="pct"/>
            <w:gridSpan w:val="5"/>
          </w:tcPr>
          <w:p w:rsidR="008A2F13" w:rsidRPr="00D457A5" w:rsidRDefault="008A2F13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1ECD" w:rsidRPr="00D457A5" w:rsidTr="007A5F10">
        <w:tc>
          <w:tcPr>
            <w:tcW w:w="2217" w:type="pct"/>
          </w:tcPr>
          <w:p w:rsidR="00E31ECD" w:rsidRPr="00D457A5" w:rsidRDefault="00E31ECD" w:rsidP="00E31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:rsidR="00E31ECD" w:rsidRPr="00D457A5" w:rsidRDefault="00E31ECD" w:rsidP="00E31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457A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153" w:type="pct"/>
            <w:vAlign w:val="center"/>
          </w:tcPr>
          <w:p w:rsidR="00E31ECD" w:rsidRPr="00D457A5" w:rsidRDefault="00E31ECD" w:rsidP="00E31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67" w:type="pct"/>
            <w:vAlign w:val="center"/>
          </w:tcPr>
          <w:p w:rsidR="00E31ECD" w:rsidRPr="00D457A5" w:rsidRDefault="00E31ECD" w:rsidP="00E31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155" w:type="pct"/>
          </w:tcPr>
          <w:p w:rsidR="00E31ECD" w:rsidRPr="00D457A5" w:rsidRDefault="00E31ECD" w:rsidP="00E31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 w:cs="Times New Roman"/>
                <w:sz w:val="30"/>
                <w:szCs w:val="30"/>
                <w:lang w:val="en-GB"/>
              </w:rPr>
            </w:pPr>
          </w:p>
        </w:tc>
        <w:tc>
          <w:tcPr>
            <w:tcW w:w="564" w:type="pct"/>
            <w:gridSpan w:val="2"/>
            <w:vAlign w:val="center"/>
          </w:tcPr>
          <w:p w:rsidR="00E31ECD" w:rsidRPr="00D457A5" w:rsidRDefault="00E31ECD" w:rsidP="00E31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144" w:type="pct"/>
            <w:gridSpan w:val="2"/>
            <w:vAlign w:val="center"/>
          </w:tcPr>
          <w:p w:rsidR="00E31ECD" w:rsidRPr="00D457A5" w:rsidRDefault="00E31ECD" w:rsidP="00E31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23" w:type="pct"/>
            <w:vAlign w:val="center"/>
          </w:tcPr>
          <w:p w:rsidR="00E31ECD" w:rsidRPr="00D457A5" w:rsidRDefault="00E31ECD" w:rsidP="00E31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</w:tr>
      <w:tr w:rsidR="00E31ECD" w:rsidRPr="00D457A5" w:rsidTr="00E2443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217" w:type="pct"/>
          </w:tcPr>
          <w:p w:rsidR="00E31ECD" w:rsidRPr="00D457A5" w:rsidRDefault="00E31ECD" w:rsidP="00E31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83" w:type="pct"/>
            <w:gridSpan w:val="9"/>
            <w:tcBorders>
              <w:bottom w:val="nil"/>
            </w:tcBorders>
            <w:vAlign w:val="bottom"/>
          </w:tcPr>
          <w:p w:rsidR="00E31ECD" w:rsidRPr="00D457A5" w:rsidRDefault="00E31ECD" w:rsidP="00E31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457A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E689A" w:rsidRPr="00D457A5" w:rsidTr="00E2443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</w:tcPr>
          <w:p w:rsidR="008E689A" w:rsidRPr="00D457A5" w:rsidRDefault="008E689A" w:rsidP="008E6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</w:tcPr>
          <w:p w:rsidR="008E689A" w:rsidRPr="00D457A5" w:rsidRDefault="009077FF" w:rsidP="00907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</w:tcPr>
          <w:p w:rsidR="008E689A" w:rsidRPr="00E2443C" w:rsidRDefault="008E689A" w:rsidP="008E6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</w:tcPr>
          <w:p w:rsidR="008E689A" w:rsidRPr="00E2443C" w:rsidRDefault="008E689A" w:rsidP="008E6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244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89A" w:rsidRPr="00E2443C" w:rsidRDefault="008E689A" w:rsidP="008E6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689A" w:rsidRPr="00E2443C" w:rsidRDefault="008E689A" w:rsidP="008E6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325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89A" w:rsidRPr="00E2443C" w:rsidRDefault="008E689A" w:rsidP="008E6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</w:tcPr>
          <w:p w:rsidR="008E689A" w:rsidRPr="00E2443C" w:rsidRDefault="008E689A" w:rsidP="008E6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2443C">
              <w:rPr>
                <w:rFonts w:ascii="Angsana New" w:hAnsi="Angsana New"/>
                <w:sz w:val="30"/>
                <w:szCs w:val="30"/>
              </w:rPr>
              <w:t>626</w:t>
            </w:r>
          </w:p>
        </w:tc>
      </w:tr>
      <w:tr w:rsidR="009077FF" w:rsidRPr="00D457A5" w:rsidTr="00E2443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</w:tcPr>
          <w:p w:rsidR="009077FF" w:rsidRDefault="009077FF" w:rsidP="008E6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</w:tcPr>
          <w:p w:rsidR="009077FF" w:rsidRDefault="009077FF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671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</w:tcPr>
          <w:p w:rsidR="009077FF" w:rsidRPr="00E2443C" w:rsidRDefault="009077FF" w:rsidP="008E6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</w:tcPr>
          <w:p w:rsidR="009077FF" w:rsidRPr="00E2443C" w:rsidRDefault="009077FF" w:rsidP="008E6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7FF" w:rsidRPr="00E2443C" w:rsidRDefault="009077FF" w:rsidP="008E6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77FF" w:rsidRDefault="009077FF" w:rsidP="00907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7FF" w:rsidRPr="00E2443C" w:rsidRDefault="009077FF" w:rsidP="008E6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</w:tcPr>
          <w:p w:rsidR="009077FF" w:rsidRPr="00E2443C" w:rsidRDefault="009077FF" w:rsidP="00907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E689A" w:rsidRPr="00D457A5" w:rsidTr="00E2443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</w:tcPr>
          <w:p w:rsidR="008E689A" w:rsidRPr="00D457A5" w:rsidRDefault="008E689A" w:rsidP="008E6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E689A" w:rsidRPr="00E2443C" w:rsidRDefault="001629D4" w:rsidP="008E6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13,926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89A" w:rsidRPr="00E2443C" w:rsidRDefault="008E689A" w:rsidP="008E6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E689A" w:rsidRPr="00E2443C" w:rsidRDefault="008E689A" w:rsidP="008E6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2443C">
              <w:rPr>
                <w:rFonts w:ascii="Angsana New" w:hAnsi="Angsana New"/>
                <w:sz w:val="30"/>
                <w:szCs w:val="30"/>
              </w:rPr>
              <w:t>7,272</w:t>
            </w:r>
          </w:p>
        </w:tc>
        <w:tc>
          <w:tcPr>
            <w:tcW w:w="16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89A" w:rsidRPr="00E2443C" w:rsidRDefault="008E689A" w:rsidP="008E6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E689A" w:rsidRPr="00E2443C" w:rsidRDefault="008E689A" w:rsidP="008E6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12,825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89A" w:rsidRPr="00E2443C" w:rsidRDefault="008E689A" w:rsidP="008E6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E689A" w:rsidRPr="00E2443C" w:rsidRDefault="008E689A" w:rsidP="008E6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2443C">
              <w:rPr>
                <w:rFonts w:ascii="Angsana New" w:hAnsi="Angsana New"/>
                <w:sz w:val="30"/>
                <w:szCs w:val="30"/>
              </w:rPr>
              <w:t>6,692</w:t>
            </w:r>
          </w:p>
        </w:tc>
      </w:tr>
      <w:tr w:rsidR="008E689A" w:rsidRPr="00D457A5" w:rsidTr="00E31EC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64"/>
        </w:trPr>
        <w:tc>
          <w:tcPr>
            <w:tcW w:w="2217" w:type="pct"/>
            <w:tcBorders>
              <w:top w:val="nil"/>
              <w:bottom w:val="nil"/>
            </w:tcBorders>
          </w:tcPr>
          <w:p w:rsidR="008E689A" w:rsidRPr="00D457A5" w:rsidRDefault="008E689A" w:rsidP="008E6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57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E689A" w:rsidRPr="00292318" w:rsidRDefault="008E689A" w:rsidP="008E6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14,597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89A" w:rsidRPr="00292318" w:rsidRDefault="008E689A" w:rsidP="008E6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E689A" w:rsidRPr="00292318" w:rsidRDefault="008E689A" w:rsidP="008E6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7,272</w:t>
            </w:r>
          </w:p>
        </w:tc>
        <w:tc>
          <w:tcPr>
            <w:tcW w:w="16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89A" w:rsidRPr="00292318" w:rsidRDefault="008E689A" w:rsidP="008E6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8E689A" w:rsidRPr="00EF43F6" w:rsidRDefault="008E689A" w:rsidP="00077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43F6">
              <w:rPr>
                <w:rFonts w:ascii="Angsana New" w:hAnsi="Angsana New"/>
                <w:b/>
                <w:bCs/>
                <w:sz w:val="30"/>
                <w:szCs w:val="30"/>
              </w:rPr>
              <w:t>13,1</w:t>
            </w:r>
            <w:r w:rsidR="00077F90"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89A" w:rsidRPr="00292318" w:rsidRDefault="008E689A" w:rsidP="008E6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E689A" w:rsidRPr="00EF43F6" w:rsidRDefault="008E689A" w:rsidP="008E6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43F6">
              <w:rPr>
                <w:rFonts w:ascii="Angsana New" w:hAnsi="Angsana New"/>
                <w:b/>
                <w:bCs/>
                <w:sz w:val="30"/>
                <w:szCs w:val="30"/>
              </w:rPr>
              <w:t>7,318</w:t>
            </w:r>
          </w:p>
        </w:tc>
      </w:tr>
    </w:tbl>
    <w:p w:rsidR="00711A23" w:rsidRPr="009077FF" w:rsidRDefault="00C02185" w:rsidP="00183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22"/>
          <w:szCs w:val="22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ab/>
      </w:r>
    </w:p>
    <w:p w:rsidR="00183590" w:rsidRPr="008D5940" w:rsidRDefault="00342641" w:rsidP="008D5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pacing w:val="-6"/>
          <w:sz w:val="30"/>
          <w:szCs w:val="30"/>
        </w:rPr>
      </w:pPr>
      <w:r w:rsidRPr="008D5940">
        <w:rPr>
          <w:rFonts w:ascii="Angsana New" w:hAnsi="Angsana New"/>
          <w:b/>
          <w:bCs/>
          <w:i/>
          <w:iCs/>
          <w:spacing w:val="-6"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:rsidR="005A5BFE" w:rsidRPr="009077FF" w:rsidRDefault="005A5BFE" w:rsidP="00711A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pacing w:val="-6"/>
          <w:sz w:val="22"/>
          <w:szCs w:val="22"/>
        </w:rPr>
      </w:pPr>
      <w:r>
        <w:rPr>
          <w:rFonts w:ascii="Angsana New" w:hAnsi="Angsana New"/>
          <w:i/>
          <w:iCs/>
          <w:sz w:val="30"/>
          <w:szCs w:val="30"/>
          <w:cs/>
        </w:rPr>
        <w:tab/>
      </w:r>
    </w:p>
    <w:p w:rsidR="001629D4" w:rsidRPr="001629D4" w:rsidRDefault="001629D4" w:rsidP="00A66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pacing w:val="-6"/>
          <w:sz w:val="30"/>
          <w:szCs w:val="30"/>
          <w:cs/>
        </w:rPr>
      </w:pPr>
      <w:r w:rsidRPr="001629D4">
        <w:rPr>
          <w:rFonts w:ascii="Angsana New" w:hAnsi="Angsana New" w:hint="cs"/>
          <w:i/>
          <w:iCs/>
          <w:spacing w:val="-6"/>
          <w:sz w:val="30"/>
          <w:szCs w:val="30"/>
          <w:cs/>
        </w:rPr>
        <w:t>สัญญาเช่าพื้นที่</w:t>
      </w:r>
    </w:p>
    <w:p w:rsidR="001629D4" w:rsidRPr="009077FF" w:rsidRDefault="001629D4" w:rsidP="00A66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22"/>
          <w:szCs w:val="22"/>
        </w:rPr>
      </w:pPr>
    </w:p>
    <w:p w:rsidR="00A66276" w:rsidRDefault="00A66276" w:rsidP="00A66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5A5BFE">
        <w:rPr>
          <w:rFonts w:ascii="Angsana New" w:hAnsi="Angsana New"/>
          <w:spacing w:val="-6"/>
          <w:sz w:val="30"/>
          <w:szCs w:val="30"/>
          <w:cs/>
        </w:rPr>
        <w:t>บริษัทได้ทำสัญญาเช่าพื้นที่กับบริษัท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คาโดคา</w:t>
      </w:r>
      <w:r w:rsidR="00F159A5">
        <w:rPr>
          <w:rFonts w:ascii="Angsana New" w:hAnsi="Angsana New" w:hint="cs"/>
          <w:spacing w:val="-6"/>
          <w:sz w:val="30"/>
          <w:szCs w:val="30"/>
          <w:cs/>
        </w:rPr>
        <w:t>วะ อมรินทร์ จำกัด ซึ่งเป็น</w:t>
      </w:r>
      <w:r>
        <w:rPr>
          <w:rFonts w:ascii="Angsana New" w:hAnsi="Angsana New" w:hint="cs"/>
          <w:spacing w:val="-6"/>
          <w:sz w:val="30"/>
          <w:szCs w:val="30"/>
          <w:cs/>
        </w:rPr>
        <w:t>บริษัทร่วม</w:t>
      </w:r>
      <w:r w:rsidRPr="005A5BFE">
        <w:rPr>
          <w:rFonts w:ascii="Angsana New" w:hAnsi="Angsana New"/>
          <w:spacing w:val="-6"/>
          <w:sz w:val="30"/>
          <w:szCs w:val="30"/>
        </w:rPr>
        <w:t xml:space="preserve"> </w:t>
      </w:r>
      <w:r w:rsidRPr="005A5BFE">
        <w:rPr>
          <w:rFonts w:ascii="Angsana New" w:hAnsi="Angsana New"/>
          <w:spacing w:val="-6"/>
          <w:sz w:val="30"/>
          <w:szCs w:val="30"/>
          <w:cs/>
        </w:rPr>
        <w:t>โดยสัญญาดังกล่าวมีระยะเวลา</w:t>
      </w:r>
      <w:r w:rsidR="00FE60F5">
        <w:rPr>
          <w:rFonts w:ascii="Angsana New" w:hAnsi="Angsana New"/>
          <w:spacing w:val="-6"/>
          <w:sz w:val="30"/>
          <w:szCs w:val="30"/>
        </w:rPr>
        <w:br/>
      </w:r>
      <w:r>
        <w:rPr>
          <w:rFonts w:ascii="Angsana New" w:hAnsi="Angsana New"/>
          <w:spacing w:val="-6"/>
          <w:sz w:val="30"/>
          <w:szCs w:val="30"/>
        </w:rPr>
        <w:t>3</w:t>
      </w:r>
      <w:r w:rsidRPr="005A5BFE">
        <w:rPr>
          <w:rFonts w:ascii="Angsana New" w:hAnsi="Angsana New"/>
          <w:spacing w:val="-6"/>
          <w:sz w:val="30"/>
          <w:szCs w:val="30"/>
        </w:rPr>
        <w:t xml:space="preserve"> </w:t>
      </w:r>
      <w:r w:rsidRPr="005A5BFE">
        <w:rPr>
          <w:rFonts w:ascii="Angsana New" w:hAnsi="Angsana New"/>
          <w:spacing w:val="-6"/>
          <w:sz w:val="30"/>
          <w:szCs w:val="30"/>
          <w:cs/>
        </w:rPr>
        <w:t>ปี</w:t>
      </w:r>
      <w:r w:rsidRPr="005A5BFE">
        <w:rPr>
          <w:rFonts w:ascii="Angsana New" w:hAnsi="Angsana New"/>
          <w:spacing w:val="-6"/>
          <w:sz w:val="30"/>
          <w:szCs w:val="30"/>
        </w:rPr>
        <w:t xml:space="preserve"> </w:t>
      </w:r>
      <w:r w:rsidRPr="005A5BFE">
        <w:rPr>
          <w:rFonts w:ascii="Angsana New" w:hAnsi="Angsana New"/>
          <w:spacing w:val="-6"/>
          <w:sz w:val="30"/>
          <w:szCs w:val="30"/>
          <w:cs/>
        </w:rPr>
        <w:t>ตั้งแต่วันที่</w:t>
      </w:r>
      <w:r w:rsidRPr="005A5BFE">
        <w:rPr>
          <w:rFonts w:ascii="Angsana New" w:hAnsi="Angsana New"/>
          <w:spacing w:val="-6"/>
          <w:sz w:val="30"/>
          <w:szCs w:val="30"/>
        </w:rPr>
        <w:t xml:space="preserve"> 1 </w:t>
      </w:r>
      <w:r>
        <w:rPr>
          <w:rFonts w:ascii="Angsana New" w:hAnsi="Angsana New" w:hint="cs"/>
          <w:spacing w:val="-6"/>
          <w:sz w:val="30"/>
          <w:szCs w:val="30"/>
          <w:cs/>
        </w:rPr>
        <w:t>ตุลาคม</w:t>
      </w:r>
      <w:r>
        <w:rPr>
          <w:rFonts w:ascii="Angsana New" w:hAnsi="Angsana New"/>
          <w:spacing w:val="-6"/>
          <w:sz w:val="30"/>
          <w:szCs w:val="30"/>
        </w:rPr>
        <w:t xml:space="preserve"> 2559</w:t>
      </w:r>
      <w:r w:rsidRPr="005A5BFE">
        <w:rPr>
          <w:rFonts w:ascii="Angsana New" w:hAnsi="Angsana New"/>
          <w:spacing w:val="-6"/>
          <w:sz w:val="30"/>
          <w:szCs w:val="30"/>
        </w:rPr>
        <w:t xml:space="preserve"> </w:t>
      </w:r>
      <w:r w:rsidRPr="005A5BFE">
        <w:rPr>
          <w:rFonts w:ascii="Angsana New" w:hAnsi="Angsana New"/>
          <w:spacing w:val="-6"/>
          <w:sz w:val="30"/>
          <w:szCs w:val="30"/>
          <w:cs/>
        </w:rPr>
        <w:t>ถึงวันที่</w:t>
      </w:r>
      <w:r>
        <w:rPr>
          <w:rFonts w:ascii="Angsana New" w:hAnsi="Angsana New"/>
          <w:spacing w:val="-6"/>
          <w:sz w:val="30"/>
          <w:szCs w:val="30"/>
        </w:rPr>
        <w:t xml:space="preserve"> 30 </w:t>
      </w:r>
      <w:r>
        <w:rPr>
          <w:rFonts w:ascii="Angsana New" w:hAnsi="Angsana New" w:hint="cs"/>
          <w:spacing w:val="-6"/>
          <w:sz w:val="30"/>
          <w:szCs w:val="30"/>
          <w:cs/>
        </w:rPr>
        <w:t>กันยายน</w:t>
      </w:r>
      <w:r w:rsidRPr="005A5BFE">
        <w:rPr>
          <w:rFonts w:ascii="Angsana New" w:hAnsi="Angsana New"/>
          <w:spacing w:val="-6"/>
          <w:sz w:val="30"/>
          <w:szCs w:val="30"/>
        </w:rPr>
        <w:t xml:space="preserve"> 256</w:t>
      </w:r>
      <w:r>
        <w:rPr>
          <w:rFonts w:ascii="Angsana New" w:hAnsi="Angsana New"/>
          <w:spacing w:val="-6"/>
          <w:sz w:val="30"/>
          <w:szCs w:val="30"/>
        </w:rPr>
        <w:t>2</w:t>
      </w:r>
      <w:r w:rsidRPr="005A5BFE">
        <w:rPr>
          <w:rFonts w:ascii="Angsana New" w:hAnsi="Angsana New"/>
          <w:spacing w:val="-6"/>
          <w:sz w:val="30"/>
          <w:szCs w:val="30"/>
        </w:rPr>
        <w:t xml:space="preserve"> </w:t>
      </w:r>
      <w:r w:rsidRPr="005A5BFE">
        <w:rPr>
          <w:rFonts w:ascii="Angsana New" w:hAnsi="Angsana New"/>
          <w:spacing w:val="-6"/>
          <w:sz w:val="30"/>
          <w:szCs w:val="30"/>
          <w:cs/>
        </w:rPr>
        <w:t>โดยบริษัท</w:t>
      </w:r>
      <w:r w:rsidR="005654BE">
        <w:rPr>
          <w:rFonts w:ascii="Angsana New" w:hAnsi="Angsana New" w:hint="cs"/>
          <w:spacing w:val="-6"/>
          <w:sz w:val="30"/>
          <w:szCs w:val="30"/>
          <w:cs/>
        </w:rPr>
        <w:t>ร่วมดังกล่าว</w:t>
      </w:r>
      <w:r w:rsidRPr="005A5BFE">
        <w:rPr>
          <w:rFonts w:ascii="Angsana New" w:hAnsi="Angsana New"/>
          <w:spacing w:val="-6"/>
          <w:sz w:val="30"/>
          <w:szCs w:val="30"/>
          <w:cs/>
        </w:rPr>
        <w:t>ตกลงจะจ่ายค่าเช่า</w:t>
      </w:r>
      <w:r w:rsidR="005654BE">
        <w:rPr>
          <w:rFonts w:ascii="Angsana New" w:hAnsi="Angsana New" w:hint="cs"/>
          <w:spacing w:val="-6"/>
          <w:sz w:val="30"/>
          <w:szCs w:val="30"/>
          <w:cs/>
        </w:rPr>
        <w:t>ให้กับบริษัท</w:t>
      </w:r>
      <w:r w:rsidR="00FE60F5">
        <w:rPr>
          <w:rFonts w:ascii="Angsana New" w:hAnsi="Angsana New"/>
          <w:spacing w:val="-6"/>
          <w:sz w:val="30"/>
          <w:szCs w:val="30"/>
        </w:rPr>
        <w:br/>
      </w:r>
      <w:r w:rsidRPr="005A5BFE">
        <w:rPr>
          <w:rFonts w:ascii="Angsana New" w:hAnsi="Angsana New"/>
          <w:spacing w:val="-6"/>
          <w:sz w:val="30"/>
          <w:szCs w:val="30"/>
          <w:cs/>
        </w:rPr>
        <w:t>เป็นรายเดือนในอัตราคงที่ตามที่ตกลงกันในสัญญา</w:t>
      </w:r>
      <w:r w:rsidRPr="005A5BFE">
        <w:rPr>
          <w:rFonts w:ascii="Angsana New" w:hAnsi="Angsana New"/>
          <w:spacing w:val="-6"/>
          <w:sz w:val="30"/>
          <w:szCs w:val="30"/>
        </w:rPr>
        <w:t xml:space="preserve"> </w:t>
      </w:r>
    </w:p>
    <w:p w:rsidR="00A66276" w:rsidRDefault="00A66276" w:rsidP="005A5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A66276">
        <w:rPr>
          <w:rFonts w:ascii="Angsana New" w:hAnsi="Angsana New"/>
          <w:spacing w:val="-6"/>
          <w:sz w:val="30"/>
          <w:szCs w:val="30"/>
          <w:cs/>
        </w:rPr>
        <w:lastRenderedPageBreak/>
        <w:t>บริษัทได้ทำสัญญา</w:t>
      </w:r>
      <w:r w:rsidR="00BC4E95">
        <w:rPr>
          <w:rFonts w:ascii="Angsana New" w:hAnsi="Angsana New"/>
          <w:spacing w:val="-6"/>
          <w:sz w:val="30"/>
          <w:szCs w:val="30"/>
          <w:cs/>
        </w:rPr>
        <w:t>เช่าพื้นที่กับ</w:t>
      </w:r>
      <w:r w:rsidR="00BC4E95" w:rsidRPr="00BC4E95">
        <w:rPr>
          <w:rFonts w:ascii="Angsana New" w:hAnsi="Angsana New"/>
          <w:spacing w:val="-6"/>
          <w:sz w:val="30"/>
          <w:szCs w:val="30"/>
          <w:cs/>
        </w:rPr>
        <w:t>บริษัท อมรินทร์ เทเลวิชั่น จำกัด</w:t>
      </w:r>
      <w:r w:rsidRPr="00A66276">
        <w:rPr>
          <w:rFonts w:ascii="Angsana New" w:hAnsi="Angsana New"/>
          <w:spacing w:val="-6"/>
          <w:sz w:val="30"/>
          <w:szCs w:val="30"/>
        </w:rPr>
        <w:t xml:space="preserve"> </w:t>
      </w:r>
      <w:r w:rsidR="00BC4E95">
        <w:rPr>
          <w:rFonts w:ascii="Angsana New" w:hAnsi="Angsana New" w:hint="cs"/>
          <w:spacing w:val="-6"/>
          <w:sz w:val="30"/>
          <w:szCs w:val="30"/>
          <w:cs/>
        </w:rPr>
        <w:t xml:space="preserve">ซึ่งเป็นบริษัทย่อย </w:t>
      </w:r>
      <w:r w:rsidRPr="00A66276">
        <w:rPr>
          <w:rFonts w:ascii="Angsana New" w:hAnsi="Angsana New"/>
          <w:spacing w:val="-6"/>
          <w:sz w:val="30"/>
          <w:szCs w:val="30"/>
          <w:cs/>
        </w:rPr>
        <w:t>โดยสัญญาดังกล่าว</w:t>
      </w:r>
      <w:r w:rsidR="00BC4E95">
        <w:rPr>
          <w:rFonts w:ascii="Angsana New" w:hAnsi="Angsana New"/>
          <w:spacing w:val="-6"/>
          <w:sz w:val="30"/>
          <w:szCs w:val="30"/>
          <w:cs/>
        </w:rPr>
        <w:br/>
      </w:r>
      <w:r w:rsidRPr="00A66276">
        <w:rPr>
          <w:rFonts w:ascii="Angsana New" w:hAnsi="Angsana New"/>
          <w:spacing w:val="-6"/>
          <w:sz w:val="30"/>
          <w:szCs w:val="30"/>
          <w:cs/>
        </w:rPr>
        <w:t>มีระยะเวลา</w:t>
      </w:r>
      <w:r w:rsidRPr="00A66276">
        <w:rPr>
          <w:rFonts w:ascii="Angsana New" w:hAnsi="Angsana New"/>
          <w:spacing w:val="-6"/>
          <w:sz w:val="30"/>
          <w:szCs w:val="30"/>
        </w:rPr>
        <w:t xml:space="preserve"> 3 </w:t>
      </w:r>
      <w:r w:rsidRPr="00A66276">
        <w:rPr>
          <w:rFonts w:ascii="Angsana New" w:hAnsi="Angsana New"/>
          <w:spacing w:val="-6"/>
          <w:sz w:val="30"/>
          <w:szCs w:val="30"/>
          <w:cs/>
        </w:rPr>
        <w:t>ปี</w:t>
      </w:r>
      <w:r w:rsidRPr="00A66276">
        <w:rPr>
          <w:rFonts w:ascii="Angsana New" w:hAnsi="Angsana New"/>
          <w:spacing w:val="-6"/>
          <w:sz w:val="30"/>
          <w:szCs w:val="30"/>
        </w:rPr>
        <w:t xml:space="preserve"> </w:t>
      </w:r>
      <w:r w:rsidRPr="00A66276">
        <w:rPr>
          <w:rFonts w:ascii="Angsana New" w:hAnsi="Angsana New"/>
          <w:spacing w:val="-6"/>
          <w:sz w:val="30"/>
          <w:szCs w:val="30"/>
          <w:cs/>
        </w:rPr>
        <w:t>ตั้งแต่วันที่</w:t>
      </w:r>
      <w:r w:rsidRPr="00A66276">
        <w:rPr>
          <w:rFonts w:ascii="Angsana New" w:hAnsi="Angsana New"/>
          <w:spacing w:val="-6"/>
          <w:sz w:val="30"/>
          <w:szCs w:val="30"/>
        </w:rPr>
        <w:t xml:space="preserve"> 1 </w:t>
      </w:r>
      <w:r w:rsidRPr="00A66276">
        <w:rPr>
          <w:rFonts w:ascii="Angsana New" w:hAnsi="Angsana New"/>
          <w:spacing w:val="-6"/>
          <w:sz w:val="30"/>
          <w:szCs w:val="30"/>
          <w:cs/>
        </w:rPr>
        <w:t>กุมภาพันธ์</w:t>
      </w:r>
      <w:r w:rsidRPr="00A66276">
        <w:rPr>
          <w:rFonts w:ascii="Angsana New" w:hAnsi="Angsana New"/>
          <w:spacing w:val="-6"/>
          <w:sz w:val="30"/>
          <w:szCs w:val="30"/>
        </w:rPr>
        <w:t xml:space="preserve"> 2557 </w:t>
      </w:r>
      <w:r w:rsidRPr="00A66276">
        <w:rPr>
          <w:rFonts w:ascii="Angsana New" w:hAnsi="Angsana New"/>
          <w:spacing w:val="-6"/>
          <w:sz w:val="30"/>
          <w:szCs w:val="30"/>
          <w:cs/>
        </w:rPr>
        <w:t>ถึงวันที่</w:t>
      </w:r>
      <w:r w:rsidRPr="00A66276">
        <w:rPr>
          <w:rFonts w:ascii="Angsana New" w:hAnsi="Angsana New"/>
          <w:spacing w:val="-6"/>
          <w:sz w:val="30"/>
          <w:szCs w:val="30"/>
        </w:rPr>
        <w:t xml:space="preserve"> 31 </w:t>
      </w:r>
      <w:r w:rsidRPr="00A66276">
        <w:rPr>
          <w:rFonts w:ascii="Angsana New" w:hAnsi="Angsana New"/>
          <w:spacing w:val="-6"/>
          <w:sz w:val="30"/>
          <w:szCs w:val="30"/>
          <w:cs/>
        </w:rPr>
        <w:t>มกราคม</w:t>
      </w:r>
      <w:r w:rsidRPr="00A66276">
        <w:rPr>
          <w:rFonts w:ascii="Angsana New" w:hAnsi="Angsana New"/>
          <w:spacing w:val="-6"/>
          <w:sz w:val="30"/>
          <w:szCs w:val="30"/>
        </w:rPr>
        <w:t xml:space="preserve"> 2560 </w:t>
      </w:r>
      <w:r w:rsidRPr="00A66276">
        <w:rPr>
          <w:rFonts w:ascii="Angsana New" w:hAnsi="Angsana New"/>
          <w:spacing w:val="-6"/>
          <w:sz w:val="30"/>
          <w:szCs w:val="30"/>
          <w:cs/>
        </w:rPr>
        <w:t>โดยบริษัท</w:t>
      </w:r>
      <w:r>
        <w:rPr>
          <w:rFonts w:ascii="Angsana New" w:hAnsi="Angsana New" w:hint="cs"/>
          <w:spacing w:val="-6"/>
          <w:sz w:val="30"/>
          <w:szCs w:val="30"/>
          <w:cs/>
        </w:rPr>
        <w:t>ย่อย</w:t>
      </w:r>
      <w:r w:rsidRPr="00A66276">
        <w:rPr>
          <w:rFonts w:ascii="Angsana New" w:hAnsi="Angsana New"/>
          <w:spacing w:val="-6"/>
          <w:sz w:val="30"/>
          <w:szCs w:val="30"/>
          <w:cs/>
        </w:rPr>
        <w:t>ตกลงจะจ่ายค่าเช่าเป็นรายเดือนในอัตราคงที่ตามที่ตกลงกันในสัญญา</w:t>
      </w:r>
      <w:r w:rsidRPr="00A66276">
        <w:rPr>
          <w:rFonts w:ascii="Angsana New" w:hAnsi="Angsana New"/>
          <w:spacing w:val="-6"/>
          <w:sz w:val="30"/>
          <w:szCs w:val="30"/>
        </w:rPr>
        <w:t xml:space="preserve"> </w:t>
      </w:r>
      <w:r w:rsidRPr="00A66276">
        <w:rPr>
          <w:rFonts w:ascii="Angsana New" w:hAnsi="Angsana New"/>
          <w:spacing w:val="-6"/>
          <w:sz w:val="30"/>
          <w:szCs w:val="30"/>
          <w:cs/>
        </w:rPr>
        <w:t>ทั้งนี้หากครบกำหนดสัญญาและไม่มีคู่สัญญาฝ่ายใดบอกเลิกสัญญา</w:t>
      </w:r>
      <w:r w:rsidRPr="00A66276">
        <w:rPr>
          <w:rFonts w:ascii="Angsana New" w:hAnsi="Angsana New"/>
          <w:spacing w:val="-6"/>
          <w:sz w:val="30"/>
          <w:szCs w:val="30"/>
        </w:rPr>
        <w:t xml:space="preserve"> </w:t>
      </w:r>
      <w:r w:rsidRPr="00A66276">
        <w:rPr>
          <w:rFonts w:ascii="Angsana New" w:hAnsi="Angsana New"/>
          <w:spacing w:val="-6"/>
          <w:sz w:val="30"/>
          <w:szCs w:val="30"/>
          <w:cs/>
        </w:rPr>
        <w:t>สัญญาฉบับนี้จะมีผลบังคับใช้ต่อไปอีกคราวละสามปี</w:t>
      </w:r>
    </w:p>
    <w:p w:rsidR="00A66276" w:rsidRPr="00711A23" w:rsidRDefault="00A66276" w:rsidP="005A5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</w:p>
    <w:p w:rsidR="00512595" w:rsidRDefault="00512595" w:rsidP="00512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A66276">
        <w:rPr>
          <w:rFonts w:ascii="Angsana New" w:hAnsi="Angsana New"/>
          <w:spacing w:val="-6"/>
          <w:sz w:val="30"/>
          <w:szCs w:val="30"/>
          <w:cs/>
        </w:rPr>
        <w:t>บริษัทได้ทำสัญญา</w:t>
      </w:r>
      <w:r>
        <w:rPr>
          <w:rFonts w:ascii="Angsana New" w:hAnsi="Angsana New"/>
          <w:spacing w:val="-6"/>
          <w:sz w:val="30"/>
          <w:szCs w:val="30"/>
          <w:cs/>
        </w:rPr>
        <w:t>เช่าพื้นที่กับ</w:t>
      </w:r>
      <w:r w:rsidRPr="00BC4E95">
        <w:rPr>
          <w:rFonts w:ascii="Angsana New" w:hAnsi="Angsana New"/>
          <w:spacing w:val="-6"/>
          <w:sz w:val="30"/>
          <w:szCs w:val="30"/>
          <w:cs/>
        </w:rPr>
        <w:t xml:space="preserve">บริษัท </w:t>
      </w:r>
      <w:r w:rsidR="00033956">
        <w:rPr>
          <w:rFonts w:ascii="Angsana New" w:hAnsi="Angsana New" w:hint="cs"/>
          <w:spacing w:val="-6"/>
          <w:sz w:val="30"/>
          <w:szCs w:val="30"/>
          <w:cs/>
        </w:rPr>
        <w:t xml:space="preserve">อมรินทร์ ออมนิเวิร์ส จำกัด (เดิมชื่อ บริษัท </w:t>
      </w:r>
      <w:r>
        <w:rPr>
          <w:rFonts w:ascii="Angsana New" w:hAnsi="Angsana New" w:hint="cs"/>
          <w:spacing w:val="-6"/>
          <w:sz w:val="30"/>
          <w:szCs w:val="30"/>
          <w:cs/>
        </w:rPr>
        <w:t>อมรินทร์ มีเดีย แอนด์ คอมเมิร์ซ</w:t>
      </w:r>
      <w:r w:rsidRPr="00BC4E95">
        <w:rPr>
          <w:rFonts w:ascii="Angsana New" w:hAnsi="Angsana New"/>
          <w:spacing w:val="-6"/>
          <w:sz w:val="30"/>
          <w:szCs w:val="30"/>
          <w:cs/>
        </w:rPr>
        <w:t xml:space="preserve"> จำกัด</w:t>
      </w:r>
      <w:r w:rsidR="00033956">
        <w:rPr>
          <w:rFonts w:ascii="Angsana New" w:hAnsi="Angsana New"/>
          <w:spacing w:val="-6"/>
          <w:sz w:val="30"/>
          <w:szCs w:val="30"/>
        </w:rPr>
        <w:t xml:space="preserve">) 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ซึ่งเป็นบริษัทย่อย </w:t>
      </w:r>
      <w:r w:rsidRPr="00A66276">
        <w:rPr>
          <w:rFonts w:ascii="Angsana New" w:hAnsi="Angsana New"/>
          <w:spacing w:val="-6"/>
          <w:sz w:val="30"/>
          <w:szCs w:val="30"/>
          <w:cs/>
        </w:rPr>
        <w:t>โดยสัญญาดังกล่าวมีระยะเวลา</w:t>
      </w:r>
      <w:r w:rsidRPr="00A66276">
        <w:rPr>
          <w:rFonts w:ascii="Angsana New" w:hAnsi="Angsana New"/>
          <w:spacing w:val="-6"/>
          <w:sz w:val="30"/>
          <w:szCs w:val="30"/>
        </w:rPr>
        <w:t xml:space="preserve"> </w:t>
      </w:r>
      <w:r>
        <w:rPr>
          <w:rFonts w:ascii="Angsana New" w:hAnsi="Angsana New"/>
          <w:spacing w:val="-6"/>
          <w:sz w:val="30"/>
          <w:szCs w:val="30"/>
        </w:rPr>
        <w:t>1</w:t>
      </w:r>
      <w:r w:rsidRPr="00A66276">
        <w:rPr>
          <w:rFonts w:ascii="Angsana New" w:hAnsi="Angsana New"/>
          <w:spacing w:val="-6"/>
          <w:sz w:val="30"/>
          <w:szCs w:val="30"/>
        </w:rPr>
        <w:t xml:space="preserve"> </w:t>
      </w:r>
      <w:r w:rsidRPr="00A66276">
        <w:rPr>
          <w:rFonts w:ascii="Angsana New" w:hAnsi="Angsana New"/>
          <w:spacing w:val="-6"/>
          <w:sz w:val="30"/>
          <w:szCs w:val="30"/>
          <w:cs/>
        </w:rPr>
        <w:t>ปี</w:t>
      </w:r>
      <w:r w:rsidRPr="00A66276">
        <w:rPr>
          <w:rFonts w:ascii="Angsana New" w:hAnsi="Angsana New"/>
          <w:spacing w:val="-6"/>
          <w:sz w:val="30"/>
          <w:szCs w:val="30"/>
        </w:rPr>
        <w:t xml:space="preserve"> </w:t>
      </w:r>
      <w:r w:rsidRPr="00A66276">
        <w:rPr>
          <w:rFonts w:ascii="Angsana New" w:hAnsi="Angsana New"/>
          <w:spacing w:val="-6"/>
          <w:sz w:val="30"/>
          <w:szCs w:val="30"/>
          <w:cs/>
        </w:rPr>
        <w:t>ตั้งแต่วันที่</w:t>
      </w:r>
      <w:r w:rsidRPr="00A66276">
        <w:rPr>
          <w:rFonts w:ascii="Angsana New" w:hAnsi="Angsana New"/>
          <w:spacing w:val="-6"/>
          <w:sz w:val="30"/>
          <w:szCs w:val="30"/>
        </w:rPr>
        <w:t xml:space="preserve"> 1 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พฤศจิกายน </w:t>
      </w:r>
      <w:r>
        <w:rPr>
          <w:rFonts w:ascii="Angsana New" w:hAnsi="Angsana New"/>
          <w:spacing w:val="-6"/>
          <w:sz w:val="30"/>
          <w:szCs w:val="30"/>
        </w:rPr>
        <w:t xml:space="preserve">2560 </w:t>
      </w:r>
      <w:r w:rsidRPr="00A66276">
        <w:rPr>
          <w:rFonts w:ascii="Angsana New" w:hAnsi="Angsana New"/>
          <w:spacing w:val="-6"/>
          <w:sz w:val="30"/>
          <w:szCs w:val="30"/>
          <w:cs/>
        </w:rPr>
        <w:t>ถึงวันที่</w:t>
      </w:r>
      <w:r w:rsidRPr="00A66276">
        <w:rPr>
          <w:rFonts w:ascii="Angsana New" w:hAnsi="Angsana New"/>
          <w:spacing w:val="-6"/>
          <w:sz w:val="30"/>
          <w:szCs w:val="30"/>
        </w:rPr>
        <w:t xml:space="preserve"> 31 </w:t>
      </w:r>
      <w:r>
        <w:rPr>
          <w:rFonts w:ascii="Angsana New" w:hAnsi="Angsana New" w:hint="cs"/>
          <w:spacing w:val="-6"/>
          <w:sz w:val="30"/>
          <w:szCs w:val="30"/>
          <w:cs/>
        </w:rPr>
        <w:t>ตุลาคม</w:t>
      </w:r>
      <w:r w:rsidRPr="00A66276">
        <w:rPr>
          <w:rFonts w:ascii="Angsana New" w:hAnsi="Angsana New"/>
          <w:spacing w:val="-6"/>
          <w:sz w:val="30"/>
          <w:szCs w:val="30"/>
        </w:rPr>
        <w:t xml:space="preserve"> 256</w:t>
      </w:r>
      <w:r>
        <w:rPr>
          <w:rFonts w:ascii="Angsana New" w:hAnsi="Angsana New"/>
          <w:spacing w:val="-6"/>
          <w:sz w:val="30"/>
          <w:szCs w:val="30"/>
        </w:rPr>
        <w:t>1</w:t>
      </w:r>
      <w:r w:rsidRPr="00A66276">
        <w:rPr>
          <w:rFonts w:ascii="Angsana New" w:hAnsi="Angsana New"/>
          <w:spacing w:val="-6"/>
          <w:sz w:val="30"/>
          <w:szCs w:val="30"/>
        </w:rPr>
        <w:t xml:space="preserve"> </w:t>
      </w:r>
      <w:r w:rsidR="00033956">
        <w:rPr>
          <w:rFonts w:ascii="Angsana New" w:hAnsi="Angsana New"/>
          <w:spacing w:val="-6"/>
          <w:sz w:val="30"/>
          <w:szCs w:val="30"/>
        </w:rPr>
        <w:t xml:space="preserve">   </w:t>
      </w:r>
      <w:r w:rsidRPr="00A66276">
        <w:rPr>
          <w:rFonts w:ascii="Angsana New" w:hAnsi="Angsana New"/>
          <w:spacing w:val="-6"/>
          <w:sz w:val="30"/>
          <w:szCs w:val="30"/>
          <w:cs/>
        </w:rPr>
        <w:t>โดยบริษัท</w:t>
      </w:r>
      <w:r>
        <w:rPr>
          <w:rFonts w:ascii="Angsana New" w:hAnsi="Angsana New" w:hint="cs"/>
          <w:spacing w:val="-6"/>
          <w:sz w:val="30"/>
          <w:szCs w:val="30"/>
          <w:cs/>
        </w:rPr>
        <w:t>ย่อย</w:t>
      </w:r>
      <w:r w:rsidRPr="00A66276">
        <w:rPr>
          <w:rFonts w:ascii="Angsana New" w:hAnsi="Angsana New"/>
          <w:spacing w:val="-6"/>
          <w:sz w:val="30"/>
          <w:szCs w:val="30"/>
          <w:cs/>
        </w:rPr>
        <w:t>ตกลงจะจ่ายค่าเช่าเป็นรายเดือนในอัตราคงที่ตามที่ตกลงกันในสัญญา</w:t>
      </w:r>
      <w:r w:rsidRPr="00A66276">
        <w:rPr>
          <w:rFonts w:ascii="Angsana New" w:hAnsi="Angsana New"/>
          <w:spacing w:val="-6"/>
          <w:sz w:val="30"/>
          <w:szCs w:val="30"/>
        </w:rPr>
        <w:t xml:space="preserve"> </w:t>
      </w:r>
      <w:r w:rsidRPr="00A66276">
        <w:rPr>
          <w:rFonts w:ascii="Angsana New" w:hAnsi="Angsana New"/>
          <w:spacing w:val="-6"/>
          <w:sz w:val="30"/>
          <w:szCs w:val="30"/>
          <w:cs/>
        </w:rPr>
        <w:t>ทั้งนี้หากครบกำหนดสัญญา</w:t>
      </w:r>
      <w:r w:rsidR="00033956">
        <w:rPr>
          <w:rFonts w:ascii="Angsana New" w:hAnsi="Angsana New"/>
          <w:spacing w:val="-6"/>
          <w:sz w:val="30"/>
          <w:szCs w:val="30"/>
        </w:rPr>
        <w:t xml:space="preserve">           </w:t>
      </w:r>
      <w:r w:rsidRPr="00A66276">
        <w:rPr>
          <w:rFonts w:ascii="Angsana New" w:hAnsi="Angsana New"/>
          <w:spacing w:val="-6"/>
          <w:sz w:val="30"/>
          <w:szCs w:val="30"/>
          <w:cs/>
        </w:rPr>
        <w:t>และไม่มีคู่สัญญาฝ่ายใดบอกเลิกสัญญา</w:t>
      </w:r>
      <w:r w:rsidRPr="00A66276">
        <w:rPr>
          <w:rFonts w:ascii="Angsana New" w:hAnsi="Angsana New"/>
          <w:spacing w:val="-6"/>
          <w:sz w:val="30"/>
          <w:szCs w:val="30"/>
        </w:rPr>
        <w:t xml:space="preserve"> </w:t>
      </w:r>
      <w:r w:rsidRPr="00A66276">
        <w:rPr>
          <w:rFonts w:ascii="Angsana New" w:hAnsi="Angsana New"/>
          <w:spacing w:val="-6"/>
          <w:sz w:val="30"/>
          <w:szCs w:val="30"/>
          <w:cs/>
        </w:rPr>
        <w:t>สัญญาฉบับนี้จะมีผลบังคับใช้ต่อไปอีกคราวละ</w:t>
      </w:r>
      <w:r>
        <w:rPr>
          <w:rFonts w:ascii="Angsana New" w:hAnsi="Angsana New" w:hint="cs"/>
          <w:spacing w:val="-6"/>
          <w:sz w:val="30"/>
          <w:szCs w:val="30"/>
          <w:cs/>
        </w:rPr>
        <w:t>หนึ่ง</w:t>
      </w:r>
      <w:r w:rsidRPr="00A66276">
        <w:rPr>
          <w:rFonts w:ascii="Angsana New" w:hAnsi="Angsana New"/>
          <w:spacing w:val="-6"/>
          <w:sz w:val="30"/>
          <w:szCs w:val="30"/>
          <w:cs/>
        </w:rPr>
        <w:t>ปี</w:t>
      </w:r>
    </w:p>
    <w:p w:rsidR="002905EC" w:rsidRDefault="002905EC" w:rsidP="00512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</w:p>
    <w:p w:rsidR="00A66276" w:rsidRDefault="00A66276" w:rsidP="00A66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ab/>
        <w:t>สัญญา</w:t>
      </w:r>
      <w:r w:rsidRPr="00A66276">
        <w:rPr>
          <w:rFonts w:ascii="Angsana New" w:hAnsi="Angsana New"/>
          <w:i/>
          <w:iCs/>
          <w:sz w:val="30"/>
          <w:szCs w:val="30"/>
          <w:cs/>
        </w:rPr>
        <w:t>บริการ</w:t>
      </w:r>
      <w:r w:rsidRPr="00A66276">
        <w:rPr>
          <w:rFonts w:ascii="Angsana New" w:hAnsi="Angsana New"/>
          <w:i/>
          <w:iCs/>
          <w:sz w:val="30"/>
          <w:szCs w:val="30"/>
        </w:rPr>
        <w:t xml:space="preserve"> </w:t>
      </w:r>
    </w:p>
    <w:p w:rsidR="00A66276" w:rsidRPr="00711A23" w:rsidRDefault="00A66276" w:rsidP="00A66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</w:p>
    <w:p w:rsidR="00A66276" w:rsidRDefault="00A66276" w:rsidP="00A66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A66276">
        <w:rPr>
          <w:rFonts w:ascii="Angsana New" w:hAnsi="Angsana New"/>
          <w:color w:val="000000"/>
          <w:sz w:val="30"/>
          <w:szCs w:val="30"/>
          <w:cs/>
        </w:rPr>
        <w:t>บริษัทได้ทำสัญญาบริการกับบริษัท</w:t>
      </w:r>
      <w:r w:rsidR="00ED01C1">
        <w:rPr>
          <w:rFonts w:ascii="Angsana New" w:hAnsi="Angsana New" w:hint="cs"/>
          <w:color w:val="000000"/>
          <w:sz w:val="30"/>
          <w:szCs w:val="30"/>
          <w:cs/>
        </w:rPr>
        <w:t xml:space="preserve"> คาโดคาวะ อมรินทร์ จำกัด</w:t>
      </w:r>
      <w:r w:rsidR="004579B2">
        <w:rPr>
          <w:rFonts w:ascii="Angsana New" w:hAnsi="Angsana New"/>
          <w:color w:val="000000"/>
          <w:sz w:val="30"/>
          <w:szCs w:val="30"/>
        </w:rPr>
        <w:t xml:space="preserve"> </w:t>
      </w:r>
      <w:r w:rsidR="004579B2">
        <w:rPr>
          <w:rFonts w:ascii="Angsana New" w:hAnsi="Angsana New" w:hint="cs"/>
          <w:color w:val="000000"/>
          <w:sz w:val="30"/>
          <w:szCs w:val="30"/>
          <w:cs/>
        </w:rPr>
        <w:t xml:space="preserve">ซึ่งเป็นบริษัทร่วม </w:t>
      </w:r>
      <w:r w:rsidRPr="00A66276">
        <w:rPr>
          <w:rFonts w:ascii="Angsana New" w:hAnsi="Angsana New"/>
          <w:color w:val="000000"/>
          <w:sz w:val="30"/>
          <w:szCs w:val="30"/>
          <w:cs/>
        </w:rPr>
        <w:t>โดยบริษัท</w:t>
      </w:r>
      <w:r w:rsidR="00BC4E95">
        <w:rPr>
          <w:rFonts w:ascii="Angsana New" w:hAnsi="Angsana New" w:hint="cs"/>
          <w:color w:val="000000"/>
          <w:sz w:val="30"/>
          <w:szCs w:val="30"/>
          <w:cs/>
        </w:rPr>
        <w:t>ให้</w:t>
      </w:r>
      <w:r w:rsidR="00ED01C1">
        <w:rPr>
          <w:rFonts w:ascii="Angsana New" w:hAnsi="Angsana New" w:hint="cs"/>
          <w:color w:val="000000"/>
          <w:sz w:val="30"/>
          <w:szCs w:val="30"/>
          <w:cs/>
        </w:rPr>
        <w:t>บริการรับจ้าง</w:t>
      </w:r>
      <w:r w:rsidR="00FE60F5">
        <w:rPr>
          <w:rFonts w:ascii="Angsana New" w:hAnsi="Angsana New"/>
          <w:color w:val="000000"/>
          <w:sz w:val="30"/>
          <w:szCs w:val="30"/>
        </w:rPr>
        <w:br/>
      </w:r>
      <w:r w:rsidR="00ED01C1">
        <w:rPr>
          <w:rFonts w:ascii="Angsana New" w:hAnsi="Angsana New" w:hint="cs"/>
          <w:color w:val="000000"/>
          <w:sz w:val="30"/>
          <w:szCs w:val="30"/>
          <w:cs/>
        </w:rPr>
        <w:t>เป็นที่</w:t>
      </w:r>
      <w:r w:rsidRPr="00A66276">
        <w:rPr>
          <w:rFonts w:ascii="Angsana New" w:hAnsi="Angsana New"/>
          <w:color w:val="000000"/>
          <w:sz w:val="30"/>
          <w:szCs w:val="30"/>
          <w:cs/>
        </w:rPr>
        <w:t>ปรึกษา</w:t>
      </w:r>
      <w:r w:rsidR="004579B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ED01C1" w:rsidRPr="00260781">
        <w:rPr>
          <w:rFonts w:ascii="Angsana New" w:hAnsi="Angsana New"/>
          <w:color w:val="000000"/>
          <w:spacing w:val="-6"/>
          <w:sz w:val="30"/>
          <w:szCs w:val="30"/>
          <w:cs/>
        </w:rPr>
        <w:t>รับผิดชอบงานบัญชี</w:t>
      </w:r>
      <w:r w:rsidR="00ED01C1" w:rsidRPr="00260781">
        <w:rPr>
          <w:rFonts w:ascii="Angsana New" w:hAnsi="Angsana New"/>
          <w:color w:val="000000"/>
          <w:spacing w:val="-6"/>
          <w:sz w:val="30"/>
          <w:szCs w:val="30"/>
        </w:rPr>
        <w:t>-</w:t>
      </w:r>
      <w:r w:rsidR="00ED01C1" w:rsidRPr="00260781">
        <w:rPr>
          <w:rFonts w:ascii="Angsana New" w:hAnsi="Angsana New"/>
          <w:color w:val="000000"/>
          <w:spacing w:val="-6"/>
          <w:sz w:val="30"/>
          <w:szCs w:val="30"/>
          <w:cs/>
        </w:rPr>
        <w:t>การเงิน</w:t>
      </w:r>
      <w:r w:rsidR="00ED01C1" w:rsidRPr="00260781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ทรัพยากรบุคคล จัดซื้อ กฎหมาย ระบบสารสนเทศ และงานอื่นๆ ที่เกี่ยวข้อง</w:t>
      </w:r>
      <w:r w:rsidR="00ED01C1" w:rsidRPr="00262B12">
        <w:rPr>
          <w:rFonts w:ascii="Angsana New" w:hAnsi="Angsana New" w:hint="cs"/>
          <w:color w:val="000000"/>
          <w:spacing w:val="-6"/>
          <w:sz w:val="30"/>
          <w:szCs w:val="30"/>
          <w:cs/>
        </w:rPr>
        <w:t>กับบริษัทร่วมดังกล่าว</w:t>
      </w:r>
      <w:r w:rsidRPr="00262B12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="00ED01C1" w:rsidRPr="00262B12">
        <w:rPr>
          <w:rFonts w:ascii="Angsana New" w:hAnsi="Angsana New"/>
          <w:color w:val="000000"/>
          <w:spacing w:val="-6"/>
          <w:sz w:val="30"/>
          <w:szCs w:val="30"/>
          <w:cs/>
        </w:rPr>
        <w:t>โดยมีกำหนดระยะเวลา</w:t>
      </w:r>
      <w:r w:rsidR="00BC4E95" w:rsidRPr="00262B12">
        <w:rPr>
          <w:rFonts w:ascii="Angsana New" w:hAnsi="Angsana New"/>
          <w:color w:val="000000"/>
          <w:spacing w:val="-6"/>
          <w:sz w:val="30"/>
          <w:szCs w:val="30"/>
        </w:rPr>
        <w:t xml:space="preserve"> 3 </w:t>
      </w:r>
      <w:r w:rsidRPr="00262B12">
        <w:rPr>
          <w:rFonts w:ascii="Angsana New" w:hAnsi="Angsana New"/>
          <w:color w:val="000000"/>
          <w:spacing w:val="-6"/>
          <w:sz w:val="30"/>
          <w:szCs w:val="30"/>
          <w:cs/>
        </w:rPr>
        <w:t>ปี</w:t>
      </w:r>
      <w:r w:rsidRPr="00262B12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Pr="00262B12">
        <w:rPr>
          <w:rFonts w:ascii="Angsana New" w:hAnsi="Angsana New"/>
          <w:color w:val="000000"/>
          <w:spacing w:val="-6"/>
          <w:sz w:val="30"/>
          <w:szCs w:val="30"/>
          <w:cs/>
        </w:rPr>
        <w:t>ตั้งแต่วันที่</w:t>
      </w:r>
      <w:r w:rsidRPr="00262B12">
        <w:rPr>
          <w:rFonts w:ascii="Angsana New" w:hAnsi="Angsana New"/>
          <w:color w:val="000000"/>
          <w:spacing w:val="-6"/>
          <w:sz w:val="30"/>
          <w:szCs w:val="30"/>
        </w:rPr>
        <w:t xml:space="preserve"> 1 </w:t>
      </w:r>
      <w:r w:rsidR="00ED01C1" w:rsidRPr="00262B12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ตุลาคม </w:t>
      </w:r>
      <w:r w:rsidR="00ED01C1" w:rsidRPr="00262B12">
        <w:rPr>
          <w:rFonts w:ascii="Angsana New" w:hAnsi="Angsana New"/>
          <w:color w:val="000000"/>
          <w:spacing w:val="-6"/>
          <w:sz w:val="30"/>
          <w:szCs w:val="30"/>
        </w:rPr>
        <w:t>2559</w:t>
      </w:r>
      <w:r w:rsidRPr="00262B12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Pr="00262B12">
        <w:rPr>
          <w:rFonts w:ascii="Angsana New" w:hAnsi="Angsana New"/>
          <w:color w:val="000000"/>
          <w:spacing w:val="-6"/>
          <w:sz w:val="30"/>
          <w:szCs w:val="30"/>
          <w:cs/>
        </w:rPr>
        <w:t>ถึงวันที่</w:t>
      </w:r>
      <w:r w:rsidRPr="00262B12">
        <w:rPr>
          <w:rFonts w:ascii="Angsana New" w:hAnsi="Angsana New"/>
          <w:color w:val="000000"/>
          <w:spacing w:val="-6"/>
          <w:sz w:val="30"/>
          <w:szCs w:val="30"/>
        </w:rPr>
        <w:t xml:space="preserve"> 3</w:t>
      </w:r>
      <w:r w:rsidR="00ED01C1" w:rsidRPr="00262B12">
        <w:rPr>
          <w:rFonts w:ascii="Angsana New" w:hAnsi="Angsana New"/>
          <w:color w:val="000000"/>
          <w:spacing w:val="-6"/>
          <w:sz w:val="30"/>
          <w:szCs w:val="30"/>
        </w:rPr>
        <w:t xml:space="preserve">0 </w:t>
      </w:r>
      <w:r w:rsidR="00ED01C1" w:rsidRPr="00262B12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กันยายน </w:t>
      </w:r>
      <w:r w:rsidR="00ED01C1" w:rsidRPr="00262B12">
        <w:rPr>
          <w:rFonts w:ascii="Angsana New" w:hAnsi="Angsana New"/>
          <w:color w:val="000000"/>
          <w:spacing w:val="-6"/>
          <w:sz w:val="30"/>
          <w:szCs w:val="30"/>
        </w:rPr>
        <w:t>2562</w:t>
      </w:r>
      <w:r w:rsidRPr="00262B12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Pr="00262B12">
        <w:rPr>
          <w:rFonts w:ascii="Angsana New" w:hAnsi="Angsana New"/>
          <w:color w:val="000000"/>
          <w:spacing w:val="-6"/>
          <w:sz w:val="30"/>
          <w:szCs w:val="30"/>
          <w:cs/>
        </w:rPr>
        <w:t>โดยบริษัท</w:t>
      </w:r>
      <w:r w:rsidR="00BC4E95" w:rsidRPr="00262B12">
        <w:rPr>
          <w:rFonts w:ascii="Angsana New" w:hAnsi="Angsana New" w:hint="cs"/>
          <w:color w:val="000000"/>
          <w:spacing w:val="-6"/>
          <w:sz w:val="30"/>
          <w:szCs w:val="30"/>
          <w:cs/>
        </w:rPr>
        <w:t>ร่วม</w:t>
      </w:r>
      <w:r w:rsidR="00BC4E95">
        <w:rPr>
          <w:rFonts w:ascii="Angsana New" w:hAnsi="Angsana New" w:hint="cs"/>
          <w:color w:val="000000"/>
          <w:sz w:val="30"/>
          <w:szCs w:val="30"/>
          <w:cs/>
        </w:rPr>
        <w:t>ดังกล่าว</w:t>
      </w:r>
      <w:r w:rsidRPr="00A66276">
        <w:rPr>
          <w:rFonts w:ascii="Angsana New" w:hAnsi="Angsana New"/>
          <w:color w:val="000000"/>
          <w:sz w:val="30"/>
          <w:szCs w:val="30"/>
          <w:cs/>
        </w:rPr>
        <w:t>ตกลงจะจ่ายค่าบริการเป็นรายเดือนตามอัตราที่ระบุไว้ในสัญญา</w:t>
      </w:r>
    </w:p>
    <w:p w:rsidR="003D33B1" w:rsidRPr="00711A23" w:rsidRDefault="003D33B1" w:rsidP="00A66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</w:p>
    <w:p w:rsidR="00A66276" w:rsidRDefault="00A66276" w:rsidP="00A66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A66276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="00124B2F">
        <w:rPr>
          <w:rFonts w:ascii="Angsana New" w:hAnsi="Angsana New"/>
          <w:color w:val="000000"/>
          <w:sz w:val="30"/>
          <w:szCs w:val="30"/>
          <w:cs/>
        </w:rPr>
        <w:t>ได้ทำสัญญา</w:t>
      </w:r>
      <w:r w:rsidRPr="00A66276">
        <w:rPr>
          <w:rFonts w:ascii="Angsana New" w:hAnsi="Angsana New"/>
          <w:color w:val="000000"/>
          <w:sz w:val="30"/>
          <w:szCs w:val="30"/>
          <w:cs/>
        </w:rPr>
        <w:t>บริการกับ</w:t>
      </w:r>
      <w:r w:rsidR="00BC4E95" w:rsidRPr="00BC4E95">
        <w:rPr>
          <w:rFonts w:ascii="Angsana New" w:hAnsi="Angsana New"/>
          <w:spacing w:val="-6"/>
          <w:sz w:val="30"/>
          <w:szCs w:val="30"/>
          <w:cs/>
        </w:rPr>
        <w:t>บริษัท อมรินทร์ เทเลวิชั่น จำกัด</w:t>
      </w:r>
      <w:r w:rsidR="00BC4E95" w:rsidRPr="00A66276">
        <w:rPr>
          <w:rFonts w:ascii="Angsana New" w:hAnsi="Angsana New"/>
          <w:spacing w:val="-6"/>
          <w:sz w:val="30"/>
          <w:szCs w:val="30"/>
        </w:rPr>
        <w:t xml:space="preserve"> </w:t>
      </w:r>
      <w:r w:rsidR="00BC4E95">
        <w:rPr>
          <w:rFonts w:ascii="Angsana New" w:hAnsi="Angsana New" w:hint="cs"/>
          <w:spacing w:val="-6"/>
          <w:sz w:val="30"/>
          <w:szCs w:val="30"/>
          <w:cs/>
        </w:rPr>
        <w:t>ซึ่งเป็นบริษัทย่อย</w:t>
      </w:r>
      <w:r w:rsidR="00ED01C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ED01C1">
        <w:rPr>
          <w:rFonts w:ascii="Angsana New" w:hAnsi="Angsana New"/>
          <w:color w:val="000000"/>
          <w:sz w:val="30"/>
          <w:szCs w:val="30"/>
          <w:cs/>
        </w:rPr>
        <w:t>โดยบริษัท</w:t>
      </w:r>
      <w:r w:rsidRPr="00A66276">
        <w:rPr>
          <w:rFonts w:ascii="Angsana New" w:hAnsi="Angsana New"/>
          <w:color w:val="000000"/>
          <w:sz w:val="30"/>
          <w:szCs w:val="30"/>
          <w:cs/>
        </w:rPr>
        <w:t>มีหน้าที่ให้คำปรึกษาและ</w:t>
      </w:r>
      <w:r w:rsidRPr="00260781">
        <w:rPr>
          <w:rFonts w:ascii="Angsana New" w:hAnsi="Angsana New"/>
          <w:color w:val="000000"/>
          <w:spacing w:val="-6"/>
          <w:sz w:val="30"/>
          <w:szCs w:val="30"/>
          <w:cs/>
        </w:rPr>
        <w:t>รับผิดชอบงานบัญชี</w:t>
      </w:r>
      <w:r w:rsidRPr="00260781">
        <w:rPr>
          <w:rFonts w:ascii="Angsana New" w:hAnsi="Angsana New"/>
          <w:color w:val="000000"/>
          <w:spacing w:val="-6"/>
          <w:sz w:val="30"/>
          <w:szCs w:val="30"/>
        </w:rPr>
        <w:t>-</w:t>
      </w:r>
      <w:r w:rsidRPr="00260781">
        <w:rPr>
          <w:rFonts w:ascii="Angsana New" w:hAnsi="Angsana New"/>
          <w:color w:val="000000"/>
          <w:spacing w:val="-6"/>
          <w:sz w:val="30"/>
          <w:szCs w:val="30"/>
          <w:cs/>
        </w:rPr>
        <w:t>การเงิน</w:t>
      </w:r>
      <w:r w:rsidR="0016527A" w:rsidRPr="00260781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Pr="00260781">
        <w:rPr>
          <w:rFonts w:ascii="Angsana New" w:hAnsi="Angsana New"/>
          <w:color w:val="000000"/>
          <w:spacing w:val="-6"/>
          <w:sz w:val="30"/>
          <w:szCs w:val="30"/>
          <w:cs/>
        </w:rPr>
        <w:t>งานสรรหาว่าจ้าง</w:t>
      </w:r>
      <w:r w:rsidRPr="00260781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Pr="00260781">
        <w:rPr>
          <w:rFonts w:ascii="Angsana New" w:hAnsi="Angsana New"/>
          <w:color w:val="000000"/>
          <w:spacing w:val="-6"/>
          <w:sz w:val="30"/>
          <w:szCs w:val="30"/>
          <w:cs/>
        </w:rPr>
        <w:t>งานขายสินค้าและโฆษณา</w:t>
      </w:r>
      <w:r w:rsidRPr="00260781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Pr="00260781">
        <w:rPr>
          <w:rFonts w:ascii="Angsana New" w:hAnsi="Angsana New"/>
          <w:color w:val="000000"/>
          <w:spacing w:val="-6"/>
          <w:sz w:val="30"/>
          <w:szCs w:val="30"/>
          <w:cs/>
        </w:rPr>
        <w:t>เป็นตัวแทนในการเก็บเงินแทนบริษัท</w:t>
      </w:r>
      <w:r w:rsidR="00260781" w:rsidRPr="00260781">
        <w:rPr>
          <w:rFonts w:ascii="Angsana New" w:hAnsi="Angsana New" w:hint="cs"/>
          <w:color w:val="000000"/>
          <w:spacing w:val="-6"/>
          <w:sz w:val="30"/>
          <w:szCs w:val="30"/>
          <w:cs/>
        </w:rPr>
        <w:t>ย่อย</w:t>
      </w:r>
      <w:r w:rsidR="0026078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A66276">
        <w:rPr>
          <w:rFonts w:ascii="Angsana New" w:hAnsi="Angsana New"/>
          <w:color w:val="000000"/>
          <w:sz w:val="30"/>
          <w:szCs w:val="30"/>
          <w:cs/>
        </w:rPr>
        <w:t>และงานอื่นๆ</w:t>
      </w:r>
      <w:r w:rsidRPr="00A66276">
        <w:rPr>
          <w:rFonts w:ascii="Angsana New" w:hAnsi="Angsana New"/>
          <w:color w:val="000000"/>
          <w:sz w:val="30"/>
          <w:szCs w:val="30"/>
        </w:rPr>
        <w:t xml:space="preserve"> </w:t>
      </w:r>
      <w:r w:rsidRPr="00A66276">
        <w:rPr>
          <w:rFonts w:ascii="Angsana New" w:hAnsi="Angsana New"/>
          <w:color w:val="000000"/>
          <w:sz w:val="30"/>
          <w:szCs w:val="30"/>
          <w:cs/>
        </w:rPr>
        <w:t>ที่เกี่ยวข้องทั้งหมด</w:t>
      </w:r>
      <w:r w:rsidRPr="00A66276">
        <w:rPr>
          <w:rFonts w:ascii="Angsana New" w:hAnsi="Angsana New"/>
          <w:color w:val="000000"/>
          <w:sz w:val="30"/>
          <w:szCs w:val="30"/>
        </w:rPr>
        <w:t xml:space="preserve"> </w:t>
      </w:r>
      <w:r w:rsidRPr="00A66276">
        <w:rPr>
          <w:rFonts w:ascii="Angsana New" w:hAnsi="Angsana New"/>
          <w:color w:val="000000"/>
          <w:sz w:val="30"/>
          <w:szCs w:val="30"/>
          <w:cs/>
        </w:rPr>
        <w:t>โดยมีกำหนดระยะเวลาหนึ่งปี</w:t>
      </w:r>
      <w:r w:rsidRPr="00A66276">
        <w:rPr>
          <w:rFonts w:ascii="Angsana New" w:hAnsi="Angsana New"/>
          <w:color w:val="000000"/>
          <w:sz w:val="30"/>
          <w:szCs w:val="30"/>
        </w:rPr>
        <w:t xml:space="preserve"> </w:t>
      </w:r>
      <w:r w:rsidRPr="00A66276">
        <w:rPr>
          <w:rFonts w:ascii="Angsana New" w:hAnsi="Angsana New"/>
          <w:color w:val="000000"/>
          <w:sz w:val="30"/>
          <w:szCs w:val="30"/>
          <w:cs/>
        </w:rPr>
        <w:t>ตั้งแต่วันที่</w:t>
      </w:r>
      <w:r w:rsidRPr="00A66276">
        <w:rPr>
          <w:rFonts w:ascii="Angsana New" w:hAnsi="Angsana New"/>
          <w:color w:val="000000"/>
          <w:sz w:val="30"/>
          <w:szCs w:val="30"/>
        </w:rPr>
        <w:t xml:space="preserve"> 1 </w:t>
      </w:r>
      <w:r w:rsidRPr="00A66276">
        <w:rPr>
          <w:rFonts w:ascii="Angsana New" w:hAnsi="Angsana New"/>
          <w:color w:val="000000"/>
          <w:sz w:val="30"/>
          <w:szCs w:val="30"/>
          <w:cs/>
        </w:rPr>
        <w:t>มกราคม</w:t>
      </w:r>
      <w:r w:rsidRPr="00A66276">
        <w:rPr>
          <w:rFonts w:ascii="Angsana New" w:hAnsi="Angsana New"/>
          <w:color w:val="000000"/>
          <w:sz w:val="30"/>
          <w:szCs w:val="30"/>
        </w:rPr>
        <w:t xml:space="preserve"> 2560 </w:t>
      </w:r>
      <w:r w:rsidRPr="00A66276">
        <w:rPr>
          <w:rFonts w:ascii="Angsana New" w:hAnsi="Angsana New"/>
          <w:color w:val="000000"/>
          <w:sz w:val="30"/>
          <w:szCs w:val="30"/>
          <w:cs/>
        </w:rPr>
        <w:t>ถึงวันที่</w:t>
      </w:r>
      <w:r w:rsidRPr="00A66276">
        <w:rPr>
          <w:rFonts w:ascii="Angsana New" w:hAnsi="Angsana New"/>
          <w:color w:val="000000"/>
          <w:sz w:val="30"/>
          <w:szCs w:val="30"/>
        </w:rPr>
        <w:t xml:space="preserve"> 31 </w:t>
      </w:r>
      <w:r w:rsidRPr="00A66276">
        <w:rPr>
          <w:rFonts w:ascii="Angsana New" w:hAnsi="Angsana New"/>
          <w:color w:val="000000"/>
          <w:sz w:val="30"/>
          <w:szCs w:val="30"/>
          <w:cs/>
        </w:rPr>
        <w:t>ธันวาคม</w:t>
      </w:r>
      <w:r w:rsidRPr="00A66276">
        <w:rPr>
          <w:rFonts w:ascii="Angsana New" w:hAnsi="Angsana New"/>
          <w:color w:val="000000"/>
          <w:sz w:val="30"/>
          <w:szCs w:val="30"/>
        </w:rPr>
        <w:t xml:space="preserve"> 2560 </w:t>
      </w:r>
      <w:r w:rsidRPr="00A66276">
        <w:rPr>
          <w:rFonts w:ascii="Angsana New" w:hAnsi="Angsana New"/>
          <w:color w:val="000000"/>
          <w:sz w:val="30"/>
          <w:szCs w:val="30"/>
          <w:cs/>
        </w:rPr>
        <w:t>โดยบริษัท</w:t>
      </w:r>
      <w:r w:rsidR="00BC4E95">
        <w:rPr>
          <w:rFonts w:ascii="Angsana New" w:hAnsi="Angsana New" w:hint="cs"/>
          <w:color w:val="000000"/>
          <w:sz w:val="30"/>
          <w:szCs w:val="30"/>
          <w:cs/>
        </w:rPr>
        <w:t>ย่อยดังกล่าว</w:t>
      </w:r>
      <w:r w:rsidRPr="00A66276">
        <w:rPr>
          <w:rFonts w:ascii="Angsana New" w:hAnsi="Angsana New"/>
          <w:color w:val="000000"/>
          <w:sz w:val="30"/>
          <w:szCs w:val="30"/>
          <w:cs/>
        </w:rPr>
        <w:t>ตกลงจะจ่ายค่าบริการเป็นรายเดือนตามอัตราที่ระบุไว้ในสัญญา</w:t>
      </w:r>
    </w:p>
    <w:p w:rsidR="00F70579" w:rsidRPr="00711A23" w:rsidRDefault="00F70579" w:rsidP="00A66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</w:p>
    <w:p w:rsidR="00512595" w:rsidRPr="00033956" w:rsidRDefault="00512595" w:rsidP="00512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/>
          <w:spacing w:val="-6"/>
          <w:sz w:val="30"/>
          <w:szCs w:val="30"/>
        </w:rPr>
      </w:pPr>
      <w:r w:rsidRPr="00A66276">
        <w:rPr>
          <w:rFonts w:ascii="Angsana New" w:hAnsi="Angsana New"/>
          <w:color w:val="000000"/>
          <w:sz w:val="30"/>
          <w:szCs w:val="30"/>
          <w:cs/>
        </w:rPr>
        <w:t>บริษัท</w:t>
      </w:r>
      <w:r>
        <w:rPr>
          <w:rFonts w:ascii="Angsana New" w:hAnsi="Angsana New"/>
          <w:color w:val="000000"/>
          <w:sz w:val="30"/>
          <w:szCs w:val="30"/>
          <w:cs/>
        </w:rPr>
        <w:t>ได้ทำสัญญา</w:t>
      </w:r>
      <w:r w:rsidRPr="00A66276">
        <w:rPr>
          <w:rFonts w:ascii="Angsana New" w:hAnsi="Angsana New"/>
          <w:color w:val="000000"/>
          <w:sz w:val="30"/>
          <w:szCs w:val="30"/>
          <w:cs/>
        </w:rPr>
        <w:t>บริการกับ</w:t>
      </w:r>
      <w:r w:rsidRPr="00BC4E95">
        <w:rPr>
          <w:rFonts w:ascii="Angsana New" w:hAnsi="Angsana New"/>
          <w:spacing w:val="-6"/>
          <w:sz w:val="30"/>
          <w:szCs w:val="30"/>
          <w:cs/>
        </w:rPr>
        <w:t xml:space="preserve">บริษัท </w:t>
      </w:r>
      <w:r w:rsidR="00033956" w:rsidRPr="00033956">
        <w:rPr>
          <w:rFonts w:ascii="Angsana New" w:hAnsi="Angsana New"/>
          <w:spacing w:val="-6"/>
          <w:sz w:val="30"/>
          <w:szCs w:val="30"/>
          <w:cs/>
        </w:rPr>
        <w:t>อมรินทร์ ออมนิเวิร์ส จำกัด (เดิมชื่อ บริษัท อมรินทร์ มีเดีย แอนด์ คอมเมิร์ซ จำกัด)</w:t>
      </w:r>
      <w:r w:rsidRPr="00A66276">
        <w:rPr>
          <w:rFonts w:ascii="Angsana New" w:hAnsi="Angsana New"/>
          <w:spacing w:val="-6"/>
          <w:sz w:val="30"/>
          <w:szCs w:val="30"/>
        </w:rPr>
        <w:t xml:space="preserve"> </w:t>
      </w:r>
      <w:r>
        <w:rPr>
          <w:rFonts w:ascii="Angsana New" w:hAnsi="Angsana New" w:hint="cs"/>
          <w:spacing w:val="-6"/>
          <w:sz w:val="30"/>
          <w:szCs w:val="30"/>
          <w:cs/>
        </w:rPr>
        <w:t>ซึ่งเป็นบริษัทย่อย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  <w:cs/>
        </w:rPr>
        <w:t>โดยบริษัท</w:t>
      </w:r>
      <w:r w:rsidRPr="00512595">
        <w:rPr>
          <w:rFonts w:ascii="Angsana New" w:hAnsi="Angsana New"/>
          <w:color w:val="000000"/>
          <w:sz w:val="30"/>
          <w:szCs w:val="30"/>
          <w:cs/>
        </w:rPr>
        <w:t xml:space="preserve">ให้บริการรับจ้างเป็นที่ปรึกษา รับผิดชอบงานบัญชี-การเงิน </w:t>
      </w:r>
      <w:r>
        <w:rPr>
          <w:rFonts w:ascii="Angsana New" w:hAnsi="Angsana New" w:hint="cs"/>
          <w:color w:val="000000"/>
          <w:sz w:val="30"/>
          <w:szCs w:val="30"/>
          <w:cs/>
        </w:rPr>
        <w:t>งานสรรหาว่าจ้าง</w:t>
      </w:r>
      <w:r w:rsidRPr="00512595">
        <w:rPr>
          <w:rFonts w:ascii="Angsana New" w:hAnsi="Angsana New"/>
          <w:color w:val="000000"/>
          <w:sz w:val="30"/>
          <w:szCs w:val="30"/>
          <w:cs/>
        </w:rPr>
        <w:t xml:space="preserve"> และ</w:t>
      </w:r>
      <w:r w:rsidR="00033956">
        <w:rPr>
          <w:rFonts w:ascii="Angsana New" w:hAnsi="Angsana New"/>
          <w:color w:val="000000"/>
          <w:sz w:val="30"/>
          <w:szCs w:val="30"/>
        </w:rPr>
        <w:t xml:space="preserve">    </w:t>
      </w:r>
      <w:r w:rsidRPr="00512595">
        <w:rPr>
          <w:rFonts w:ascii="Angsana New" w:hAnsi="Angsana New"/>
          <w:color w:val="000000"/>
          <w:sz w:val="30"/>
          <w:szCs w:val="30"/>
          <w:cs/>
        </w:rPr>
        <w:t>ง</w:t>
      </w:r>
      <w:r>
        <w:rPr>
          <w:rFonts w:ascii="Angsana New" w:hAnsi="Angsana New"/>
          <w:color w:val="000000"/>
          <w:sz w:val="30"/>
          <w:szCs w:val="30"/>
          <w:cs/>
        </w:rPr>
        <w:t>านอื่นๆ ที่เกี่ยวข้องกับบริษัทย่อย</w:t>
      </w:r>
      <w:r w:rsidRPr="00512595">
        <w:rPr>
          <w:rFonts w:ascii="Angsana New" w:hAnsi="Angsana New"/>
          <w:color w:val="000000"/>
          <w:sz w:val="30"/>
          <w:szCs w:val="30"/>
          <w:cs/>
        </w:rPr>
        <w:t>ดังกล่าว</w:t>
      </w:r>
      <w:r w:rsidRPr="00A66276">
        <w:rPr>
          <w:rFonts w:ascii="Angsana New" w:hAnsi="Angsana New"/>
          <w:color w:val="000000"/>
          <w:sz w:val="30"/>
          <w:szCs w:val="30"/>
        </w:rPr>
        <w:t xml:space="preserve"> </w:t>
      </w:r>
      <w:r w:rsidRPr="00A66276">
        <w:rPr>
          <w:rFonts w:ascii="Angsana New" w:hAnsi="Angsana New"/>
          <w:color w:val="000000"/>
          <w:sz w:val="30"/>
          <w:szCs w:val="30"/>
          <w:cs/>
        </w:rPr>
        <w:t>โดยมีกำหนดระยะเวลาหนึ่งปี</w:t>
      </w:r>
      <w:r w:rsidRPr="00A66276">
        <w:rPr>
          <w:rFonts w:ascii="Angsana New" w:hAnsi="Angsana New"/>
          <w:color w:val="000000"/>
          <w:sz w:val="30"/>
          <w:szCs w:val="30"/>
        </w:rPr>
        <w:t xml:space="preserve"> </w:t>
      </w:r>
      <w:r w:rsidRPr="00A66276">
        <w:rPr>
          <w:rFonts w:ascii="Angsana New" w:hAnsi="Angsana New"/>
          <w:color w:val="000000"/>
          <w:sz w:val="30"/>
          <w:szCs w:val="30"/>
          <w:cs/>
        </w:rPr>
        <w:t>ตั้งแต่วันที่</w:t>
      </w:r>
      <w:r w:rsidRPr="00A66276">
        <w:rPr>
          <w:rFonts w:ascii="Angsana New" w:hAnsi="Angsana New"/>
          <w:color w:val="000000"/>
          <w:sz w:val="30"/>
          <w:szCs w:val="30"/>
        </w:rPr>
        <w:t xml:space="preserve"> 1 </w:t>
      </w:r>
      <w:r>
        <w:rPr>
          <w:rFonts w:ascii="Angsana New" w:hAnsi="Angsana New" w:hint="cs"/>
          <w:color w:val="000000"/>
          <w:sz w:val="30"/>
          <w:szCs w:val="30"/>
          <w:cs/>
        </w:rPr>
        <w:t>พฤศจิกายน</w:t>
      </w:r>
      <w:r w:rsidRPr="00A66276">
        <w:rPr>
          <w:rFonts w:ascii="Angsana New" w:hAnsi="Angsana New"/>
          <w:color w:val="000000"/>
          <w:sz w:val="30"/>
          <w:szCs w:val="30"/>
        </w:rPr>
        <w:t xml:space="preserve"> 2560 </w:t>
      </w:r>
      <w:r w:rsidRPr="00A66276">
        <w:rPr>
          <w:rFonts w:ascii="Angsana New" w:hAnsi="Angsana New"/>
          <w:color w:val="000000"/>
          <w:sz w:val="30"/>
          <w:szCs w:val="30"/>
          <w:cs/>
        </w:rPr>
        <w:t>ถึงวันที่</w:t>
      </w:r>
      <w:r w:rsidRPr="00A66276">
        <w:rPr>
          <w:rFonts w:ascii="Angsana New" w:hAnsi="Angsana New"/>
          <w:color w:val="000000"/>
          <w:sz w:val="30"/>
          <w:szCs w:val="30"/>
        </w:rPr>
        <w:t xml:space="preserve"> 31 </w:t>
      </w:r>
      <w:r>
        <w:rPr>
          <w:rFonts w:ascii="Angsana New" w:hAnsi="Angsana New"/>
          <w:color w:val="000000"/>
          <w:sz w:val="30"/>
          <w:szCs w:val="30"/>
          <w:cs/>
        </w:rPr>
        <w:t>ต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ุลาคม </w:t>
      </w:r>
      <w:r w:rsidRPr="00A66276">
        <w:rPr>
          <w:rFonts w:ascii="Angsana New" w:hAnsi="Angsana New"/>
          <w:color w:val="000000"/>
          <w:sz w:val="30"/>
          <w:szCs w:val="30"/>
        </w:rPr>
        <w:t>256</w:t>
      </w:r>
      <w:r w:rsidR="00BF3CB8">
        <w:rPr>
          <w:rFonts w:ascii="Angsana New" w:hAnsi="Angsana New"/>
          <w:color w:val="000000"/>
          <w:sz w:val="30"/>
          <w:szCs w:val="30"/>
        </w:rPr>
        <w:t>1</w:t>
      </w:r>
      <w:r w:rsidRPr="00A66276">
        <w:rPr>
          <w:rFonts w:ascii="Angsana New" w:hAnsi="Angsana New"/>
          <w:color w:val="000000"/>
          <w:sz w:val="30"/>
          <w:szCs w:val="30"/>
        </w:rPr>
        <w:t xml:space="preserve"> </w:t>
      </w:r>
      <w:r w:rsidRPr="00A66276">
        <w:rPr>
          <w:rFonts w:ascii="Angsana New" w:hAnsi="Angsana New"/>
          <w:color w:val="000000"/>
          <w:sz w:val="30"/>
          <w:szCs w:val="30"/>
          <w:cs/>
        </w:rPr>
        <w:t>โดยบริษัท</w:t>
      </w:r>
      <w:r>
        <w:rPr>
          <w:rFonts w:ascii="Angsana New" w:hAnsi="Angsana New" w:hint="cs"/>
          <w:color w:val="000000"/>
          <w:sz w:val="30"/>
          <w:szCs w:val="30"/>
          <w:cs/>
        </w:rPr>
        <w:t>ย่อยดังกล่าว</w:t>
      </w:r>
      <w:r w:rsidRPr="00A66276">
        <w:rPr>
          <w:rFonts w:ascii="Angsana New" w:hAnsi="Angsana New"/>
          <w:color w:val="000000"/>
          <w:sz w:val="30"/>
          <w:szCs w:val="30"/>
          <w:cs/>
        </w:rPr>
        <w:t>ตกลงจะจ่ายค่าบริการเป็นรายเดือนตามอัตราที่ระบุไว้ในสัญญา</w:t>
      </w:r>
      <w:r w:rsidR="003D33B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3D33B1" w:rsidRPr="003D33B1">
        <w:rPr>
          <w:rFonts w:ascii="Angsana New" w:hAnsi="Angsana New"/>
          <w:color w:val="000000"/>
          <w:sz w:val="30"/>
          <w:szCs w:val="30"/>
          <w:cs/>
        </w:rPr>
        <w:t>ทั้งนี้</w:t>
      </w:r>
      <w:r w:rsidR="00033956">
        <w:rPr>
          <w:rFonts w:ascii="Angsana New" w:hAnsi="Angsana New"/>
          <w:color w:val="000000"/>
          <w:sz w:val="30"/>
          <w:szCs w:val="30"/>
        </w:rPr>
        <w:t xml:space="preserve">       </w:t>
      </w:r>
      <w:r w:rsidR="003D33B1" w:rsidRPr="00033956">
        <w:rPr>
          <w:rFonts w:ascii="Angsana New" w:hAnsi="Angsana New"/>
          <w:color w:val="000000"/>
          <w:spacing w:val="-6"/>
          <w:sz w:val="30"/>
          <w:szCs w:val="30"/>
          <w:cs/>
        </w:rPr>
        <w:t>หากครบกำหนดสัญญาและไม่มีคู่สัญญาฝ่ายใดบอกเลิกสัญญา สัญญาฉบับนี้จะมีผลบังคับใช้ต่อไปอีกคราวละหนึ่งปี</w:t>
      </w:r>
    </w:p>
    <w:p w:rsidR="00711A23" w:rsidRDefault="00711A23" w:rsidP="00512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2905EC" w:rsidRDefault="002905EC" w:rsidP="00512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2905EC" w:rsidRDefault="002905EC" w:rsidP="00512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2905EC" w:rsidRDefault="002905EC" w:rsidP="00512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2905EC" w:rsidRDefault="002905EC" w:rsidP="00512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9E085C" w:rsidRPr="007A4D88" w:rsidRDefault="00D131FA" w:rsidP="009E0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9E085C" w:rsidRPr="007A4D88">
        <w:rPr>
          <w:rFonts w:ascii="Angsana New" w:hAnsi="Angsana New"/>
          <w:b/>
          <w:bCs/>
          <w:sz w:val="30"/>
          <w:szCs w:val="30"/>
        </w:rPr>
        <w:tab/>
      </w:r>
      <w:r w:rsidR="009E085C">
        <w:rPr>
          <w:rFonts w:ascii="Angsana New" w:hAnsi="Angsana New" w:hint="cs"/>
          <w:b/>
          <w:bCs/>
          <w:sz w:val="30"/>
          <w:szCs w:val="30"/>
          <w:cs/>
        </w:rPr>
        <w:t>เงินสดและรายการเทียบเท่าเงินสด</w:t>
      </w:r>
    </w:p>
    <w:p w:rsidR="00C1367B" w:rsidRDefault="00C1367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highlight w:val="green"/>
        </w:rPr>
      </w:pPr>
    </w:p>
    <w:tbl>
      <w:tblPr>
        <w:tblW w:w="9280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3231"/>
        <w:gridCol w:w="806"/>
        <w:gridCol w:w="1134"/>
        <w:gridCol w:w="236"/>
        <w:gridCol w:w="1134"/>
        <w:gridCol w:w="236"/>
        <w:gridCol w:w="1134"/>
        <w:gridCol w:w="236"/>
        <w:gridCol w:w="1133"/>
      </w:tblGrid>
      <w:tr w:rsidR="00CF48FB" w:rsidRPr="007A4D88" w:rsidTr="00EE14B9">
        <w:trPr>
          <w:trHeight w:val="397"/>
        </w:trPr>
        <w:tc>
          <w:tcPr>
            <w:tcW w:w="3231" w:type="dxa"/>
            <w:vAlign w:val="bottom"/>
          </w:tcPr>
          <w:p w:rsidR="00CF48FB" w:rsidRPr="007A4D88" w:rsidRDefault="00CF48FB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6" w:type="dxa"/>
            <w:vAlign w:val="bottom"/>
          </w:tcPr>
          <w:p w:rsidR="00CF48FB" w:rsidRPr="007A4D88" w:rsidRDefault="00CF48FB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04" w:type="dxa"/>
            <w:gridSpan w:val="3"/>
            <w:vAlign w:val="bottom"/>
          </w:tcPr>
          <w:p w:rsidR="00CF48FB" w:rsidRPr="007A4D88" w:rsidRDefault="00CF48FB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4D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:rsidR="00CF48FB" w:rsidRPr="007A4D88" w:rsidRDefault="00CF48FB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3" w:type="dxa"/>
            <w:gridSpan w:val="3"/>
            <w:vAlign w:val="bottom"/>
          </w:tcPr>
          <w:p w:rsidR="00CF48FB" w:rsidRPr="007A4D88" w:rsidRDefault="00CF48FB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4D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35B8" w:rsidRPr="007A4D88" w:rsidTr="007A5F10">
        <w:trPr>
          <w:trHeight w:val="397"/>
        </w:trPr>
        <w:tc>
          <w:tcPr>
            <w:tcW w:w="3231" w:type="dxa"/>
            <w:vAlign w:val="bottom"/>
          </w:tcPr>
          <w:p w:rsidR="009835B8" w:rsidRPr="007A4D88" w:rsidRDefault="009835B8" w:rsidP="0098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6" w:type="dxa"/>
            <w:vAlign w:val="bottom"/>
          </w:tcPr>
          <w:p w:rsidR="009835B8" w:rsidRPr="007A4D88" w:rsidRDefault="009835B8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9835B8" w:rsidRPr="00D457A5" w:rsidRDefault="009835B8" w:rsidP="0098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457A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center"/>
          </w:tcPr>
          <w:p w:rsidR="009835B8" w:rsidRPr="00D457A5" w:rsidRDefault="009835B8" w:rsidP="0098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vAlign w:val="center"/>
          </w:tcPr>
          <w:p w:rsidR="009835B8" w:rsidRPr="00D457A5" w:rsidRDefault="009835B8" w:rsidP="0098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9835B8" w:rsidRPr="00D457A5" w:rsidRDefault="009835B8" w:rsidP="0098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 w:cs="Times New Roman"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9835B8" w:rsidRPr="00D457A5" w:rsidRDefault="009835B8" w:rsidP="0098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center"/>
          </w:tcPr>
          <w:p w:rsidR="009835B8" w:rsidRPr="00D457A5" w:rsidRDefault="009835B8" w:rsidP="0098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3" w:type="dxa"/>
            <w:vAlign w:val="center"/>
          </w:tcPr>
          <w:p w:rsidR="009835B8" w:rsidRPr="00D457A5" w:rsidRDefault="009835B8" w:rsidP="0098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</w:tr>
      <w:tr w:rsidR="00CF48FB" w:rsidRPr="007A4D88" w:rsidTr="00EE14B9">
        <w:trPr>
          <w:trHeight w:val="397"/>
        </w:trPr>
        <w:tc>
          <w:tcPr>
            <w:tcW w:w="3231" w:type="dxa"/>
            <w:vAlign w:val="bottom"/>
          </w:tcPr>
          <w:p w:rsidR="00CF48FB" w:rsidRPr="007A4D88" w:rsidRDefault="00CF48FB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6" w:type="dxa"/>
            <w:vAlign w:val="bottom"/>
          </w:tcPr>
          <w:p w:rsidR="00CF48FB" w:rsidRPr="007A4D88" w:rsidRDefault="00CF48FB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43" w:type="dxa"/>
            <w:gridSpan w:val="7"/>
            <w:vAlign w:val="bottom"/>
          </w:tcPr>
          <w:p w:rsidR="00CF48FB" w:rsidRPr="007A4D88" w:rsidRDefault="00CF48FB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4D8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14821" w:rsidRPr="007A4D88" w:rsidTr="00714821">
        <w:trPr>
          <w:trHeight w:val="397"/>
        </w:trPr>
        <w:tc>
          <w:tcPr>
            <w:tcW w:w="3231" w:type="dxa"/>
          </w:tcPr>
          <w:p w:rsidR="00714821" w:rsidRPr="00CF48FB" w:rsidRDefault="00714821" w:rsidP="0071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F48FB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806" w:type="dxa"/>
            <w:vAlign w:val="bottom"/>
          </w:tcPr>
          <w:p w:rsidR="00714821" w:rsidRPr="007A4D88" w:rsidRDefault="00714821" w:rsidP="00714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:rsidR="00714821" w:rsidRPr="00714821" w:rsidRDefault="00714821" w:rsidP="0071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14821">
              <w:rPr>
                <w:rFonts w:ascii="Angsana New" w:hAnsi="Angsana New"/>
                <w:sz w:val="30"/>
                <w:szCs w:val="30"/>
              </w:rPr>
              <w:t>8,262</w:t>
            </w:r>
          </w:p>
        </w:tc>
        <w:tc>
          <w:tcPr>
            <w:tcW w:w="236" w:type="dxa"/>
            <w:vAlign w:val="bottom"/>
          </w:tcPr>
          <w:p w:rsidR="00714821" w:rsidRPr="007A4D88" w:rsidRDefault="00714821" w:rsidP="00714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714821" w:rsidRPr="007A4D88" w:rsidRDefault="00714821" w:rsidP="0071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390</w:t>
            </w:r>
          </w:p>
        </w:tc>
        <w:tc>
          <w:tcPr>
            <w:tcW w:w="236" w:type="dxa"/>
            <w:vAlign w:val="bottom"/>
          </w:tcPr>
          <w:p w:rsidR="00714821" w:rsidRPr="007A4D88" w:rsidRDefault="00714821" w:rsidP="00714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714821" w:rsidRPr="006171A4" w:rsidRDefault="00714821" w:rsidP="0071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6171A4"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236" w:type="dxa"/>
            <w:vAlign w:val="bottom"/>
          </w:tcPr>
          <w:p w:rsidR="00714821" w:rsidRPr="007A4D88" w:rsidRDefault="00714821" w:rsidP="00714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:rsidR="00714821" w:rsidRPr="006171A4" w:rsidRDefault="00714821" w:rsidP="0071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6171A4">
              <w:rPr>
                <w:rFonts w:ascii="Angsana New" w:hAnsi="Angsana New"/>
                <w:sz w:val="30"/>
                <w:szCs w:val="30"/>
              </w:rPr>
              <w:t>240</w:t>
            </w:r>
          </w:p>
        </w:tc>
      </w:tr>
      <w:tr w:rsidR="00714821" w:rsidRPr="007A4D88" w:rsidTr="00714821">
        <w:trPr>
          <w:trHeight w:val="397"/>
        </w:trPr>
        <w:tc>
          <w:tcPr>
            <w:tcW w:w="3231" w:type="dxa"/>
          </w:tcPr>
          <w:p w:rsidR="00714821" w:rsidRPr="00CF48FB" w:rsidRDefault="00714821" w:rsidP="0071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F48FB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806" w:type="dxa"/>
            <w:vAlign w:val="bottom"/>
          </w:tcPr>
          <w:p w:rsidR="00714821" w:rsidRPr="007A4D88" w:rsidRDefault="00714821" w:rsidP="00714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714821" w:rsidRPr="00714821" w:rsidRDefault="00714821" w:rsidP="0071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14821">
              <w:rPr>
                <w:rFonts w:ascii="Angsana New" w:hAnsi="Angsana New"/>
                <w:sz w:val="30"/>
                <w:szCs w:val="30"/>
              </w:rPr>
              <w:t>42,163</w:t>
            </w:r>
          </w:p>
        </w:tc>
        <w:tc>
          <w:tcPr>
            <w:tcW w:w="236" w:type="dxa"/>
            <w:vAlign w:val="bottom"/>
          </w:tcPr>
          <w:p w:rsidR="00714821" w:rsidRPr="007A4D88" w:rsidRDefault="00714821" w:rsidP="00714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714821" w:rsidRPr="007A4D88" w:rsidRDefault="00714821" w:rsidP="0071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16,721</w:t>
            </w:r>
          </w:p>
        </w:tc>
        <w:tc>
          <w:tcPr>
            <w:tcW w:w="236" w:type="dxa"/>
            <w:vAlign w:val="bottom"/>
          </w:tcPr>
          <w:p w:rsidR="00714821" w:rsidRPr="007A4D88" w:rsidRDefault="00714821" w:rsidP="00714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714821" w:rsidRPr="006171A4" w:rsidRDefault="00714821" w:rsidP="0071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6,941</w:t>
            </w:r>
          </w:p>
        </w:tc>
        <w:tc>
          <w:tcPr>
            <w:tcW w:w="236" w:type="dxa"/>
            <w:vAlign w:val="bottom"/>
          </w:tcPr>
          <w:p w:rsidR="00714821" w:rsidRPr="007A4D88" w:rsidRDefault="00714821" w:rsidP="00714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:rsidR="00714821" w:rsidRPr="006171A4" w:rsidRDefault="00714821" w:rsidP="0071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6171A4">
              <w:rPr>
                <w:rFonts w:ascii="Angsana New" w:hAnsi="Angsana New"/>
                <w:sz w:val="30"/>
                <w:szCs w:val="30"/>
              </w:rPr>
              <w:t>13,004</w:t>
            </w:r>
          </w:p>
        </w:tc>
      </w:tr>
      <w:tr w:rsidR="00714821" w:rsidRPr="007A4D88" w:rsidTr="00714821">
        <w:trPr>
          <w:trHeight w:val="397"/>
        </w:trPr>
        <w:tc>
          <w:tcPr>
            <w:tcW w:w="3231" w:type="dxa"/>
          </w:tcPr>
          <w:p w:rsidR="00714821" w:rsidRPr="00CF48FB" w:rsidRDefault="00714821" w:rsidP="0071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F48FB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806" w:type="dxa"/>
            <w:vAlign w:val="bottom"/>
          </w:tcPr>
          <w:p w:rsidR="00714821" w:rsidRPr="007A4D88" w:rsidRDefault="00714821" w:rsidP="00714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714821" w:rsidRPr="00714821" w:rsidRDefault="00714821" w:rsidP="0071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14821">
              <w:rPr>
                <w:rFonts w:ascii="Angsana New" w:hAnsi="Angsana New"/>
                <w:sz w:val="30"/>
                <w:szCs w:val="30"/>
              </w:rPr>
              <w:t>294,367</w:t>
            </w:r>
          </w:p>
        </w:tc>
        <w:tc>
          <w:tcPr>
            <w:tcW w:w="236" w:type="dxa"/>
            <w:vAlign w:val="bottom"/>
          </w:tcPr>
          <w:p w:rsidR="00714821" w:rsidRPr="007A4D88" w:rsidRDefault="00714821" w:rsidP="00714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714821" w:rsidRPr="00673096" w:rsidRDefault="00714821" w:rsidP="0071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1,010,621</w:t>
            </w:r>
          </w:p>
        </w:tc>
        <w:tc>
          <w:tcPr>
            <w:tcW w:w="236" w:type="dxa"/>
            <w:vAlign w:val="bottom"/>
          </w:tcPr>
          <w:p w:rsidR="00714821" w:rsidRPr="007A4D88" w:rsidRDefault="00714821" w:rsidP="00714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714821" w:rsidRPr="006171A4" w:rsidRDefault="00714821" w:rsidP="0071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175,320</w:t>
            </w:r>
          </w:p>
        </w:tc>
        <w:tc>
          <w:tcPr>
            <w:tcW w:w="236" w:type="dxa"/>
            <w:vAlign w:val="bottom"/>
          </w:tcPr>
          <w:p w:rsidR="00714821" w:rsidRPr="007A4D88" w:rsidRDefault="00714821" w:rsidP="00714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:rsidR="00714821" w:rsidRPr="006171A4" w:rsidRDefault="00714821" w:rsidP="0071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6171A4">
              <w:rPr>
                <w:rFonts w:ascii="Angsana New" w:hAnsi="Angsana New"/>
                <w:sz w:val="30"/>
                <w:szCs w:val="30"/>
              </w:rPr>
              <w:t>949,306</w:t>
            </w:r>
          </w:p>
        </w:tc>
      </w:tr>
      <w:tr w:rsidR="00714821" w:rsidRPr="007A4D88" w:rsidTr="00714821">
        <w:trPr>
          <w:trHeight w:val="397"/>
        </w:trPr>
        <w:tc>
          <w:tcPr>
            <w:tcW w:w="3231" w:type="dxa"/>
          </w:tcPr>
          <w:p w:rsidR="00714821" w:rsidRPr="00F92902" w:rsidRDefault="00714821" w:rsidP="00714821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806" w:type="dxa"/>
            <w:vAlign w:val="bottom"/>
          </w:tcPr>
          <w:p w:rsidR="00714821" w:rsidRPr="007A4D88" w:rsidRDefault="00714821" w:rsidP="00714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714821" w:rsidRPr="00714821" w:rsidRDefault="00714821" w:rsidP="0071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14821">
              <w:rPr>
                <w:rFonts w:ascii="Angsana New" w:hAnsi="Angsana New"/>
                <w:sz w:val="30"/>
                <w:szCs w:val="30"/>
              </w:rPr>
              <w:t>700,000</w:t>
            </w:r>
          </w:p>
        </w:tc>
        <w:tc>
          <w:tcPr>
            <w:tcW w:w="236" w:type="dxa"/>
            <w:vAlign w:val="bottom"/>
          </w:tcPr>
          <w:p w:rsidR="00714821" w:rsidRPr="007A4D88" w:rsidRDefault="00714821" w:rsidP="00714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714821" w:rsidRPr="006171A4" w:rsidRDefault="00714821" w:rsidP="0071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171A4">
              <w:rPr>
                <w:rFonts w:ascii="Angsana New" w:hAnsi="Angsana New"/>
                <w:sz w:val="30"/>
                <w:szCs w:val="30"/>
              </w:rPr>
              <w:t>299,960</w:t>
            </w:r>
          </w:p>
        </w:tc>
        <w:tc>
          <w:tcPr>
            <w:tcW w:w="236" w:type="dxa"/>
            <w:vAlign w:val="bottom"/>
          </w:tcPr>
          <w:p w:rsidR="00714821" w:rsidRPr="007A4D88" w:rsidRDefault="00714821" w:rsidP="00714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714821" w:rsidRPr="006171A4" w:rsidRDefault="00714821" w:rsidP="0071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700,000</w:t>
            </w:r>
          </w:p>
        </w:tc>
        <w:tc>
          <w:tcPr>
            <w:tcW w:w="236" w:type="dxa"/>
            <w:vAlign w:val="bottom"/>
          </w:tcPr>
          <w:p w:rsidR="00714821" w:rsidRPr="007A4D88" w:rsidRDefault="00714821" w:rsidP="00714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:rsidR="00714821" w:rsidRPr="006171A4" w:rsidRDefault="00714821" w:rsidP="0071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6171A4">
              <w:rPr>
                <w:rFonts w:ascii="Angsana New" w:hAnsi="Angsana New"/>
                <w:sz w:val="30"/>
                <w:szCs w:val="30"/>
              </w:rPr>
              <w:t>299,960</w:t>
            </w:r>
          </w:p>
        </w:tc>
      </w:tr>
      <w:tr w:rsidR="00714821" w:rsidRPr="005A6DB6" w:rsidTr="00714821">
        <w:trPr>
          <w:trHeight w:val="397"/>
        </w:trPr>
        <w:tc>
          <w:tcPr>
            <w:tcW w:w="3231" w:type="dxa"/>
            <w:vAlign w:val="bottom"/>
          </w:tcPr>
          <w:p w:rsidR="00714821" w:rsidRPr="007A4D88" w:rsidRDefault="00714821" w:rsidP="0071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06" w:type="dxa"/>
            <w:vAlign w:val="bottom"/>
          </w:tcPr>
          <w:p w:rsidR="00714821" w:rsidRPr="007A4D88" w:rsidRDefault="00714821" w:rsidP="00714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714821" w:rsidRPr="00714821" w:rsidRDefault="00595EC6" w:rsidP="0071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</w:t>
            </w:r>
            <w:r w:rsidR="00714821" w:rsidRPr="00714821">
              <w:rPr>
                <w:rFonts w:ascii="Angsana New" w:hAnsi="Angsana New"/>
                <w:b/>
                <w:bCs/>
                <w:sz w:val="30"/>
                <w:szCs w:val="30"/>
              </w:rPr>
              <w:t>44,792</w:t>
            </w:r>
          </w:p>
        </w:tc>
        <w:tc>
          <w:tcPr>
            <w:tcW w:w="236" w:type="dxa"/>
            <w:vAlign w:val="bottom"/>
          </w:tcPr>
          <w:p w:rsidR="00714821" w:rsidRPr="007A4D88" w:rsidRDefault="00714821" w:rsidP="00714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14821" w:rsidRPr="004445C2" w:rsidRDefault="00714821" w:rsidP="0071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45C2">
              <w:rPr>
                <w:rFonts w:ascii="Angsana New" w:hAnsi="Angsana New"/>
                <w:b/>
                <w:bCs/>
                <w:sz w:val="30"/>
                <w:szCs w:val="30"/>
              </w:rPr>
              <w:t>1,327,692</w:t>
            </w:r>
          </w:p>
        </w:tc>
        <w:tc>
          <w:tcPr>
            <w:tcW w:w="236" w:type="dxa"/>
            <w:vAlign w:val="bottom"/>
          </w:tcPr>
          <w:p w:rsidR="00714821" w:rsidRPr="00673096" w:rsidRDefault="00714821" w:rsidP="00714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14821" w:rsidRPr="00673096" w:rsidRDefault="00714821" w:rsidP="0071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882,501</w:t>
            </w:r>
          </w:p>
        </w:tc>
        <w:tc>
          <w:tcPr>
            <w:tcW w:w="236" w:type="dxa"/>
            <w:vAlign w:val="bottom"/>
          </w:tcPr>
          <w:p w:rsidR="00714821" w:rsidRPr="007A4D88" w:rsidRDefault="00714821" w:rsidP="00714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14821" w:rsidRPr="00673096" w:rsidRDefault="00714821" w:rsidP="0071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1,262,510</w:t>
            </w:r>
          </w:p>
        </w:tc>
      </w:tr>
    </w:tbl>
    <w:p w:rsidR="00DB6394" w:rsidRDefault="00DB6394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highlight w:val="green"/>
        </w:rPr>
      </w:pPr>
    </w:p>
    <w:p w:rsidR="005B6F45" w:rsidRPr="007A4D88" w:rsidRDefault="00D131FA" w:rsidP="008F3B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7</w:t>
      </w:r>
      <w:r w:rsidR="007D2547" w:rsidRPr="007A4D88">
        <w:rPr>
          <w:rFonts w:ascii="Angsana New" w:hAnsi="Angsana New"/>
          <w:b/>
          <w:bCs/>
          <w:sz w:val="30"/>
          <w:szCs w:val="30"/>
        </w:rPr>
        <w:tab/>
      </w:r>
      <w:r w:rsidR="00192DBF" w:rsidRPr="007A4D88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:rsidR="00613542" w:rsidRPr="00FF38E5" w:rsidRDefault="00613542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  <w:highlight w:val="yellow"/>
        </w:rPr>
      </w:pPr>
    </w:p>
    <w:tbl>
      <w:tblPr>
        <w:tblW w:w="9280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3231"/>
        <w:gridCol w:w="806"/>
        <w:gridCol w:w="1134"/>
        <w:gridCol w:w="236"/>
        <w:gridCol w:w="1134"/>
        <w:gridCol w:w="236"/>
        <w:gridCol w:w="1134"/>
        <w:gridCol w:w="236"/>
        <w:gridCol w:w="1133"/>
      </w:tblGrid>
      <w:tr w:rsidR="00AE2AF0" w:rsidRPr="00ED3D80" w:rsidTr="00F77A13">
        <w:trPr>
          <w:trHeight w:val="397"/>
        </w:trPr>
        <w:tc>
          <w:tcPr>
            <w:tcW w:w="3231" w:type="dxa"/>
            <w:vAlign w:val="bottom"/>
          </w:tcPr>
          <w:p w:rsidR="00AE2AF0" w:rsidRPr="007A4D88" w:rsidRDefault="00AE2AF0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6" w:type="dxa"/>
            <w:vAlign w:val="bottom"/>
          </w:tcPr>
          <w:p w:rsidR="00AE2AF0" w:rsidRPr="007A4D88" w:rsidRDefault="00AE2AF0" w:rsidP="007B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04" w:type="dxa"/>
            <w:gridSpan w:val="3"/>
            <w:vAlign w:val="bottom"/>
          </w:tcPr>
          <w:p w:rsidR="00AE2AF0" w:rsidRPr="00ED3D80" w:rsidRDefault="00AE2AF0" w:rsidP="007B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:rsidR="00AE2AF0" w:rsidRPr="00ED3D80" w:rsidRDefault="00AE2AF0" w:rsidP="007B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3" w:type="dxa"/>
            <w:gridSpan w:val="3"/>
            <w:vAlign w:val="bottom"/>
          </w:tcPr>
          <w:p w:rsidR="00AE2AF0" w:rsidRPr="00ED3D80" w:rsidRDefault="00AE2AF0" w:rsidP="007B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35B8" w:rsidRPr="00ED3D80" w:rsidTr="007A5F10">
        <w:trPr>
          <w:trHeight w:val="397"/>
        </w:trPr>
        <w:tc>
          <w:tcPr>
            <w:tcW w:w="3231" w:type="dxa"/>
            <w:vAlign w:val="bottom"/>
          </w:tcPr>
          <w:p w:rsidR="009835B8" w:rsidRPr="00ED3D80" w:rsidRDefault="009835B8" w:rsidP="0098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6" w:type="dxa"/>
            <w:vAlign w:val="bottom"/>
          </w:tcPr>
          <w:p w:rsidR="009835B8" w:rsidRPr="00ED3D80" w:rsidRDefault="009835B8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D3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34" w:type="dxa"/>
            <w:vAlign w:val="center"/>
          </w:tcPr>
          <w:p w:rsidR="009835B8" w:rsidRPr="00D457A5" w:rsidRDefault="009835B8" w:rsidP="0098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457A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center"/>
          </w:tcPr>
          <w:p w:rsidR="009835B8" w:rsidRPr="00D457A5" w:rsidRDefault="009835B8" w:rsidP="0098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vAlign w:val="center"/>
          </w:tcPr>
          <w:p w:rsidR="009835B8" w:rsidRPr="00D457A5" w:rsidRDefault="009835B8" w:rsidP="0098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9835B8" w:rsidRPr="00D457A5" w:rsidRDefault="009835B8" w:rsidP="0098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 w:cs="Times New Roman"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9835B8" w:rsidRPr="00D457A5" w:rsidRDefault="009835B8" w:rsidP="0098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center"/>
          </w:tcPr>
          <w:p w:rsidR="009835B8" w:rsidRPr="00D457A5" w:rsidRDefault="009835B8" w:rsidP="0098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3" w:type="dxa"/>
            <w:vAlign w:val="center"/>
          </w:tcPr>
          <w:p w:rsidR="009835B8" w:rsidRPr="00D457A5" w:rsidRDefault="009835B8" w:rsidP="0098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</w:tr>
      <w:tr w:rsidR="009835B8" w:rsidRPr="00ED3D80" w:rsidTr="00F77A13">
        <w:trPr>
          <w:trHeight w:val="397"/>
        </w:trPr>
        <w:tc>
          <w:tcPr>
            <w:tcW w:w="3231" w:type="dxa"/>
            <w:vAlign w:val="bottom"/>
          </w:tcPr>
          <w:p w:rsidR="009835B8" w:rsidRPr="00ED3D80" w:rsidRDefault="009835B8" w:rsidP="0098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6" w:type="dxa"/>
            <w:vAlign w:val="bottom"/>
          </w:tcPr>
          <w:p w:rsidR="009835B8" w:rsidRPr="00ED3D80" w:rsidRDefault="009835B8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43" w:type="dxa"/>
            <w:gridSpan w:val="7"/>
            <w:vAlign w:val="bottom"/>
          </w:tcPr>
          <w:p w:rsidR="009835B8" w:rsidRPr="00ED3D80" w:rsidRDefault="009835B8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835B8" w:rsidRPr="00ED3D80" w:rsidTr="00F77A13">
        <w:trPr>
          <w:trHeight w:val="397"/>
        </w:trPr>
        <w:tc>
          <w:tcPr>
            <w:tcW w:w="3231" w:type="dxa"/>
            <w:vAlign w:val="bottom"/>
          </w:tcPr>
          <w:p w:rsidR="009835B8" w:rsidRPr="00ED3D80" w:rsidRDefault="009835B8" w:rsidP="0098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กิจการที่เกี่ยวข้องกัน                    </w:t>
            </w:r>
          </w:p>
        </w:tc>
        <w:tc>
          <w:tcPr>
            <w:tcW w:w="806" w:type="dxa"/>
            <w:vAlign w:val="bottom"/>
          </w:tcPr>
          <w:p w:rsidR="009835B8" w:rsidRPr="00ED3D80" w:rsidRDefault="00435E76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34" w:type="dxa"/>
            <w:vAlign w:val="bottom"/>
          </w:tcPr>
          <w:p w:rsidR="009835B8" w:rsidRPr="00ED3D80" w:rsidRDefault="003736DB" w:rsidP="0098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35,568</w:t>
            </w:r>
          </w:p>
        </w:tc>
        <w:tc>
          <w:tcPr>
            <w:tcW w:w="236" w:type="dxa"/>
            <w:vAlign w:val="bottom"/>
          </w:tcPr>
          <w:p w:rsidR="009835B8" w:rsidRPr="00ED3D80" w:rsidRDefault="009835B8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9835B8" w:rsidRPr="00ED3D80" w:rsidRDefault="009835B8" w:rsidP="0098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199,768</w:t>
            </w:r>
          </w:p>
        </w:tc>
        <w:tc>
          <w:tcPr>
            <w:tcW w:w="236" w:type="dxa"/>
            <w:vAlign w:val="bottom"/>
          </w:tcPr>
          <w:p w:rsidR="009835B8" w:rsidRPr="00ED3D80" w:rsidRDefault="009835B8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9835B8" w:rsidRPr="00ED3D80" w:rsidRDefault="006D16F2" w:rsidP="0098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200,558</w:t>
            </w:r>
          </w:p>
        </w:tc>
        <w:tc>
          <w:tcPr>
            <w:tcW w:w="236" w:type="dxa"/>
            <w:vAlign w:val="bottom"/>
          </w:tcPr>
          <w:p w:rsidR="009835B8" w:rsidRPr="00ED3D80" w:rsidRDefault="009835B8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:rsidR="009835B8" w:rsidRPr="00ED3D80" w:rsidRDefault="009835B8" w:rsidP="0098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187,465</w:t>
            </w:r>
          </w:p>
        </w:tc>
      </w:tr>
      <w:tr w:rsidR="009835B8" w:rsidRPr="00ED3D80" w:rsidTr="00F77A13">
        <w:trPr>
          <w:trHeight w:val="397"/>
        </w:trPr>
        <w:tc>
          <w:tcPr>
            <w:tcW w:w="3231" w:type="dxa"/>
            <w:vAlign w:val="bottom"/>
          </w:tcPr>
          <w:p w:rsidR="009835B8" w:rsidRPr="00ED3D80" w:rsidRDefault="009835B8" w:rsidP="0098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806" w:type="dxa"/>
            <w:vAlign w:val="bottom"/>
          </w:tcPr>
          <w:p w:rsidR="009835B8" w:rsidRPr="00ED3D80" w:rsidRDefault="009835B8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9835B8" w:rsidRPr="00ED3D80" w:rsidRDefault="003736DB" w:rsidP="0098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561,894</w:t>
            </w:r>
          </w:p>
        </w:tc>
        <w:tc>
          <w:tcPr>
            <w:tcW w:w="236" w:type="dxa"/>
            <w:vAlign w:val="bottom"/>
          </w:tcPr>
          <w:p w:rsidR="009835B8" w:rsidRPr="00ED3D80" w:rsidRDefault="009835B8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9835B8" w:rsidRPr="00ED3D80" w:rsidRDefault="009835B8" w:rsidP="0098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33</w:t>
            </w:r>
            <w:r>
              <w:rPr>
                <w:rFonts w:ascii="Angsana New" w:hAnsi="Angsana New"/>
                <w:sz w:val="30"/>
                <w:szCs w:val="30"/>
              </w:rPr>
              <w:t>6,444</w:t>
            </w:r>
          </w:p>
        </w:tc>
        <w:tc>
          <w:tcPr>
            <w:tcW w:w="236" w:type="dxa"/>
            <w:vAlign w:val="bottom"/>
          </w:tcPr>
          <w:p w:rsidR="009835B8" w:rsidRPr="00ED3D80" w:rsidRDefault="009835B8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9835B8" w:rsidRPr="00ED3D80" w:rsidRDefault="006D16F2" w:rsidP="00435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180,92</w:t>
            </w:r>
            <w:r w:rsidR="00435E7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:rsidR="009835B8" w:rsidRPr="00ED3D80" w:rsidRDefault="009835B8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9835B8" w:rsidRPr="00ED3D80" w:rsidRDefault="009835B8" w:rsidP="0098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20</w:t>
            </w:r>
            <w:r>
              <w:rPr>
                <w:rFonts w:ascii="Angsana New" w:hAnsi="Angsana New"/>
                <w:sz w:val="30"/>
                <w:szCs w:val="30"/>
              </w:rPr>
              <w:t>2,207</w:t>
            </w:r>
          </w:p>
        </w:tc>
      </w:tr>
      <w:tr w:rsidR="009835B8" w:rsidRPr="00ED3D80" w:rsidTr="00F77A13">
        <w:trPr>
          <w:trHeight w:val="397"/>
        </w:trPr>
        <w:tc>
          <w:tcPr>
            <w:tcW w:w="3231" w:type="dxa"/>
            <w:vAlign w:val="bottom"/>
          </w:tcPr>
          <w:p w:rsidR="009835B8" w:rsidRPr="00ED3D80" w:rsidRDefault="009835B8" w:rsidP="0098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06" w:type="dxa"/>
            <w:vAlign w:val="bottom"/>
          </w:tcPr>
          <w:p w:rsidR="009835B8" w:rsidRPr="00ED3D80" w:rsidRDefault="009835B8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9835B8" w:rsidRPr="00684F3D" w:rsidRDefault="003736DB" w:rsidP="0098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597,462</w:t>
            </w:r>
          </w:p>
        </w:tc>
        <w:tc>
          <w:tcPr>
            <w:tcW w:w="236" w:type="dxa"/>
            <w:vAlign w:val="bottom"/>
          </w:tcPr>
          <w:p w:rsidR="009835B8" w:rsidRPr="00ED3D80" w:rsidRDefault="009835B8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9835B8" w:rsidRPr="00684F3D" w:rsidRDefault="009835B8" w:rsidP="0098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4F3D">
              <w:rPr>
                <w:rFonts w:ascii="Angsana New" w:hAnsi="Angsana New"/>
                <w:b/>
                <w:bCs/>
                <w:sz w:val="30"/>
                <w:szCs w:val="30"/>
              </w:rPr>
              <w:t>536,212</w:t>
            </w:r>
          </w:p>
        </w:tc>
        <w:tc>
          <w:tcPr>
            <w:tcW w:w="236" w:type="dxa"/>
            <w:vAlign w:val="bottom"/>
          </w:tcPr>
          <w:p w:rsidR="009835B8" w:rsidRPr="00ED3D80" w:rsidRDefault="009835B8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9835B8" w:rsidRPr="00684F3D" w:rsidRDefault="00435E76" w:rsidP="00435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381,480</w:t>
            </w:r>
          </w:p>
        </w:tc>
        <w:tc>
          <w:tcPr>
            <w:tcW w:w="236" w:type="dxa"/>
            <w:vAlign w:val="bottom"/>
          </w:tcPr>
          <w:p w:rsidR="009835B8" w:rsidRPr="00ED3D80" w:rsidRDefault="009835B8" w:rsidP="0098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:rsidR="009835B8" w:rsidRPr="00684F3D" w:rsidRDefault="009835B8" w:rsidP="0098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389,672</w:t>
            </w:r>
          </w:p>
        </w:tc>
      </w:tr>
      <w:tr w:rsidR="003736DB" w:rsidRPr="00ED3D80" w:rsidTr="00F77A13">
        <w:trPr>
          <w:trHeight w:val="397"/>
        </w:trPr>
        <w:tc>
          <w:tcPr>
            <w:tcW w:w="3231" w:type="dxa"/>
            <w:vAlign w:val="bottom"/>
          </w:tcPr>
          <w:p w:rsidR="003736DB" w:rsidRPr="00ED3D80" w:rsidRDefault="003736DB" w:rsidP="00373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</w:t>
            </w:r>
            <w:r w:rsidRPr="00ED3D80">
              <w:rPr>
                <w:rFonts w:ascii="Angsana New" w:hAnsi="Angsana New" w:hint="cs"/>
                <w:sz w:val="30"/>
                <w:szCs w:val="30"/>
                <w:cs/>
              </w:rPr>
              <w:t>ประมาณการรับคืนหนังสือ</w:t>
            </w:r>
          </w:p>
        </w:tc>
        <w:tc>
          <w:tcPr>
            <w:tcW w:w="806" w:type="dxa"/>
            <w:vAlign w:val="bottom"/>
          </w:tcPr>
          <w:p w:rsidR="003736DB" w:rsidRPr="00ED3D80" w:rsidRDefault="003736DB" w:rsidP="00373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3736DB" w:rsidRPr="00ED3D80" w:rsidRDefault="003736DB" w:rsidP="00373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(8,5</w:t>
            </w:r>
            <w:r w:rsidRPr="00ED3D80">
              <w:rPr>
                <w:rFonts w:ascii="Angsana New" w:hAnsi="Angsana New"/>
                <w:sz w:val="30"/>
                <w:szCs w:val="30"/>
              </w:rPr>
              <w:t>12)</w:t>
            </w:r>
          </w:p>
        </w:tc>
        <w:tc>
          <w:tcPr>
            <w:tcW w:w="236" w:type="dxa"/>
            <w:vAlign w:val="bottom"/>
          </w:tcPr>
          <w:p w:rsidR="003736DB" w:rsidRPr="00ED3D80" w:rsidRDefault="003736DB" w:rsidP="00373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3736DB" w:rsidRPr="00ED3D80" w:rsidRDefault="003736DB" w:rsidP="00373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(9,112)</w:t>
            </w:r>
          </w:p>
        </w:tc>
        <w:tc>
          <w:tcPr>
            <w:tcW w:w="236" w:type="dxa"/>
            <w:vAlign w:val="bottom"/>
          </w:tcPr>
          <w:p w:rsidR="003736DB" w:rsidRPr="00ED3D80" w:rsidRDefault="003736DB" w:rsidP="00373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3736DB" w:rsidRPr="00ED3D80" w:rsidRDefault="003736DB" w:rsidP="00373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(6,261)</w:t>
            </w:r>
          </w:p>
        </w:tc>
        <w:tc>
          <w:tcPr>
            <w:tcW w:w="236" w:type="dxa"/>
            <w:vAlign w:val="bottom"/>
          </w:tcPr>
          <w:p w:rsidR="003736DB" w:rsidRPr="00ED3D80" w:rsidRDefault="003736DB" w:rsidP="00373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:rsidR="003736DB" w:rsidRPr="00ED3D80" w:rsidRDefault="003736DB" w:rsidP="00373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(9,112)</w:t>
            </w:r>
          </w:p>
        </w:tc>
      </w:tr>
      <w:tr w:rsidR="003736DB" w:rsidRPr="00ED3D80" w:rsidTr="009D2BE8">
        <w:trPr>
          <w:trHeight w:val="397"/>
        </w:trPr>
        <w:tc>
          <w:tcPr>
            <w:tcW w:w="3231" w:type="dxa"/>
            <w:vAlign w:val="bottom"/>
          </w:tcPr>
          <w:p w:rsidR="003736DB" w:rsidRPr="00ED3D80" w:rsidRDefault="003736DB" w:rsidP="00373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ED3D80">
              <w:rPr>
                <w:rFonts w:ascii="Angsana New" w:hAnsi="Angsana New" w:hint="cs"/>
                <w:sz w:val="30"/>
                <w:szCs w:val="30"/>
                <w:cs/>
              </w:rPr>
              <w:t>ประมาณการ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รับคืน</w:t>
            </w:r>
            <w:r w:rsidRPr="00ED3D80">
              <w:rPr>
                <w:rFonts w:ascii="Angsana New" w:hAnsi="Angsana New" w:hint="cs"/>
                <w:sz w:val="30"/>
                <w:szCs w:val="30"/>
                <w:cs/>
              </w:rPr>
              <w:t>นิตยสาร</w:t>
            </w:r>
          </w:p>
        </w:tc>
        <w:tc>
          <w:tcPr>
            <w:tcW w:w="806" w:type="dxa"/>
            <w:vAlign w:val="bottom"/>
          </w:tcPr>
          <w:p w:rsidR="003736DB" w:rsidRPr="00ED3D80" w:rsidRDefault="003736DB" w:rsidP="00373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3736DB" w:rsidRPr="00ED3D80" w:rsidRDefault="003736DB" w:rsidP="00373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(3,581</w:t>
            </w:r>
            <w:r w:rsidRPr="00ED3D8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:rsidR="003736DB" w:rsidRPr="00ED3D80" w:rsidRDefault="003736DB" w:rsidP="00373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3736DB" w:rsidRPr="00ED3D80" w:rsidRDefault="003736DB" w:rsidP="00373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(23,91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ED3D8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:rsidR="003736DB" w:rsidRPr="00ED3D80" w:rsidRDefault="003736DB" w:rsidP="00373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3736DB" w:rsidRPr="00ED3D80" w:rsidRDefault="003736DB" w:rsidP="00373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(3,660)</w:t>
            </w:r>
          </w:p>
        </w:tc>
        <w:tc>
          <w:tcPr>
            <w:tcW w:w="236" w:type="dxa"/>
            <w:vAlign w:val="bottom"/>
          </w:tcPr>
          <w:p w:rsidR="003736DB" w:rsidRPr="00ED3D80" w:rsidRDefault="003736DB" w:rsidP="00373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:rsidR="003736DB" w:rsidRPr="00ED3D80" w:rsidRDefault="003736DB" w:rsidP="00373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(23,91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ED3D8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736DB" w:rsidRPr="00ED3D80" w:rsidTr="009D2BE8">
        <w:trPr>
          <w:trHeight w:val="397"/>
        </w:trPr>
        <w:tc>
          <w:tcPr>
            <w:tcW w:w="3231" w:type="dxa"/>
            <w:vAlign w:val="bottom"/>
          </w:tcPr>
          <w:p w:rsidR="003736DB" w:rsidRPr="00ED3D80" w:rsidRDefault="003736DB" w:rsidP="00373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ED3D80">
              <w:rPr>
                <w:rFonts w:ascii="Angsana New" w:hAnsi="Angsana New" w:hint="cs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806" w:type="dxa"/>
            <w:vAlign w:val="bottom"/>
          </w:tcPr>
          <w:p w:rsidR="003736DB" w:rsidRPr="00ED3D80" w:rsidRDefault="003736DB" w:rsidP="00373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3736DB" w:rsidRPr="00ED3D80" w:rsidRDefault="003736DB" w:rsidP="00373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(20,131)</w:t>
            </w:r>
          </w:p>
        </w:tc>
        <w:tc>
          <w:tcPr>
            <w:tcW w:w="236" w:type="dxa"/>
            <w:vAlign w:val="bottom"/>
          </w:tcPr>
          <w:p w:rsidR="003736DB" w:rsidRPr="00ED3D80" w:rsidRDefault="003736DB" w:rsidP="00373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3736DB" w:rsidRPr="00ED3D80" w:rsidRDefault="003736DB" w:rsidP="00373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(11,221)</w:t>
            </w:r>
          </w:p>
        </w:tc>
        <w:tc>
          <w:tcPr>
            <w:tcW w:w="236" w:type="dxa"/>
            <w:vAlign w:val="bottom"/>
          </w:tcPr>
          <w:p w:rsidR="003736DB" w:rsidRPr="00ED3D80" w:rsidRDefault="003736DB" w:rsidP="00373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3736DB" w:rsidRPr="00ED3D80" w:rsidRDefault="003736DB" w:rsidP="00373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(3,446)</w:t>
            </w:r>
          </w:p>
        </w:tc>
        <w:tc>
          <w:tcPr>
            <w:tcW w:w="236" w:type="dxa"/>
            <w:vAlign w:val="bottom"/>
          </w:tcPr>
          <w:p w:rsidR="003736DB" w:rsidRPr="00ED3D80" w:rsidRDefault="003736DB" w:rsidP="00373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3736DB" w:rsidRPr="00ED3D80" w:rsidRDefault="003736DB" w:rsidP="00373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(9,099)</w:t>
            </w:r>
          </w:p>
        </w:tc>
      </w:tr>
      <w:tr w:rsidR="003736DB" w:rsidRPr="00ED3D80" w:rsidTr="009D2BE8">
        <w:trPr>
          <w:trHeight w:val="397"/>
        </w:trPr>
        <w:tc>
          <w:tcPr>
            <w:tcW w:w="3231" w:type="dxa"/>
            <w:vAlign w:val="bottom"/>
          </w:tcPr>
          <w:p w:rsidR="003736DB" w:rsidRPr="00ED3D80" w:rsidRDefault="003736DB" w:rsidP="00373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06" w:type="dxa"/>
            <w:vAlign w:val="bottom"/>
          </w:tcPr>
          <w:p w:rsidR="003736DB" w:rsidRPr="00ED3D80" w:rsidRDefault="003736DB" w:rsidP="00373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736DB" w:rsidRPr="00ED3D80" w:rsidRDefault="003736DB" w:rsidP="00373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565,238</w:t>
            </w:r>
          </w:p>
        </w:tc>
        <w:tc>
          <w:tcPr>
            <w:tcW w:w="236" w:type="dxa"/>
            <w:vAlign w:val="bottom"/>
          </w:tcPr>
          <w:p w:rsidR="003736DB" w:rsidRPr="00ED3D80" w:rsidRDefault="003736DB" w:rsidP="00373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736DB" w:rsidRPr="00ED3D80" w:rsidRDefault="003736DB" w:rsidP="00373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491,969</w:t>
            </w:r>
          </w:p>
        </w:tc>
        <w:tc>
          <w:tcPr>
            <w:tcW w:w="236" w:type="dxa"/>
            <w:vAlign w:val="bottom"/>
          </w:tcPr>
          <w:p w:rsidR="003736DB" w:rsidRPr="00ED3D80" w:rsidRDefault="003736DB" w:rsidP="00373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736DB" w:rsidRPr="00ED3D80" w:rsidRDefault="003736DB" w:rsidP="00435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368,11</w:t>
            </w:r>
            <w:r w:rsidR="00435E7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:rsidR="003736DB" w:rsidRPr="00ED3D80" w:rsidRDefault="003736DB" w:rsidP="00373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736DB" w:rsidRPr="00435E76" w:rsidRDefault="003736DB" w:rsidP="00435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5E76">
              <w:rPr>
                <w:rFonts w:ascii="Angsana New" w:hAnsi="Angsana New"/>
                <w:b/>
                <w:bCs/>
                <w:sz w:val="30"/>
                <w:szCs w:val="30"/>
              </w:rPr>
              <w:t>347,551</w:t>
            </w:r>
          </w:p>
        </w:tc>
      </w:tr>
      <w:tr w:rsidR="003736DB" w:rsidRPr="00ED3D80" w:rsidTr="009D2BE8">
        <w:trPr>
          <w:trHeight w:val="397"/>
        </w:trPr>
        <w:tc>
          <w:tcPr>
            <w:tcW w:w="3231" w:type="dxa"/>
            <w:vAlign w:val="bottom"/>
          </w:tcPr>
          <w:p w:rsidR="003736DB" w:rsidRPr="00ED3D80" w:rsidRDefault="003736DB" w:rsidP="00373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06" w:type="dxa"/>
            <w:vAlign w:val="bottom"/>
          </w:tcPr>
          <w:p w:rsidR="003736DB" w:rsidRPr="00ED3D80" w:rsidRDefault="003736DB" w:rsidP="00373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:rsidR="003736DB" w:rsidRPr="00ED3D80" w:rsidRDefault="003736DB" w:rsidP="00373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736DB" w:rsidRPr="00ED3D80" w:rsidRDefault="003736DB" w:rsidP="00373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:rsidR="003736DB" w:rsidRPr="00ED3D80" w:rsidRDefault="003736DB" w:rsidP="00373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736DB" w:rsidRPr="00ED3D80" w:rsidRDefault="003736DB" w:rsidP="00373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:rsidR="003736DB" w:rsidRPr="00ED3D80" w:rsidRDefault="003736DB" w:rsidP="00373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736DB" w:rsidRPr="00ED3D80" w:rsidRDefault="003736DB" w:rsidP="00373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vAlign w:val="bottom"/>
          </w:tcPr>
          <w:p w:rsidR="003736DB" w:rsidRPr="00435E76" w:rsidRDefault="003736DB" w:rsidP="00435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36DB" w:rsidRPr="005A6DB6" w:rsidTr="009D2BE8">
        <w:trPr>
          <w:trHeight w:val="397"/>
        </w:trPr>
        <w:tc>
          <w:tcPr>
            <w:tcW w:w="3231" w:type="dxa"/>
            <w:vAlign w:val="bottom"/>
          </w:tcPr>
          <w:p w:rsidR="003736DB" w:rsidRDefault="003736DB" w:rsidP="00373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กลับรายการ)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หนี้สูญและ</w:t>
            </w:r>
          </w:p>
          <w:p w:rsidR="003736DB" w:rsidRPr="00ED3D80" w:rsidRDefault="003736DB" w:rsidP="00373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หนี้สงสัยจะสูญสำหรับปี</w:t>
            </w:r>
          </w:p>
        </w:tc>
        <w:tc>
          <w:tcPr>
            <w:tcW w:w="806" w:type="dxa"/>
            <w:vAlign w:val="bottom"/>
          </w:tcPr>
          <w:p w:rsidR="003736DB" w:rsidRPr="00ED3D80" w:rsidRDefault="003736DB" w:rsidP="00373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3736DB" w:rsidRPr="0027381C" w:rsidRDefault="00A86B27" w:rsidP="00373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8,910</w:t>
            </w:r>
          </w:p>
        </w:tc>
        <w:tc>
          <w:tcPr>
            <w:tcW w:w="236" w:type="dxa"/>
            <w:vAlign w:val="bottom"/>
          </w:tcPr>
          <w:p w:rsidR="003736DB" w:rsidRPr="00ED3D80" w:rsidRDefault="003736DB" w:rsidP="00373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3736DB" w:rsidRPr="0027381C" w:rsidRDefault="003736DB" w:rsidP="00435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81C">
              <w:rPr>
                <w:rFonts w:ascii="Angsana New" w:hAnsi="Angsana New"/>
                <w:b/>
                <w:bCs/>
                <w:sz w:val="30"/>
                <w:szCs w:val="30"/>
              </w:rPr>
              <w:t>(1,534)</w:t>
            </w:r>
          </w:p>
        </w:tc>
        <w:tc>
          <w:tcPr>
            <w:tcW w:w="236" w:type="dxa"/>
            <w:vAlign w:val="bottom"/>
          </w:tcPr>
          <w:p w:rsidR="003736DB" w:rsidRPr="00ED3D80" w:rsidRDefault="003736DB" w:rsidP="00373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3736DB" w:rsidRPr="00435E76" w:rsidRDefault="003736DB" w:rsidP="00435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5E76">
              <w:rPr>
                <w:rFonts w:ascii="Angsana New" w:hAnsi="Angsana New"/>
                <w:b/>
                <w:bCs/>
                <w:sz w:val="30"/>
                <w:szCs w:val="30"/>
              </w:rPr>
              <w:t>(5,653)</w:t>
            </w:r>
          </w:p>
        </w:tc>
        <w:tc>
          <w:tcPr>
            <w:tcW w:w="236" w:type="dxa"/>
            <w:vAlign w:val="bottom"/>
          </w:tcPr>
          <w:p w:rsidR="003736DB" w:rsidRPr="00ED3D80" w:rsidRDefault="003736DB" w:rsidP="00373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bottom"/>
          </w:tcPr>
          <w:p w:rsidR="003736DB" w:rsidRPr="00435E76" w:rsidRDefault="003736DB" w:rsidP="00373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5E76">
              <w:rPr>
                <w:rFonts w:ascii="Angsana New" w:hAnsi="Angsana New"/>
                <w:b/>
                <w:bCs/>
                <w:sz w:val="30"/>
                <w:szCs w:val="30"/>
              </w:rPr>
              <w:t>(3,656)</w:t>
            </w:r>
          </w:p>
        </w:tc>
      </w:tr>
    </w:tbl>
    <w:p w:rsidR="00F70579" w:rsidRDefault="00F70579" w:rsidP="008045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630"/>
        <w:rPr>
          <w:rFonts w:ascii="Angsana New" w:hAnsi="Angsana New"/>
          <w:sz w:val="30"/>
          <w:szCs w:val="30"/>
        </w:rPr>
      </w:pPr>
    </w:p>
    <w:p w:rsidR="002905EC" w:rsidRDefault="002905EC" w:rsidP="008045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630"/>
        <w:rPr>
          <w:rFonts w:ascii="Angsana New" w:hAnsi="Angsana New"/>
          <w:sz w:val="30"/>
          <w:szCs w:val="30"/>
        </w:rPr>
      </w:pPr>
    </w:p>
    <w:p w:rsidR="002905EC" w:rsidRDefault="002905EC" w:rsidP="008045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630"/>
        <w:rPr>
          <w:rFonts w:ascii="Angsana New" w:hAnsi="Angsana New"/>
          <w:sz w:val="30"/>
          <w:szCs w:val="30"/>
        </w:rPr>
      </w:pPr>
    </w:p>
    <w:p w:rsidR="002905EC" w:rsidRDefault="002905EC" w:rsidP="008045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630"/>
        <w:rPr>
          <w:rFonts w:ascii="Angsana New" w:hAnsi="Angsana New"/>
          <w:sz w:val="30"/>
          <w:szCs w:val="30"/>
        </w:rPr>
      </w:pPr>
    </w:p>
    <w:p w:rsidR="002905EC" w:rsidRDefault="002905EC" w:rsidP="008045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630"/>
        <w:rPr>
          <w:rFonts w:ascii="Angsana New" w:hAnsi="Angsana New"/>
          <w:sz w:val="30"/>
          <w:szCs w:val="30"/>
        </w:rPr>
      </w:pPr>
    </w:p>
    <w:p w:rsidR="002905EC" w:rsidRDefault="002905EC" w:rsidP="008045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630"/>
        <w:rPr>
          <w:rFonts w:ascii="Angsana New" w:hAnsi="Angsana New"/>
          <w:sz w:val="30"/>
          <w:szCs w:val="30"/>
        </w:rPr>
      </w:pPr>
    </w:p>
    <w:p w:rsidR="00680729" w:rsidRPr="00865E92" w:rsidRDefault="00680729" w:rsidP="008045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630"/>
        <w:rPr>
          <w:rFonts w:ascii="Angsana New" w:hAnsi="Angsana New"/>
          <w:sz w:val="30"/>
          <w:szCs w:val="30"/>
        </w:rPr>
      </w:pPr>
      <w:r w:rsidRPr="00865E92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</w:t>
      </w:r>
      <w:r w:rsidRPr="00865E92">
        <w:rPr>
          <w:rFonts w:ascii="Angsana New" w:hAnsi="Angsana New"/>
          <w:sz w:val="30"/>
          <w:szCs w:val="30"/>
        </w:rPr>
        <w:t xml:space="preserve"> </w:t>
      </w:r>
      <w:r w:rsidRPr="00865E92">
        <w:rPr>
          <w:rFonts w:ascii="Angsana New" w:hAnsi="Angsana New"/>
          <w:sz w:val="30"/>
          <w:szCs w:val="30"/>
          <w:cs/>
        </w:rPr>
        <w:t>มีดังนี้</w:t>
      </w:r>
    </w:p>
    <w:p w:rsidR="00680729" w:rsidRPr="00CD0D6F" w:rsidRDefault="00680729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4"/>
          <w:szCs w:val="24"/>
          <w:highlight w:val="yellow"/>
        </w:rPr>
      </w:pPr>
    </w:p>
    <w:tbl>
      <w:tblPr>
        <w:tblW w:w="9270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3750"/>
        <w:gridCol w:w="1238"/>
        <w:gridCol w:w="236"/>
        <w:gridCol w:w="1188"/>
        <w:gridCol w:w="273"/>
        <w:gridCol w:w="1164"/>
        <w:gridCol w:w="260"/>
        <w:gridCol w:w="1161"/>
      </w:tblGrid>
      <w:tr w:rsidR="00C81617" w:rsidRPr="00ED3D80" w:rsidTr="00910D08">
        <w:trPr>
          <w:tblHeader/>
        </w:trPr>
        <w:tc>
          <w:tcPr>
            <w:tcW w:w="2023" w:type="pct"/>
          </w:tcPr>
          <w:p w:rsidR="00C81617" w:rsidRPr="00CD0D6F" w:rsidRDefault="00C81617" w:rsidP="00F37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6" w:type="pct"/>
            <w:gridSpan w:val="3"/>
          </w:tcPr>
          <w:p w:rsidR="00C81617" w:rsidRPr="00ED3D80" w:rsidRDefault="00C81617" w:rsidP="00F37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C81617" w:rsidRPr="00ED3D80" w:rsidRDefault="00C81617" w:rsidP="00F37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4" w:type="pct"/>
            <w:gridSpan w:val="3"/>
          </w:tcPr>
          <w:p w:rsidR="00C81617" w:rsidRPr="00ED3D80" w:rsidRDefault="00C81617" w:rsidP="00F37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35B8" w:rsidRPr="00ED3D80" w:rsidTr="007A5F10">
        <w:trPr>
          <w:tblHeader/>
        </w:trPr>
        <w:tc>
          <w:tcPr>
            <w:tcW w:w="2023" w:type="pct"/>
          </w:tcPr>
          <w:p w:rsidR="009835B8" w:rsidRPr="00ED3D80" w:rsidRDefault="009835B8" w:rsidP="0098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8" w:type="pct"/>
            <w:vAlign w:val="center"/>
          </w:tcPr>
          <w:p w:rsidR="009835B8" w:rsidRPr="00D457A5" w:rsidRDefault="009835B8" w:rsidP="0098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457A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127" w:type="pct"/>
            <w:vAlign w:val="center"/>
          </w:tcPr>
          <w:p w:rsidR="009835B8" w:rsidRPr="00D457A5" w:rsidRDefault="009835B8" w:rsidP="0098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41" w:type="pct"/>
            <w:vAlign w:val="center"/>
          </w:tcPr>
          <w:p w:rsidR="009835B8" w:rsidRPr="00D457A5" w:rsidRDefault="009835B8" w:rsidP="0098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147" w:type="pct"/>
          </w:tcPr>
          <w:p w:rsidR="009835B8" w:rsidRPr="00D457A5" w:rsidRDefault="009835B8" w:rsidP="0098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 w:cs="Times New Roman"/>
                <w:sz w:val="30"/>
                <w:szCs w:val="30"/>
                <w:lang w:val="en-GB"/>
              </w:rPr>
            </w:pPr>
          </w:p>
        </w:tc>
        <w:tc>
          <w:tcPr>
            <w:tcW w:w="628" w:type="pct"/>
            <w:vAlign w:val="center"/>
          </w:tcPr>
          <w:p w:rsidR="009835B8" w:rsidRPr="00D457A5" w:rsidRDefault="009835B8" w:rsidP="0098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140" w:type="pct"/>
            <w:vAlign w:val="center"/>
          </w:tcPr>
          <w:p w:rsidR="009835B8" w:rsidRPr="00D457A5" w:rsidRDefault="009835B8" w:rsidP="0098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vAlign w:val="center"/>
          </w:tcPr>
          <w:p w:rsidR="009835B8" w:rsidRPr="00D457A5" w:rsidRDefault="009835B8" w:rsidP="0098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</w:tr>
      <w:tr w:rsidR="009835B8" w:rsidRPr="00ED3D80" w:rsidTr="0097667A">
        <w:trPr>
          <w:tblHeader/>
        </w:trPr>
        <w:tc>
          <w:tcPr>
            <w:tcW w:w="2023" w:type="pct"/>
          </w:tcPr>
          <w:p w:rsidR="009835B8" w:rsidRPr="00ED3D80" w:rsidRDefault="009835B8" w:rsidP="0098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77" w:type="pct"/>
            <w:gridSpan w:val="7"/>
          </w:tcPr>
          <w:p w:rsidR="009835B8" w:rsidRPr="00ED3D80" w:rsidRDefault="009835B8" w:rsidP="009835B8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D3D8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D3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ED3D8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835B8" w:rsidRPr="00ED3D80" w:rsidTr="00910D08">
        <w:tc>
          <w:tcPr>
            <w:tcW w:w="2023" w:type="pct"/>
          </w:tcPr>
          <w:p w:rsidR="009835B8" w:rsidRPr="00ED3D80" w:rsidRDefault="009835B8" w:rsidP="0098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68" w:type="pct"/>
          </w:tcPr>
          <w:p w:rsidR="009835B8" w:rsidRPr="00ED3D80" w:rsidRDefault="009835B8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:rsidR="009835B8" w:rsidRPr="00ED3D80" w:rsidRDefault="009835B8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9835B8" w:rsidRPr="00ED3D80" w:rsidRDefault="009835B8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9835B8" w:rsidRPr="00ED3D80" w:rsidRDefault="009835B8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:rsidR="009835B8" w:rsidRPr="00ED3D80" w:rsidRDefault="009835B8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:rsidR="009835B8" w:rsidRPr="00ED3D80" w:rsidRDefault="009835B8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9835B8" w:rsidRPr="00ED3D80" w:rsidRDefault="009835B8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35B8" w:rsidRPr="00ED3D80" w:rsidTr="00910D08">
        <w:trPr>
          <w:trHeight w:val="362"/>
        </w:trPr>
        <w:tc>
          <w:tcPr>
            <w:tcW w:w="2023" w:type="pct"/>
          </w:tcPr>
          <w:p w:rsidR="009835B8" w:rsidRPr="00ED3D80" w:rsidRDefault="009835B8" w:rsidP="0098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668" w:type="pct"/>
          </w:tcPr>
          <w:p w:rsidR="009835B8" w:rsidRPr="00ED3D80" w:rsidRDefault="00A86B27" w:rsidP="00A86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30,831</w:t>
            </w:r>
          </w:p>
        </w:tc>
        <w:tc>
          <w:tcPr>
            <w:tcW w:w="127" w:type="pct"/>
          </w:tcPr>
          <w:p w:rsidR="009835B8" w:rsidRPr="00ED3D80" w:rsidRDefault="009835B8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9835B8" w:rsidRPr="00ED3D80" w:rsidRDefault="009835B8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188,538</w:t>
            </w:r>
          </w:p>
        </w:tc>
        <w:tc>
          <w:tcPr>
            <w:tcW w:w="147" w:type="pct"/>
          </w:tcPr>
          <w:p w:rsidR="009835B8" w:rsidRPr="00ED3D80" w:rsidRDefault="009835B8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:rsidR="009835B8" w:rsidRPr="00ED3D80" w:rsidRDefault="00A32ECD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40"/>
              </w:tabs>
              <w:spacing w:after="0" w:line="240" w:lineRule="auto"/>
              <w:ind w:right="2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196,025</w:t>
            </w:r>
          </w:p>
        </w:tc>
        <w:tc>
          <w:tcPr>
            <w:tcW w:w="140" w:type="pct"/>
          </w:tcPr>
          <w:p w:rsidR="009835B8" w:rsidRPr="00ED3D80" w:rsidRDefault="009835B8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9835B8" w:rsidRPr="00ED3D80" w:rsidRDefault="009835B8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40"/>
              </w:tabs>
              <w:spacing w:after="0" w:line="240" w:lineRule="auto"/>
              <w:ind w:right="2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185,031</w:t>
            </w:r>
          </w:p>
        </w:tc>
      </w:tr>
      <w:tr w:rsidR="009835B8" w:rsidRPr="00ED3D80" w:rsidTr="00910D08">
        <w:trPr>
          <w:trHeight w:val="425"/>
        </w:trPr>
        <w:tc>
          <w:tcPr>
            <w:tcW w:w="2023" w:type="pct"/>
          </w:tcPr>
          <w:p w:rsidR="009835B8" w:rsidRPr="00ED3D80" w:rsidRDefault="009835B8" w:rsidP="0098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</w:p>
        </w:tc>
        <w:tc>
          <w:tcPr>
            <w:tcW w:w="668" w:type="pct"/>
          </w:tcPr>
          <w:p w:rsidR="009835B8" w:rsidRPr="00ED3D80" w:rsidRDefault="009835B8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:rsidR="009835B8" w:rsidRPr="00ED3D80" w:rsidRDefault="009835B8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9835B8" w:rsidRPr="00ED3D80" w:rsidRDefault="009835B8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9835B8" w:rsidRPr="00ED3D80" w:rsidRDefault="009835B8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:rsidR="009835B8" w:rsidRPr="00ED3D80" w:rsidRDefault="009835B8" w:rsidP="0098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:rsidR="009835B8" w:rsidRPr="00ED3D80" w:rsidRDefault="009835B8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9835B8" w:rsidRPr="00ED3D80" w:rsidRDefault="009835B8" w:rsidP="0098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35B8" w:rsidRPr="00ED3D80" w:rsidTr="00910D08">
        <w:trPr>
          <w:trHeight w:val="362"/>
        </w:trPr>
        <w:tc>
          <w:tcPr>
            <w:tcW w:w="2023" w:type="pct"/>
          </w:tcPr>
          <w:p w:rsidR="009835B8" w:rsidRPr="00ED3D80" w:rsidRDefault="009835B8" w:rsidP="0098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ED3D80">
              <w:rPr>
                <w:rFonts w:ascii="Angsana New" w:hAnsi="Angsana New"/>
                <w:sz w:val="30"/>
                <w:szCs w:val="30"/>
              </w:rPr>
              <w:t>3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68" w:type="pct"/>
          </w:tcPr>
          <w:p w:rsidR="009835B8" w:rsidRPr="00ED3D80" w:rsidRDefault="00A86B27" w:rsidP="00A86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4,737</w:t>
            </w:r>
          </w:p>
        </w:tc>
        <w:tc>
          <w:tcPr>
            <w:tcW w:w="127" w:type="pct"/>
          </w:tcPr>
          <w:p w:rsidR="009835B8" w:rsidRPr="00ED3D80" w:rsidRDefault="009835B8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9835B8" w:rsidRPr="00ED3D80" w:rsidRDefault="009835B8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9835B8" w:rsidRPr="00ED3D80" w:rsidRDefault="009835B8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:rsidR="009835B8" w:rsidRPr="00ED3D80" w:rsidRDefault="00A32ECD" w:rsidP="00A32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40"/>
              </w:tabs>
              <w:spacing w:after="0" w:line="240" w:lineRule="auto"/>
              <w:ind w:right="2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4,533</w:t>
            </w:r>
          </w:p>
        </w:tc>
        <w:tc>
          <w:tcPr>
            <w:tcW w:w="140" w:type="pct"/>
          </w:tcPr>
          <w:p w:rsidR="009835B8" w:rsidRPr="00ED3D80" w:rsidRDefault="009835B8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9835B8" w:rsidRPr="00ED3D80" w:rsidRDefault="009835B8" w:rsidP="0098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6B27" w:rsidRPr="00ED3D80" w:rsidTr="00910D08">
        <w:trPr>
          <w:trHeight w:val="362"/>
        </w:trPr>
        <w:tc>
          <w:tcPr>
            <w:tcW w:w="2023" w:type="pct"/>
          </w:tcPr>
          <w:p w:rsidR="00A86B27" w:rsidRPr="00ED3D80" w:rsidRDefault="00A86B27" w:rsidP="00A86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3 - 6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68" w:type="pct"/>
          </w:tcPr>
          <w:p w:rsidR="00A86B27" w:rsidRPr="00ED3D80" w:rsidRDefault="00A86B27" w:rsidP="00A86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:rsidR="00A86B27" w:rsidRPr="00ED3D80" w:rsidRDefault="00A86B27" w:rsidP="00A86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A86B27" w:rsidRPr="00ED3D80" w:rsidRDefault="00A86B27" w:rsidP="00A86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>11</w:t>
            </w:r>
            <w:r w:rsidRPr="00ED3D80">
              <w:rPr>
                <w:rFonts w:ascii="Angsana New" w:hAnsi="Angsana New"/>
                <w:sz w:val="30"/>
                <w:szCs w:val="30"/>
              </w:rPr>
              <w:t>,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230</w:t>
            </w:r>
          </w:p>
        </w:tc>
        <w:tc>
          <w:tcPr>
            <w:tcW w:w="147" w:type="pct"/>
          </w:tcPr>
          <w:p w:rsidR="00A86B27" w:rsidRPr="00ED3D80" w:rsidRDefault="00A86B27" w:rsidP="00A86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:rsidR="00A86B27" w:rsidRPr="00ED3D80" w:rsidRDefault="00A86B27" w:rsidP="00A86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A86B27" w:rsidRPr="00ED3D80" w:rsidRDefault="00A86B27" w:rsidP="00A86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A86B27" w:rsidRPr="00ED3D80" w:rsidRDefault="00A86B27" w:rsidP="00A86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40"/>
              </w:tabs>
              <w:spacing w:after="0" w:line="240" w:lineRule="auto"/>
              <w:ind w:right="2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2,434</w:t>
            </w:r>
          </w:p>
        </w:tc>
      </w:tr>
      <w:tr w:rsidR="00A86B27" w:rsidRPr="00ED3D80" w:rsidTr="0020271B">
        <w:trPr>
          <w:trHeight w:val="352"/>
        </w:trPr>
        <w:tc>
          <w:tcPr>
            <w:tcW w:w="2023" w:type="pct"/>
          </w:tcPr>
          <w:p w:rsidR="00A86B27" w:rsidRPr="00ED3D80" w:rsidRDefault="00A86B27" w:rsidP="00A86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vAlign w:val="bottom"/>
          </w:tcPr>
          <w:p w:rsidR="00A86B27" w:rsidRPr="00435E76" w:rsidRDefault="00A86B27" w:rsidP="00A86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5E76">
              <w:rPr>
                <w:rFonts w:ascii="Angsana New" w:hAnsi="Angsana New"/>
                <w:b/>
                <w:bCs/>
                <w:sz w:val="30"/>
                <w:szCs w:val="30"/>
              </w:rPr>
              <w:t>35,568</w:t>
            </w:r>
          </w:p>
        </w:tc>
        <w:tc>
          <w:tcPr>
            <w:tcW w:w="127" w:type="pct"/>
          </w:tcPr>
          <w:p w:rsidR="00A86B27" w:rsidRPr="00ED3D80" w:rsidRDefault="00A86B27" w:rsidP="00A86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:rsidR="00A86B27" w:rsidRPr="0029191C" w:rsidRDefault="00A86B27" w:rsidP="00291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191C">
              <w:rPr>
                <w:rFonts w:ascii="Angsana New" w:hAnsi="Angsana New"/>
                <w:b/>
                <w:bCs/>
                <w:sz w:val="30"/>
                <w:szCs w:val="30"/>
              </w:rPr>
              <w:t>199,768</w:t>
            </w:r>
          </w:p>
        </w:tc>
        <w:tc>
          <w:tcPr>
            <w:tcW w:w="147" w:type="pct"/>
          </w:tcPr>
          <w:p w:rsidR="00A86B27" w:rsidRPr="00ED3D80" w:rsidRDefault="00A86B27" w:rsidP="00A86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</w:tcPr>
          <w:p w:rsidR="00A86B27" w:rsidRPr="00ED3D80" w:rsidRDefault="00A86B27" w:rsidP="00A86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200,558</w:t>
            </w:r>
          </w:p>
        </w:tc>
        <w:tc>
          <w:tcPr>
            <w:tcW w:w="140" w:type="pct"/>
          </w:tcPr>
          <w:p w:rsidR="00A86B27" w:rsidRPr="00ED3D80" w:rsidRDefault="00A86B27" w:rsidP="00A86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:rsidR="00A86B27" w:rsidRPr="00ED3D80" w:rsidRDefault="00A86B27" w:rsidP="00A86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187,465</w:t>
            </w:r>
          </w:p>
        </w:tc>
      </w:tr>
      <w:tr w:rsidR="00A86B27" w:rsidRPr="00ED3D80" w:rsidTr="007A5F10">
        <w:trPr>
          <w:trHeight w:val="407"/>
        </w:trPr>
        <w:tc>
          <w:tcPr>
            <w:tcW w:w="2023" w:type="pct"/>
          </w:tcPr>
          <w:p w:rsidR="00A86B27" w:rsidRPr="00ED3D80" w:rsidRDefault="00A86B27" w:rsidP="00A86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</w:t>
            </w:r>
            <w:r w:rsidRPr="00ED3D80">
              <w:rPr>
                <w:rFonts w:ascii="Angsana New" w:hAnsi="Angsana New" w:hint="cs"/>
                <w:sz w:val="30"/>
                <w:szCs w:val="30"/>
                <w:cs/>
              </w:rPr>
              <w:t>ประมาณการรับคืนนิตยสาร</w:t>
            </w:r>
          </w:p>
        </w:tc>
        <w:tc>
          <w:tcPr>
            <w:tcW w:w="668" w:type="pct"/>
            <w:vAlign w:val="bottom"/>
          </w:tcPr>
          <w:p w:rsidR="00A86B27" w:rsidRPr="00ED3D80" w:rsidRDefault="00A86B27" w:rsidP="00A86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(3,581</w:t>
            </w:r>
            <w:r w:rsidRPr="00ED3D8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:rsidR="00A86B27" w:rsidRPr="00ED3D80" w:rsidRDefault="00A86B27" w:rsidP="00A86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:rsidR="00A86B27" w:rsidRPr="00ED3D80" w:rsidRDefault="00A86B27" w:rsidP="00291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(23,91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ED3D8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:rsidR="00A86B27" w:rsidRPr="00ED3D80" w:rsidRDefault="00A86B27" w:rsidP="00A86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:rsidR="00A86B27" w:rsidRPr="00ED3D80" w:rsidRDefault="00A86B27" w:rsidP="00A86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(3,660)</w:t>
            </w:r>
          </w:p>
        </w:tc>
        <w:tc>
          <w:tcPr>
            <w:tcW w:w="140" w:type="pct"/>
          </w:tcPr>
          <w:p w:rsidR="00A86B27" w:rsidRPr="00ED3D80" w:rsidRDefault="00A86B27" w:rsidP="00A86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:rsidR="00A86B27" w:rsidRPr="00ED3D80" w:rsidRDefault="00A86B27" w:rsidP="00A86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(23,91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ED3D8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86B27" w:rsidRPr="00FF38E5" w:rsidTr="00910D08">
        <w:tc>
          <w:tcPr>
            <w:tcW w:w="2023" w:type="pct"/>
          </w:tcPr>
          <w:p w:rsidR="00A86B27" w:rsidRPr="00ED3D80" w:rsidRDefault="00A86B27" w:rsidP="00A86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</w:tcPr>
          <w:p w:rsidR="00A86B27" w:rsidRPr="00ED3D80" w:rsidRDefault="00A86B27" w:rsidP="00A86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05"/>
              </w:tabs>
              <w:spacing w:after="0" w:line="240" w:lineRule="auto"/>
              <w:ind w:right="13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31,987</w:t>
            </w:r>
          </w:p>
        </w:tc>
        <w:tc>
          <w:tcPr>
            <w:tcW w:w="127" w:type="pct"/>
          </w:tcPr>
          <w:p w:rsidR="00A86B27" w:rsidRPr="00ED3D80" w:rsidRDefault="00A86B27" w:rsidP="00A86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</w:tcPr>
          <w:p w:rsidR="00A86B27" w:rsidRPr="0029191C" w:rsidRDefault="00A86B27" w:rsidP="00291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191C">
              <w:rPr>
                <w:rFonts w:ascii="Angsana New" w:hAnsi="Angsana New"/>
                <w:b/>
                <w:bCs/>
                <w:sz w:val="30"/>
                <w:szCs w:val="30"/>
              </w:rPr>
              <w:t>175,858</w:t>
            </w:r>
          </w:p>
        </w:tc>
        <w:tc>
          <w:tcPr>
            <w:tcW w:w="147" w:type="pct"/>
          </w:tcPr>
          <w:p w:rsidR="00A86B27" w:rsidRPr="00ED3D80" w:rsidRDefault="00A86B27" w:rsidP="00A86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</w:tcBorders>
          </w:tcPr>
          <w:p w:rsidR="00A86B27" w:rsidRPr="00ED3D80" w:rsidRDefault="00A86B27" w:rsidP="00A86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196,898</w:t>
            </w:r>
          </w:p>
        </w:tc>
        <w:tc>
          <w:tcPr>
            <w:tcW w:w="140" w:type="pct"/>
          </w:tcPr>
          <w:p w:rsidR="00A86B27" w:rsidRPr="00ED3D80" w:rsidRDefault="00A86B27" w:rsidP="00A86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</w:tcPr>
          <w:p w:rsidR="00A86B27" w:rsidRPr="00ED3D80" w:rsidRDefault="00A86B27" w:rsidP="00A86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163,555</w:t>
            </w:r>
          </w:p>
        </w:tc>
      </w:tr>
    </w:tbl>
    <w:p w:rsidR="00DB6394" w:rsidRDefault="00DB6394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highlight w:val="yellow"/>
        </w:rPr>
      </w:pPr>
    </w:p>
    <w:tbl>
      <w:tblPr>
        <w:tblW w:w="92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4"/>
        <w:gridCol w:w="1241"/>
        <w:gridCol w:w="236"/>
        <w:gridCol w:w="1184"/>
        <w:gridCol w:w="271"/>
        <w:gridCol w:w="1164"/>
        <w:gridCol w:w="258"/>
        <w:gridCol w:w="1158"/>
      </w:tblGrid>
      <w:tr w:rsidR="003A2D75" w:rsidRPr="00ED3D80" w:rsidTr="00A86B27">
        <w:tc>
          <w:tcPr>
            <w:tcW w:w="2035" w:type="pct"/>
          </w:tcPr>
          <w:p w:rsidR="003A2D75" w:rsidRPr="00ED3D80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667" w:type="pct"/>
          </w:tcPr>
          <w:p w:rsidR="003A2D75" w:rsidRPr="00ED3D80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:rsidR="003A2D75" w:rsidRPr="00ED3D80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3A2D75" w:rsidRPr="00ED3D80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3A2D75" w:rsidRPr="00ED3D80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3A2D75" w:rsidRPr="00ED3D80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3A2D75" w:rsidRPr="00ED3D80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:rsidR="003A2D75" w:rsidRPr="00ED3D80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  <w:tab w:val="decimal" w:pos="104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35B8" w:rsidRPr="00ED3D80" w:rsidTr="00A86B27">
        <w:tc>
          <w:tcPr>
            <w:tcW w:w="2035" w:type="pct"/>
          </w:tcPr>
          <w:p w:rsidR="009835B8" w:rsidRPr="00ED3D80" w:rsidRDefault="009835B8" w:rsidP="0098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667" w:type="pct"/>
          </w:tcPr>
          <w:p w:rsidR="009835B8" w:rsidRPr="00ED3D80" w:rsidRDefault="00A86B27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401,359</w:t>
            </w:r>
          </w:p>
        </w:tc>
        <w:tc>
          <w:tcPr>
            <w:tcW w:w="127" w:type="pct"/>
          </w:tcPr>
          <w:p w:rsidR="009835B8" w:rsidRPr="00ED3D80" w:rsidRDefault="009835B8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9835B8" w:rsidRPr="00ED3D80" w:rsidRDefault="009835B8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26</w:t>
            </w:r>
            <w:r>
              <w:rPr>
                <w:rFonts w:ascii="Angsana New" w:hAnsi="Angsana New"/>
                <w:sz w:val="30"/>
                <w:szCs w:val="30"/>
              </w:rPr>
              <w:t>2,428</w:t>
            </w:r>
          </w:p>
        </w:tc>
        <w:tc>
          <w:tcPr>
            <w:tcW w:w="146" w:type="pct"/>
          </w:tcPr>
          <w:p w:rsidR="009835B8" w:rsidRPr="00ED3D80" w:rsidRDefault="009835B8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9835B8" w:rsidRPr="00ED3D80" w:rsidRDefault="00F07B03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139,06</w:t>
            </w:r>
            <w:r w:rsidR="00435E7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9" w:type="pct"/>
          </w:tcPr>
          <w:p w:rsidR="009835B8" w:rsidRPr="00ED3D80" w:rsidRDefault="009835B8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:rsidR="009835B8" w:rsidRPr="00ED3D80" w:rsidRDefault="009835B8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17</w:t>
            </w:r>
            <w:r>
              <w:rPr>
                <w:rFonts w:ascii="Angsana New" w:hAnsi="Angsana New"/>
                <w:sz w:val="30"/>
                <w:szCs w:val="30"/>
              </w:rPr>
              <w:t>0,854</w:t>
            </w:r>
          </w:p>
        </w:tc>
      </w:tr>
      <w:tr w:rsidR="009835B8" w:rsidRPr="00ED3D80" w:rsidTr="00A86B27">
        <w:tc>
          <w:tcPr>
            <w:tcW w:w="2035" w:type="pct"/>
          </w:tcPr>
          <w:p w:rsidR="009835B8" w:rsidRPr="00ED3D80" w:rsidRDefault="009835B8" w:rsidP="0098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667" w:type="pct"/>
          </w:tcPr>
          <w:p w:rsidR="009835B8" w:rsidRPr="00ED3D80" w:rsidRDefault="009835B8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3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:rsidR="009835B8" w:rsidRPr="00ED3D80" w:rsidRDefault="009835B8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9835B8" w:rsidRPr="00ED3D80" w:rsidRDefault="009835B8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3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9835B8" w:rsidRPr="00ED3D80" w:rsidRDefault="009835B8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9835B8" w:rsidRPr="00ED3D80" w:rsidRDefault="009835B8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9835B8" w:rsidRPr="00ED3D80" w:rsidRDefault="009835B8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:rsidR="009835B8" w:rsidRPr="00ED3D80" w:rsidRDefault="009835B8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35B8" w:rsidRPr="00ED3D80" w:rsidTr="00A86B27">
        <w:tc>
          <w:tcPr>
            <w:tcW w:w="2035" w:type="pct"/>
          </w:tcPr>
          <w:p w:rsidR="009835B8" w:rsidRPr="00ED3D80" w:rsidRDefault="009835B8" w:rsidP="0098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ED3D80">
              <w:rPr>
                <w:rFonts w:ascii="Angsana New" w:hAnsi="Angsana New"/>
                <w:sz w:val="30"/>
                <w:szCs w:val="30"/>
              </w:rPr>
              <w:t>3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67" w:type="pct"/>
          </w:tcPr>
          <w:p w:rsidR="009835B8" w:rsidRPr="00ED3D80" w:rsidRDefault="00A86B27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76,181</w:t>
            </w:r>
          </w:p>
        </w:tc>
        <w:tc>
          <w:tcPr>
            <w:tcW w:w="127" w:type="pct"/>
          </w:tcPr>
          <w:p w:rsidR="009835B8" w:rsidRPr="00ED3D80" w:rsidRDefault="009835B8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9835B8" w:rsidRPr="00ED3D80" w:rsidRDefault="009835B8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41,387</w:t>
            </w:r>
          </w:p>
        </w:tc>
        <w:tc>
          <w:tcPr>
            <w:tcW w:w="146" w:type="pct"/>
          </w:tcPr>
          <w:p w:rsidR="009835B8" w:rsidRPr="00ED3D80" w:rsidRDefault="009835B8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9835B8" w:rsidRPr="00ED3D80" w:rsidRDefault="00A32ECD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36,188</w:t>
            </w:r>
          </w:p>
        </w:tc>
        <w:tc>
          <w:tcPr>
            <w:tcW w:w="139" w:type="pct"/>
          </w:tcPr>
          <w:p w:rsidR="009835B8" w:rsidRPr="00ED3D80" w:rsidRDefault="009835B8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:rsidR="009835B8" w:rsidRPr="00ED3D80" w:rsidRDefault="009835B8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19,623</w:t>
            </w:r>
          </w:p>
        </w:tc>
      </w:tr>
      <w:tr w:rsidR="009835B8" w:rsidRPr="00ED3D80" w:rsidTr="00A86B27">
        <w:tc>
          <w:tcPr>
            <w:tcW w:w="2035" w:type="pct"/>
          </w:tcPr>
          <w:p w:rsidR="009835B8" w:rsidRPr="00ED3D80" w:rsidRDefault="009835B8" w:rsidP="0098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3 - 6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67" w:type="pct"/>
          </w:tcPr>
          <w:p w:rsidR="009835B8" w:rsidRPr="00ED3D80" w:rsidRDefault="00A86B27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3,469</w:t>
            </w:r>
          </w:p>
        </w:tc>
        <w:tc>
          <w:tcPr>
            <w:tcW w:w="127" w:type="pct"/>
          </w:tcPr>
          <w:p w:rsidR="009835B8" w:rsidRPr="00ED3D80" w:rsidRDefault="009835B8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9835B8" w:rsidRPr="00ED3D80" w:rsidRDefault="009835B8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3,822</w:t>
            </w:r>
          </w:p>
        </w:tc>
        <w:tc>
          <w:tcPr>
            <w:tcW w:w="146" w:type="pct"/>
          </w:tcPr>
          <w:p w:rsidR="009835B8" w:rsidRPr="00ED3D80" w:rsidRDefault="009835B8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9835B8" w:rsidRPr="00ED3D80" w:rsidRDefault="00A32ECD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2,520</w:t>
            </w:r>
          </w:p>
        </w:tc>
        <w:tc>
          <w:tcPr>
            <w:tcW w:w="139" w:type="pct"/>
          </w:tcPr>
          <w:p w:rsidR="009835B8" w:rsidRPr="00ED3D80" w:rsidRDefault="009835B8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:rsidR="009835B8" w:rsidRPr="00ED3D80" w:rsidRDefault="009835B8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2,058</w:t>
            </w:r>
          </w:p>
        </w:tc>
      </w:tr>
      <w:tr w:rsidR="00A86B27" w:rsidRPr="00ED3D80" w:rsidTr="00A86B27">
        <w:tc>
          <w:tcPr>
            <w:tcW w:w="2035" w:type="pct"/>
          </w:tcPr>
          <w:p w:rsidR="00A86B27" w:rsidRPr="00ED3D80" w:rsidRDefault="00A86B27" w:rsidP="00A86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>6 -</w:t>
            </w:r>
            <w:r w:rsidRPr="00ED3D80">
              <w:rPr>
                <w:rFonts w:ascii="Angsana New" w:hAnsi="Angsana New"/>
                <w:sz w:val="30"/>
                <w:szCs w:val="30"/>
              </w:rPr>
              <w:t xml:space="preserve"> 12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67" w:type="pct"/>
          </w:tcPr>
          <w:p w:rsidR="00A86B27" w:rsidRPr="00ED3D80" w:rsidRDefault="00A86B27" w:rsidP="00A86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14,534</w:t>
            </w:r>
          </w:p>
        </w:tc>
        <w:tc>
          <w:tcPr>
            <w:tcW w:w="127" w:type="pct"/>
          </w:tcPr>
          <w:p w:rsidR="00A86B27" w:rsidRPr="00ED3D80" w:rsidRDefault="00A86B27" w:rsidP="00A86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A86B27" w:rsidRPr="00ED3D80" w:rsidRDefault="00A86B27" w:rsidP="00A86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2,565</w:t>
            </w:r>
          </w:p>
        </w:tc>
        <w:tc>
          <w:tcPr>
            <w:tcW w:w="146" w:type="pct"/>
          </w:tcPr>
          <w:p w:rsidR="00A86B27" w:rsidRPr="00ED3D80" w:rsidRDefault="00A86B27" w:rsidP="00A86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A86B27" w:rsidRPr="00ED3D80" w:rsidRDefault="00A86B27" w:rsidP="00A86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966</w:t>
            </w:r>
          </w:p>
        </w:tc>
        <w:tc>
          <w:tcPr>
            <w:tcW w:w="139" w:type="pct"/>
          </w:tcPr>
          <w:p w:rsidR="00A86B27" w:rsidRPr="00ED3D80" w:rsidRDefault="00A86B27" w:rsidP="00A86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:rsidR="00A86B27" w:rsidRPr="00ED3D80" w:rsidRDefault="00A86B27" w:rsidP="00A86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1,090</w:t>
            </w:r>
          </w:p>
        </w:tc>
      </w:tr>
      <w:tr w:rsidR="00A86B27" w:rsidRPr="00ED3D80" w:rsidTr="00A86B27">
        <w:tc>
          <w:tcPr>
            <w:tcW w:w="2035" w:type="pct"/>
          </w:tcPr>
          <w:p w:rsidR="00A86B27" w:rsidRPr="00ED3D80" w:rsidRDefault="00A86B27" w:rsidP="00A86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ED3D80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:rsidR="00A86B27" w:rsidRPr="00ED3D80" w:rsidRDefault="00A86B27" w:rsidP="00A86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2,554</w:t>
            </w:r>
          </w:p>
        </w:tc>
        <w:tc>
          <w:tcPr>
            <w:tcW w:w="127" w:type="pct"/>
          </w:tcPr>
          <w:p w:rsidR="00A86B27" w:rsidRPr="00ED3D80" w:rsidRDefault="00A86B27" w:rsidP="00A86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:rsidR="00A86B27" w:rsidRPr="00ED3D80" w:rsidRDefault="00A86B27" w:rsidP="00A86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7,903</w:t>
            </w:r>
          </w:p>
        </w:tc>
        <w:tc>
          <w:tcPr>
            <w:tcW w:w="146" w:type="pct"/>
          </w:tcPr>
          <w:p w:rsidR="00A86B27" w:rsidRPr="00ED3D80" w:rsidRDefault="00A86B27" w:rsidP="00A86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:rsidR="00A86B27" w:rsidRPr="00ED3D80" w:rsidRDefault="00A86B27" w:rsidP="00A86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604</w:t>
            </w:r>
          </w:p>
        </w:tc>
        <w:tc>
          <w:tcPr>
            <w:tcW w:w="139" w:type="pct"/>
          </w:tcPr>
          <w:p w:rsidR="00A86B27" w:rsidRPr="00ED3D80" w:rsidRDefault="00A86B27" w:rsidP="00A86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:rsidR="00A86B27" w:rsidRPr="00ED3D80" w:rsidRDefault="00A86B27" w:rsidP="00A86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7,73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A86B27" w:rsidRPr="00ED3D80" w:rsidTr="00A86B27">
        <w:tc>
          <w:tcPr>
            <w:tcW w:w="2035" w:type="pct"/>
          </w:tcPr>
          <w:p w:rsidR="00A86B27" w:rsidRPr="00ED3D80" w:rsidRDefault="00A86B27" w:rsidP="00A86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</w:tcPr>
          <w:p w:rsidR="00A86B27" w:rsidRPr="00ED3D80" w:rsidRDefault="00A86B27" w:rsidP="00A86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498,097</w:t>
            </w:r>
          </w:p>
        </w:tc>
        <w:tc>
          <w:tcPr>
            <w:tcW w:w="127" w:type="pct"/>
          </w:tcPr>
          <w:p w:rsidR="00A86B27" w:rsidRPr="00ED3D80" w:rsidRDefault="00A86B27" w:rsidP="00A86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:rsidR="00A86B27" w:rsidRPr="00ED3D80" w:rsidRDefault="00A86B27" w:rsidP="00A86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318,105</w:t>
            </w:r>
          </w:p>
        </w:tc>
        <w:tc>
          <w:tcPr>
            <w:tcW w:w="146" w:type="pct"/>
          </w:tcPr>
          <w:p w:rsidR="00A86B27" w:rsidRPr="00ED3D80" w:rsidRDefault="00A86B27" w:rsidP="00A86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:rsidR="00A86B27" w:rsidRPr="00ED3D80" w:rsidRDefault="00435E76" w:rsidP="00435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179,340</w:t>
            </w:r>
          </w:p>
        </w:tc>
        <w:tc>
          <w:tcPr>
            <w:tcW w:w="139" w:type="pct"/>
          </w:tcPr>
          <w:p w:rsidR="00A86B27" w:rsidRPr="00ED3D80" w:rsidRDefault="00A86B27" w:rsidP="00A86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</w:tcPr>
          <w:p w:rsidR="00A86B27" w:rsidRPr="00ED3D80" w:rsidRDefault="00A86B27" w:rsidP="00A86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201,355</w:t>
            </w:r>
          </w:p>
        </w:tc>
      </w:tr>
      <w:tr w:rsidR="00A86B27" w:rsidRPr="00ED3D80" w:rsidTr="00A86B27">
        <w:tc>
          <w:tcPr>
            <w:tcW w:w="2035" w:type="pct"/>
          </w:tcPr>
          <w:p w:rsidR="00A86B27" w:rsidRPr="00ED3D80" w:rsidRDefault="00A86B27" w:rsidP="00A86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D3D80"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667" w:type="pct"/>
          </w:tcPr>
          <w:p w:rsidR="00A86B27" w:rsidRPr="00ED3D80" w:rsidRDefault="00A86B27" w:rsidP="00A86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63,797</w:t>
            </w:r>
          </w:p>
        </w:tc>
        <w:tc>
          <w:tcPr>
            <w:tcW w:w="127" w:type="pct"/>
          </w:tcPr>
          <w:p w:rsidR="00A86B27" w:rsidRPr="00ED3D80" w:rsidRDefault="00A86B27" w:rsidP="00A86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A86B27" w:rsidRPr="00ED3D80" w:rsidRDefault="00A86B27" w:rsidP="00A86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18,339</w:t>
            </w:r>
          </w:p>
        </w:tc>
        <w:tc>
          <w:tcPr>
            <w:tcW w:w="146" w:type="pct"/>
          </w:tcPr>
          <w:p w:rsidR="00A86B27" w:rsidRPr="00ED3D80" w:rsidRDefault="00A86B27" w:rsidP="00A86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A86B27" w:rsidRPr="00ED3D80" w:rsidRDefault="00A86B27" w:rsidP="00A86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1,582</w:t>
            </w:r>
          </w:p>
        </w:tc>
        <w:tc>
          <w:tcPr>
            <w:tcW w:w="139" w:type="pct"/>
          </w:tcPr>
          <w:p w:rsidR="00A86B27" w:rsidRPr="00ED3D80" w:rsidRDefault="00A86B27" w:rsidP="00A86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:rsidR="00A86B27" w:rsidRPr="00ED3D80" w:rsidRDefault="00A86B27" w:rsidP="00A86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852</w:t>
            </w:r>
          </w:p>
        </w:tc>
      </w:tr>
      <w:tr w:rsidR="00A86B27" w:rsidRPr="00ED3D80" w:rsidTr="00A86B27">
        <w:tc>
          <w:tcPr>
            <w:tcW w:w="2035" w:type="pct"/>
          </w:tcPr>
          <w:p w:rsidR="00A86B27" w:rsidRPr="00ED3D80" w:rsidRDefault="00A86B27" w:rsidP="00A86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  <w:vAlign w:val="bottom"/>
          </w:tcPr>
          <w:p w:rsidR="00A86B27" w:rsidRPr="00ED3D80" w:rsidRDefault="00A86B27" w:rsidP="00A86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561,894</w:t>
            </w:r>
          </w:p>
        </w:tc>
        <w:tc>
          <w:tcPr>
            <w:tcW w:w="127" w:type="pct"/>
            <w:vAlign w:val="bottom"/>
          </w:tcPr>
          <w:p w:rsidR="00A86B27" w:rsidRPr="00ED3D80" w:rsidRDefault="00A86B27" w:rsidP="00A86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vAlign w:val="bottom"/>
          </w:tcPr>
          <w:p w:rsidR="00A86B27" w:rsidRPr="00ED3D80" w:rsidRDefault="00A86B27" w:rsidP="00A86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6,444</w:t>
            </w:r>
          </w:p>
        </w:tc>
        <w:tc>
          <w:tcPr>
            <w:tcW w:w="146" w:type="pct"/>
            <w:vAlign w:val="bottom"/>
          </w:tcPr>
          <w:p w:rsidR="00A86B27" w:rsidRPr="00ED3D80" w:rsidRDefault="00A86B27" w:rsidP="00A86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vAlign w:val="bottom"/>
          </w:tcPr>
          <w:p w:rsidR="00A86B27" w:rsidRPr="00ED3D80" w:rsidRDefault="00A86B27" w:rsidP="00A86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180,92</w:t>
            </w:r>
            <w:r w:rsidR="00435E7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39" w:type="pct"/>
            <w:vAlign w:val="bottom"/>
          </w:tcPr>
          <w:p w:rsidR="00A86B27" w:rsidRPr="00ED3D80" w:rsidRDefault="00A86B27" w:rsidP="00A86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  <w:vAlign w:val="bottom"/>
          </w:tcPr>
          <w:p w:rsidR="00A86B27" w:rsidRPr="00ED3D80" w:rsidRDefault="00A86B27" w:rsidP="00A86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202,207</w:t>
            </w:r>
          </w:p>
        </w:tc>
      </w:tr>
      <w:tr w:rsidR="00A86B27" w:rsidRPr="00ED3D80" w:rsidTr="00A86B27">
        <w:tc>
          <w:tcPr>
            <w:tcW w:w="2035" w:type="pct"/>
          </w:tcPr>
          <w:p w:rsidR="00A86B27" w:rsidRPr="00ED3D80" w:rsidRDefault="00A86B27" w:rsidP="00A86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ED3D80">
              <w:rPr>
                <w:rFonts w:ascii="Angsana New" w:hAnsi="Angsana New" w:hint="cs"/>
                <w:sz w:val="30"/>
                <w:szCs w:val="30"/>
                <w:cs/>
              </w:rPr>
              <w:t>ประมาณการรับคืนหนังสือ</w:t>
            </w:r>
          </w:p>
        </w:tc>
        <w:tc>
          <w:tcPr>
            <w:tcW w:w="667" w:type="pct"/>
            <w:vAlign w:val="bottom"/>
          </w:tcPr>
          <w:p w:rsidR="00A86B27" w:rsidRPr="00ED3D80" w:rsidRDefault="00A86B27" w:rsidP="00A86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(8,512</w:t>
            </w:r>
            <w:r w:rsidRPr="00ED3D8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:rsidR="00A86B27" w:rsidRPr="00ED3D80" w:rsidRDefault="00A86B27" w:rsidP="00A86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:rsidR="00A86B27" w:rsidRPr="00ED3D80" w:rsidRDefault="00A86B27" w:rsidP="00A86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(9,112)</w:t>
            </w:r>
          </w:p>
        </w:tc>
        <w:tc>
          <w:tcPr>
            <w:tcW w:w="146" w:type="pct"/>
          </w:tcPr>
          <w:p w:rsidR="00A86B27" w:rsidRPr="00ED3D80" w:rsidRDefault="00A86B27" w:rsidP="00A86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:rsidR="00A86B27" w:rsidRPr="00ED3D80" w:rsidRDefault="00A86B27" w:rsidP="00A86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(6,261)</w:t>
            </w:r>
          </w:p>
        </w:tc>
        <w:tc>
          <w:tcPr>
            <w:tcW w:w="139" w:type="pct"/>
          </w:tcPr>
          <w:p w:rsidR="00A86B27" w:rsidRPr="00ED3D80" w:rsidRDefault="00A86B27" w:rsidP="00A86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:rsidR="00A86B27" w:rsidRPr="00ED3D80" w:rsidRDefault="00A86B27" w:rsidP="00A86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(9,112)</w:t>
            </w:r>
          </w:p>
        </w:tc>
      </w:tr>
      <w:tr w:rsidR="00A86B27" w:rsidRPr="00ED3D80" w:rsidTr="00A86B27">
        <w:tc>
          <w:tcPr>
            <w:tcW w:w="2035" w:type="pct"/>
          </w:tcPr>
          <w:p w:rsidR="00A86B27" w:rsidRPr="00ED3D80" w:rsidRDefault="00A86B27" w:rsidP="00A86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ED3D80">
              <w:rPr>
                <w:rFonts w:ascii="Angsana New" w:hAnsi="Angsana New" w:hint="cs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vAlign w:val="bottom"/>
          </w:tcPr>
          <w:p w:rsidR="00A86B27" w:rsidRPr="00ED3D80" w:rsidRDefault="00A86B27" w:rsidP="00A86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(20,131)</w:t>
            </w:r>
          </w:p>
        </w:tc>
        <w:tc>
          <w:tcPr>
            <w:tcW w:w="127" w:type="pct"/>
          </w:tcPr>
          <w:p w:rsidR="00A86B27" w:rsidRPr="00ED3D80" w:rsidRDefault="00A86B27" w:rsidP="00A86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:rsidR="00A86B27" w:rsidRPr="00ED3D80" w:rsidRDefault="00A86B27" w:rsidP="00A86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(11,221)</w:t>
            </w:r>
          </w:p>
        </w:tc>
        <w:tc>
          <w:tcPr>
            <w:tcW w:w="146" w:type="pct"/>
          </w:tcPr>
          <w:p w:rsidR="00A86B27" w:rsidRPr="00ED3D80" w:rsidRDefault="00A86B27" w:rsidP="00A86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:rsidR="00A86B27" w:rsidRPr="00ED3D80" w:rsidRDefault="00A86B27" w:rsidP="00A86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(3,446)</w:t>
            </w:r>
          </w:p>
        </w:tc>
        <w:tc>
          <w:tcPr>
            <w:tcW w:w="139" w:type="pct"/>
          </w:tcPr>
          <w:p w:rsidR="00A86B27" w:rsidRPr="00ED3D80" w:rsidRDefault="00A86B27" w:rsidP="00A86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vAlign w:val="bottom"/>
          </w:tcPr>
          <w:p w:rsidR="00A86B27" w:rsidRPr="00ED3D80" w:rsidRDefault="00A86B27" w:rsidP="00A86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(9,099)</w:t>
            </w:r>
          </w:p>
        </w:tc>
      </w:tr>
      <w:tr w:rsidR="00A86B27" w:rsidRPr="00ED3D80" w:rsidTr="00A86B27">
        <w:tc>
          <w:tcPr>
            <w:tcW w:w="2035" w:type="pct"/>
          </w:tcPr>
          <w:p w:rsidR="00A86B27" w:rsidRPr="00ED3D80" w:rsidRDefault="00A86B27" w:rsidP="00A86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</w:tcPr>
          <w:p w:rsidR="00A86B27" w:rsidRPr="00ED3D80" w:rsidRDefault="00A86B27" w:rsidP="00A86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533,251</w:t>
            </w:r>
          </w:p>
        </w:tc>
        <w:tc>
          <w:tcPr>
            <w:tcW w:w="127" w:type="pct"/>
          </w:tcPr>
          <w:p w:rsidR="00A86B27" w:rsidRPr="00ED3D80" w:rsidRDefault="00A86B27" w:rsidP="00A86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</w:tcPr>
          <w:p w:rsidR="00A86B27" w:rsidRPr="00ED3D80" w:rsidRDefault="00A86B27" w:rsidP="00A86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6,111</w:t>
            </w:r>
          </w:p>
        </w:tc>
        <w:tc>
          <w:tcPr>
            <w:tcW w:w="146" w:type="pct"/>
          </w:tcPr>
          <w:p w:rsidR="00A86B27" w:rsidRPr="00ED3D80" w:rsidRDefault="00A86B27" w:rsidP="00A86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</w:tcPr>
          <w:p w:rsidR="00A86B27" w:rsidRPr="00ED3D80" w:rsidRDefault="00A86B27" w:rsidP="00435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171,21</w:t>
            </w:r>
            <w:r w:rsidR="00435E76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39" w:type="pct"/>
          </w:tcPr>
          <w:p w:rsidR="00A86B27" w:rsidRPr="00ED3D80" w:rsidRDefault="00A86B27" w:rsidP="00A86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</w:tcPr>
          <w:p w:rsidR="00A86B27" w:rsidRPr="00ED3D80" w:rsidRDefault="00A86B27" w:rsidP="00A86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3,996</w:t>
            </w:r>
          </w:p>
        </w:tc>
      </w:tr>
      <w:tr w:rsidR="00A86B27" w:rsidRPr="00ED3D80" w:rsidTr="00216A03">
        <w:trPr>
          <w:trHeight w:val="70"/>
        </w:trPr>
        <w:tc>
          <w:tcPr>
            <w:tcW w:w="2035" w:type="pct"/>
          </w:tcPr>
          <w:p w:rsidR="00A86B27" w:rsidRPr="00216A03" w:rsidRDefault="00A86B27" w:rsidP="00A86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"/>
                <w:szCs w:val="2"/>
                <w:cs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</w:tcPr>
          <w:p w:rsidR="00A86B27" w:rsidRPr="00216A03" w:rsidRDefault="00A86B27" w:rsidP="00A86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"/>
                <w:szCs w:val="2"/>
              </w:rPr>
            </w:pPr>
          </w:p>
        </w:tc>
        <w:tc>
          <w:tcPr>
            <w:tcW w:w="127" w:type="pct"/>
          </w:tcPr>
          <w:p w:rsidR="00A86B27" w:rsidRPr="00216A03" w:rsidRDefault="00A86B27" w:rsidP="00A86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"/>
                <w:szCs w:val="2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:rsidR="00A86B27" w:rsidRPr="00216A03" w:rsidRDefault="00A86B27" w:rsidP="00A86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"/>
                <w:szCs w:val="2"/>
              </w:rPr>
            </w:pPr>
          </w:p>
        </w:tc>
        <w:tc>
          <w:tcPr>
            <w:tcW w:w="146" w:type="pct"/>
          </w:tcPr>
          <w:p w:rsidR="00A86B27" w:rsidRPr="00216A03" w:rsidRDefault="00A86B27" w:rsidP="00A86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"/>
                <w:szCs w:val="2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:rsidR="00A86B27" w:rsidRPr="00216A03" w:rsidRDefault="00A86B27" w:rsidP="00A86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"/>
                <w:szCs w:val="2"/>
              </w:rPr>
            </w:pPr>
          </w:p>
        </w:tc>
        <w:tc>
          <w:tcPr>
            <w:tcW w:w="139" w:type="pct"/>
          </w:tcPr>
          <w:p w:rsidR="00A86B27" w:rsidRPr="00216A03" w:rsidRDefault="00A86B27" w:rsidP="00A86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"/>
                <w:szCs w:val="2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</w:tcPr>
          <w:p w:rsidR="00A86B27" w:rsidRPr="00216A03" w:rsidRDefault="00A86B27" w:rsidP="00A86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"/>
                <w:szCs w:val="2"/>
              </w:rPr>
            </w:pPr>
          </w:p>
        </w:tc>
      </w:tr>
      <w:tr w:rsidR="00A86B27" w:rsidRPr="00CD0D6F" w:rsidTr="00A86B27">
        <w:tc>
          <w:tcPr>
            <w:tcW w:w="2035" w:type="pct"/>
          </w:tcPr>
          <w:p w:rsidR="00A86B27" w:rsidRPr="00ED3D80" w:rsidRDefault="00A86B27" w:rsidP="00A86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67" w:type="pct"/>
            <w:tcBorders>
              <w:bottom w:val="double" w:sz="4" w:space="0" w:color="auto"/>
            </w:tcBorders>
            <w:vAlign w:val="bottom"/>
          </w:tcPr>
          <w:p w:rsidR="00A86B27" w:rsidRPr="00ED3D80" w:rsidRDefault="00A86B27" w:rsidP="00A86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565,238</w:t>
            </w:r>
          </w:p>
        </w:tc>
        <w:tc>
          <w:tcPr>
            <w:tcW w:w="127" w:type="pct"/>
            <w:vAlign w:val="bottom"/>
          </w:tcPr>
          <w:p w:rsidR="00A86B27" w:rsidRPr="00ED3D80" w:rsidRDefault="00A86B27" w:rsidP="00A86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  <w:vAlign w:val="bottom"/>
          </w:tcPr>
          <w:p w:rsidR="00A86B27" w:rsidRPr="00ED3D80" w:rsidRDefault="00A86B27" w:rsidP="00A86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491,969</w:t>
            </w:r>
          </w:p>
        </w:tc>
        <w:tc>
          <w:tcPr>
            <w:tcW w:w="146" w:type="pct"/>
            <w:vAlign w:val="bottom"/>
          </w:tcPr>
          <w:p w:rsidR="00A86B27" w:rsidRPr="00ED3D80" w:rsidRDefault="00A86B27" w:rsidP="00A86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  <w:vAlign w:val="bottom"/>
          </w:tcPr>
          <w:p w:rsidR="00A86B27" w:rsidRPr="00ED3D80" w:rsidRDefault="00A86B27" w:rsidP="00435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368,11</w:t>
            </w:r>
            <w:r w:rsidR="00435E7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39" w:type="pct"/>
            <w:vAlign w:val="bottom"/>
          </w:tcPr>
          <w:p w:rsidR="00A86B27" w:rsidRPr="00ED3D80" w:rsidRDefault="00A86B27" w:rsidP="00A86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double" w:sz="4" w:space="0" w:color="auto"/>
            </w:tcBorders>
            <w:vAlign w:val="bottom"/>
          </w:tcPr>
          <w:p w:rsidR="00A86B27" w:rsidRPr="00ED3D80" w:rsidRDefault="00A86B27" w:rsidP="00A86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347,551</w:t>
            </w:r>
          </w:p>
        </w:tc>
      </w:tr>
    </w:tbl>
    <w:p w:rsidR="00BA5CAE" w:rsidRPr="00DB6394" w:rsidRDefault="00BA5CAE" w:rsidP="00DD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2"/>
          <w:szCs w:val="22"/>
          <w:highlight w:val="yellow"/>
        </w:rPr>
      </w:pPr>
    </w:p>
    <w:p w:rsidR="00680729" w:rsidRDefault="00680729" w:rsidP="00DD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D74D58">
        <w:rPr>
          <w:rFonts w:ascii="Angsana New" w:hAnsi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Pr="00D74D58">
        <w:rPr>
          <w:rFonts w:ascii="Angsana New" w:hAnsi="Angsana New"/>
          <w:sz w:val="30"/>
          <w:szCs w:val="30"/>
          <w:cs/>
        </w:rPr>
        <w:t>กลุ่ม</w:t>
      </w:r>
      <w:r w:rsidRPr="00D74D58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="00702FB1" w:rsidRPr="00D74D58">
        <w:rPr>
          <w:rFonts w:ascii="Angsana New" w:hAnsi="Angsana New"/>
          <w:sz w:val="30"/>
          <w:szCs w:val="30"/>
          <w:cs/>
        </w:rPr>
        <w:t>มีระยะเว</w:t>
      </w:r>
      <w:r w:rsidR="00702FB1" w:rsidRPr="00D74D58">
        <w:rPr>
          <w:rFonts w:ascii="Angsana New" w:hAnsi="Angsana New" w:hint="cs"/>
          <w:sz w:val="30"/>
          <w:szCs w:val="30"/>
          <w:cs/>
        </w:rPr>
        <w:t>ลา</w:t>
      </w:r>
      <w:r w:rsidR="00D76D4A" w:rsidRPr="00D74D58">
        <w:rPr>
          <w:rFonts w:ascii="Angsana New" w:hAnsi="Angsana New" w:hint="cs"/>
          <w:sz w:val="30"/>
          <w:szCs w:val="30"/>
          <w:cs/>
        </w:rPr>
        <w:t>ตั้งแต่</w:t>
      </w:r>
      <w:r w:rsidR="00702FB1" w:rsidRPr="00D74D58">
        <w:rPr>
          <w:rFonts w:ascii="Angsana New" w:hAnsi="Angsana New" w:hint="cs"/>
          <w:sz w:val="30"/>
          <w:szCs w:val="30"/>
          <w:cs/>
        </w:rPr>
        <w:t xml:space="preserve"> </w:t>
      </w:r>
      <w:r w:rsidR="00702FB1" w:rsidRPr="00D74D58">
        <w:rPr>
          <w:rFonts w:ascii="Angsana New" w:hAnsi="Angsana New"/>
          <w:sz w:val="30"/>
          <w:szCs w:val="30"/>
        </w:rPr>
        <w:t xml:space="preserve">30 </w:t>
      </w:r>
      <w:r w:rsidR="00D76D4A" w:rsidRPr="00D74D58">
        <w:rPr>
          <w:rFonts w:ascii="Angsana New" w:hAnsi="Angsana New" w:hint="cs"/>
          <w:sz w:val="30"/>
          <w:szCs w:val="30"/>
          <w:cs/>
        </w:rPr>
        <w:t>ถึง</w:t>
      </w:r>
      <w:r w:rsidR="00702FB1" w:rsidRPr="00D74D58">
        <w:rPr>
          <w:rFonts w:ascii="Angsana New" w:hAnsi="Angsana New"/>
          <w:sz w:val="30"/>
          <w:szCs w:val="30"/>
        </w:rPr>
        <w:t xml:space="preserve"> 120</w:t>
      </w:r>
      <w:r w:rsidRPr="00D74D58">
        <w:rPr>
          <w:rFonts w:ascii="Angsana New" w:hAnsi="Angsana New"/>
          <w:sz w:val="30"/>
          <w:szCs w:val="30"/>
        </w:rPr>
        <w:t xml:space="preserve"> </w:t>
      </w:r>
      <w:r w:rsidRPr="00D74D58">
        <w:rPr>
          <w:rFonts w:ascii="Angsana New" w:hAnsi="Angsana New"/>
          <w:sz w:val="30"/>
          <w:szCs w:val="30"/>
          <w:cs/>
        </w:rPr>
        <w:t>วัน</w:t>
      </w:r>
    </w:p>
    <w:p w:rsidR="002A69EE" w:rsidRDefault="002A69EE" w:rsidP="00DD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16"/>
          <w:szCs w:val="16"/>
        </w:rPr>
      </w:pPr>
    </w:p>
    <w:p w:rsidR="002905EC" w:rsidRDefault="002905EC" w:rsidP="00DD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16"/>
          <w:szCs w:val="16"/>
        </w:rPr>
      </w:pPr>
    </w:p>
    <w:p w:rsidR="002905EC" w:rsidRDefault="002905EC" w:rsidP="00DD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16"/>
          <w:szCs w:val="16"/>
        </w:rPr>
      </w:pPr>
    </w:p>
    <w:p w:rsidR="002905EC" w:rsidRPr="00216A03" w:rsidRDefault="002905EC" w:rsidP="00DD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16"/>
          <w:szCs w:val="16"/>
        </w:rPr>
      </w:pPr>
    </w:p>
    <w:p w:rsidR="00F53E3F" w:rsidRPr="003B58D8" w:rsidRDefault="00D131FA" w:rsidP="00F53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F53E3F" w:rsidRPr="00301360">
        <w:rPr>
          <w:rFonts w:ascii="Angsana New" w:hAnsi="Angsana New"/>
          <w:b/>
          <w:bCs/>
          <w:sz w:val="30"/>
          <w:szCs w:val="30"/>
        </w:rPr>
        <w:tab/>
      </w:r>
      <w:r w:rsidR="00F53E3F" w:rsidRPr="00301360">
        <w:rPr>
          <w:rFonts w:ascii="Angsana New" w:hAnsi="Angsana New" w:hint="cs"/>
          <w:b/>
          <w:bCs/>
          <w:sz w:val="30"/>
          <w:szCs w:val="30"/>
          <w:cs/>
        </w:rPr>
        <w:t>ลูกหนี้อื่น</w:t>
      </w:r>
    </w:p>
    <w:p w:rsidR="00F53E3F" w:rsidRPr="004E5178" w:rsidRDefault="00F53E3F" w:rsidP="00DD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tbl>
      <w:tblPr>
        <w:tblW w:w="9356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2763"/>
        <w:gridCol w:w="1094"/>
        <w:gridCol w:w="256"/>
        <w:gridCol w:w="1134"/>
        <w:gridCol w:w="236"/>
        <w:gridCol w:w="1134"/>
        <w:gridCol w:w="236"/>
        <w:gridCol w:w="1134"/>
        <w:gridCol w:w="236"/>
        <w:gridCol w:w="1133"/>
      </w:tblGrid>
      <w:tr w:rsidR="00F20B25" w:rsidRPr="009B30C1" w:rsidTr="00F20B25">
        <w:tc>
          <w:tcPr>
            <w:tcW w:w="2763" w:type="dxa"/>
            <w:vAlign w:val="bottom"/>
          </w:tcPr>
          <w:p w:rsidR="00F20B25" w:rsidRPr="007A4D88" w:rsidRDefault="00F20B25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4" w:type="dxa"/>
            <w:vAlign w:val="bottom"/>
          </w:tcPr>
          <w:p w:rsidR="00F20B25" w:rsidRPr="007A4D88" w:rsidRDefault="00F20B25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6" w:type="dxa"/>
          </w:tcPr>
          <w:p w:rsidR="00F20B25" w:rsidRPr="007A4D88" w:rsidRDefault="00F20B25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04" w:type="dxa"/>
            <w:gridSpan w:val="3"/>
            <w:vAlign w:val="bottom"/>
          </w:tcPr>
          <w:p w:rsidR="00F20B25" w:rsidRPr="009B30C1" w:rsidRDefault="00F20B25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30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:rsidR="00F20B25" w:rsidRPr="009B30C1" w:rsidRDefault="00F20B25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3" w:type="dxa"/>
            <w:gridSpan w:val="3"/>
            <w:vAlign w:val="bottom"/>
          </w:tcPr>
          <w:p w:rsidR="00F20B25" w:rsidRPr="009B30C1" w:rsidRDefault="00F20B25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30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35B8" w:rsidRPr="009B30C1" w:rsidTr="007A5F10">
        <w:tc>
          <w:tcPr>
            <w:tcW w:w="2763" w:type="dxa"/>
            <w:vAlign w:val="bottom"/>
          </w:tcPr>
          <w:p w:rsidR="009835B8" w:rsidRPr="009B30C1" w:rsidRDefault="009835B8" w:rsidP="0098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4" w:type="dxa"/>
            <w:vAlign w:val="bottom"/>
          </w:tcPr>
          <w:p w:rsidR="009835B8" w:rsidRPr="009B30C1" w:rsidRDefault="009835B8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B30C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56" w:type="dxa"/>
          </w:tcPr>
          <w:p w:rsidR="009835B8" w:rsidRPr="009B30C1" w:rsidRDefault="009835B8" w:rsidP="0098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9835B8" w:rsidRPr="00D457A5" w:rsidRDefault="009835B8" w:rsidP="0098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457A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center"/>
          </w:tcPr>
          <w:p w:rsidR="009835B8" w:rsidRPr="00D457A5" w:rsidRDefault="009835B8" w:rsidP="0098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vAlign w:val="center"/>
          </w:tcPr>
          <w:p w:rsidR="009835B8" w:rsidRPr="00D457A5" w:rsidRDefault="009835B8" w:rsidP="0098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9835B8" w:rsidRPr="00D457A5" w:rsidRDefault="009835B8" w:rsidP="0098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 w:cs="Times New Roman"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9835B8" w:rsidRPr="00D457A5" w:rsidRDefault="009835B8" w:rsidP="0098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center"/>
          </w:tcPr>
          <w:p w:rsidR="009835B8" w:rsidRPr="00D457A5" w:rsidRDefault="009835B8" w:rsidP="0098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3" w:type="dxa"/>
            <w:vAlign w:val="center"/>
          </w:tcPr>
          <w:p w:rsidR="009835B8" w:rsidRPr="00D457A5" w:rsidRDefault="009835B8" w:rsidP="0098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</w:tr>
      <w:tr w:rsidR="00F20B25" w:rsidRPr="009B30C1" w:rsidTr="00CD05D3">
        <w:tc>
          <w:tcPr>
            <w:tcW w:w="2763" w:type="dxa"/>
            <w:vAlign w:val="bottom"/>
          </w:tcPr>
          <w:p w:rsidR="00F20B25" w:rsidRPr="009B30C1" w:rsidRDefault="00F20B25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4" w:type="dxa"/>
            <w:vAlign w:val="bottom"/>
          </w:tcPr>
          <w:p w:rsidR="00F20B25" w:rsidRPr="009B30C1" w:rsidRDefault="00F20B25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6" w:type="dxa"/>
          </w:tcPr>
          <w:p w:rsidR="00F20B25" w:rsidRPr="009B30C1" w:rsidRDefault="00F20B25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43" w:type="dxa"/>
            <w:gridSpan w:val="7"/>
            <w:vAlign w:val="bottom"/>
          </w:tcPr>
          <w:p w:rsidR="00F20B25" w:rsidRPr="009B30C1" w:rsidRDefault="00F20B25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30C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835B8" w:rsidRPr="009B30C1" w:rsidTr="00CD05D3">
        <w:tc>
          <w:tcPr>
            <w:tcW w:w="2763" w:type="dxa"/>
          </w:tcPr>
          <w:p w:rsidR="009835B8" w:rsidRPr="009B30C1" w:rsidRDefault="009835B8" w:rsidP="0098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30C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94" w:type="dxa"/>
            <w:vAlign w:val="bottom"/>
          </w:tcPr>
          <w:p w:rsidR="009835B8" w:rsidRPr="00216A03" w:rsidRDefault="00435E76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16A03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56" w:type="dxa"/>
          </w:tcPr>
          <w:p w:rsidR="009835B8" w:rsidRPr="006F4CFA" w:rsidRDefault="009835B8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9835B8" w:rsidRPr="006F4CFA" w:rsidRDefault="006F4CFA" w:rsidP="006F4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4CFA">
              <w:rPr>
                <w:rFonts w:ascii="Angsana New" w:hAnsi="Angsana New"/>
                <w:b/>
                <w:bCs/>
                <w:sz w:val="30"/>
                <w:szCs w:val="30"/>
              </w:rPr>
              <w:t>447</w:t>
            </w:r>
          </w:p>
        </w:tc>
        <w:tc>
          <w:tcPr>
            <w:tcW w:w="236" w:type="dxa"/>
            <w:vAlign w:val="bottom"/>
          </w:tcPr>
          <w:p w:rsidR="009835B8" w:rsidRPr="009B30C1" w:rsidRDefault="009835B8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9835B8" w:rsidRPr="009B30C1" w:rsidRDefault="009835B8" w:rsidP="0098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:rsidR="009835B8" w:rsidRPr="009B30C1" w:rsidRDefault="009835B8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9835B8" w:rsidRPr="009B30C1" w:rsidRDefault="00713EAA" w:rsidP="0098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</w:t>
            </w:r>
          </w:p>
        </w:tc>
        <w:tc>
          <w:tcPr>
            <w:tcW w:w="236" w:type="dxa"/>
            <w:vAlign w:val="bottom"/>
          </w:tcPr>
          <w:p w:rsidR="009835B8" w:rsidRPr="009B30C1" w:rsidRDefault="009835B8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9835B8" w:rsidRPr="009B30C1" w:rsidRDefault="009835B8" w:rsidP="0098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30C1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  <w:tr w:rsidR="009835B8" w:rsidRPr="009B30C1" w:rsidTr="00CD05D3">
        <w:tc>
          <w:tcPr>
            <w:tcW w:w="2763" w:type="dxa"/>
          </w:tcPr>
          <w:p w:rsidR="009835B8" w:rsidRPr="00216A03" w:rsidRDefault="009835B8" w:rsidP="00DB6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094" w:type="dxa"/>
            <w:vAlign w:val="bottom"/>
          </w:tcPr>
          <w:p w:rsidR="009835B8" w:rsidRPr="00216A03" w:rsidRDefault="009835B8" w:rsidP="00DB6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  <w:tc>
          <w:tcPr>
            <w:tcW w:w="256" w:type="dxa"/>
          </w:tcPr>
          <w:p w:rsidR="009835B8" w:rsidRPr="00216A03" w:rsidRDefault="009835B8" w:rsidP="00DB6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9835B8" w:rsidRPr="00216A03" w:rsidRDefault="009835B8" w:rsidP="00DB6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:rsidR="009835B8" w:rsidRPr="00216A03" w:rsidRDefault="009835B8" w:rsidP="00DB6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9835B8" w:rsidRPr="00216A03" w:rsidRDefault="009835B8" w:rsidP="00DB6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:rsidR="009835B8" w:rsidRPr="00216A03" w:rsidRDefault="009835B8" w:rsidP="00DB6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9835B8" w:rsidRPr="00216A03" w:rsidRDefault="009835B8" w:rsidP="00DB6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6" w:type="dxa"/>
            <w:vAlign w:val="bottom"/>
          </w:tcPr>
          <w:p w:rsidR="009835B8" w:rsidRPr="00216A03" w:rsidRDefault="009835B8" w:rsidP="00DB6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:rsidR="009835B8" w:rsidRPr="00216A03" w:rsidRDefault="009835B8" w:rsidP="00DB6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9835B8" w:rsidRPr="009B30C1" w:rsidTr="00216A03">
        <w:trPr>
          <w:trHeight w:val="155"/>
        </w:trPr>
        <w:tc>
          <w:tcPr>
            <w:tcW w:w="2763" w:type="dxa"/>
          </w:tcPr>
          <w:p w:rsidR="009835B8" w:rsidRPr="009B30C1" w:rsidRDefault="009835B8" w:rsidP="0098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30C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1094" w:type="dxa"/>
            <w:vAlign w:val="bottom"/>
          </w:tcPr>
          <w:p w:rsidR="009835B8" w:rsidRPr="009B30C1" w:rsidRDefault="009835B8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6" w:type="dxa"/>
          </w:tcPr>
          <w:p w:rsidR="009835B8" w:rsidRPr="009B30C1" w:rsidRDefault="009835B8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9835B8" w:rsidRPr="009B30C1" w:rsidRDefault="009835B8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9835B8" w:rsidRPr="009B30C1" w:rsidRDefault="009835B8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9835B8" w:rsidRPr="009B30C1" w:rsidRDefault="009835B8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9835B8" w:rsidRPr="009B30C1" w:rsidRDefault="009835B8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9835B8" w:rsidRPr="009B30C1" w:rsidRDefault="009835B8" w:rsidP="0098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:rsidR="009835B8" w:rsidRPr="009B30C1" w:rsidRDefault="009835B8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:rsidR="009835B8" w:rsidRPr="009B30C1" w:rsidRDefault="009835B8" w:rsidP="0098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216A03" w:rsidRPr="009B30C1" w:rsidTr="007A5F10">
        <w:tc>
          <w:tcPr>
            <w:tcW w:w="2763" w:type="dxa"/>
          </w:tcPr>
          <w:p w:rsidR="00216A03" w:rsidRPr="009B30C1" w:rsidRDefault="00216A03" w:rsidP="00216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B30C1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  <w:r w:rsidRPr="009B30C1">
              <w:rPr>
                <w:rFonts w:ascii="Angsana New" w:hAnsi="Angsana New" w:hint="cs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1094" w:type="dxa"/>
            <w:vAlign w:val="bottom"/>
          </w:tcPr>
          <w:p w:rsidR="00216A03" w:rsidRPr="009B30C1" w:rsidRDefault="00216A03" w:rsidP="0021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6" w:type="dxa"/>
          </w:tcPr>
          <w:p w:rsidR="00216A03" w:rsidRPr="009B30C1" w:rsidRDefault="00216A03" w:rsidP="0021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216A03" w:rsidRPr="009B30C1" w:rsidRDefault="00216A03" w:rsidP="0021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35,081</w:t>
            </w:r>
          </w:p>
        </w:tc>
        <w:tc>
          <w:tcPr>
            <w:tcW w:w="236" w:type="dxa"/>
            <w:vAlign w:val="bottom"/>
          </w:tcPr>
          <w:p w:rsidR="00216A03" w:rsidRPr="009B30C1" w:rsidRDefault="00216A03" w:rsidP="0021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216A03" w:rsidRPr="009B30C1" w:rsidRDefault="00216A03" w:rsidP="0021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13,700</w:t>
            </w:r>
          </w:p>
        </w:tc>
        <w:tc>
          <w:tcPr>
            <w:tcW w:w="236" w:type="dxa"/>
            <w:vAlign w:val="bottom"/>
          </w:tcPr>
          <w:p w:rsidR="00216A03" w:rsidRPr="009B30C1" w:rsidRDefault="00216A03" w:rsidP="0021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216A03" w:rsidRPr="009B30C1" w:rsidRDefault="00216A03" w:rsidP="00216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7,285</w:t>
            </w:r>
          </w:p>
        </w:tc>
        <w:tc>
          <w:tcPr>
            <w:tcW w:w="236" w:type="dxa"/>
            <w:vAlign w:val="bottom"/>
          </w:tcPr>
          <w:p w:rsidR="00216A03" w:rsidRPr="009B30C1" w:rsidRDefault="00216A03" w:rsidP="0021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:rsidR="00216A03" w:rsidRPr="009B30C1" w:rsidRDefault="00216A03" w:rsidP="00216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5,722</w:t>
            </w:r>
          </w:p>
        </w:tc>
      </w:tr>
      <w:tr w:rsidR="00216A03" w:rsidRPr="009B30C1" w:rsidTr="00CD05D3">
        <w:tc>
          <w:tcPr>
            <w:tcW w:w="2763" w:type="dxa"/>
          </w:tcPr>
          <w:p w:rsidR="00216A03" w:rsidRPr="009B30C1" w:rsidRDefault="00216A03" w:rsidP="00216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B30C1"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094" w:type="dxa"/>
            <w:vAlign w:val="bottom"/>
          </w:tcPr>
          <w:p w:rsidR="00216A03" w:rsidRPr="009B30C1" w:rsidRDefault="00216A03" w:rsidP="0021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216A03" w:rsidRPr="009B30C1" w:rsidRDefault="00216A03" w:rsidP="00216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216A03" w:rsidRPr="009B30C1" w:rsidRDefault="00216A03" w:rsidP="00216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16,299</w:t>
            </w:r>
          </w:p>
        </w:tc>
        <w:tc>
          <w:tcPr>
            <w:tcW w:w="236" w:type="dxa"/>
            <w:vAlign w:val="bottom"/>
          </w:tcPr>
          <w:p w:rsidR="00216A03" w:rsidRPr="009B30C1" w:rsidRDefault="00216A03" w:rsidP="0021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216A03" w:rsidRPr="009B30C1" w:rsidRDefault="00216A03" w:rsidP="00216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1,196</w:t>
            </w:r>
          </w:p>
        </w:tc>
        <w:tc>
          <w:tcPr>
            <w:tcW w:w="236" w:type="dxa"/>
            <w:vAlign w:val="bottom"/>
          </w:tcPr>
          <w:p w:rsidR="00216A03" w:rsidRPr="009B30C1" w:rsidRDefault="00216A03" w:rsidP="0021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216A03" w:rsidRPr="009B30C1" w:rsidRDefault="00216A03" w:rsidP="00216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7,053</w:t>
            </w:r>
          </w:p>
        </w:tc>
        <w:tc>
          <w:tcPr>
            <w:tcW w:w="236" w:type="dxa"/>
            <w:vAlign w:val="bottom"/>
          </w:tcPr>
          <w:p w:rsidR="00216A03" w:rsidRPr="009B30C1" w:rsidRDefault="00216A03" w:rsidP="0021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:rsidR="00216A03" w:rsidRPr="009B30C1" w:rsidRDefault="00216A03" w:rsidP="00216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B30C1">
              <w:rPr>
                <w:rFonts w:ascii="Angsana New" w:hAnsi="Angsana New"/>
                <w:sz w:val="30"/>
                <w:szCs w:val="30"/>
              </w:rPr>
              <w:t>1,05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216A03" w:rsidRPr="009B30C1" w:rsidTr="00F20B25">
        <w:tc>
          <w:tcPr>
            <w:tcW w:w="2763" w:type="dxa"/>
          </w:tcPr>
          <w:p w:rsidR="00216A03" w:rsidRPr="009B30C1" w:rsidRDefault="00216A03" w:rsidP="00216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B30C1">
              <w:rPr>
                <w:rFonts w:ascii="Angsana New" w:hAnsi="Angsana New" w:hint="cs"/>
                <w:sz w:val="30"/>
                <w:szCs w:val="30"/>
                <w:cs/>
              </w:rPr>
              <w:t>ลูกหนี้เงินทดรองจ่าย</w:t>
            </w:r>
          </w:p>
        </w:tc>
        <w:tc>
          <w:tcPr>
            <w:tcW w:w="1094" w:type="dxa"/>
            <w:vAlign w:val="bottom"/>
          </w:tcPr>
          <w:p w:rsidR="00216A03" w:rsidRPr="009B30C1" w:rsidRDefault="00216A03" w:rsidP="0021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216A03" w:rsidRPr="009B30C1" w:rsidRDefault="00216A03" w:rsidP="0021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216A03" w:rsidRPr="009B30C1" w:rsidRDefault="00216A03" w:rsidP="0021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4,931</w:t>
            </w:r>
          </w:p>
        </w:tc>
        <w:tc>
          <w:tcPr>
            <w:tcW w:w="236" w:type="dxa"/>
            <w:vAlign w:val="bottom"/>
          </w:tcPr>
          <w:p w:rsidR="00216A03" w:rsidRPr="009B30C1" w:rsidRDefault="00216A03" w:rsidP="0021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216A03" w:rsidRPr="009B30C1" w:rsidRDefault="00216A03" w:rsidP="0021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3,468</w:t>
            </w:r>
          </w:p>
        </w:tc>
        <w:tc>
          <w:tcPr>
            <w:tcW w:w="236" w:type="dxa"/>
            <w:vAlign w:val="bottom"/>
          </w:tcPr>
          <w:p w:rsidR="00216A03" w:rsidRPr="009B30C1" w:rsidRDefault="00216A03" w:rsidP="0021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216A03" w:rsidRPr="009B30C1" w:rsidRDefault="00216A03" w:rsidP="00216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2,269</w:t>
            </w:r>
          </w:p>
        </w:tc>
        <w:tc>
          <w:tcPr>
            <w:tcW w:w="236" w:type="dxa"/>
            <w:vAlign w:val="bottom"/>
          </w:tcPr>
          <w:p w:rsidR="00216A03" w:rsidRPr="009B30C1" w:rsidRDefault="00216A03" w:rsidP="0021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:rsidR="00216A03" w:rsidRPr="009B30C1" w:rsidRDefault="00216A03" w:rsidP="00216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1,667</w:t>
            </w:r>
          </w:p>
        </w:tc>
      </w:tr>
      <w:tr w:rsidR="00216A03" w:rsidRPr="009B30C1" w:rsidTr="00F20B25">
        <w:tc>
          <w:tcPr>
            <w:tcW w:w="2763" w:type="dxa"/>
          </w:tcPr>
          <w:p w:rsidR="00216A03" w:rsidRPr="009B30C1" w:rsidRDefault="00216A03" w:rsidP="00216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ลูกหนี้ภาษีมูลค่าเพิ่ม</w:t>
            </w:r>
          </w:p>
        </w:tc>
        <w:tc>
          <w:tcPr>
            <w:tcW w:w="1094" w:type="dxa"/>
            <w:vAlign w:val="bottom"/>
          </w:tcPr>
          <w:p w:rsidR="00216A03" w:rsidRPr="009B30C1" w:rsidRDefault="00216A03" w:rsidP="0021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216A03" w:rsidRPr="009B30C1" w:rsidRDefault="00216A03" w:rsidP="0021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216A03" w:rsidRDefault="00216A03" w:rsidP="0021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1,453</w:t>
            </w:r>
          </w:p>
        </w:tc>
        <w:tc>
          <w:tcPr>
            <w:tcW w:w="236" w:type="dxa"/>
            <w:vAlign w:val="bottom"/>
          </w:tcPr>
          <w:p w:rsidR="00216A03" w:rsidRPr="009B30C1" w:rsidRDefault="00216A03" w:rsidP="0021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216A03" w:rsidRDefault="00216A03" w:rsidP="0021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15,788</w:t>
            </w:r>
          </w:p>
        </w:tc>
        <w:tc>
          <w:tcPr>
            <w:tcW w:w="236" w:type="dxa"/>
            <w:vAlign w:val="bottom"/>
          </w:tcPr>
          <w:p w:rsidR="00216A03" w:rsidRPr="009B30C1" w:rsidRDefault="00216A03" w:rsidP="0021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216A03" w:rsidRDefault="00216A03" w:rsidP="00216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</w:t>
            </w:r>
          </w:p>
        </w:tc>
        <w:tc>
          <w:tcPr>
            <w:tcW w:w="236" w:type="dxa"/>
            <w:vAlign w:val="bottom"/>
          </w:tcPr>
          <w:p w:rsidR="00216A03" w:rsidRPr="009B30C1" w:rsidRDefault="00216A03" w:rsidP="0021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:rsidR="00216A03" w:rsidRDefault="00216A03" w:rsidP="00216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</w:t>
            </w:r>
          </w:p>
        </w:tc>
      </w:tr>
      <w:tr w:rsidR="00216A03" w:rsidRPr="009B30C1" w:rsidTr="007A5F10">
        <w:tc>
          <w:tcPr>
            <w:tcW w:w="2763" w:type="dxa"/>
          </w:tcPr>
          <w:p w:rsidR="00216A03" w:rsidRPr="009B30C1" w:rsidRDefault="00216A03" w:rsidP="00216A03">
            <w:pPr>
              <w:rPr>
                <w:rFonts w:ascii="Angsana New" w:hAnsi="Angsana New"/>
                <w:sz w:val="30"/>
                <w:szCs w:val="30"/>
              </w:rPr>
            </w:pPr>
            <w:r w:rsidRPr="009B30C1">
              <w:rPr>
                <w:rFonts w:ascii="Angsana New" w:hAnsi="Angsana New" w:hint="cs"/>
                <w:sz w:val="30"/>
                <w:szCs w:val="30"/>
                <w:cs/>
              </w:rPr>
              <w:t>เงินประกันและเงินมัดจำ</w:t>
            </w:r>
          </w:p>
        </w:tc>
        <w:tc>
          <w:tcPr>
            <w:tcW w:w="1094" w:type="dxa"/>
            <w:vAlign w:val="bottom"/>
          </w:tcPr>
          <w:p w:rsidR="00216A03" w:rsidRPr="009B30C1" w:rsidRDefault="00216A03" w:rsidP="0021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216A03" w:rsidRPr="009B30C1" w:rsidRDefault="00216A03" w:rsidP="00216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216A03" w:rsidRPr="009B30C1" w:rsidRDefault="00216A03" w:rsidP="00216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1,033</w:t>
            </w:r>
          </w:p>
        </w:tc>
        <w:tc>
          <w:tcPr>
            <w:tcW w:w="236" w:type="dxa"/>
            <w:vAlign w:val="bottom"/>
          </w:tcPr>
          <w:p w:rsidR="00216A03" w:rsidRPr="009B30C1" w:rsidRDefault="00216A03" w:rsidP="0021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216A03" w:rsidRPr="009B30C1" w:rsidRDefault="00216A03" w:rsidP="00216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3,170</w:t>
            </w:r>
          </w:p>
        </w:tc>
        <w:tc>
          <w:tcPr>
            <w:tcW w:w="236" w:type="dxa"/>
            <w:vAlign w:val="bottom"/>
          </w:tcPr>
          <w:p w:rsidR="00216A03" w:rsidRPr="009B30C1" w:rsidRDefault="00216A03" w:rsidP="0021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216A03" w:rsidRPr="009B30C1" w:rsidRDefault="00216A03" w:rsidP="00216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871</w:t>
            </w:r>
          </w:p>
        </w:tc>
        <w:tc>
          <w:tcPr>
            <w:tcW w:w="236" w:type="dxa"/>
            <w:vAlign w:val="bottom"/>
          </w:tcPr>
          <w:p w:rsidR="00216A03" w:rsidRPr="009B30C1" w:rsidRDefault="00216A03" w:rsidP="0021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:rsidR="00216A03" w:rsidRPr="009B30C1" w:rsidRDefault="00216A03" w:rsidP="00216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815</w:t>
            </w:r>
          </w:p>
        </w:tc>
      </w:tr>
      <w:tr w:rsidR="00216A03" w:rsidRPr="009B30C1" w:rsidTr="003E0F2D">
        <w:tc>
          <w:tcPr>
            <w:tcW w:w="2763" w:type="dxa"/>
          </w:tcPr>
          <w:p w:rsidR="00216A03" w:rsidRPr="009B30C1" w:rsidRDefault="00216A03" w:rsidP="00216A03">
            <w:pPr>
              <w:rPr>
                <w:rFonts w:ascii="Angsana New" w:hAnsi="Angsana New"/>
                <w:sz w:val="30"/>
                <w:szCs w:val="30"/>
              </w:rPr>
            </w:pPr>
            <w:r w:rsidRPr="009B30C1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94" w:type="dxa"/>
            <w:vAlign w:val="bottom"/>
          </w:tcPr>
          <w:p w:rsidR="00216A03" w:rsidRPr="009B30C1" w:rsidRDefault="00216A03" w:rsidP="0021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216A03" w:rsidRPr="009B30C1" w:rsidRDefault="00216A03" w:rsidP="00216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216A03" w:rsidRPr="009B30C1" w:rsidRDefault="00216A03" w:rsidP="00216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5,452</w:t>
            </w:r>
          </w:p>
        </w:tc>
        <w:tc>
          <w:tcPr>
            <w:tcW w:w="236" w:type="dxa"/>
            <w:vAlign w:val="bottom"/>
          </w:tcPr>
          <w:p w:rsidR="00216A03" w:rsidRPr="009B30C1" w:rsidRDefault="00216A03" w:rsidP="0021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216A03" w:rsidRPr="009B30C1" w:rsidRDefault="00216A03" w:rsidP="00216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5,405</w:t>
            </w:r>
          </w:p>
        </w:tc>
        <w:tc>
          <w:tcPr>
            <w:tcW w:w="236" w:type="dxa"/>
            <w:vAlign w:val="bottom"/>
          </w:tcPr>
          <w:p w:rsidR="00216A03" w:rsidRPr="009B30C1" w:rsidRDefault="00216A03" w:rsidP="0021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216A03" w:rsidRPr="009B30C1" w:rsidRDefault="00216A03" w:rsidP="00216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2,778</w:t>
            </w:r>
          </w:p>
        </w:tc>
        <w:tc>
          <w:tcPr>
            <w:tcW w:w="236" w:type="dxa"/>
            <w:vAlign w:val="bottom"/>
          </w:tcPr>
          <w:p w:rsidR="00216A03" w:rsidRPr="009B30C1" w:rsidRDefault="00216A03" w:rsidP="0021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216A03" w:rsidRPr="009B30C1" w:rsidRDefault="00216A03" w:rsidP="00216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4,575</w:t>
            </w:r>
          </w:p>
        </w:tc>
      </w:tr>
      <w:tr w:rsidR="00216A03" w:rsidRPr="009B30C1" w:rsidTr="003E0F2D">
        <w:tc>
          <w:tcPr>
            <w:tcW w:w="2763" w:type="dxa"/>
            <w:vAlign w:val="bottom"/>
          </w:tcPr>
          <w:p w:rsidR="00216A03" w:rsidRPr="009B30C1" w:rsidRDefault="00216A03" w:rsidP="00216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4" w:type="dxa"/>
            <w:vAlign w:val="bottom"/>
          </w:tcPr>
          <w:p w:rsidR="00216A03" w:rsidRPr="009B30C1" w:rsidRDefault="00216A03" w:rsidP="0021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216A03" w:rsidRPr="009B30C1" w:rsidRDefault="00216A03" w:rsidP="0021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16A03" w:rsidRPr="009B30C1" w:rsidRDefault="00216A03" w:rsidP="0021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64,249</w:t>
            </w:r>
          </w:p>
        </w:tc>
        <w:tc>
          <w:tcPr>
            <w:tcW w:w="236" w:type="dxa"/>
            <w:vAlign w:val="bottom"/>
          </w:tcPr>
          <w:p w:rsidR="00216A03" w:rsidRPr="009B30C1" w:rsidRDefault="00216A03" w:rsidP="0021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16A03" w:rsidRPr="009B30C1" w:rsidRDefault="00216A03" w:rsidP="0021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42,727</w:t>
            </w:r>
          </w:p>
        </w:tc>
        <w:tc>
          <w:tcPr>
            <w:tcW w:w="236" w:type="dxa"/>
            <w:vAlign w:val="bottom"/>
          </w:tcPr>
          <w:p w:rsidR="00216A03" w:rsidRPr="009B30C1" w:rsidRDefault="00216A03" w:rsidP="0021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16A03" w:rsidRPr="009B30C1" w:rsidRDefault="00216A03" w:rsidP="00216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20,376</w:t>
            </w:r>
          </w:p>
        </w:tc>
        <w:tc>
          <w:tcPr>
            <w:tcW w:w="236" w:type="dxa"/>
            <w:vAlign w:val="bottom"/>
          </w:tcPr>
          <w:p w:rsidR="00216A03" w:rsidRPr="009B30C1" w:rsidRDefault="00216A03" w:rsidP="0021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16A03" w:rsidRPr="009B30C1" w:rsidRDefault="00216A03" w:rsidP="00216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13,955</w:t>
            </w:r>
          </w:p>
        </w:tc>
      </w:tr>
      <w:tr w:rsidR="00216A03" w:rsidRPr="009B30C1" w:rsidTr="003736DB">
        <w:trPr>
          <w:trHeight w:val="145"/>
        </w:trPr>
        <w:tc>
          <w:tcPr>
            <w:tcW w:w="2763" w:type="dxa"/>
            <w:vAlign w:val="bottom"/>
          </w:tcPr>
          <w:p w:rsidR="00216A03" w:rsidRPr="00DB6394" w:rsidRDefault="00216A03" w:rsidP="00216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94" w:type="dxa"/>
            <w:vAlign w:val="bottom"/>
          </w:tcPr>
          <w:p w:rsidR="00216A03" w:rsidRPr="00DB6394" w:rsidRDefault="00216A03" w:rsidP="0021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56" w:type="dxa"/>
          </w:tcPr>
          <w:p w:rsidR="00216A03" w:rsidRPr="00DB6394" w:rsidRDefault="00216A03" w:rsidP="0021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216A03" w:rsidRPr="00DB6394" w:rsidRDefault="00216A03" w:rsidP="0021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36" w:type="dxa"/>
            <w:vAlign w:val="bottom"/>
          </w:tcPr>
          <w:p w:rsidR="00216A03" w:rsidRPr="00DB6394" w:rsidRDefault="00216A03" w:rsidP="0021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216A03" w:rsidRPr="00DB6394" w:rsidRDefault="00216A03" w:rsidP="0021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36" w:type="dxa"/>
            <w:vAlign w:val="bottom"/>
          </w:tcPr>
          <w:p w:rsidR="00216A03" w:rsidRPr="00DB6394" w:rsidRDefault="00216A03" w:rsidP="0021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216A03" w:rsidRPr="00DB6394" w:rsidRDefault="00216A03" w:rsidP="00216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36" w:type="dxa"/>
            <w:vAlign w:val="bottom"/>
          </w:tcPr>
          <w:p w:rsidR="00216A03" w:rsidRPr="00DB6394" w:rsidRDefault="00216A03" w:rsidP="0021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:rsidR="00216A03" w:rsidRPr="00DB6394" w:rsidRDefault="00216A03" w:rsidP="00216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  <w:tr w:rsidR="00216A03" w:rsidRPr="005A6DB6" w:rsidTr="00CD05D3">
        <w:tc>
          <w:tcPr>
            <w:tcW w:w="2763" w:type="dxa"/>
            <w:vAlign w:val="bottom"/>
          </w:tcPr>
          <w:p w:rsidR="00216A03" w:rsidRPr="009B30C1" w:rsidRDefault="00216A03" w:rsidP="00216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30C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4" w:type="dxa"/>
            <w:vAlign w:val="bottom"/>
          </w:tcPr>
          <w:p w:rsidR="00216A03" w:rsidRPr="009B30C1" w:rsidRDefault="00216A03" w:rsidP="0021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216A03" w:rsidRPr="009B30C1" w:rsidRDefault="00216A03" w:rsidP="0021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216A03" w:rsidRPr="009B30C1" w:rsidRDefault="00216A03" w:rsidP="0021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64,696</w:t>
            </w:r>
          </w:p>
        </w:tc>
        <w:tc>
          <w:tcPr>
            <w:tcW w:w="236" w:type="dxa"/>
            <w:vAlign w:val="bottom"/>
          </w:tcPr>
          <w:p w:rsidR="00216A03" w:rsidRPr="009B30C1" w:rsidRDefault="00216A03" w:rsidP="0021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216A03" w:rsidRPr="009B30C1" w:rsidRDefault="00216A03" w:rsidP="0021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42,730</w:t>
            </w:r>
          </w:p>
        </w:tc>
        <w:tc>
          <w:tcPr>
            <w:tcW w:w="236" w:type="dxa"/>
            <w:vAlign w:val="bottom"/>
          </w:tcPr>
          <w:p w:rsidR="00216A03" w:rsidRPr="009B30C1" w:rsidRDefault="00216A03" w:rsidP="0021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216A03" w:rsidRPr="009B30C1" w:rsidRDefault="00216A03" w:rsidP="00216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20,446</w:t>
            </w:r>
          </w:p>
        </w:tc>
        <w:tc>
          <w:tcPr>
            <w:tcW w:w="236" w:type="dxa"/>
            <w:vAlign w:val="bottom"/>
          </w:tcPr>
          <w:p w:rsidR="00216A03" w:rsidRPr="009B30C1" w:rsidRDefault="00216A03" w:rsidP="0021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bottom"/>
          </w:tcPr>
          <w:p w:rsidR="00216A03" w:rsidRPr="009B30C1" w:rsidRDefault="00216A03" w:rsidP="00216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14,038</w:t>
            </w:r>
          </w:p>
        </w:tc>
      </w:tr>
    </w:tbl>
    <w:p w:rsidR="00E141F9" w:rsidRPr="004E5178" w:rsidRDefault="00E141F9" w:rsidP="00F53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20"/>
          <w:szCs w:val="20"/>
        </w:rPr>
      </w:pPr>
    </w:p>
    <w:p w:rsidR="00C26B6A" w:rsidRPr="00F53E3F" w:rsidRDefault="00D131FA" w:rsidP="00F53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 w:rsidR="00F53E3F">
        <w:rPr>
          <w:rFonts w:ascii="Angsana New" w:hAnsi="Angsana New"/>
          <w:b/>
          <w:bCs/>
          <w:sz w:val="30"/>
          <w:szCs w:val="30"/>
        </w:rPr>
        <w:tab/>
      </w:r>
      <w:r w:rsidR="00F53E3F" w:rsidRPr="00F53E3F">
        <w:rPr>
          <w:rFonts w:ascii="Angsana New" w:hAnsi="Angsana New" w:hint="cs"/>
          <w:b/>
          <w:bCs/>
          <w:sz w:val="30"/>
          <w:szCs w:val="30"/>
          <w:cs/>
        </w:rPr>
        <w:t>สินค้าคงเหลือ</w:t>
      </w:r>
    </w:p>
    <w:p w:rsidR="00C26B6A" w:rsidRPr="004E5178" w:rsidRDefault="00C26B6A" w:rsidP="00DD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tbl>
      <w:tblPr>
        <w:tblW w:w="9360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2763"/>
        <w:gridCol w:w="1350"/>
        <w:gridCol w:w="1107"/>
        <w:gridCol w:w="243"/>
        <w:gridCol w:w="1152"/>
        <w:gridCol w:w="243"/>
        <w:gridCol w:w="1125"/>
        <w:gridCol w:w="243"/>
        <w:gridCol w:w="1134"/>
      </w:tblGrid>
      <w:tr w:rsidR="009A0289" w:rsidRPr="007A4D88" w:rsidTr="0071651C">
        <w:tc>
          <w:tcPr>
            <w:tcW w:w="2763" w:type="dxa"/>
            <w:vAlign w:val="bottom"/>
          </w:tcPr>
          <w:p w:rsidR="009A0289" w:rsidRPr="007A4D88" w:rsidRDefault="009A0289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9A0289" w:rsidRPr="007A4D88" w:rsidRDefault="009A0289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02" w:type="dxa"/>
            <w:gridSpan w:val="3"/>
            <w:vAlign w:val="bottom"/>
          </w:tcPr>
          <w:p w:rsidR="009A0289" w:rsidRPr="007A4D88" w:rsidRDefault="009A0289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4D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vAlign w:val="bottom"/>
          </w:tcPr>
          <w:p w:rsidR="009A0289" w:rsidRPr="007A4D88" w:rsidRDefault="009A0289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2" w:type="dxa"/>
            <w:gridSpan w:val="3"/>
            <w:vAlign w:val="bottom"/>
          </w:tcPr>
          <w:p w:rsidR="009A0289" w:rsidRPr="007A4D88" w:rsidRDefault="009A0289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4D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35B8" w:rsidRPr="007A4D88" w:rsidTr="007A5F10">
        <w:tc>
          <w:tcPr>
            <w:tcW w:w="2763" w:type="dxa"/>
            <w:vAlign w:val="bottom"/>
          </w:tcPr>
          <w:p w:rsidR="009835B8" w:rsidRPr="007A4D88" w:rsidRDefault="009835B8" w:rsidP="0098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9835B8" w:rsidRPr="007A4D88" w:rsidRDefault="009835B8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07" w:type="dxa"/>
            <w:vAlign w:val="center"/>
          </w:tcPr>
          <w:p w:rsidR="009835B8" w:rsidRPr="00D457A5" w:rsidRDefault="009835B8" w:rsidP="0098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457A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43" w:type="dxa"/>
            <w:vAlign w:val="center"/>
          </w:tcPr>
          <w:p w:rsidR="009835B8" w:rsidRPr="00D457A5" w:rsidRDefault="009835B8" w:rsidP="0098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vAlign w:val="center"/>
          </w:tcPr>
          <w:p w:rsidR="009835B8" w:rsidRPr="00D457A5" w:rsidRDefault="009835B8" w:rsidP="0098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243" w:type="dxa"/>
          </w:tcPr>
          <w:p w:rsidR="009835B8" w:rsidRPr="00D457A5" w:rsidRDefault="009835B8" w:rsidP="0098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 w:cs="Times New Roman"/>
                <w:sz w:val="30"/>
                <w:szCs w:val="30"/>
                <w:lang w:val="en-GB"/>
              </w:rPr>
            </w:pPr>
          </w:p>
        </w:tc>
        <w:tc>
          <w:tcPr>
            <w:tcW w:w="1125" w:type="dxa"/>
            <w:vAlign w:val="center"/>
          </w:tcPr>
          <w:p w:rsidR="009835B8" w:rsidRPr="00D457A5" w:rsidRDefault="009835B8" w:rsidP="0098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43" w:type="dxa"/>
            <w:vAlign w:val="center"/>
          </w:tcPr>
          <w:p w:rsidR="009835B8" w:rsidRPr="00D457A5" w:rsidRDefault="009835B8" w:rsidP="0098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vAlign w:val="center"/>
          </w:tcPr>
          <w:p w:rsidR="009835B8" w:rsidRPr="00D457A5" w:rsidRDefault="009835B8" w:rsidP="0098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</w:tr>
      <w:tr w:rsidR="009835B8" w:rsidRPr="007A4D88" w:rsidTr="0071651C">
        <w:tc>
          <w:tcPr>
            <w:tcW w:w="2763" w:type="dxa"/>
            <w:vAlign w:val="bottom"/>
          </w:tcPr>
          <w:p w:rsidR="009835B8" w:rsidRPr="007A4D88" w:rsidRDefault="009835B8" w:rsidP="0098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9835B8" w:rsidRPr="007A4D88" w:rsidRDefault="009835B8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47" w:type="dxa"/>
            <w:gridSpan w:val="7"/>
            <w:vAlign w:val="bottom"/>
          </w:tcPr>
          <w:p w:rsidR="009835B8" w:rsidRPr="007A4D88" w:rsidRDefault="009835B8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4D8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67940" w:rsidRPr="007A4D88" w:rsidTr="007F11B8">
        <w:tc>
          <w:tcPr>
            <w:tcW w:w="2763" w:type="dxa"/>
          </w:tcPr>
          <w:p w:rsidR="00467940" w:rsidRPr="00CF48FB" w:rsidRDefault="00467940" w:rsidP="007F1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350" w:type="dxa"/>
            <w:vAlign w:val="bottom"/>
          </w:tcPr>
          <w:p w:rsidR="00467940" w:rsidRPr="007A4D88" w:rsidRDefault="00467940" w:rsidP="007F1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:rsidR="00467940" w:rsidRPr="00673096" w:rsidRDefault="00467940" w:rsidP="007F1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264,880</w:t>
            </w:r>
          </w:p>
        </w:tc>
        <w:tc>
          <w:tcPr>
            <w:tcW w:w="243" w:type="dxa"/>
            <w:vAlign w:val="bottom"/>
          </w:tcPr>
          <w:p w:rsidR="00467940" w:rsidRPr="007A4D88" w:rsidRDefault="00467940" w:rsidP="007F1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467940" w:rsidRPr="00673096" w:rsidRDefault="00467940" w:rsidP="007F1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12,863</w:t>
            </w:r>
          </w:p>
        </w:tc>
        <w:tc>
          <w:tcPr>
            <w:tcW w:w="243" w:type="dxa"/>
            <w:vAlign w:val="bottom"/>
          </w:tcPr>
          <w:p w:rsidR="00467940" w:rsidRPr="007A4D88" w:rsidRDefault="00467940" w:rsidP="007F1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:rsidR="00467940" w:rsidRPr="00673096" w:rsidRDefault="00467940" w:rsidP="007F1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4,862</w:t>
            </w:r>
          </w:p>
        </w:tc>
        <w:tc>
          <w:tcPr>
            <w:tcW w:w="243" w:type="dxa"/>
            <w:vAlign w:val="bottom"/>
          </w:tcPr>
          <w:p w:rsidR="00467940" w:rsidRPr="007A4D88" w:rsidRDefault="00467940" w:rsidP="007F1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467940" w:rsidRPr="00673096" w:rsidRDefault="00467940" w:rsidP="007F1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12,863</w:t>
            </w:r>
          </w:p>
        </w:tc>
      </w:tr>
      <w:tr w:rsidR="009835B8" w:rsidRPr="007A4D88" w:rsidTr="0071651C">
        <w:tc>
          <w:tcPr>
            <w:tcW w:w="2763" w:type="dxa"/>
          </w:tcPr>
          <w:p w:rsidR="009835B8" w:rsidRPr="00CF48FB" w:rsidRDefault="009835B8" w:rsidP="0098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สินค้าฝากขาย</w:t>
            </w:r>
          </w:p>
        </w:tc>
        <w:tc>
          <w:tcPr>
            <w:tcW w:w="1350" w:type="dxa"/>
            <w:vAlign w:val="bottom"/>
          </w:tcPr>
          <w:p w:rsidR="009835B8" w:rsidRPr="007A4D88" w:rsidRDefault="009835B8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:rsidR="009835B8" w:rsidRPr="00673096" w:rsidRDefault="00CF790B" w:rsidP="0046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467940">
              <w:rPr>
                <w:rFonts w:ascii="Angsana New" w:hAnsi="Angsana New"/>
                <w:sz w:val="30"/>
                <w:szCs w:val="30"/>
              </w:rPr>
              <w:t>12,176</w:t>
            </w:r>
          </w:p>
        </w:tc>
        <w:tc>
          <w:tcPr>
            <w:tcW w:w="243" w:type="dxa"/>
            <w:vAlign w:val="bottom"/>
          </w:tcPr>
          <w:p w:rsidR="009835B8" w:rsidRPr="007A4D88" w:rsidRDefault="009835B8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9835B8" w:rsidRPr="00673096" w:rsidRDefault="009835B8" w:rsidP="0098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178,666</w:t>
            </w:r>
          </w:p>
        </w:tc>
        <w:tc>
          <w:tcPr>
            <w:tcW w:w="243" w:type="dxa"/>
            <w:vAlign w:val="bottom"/>
          </w:tcPr>
          <w:p w:rsidR="009835B8" w:rsidRPr="007A4D88" w:rsidRDefault="009835B8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:rsidR="009835B8" w:rsidRPr="00673096" w:rsidRDefault="00467940" w:rsidP="0046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204</w:t>
            </w:r>
            <w:r w:rsidR="00F07B0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787</w:t>
            </w:r>
          </w:p>
        </w:tc>
        <w:tc>
          <w:tcPr>
            <w:tcW w:w="243" w:type="dxa"/>
            <w:vAlign w:val="bottom"/>
          </w:tcPr>
          <w:p w:rsidR="009835B8" w:rsidRPr="007A4D88" w:rsidRDefault="009835B8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9835B8" w:rsidRPr="00673096" w:rsidRDefault="009835B8" w:rsidP="0098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178,666</w:t>
            </w:r>
          </w:p>
        </w:tc>
      </w:tr>
      <w:tr w:rsidR="00216A03" w:rsidRPr="007A4D88" w:rsidTr="0071651C">
        <w:tc>
          <w:tcPr>
            <w:tcW w:w="2763" w:type="dxa"/>
          </w:tcPr>
          <w:p w:rsidR="00216A03" w:rsidRPr="00CF48FB" w:rsidRDefault="00216A03" w:rsidP="00216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วัสดุการพิมพ์</w:t>
            </w:r>
          </w:p>
        </w:tc>
        <w:tc>
          <w:tcPr>
            <w:tcW w:w="1350" w:type="dxa"/>
            <w:vAlign w:val="bottom"/>
          </w:tcPr>
          <w:p w:rsidR="00216A03" w:rsidRPr="007A4D88" w:rsidRDefault="00216A03" w:rsidP="0021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:rsidR="00216A03" w:rsidRPr="00673096" w:rsidRDefault="00216A03" w:rsidP="00216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29,298</w:t>
            </w:r>
          </w:p>
        </w:tc>
        <w:tc>
          <w:tcPr>
            <w:tcW w:w="243" w:type="dxa"/>
            <w:vAlign w:val="bottom"/>
          </w:tcPr>
          <w:p w:rsidR="00216A03" w:rsidRPr="007A4D88" w:rsidRDefault="00216A03" w:rsidP="0021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216A03" w:rsidRPr="00673096" w:rsidRDefault="00216A03" w:rsidP="00216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18,559</w:t>
            </w:r>
          </w:p>
        </w:tc>
        <w:tc>
          <w:tcPr>
            <w:tcW w:w="243" w:type="dxa"/>
            <w:vAlign w:val="bottom"/>
          </w:tcPr>
          <w:p w:rsidR="00216A03" w:rsidRPr="007A4D88" w:rsidRDefault="00216A03" w:rsidP="0021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:rsidR="00216A03" w:rsidRPr="00673096" w:rsidRDefault="00216A03" w:rsidP="00216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29,298</w:t>
            </w:r>
          </w:p>
        </w:tc>
        <w:tc>
          <w:tcPr>
            <w:tcW w:w="243" w:type="dxa"/>
            <w:vAlign w:val="bottom"/>
          </w:tcPr>
          <w:p w:rsidR="00216A03" w:rsidRPr="007A4D88" w:rsidRDefault="00216A03" w:rsidP="0021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216A03" w:rsidRPr="00673096" w:rsidRDefault="00216A03" w:rsidP="00216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18,559</w:t>
            </w:r>
          </w:p>
        </w:tc>
      </w:tr>
      <w:tr w:rsidR="00216A03" w:rsidRPr="007A4D88" w:rsidTr="0071651C">
        <w:tc>
          <w:tcPr>
            <w:tcW w:w="2763" w:type="dxa"/>
          </w:tcPr>
          <w:p w:rsidR="00216A03" w:rsidRDefault="00216A03" w:rsidP="00216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350" w:type="dxa"/>
            <w:vAlign w:val="bottom"/>
          </w:tcPr>
          <w:p w:rsidR="00216A03" w:rsidRPr="007A4D88" w:rsidRDefault="00216A03" w:rsidP="0021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:rsidR="00216A03" w:rsidRPr="00673096" w:rsidRDefault="00216A03" w:rsidP="00216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24,065</w:t>
            </w:r>
          </w:p>
        </w:tc>
        <w:tc>
          <w:tcPr>
            <w:tcW w:w="243" w:type="dxa"/>
            <w:vAlign w:val="bottom"/>
          </w:tcPr>
          <w:p w:rsidR="00216A03" w:rsidRPr="007A4D88" w:rsidRDefault="00216A03" w:rsidP="0021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216A03" w:rsidRPr="00673096" w:rsidRDefault="00216A03" w:rsidP="00216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20,148</w:t>
            </w:r>
          </w:p>
        </w:tc>
        <w:tc>
          <w:tcPr>
            <w:tcW w:w="243" w:type="dxa"/>
            <w:vAlign w:val="bottom"/>
          </w:tcPr>
          <w:p w:rsidR="00216A03" w:rsidRPr="007A4D88" w:rsidRDefault="00216A03" w:rsidP="0021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:rsidR="00216A03" w:rsidRPr="00673096" w:rsidRDefault="00216A03" w:rsidP="00216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24,065</w:t>
            </w:r>
          </w:p>
        </w:tc>
        <w:tc>
          <w:tcPr>
            <w:tcW w:w="243" w:type="dxa"/>
            <w:vAlign w:val="bottom"/>
          </w:tcPr>
          <w:p w:rsidR="00216A03" w:rsidRPr="007A4D88" w:rsidRDefault="00216A03" w:rsidP="0021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216A03" w:rsidRPr="00673096" w:rsidRDefault="00216A03" w:rsidP="00216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20,148</w:t>
            </w:r>
          </w:p>
        </w:tc>
      </w:tr>
      <w:tr w:rsidR="00216A03" w:rsidRPr="007A4D88" w:rsidTr="0071651C">
        <w:tc>
          <w:tcPr>
            <w:tcW w:w="2763" w:type="dxa"/>
          </w:tcPr>
          <w:p w:rsidR="00216A03" w:rsidRPr="001B62FD" w:rsidRDefault="00216A03" w:rsidP="00216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รายการโทรทัศน์ระหว่างผลิต</w:t>
            </w:r>
          </w:p>
        </w:tc>
        <w:tc>
          <w:tcPr>
            <w:tcW w:w="1350" w:type="dxa"/>
            <w:vAlign w:val="bottom"/>
          </w:tcPr>
          <w:p w:rsidR="00216A03" w:rsidRPr="007A4D88" w:rsidRDefault="00216A03" w:rsidP="0021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:rsidR="00216A03" w:rsidRPr="00673096" w:rsidRDefault="00216A03" w:rsidP="00216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4,039</w:t>
            </w:r>
          </w:p>
        </w:tc>
        <w:tc>
          <w:tcPr>
            <w:tcW w:w="243" w:type="dxa"/>
            <w:vAlign w:val="bottom"/>
          </w:tcPr>
          <w:p w:rsidR="00216A03" w:rsidRPr="007A4D88" w:rsidRDefault="00216A03" w:rsidP="0021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216A03" w:rsidRPr="00673096" w:rsidRDefault="00216A03" w:rsidP="00216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3,733</w:t>
            </w:r>
          </w:p>
        </w:tc>
        <w:tc>
          <w:tcPr>
            <w:tcW w:w="243" w:type="dxa"/>
            <w:vAlign w:val="bottom"/>
          </w:tcPr>
          <w:p w:rsidR="00216A03" w:rsidRPr="007A4D88" w:rsidRDefault="00216A03" w:rsidP="0021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:rsidR="00216A03" w:rsidRPr="007A4D88" w:rsidRDefault="00216A03" w:rsidP="0021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8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:rsidR="00216A03" w:rsidRPr="007A4D88" w:rsidRDefault="00216A03" w:rsidP="0021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216A03" w:rsidRPr="007A4D88" w:rsidRDefault="00216A03" w:rsidP="0021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8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16A03" w:rsidRPr="007A4D88" w:rsidTr="000C69EC">
        <w:tc>
          <w:tcPr>
            <w:tcW w:w="2763" w:type="dxa"/>
          </w:tcPr>
          <w:p w:rsidR="00216A03" w:rsidRPr="00CF48FB" w:rsidRDefault="00216A03" w:rsidP="00216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350" w:type="dxa"/>
            <w:vAlign w:val="bottom"/>
          </w:tcPr>
          <w:p w:rsidR="00216A03" w:rsidRPr="007A4D88" w:rsidRDefault="00216A03" w:rsidP="0021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:rsidR="00216A03" w:rsidRPr="00673096" w:rsidRDefault="00216A03" w:rsidP="00216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2,154</w:t>
            </w:r>
          </w:p>
        </w:tc>
        <w:tc>
          <w:tcPr>
            <w:tcW w:w="243" w:type="dxa"/>
            <w:vAlign w:val="bottom"/>
          </w:tcPr>
          <w:p w:rsidR="00216A03" w:rsidRPr="007A4D88" w:rsidRDefault="00216A03" w:rsidP="0021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216A03" w:rsidRPr="00673096" w:rsidRDefault="00216A03" w:rsidP="00216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2,164</w:t>
            </w:r>
          </w:p>
        </w:tc>
        <w:tc>
          <w:tcPr>
            <w:tcW w:w="243" w:type="dxa"/>
            <w:vAlign w:val="bottom"/>
          </w:tcPr>
          <w:p w:rsidR="00216A03" w:rsidRPr="007A4D88" w:rsidRDefault="00216A03" w:rsidP="0021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:rsidR="00216A03" w:rsidRPr="00673096" w:rsidRDefault="00216A03" w:rsidP="00216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2,154</w:t>
            </w:r>
          </w:p>
        </w:tc>
        <w:tc>
          <w:tcPr>
            <w:tcW w:w="243" w:type="dxa"/>
            <w:vAlign w:val="bottom"/>
          </w:tcPr>
          <w:p w:rsidR="00216A03" w:rsidRPr="007A4D88" w:rsidRDefault="00216A03" w:rsidP="0021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216A03" w:rsidRPr="00673096" w:rsidRDefault="00216A03" w:rsidP="00216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2,164</w:t>
            </w:r>
          </w:p>
        </w:tc>
      </w:tr>
      <w:tr w:rsidR="00216A03" w:rsidRPr="007A4D88" w:rsidTr="000C69EC">
        <w:tc>
          <w:tcPr>
            <w:tcW w:w="2763" w:type="dxa"/>
          </w:tcPr>
          <w:p w:rsidR="00216A03" w:rsidRPr="00CF48FB" w:rsidRDefault="00216A03" w:rsidP="00216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รายการโทรทัศน์ผลิตเสร็จแล้ว</w:t>
            </w:r>
          </w:p>
        </w:tc>
        <w:tc>
          <w:tcPr>
            <w:tcW w:w="1350" w:type="dxa"/>
            <w:vAlign w:val="bottom"/>
          </w:tcPr>
          <w:p w:rsidR="00216A03" w:rsidRPr="007A4D88" w:rsidRDefault="00216A03" w:rsidP="0021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:rsidR="00216A03" w:rsidRPr="00673096" w:rsidRDefault="00216A03" w:rsidP="00216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43" w:type="dxa"/>
            <w:vAlign w:val="bottom"/>
          </w:tcPr>
          <w:p w:rsidR="00216A03" w:rsidRPr="007A4D88" w:rsidRDefault="00216A03" w:rsidP="0021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216A03" w:rsidRPr="00673096" w:rsidRDefault="00216A03" w:rsidP="00216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549</w:t>
            </w:r>
          </w:p>
        </w:tc>
        <w:tc>
          <w:tcPr>
            <w:tcW w:w="243" w:type="dxa"/>
            <w:vAlign w:val="bottom"/>
          </w:tcPr>
          <w:p w:rsidR="00216A03" w:rsidRPr="007A4D88" w:rsidRDefault="00216A03" w:rsidP="0021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:rsidR="00216A03" w:rsidRPr="007A4D88" w:rsidRDefault="00216A03" w:rsidP="0021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8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:rsidR="00216A03" w:rsidRPr="007A4D88" w:rsidRDefault="00216A03" w:rsidP="0021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216A03" w:rsidRPr="007A4D88" w:rsidRDefault="00216A03" w:rsidP="0021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8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E5178" w:rsidRPr="007A4D88" w:rsidTr="000C69EC">
        <w:tc>
          <w:tcPr>
            <w:tcW w:w="2763" w:type="dxa"/>
          </w:tcPr>
          <w:p w:rsidR="004E5178" w:rsidRDefault="004E5178" w:rsidP="00216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4E5178" w:rsidRPr="007A4D88" w:rsidRDefault="004E5178" w:rsidP="0021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:rsidR="004E5178" w:rsidRDefault="00467940" w:rsidP="00216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536,673</w:t>
            </w:r>
          </w:p>
        </w:tc>
        <w:tc>
          <w:tcPr>
            <w:tcW w:w="243" w:type="dxa"/>
            <w:vAlign w:val="bottom"/>
          </w:tcPr>
          <w:p w:rsidR="004E5178" w:rsidRPr="007A4D88" w:rsidRDefault="004E5178" w:rsidP="0021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4E5178" w:rsidRDefault="00467940" w:rsidP="00216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236,682</w:t>
            </w:r>
          </w:p>
        </w:tc>
        <w:tc>
          <w:tcPr>
            <w:tcW w:w="243" w:type="dxa"/>
            <w:vAlign w:val="bottom"/>
          </w:tcPr>
          <w:p w:rsidR="004E5178" w:rsidRPr="007A4D88" w:rsidRDefault="004E5178" w:rsidP="0021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:rsidR="004E5178" w:rsidRDefault="00467940" w:rsidP="004E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265,166</w:t>
            </w:r>
          </w:p>
        </w:tc>
        <w:tc>
          <w:tcPr>
            <w:tcW w:w="243" w:type="dxa"/>
            <w:vAlign w:val="bottom"/>
          </w:tcPr>
          <w:p w:rsidR="004E5178" w:rsidRPr="007A4D88" w:rsidRDefault="004E5178" w:rsidP="0021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4E5178" w:rsidRDefault="004E5178" w:rsidP="004E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232,400</w:t>
            </w:r>
          </w:p>
        </w:tc>
      </w:tr>
      <w:tr w:rsidR="004E5178" w:rsidRPr="007A4D88" w:rsidTr="0071651C">
        <w:tc>
          <w:tcPr>
            <w:tcW w:w="2763" w:type="dxa"/>
          </w:tcPr>
          <w:p w:rsidR="004E5178" w:rsidRDefault="004E5178" w:rsidP="00216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E517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350" w:type="dxa"/>
            <w:vAlign w:val="bottom"/>
          </w:tcPr>
          <w:p w:rsidR="004E5178" w:rsidRPr="007A4D88" w:rsidRDefault="004E5178" w:rsidP="0021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:rsidR="004E5178" w:rsidRDefault="00467940" w:rsidP="0046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(101,667)</w:t>
            </w:r>
          </w:p>
        </w:tc>
        <w:tc>
          <w:tcPr>
            <w:tcW w:w="243" w:type="dxa"/>
            <w:vAlign w:val="bottom"/>
          </w:tcPr>
          <w:p w:rsidR="004E5178" w:rsidRPr="007A4D88" w:rsidRDefault="004E5178" w:rsidP="0021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4E5178" w:rsidRDefault="004E5178" w:rsidP="004E51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8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:rsidR="004E5178" w:rsidRPr="007A4D88" w:rsidRDefault="004E5178" w:rsidP="0021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:rsidR="004E5178" w:rsidRDefault="00467940" w:rsidP="0046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(4,463)</w:t>
            </w:r>
          </w:p>
        </w:tc>
        <w:tc>
          <w:tcPr>
            <w:tcW w:w="243" w:type="dxa"/>
            <w:vAlign w:val="bottom"/>
          </w:tcPr>
          <w:p w:rsidR="004E5178" w:rsidRPr="007A4D88" w:rsidRDefault="004E5178" w:rsidP="0021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4E5178" w:rsidRDefault="004E5178" w:rsidP="0021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8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16A03" w:rsidRPr="005A6DB6" w:rsidTr="00F635FE">
        <w:tc>
          <w:tcPr>
            <w:tcW w:w="2763" w:type="dxa"/>
            <w:vAlign w:val="bottom"/>
          </w:tcPr>
          <w:p w:rsidR="00216A03" w:rsidRPr="007A4D88" w:rsidRDefault="004E5178" w:rsidP="00216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:rsidR="00216A03" w:rsidRPr="007A4D88" w:rsidRDefault="00216A03" w:rsidP="0021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16A03" w:rsidRPr="00435E76" w:rsidRDefault="00216A03" w:rsidP="00216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5E76">
              <w:rPr>
                <w:rFonts w:ascii="Angsana New" w:hAnsi="Angsana New"/>
                <w:b/>
                <w:bCs/>
                <w:sz w:val="30"/>
                <w:szCs w:val="30"/>
              </w:rPr>
              <w:t>435,006</w:t>
            </w:r>
          </w:p>
        </w:tc>
        <w:tc>
          <w:tcPr>
            <w:tcW w:w="243" w:type="dxa"/>
            <w:vAlign w:val="bottom"/>
          </w:tcPr>
          <w:p w:rsidR="00216A03" w:rsidRPr="007A4D88" w:rsidRDefault="00216A03" w:rsidP="0021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16A03" w:rsidRPr="007A4D88" w:rsidRDefault="00216A03" w:rsidP="0021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236,682</w:t>
            </w:r>
          </w:p>
        </w:tc>
        <w:tc>
          <w:tcPr>
            <w:tcW w:w="243" w:type="dxa"/>
            <w:vAlign w:val="bottom"/>
          </w:tcPr>
          <w:p w:rsidR="00216A03" w:rsidRPr="00673096" w:rsidRDefault="00216A03" w:rsidP="0021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16A03" w:rsidRPr="00673096" w:rsidRDefault="00216A03" w:rsidP="0046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260,703</w:t>
            </w:r>
          </w:p>
        </w:tc>
        <w:tc>
          <w:tcPr>
            <w:tcW w:w="243" w:type="dxa"/>
            <w:vAlign w:val="bottom"/>
          </w:tcPr>
          <w:p w:rsidR="00216A03" w:rsidRPr="007A4D88" w:rsidRDefault="00216A03" w:rsidP="0021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16A03" w:rsidRPr="00673096" w:rsidRDefault="00216A03" w:rsidP="00216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232,400</w:t>
            </w:r>
          </w:p>
        </w:tc>
      </w:tr>
      <w:tr w:rsidR="00F635FE" w:rsidRPr="004E5178" w:rsidTr="00F635FE">
        <w:tc>
          <w:tcPr>
            <w:tcW w:w="2763" w:type="dxa"/>
            <w:vAlign w:val="bottom"/>
          </w:tcPr>
          <w:p w:rsidR="00F635FE" w:rsidRPr="004E5178" w:rsidRDefault="00F635FE" w:rsidP="00216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F635FE" w:rsidRPr="004E5178" w:rsidRDefault="00F635FE" w:rsidP="004E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  <w:vAlign w:val="bottom"/>
          </w:tcPr>
          <w:p w:rsidR="00F635FE" w:rsidRPr="004E5178" w:rsidRDefault="00F635FE" w:rsidP="004E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F635FE" w:rsidRPr="004E5178" w:rsidRDefault="00F635FE" w:rsidP="004E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:rsidR="00F635FE" w:rsidRPr="004E5178" w:rsidRDefault="00F635FE" w:rsidP="004E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F635FE" w:rsidRPr="004E5178" w:rsidRDefault="00F635FE" w:rsidP="004E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double" w:sz="4" w:space="0" w:color="auto"/>
            </w:tcBorders>
            <w:vAlign w:val="bottom"/>
          </w:tcPr>
          <w:p w:rsidR="00F635FE" w:rsidRPr="004E5178" w:rsidRDefault="00F635FE" w:rsidP="004E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F635FE" w:rsidRPr="004E5178" w:rsidRDefault="00F635FE" w:rsidP="004E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:rsidR="00F635FE" w:rsidRPr="004E5178" w:rsidRDefault="00F635FE" w:rsidP="004E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2FB1" w:rsidRPr="007A4D88" w:rsidTr="007F11B8">
        <w:tc>
          <w:tcPr>
            <w:tcW w:w="2763" w:type="dxa"/>
            <w:vAlign w:val="bottom"/>
          </w:tcPr>
          <w:p w:rsidR="00342FB1" w:rsidRPr="007A4D88" w:rsidRDefault="00342FB1" w:rsidP="007F1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342FB1" w:rsidRPr="007A4D88" w:rsidRDefault="00342FB1" w:rsidP="007F1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02" w:type="dxa"/>
            <w:gridSpan w:val="3"/>
            <w:vAlign w:val="bottom"/>
          </w:tcPr>
          <w:p w:rsidR="00342FB1" w:rsidRPr="007A4D88" w:rsidRDefault="00342FB1" w:rsidP="007F1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4D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vAlign w:val="bottom"/>
          </w:tcPr>
          <w:p w:rsidR="00342FB1" w:rsidRPr="007A4D88" w:rsidRDefault="00342FB1" w:rsidP="007F1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2" w:type="dxa"/>
            <w:gridSpan w:val="3"/>
            <w:vAlign w:val="bottom"/>
          </w:tcPr>
          <w:p w:rsidR="00342FB1" w:rsidRPr="007A4D88" w:rsidRDefault="00342FB1" w:rsidP="007F1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4D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2FB1" w:rsidRPr="007A4D88" w:rsidTr="007F11B8">
        <w:tc>
          <w:tcPr>
            <w:tcW w:w="2763" w:type="dxa"/>
            <w:vAlign w:val="bottom"/>
          </w:tcPr>
          <w:p w:rsidR="00342FB1" w:rsidRPr="007A4D88" w:rsidRDefault="00342FB1" w:rsidP="007F1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342FB1" w:rsidRPr="007A4D88" w:rsidRDefault="00342FB1" w:rsidP="007F1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07" w:type="dxa"/>
            <w:vAlign w:val="center"/>
          </w:tcPr>
          <w:p w:rsidR="00342FB1" w:rsidRPr="00D457A5" w:rsidRDefault="00342FB1" w:rsidP="007F1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457A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43" w:type="dxa"/>
            <w:vAlign w:val="center"/>
          </w:tcPr>
          <w:p w:rsidR="00342FB1" w:rsidRPr="00D457A5" w:rsidRDefault="00342FB1" w:rsidP="007F1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vAlign w:val="center"/>
          </w:tcPr>
          <w:p w:rsidR="00342FB1" w:rsidRPr="00D457A5" w:rsidRDefault="00342FB1" w:rsidP="007F1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243" w:type="dxa"/>
          </w:tcPr>
          <w:p w:rsidR="00342FB1" w:rsidRPr="00D457A5" w:rsidRDefault="00342FB1" w:rsidP="007F1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 w:cs="Times New Roman"/>
                <w:sz w:val="30"/>
                <w:szCs w:val="30"/>
                <w:lang w:val="en-GB"/>
              </w:rPr>
            </w:pPr>
          </w:p>
        </w:tc>
        <w:tc>
          <w:tcPr>
            <w:tcW w:w="1125" w:type="dxa"/>
            <w:vAlign w:val="center"/>
          </w:tcPr>
          <w:p w:rsidR="00342FB1" w:rsidRPr="00D457A5" w:rsidRDefault="00342FB1" w:rsidP="007F1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43" w:type="dxa"/>
            <w:vAlign w:val="center"/>
          </w:tcPr>
          <w:p w:rsidR="00342FB1" w:rsidRPr="00D457A5" w:rsidRDefault="00342FB1" w:rsidP="007F1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vAlign w:val="center"/>
          </w:tcPr>
          <w:p w:rsidR="00342FB1" w:rsidRPr="00D457A5" w:rsidRDefault="00342FB1" w:rsidP="007F1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</w:tr>
      <w:tr w:rsidR="00342FB1" w:rsidRPr="007A4D88" w:rsidTr="007F11B8">
        <w:tc>
          <w:tcPr>
            <w:tcW w:w="2763" w:type="dxa"/>
            <w:vAlign w:val="bottom"/>
          </w:tcPr>
          <w:p w:rsidR="00342FB1" w:rsidRPr="007A4D88" w:rsidRDefault="00342FB1" w:rsidP="007F1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342FB1" w:rsidRPr="007A4D88" w:rsidRDefault="00342FB1" w:rsidP="007F1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47" w:type="dxa"/>
            <w:gridSpan w:val="7"/>
            <w:vAlign w:val="bottom"/>
          </w:tcPr>
          <w:p w:rsidR="00342FB1" w:rsidRPr="007A4D88" w:rsidRDefault="00342FB1" w:rsidP="007F1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4D8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635FE" w:rsidRPr="005A6DB6" w:rsidTr="00873913">
        <w:tc>
          <w:tcPr>
            <w:tcW w:w="4113" w:type="dxa"/>
            <w:gridSpan w:val="2"/>
          </w:tcPr>
          <w:p w:rsidR="00F635FE" w:rsidRPr="007A4D88" w:rsidRDefault="00F635FE" w:rsidP="00F63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25" w:hanging="225"/>
              <w:rPr>
                <w:rFonts w:ascii="Angsana New" w:hAnsi="Angsana New"/>
                <w:sz w:val="30"/>
                <w:szCs w:val="30"/>
              </w:rPr>
            </w:pPr>
            <w:r w:rsidRPr="003C3D4D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ต้นทุนของสินค้าคงเหลือที่บันทึกเป็นค่าใช้จ่ายและได้รวมในบัญชีต้นทุนขาย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07" w:type="dxa"/>
            <w:vAlign w:val="bottom"/>
          </w:tcPr>
          <w:p w:rsidR="00F635FE" w:rsidRPr="00435E76" w:rsidRDefault="00F635FE" w:rsidP="00F63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F635FE" w:rsidRPr="007A4D88" w:rsidRDefault="00F635FE" w:rsidP="00F63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F635FE" w:rsidRDefault="00F635FE" w:rsidP="00F63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F635FE" w:rsidRPr="00673096" w:rsidRDefault="00F635FE" w:rsidP="00F63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:rsidR="00F635FE" w:rsidRDefault="00F635FE" w:rsidP="00F63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F635FE" w:rsidRPr="007A4D88" w:rsidRDefault="00F635FE" w:rsidP="00F63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F635FE" w:rsidRDefault="00F635FE" w:rsidP="00F63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55D71" w:rsidRPr="005A6DB6" w:rsidTr="007F11B8">
        <w:tc>
          <w:tcPr>
            <w:tcW w:w="4113" w:type="dxa"/>
            <w:gridSpan w:val="2"/>
          </w:tcPr>
          <w:p w:rsidR="00D55D71" w:rsidRPr="007A4D88" w:rsidRDefault="00D55D71" w:rsidP="00D55D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C3D4D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07" w:type="dxa"/>
            <w:vAlign w:val="bottom"/>
          </w:tcPr>
          <w:p w:rsidR="00D55D71" w:rsidRPr="00435E76" w:rsidRDefault="00D55D71" w:rsidP="00D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D71">
              <w:rPr>
                <w:rFonts w:ascii="Angsana New" w:hAnsi="Angsana New"/>
                <w:sz w:val="30"/>
                <w:szCs w:val="30"/>
              </w:rPr>
              <w:t>2,412,390</w:t>
            </w:r>
          </w:p>
        </w:tc>
        <w:tc>
          <w:tcPr>
            <w:tcW w:w="243" w:type="dxa"/>
            <w:vAlign w:val="bottom"/>
          </w:tcPr>
          <w:p w:rsidR="00D55D71" w:rsidRPr="007A4D88" w:rsidRDefault="00D55D71" w:rsidP="00D55D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:rsidR="00D55D71" w:rsidRPr="00D55D71" w:rsidRDefault="00D55D71" w:rsidP="00D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D55D71">
              <w:rPr>
                <w:rFonts w:ascii="Angsana New" w:hAnsi="Angsana New"/>
                <w:sz w:val="30"/>
                <w:szCs w:val="30"/>
              </w:rPr>
              <w:t>1,811,730</w:t>
            </w:r>
          </w:p>
        </w:tc>
        <w:tc>
          <w:tcPr>
            <w:tcW w:w="243" w:type="dxa"/>
          </w:tcPr>
          <w:p w:rsidR="00D55D71" w:rsidRPr="00D55D71" w:rsidRDefault="00D55D71" w:rsidP="00D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D55D71" w:rsidRPr="00D55D71" w:rsidRDefault="00D55D71" w:rsidP="00D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D55D71">
              <w:rPr>
                <w:rFonts w:ascii="Angsana New" w:hAnsi="Angsana New"/>
                <w:sz w:val="30"/>
                <w:szCs w:val="30"/>
              </w:rPr>
              <w:t>1,1</w:t>
            </w:r>
            <w:r>
              <w:rPr>
                <w:rFonts w:ascii="Angsana New" w:hAnsi="Angsana New"/>
                <w:sz w:val="30"/>
                <w:szCs w:val="30"/>
              </w:rPr>
              <w:t>77,227</w:t>
            </w:r>
          </w:p>
        </w:tc>
        <w:tc>
          <w:tcPr>
            <w:tcW w:w="243" w:type="dxa"/>
          </w:tcPr>
          <w:p w:rsidR="00D55D71" w:rsidRPr="00D55D71" w:rsidRDefault="00D55D71" w:rsidP="00D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D55D71" w:rsidRPr="00D55D71" w:rsidRDefault="00D55D71" w:rsidP="00D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D55D71">
              <w:rPr>
                <w:rFonts w:ascii="Angsana New" w:hAnsi="Angsana New"/>
                <w:sz w:val="30"/>
                <w:szCs w:val="30"/>
              </w:rPr>
              <w:t>1,179,792</w:t>
            </w:r>
          </w:p>
        </w:tc>
      </w:tr>
      <w:tr w:rsidR="00F635FE" w:rsidRPr="005A6DB6" w:rsidTr="00F635FE">
        <w:tc>
          <w:tcPr>
            <w:tcW w:w="4113" w:type="dxa"/>
            <w:gridSpan w:val="2"/>
          </w:tcPr>
          <w:p w:rsidR="00342FB1" w:rsidRDefault="00342FB1" w:rsidP="00F63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F635FE" w:rsidRPr="003C3D4D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การปรับลดมูลค่าเป็นมูลค่าสุทธิที่คาดว่า</w:t>
            </w:r>
          </w:p>
          <w:p w:rsidR="00F635FE" w:rsidRPr="007A4D88" w:rsidRDefault="00342FB1" w:rsidP="00F63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="00F635FE" w:rsidRPr="003C3D4D">
              <w:rPr>
                <w:rFonts w:ascii="Angsana New" w:hAnsi="Angsana New"/>
                <w:sz w:val="30"/>
                <w:szCs w:val="30"/>
                <w:cs/>
              </w:rPr>
              <w:t>จะได้รับ</w:t>
            </w:r>
          </w:p>
        </w:tc>
        <w:tc>
          <w:tcPr>
            <w:tcW w:w="1107" w:type="dxa"/>
            <w:vAlign w:val="bottom"/>
          </w:tcPr>
          <w:p w:rsidR="00F635FE" w:rsidRPr="00D55D71" w:rsidRDefault="00D55D71" w:rsidP="00D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D55D71">
              <w:rPr>
                <w:rFonts w:ascii="Angsana New" w:hAnsi="Angsana New"/>
                <w:sz w:val="30"/>
                <w:szCs w:val="30"/>
              </w:rPr>
              <w:t>101,667</w:t>
            </w:r>
          </w:p>
        </w:tc>
        <w:tc>
          <w:tcPr>
            <w:tcW w:w="243" w:type="dxa"/>
            <w:vAlign w:val="bottom"/>
          </w:tcPr>
          <w:p w:rsidR="00F635FE" w:rsidRPr="007A4D88" w:rsidRDefault="00F635FE" w:rsidP="00F63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F635FE" w:rsidRPr="00D55D71" w:rsidRDefault="00D55D71" w:rsidP="00D55D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8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D7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:rsidR="00F635FE" w:rsidRPr="00673096" w:rsidRDefault="00F635FE" w:rsidP="00F63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:rsidR="00F635FE" w:rsidRPr="00D55D71" w:rsidRDefault="00D55D71" w:rsidP="00D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D55D71">
              <w:rPr>
                <w:rFonts w:ascii="Angsana New" w:hAnsi="Angsana New"/>
                <w:sz w:val="30"/>
                <w:szCs w:val="30"/>
              </w:rPr>
              <w:t>4,463</w:t>
            </w:r>
          </w:p>
        </w:tc>
        <w:tc>
          <w:tcPr>
            <w:tcW w:w="243" w:type="dxa"/>
            <w:vAlign w:val="bottom"/>
          </w:tcPr>
          <w:p w:rsidR="00F635FE" w:rsidRPr="007A4D88" w:rsidRDefault="00F635FE" w:rsidP="00F63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F635FE" w:rsidRDefault="00D55D71" w:rsidP="00D55D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8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F635FE" w:rsidRPr="005A6DB6" w:rsidTr="00873913">
        <w:tc>
          <w:tcPr>
            <w:tcW w:w="4113" w:type="dxa"/>
            <w:gridSpan w:val="2"/>
          </w:tcPr>
          <w:p w:rsidR="00F635FE" w:rsidRPr="007A4D88" w:rsidRDefault="00F635FE" w:rsidP="00F63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3C3D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635FE" w:rsidRPr="00435E76" w:rsidRDefault="00D55D71" w:rsidP="00F63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2,514,057</w:t>
            </w:r>
          </w:p>
        </w:tc>
        <w:tc>
          <w:tcPr>
            <w:tcW w:w="243" w:type="dxa"/>
            <w:vAlign w:val="bottom"/>
          </w:tcPr>
          <w:p w:rsidR="00F635FE" w:rsidRPr="007A4D88" w:rsidRDefault="00F635FE" w:rsidP="00F63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635FE" w:rsidRDefault="00D55D71" w:rsidP="00F63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1,811,730</w:t>
            </w:r>
          </w:p>
        </w:tc>
        <w:tc>
          <w:tcPr>
            <w:tcW w:w="243" w:type="dxa"/>
            <w:vAlign w:val="bottom"/>
          </w:tcPr>
          <w:p w:rsidR="00F635FE" w:rsidRPr="00673096" w:rsidRDefault="00F635FE" w:rsidP="00F63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635FE" w:rsidRDefault="00D55D71" w:rsidP="00F63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1,181,690</w:t>
            </w:r>
          </w:p>
        </w:tc>
        <w:tc>
          <w:tcPr>
            <w:tcW w:w="243" w:type="dxa"/>
            <w:vAlign w:val="bottom"/>
          </w:tcPr>
          <w:p w:rsidR="00F635FE" w:rsidRPr="007A4D88" w:rsidRDefault="00F635FE" w:rsidP="00F63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635FE" w:rsidRDefault="00D55D71" w:rsidP="00F63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1,179,792</w:t>
            </w:r>
          </w:p>
        </w:tc>
      </w:tr>
    </w:tbl>
    <w:p w:rsidR="00C26B6A" w:rsidRPr="00342FB1" w:rsidRDefault="00C26B6A" w:rsidP="00DD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E66B73" w:rsidRPr="003B58D8" w:rsidRDefault="00D131FA" w:rsidP="00994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10</w:t>
      </w:r>
      <w:r w:rsidR="00B61489" w:rsidRPr="000A1D5E">
        <w:rPr>
          <w:rFonts w:ascii="Angsana New" w:hAnsi="Angsana New"/>
          <w:b/>
          <w:bCs/>
          <w:sz w:val="30"/>
          <w:szCs w:val="30"/>
        </w:rPr>
        <w:tab/>
      </w:r>
      <w:r w:rsidR="00904B54" w:rsidRPr="000A1D5E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</w:t>
      </w:r>
      <w:r w:rsidR="00904B54" w:rsidRPr="000A1D5E">
        <w:rPr>
          <w:rFonts w:ascii="Angsana New" w:hAnsi="Angsana New" w:hint="cs"/>
          <w:b/>
          <w:bCs/>
          <w:sz w:val="30"/>
          <w:szCs w:val="30"/>
          <w:cs/>
        </w:rPr>
        <w:t>ร่</w:t>
      </w:r>
      <w:r w:rsidR="0037155F" w:rsidRPr="000A1D5E">
        <w:rPr>
          <w:rFonts w:ascii="Angsana New" w:hAnsi="Angsana New"/>
          <w:b/>
          <w:bCs/>
          <w:sz w:val="30"/>
          <w:szCs w:val="30"/>
          <w:cs/>
        </w:rPr>
        <w:t>วม</w:t>
      </w:r>
    </w:p>
    <w:p w:rsidR="00E15BF0" w:rsidRPr="00342FB1" w:rsidRDefault="00E15BF0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76"/>
        <w:gridCol w:w="1144"/>
        <w:gridCol w:w="274"/>
        <w:gridCol w:w="1083"/>
        <w:gridCol w:w="274"/>
        <w:gridCol w:w="1081"/>
        <w:gridCol w:w="274"/>
        <w:gridCol w:w="1064"/>
      </w:tblGrid>
      <w:tr w:rsidR="009964D7" w:rsidRPr="003B58D8" w:rsidTr="004E64C6">
        <w:tc>
          <w:tcPr>
            <w:tcW w:w="2198" w:type="pct"/>
          </w:tcPr>
          <w:p w:rsidR="009964D7" w:rsidRPr="003B58D8" w:rsidRDefault="009964D7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9" w:type="pct"/>
            <w:gridSpan w:val="3"/>
          </w:tcPr>
          <w:p w:rsidR="009964D7" w:rsidRPr="003B58D8" w:rsidRDefault="009964D7" w:rsidP="007B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58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:rsidR="009964D7" w:rsidRPr="003B58D8" w:rsidRDefault="009964D7" w:rsidP="007B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pct"/>
            <w:gridSpan w:val="3"/>
          </w:tcPr>
          <w:p w:rsidR="009964D7" w:rsidRPr="003B58D8" w:rsidRDefault="009964D7" w:rsidP="007B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58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35B8" w:rsidRPr="003B58D8" w:rsidTr="007A5F10">
        <w:tc>
          <w:tcPr>
            <w:tcW w:w="2198" w:type="pct"/>
          </w:tcPr>
          <w:p w:rsidR="009835B8" w:rsidRPr="003B58D8" w:rsidRDefault="009835B8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7" w:type="pct"/>
            <w:vAlign w:val="center"/>
          </w:tcPr>
          <w:p w:rsidR="009835B8" w:rsidRPr="00D457A5" w:rsidRDefault="009835B8" w:rsidP="0098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457A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148" w:type="pct"/>
            <w:vAlign w:val="center"/>
          </w:tcPr>
          <w:p w:rsidR="009835B8" w:rsidRPr="00D457A5" w:rsidRDefault="009835B8" w:rsidP="0098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4" w:type="pct"/>
            <w:vAlign w:val="center"/>
          </w:tcPr>
          <w:p w:rsidR="009835B8" w:rsidRPr="00D457A5" w:rsidRDefault="009835B8" w:rsidP="0098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148" w:type="pct"/>
          </w:tcPr>
          <w:p w:rsidR="009835B8" w:rsidRPr="00D457A5" w:rsidRDefault="009835B8" w:rsidP="0098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 w:cs="Times New Roman"/>
                <w:sz w:val="30"/>
                <w:szCs w:val="30"/>
                <w:lang w:val="en-GB"/>
              </w:rPr>
            </w:pPr>
          </w:p>
        </w:tc>
        <w:tc>
          <w:tcPr>
            <w:tcW w:w="583" w:type="pct"/>
            <w:vAlign w:val="center"/>
          </w:tcPr>
          <w:p w:rsidR="009835B8" w:rsidRPr="00D457A5" w:rsidRDefault="009835B8" w:rsidP="0098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148" w:type="pct"/>
            <w:vAlign w:val="center"/>
          </w:tcPr>
          <w:p w:rsidR="009835B8" w:rsidRPr="00D457A5" w:rsidRDefault="009835B8" w:rsidP="0098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74" w:type="pct"/>
            <w:vAlign w:val="center"/>
          </w:tcPr>
          <w:p w:rsidR="009835B8" w:rsidRPr="00D457A5" w:rsidRDefault="009835B8" w:rsidP="0098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</w:tr>
      <w:tr w:rsidR="009835B8" w:rsidRPr="003B58D8" w:rsidTr="00B0627D">
        <w:trPr>
          <w:trHeight w:val="380"/>
        </w:trPr>
        <w:tc>
          <w:tcPr>
            <w:tcW w:w="2198" w:type="pct"/>
          </w:tcPr>
          <w:p w:rsidR="009835B8" w:rsidRPr="003B58D8" w:rsidRDefault="009835B8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02" w:type="pct"/>
            <w:gridSpan w:val="7"/>
          </w:tcPr>
          <w:p w:rsidR="009835B8" w:rsidRPr="003B58D8" w:rsidRDefault="009835B8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58D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835B8" w:rsidRPr="003B58D8" w:rsidTr="004E64C6">
        <w:tc>
          <w:tcPr>
            <w:tcW w:w="2198" w:type="pct"/>
          </w:tcPr>
          <w:p w:rsidR="009835B8" w:rsidRPr="003B58D8" w:rsidRDefault="009835B8" w:rsidP="0098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58D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B58D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B58D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17" w:type="pct"/>
            <w:vAlign w:val="bottom"/>
          </w:tcPr>
          <w:p w:rsidR="009835B8" w:rsidRPr="003B58D8" w:rsidRDefault="001665D6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65D6">
              <w:rPr>
                <w:rFonts w:ascii="Angsana New" w:hAnsi="Angsana New"/>
                <w:sz w:val="30"/>
                <w:szCs w:val="30"/>
              </w:rPr>
              <w:t>15,257</w:t>
            </w:r>
          </w:p>
        </w:tc>
        <w:tc>
          <w:tcPr>
            <w:tcW w:w="148" w:type="pct"/>
            <w:vAlign w:val="bottom"/>
          </w:tcPr>
          <w:p w:rsidR="009835B8" w:rsidRPr="003B58D8" w:rsidRDefault="009835B8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:rsidR="009835B8" w:rsidRPr="003B58D8" w:rsidRDefault="009835B8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12,908</w:t>
            </w:r>
          </w:p>
        </w:tc>
        <w:tc>
          <w:tcPr>
            <w:tcW w:w="148" w:type="pct"/>
            <w:vAlign w:val="bottom"/>
          </w:tcPr>
          <w:p w:rsidR="009835B8" w:rsidRPr="003B58D8" w:rsidRDefault="009835B8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:rsidR="009835B8" w:rsidRPr="003B58D8" w:rsidRDefault="00F07B03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16,800</w:t>
            </w:r>
          </w:p>
        </w:tc>
        <w:tc>
          <w:tcPr>
            <w:tcW w:w="148" w:type="pct"/>
            <w:vAlign w:val="bottom"/>
          </w:tcPr>
          <w:p w:rsidR="009835B8" w:rsidRPr="003B58D8" w:rsidRDefault="009835B8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9835B8" w:rsidRPr="003B58D8" w:rsidRDefault="009835B8" w:rsidP="0098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13,800</w:t>
            </w:r>
          </w:p>
        </w:tc>
      </w:tr>
      <w:tr w:rsidR="001665D6" w:rsidRPr="003B58D8" w:rsidTr="004E64C6">
        <w:tc>
          <w:tcPr>
            <w:tcW w:w="2198" w:type="pct"/>
          </w:tcPr>
          <w:p w:rsidR="001665D6" w:rsidRPr="003B58D8" w:rsidRDefault="001665D6" w:rsidP="0016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617" w:type="pct"/>
            <w:vAlign w:val="bottom"/>
          </w:tcPr>
          <w:p w:rsidR="001665D6" w:rsidRPr="003B58D8" w:rsidRDefault="001665D6" w:rsidP="00166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8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vAlign w:val="bottom"/>
          </w:tcPr>
          <w:p w:rsidR="001665D6" w:rsidRPr="003B58D8" w:rsidRDefault="001665D6" w:rsidP="00166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:rsidR="001665D6" w:rsidRDefault="001665D6" w:rsidP="00166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  <w:tc>
          <w:tcPr>
            <w:tcW w:w="148" w:type="pct"/>
            <w:vAlign w:val="bottom"/>
          </w:tcPr>
          <w:p w:rsidR="001665D6" w:rsidRPr="003B58D8" w:rsidRDefault="001665D6" w:rsidP="00166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:rsidR="001665D6" w:rsidRPr="003B58D8" w:rsidRDefault="001665D6" w:rsidP="00166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8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vAlign w:val="bottom"/>
          </w:tcPr>
          <w:p w:rsidR="001665D6" w:rsidRPr="003B58D8" w:rsidRDefault="001665D6" w:rsidP="00166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1665D6" w:rsidRDefault="001665D6" w:rsidP="00166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</w:tr>
      <w:tr w:rsidR="001665D6" w:rsidRPr="003B58D8" w:rsidTr="004E64C6">
        <w:tc>
          <w:tcPr>
            <w:tcW w:w="2198" w:type="pct"/>
          </w:tcPr>
          <w:p w:rsidR="001665D6" w:rsidRPr="003B58D8" w:rsidRDefault="001665D6" w:rsidP="0016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58D8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3B58D8">
              <w:rPr>
                <w:rFonts w:ascii="Angsana New" w:hAnsi="Angsana New"/>
                <w:sz w:val="30"/>
                <w:szCs w:val="30"/>
                <w:cs/>
              </w:rPr>
              <w:t>จากเงินลงทุนในบริษัทร่วม</w:t>
            </w:r>
          </w:p>
        </w:tc>
        <w:tc>
          <w:tcPr>
            <w:tcW w:w="617" w:type="pct"/>
            <w:vAlign w:val="bottom"/>
          </w:tcPr>
          <w:p w:rsidR="001665D6" w:rsidRPr="003B58D8" w:rsidRDefault="001665D6" w:rsidP="0016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(376)</w:t>
            </w:r>
          </w:p>
        </w:tc>
        <w:tc>
          <w:tcPr>
            <w:tcW w:w="148" w:type="pct"/>
            <w:vAlign w:val="bottom"/>
          </w:tcPr>
          <w:p w:rsidR="001665D6" w:rsidRPr="003B58D8" w:rsidRDefault="001665D6" w:rsidP="00166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:rsidR="001665D6" w:rsidRPr="003B58D8" w:rsidRDefault="001665D6" w:rsidP="0016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(651)</w:t>
            </w:r>
          </w:p>
        </w:tc>
        <w:tc>
          <w:tcPr>
            <w:tcW w:w="148" w:type="pct"/>
            <w:vAlign w:val="bottom"/>
          </w:tcPr>
          <w:p w:rsidR="001665D6" w:rsidRPr="003B58D8" w:rsidRDefault="001665D6" w:rsidP="00166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:rsidR="001665D6" w:rsidRPr="003B58D8" w:rsidRDefault="001665D6" w:rsidP="00166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8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vAlign w:val="bottom"/>
          </w:tcPr>
          <w:p w:rsidR="001665D6" w:rsidRPr="003B58D8" w:rsidRDefault="001665D6" w:rsidP="00166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1665D6" w:rsidRPr="003B58D8" w:rsidRDefault="001665D6" w:rsidP="00166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8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665D6" w:rsidRPr="003B58D8" w:rsidTr="004E64C6">
        <w:tc>
          <w:tcPr>
            <w:tcW w:w="2198" w:type="pct"/>
          </w:tcPr>
          <w:p w:rsidR="001665D6" w:rsidRPr="003B58D8" w:rsidRDefault="001665D6" w:rsidP="0016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58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B58D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665D6" w:rsidRPr="003B58D8" w:rsidRDefault="001665D6" w:rsidP="00166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14,881</w:t>
            </w:r>
          </w:p>
        </w:tc>
        <w:tc>
          <w:tcPr>
            <w:tcW w:w="148" w:type="pct"/>
            <w:vAlign w:val="bottom"/>
          </w:tcPr>
          <w:p w:rsidR="001665D6" w:rsidRPr="003B58D8" w:rsidRDefault="001665D6" w:rsidP="00166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665D6" w:rsidRPr="003B58D8" w:rsidRDefault="001665D6" w:rsidP="00166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15,257</w:t>
            </w:r>
          </w:p>
        </w:tc>
        <w:tc>
          <w:tcPr>
            <w:tcW w:w="148" w:type="pct"/>
            <w:vAlign w:val="bottom"/>
          </w:tcPr>
          <w:p w:rsidR="001665D6" w:rsidRPr="003B58D8" w:rsidRDefault="001665D6" w:rsidP="00166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665D6" w:rsidRPr="00D14E28" w:rsidRDefault="001665D6" w:rsidP="00166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16,800</w:t>
            </w:r>
          </w:p>
        </w:tc>
        <w:tc>
          <w:tcPr>
            <w:tcW w:w="148" w:type="pct"/>
            <w:vAlign w:val="bottom"/>
          </w:tcPr>
          <w:p w:rsidR="001665D6" w:rsidRPr="003B58D8" w:rsidRDefault="001665D6" w:rsidP="00166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665D6" w:rsidRPr="00D14E28" w:rsidRDefault="001665D6" w:rsidP="00166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16,800</w:t>
            </w:r>
          </w:p>
        </w:tc>
      </w:tr>
    </w:tbl>
    <w:p w:rsidR="00F635FE" w:rsidRPr="00F635FE" w:rsidRDefault="00F635FE" w:rsidP="007D2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28"/>
          <w:szCs w:val="28"/>
          <w:cs/>
          <w:lang w:val="th-TH"/>
        </w:rPr>
      </w:pPr>
    </w:p>
    <w:p w:rsidR="007D259D" w:rsidRPr="007D259D" w:rsidRDefault="007D259D" w:rsidP="007D2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7D259D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เมื่อวันที่ 12 </w:t>
      </w:r>
      <w:r w:rsidRPr="007D259D">
        <w:rPr>
          <w:rFonts w:ascii="Angsana New" w:hAnsi="Angsana New" w:hint="cs"/>
          <w:spacing w:val="-6"/>
          <w:sz w:val="30"/>
          <w:szCs w:val="30"/>
          <w:cs/>
          <w:lang w:val="th-TH"/>
        </w:rPr>
        <w:t>ธันวาคม</w:t>
      </w:r>
      <w:r w:rsidRPr="007D259D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2560</w:t>
      </w:r>
      <w:r w:rsidRPr="007D259D">
        <w:rPr>
          <w:rFonts w:ascii="Angsana New" w:hAnsi="Angsana New" w:hint="cs"/>
          <w:spacing w:val="-6"/>
          <w:sz w:val="30"/>
          <w:szCs w:val="30"/>
          <w:cs/>
          <w:lang w:val="th-TH"/>
        </w:rPr>
        <w:t xml:space="preserve"> </w:t>
      </w:r>
      <w:r w:rsidRPr="007D259D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บริษัทได้ลงทุนในบริษัท </w:t>
      </w:r>
      <w:r w:rsidRPr="007D259D">
        <w:rPr>
          <w:rFonts w:ascii="Angsana New" w:hAnsi="Angsana New" w:hint="cs"/>
          <w:spacing w:val="-6"/>
          <w:sz w:val="30"/>
          <w:szCs w:val="30"/>
          <w:cs/>
          <w:lang w:val="th-TH"/>
        </w:rPr>
        <w:t xml:space="preserve">เรียล ฮีโร่ มวยไทย </w:t>
      </w:r>
      <w:r w:rsidRPr="007D259D">
        <w:rPr>
          <w:rFonts w:ascii="Angsana New" w:hAnsi="Angsana New"/>
          <w:spacing w:val="-6"/>
          <w:sz w:val="30"/>
          <w:szCs w:val="30"/>
          <w:cs/>
          <w:lang w:val="th-TH"/>
        </w:rPr>
        <w:t>จำกัด</w:t>
      </w:r>
      <w:r w:rsidRPr="007D259D">
        <w:rPr>
          <w:rFonts w:ascii="Angsana New" w:hAnsi="Angsana New" w:hint="cs"/>
          <w:spacing w:val="-6"/>
          <w:sz w:val="30"/>
          <w:szCs w:val="30"/>
          <w:cs/>
          <w:lang w:val="th-TH"/>
        </w:rPr>
        <w:t xml:space="preserve"> </w:t>
      </w:r>
      <w:r w:rsidRPr="007D259D">
        <w:rPr>
          <w:rFonts w:ascii="Angsana New" w:hAnsi="Angsana New"/>
          <w:spacing w:val="-6"/>
          <w:sz w:val="30"/>
          <w:szCs w:val="30"/>
          <w:cs/>
          <w:lang w:val="th-TH"/>
        </w:rPr>
        <w:t>ซึ่งเป็นบริษัทที่จัดตั้งขึ้นในประเทศไทย</w:t>
      </w:r>
      <w:r w:rsidRPr="007D259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7D259D">
        <w:rPr>
          <w:rFonts w:ascii="Angsana New" w:hAnsi="Angsana New" w:hint="cs"/>
          <w:sz w:val="30"/>
          <w:szCs w:val="30"/>
          <w:cs/>
          <w:lang w:val="th-TH"/>
        </w:rPr>
        <w:t>ในอัตรา</w:t>
      </w:r>
      <w:r w:rsidRPr="007D259D">
        <w:rPr>
          <w:rFonts w:ascii="Angsana New" w:hAnsi="Angsana New"/>
          <w:sz w:val="30"/>
          <w:szCs w:val="30"/>
          <w:cs/>
          <w:lang w:val="th-TH"/>
        </w:rPr>
        <w:t>ร้อยล</w:t>
      </w:r>
      <w:r w:rsidRPr="007D259D">
        <w:rPr>
          <w:rFonts w:ascii="Angsana New" w:hAnsi="Angsana New" w:hint="cs"/>
          <w:sz w:val="30"/>
          <w:szCs w:val="30"/>
          <w:cs/>
          <w:lang w:val="th-TH"/>
        </w:rPr>
        <w:t xml:space="preserve">ะ </w:t>
      </w:r>
      <w:r w:rsidRPr="007D259D">
        <w:rPr>
          <w:rFonts w:ascii="Angsana New" w:hAnsi="Angsana New"/>
          <w:sz w:val="30"/>
          <w:szCs w:val="30"/>
          <w:cs/>
          <w:lang w:val="th-TH"/>
        </w:rPr>
        <w:t>30 ของทุนที</w:t>
      </w:r>
      <w:r>
        <w:rPr>
          <w:rFonts w:ascii="Angsana New" w:hAnsi="Angsana New"/>
          <w:sz w:val="30"/>
          <w:szCs w:val="30"/>
          <w:cs/>
          <w:lang w:val="th-TH"/>
        </w:rPr>
        <w:t xml:space="preserve">่ออกและชำระแล้ว </w:t>
      </w:r>
      <w:r w:rsidRPr="007D259D">
        <w:rPr>
          <w:rFonts w:ascii="Angsana New" w:hAnsi="Angsana New"/>
          <w:sz w:val="30"/>
          <w:szCs w:val="30"/>
          <w:cs/>
          <w:lang w:val="th-TH"/>
        </w:rPr>
        <w:t xml:space="preserve">เป็นจำนวนเงิน 3.00 ล้านบาท บริษัท </w:t>
      </w:r>
      <w:r w:rsidRPr="007D259D">
        <w:rPr>
          <w:rFonts w:ascii="Angsana New" w:hAnsi="Angsana New" w:hint="cs"/>
          <w:sz w:val="30"/>
          <w:szCs w:val="30"/>
          <w:cs/>
          <w:lang w:val="th-TH"/>
        </w:rPr>
        <w:t>เรียล ฮีโร่ มวยไทย</w:t>
      </w:r>
      <w:r w:rsidRPr="007D259D">
        <w:rPr>
          <w:rFonts w:ascii="Angsana New" w:hAnsi="Angsana New"/>
          <w:sz w:val="30"/>
          <w:szCs w:val="30"/>
          <w:cs/>
          <w:lang w:val="th-TH"/>
        </w:rPr>
        <w:t xml:space="preserve"> จำกัด</w:t>
      </w:r>
      <w:r w:rsidRPr="007D259D">
        <w:rPr>
          <w:rFonts w:ascii="Angsana New" w:hAnsi="Angsana New" w:hint="cs"/>
          <w:sz w:val="30"/>
          <w:szCs w:val="30"/>
          <w:cs/>
          <w:lang w:val="th-TH"/>
        </w:rPr>
        <w:t xml:space="preserve">       </w:t>
      </w:r>
      <w:r w:rsidRPr="007D259D">
        <w:rPr>
          <w:rFonts w:ascii="Angsana New" w:hAnsi="Angsana New"/>
          <w:sz w:val="30"/>
          <w:szCs w:val="30"/>
          <w:cs/>
          <w:lang w:val="th-TH"/>
        </w:rPr>
        <w:t>จึงกลายเป็น</w:t>
      </w:r>
      <w:r w:rsidRPr="007D259D">
        <w:rPr>
          <w:rFonts w:ascii="Angsana New" w:hAnsi="Angsana New" w:hint="cs"/>
          <w:sz w:val="30"/>
          <w:szCs w:val="30"/>
          <w:cs/>
          <w:lang w:val="th-TH"/>
        </w:rPr>
        <w:t>บริษัทร่วม</w:t>
      </w:r>
      <w:r w:rsidRPr="007D259D">
        <w:rPr>
          <w:rFonts w:ascii="Angsana New" w:hAnsi="Angsana New"/>
          <w:sz w:val="30"/>
          <w:szCs w:val="30"/>
          <w:cs/>
          <w:lang w:val="th-TH"/>
        </w:rPr>
        <w:t>ของกลุ่มบริษัท</w:t>
      </w:r>
    </w:p>
    <w:p w:rsidR="009964D7" w:rsidRPr="007D259D" w:rsidRDefault="009964D7" w:rsidP="007D2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  <w:sectPr w:rsidR="009964D7" w:rsidRPr="007D259D" w:rsidSect="007043E4">
          <w:headerReference w:type="even" r:id="rId8"/>
          <w:headerReference w:type="default" r:id="rId9"/>
          <w:footerReference w:type="default" r:id="rId10"/>
          <w:headerReference w:type="first" r:id="rId11"/>
          <w:pgSz w:w="11907" w:h="16840" w:code="9"/>
          <w:pgMar w:top="691" w:right="1152" w:bottom="576" w:left="1152" w:header="720" w:footer="720" w:gutter="0"/>
          <w:pgNumType w:start="19"/>
          <w:cols w:space="708"/>
          <w:docGrid w:linePitch="360"/>
        </w:sectPr>
      </w:pPr>
    </w:p>
    <w:p w:rsidR="001D2209" w:rsidRDefault="00420A85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D659FF">
        <w:rPr>
          <w:rFonts w:ascii="Angsana New" w:hAnsi="Angsana New" w:cs="Angsana New" w:hint="cs"/>
          <w:sz w:val="30"/>
          <w:szCs w:val="30"/>
          <w:cs/>
          <w:lang w:bidi="th-TH"/>
        </w:rPr>
        <w:lastRenderedPageBreak/>
        <w:t>เ</w:t>
      </w:r>
      <w:r w:rsidRPr="00D659FF">
        <w:rPr>
          <w:rFonts w:ascii="Angsana New" w:hAnsi="Angsana New" w:cs="Angsana New"/>
          <w:sz w:val="30"/>
          <w:szCs w:val="30"/>
          <w:cs/>
          <w:lang w:bidi="th-TH"/>
        </w:rPr>
        <w:t>งินลงทุน</w:t>
      </w:r>
      <w:r w:rsidR="00904B54">
        <w:rPr>
          <w:rFonts w:ascii="Angsana New" w:hAnsi="Angsana New" w:cs="Angsana New" w:hint="cs"/>
          <w:sz w:val="30"/>
          <w:szCs w:val="30"/>
          <w:cs/>
          <w:lang w:bidi="th-TH"/>
        </w:rPr>
        <w:t>ใน</w:t>
      </w:r>
      <w:r w:rsidRPr="00D659F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บริษัทร่วม </w:t>
      </w:r>
      <w:r w:rsidRPr="00D659FF">
        <w:rPr>
          <w:rFonts w:ascii="Angsana New" w:hAnsi="Angsana New" w:cs="Angsana New"/>
          <w:sz w:val="30"/>
          <w:szCs w:val="30"/>
          <w:cs/>
          <w:lang w:bidi="th-TH"/>
        </w:rPr>
        <w:t xml:space="preserve">ณ วันที่ </w:t>
      </w:r>
      <w:r w:rsidR="007B6394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="00A52873">
        <w:rPr>
          <w:rFonts w:ascii="Angsana New" w:hAnsi="Angsana New" w:cs="Angsana New"/>
          <w:sz w:val="30"/>
          <w:szCs w:val="30"/>
          <w:lang w:val="en-US" w:bidi="th-TH"/>
        </w:rPr>
        <w:t xml:space="preserve">1 </w:t>
      </w:r>
      <w:r w:rsidR="00A52873">
        <w:rPr>
          <w:rFonts w:ascii="Angsana New" w:hAnsi="Angsana New" w:cs="Angsana New" w:hint="cs"/>
          <w:sz w:val="30"/>
          <w:szCs w:val="30"/>
          <w:cs/>
          <w:lang w:val="en-US" w:bidi="th-TH"/>
        </w:rPr>
        <w:t>ธันวาคม</w:t>
      </w:r>
      <w:r w:rsidR="00D8269A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AA1EAA">
        <w:rPr>
          <w:rFonts w:ascii="Angsana New" w:hAnsi="Angsana New" w:cs="Angsana New" w:hint="cs"/>
          <w:sz w:val="30"/>
          <w:szCs w:val="30"/>
          <w:cs/>
          <w:lang w:val="en-US" w:bidi="th-TH"/>
        </w:rPr>
        <w:t>25</w:t>
      </w:r>
      <w:r w:rsidR="00AA1EAA">
        <w:rPr>
          <w:rFonts w:ascii="Angsana New" w:hAnsi="Angsana New" w:cs="Angsana New"/>
          <w:sz w:val="30"/>
          <w:szCs w:val="30"/>
          <w:lang w:val="en-US" w:bidi="th-TH"/>
        </w:rPr>
        <w:t>6</w:t>
      </w:r>
      <w:r w:rsidR="00BA1BB5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="00E15BF0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และ </w:t>
      </w:r>
      <w:r w:rsidR="007B6394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="00BA1BB5">
        <w:rPr>
          <w:rFonts w:ascii="Angsana New" w:hAnsi="Angsana New" w:cs="Angsana New"/>
          <w:sz w:val="30"/>
          <w:szCs w:val="30"/>
          <w:lang w:val="en-US" w:bidi="th-TH"/>
        </w:rPr>
        <w:t>60</w:t>
      </w:r>
      <w:r w:rsidR="005B310E" w:rsidRPr="004D5660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4D5660">
        <w:rPr>
          <w:rFonts w:ascii="Angsana New" w:hAnsi="Angsana New" w:cs="Angsana New"/>
          <w:sz w:val="30"/>
          <w:szCs w:val="30"/>
          <w:cs/>
          <w:lang w:val="en-US" w:bidi="th-TH"/>
        </w:rPr>
        <w:t>มีดัง</w:t>
      </w:r>
      <w:r w:rsidRPr="00D659FF">
        <w:rPr>
          <w:rFonts w:ascii="Angsana New" w:hAnsi="Angsana New" w:cs="Angsana New"/>
          <w:sz w:val="30"/>
          <w:szCs w:val="30"/>
          <w:cs/>
          <w:lang w:val="en-US" w:bidi="th-TH"/>
        </w:rPr>
        <w:t>นี้</w:t>
      </w:r>
    </w:p>
    <w:p w:rsidR="00CF6499" w:rsidRPr="00D31B94" w:rsidRDefault="00CF6499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tbl>
      <w:tblPr>
        <w:tblW w:w="14749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79"/>
        <w:gridCol w:w="2531"/>
        <w:gridCol w:w="1069"/>
        <w:gridCol w:w="1080"/>
        <w:gridCol w:w="1080"/>
        <w:gridCol w:w="198"/>
        <w:gridCol w:w="1062"/>
        <w:gridCol w:w="180"/>
        <w:gridCol w:w="1080"/>
        <w:gridCol w:w="185"/>
        <w:gridCol w:w="1075"/>
        <w:gridCol w:w="185"/>
        <w:gridCol w:w="985"/>
        <w:gridCol w:w="183"/>
        <w:gridCol w:w="1077"/>
      </w:tblGrid>
      <w:tr w:rsidR="00F6365F" w:rsidRPr="00E50A0C" w:rsidTr="00282710">
        <w:trPr>
          <w:cantSplit/>
          <w:trHeight w:val="70"/>
          <w:tblHeader/>
        </w:trPr>
        <w:tc>
          <w:tcPr>
            <w:tcW w:w="2779" w:type="dxa"/>
          </w:tcPr>
          <w:p w:rsidR="00F6365F" w:rsidRPr="00E50A0C" w:rsidRDefault="00F6365F" w:rsidP="007B671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531" w:type="dxa"/>
          </w:tcPr>
          <w:p w:rsidR="00F6365F" w:rsidRPr="00E50A0C" w:rsidRDefault="00F6365F" w:rsidP="007B671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439" w:type="dxa"/>
            <w:gridSpan w:val="13"/>
          </w:tcPr>
          <w:p w:rsidR="00F6365F" w:rsidRPr="00F6365F" w:rsidRDefault="00F6365F" w:rsidP="007B67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6365F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</w:tr>
      <w:tr w:rsidR="00E83017" w:rsidRPr="00E50A0C" w:rsidTr="00282710">
        <w:trPr>
          <w:cantSplit/>
          <w:trHeight w:val="70"/>
          <w:tblHeader/>
        </w:trPr>
        <w:tc>
          <w:tcPr>
            <w:tcW w:w="2779" w:type="dxa"/>
          </w:tcPr>
          <w:p w:rsidR="00E83017" w:rsidRPr="00E50A0C" w:rsidRDefault="00E83017" w:rsidP="007B671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531" w:type="dxa"/>
          </w:tcPr>
          <w:p w:rsidR="00E83017" w:rsidRPr="00E50A0C" w:rsidRDefault="00E83017" w:rsidP="007B671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149" w:type="dxa"/>
            <w:gridSpan w:val="2"/>
          </w:tcPr>
          <w:p w:rsidR="00E83017" w:rsidRPr="00E50A0C" w:rsidRDefault="00F94E43" w:rsidP="007B67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สัดส่วน</w:t>
            </w:r>
          </w:p>
        </w:tc>
        <w:tc>
          <w:tcPr>
            <w:tcW w:w="2340" w:type="dxa"/>
            <w:gridSpan w:val="3"/>
          </w:tcPr>
          <w:p w:rsidR="00E83017" w:rsidRPr="00E50A0C" w:rsidRDefault="00E83017" w:rsidP="007B67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E83017" w:rsidRPr="00E50A0C" w:rsidRDefault="00E83017" w:rsidP="007B67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:rsidR="00E83017" w:rsidRPr="00E50A0C" w:rsidRDefault="00E83017" w:rsidP="007B67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:rsidR="00E83017" w:rsidRPr="00E50A0C" w:rsidRDefault="00E83017" w:rsidP="007B67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245" w:type="dxa"/>
            <w:gridSpan w:val="3"/>
          </w:tcPr>
          <w:p w:rsidR="00E83017" w:rsidRPr="00E50A0C" w:rsidRDefault="00E83017" w:rsidP="007B67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มูลค่าตาม</w:t>
            </w:r>
          </w:p>
        </w:tc>
      </w:tr>
      <w:tr w:rsidR="00E83017" w:rsidRPr="00E50A0C" w:rsidTr="00282710">
        <w:trPr>
          <w:cantSplit/>
          <w:trHeight w:val="70"/>
          <w:tblHeader/>
        </w:trPr>
        <w:tc>
          <w:tcPr>
            <w:tcW w:w="2779" w:type="dxa"/>
          </w:tcPr>
          <w:p w:rsidR="00E83017" w:rsidRPr="00E50A0C" w:rsidRDefault="00E83017" w:rsidP="007B671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531" w:type="dxa"/>
          </w:tcPr>
          <w:p w:rsidR="00E83017" w:rsidRPr="00E50A0C" w:rsidRDefault="00E83017" w:rsidP="007B671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     </w:t>
            </w: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2149" w:type="dxa"/>
            <w:gridSpan w:val="2"/>
          </w:tcPr>
          <w:p w:rsidR="00E83017" w:rsidRPr="00E50A0C" w:rsidRDefault="00F94E43" w:rsidP="007B67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ความเป็น</w:t>
            </w:r>
            <w:r w:rsidR="00E83017"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เจ้าของ</w:t>
            </w:r>
          </w:p>
        </w:tc>
        <w:tc>
          <w:tcPr>
            <w:tcW w:w="2340" w:type="dxa"/>
            <w:gridSpan w:val="3"/>
          </w:tcPr>
          <w:p w:rsidR="00E83017" w:rsidRPr="00E50A0C" w:rsidRDefault="00E83017" w:rsidP="007B67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:rsidR="00E83017" w:rsidRPr="00E50A0C" w:rsidRDefault="00E83017" w:rsidP="007B67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:rsidR="00E83017" w:rsidRPr="00E50A0C" w:rsidRDefault="00E83017" w:rsidP="007B67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5" w:type="dxa"/>
          </w:tcPr>
          <w:p w:rsidR="00E83017" w:rsidRPr="00E50A0C" w:rsidRDefault="00E83017" w:rsidP="007B67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245" w:type="dxa"/>
            <w:gridSpan w:val="3"/>
          </w:tcPr>
          <w:p w:rsidR="00E83017" w:rsidRPr="00E50A0C" w:rsidRDefault="00E83017" w:rsidP="007B67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</w:tr>
      <w:tr w:rsidR="00D8269A" w:rsidRPr="00E50A0C" w:rsidTr="00282710">
        <w:trPr>
          <w:cantSplit/>
          <w:trHeight w:val="70"/>
          <w:tblHeader/>
        </w:trPr>
        <w:tc>
          <w:tcPr>
            <w:tcW w:w="2779" w:type="dxa"/>
          </w:tcPr>
          <w:p w:rsidR="00D8269A" w:rsidRPr="00E50A0C" w:rsidRDefault="00D8269A" w:rsidP="00D8269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31" w:type="dxa"/>
          </w:tcPr>
          <w:p w:rsidR="00D8269A" w:rsidRPr="00E50A0C" w:rsidRDefault="00D8269A" w:rsidP="00D8269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69" w:type="dxa"/>
          </w:tcPr>
          <w:p w:rsidR="00D8269A" w:rsidRPr="00E50A0C" w:rsidRDefault="00BA1BB5" w:rsidP="00D8269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080" w:type="dxa"/>
          </w:tcPr>
          <w:p w:rsidR="00D8269A" w:rsidRPr="00E50A0C" w:rsidRDefault="00BA1BB5" w:rsidP="00D8269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2560</w:t>
            </w:r>
          </w:p>
        </w:tc>
        <w:tc>
          <w:tcPr>
            <w:tcW w:w="1080" w:type="dxa"/>
          </w:tcPr>
          <w:p w:rsidR="00D8269A" w:rsidRPr="00E50A0C" w:rsidRDefault="00BA1BB5" w:rsidP="00D8269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98" w:type="dxa"/>
          </w:tcPr>
          <w:p w:rsidR="00D8269A" w:rsidRPr="00E50A0C" w:rsidRDefault="00D8269A" w:rsidP="00D8269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:rsidR="00D8269A" w:rsidRPr="00E50A0C" w:rsidRDefault="00BA1BB5" w:rsidP="00D8269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2560</w:t>
            </w:r>
          </w:p>
        </w:tc>
        <w:tc>
          <w:tcPr>
            <w:tcW w:w="180" w:type="dxa"/>
          </w:tcPr>
          <w:p w:rsidR="00D8269A" w:rsidRPr="00E50A0C" w:rsidRDefault="00D8269A" w:rsidP="00D8269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D8269A" w:rsidRPr="00E50A0C" w:rsidRDefault="00BA1BB5" w:rsidP="00D8269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85" w:type="dxa"/>
          </w:tcPr>
          <w:p w:rsidR="00D8269A" w:rsidRPr="00E50A0C" w:rsidRDefault="00D8269A" w:rsidP="00D8269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</w:tcPr>
          <w:p w:rsidR="00D8269A" w:rsidRPr="00E50A0C" w:rsidRDefault="00BA1BB5" w:rsidP="00D8269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2560</w:t>
            </w:r>
          </w:p>
        </w:tc>
        <w:tc>
          <w:tcPr>
            <w:tcW w:w="185" w:type="dxa"/>
          </w:tcPr>
          <w:p w:rsidR="00D8269A" w:rsidRPr="00E50A0C" w:rsidRDefault="00D8269A" w:rsidP="00D8269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85" w:type="dxa"/>
          </w:tcPr>
          <w:p w:rsidR="00D8269A" w:rsidRPr="00E50A0C" w:rsidRDefault="00BA1BB5" w:rsidP="00D8269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83" w:type="dxa"/>
          </w:tcPr>
          <w:p w:rsidR="00D8269A" w:rsidRPr="00E50A0C" w:rsidRDefault="00D8269A" w:rsidP="00D8269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:rsidR="00D8269A" w:rsidRPr="00E50A0C" w:rsidRDefault="00BA1BB5" w:rsidP="00D8269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2560</w:t>
            </w:r>
          </w:p>
        </w:tc>
      </w:tr>
      <w:tr w:rsidR="00D8269A" w:rsidRPr="00E50A0C" w:rsidTr="00282710">
        <w:trPr>
          <w:cantSplit/>
        </w:trPr>
        <w:tc>
          <w:tcPr>
            <w:tcW w:w="2779" w:type="dxa"/>
          </w:tcPr>
          <w:p w:rsidR="00D8269A" w:rsidRPr="00E50A0C" w:rsidRDefault="00D8269A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31" w:type="dxa"/>
            <w:vAlign w:val="bottom"/>
          </w:tcPr>
          <w:p w:rsidR="00D8269A" w:rsidRDefault="00D8269A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49" w:type="dxa"/>
            <w:gridSpan w:val="2"/>
            <w:vAlign w:val="bottom"/>
          </w:tcPr>
          <w:p w:rsidR="00D8269A" w:rsidRPr="00E83017" w:rsidRDefault="00D8269A" w:rsidP="00D8269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E83017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7290" w:type="dxa"/>
            <w:gridSpan w:val="11"/>
            <w:vAlign w:val="bottom"/>
          </w:tcPr>
          <w:p w:rsidR="00D8269A" w:rsidRPr="00E83017" w:rsidRDefault="00D8269A" w:rsidP="00D8269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  <w:r w:rsidRPr="00E83017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F07B03" w:rsidRPr="00E50A0C" w:rsidTr="00282710">
        <w:trPr>
          <w:cantSplit/>
        </w:trPr>
        <w:tc>
          <w:tcPr>
            <w:tcW w:w="2779" w:type="dxa"/>
          </w:tcPr>
          <w:p w:rsidR="00F07B03" w:rsidRPr="00E50A0C" w:rsidRDefault="00F07B03" w:rsidP="00F0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E50A0C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คาโดคาวะ อมรินทร์ จำกัด</w:t>
            </w:r>
          </w:p>
        </w:tc>
        <w:tc>
          <w:tcPr>
            <w:tcW w:w="2531" w:type="dxa"/>
            <w:vAlign w:val="bottom"/>
          </w:tcPr>
          <w:p w:rsidR="00F07B03" w:rsidRPr="00E50A0C" w:rsidRDefault="00F07B03" w:rsidP="00F0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 w:firstLine="7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ผลิตและจำหน่ายหนังสือการ์ตูน</w:t>
            </w:r>
          </w:p>
        </w:tc>
        <w:tc>
          <w:tcPr>
            <w:tcW w:w="1069" w:type="dxa"/>
            <w:vAlign w:val="bottom"/>
          </w:tcPr>
          <w:p w:rsidR="00F07B03" w:rsidRPr="00E50A0C" w:rsidRDefault="00F07B03" w:rsidP="00F07B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lang w:bidi="th-TH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Pr="00E50A0C">
              <w:rPr>
                <w:rFonts w:ascii="Angsana New" w:hAnsi="Angsana New" w:cs="Angsana New"/>
                <w:sz w:val="26"/>
                <w:szCs w:val="26"/>
                <w:lang w:bidi="th-TH"/>
              </w:rPr>
              <w:t>.00</w:t>
            </w:r>
          </w:p>
        </w:tc>
        <w:tc>
          <w:tcPr>
            <w:tcW w:w="1080" w:type="dxa"/>
            <w:vAlign w:val="bottom"/>
          </w:tcPr>
          <w:p w:rsidR="00F07B03" w:rsidRPr="00E50A0C" w:rsidRDefault="00F07B03" w:rsidP="00F07B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lang w:bidi="th-TH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Pr="00E50A0C">
              <w:rPr>
                <w:rFonts w:ascii="Angsana New" w:hAnsi="Angsana New" w:cs="Angsana New"/>
                <w:sz w:val="26"/>
                <w:szCs w:val="26"/>
                <w:lang w:bidi="th-TH"/>
              </w:rPr>
              <w:t>.00</w:t>
            </w:r>
          </w:p>
        </w:tc>
        <w:tc>
          <w:tcPr>
            <w:tcW w:w="1080" w:type="dxa"/>
            <w:vAlign w:val="bottom"/>
          </w:tcPr>
          <w:p w:rsidR="00F07B03" w:rsidRPr="00E50A0C" w:rsidRDefault="00F07B03" w:rsidP="00F07B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30</w:t>
            </w:r>
            <w:r w:rsidRPr="00E50A0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,000</w:t>
            </w:r>
          </w:p>
        </w:tc>
        <w:tc>
          <w:tcPr>
            <w:tcW w:w="198" w:type="dxa"/>
            <w:vAlign w:val="bottom"/>
          </w:tcPr>
          <w:p w:rsidR="00F07B03" w:rsidRPr="00E50A0C" w:rsidRDefault="00F07B03" w:rsidP="00F07B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62" w:type="dxa"/>
            <w:vAlign w:val="bottom"/>
          </w:tcPr>
          <w:p w:rsidR="00F07B03" w:rsidRPr="00E50A0C" w:rsidRDefault="00F07B03" w:rsidP="00F07B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30</w:t>
            </w:r>
            <w:r w:rsidRPr="00E50A0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,000</w:t>
            </w:r>
          </w:p>
        </w:tc>
        <w:tc>
          <w:tcPr>
            <w:tcW w:w="180" w:type="dxa"/>
            <w:vAlign w:val="bottom"/>
          </w:tcPr>
          <w:p w:rsidR="00F07B03" w:rsidRPr="00E50A0C" w:rsidRDefault="00F07B03" w:rsidP="00F07B0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F07B03" w:rsidRPr="00B9366A" w:rsidRDefault="00F07B03" w:rsidP="00F07B0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B9366A">
              <w:rPr>
                <w:rFonts w:ascii="Angsana New" w:hAnsi="Angsana New" w:cs="Angsana New"/>
                <w:sz w:val="26"/>
                <w:szCs w:val="26"/>
                <w:lang w:bidi="th-TH"/>
              </w:rPr>
              <w:t>13,800</w:t>
            </w:r>
          </w:p>
        </w:tc>
        <w:tc>
          <w:tcPr>
            <w:tcW w:w="185" w:type="dxa"/>
            <w:vAlign w:val="bottom"/>
          </w:tcPr>
          <w:p w:rsidR="00F07B03" w:rsidRPr="00B9366A" w:rsidRDefault="00F07B03" w:rsidP="00F07B0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vAlign w:val="bottom"/>
          </w:tcPr>
          <w:p w:rsidR="00F07B03" w:rsidRPr="00B9366A" w:rsidRDefault="00F07B03" w:rsidP="00F07B0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B9366A">
              <w:rPr>
                <w:rFonts w:ascii="Angsana New" w:hAnsi="Angsana New" w:cs="Angsana New"/>
                <w:sz w:val="26"/>
                <w:szCs w:val="26"/>
                <w:lang w:bidi="th-TH"/>
              </w:rPr>
              <w:t>13,800</w:t>
            </w:r>
          </w:p>
        </w:tc>
        <w:tc>
          <w:tcPr>
            <w:tcW w:w="185" w:type="dxa"/>
            <w:vAlign w:val="bottom"/>
          </w:tcPr>
          <w:p w:rsidR="00F07B03" w:rsidRPr="00B9366A" w:rsidRDefault="00F07B03" w:rsidP="00F07B0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85" w:type="dxa"/>
            <w:vAlign w:val="bottom"/>
          </w:tcPr>
          <w:p w:rsidR="00F07B03" w:rsidRPr="00943EBE" w:rsidRDefault="005F271F" w:rsidP="005D26E1">
            <w:pPr>
              <w:pStyle w:val="acctfourfigures"/>
              <w:tabs>
                <w:tab w:val="clear" w:pos="765"/>
                <w:tab w:val="left" w:pos="767"/>
              </w:tabs>
              <w:spacing w:line="240" w:lineRule="auto"/>
              <w:ind w:right="-18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12,293</w:t>
            </w:r>
          </w:p>
        </w:tc>
        <w:tc>
          <w:tcPr>
            <w:tcW w:w="183" w:type="dxa"/>
            <w:vAlign w:val="bottom"/>
          </w:tcPr>
          <w:p w:rsidR="00F07B03" w:rsidRPr="00B9366A" w:rsidRDefault="00F07B03" w:rsidP="00F07B0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77" w:type="dxa"/>
            <w:vAlign w:val="bottom"/>
          </w:tcPr>
          <w:p w:rsidR="00F07B03" w:rsidRPr="00943EBE" w:rsidRDefault="00F07B03" w:rsidP="00F07B03">
            <w:pPr>
              <w:pStyle w:val="acctfourfigures"/>
              <w:tabs>
                <w:tab w:val="clear" w:pos="765"/>
              </w:tabs>
              <w:spacing w:line="240" w:lineRule="auto"/>
              <w:ind w:right="-18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43EB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13,03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</w:t>
            </w:r>
          </w:p>
        </w:tc>
      </w:tr>
      <w:tr w:rsidR="00F07B03" w:rsidRPr="00E50A0C" w:rsidTr="00282710">
        <w:trPr>
          <w:cantSplit/>
        </w:trPr>
        <w:tc>
          <w:tcPr>
            <w:tcW w:w="2779" w:type="dxa"/>
          </w:tcPr>
          <w:p w:rsidR="00F07B03" w:rsidRPr="00E50A0C" w:rsidRDefault="00F07B03" w:rsidP="00F0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เรียล ฮีโร่ มวยไทย จำกัด</w:t>
            </w:r>
          </w:p>
        </w:tc>
        <w:tc>
          <w:tcPr>
            <w:tcW w:w="2531" w:type="dxa"/>
            <w:vAlign w:val="bottom"/>
          </w:tcPr>
          <w:p w:rsidR="00F07B03" w:rsidRDefault="00F07B03" w:rsidP="00F0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2" w:right="101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ผลิตรายการกีฬาเพื่อออกอากาศและจำหน่ายผ่านสื่อต่างๆ</w:t>
            </w:r>
          </w:p>
        </w:tc>
        <w:tc>
          <w:tcPr>
            <w:tcW w:w="1069" w:type="dxa"/>
            <w:vAlign w:val="bottom"/>
          </w:tcPr>
          <w:p w:rsidR="00F07B03" w:rsidRPr="00E50A0C" w:rsidRDefault="00F07B03" w:rsidP="00F07B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30.00</w:t>
            </w:r>
          </w:p>
        </w:tc>
        <w:tc>
          <w:tcPr>
            <w:tcW w:w="1080" w:type="dxa"/>
            <w:vAlign w:val="bottom"/>
          </w:tcPr>
          <w:p w:rsidR="00F07B03" w:rsidRPr="00E50A0C" w:rsidRDefault="00F07B03" w:rsidP="00F07B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30.00</w:t>
            </w:r>
          </w:p>
        </w:tc>
        <w:tc>
          <w:tcPr>
            <w:tcW w:w="1080" w:type="dxa"/>
            <w:vAlign w:val="bottom"/>
          </w:tcPr>
          <w:p w:rsidR="00F07B03" w:rsidRDefault="00F07B03" w:rsidP="00F07B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F07B03" w:rsidRDefault="00F07B03" w:rsidP="00F07B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10,000</w:t>
            </w:r>
          </w:p>
        </w:tc>
        <w:tc>
          <w:tcPr>
            <w:tcW w:w="198" w:type="dxa"/>
            <w:vAlign w:val="bottom"/>
          </w:tcPr>
          <w:p w:rsidR="00F07B03" w:rsidRPr="00E50A0C" w:rsidRDefault="00F07B03" w:rsidP="00F07B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62" w:type="dxa"/>
            <w:vAlign w:val="bottom"/>
          </w:tcPr>
          <w:p w:rsidR="00F07B03" w:rsidRDefault="00F07B03" w:rsidP="00F07B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F07B03" w:rsidRDefault="00F07B03" w:rsidP="00F07B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10,000</w:t>
            </w:r>
          </w:p>
        </w:tc>
        <w:tc>
          <w:tcPr>
            <w:tcW w:w="180" w:type="dxa"/>
            <w:vAlign w:val="bottom"/>
          </w:tcPr>
          <w:p w:rsidR="00F07B03" w:rsidRPr="00E50A0C" w:rsidRDefault="00F07B03" w:rsidP="00F07B0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F07B03" w:rsidRDefault="00F07B03" w:rsidP="00F07B0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F07B03" w:rsidRPr="00831ED5" w:rsidRDefault="00F07B03" w:rsidP="00F07B0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E64C6">
              <w:rPr>
                <w:rFonts w:ascii="Angsana New" w:hAnsi="Angsana New" w:cs="Angsana New"/>
                <w:sz w:val="26"/>
                <w:szCs w:val="26"/>
                <w:lang w:bidi="th-TH"/>
              </w:rPr>
              <w:t>3,000</w:t>
            </w:r>
          </w:p>
        </w:tc>
        <w:tc>
          <w:tcPr>
            <w:tcW w:w="185" w:type="dxa"/>
            <w:vAlign w:val="bottom"/>
          </w:tcPr>
          <w:p w:rsidR="00F07B03" w:rsidRPr="00E50A0C" w:rsidRDefault="00F07B03" w:rsidP="00F07B0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:rsidR="00F07B03" w:rsidRDefault="00F07B03" w:rsidP="00F07B0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F07B03" w:rsidRPr="00831ED5" w:rsidRDefault="00F07B03" w:rsidP="00F07B0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E64C6">
              <w:rPr>
                <w:rFonts w:ascii="Angsana New" w:hAnsi="Angsana New" w:cs="Angsana New"/>
                <w:sz w:val="26"/>
                <w:szCs w:val="26"/>
                <w:lang w:bidi="th-TH"/>
              </w:rPr>
              <w:t>3,000</w:t>
            </w:r>
          </w:p>
        </w:tc>
        <w:tc>
          <w:tcPr>
            <w:tcW w:w="185" w:type="dxa"/>
            <w:vAlign w:val="bottom"/>
          </w:tcPr>
          <w:p w:rsidR="00F07B03" w:rsidRPr="00E50A0C" w:rsidRDefault="00F07B03" w:rsidP="00F07B0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07B03" w:rsidRPr="00943EBE" w:rsidRDefault="005F271F" w:rsidP="00F07B03">
            <w:pPr>
              <w:pStyle w:val="acctfourfigures"/>
              <w:tabs>
                <w:tab w:val="clear" w:pos="765"/>
              </w:tabs>
              <w:spacing w:line="240" w:lineRule="auto"/>
              <w:ind w:right="-27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2,588</w:t>
            </w:r>
          </w:p>
        </w:tc>
        <w:tc>
          <w:tcPr>
            <w:tcW w:w="183" w:type="dxa"/>
            <w:vAlign w:val="bottom"/>
          </w:tcPr>
          <w:p w:rsidR="00F07B03" w:rsidRPr="00E50A0C" w:rsidRDefault="00F07B03" w:rsidP="00F07B0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F07B03" w:rsidRDefault="00F07B03" w:rsidP="00F07B03">
            <w:pPr>
              <w:pStyle w:val="acctfourfigures"/>
              <w:tabs>
                <w:tab w:val="clear" w:pos="765"/>
              </w:tabs>
              <w:spacing w:line="240" w:lineRule="auto"/>
              <w:ind w:right="-27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F07B03" w:rsidRPr="00943EBE" w:rsidRDefault="00F07B03" w:rsidP="00F07B03">
            <w:pPr>
              <w:pStyle w:val="acctfourfigures"/>
              <w:tabs>
                <w:tab w:val="clear" w:pos="765"/>
              </w:tabs>
              <w:spacing w:line="240" w:lineRule="auto"/>
              <w:ind w:right="-27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2,219</w:t>
            </w:r>
          </w:p>
        </w:tc>
      </w:tr>
      <w:tr w:rsidR="00F07B03" w:rsidRPr="00B9366A" w:rsidTr="00282710">
        <w:trPr>
          <w:cantSplit/>
        </w:trPr>
        <w:tc>
          <w:tcPr>
            <w:tcW w:w="2779" w:type="dxa"/>
          </w:tcPr>
          <w:p w:rsidR="00F07B03" w:rsidRPr="00B9366A" w:rsidRDefault="00F07B03" w:rsidP="00F0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9366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531" w:type="dxa"/>
            <w:vAlign w:val="bottom"/>
          </w:tcPr>
          <w:p w:rsidR="00F07B03" w:rsidRPr="00B9366A" w:rsidRDefault="00F07B03" w:rsidP="00F0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9" w:type="dxa"/>
            <w:vAlign w:val="bottom"/>
          </w:tcPr>
          <w:p w:rsidR="00F07B03" w:rsidRPr="00B9366A" w:rsidRDefault="00F07B03" w:rsidP="00F07B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F07B03" w:rsidRPr="00B9366A" w:rsidRDefault="00F07B03" w:rsidP="00F07B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F07B03" w:rsidRPr="00B9366A" w:rsidRDefault="00F07B03" w:rsidP="00F07B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98" w:type="dxa"/>
            <w:vAlign w:val="bottom"/>
          </w:tcPr>
          <w:p w:rsidR="00F07B03" w:rsidRPr="00B9366A" w:rsidRDefault="00F07B03" w:rsidP="00F07B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62" w:type="dxa"/>
            <w:vAlign w:val="bottom"/>
          </w:tcPr>
          <w:p w:rsidR="00F07B03" w:rsidRPr="00B9366A" w:rsidRDefault="00F07B03" w:rsidP="00F07B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F07B03" w:rsidRPr="00B9366A" w:rsidRDefault="00F07B03" w:rsidP="00F07B0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07B03" w:rsidRPr="00B9366A" w:rsidRDefault="00F07B03" w:rsidP="00F07B0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16,800</w:t>
            </w:r>
          </w:p>
        </w:tc>
        <w:tc>
          <w:tcPr>
            <w:tcW w:w="185" w:type="dxa"/>
            <w:vAlign w:val="bottom"/>
          </w:tcPr>
          <w:p w:rsidR="00F07B03" w:rsidRPr="00B9366A" w:rsidRDefault="00F07B03" w:rsidP="00F07B0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07B03" w:rsidRPr="00B9366A" w:rsidRDefault="00F07B03" w:rsidP="00F07B0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16,800</w:t>
            </w:r>
          </w:p>
        </w:tc>
        <w:tc>
          <w:tcPr>
            <w:tcW w:w="185" w:type="dxa"/>
            <w:vAlign w:val="bottom"/>
          </w:tcPr>
          <w:p w:rsidR="00F07B03" w:rsidRPr="00B9366A" w:rsidRDefault="00F07B03" w:rsidP="00F07B0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07B03" w:rsidRPr="005F271F" w:rsidRDefault="005F271F" w:rsidP="005F271F">
            <w:pPr>
              <w:pStyle w:val="acctfourfigures"/>
              <w:tabs>
                <w:tab w:val="clear" w:pos="765"/>
              </w:tabs>
              <w:spacing w:line="240" w:lineRule="auto"/>
              <w:ind w:right="-27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5F271F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14,881</w:t>
            </w:r>
          </w:p>
        </w:tc>
        <w:tc>
          <w:tcPr>
            <w:tcW w:w="183" w:type="dxa"/>
            <w:vAlign w:val="bottom"/>
          </w:tcPr>
          <w:p w:rsidR="00F07B03" w:rsidRPr="00B9366A" w:rsidRDefault="00F07B03" w:rsidP="00F07B0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07B03" w:rsidRPr="00282710" w:rsidRDefault="00F07B03" w:rsidP="00F07B03">
            <w:pPr>
              <w:pStyle w:val="acctfourfigures"/>
              <w:tabs>
                <w:tab w:val="clear" w:pos="765"/>
              </w:tabs>
              <w:spacing w:line="240" w:lineRule="auto"/>
              <w:ind w:right="-18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282710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15,257</w:t>
            </w:r>
          </w:p>
        </w:tc>
      </w:tr>
    </w:tbl>
    <w:p w:rsidR="00EA4860" w:rsidRPr="00D31B94" w:rsidRDefault="00EA4860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15120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79"/>
        <w:gridCol w:w="2520"/>
        <w:gridCol w:w="821"/>
        <w:gridCol w:w="810"/>
        <w:gridCol w:w="900"/>
        <w:gridCol w:w="180"/>
        <w:gridCol w:w="900"/>
        <w:gridCol w:w="180"/>
        <w:gridCol w:w="900"/>
        <w:gridCol w:w="180"/>
        <w:gridCol w:w="900"/>
        <w:gridCol w:w="191"/>
        <w:gridCol w:w="709"/>
        <w:gridCol w:w="178"/>
        <w:gridCol w:w="722"/>
        <w:gridCol w:w="180"/>
        <w:gridCol w:w="990"/>
        <w:gridCol w:w="180"/>
        <w:gridCol w:w="900"/>
      </w:tblGrid>
      <w:tr w:rsidR="00D673A2" w:rsidRPr="00E50A0C" w:rsidTr="00D673A2">
        <w:trPr>
          <w:cantSplit/>
          <w:trHeight w:val="70"/>
          <w:tblHeader/>
        </w:trPr>
        <w:tc>
          <w:tcPr>
            <w:tcW w:w="2779" w:type="dxa"/>
          </w:tcPr>
          <w:p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520" w:type="dxa"/>
          </w:tcPr>
          <w:p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821" w:type="dxa"/>
            <w:gridSpan w:val="17"/>
          </w:tcPr>
          <w:p w:rsidR="00D673A2" w:rsidRPr="00D673A2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D673A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673A2" w:rsidRPr="00E50A0C" w:rsidTr="00D673A2">
        <w:trPr>
          <w:cantSplit/>
          <w:trHeight w:val="70"/>
          <w:tblHeader/>
        </w:trPr>
        <w:tc>
          <w:tcPr>
            <w:tcW w:w="2779" w:type="dxa"/>
          </w:tcPr>
          <w:p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520" w:type="dxa"/>
          </w:tcPr>
          <w:p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31" w:type="dxa"/>
            <w:gridSpan w:val="2"/>
          </w:tcPr>
          <w:p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สัดส่วน</w:t>
            </w:r>
          </w:p>
        </w:tc>
        <w:tc>
          <w:tcPr>
            <w:tcW w:w="1980" w:type="dxa"/>
            <w:gridSpan w:val="3"/>
          </w:tcPr>
          <w:p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0" w:type="dxa"/>
            <w:gridSpan w:val="3"/>
          </w:tcPr>
          <w:p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1" w:type="dxa"/>
          </w:tcPr>
          <w:p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09" w:type="dxa"/>
          </w:tcPr>
          <w:p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</w:tcPr>
          <w:p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22" w:type="dxa"/>
          </w:tcPr>
          <w:p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</w:tr>
      <w:tr w:rsidR="00D673A2" w:rsidRPr="00E50A0C" w:rsidTr="00D673A2">
        <w:trPr>
          <w:cantSplit/>
          <w:trHeight w:val="70"/>
          <w:tblHeader/>
        </w:trPr>
        <w:tc>
          <w:tcPr>
            <w:tcW w:w="2779" w:type="dxa"/>
          </w:tcPr>
          <w:p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520" w:type="dxa"/>
          </w:tcPr>
          <w:p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     </w:t>
            </w: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1631" w:type="dxa"/>
            <w:gridSpan w:val="2"/>
          </w:tcPr>
          <w:p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ความเป็น</w:t>
            </w: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เจ้าของ</w:t>
            </w:r>
          </w:p>
        </w:tc>
        <w:tc>
          <w:tcPr>
            <w:tcW w:w="1980" w:type="dxa"/>
            <w:gridSpan w:val="3"/>
          </w:tcPr>
          <w:p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0" w:type="dxa"/>
            <w:gridSpan w:val="3"/>
          </w:tcPr>
          <w:p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91" w:type="dxa"/>
          </w:tcPr>
          <w:p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09" w:type="dxa"/>
            <w:gridSpan w:val="3"/>
          </w:tcPr>
          <w:p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070" w:type="dxa"/>
            <w:gridSpan w:val="3"/>
          </w:tcPr>
          <w:p w:rsidR="00D673A2" w:rsidRPr="00D673A2" w:rsidRDefault="00D673A2" w:rsidP="00D673A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ราคาทุน 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-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สุทธิ</w:t>
            </w:r>
          </w:p>
        </w:tc>
      </w:tr>
      <w:tr w:rsidR="00BA1BB5" w:rsidRPr="00E50A0C" w:rsidTr="00D673A2">
        <w:trPr>
          <w:cantSplit/>
          <w:trHeight w:val="70"/>
          <w:tblHeader/>
        </w:trPr>
        <w:tc>
          <w:tcPr>
            <w:tcW w:w="2779" w:type="dxa"/>
          </w:tcPr>
          <w:p w:rsidR="00BA1BB5" w:rsidRPr="00E50A0C" w:rsidRDefault="00BA1BB5" w:rsidP="00BA1BB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20" w:type="dxa"/>
          </w:tcPr>
          <w:p w:rsidR="00BA1BB5" w:rsidRPr="00E50A0C" w:rsidRDefault="00BA1BB5" w:rsidP="00BA1BB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21" w:type="dxa"/>
          </w:tcPr>
          <w:p w:rsidR="00BA1BB5" w:rsidRPr="00E50A0C" w:rsidRDefault="00BA1BB5" w:rsidP="00BA1BB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810" w:type="dxa"/>
          </w:tcPr>
          <w:p w:rsidR="00BA1BB5" w:rsidRPr="00E50A0C" w:rsidRDefault="00BA1BB5" w:rsidP="00BA1BB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2560</w:t>
            </w:r>
          </w:p>
        </w:tc>
        <w:tc>
          <w:tcPr>
            <w:tcW w:w="900" w:type="dxa"/>
          </w:tcPr>
          <w:p w:rsidR="00BA1BB5" w:rsidRPr="00E50A0C" w:rsidRDefault="00BA1BB5" w:rsidP="00BA1BB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BA1BB5" w:rsidRPr="00E50A0C" w:rsidRDefault="00BA1BB5" w:rsidP="00BA1BB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BA1BB5" w:rsidRPr="00E50A0C" w:rsidRDefault="00BA1BB5" w:rsidP="00BA1BB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2560</w:t>
            </w:r>
          </w:p>
        </w:tc>
        <w:tc>
          <w:tcPr>
            <w:tcW w:w="180" w:type="dxa"/>
          </w:tcPr>
          <w:p w:rsidR="00BA1BB5" w:rsidRPr="00E50A0C" w:rsidRDefault="00BA1BB5" w:rsidP="00BA1BB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BA1BB5" w:rsidRPr="00E50A0C" w:rsidRDefault="00BA1BB5" w:rsidP="00BA1BB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BA1BB5" w:rsidRPr="00E50A0C" w:rsidRDefault="00BA1BB5" w:rsidP="00BA1BB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BA1BB5" w:rsidRPr="00E50A0C" w:rsidRDefault="00BA1BB5" w:rsidP="00BA1BB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2560</w:t>
            </w:r>
          </w:p>
        </w:tc>
        <w:tc>
          <w:tcPr>
            <w:tcW w:w="191" w:type="dxa"/>
          </w:tcPr>
          <w:p w:rsidR="00BA1BB5" w:rsidRDefault="00BA1BB5" w:rsidP="00BA1BB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09" w:type="dxa"/>
          </w:tcPr>
          <w:p w:rsidR="00BA1BB5" w:rsidRPr="00E50A0C" w:rsidRDefault="00BA1BB5" w:rsidP="00BA1BB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78" w:type="dxa"/>
          </w:tcPr>
          <w:p w:rsidR="00BA1BB5" w:rsidRPr="00E50A0C" w:rsidRDefault="00BA1BB5" w:rsidP="00BA1BB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2" w:type="dxa"/>
          </w:tcPr>
          <w:p w:rsidR="00BA1BB5" w:rsidRPr="00E50A0C" w:rsidRDefault="00BA1BB5" w:rsidP="00BA1BB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2560</w:t>
            </w:r>
          </w:p>
        </w:tc>
        <w:tc>
          <w:tcPr>
            <w:tcW w:w="180" w:type="dxa"/>
          </w:tcPr>
          <w:p w:rsidR="00BA1BB5" w:rsidRDefault="00BA1BB5" w:rsidP="00BA1BB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:rsidR="00BA1BB5" w:rsidRPr="00E50A0C" w:rsidRDefault="00BA1BB5" w:rsidP="00BA1BB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BA1BB5" w:rsidRPr="00E50A0C" w:rsidRDefault="00BA1BB5" w:rsidP="00BA1BB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BA1BB5" w:rsidRPr="00E50A0C" w:rsidRDefault="00BA1BB5" w:rsidP="00BA1BB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2560</w:t>
            </w:r>
          </w:p>
        </w:tc>
      </w:tr>
      <w:tr w:rsidR="00BA1BB5" w:rsidRPr="00E50A0C" w:rsidTr="00D673A2">
        <w:trPr>
          <w:cantSplit/>
        </w:trPr>
        <w:tc>
          <w:tcPr>
            <w:tcW w:w="2779" w:type="dxa"/>
          </w:tcPr>
          <w:p w:rsidR="00BA1BB5" w:rsidRPr="00E50A0C" w:rsidRDefault="00BA1BB5" w:rsidP="00BA1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  <w:vAlign w:val="bottom"/>
          </w:tcPr>
          <w:p w:rsidR="00BA1BB5" w:rsidRDefault="00BA1BB5" w:rsidP="00BA1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 w:firstLine="7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31" w:type="dxa"/>
            <w:gridSpan w:val="2"/>
            <w:vAlign w:val="bottom"/>
          </w:tcPr>
          <w:p w:rsidR="00BA1BB5" w:rsidRPr="00D673A2" w:rsidRDefault="00BA1BB5" w:rsidP="00BA1BB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D673A2"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  <w:t>(</w:t>
            </w:r>
            <w:r w:rsidRPr="00D673A2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ร้อยละ)</w:t>
            </w:r>
          </w:p>
        </w:tc>
        <w:tc>
          <w:tcPr>
            <w:tcW w:w="8190" w:type="dxa"/>
            <w:gridSpan w:val="15"/>
            <w:vAlign w:val="bottom"/>
          </w:tcPr>
          <w:p w:rsidR="00BA1BB5" w:rsidRPr="00D673A2" w:rsidRDefault="00BA1BB5" w:rsidP="00BA1BB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</w:pPr>
            <w:r w:rsidRPr="00D673A2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F07B03" w:rsidRPr="00E50A0C" w:rsidTr="00D673A2">
        <w:trPr>
          <w:cantSplit/>
        </w:trPr>
        <w:tc>
          <w:tcPr>
            <w:tcW w:w="2779" w:type="dxa"/>
          </w:tcPr>
          <w:p w:rsidR="00F07B03" w:rsidRPr="00E50A0C" w:rsidRDefault="00F07B03" w:rsidP="00F0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E50A0C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คาโดคาวะ อมรินทร์ จำกัด</w:t>
            </w:r>
          </w:p>
        </w:tc>
        <w:tc>
          <w:tcPr>
            <w:tcW w:w="2520" w:type="dxa"/>
            <w:vAlign w:val="bottom"/>
          </w:tcPr>
          <w:p w:rsidR="00F07B03" w:rsidRPr="00E50A0C" w:rsidRDefault="00F07B03" w:rsidP="00F0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 w:firstLine="7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ผลิตและจำหน่ายหนังสือการ์ตูน</w:t>
            </w:r>
          </w:p>
        </w:tc>
        <w:tc>
          <w:tcPr>
            <w:tcW w:w="821" w:type="dxa"/>
            <w:vAlign w:val="bottom"/>
          </w:tcPr>
          <w:p w:rsidR="00F07B03" w:rsidRPr="00E50A0C" w:rsidRDefault="00F07B03" w:rsidP="00F07B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lang w:bidi="th-TH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Pr="00E50A0C">
              <w:rPr>
                <w:rFonts w:ascii="Angsana New" w:hAnsi="Angsana New" w:cs="Angsana New"/>
                <w:sz w:val="26"/>
                <w:szCs w:val="26"/>
                <w:lang w:bidi="th-TH"/>
              </w:rPr>
              <w:t>.00</w:t>
            </w:r>
          </w:p>
        </w:tc>
        <w:tc>
          <w:tcPr>
            <w:tcW w:w="810" w:type="dxa"/>
            <w:vAlign w:val="bottom"/>
          </w:tcPr>
          <w:p w:rsidR="00F07B03" w:rsidRPr="00E50A0C" w:rsidRDefault="00F07B03" w:rsidP="00F07B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lang w:bidi="th-TH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Pr="00E50A0C">
              <w:rPr>
                <w:rFonts w:ascii="Angsana New" w:hAnsi="Angsana New" w:cs="Angsana New"/>
                <w:sz w:val="26"/>
                <w:szCs w:val="26"/>
                <w:lang w:bidi="th-TH"/>
              </w:rPr>
              <w:t>.00</w:t>
            </w:r>
          </w:p>
        </w:tc>
        <w:tc>
          <w:tcPr>
            <w:tcW w:w="900" w:type="dxa"/>
            <w:vAlign w:val="bottom"/>
          </w:tcPr>
          <w:p w:rsidR="00F07B03" w:rsidRPr="00E50A0C" w:rsidRDefault="00F07B03" w:rsidP="00F07B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30</w:t>
            </w:r>
            <w:r w:rsidRPr="00E50A0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,000</w:t>
            </w:r>
          </w:p>
        </w:tc>
        <w:tc>
          <w:tcPr>
            <w:tcW w:w="180" w:type="dxa"/>
            <w:vAlign w:val="bottom"/>
          </w:tcPr>
          <w:p w:rsidR="00F07B03" w:rsidRPr="00E50A0C" w:rsidRDefault="00F07B03" w:rsidP="00F07B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F07B03" w:rsidRPr="00E50A0C" w:rsidRDefault="00F07B03" w:rsidP="00F07B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30</w:t>
            </w:r>
            <w:r w:rsidRPr="00E50A0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,000</w:t>
            </w:r>
          </w:p>
        </w:tc>
        <w:tc>
          <w:tcPr>
            <w:tcW w:w="180" w:type="dxa"/>
            <w:vAlign w:val="bottom"/>
          </w:tcPr>
          <w:p w:rsidR="00F07B03" w:rsidRPr="00E50A0C" w:rsidRDefault="00F07B03" w:rsidP="00F07B0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F07B03" w:rsidRPr="00B9366A" w:rsidRDefault="00F07B03" w:rsidP="00F07B03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B9366A">
              <w:rPr>
                <w:rFonts w:ascii="Angsana New" w:hAnsi="Angsana New" w:cs="Angsana New"/>
                <w:sz w:val="26"/>
                <w:szCs w:val="26"/>
                <w:lang w:bidi="th-TH"/>
              </w:rPr>
              <w:t>13,800</w:t>
            </w:r>
          </w:p>
        </w:tc>
        <w:tc>
          <w:tcPr>
            <w:tcW w:w="180" w:type="dxa"/>
            <w:vAlign w:val="bottom"/>
          </w:tcPr>
          <w:p w:rsidR="00F07B03" w:rsidRPr="00B9366A" w:rsidRDefault="00F07B03" w:rsidP="00F07B0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F07B03" w:rsidRPr="00B9366A" w:rsidRDefault="00F07B03" w:rsidP="00F07B03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B9366A">
              <w:rPr>
                <w:rFonts w:ascii="Angsana New" w:hAnsi="Angsana New" w:cs="Angsana New"/>
                <w:sz w:val="26"/>
                <w:szCs w:val="26"/>
                <w:lang w:bidi="th-TH"/>
              </w:rPr>
              <w:t>13,800</w:t>
            </w:r>
          </w:p>
        </w:tc>
        <w:tc>
          <w:tcPr>
            <w:tcW w:w="191" w:type="dxa"/>
          </w:tcPr>
          <w:p w:rsidR="00F07B03" w:rsidRPr="00B9366A" w:rsidRDefault="00F07B03" w:rsidP="00F07B0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09" w:type="dxa"/>
          </w:tcPr>
          <w:p w:rsidR="00F07B03" w:rsidRPr="00B9366A" w:rsidRDefault="00F07B03" w:rsidP="00F0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right="-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:rsidR="00F07B03" w:rsidRPr="00B9366A" w:rsidRDefault="00F07B03" w:rsidP="00F0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2" w:type="dxa"/>
          </w:tcPr>
          <w:p w:rsidR="00F07B03" w:rsidRPr="00B9366A" w:rsidRDefault="00F07B03" w:rsidP="00F0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right="-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F07B03" w:rsidRPr="00B9366A" w:rsidRDefault="00F07B03" w:rsidP="00F07B0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F07B03" w:rsidRPr="00B9366A" w:rsidRDefault="00F07B03" w:rsidP="00F07B03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B9366A">
              <w:rPr>
                <w:rFonts w:ascii="Angsana New" w:hAnsi="Angsana New" w:cs="Angsana New"/>
                <w:sz w:val="26"/>
                <w:szCs w:val="26"/>
                <w:lang w:bidi="th-TH"/>
              </w:rPr>
              <w:t>13,800</w:t>
            </w:r>
          </w:p>
        </w:tc>
        <w:tc>
          <w:tcPr>
            <w:tcW w:w="180" w:type="dxa"/>
            <w:vAlign w:val="bottom"/>
          </w:tcPr>
          <w:p w:rsidR="00F07B03" w:rsidRPr="00B9366A" w:rsidRDefault="00F07B03" w:rsidP="00F07B0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F07B03" w:rsidRPr="00B9366A" w:rsidRDefault="00F07B03" w:rsidP="00F07B03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B9366A">
              <w:rPr>
                <w:rFonts w:ascii="Angsana New" w:hAnsi="Angsana New" w:cs="Angsana New"/>
                <w:sz w:val="26"/>
                <w:szCs w:val="26"/>
                <w:lang w:bidi="th-TH"/>
              </w:rPr>
              <w:t>13,800</w:t>
            </w:r>
          </w:p>
        </w:tc>
      </w:tr>
      <w:tr w:rsidR="00F07B03" w:rsidRPr="00E50A0C" w:rsidTr="00D673A2">
        <w:trPr>
          <w:cantSplit/>
        </w:trPr>
        <w:tc>
          <w:tcPr>
            <w:tcW w:w="2779" w:type="dxa"/>
          </w:tcPr>
          <w:p w:rsidR="00F07B03" w:rsidRPr="00E50A0C" w:rsidRDefault="00F07B03" w:rsidP="00F0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เรียล ฮีโร่ มวยไทย จำกัด</w:t>
            </w:r>
          </w:p>
        </w:tc>
        <w:tc>
          <w:tcPr>
            <w:tcW w:w="2520" w:type="dxa"/>
            <w:vAlign w:val="bottom"/>
          </w:tcPr>
          <w:p w:rsidR="00F07B03" w:rsidRDefault="00F07B03" w:rsidP="00F0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2" w:right="101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ผลิตรายการกีฬาเพื่อออกอากาศและจำหน่ายผ่านสื่อต่างๆ</w:t>
            </w:r>
          </w:p>
        </w:tc>
        <w:tc>
          <w:tcPr>
            <w:tcW w:w="821" w:type="dxa"/>
            <w:vAlign w:val="bottom"/>
          </w:tcPr>
          <w:p w:rsidR="00F07B03" w:rsidRDefault="00F07B03" w:rsidP="00F07B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F07B03" w:rsidRPr="00E50A0C" w:rsidRDefault="00F07B03" w:rsidP="00F07B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30.00</w:t>
            </w:r>
          </w:p>
        </w:tc>
        <w:tc>
          <w:tcPr>
            <w:tcW w:w="810" w:type="dxa"/>
            <w:vAlign w:val="bottom"/>
          </w:tcPr>
          <w:p w:rsidR="00F07B03" w:rsidRDefault="00F07B03" w:rsidP="00F07B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F07B03" w:rsidRPr="00E50A0C" w:rsidRDefault="00F07B03" w:rsidP="00F07B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30.00</w:t>
            </w:r>
          </w:p>
        </w:tc>
        <w:tc>
          <w:tcPr>
            <w:tcW w:w="900" w:type="dxa"/>
            <w:vAlign w:val="bottom"/>
          </w:tcPr>
          <w:p w:rsidR="00F07B03" w:rsidRDefault="00F07B03" w:rsidP="00F07B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F07B03" w:rsidRDefault="00F07B03" w:rsidP="00F07B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10,000</w:t>
            </w:r>
          </w:p>
        </w:tc>
        <w:tc>
          <w:tcPr>
            <w:tcW w:w="180" w:type="dxa"/>
            <w:vAlign w:val="bottom"/>
          </w:tcPr>
          <w:p w:rsidR="00F07B03" w:rsidRPr="00E50A0C" w:rsidRDefault="00F07B03" w:rsidP="00F07B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F07B03" w:rsidRDefault="00F07B03" w:rsidP="00F07B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F07B03" w:rsidRDefault="00F07B03" w:rsidP="00F07B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10,000</w:t>
            </w:r>
          </w:p>
        </w:tc>
        <w:tc>
          <w:tcPr>
            <w:tcW w:w="180" w:type="dxa"/>
            <w:vAlign w:val="bottom"/>
          </w:tcPr>
          <w:p w:rsidR="00F07B03" w:rsidRPr="00E50A0C" w:rsidRDefault="00F07B03" w:rsidP="00F07B0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F07B03" w:rsidRDefault="00F07B03" w:rsidP="00F07B03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F07B03" w:rsidRPr="00831ED5" w:rsidRDefault="00F07B03" w:rsidP="00F07B03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E64C6">
              <w:rPr>
                <w:rFonts w:ascii="Angsana New" w:hAnsi="Angsana New" w:cs="Angsana New"/>
                <w:sz w:val="26"/>
                <w:szCs w:val="26"/>
                <w:lang w:bidi="th-TH"/>
              </w:rPr>
              <w:t>3,000</w:t>
            </w:r>
          </w:p>
        </w:tc>
        <w:tc>
          <w:tcPr>
            <w:tcW w:w="180" w:type="dxa"/>
            <w:vAlign w:val="bottom"/>
          </w:tcPr>
          <w:p w:rsidR="00F07B03" w:rsidRPr="00E50A0C" w:rsidRDefault="00F07B03" w:rsidP="00F07B0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F07B03" w:rsidRDefault="00F07B03" w:rsidP="00F07B03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F07B03" w:rsidRPr="00831ED5" w:rsidRDefault="00F07B03" w:rsidP="00F07B03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E64C6">
              <w:rPr>
                <w:rFonts w:ascii="Angsana New" w:hAnsi="Angsana New" w:cs="Angsana New"/>
                <w:sz w:val="26"/>
                <w:szCs w:val="26"/>
                <w:lang w:bidi="th-TH"/>
              </w:rPr>
              <w:t>3,000</w:t>
            </w:r>
          </w:p>
        </w:tc>
        <w:tc>
          <w:tcPr>
            <w:tcW w:w="191" w:type="dxa"/>
          </w:tcPr>
          <w:p w:rsidR="00F07B03" w:rsidRDefault="00F07B03" w:rsidP="00F0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07B03" w:rsidRDefault="00F07B03" w:rsidP="00F0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right="-90"/>
              <w:rPr>
                <w:rFonts w:ascii="Angsana New" w:hAnsi="Angsana New"/>
                <w:sz w:val="26"/>
                <w:szCs w:val="26"/>
              </w:rPr>
            </w:pPr>
          </w:p>
          <w:p w:rsidR="00F07B03" w:rsidRDefault="00F07B03" w:rsidP="00F0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right="-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:rsidR="00F07B03" w:rsidRDefault="00F07B03" w:rsidP="00F0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:rsidR="00F07B03" w:rsidRDefault="00F07B03" w:rsidP="00F0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right="-90"/>
              <w:rPr>
                <w:rFonts w:ascii="Angsana New" w:hAnsi="Angsana New"/>
                <w:sz w:val="26"/>
                <w:szCs w:val="26"/>
              </w:rPr>
            </w:pPr>
          </w:p>
          <w:p w:rsidR="00F07B03" w:rsidRDefault="00F07B03" w:rsidP="00F0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right="-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F07B03" w:rsidRDefault="00F07B03" w:rsidP="00F0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F07B03" w:rsidRDefault="00F07B03" w:rsidP="00F07B03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F07B03" w:rsidRPr="00831ED5" w:rsidRDefault="00F07B03" w:rsidP="00F07B03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E64C6">
              <w:rPr>
                <w:rFonts w:ascii="Angsana New" w:hAnsi="Angsana New" w:cs="Angsana New"/>
                <w:sz w:val="26"/>
                <w:szCs w:val="26"/>
                <w:lang w:bidi="th-TH"/>
              </w:rPr>
              <w:t>3,000</w:t>
            </w:r>
          </w:p>
        </w:tc>
        <w:tc>
          <w:tcPr>
            <w:tcW w:w="180" w:type="dxa"/>
            <w:vAlign w:val="bottom"/>
          </w:tcPr>
          <w:p w:rsidR="00F07B03" w:rsidRPr="00E50A0C" w:rsidRDefault="00F07B03" w:rsidP="00F07B0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F07B03" w:rsidRDefault="00F07B03" w:rsidP="00F07B03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F07B03" w:rsidRPr="00831ED5" w:rsidRDefault="00F07B03" w:rsidP="00F07B03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E64C6">
              <w:rPr>
                <w:rFonts w:ascii="Angsana New" w:hAnsi="Angsana New" w:cs="Angsana New"/>
                <w:sz w:val="26"/>
                <w:szCs w:val="26"/>
                <w:lang w:bidi="th-TH"/>
              </w:rPr>
              <w:t>3,000</w:t>
            </w:r>
          </w:p>
        </w:tc>
      </w:tr>
      <w:tr w:rsidR="00F07B03" w:rsidRPr="00B9366A" w:rsidTr="00D673A2">
        <w:trPr>
          <w:cantSplit/>
        </w:trPr>
        <w:tc>
          <w:tcPr>
            <w:tcW w:w="2779" w:type="dxa"/>
          </w:tcPr>
          <w:p w:rsidR="00F07B03" w:rsidRPr="00B9366A" w:rsidRDefault="00F07B03" w:rsidP="00F0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9366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520" w:type="dxa"/>
            <w:vAlign w:val="bottom"/>
          </w:tcPr>
          <w:p w:rsidR="00F07B03" w:rsidRPr="00B9366A" w:rsidRDefault="00F07B03" w:rsidP="00F0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21" w:type="dxa"/>
            <w:vAlign w:val="bottom"/>
          </w:tcPr>
          <w:p w:rsidR="00F07B03" w:rsidRPr="00B9366A" w:rsidRDefault="00F07B03" w:rsidP="00F07B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:rsidR="00F07B03" w:rsidRPr="00B9366A" w:rsidRDefault="00F07B03" w:rsidP="00F07B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F07B03" w:rsidRPr="00B9366A" w:rsidRDefault="00F07B03" w:rsidP="00F07B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F07B03" w:rsidRPr="00B9366A" w:rsidRDefault="00F07B03" w:rsidP="00F07B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F07B03" w:rsidRPr="00B9366A" w:rsidRDefault="00F07B03" w:rsidP="00F07B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F07B03" w:rsidRPr="00B9366A" w:rsidRDefault="00F07B03" w:rsidP="00F07B0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07B03" w:rsidRPr="00B9366A" w:rsidRDefault="00F07B03" w:rsidP="00F07B03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16,800</w:t>
            </w:r>
          </w:p>
        </w:tc>
        <w:tc>
          <w:tcPr>
            <w:tcW w:w="180" w:type="dxa"/>
            <w:vAlign w:val="bottom"/>
          </w:tcPr>
          <w:p w:rsidR="00F07B03" w:rsidRPr="00B9366A" w:rsidRDefault="00F07B03" w:rsidP="00F07B0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07B03" w:rsidRPr="00B9366A" w:rsidRDefault="00F07B03" w:rsidP="00F07B03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16,800</w:t>
            </w:r>
          </w:p>
        </w:tc>
        <w:tc>
          <w:tcPr>
            <w:tcW w:w="191" w:type="dxa"/>
          </w:tcPr>
          <w:p w:rsidR="00F07B03" w:rsidRDefault="00F07B03" w:rsidP="00F07B0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:rsidR="00F07B03" w:rsidRPr="00D673A2" w:rsidRDefault="00F07B03" w:rsidP="00F0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73A2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:rsidR="00F07B03" w:rsidRPr="00D673A2" w:rsidRDefault="00F07B03" w:rsidP="00F0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:rsidR="00F07B03" w:rsidRPr="00D673A2" w:rsidRDefault="00F07B03" w:rsidP="00F0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73A2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F07B03" w:rsidRDefault="00F07B03" w:rsidP="00F07B0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07B03" w:rsidRPr="00B9366A" w:rsidRDefault="00F07B03" w:rsidP="00F07B03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16,800</w:t>
            </w:r>
          </w:p>
        </w:tc>
        <w:tc>
          <w:tcPr>
            <w:tcW w:w="180" w:type="dxa"/>
            <w:vAlign w:val="bottom"/>
          </w:tcPr>
          <w:p w:rsidR="00F07B03" w:rsidRPr="00B9366A" w:rsidRDefault="00F07B03" w:rsidP="00F07B0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07B03" w:rsidRPr="00B9366A" w:rsidRDefault="00F07B03" w:rsidP="00F07B03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16,800</w:t>
            </w:r>
          </w:p>
        </w:tc>
      </w:tr>
    </w:tbl>
    <w:p w:rsidR="00E83017" w:rsidRPr="00D31B94" w:rsidRDefault="00E83017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:rsidR="00EA4860" w:rsidRPr="009D572F" w:rsidRDefault="00D673A2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en-GB"/>
        </w:rPr>
        <w:sectPr w:rsidR="00EA4860" w:rsidRPr="009D572F" w:rsidSect="00621170">
          <w:footerReference w:type="default" r:id="rId12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  <w:r>
        <w:rPr>
          <w:rFonts w:ascii="Angsana New" w:hAnsi="Angsana New" w:hint="cs"/>
          <w:sz w:val="30"/>
          <w:szCs w:val="30"/>
          <w:cs/>
          <w:lang w:val="en-GB"/>
        </w:rPr>
        <w:t>บริษัทร่วมข้างต้นดำเนินธุรกิจในประเทศไทย กลุ่ม</w:t>
      </w:r>
      <w:r w:rsidR="00D542EF">
        <w:rPr>
          <w:rFonts w:ascii="Angsana New" w:hAnsi="Angsana New" w:hint="cs"/>
          <w:sz w:val="30"/>
          <w:szCs w:val="30"/>
          <w:cs/>
          <w:lang w:val="en-GB"/>
        </w:rPr>
        <w:t>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:rsidR="005E39AF" w:rsidRPr="005E39AF" w:rsidRDefault="005E39AF" w:rsidP="005E39AF">
      <w:pPr>
        <w:tabs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E39AF">
        <w:rPr>
          <w:rFonts w:ascii="Angsana New" w:hAnsi="Angsana New"/>
          <w:sz w:val="30"/>
          <w:szCs w:val="30"/>
          <w:cs/>
        </w:rPr>
        <w:lastRenderedPageBreak/>
        <w:t>ตารางต่อไปนี้สรุปข้อมูลทางการเงินของบริษัทร่วมที่รวมอยู่ในงบการเงินของบริษัทร่วม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5E39AF">
        <w:rPr>
          <w:rFonts w:ascii="Angsana New" w:hAnsi="Angsana New"/>
          <w:sz w:val="30"/>
          <w:szCs w:val="30"/>
          <w:cs/>
        </w:rPr>
        <w:t>ในกิจการเหล่านี้</w:t>
      </w:r>
    </w:p>
    <w:p w:rsidR="005E39AF" w:rsidRDefault="005E39AF" w:rsidP="005E39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270"/>
        <w:gridCol w:w="1132"/>
        <w:gridCol w:w="236"/>
        <w:gridCol w:w="1080"/>
        <w:gridCol w:w="270"/>
        <w:gridCol w:w="1080"/>
        <w:gridCol w:w="270"/>
        <w:gridCol w:w="1080"/>
      </w:tblGrid>
      <w:tr w:rsidR="005E39AF" w:rsidRPr="00FB7080" w:rsidTr="00EE14B9">
        <w:tc>
          <w:tcPr>
            <w:tcW w:w="3960" w:type="dxa"/>
          </w:tcPr>
          <w:p w:rsidR="005E39AF" w:rsidRPr="006116C6" w:rsidRDefault="005E39AF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:rsidR="005E39AF" w:rsidRPr="005A4A3C" w:rsidRDefault="005E39AF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48" w:type="dxa"/>
            <w:gridSpan w:val="3"/>
          </w:tcPr>
          <w:p w:rsidR="003A321B" w:rsidRDefault="005E39AF" w:rsidP="003A3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7080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="003A321B">
              <w:rPr>
                <w:rFonts w:ascii="Angsana New" w:hAnsi="Angsana New" w:hint="cs"/>
                <w:sz w:val="30"/>
                <w:szCs w:val="30"/>
                <w:cs/>
              </w:rPr>
              <w:t xml:space="preserve">คาโดคาวะ </w:t>
            </w:r>
          </w:p>
          <w:p w:rsidR="005E39AF" w:rsidRPr="00FB7080" w:rsidRDefault="003A321B" w:rsidP="003A3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อมรินทร์</w:t>
            </w:r>
            <w:r w:rsidR="005E39AF" w:rsidRPr="00FB7080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70" w:type="dxa"/>
            <w:shd w:val="clear" w:color="auto" w:fill="auto"/>
          </w:tcPr>
          <w:p w:rsidR="005E39AF" w:rsidRPr="00FB7080" w:rsidRDefault="005E39AF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824317" w:rsidRDefault="00824317" w:rsidP="003A3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เรียล ฮีโร่</w:t>
            </w:r>
          </w:p>
          <w:p w:rsidR="005E39AF" w:rsidRPr="00FB7080" w:rsidRDefault="00824317" w:rsidP="003A3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มวยไทย </w:t>
            </w:r>
            <w:r w:rsidR="005E39AF" w:rsidRPr="00FB708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</w:tr>
      <w:tr w:rsidR="005E39AF" w:rsidRPr="00FB7080" w:rsidTr="00EE14B9">
        <w:tc>
          <w:tcPr>
            <w:tcW w:w="3960" w:type="dxa"/>
          </w:tcPr>
          <w:p w:rsidR="005E39AF" w:rsidRPr="00FB7080" w:rsidRDefault="005E39AF" w:rsidP="00EE14B9">
            <w:pPr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5E39AF" w:rsidRPr="00FB7080" w:rsidRDefault="005E39AF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2" w:type="dxa"/>
          </w:tcPr>
          <w:p w:rsidR="005E39AF" w:rsidRPr="00FB7080" w:rsidRDefault="00BA1BB5" w:rsidP="00EE14B9">
            <w:pPr>
              <w:pStyle w:val="acctfourfigures"/>
              <w:tabs>
                <w:tab w:val="clear" w:pos="765"/>
                <w:tab w:val="left" w:pos="-18"/>
                <w:tab w:val="left" w:pos="522"/>
              </w:tabs>
              <w:spacing w:line="240" w:lineRule="atLeast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236" w:type="dxa"/>
          </w:tcPr>
          <w:p w:rsidR="005E39AF" w:rsidRPr="00FB7080" w:rsidRDefault="005E39AF" w:rsidP="00EE14B9">
            <w:pPr>
              <w:pStyle w:val="acctfourfigures"/>
              <w:tabs>
                <w:tab w:val="clear" w:pos="765"/>
                <w:tab w:val="left" w:pos="-18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5E39AF" w:rsidRPr="00FB7080" w:rsidRDefault="00BA1BB5" w:rsidP="00EE14B9">
            <w:pPr>
              <w:pStyle w:val="acctfourfigures"/>
              <w:tabs>
                <w:tab w:val="clear" w:pos="765"/>
                <w:tab w:val="left" w:pos="-18"/>
              </w:tabs>
              <w:spacing w:line="240" w:lineRule="atLeast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5E39AF" w:rsidRPr="00FB7080" w:rsidRDefault="005E39AF" w:rsidP="00EE14B9">
            <w:pPr>
              <w:pStyle w:val="acctfourfigures"/>
              <w:tabs>
                <w:tab w:val="clear" w:pos="765"/>
                <w:tab w:val="left" w:pos="-18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5E39AF" w:rsidRPr="00FB7080" w:rsidRDefault="00BA1BB5" w:rsidP="00EE14B9">
            <w:pPr>
              <w:pStyle w:val="acctfourfigures"/>
              <w:tabs>
                <w:tab w:val="clear" w:pos="765"/>
                <w:tab w:val="left" w:pos="-18"/>
                <w:tab w:val="left" w:pos="522"/>
              </w:tabs>
              <w:spacing w:line="240" w:lineRule="atLeast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270" w:type="dxa"/>
          </w:tcPr>
          <w:p w:rsidR="005E39AF" w:rsidRPr="00FB7080" w:rsidRDefault="005E39AF" w:rsidP="00EE14B9">
            <w:pPr>
              <w:pStyle w:val="acctfourfigures"/>
              <w:tabs>
                <w:tab w:val="clear" w:pos="765"/>
                <w:tab w:val="left" w:pos="-18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5E39AF" w:rsidRPr="00FB7080" w:rsidRDefault="00BA1BB5" w:rsidP="00EE14B9">
            <w:pPr>
              <w:pStyle w:val="acctfourfigures"/>
              <w:tabs>
                <w:tab w:val="clear" w:pos="765"/>
                <w:tab w:val="left" w:pos="-18"/>
              </w:tabs>
              <w:spacing w:line="240" w:lineRule="atLeast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</w:p>
        </w:tc>
      </w:tr>
      <w:tr w:rsidR="005E39AF" w:rsidRPr="00FB7080" w:rsidTr="00D673A2">
        <w:trPr>
          <w:trHeight w:val="209"/>
        </w:trPr>
        <w:tc>
          <w:tcPr>
            <w:tcW w:w="3960" w:type="dxa"/>
          </w:tcPr>
          <w:p w:rsidR="005E39AF" w:rsidRPr="00FB7080" w:rsidRDefault="005E39AF" w:rsidP="00EE14B9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E39AF" w:rsidRPr="00FB7080" w:rsidRDefault="005E39AF" w:rsidP="00EE14B9">
            <w:pPr>
              <w:pStyle w:val="acctfourfigures"/>
              <w:tabs>
                <w:tab w:val="clear" w:pos="765"/>
                <w:tab w:val="left" w:pos="-18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148" w:type="dxa"/>
            <w:gridSpan w:val="7"/>
          </w:tcPr>
          <w:p w:rsidR="005E39AF" w:rsidRPr="00FB7080" w:rsidRDefault="005E39AF" w:rsidP="00EE14B9">
            <w:pPr>
              <w:pStyle w:val="acctfourfigures"/>
              <w:tabs>
                <w:tab w:val="clear" w:pos="765"/>
                <w:tab w:val="left" w:pos="-18"/>
              </w:tabs>
              <w:spacing w:line="240" w:lineRule="atLeast"/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FB708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D673A2" w:rsidRPr="00FB7080" w:rsidTr="00D673A2">
        <w:trPr>
          <w:trHeight w:val="254"/>
        </w:trPr>
        <w:tc>
          <w:tcPr>
            <w:tcW w:w="3960" w:type="dxa"/>
          </w:tcPr>
          <w:p w:rsidR="00D673A2" w:rsidRPr="00D673A2" w:rsidRDefault="00D673A2" w:rsidP="00EE14B9">
            <w:pPr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673A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270" w:type="dxa"/>
          </w:tcPr>
          <w:p w:rsidR="00D673A2" w:rsidRPr="00FB7080" w:rsidRDefault="00D673A2" w:rsidP="00EE14B9">
            <w:pPr>
              <w:ind w:right="-25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2" w:type="dxa"/>
          </w:tcPr>
          <w:p w:rsidR="00D673A2" w:rsidRDefault="00D673A2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673A2" w:rsidRPr="00FB7080" w:rsidRDefault="00D673A2" w:rsidP="00EE14B9">
            <w:pPr>
              <w:pStyle w:val="acctfourfigures"/>
              <w:tabs>
                <w:tab w:val="clear" w:pos="765"/>
                <w:tab w:val="left" w:pos="-18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D673A2" w:rsidRDefault="00D673A2" w:rsidP="00390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D673A2" w:rsidRPr="00FB7080" w:rsidRDefault="00D673A2" w:rsidP="00EE14B9">
            <w:pPr>
              <w:pStyle w:val="acctfourfigures"/>
              <w:tabs>
                <w:tab w:val="clear" w:pos="765"/>
                <w:tab w:val="left" w:pos="-18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D673A2" w:rsidRDefault="00D673A2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:rsidR="00D673A2" w:rsidRPr="00FB7080" w:rsidRDefault="00D673A2" w:rsidP="00EE14B9">
            <w:pPr>
              <w:pStyle w:val="acctfourfigures"/>
              <w:tabs>
                <w:tab w:val="clear" w:pos="765"/>
                <w:tab w:val="left" w:pos="-18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D673A2" w:rsidRDefault="00D673A2" w:rsidP="00FB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5F10" w:rsidRPr="00EA53B7" w:rsidTr="00D673A2">
        <w:trPr>
          <w:trHeight w:val="254"/>
        </w:trPr>
        <w:tc>
          <w:tcPr>
            <w:tcW w:w="3960" w:type="dxa"/>
          </w:tcPr>
          <w:p w:rsidR="007A5F10" w:rsidRPr="00EA53B7" w:rsidRDefault="007A5F10" w:rsidP="007A5F10">
            <w:pPr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EA53B7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</w:p>
        </w:tc>
        <w:tc>
          <w:tcPr>
            <w:tcW w:w="270" w:type="dxa"/>
          </w:tcPr>
          <w:p w:rsidR="007A5F10" w:rsidRPr="00EA53B7" w:rsidRDefault="007A5F10" w:rsidP="007A5F10">
            <w:pPr>
              <w:ind w:right="-25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</w:tcPr>
          <w:p w:rsidR="007A5F10" w:rsidRPr="00EA53B7" w:rsidRDefault="0015302E" w:rsidP="0005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</w:t>
            </w:r>
            <w:r w:rsidR="0005622E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236" w:type="dxa"/>
          </w:tcPr>
          <w:p w:rsidR="007A5F10" w:rsidRPr="00EA53B7" w:rsidRDefault="007A5F10" w:rsidP="007A5F10">
            <w:pPr>
              <w:pStyle w:val="acctfourfigures"/>
              <w:tabs>
                <w:tab w:val="clear" w:pos="765"/>
                <w:tab w:val="left" w:pos="-18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7A5F10" w:rsidRPr="00EA53B7" w:rsidRDefault="007A5F10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A53B7">
              <w:rPr>
                <w:rFonts w:ascii="Angsana New" w:hAnsi="Angsana New"/>
                <w:sz w:val="30"/>
                <w:szCs w:val="30"/>
              </w:rPr>
              <w:t>28,679</w:t>
            </w:r>
          </w:p>
        </w:tc>
        <w:tc>
          <w:tcPr>
            <w:tcW w:w="270" w:type="dxa"/>
            <w:shd w:val="clear" w:color="auto" w:fill="auto"/>
          </w:tcPr>
          <w:p w:rsidR="007A5F10" w:rsidRPr="00EA53B7" w:rsidRDefault="007A5F10" w:rsidP="007A5F10">
            <w:pPr>
              <w:pStyle w:val="acctfourfigures"/>
              <w:tabs>
                <w:tab w:val="clear" w:pos="765"/>
                <w:tab w:val="left" w:pos="-18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7A5F10" w:rsidRPr="0005622E" w:rsidRDefault="0005622E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19,525</w:t>
            </w:r>
          </w:p>
        </w:tc>
        <w:tc>
          <w:tcPr>
            <w:tcW w:w="270" w:type="dxa"/>
          </w:tcPr>
          <w:p w:rsidR="007A5F10" w:rsidRPr="00EA53B7" w:rsidRDefault="007A5F10" w:rsidP="007A5F10">
            <w:pPr>
              <w:pStyle w:val="acctfourfigures"/>
              <w:tabs>
                <w:tab w:val="clear" w:pos="765"/>
                <w:tab w:val="left" w:pos="-18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7A5F10" w:rsidRPr="00EA53B7" w:rsidRDefault="007A5F10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A53B7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</w:p>
        </w:tc>
      </w:tr>
      <w:tr w:rsidR="007A5F10" w:rsidRPr="00EA53B7" w:rsidTr="00D673A2">
        <w:tc>
          <w:tcPr>
            <w:tcW w:w="3960" w:type="dxa"/>
          </w:tcPr>
          <w:p w:rsidR="007A5F10" w:rsidRPr="00EA53B7" w:rsidRDefault="007A5F10" w:rsidP="007A5F10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  <w:r w:rsidRPr="00EA53B7">
              <w:rPr>
                <w:rFonts w:ascii="Angsana New" w:hAnsi="Angsana New" w:hint="cs"/>
                <w:sz w:val="30"/>
                <w:szCs w:val="30"/>
                <w:cs/>
              </w:rPr>
              <w:t>กำไรขาดทุนเบ็ดเสร็จรวม</w:t>
            </w:r>
            <w:r w:rsidRPr="00EA53B7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EA53B7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EA53B7">
              <w:rPr>
                <w:rFonts w:ascii="Angsana New" w:hAnsi="Angsana New"/>
                <w:sz w:val="30"/>
                <w:szCs w:val="30"/>
              </w:rPr>
              <w:t>100)</w:t>
            </w:r>
          </w:p>
        </w:tc>
        <w:tc>
          <w:tcPr>
            <w:tcW w:w="270" w:type="dxa"/>
          </w:tcPr>
          <w:p w:rsidR="007A5F10" w:rsidRPr="00EA53B7" w:rsidRDefault="007A5F10" w:rsidP="007A5F10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864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</w:tcPr>
          <w:p w:rsidR="007A5F10" w:rsidRPr="00EA53B7" w:rsidRDefault="0015302E" w:rsidP="00E2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(1,6</w:t>
            </w:r>
            <w:r w:rsidR="00E26189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05622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7A5F10" w:rsidRPr="00EA53B7" w:rsidRDefault="007A5F10" w:rsidP="007A5F10">
            <w:pPr>
              <w:pStyle w:val="AccPolicyalternative"/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7A5F10" w:rsidRPr="00EA53B7" w:rsidRDefault="007A5F10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A53B7">
              <w:rPr>
                <w:rFonts w:ascii="Angsana New" w:hAnsi="Angsana New"/>
                <w:sz w:val="30"/>
                <w:szCs w:val="30"/>
              </w:rPr>
              <w:t>283</w:t>
            </w:r>
          </w:p>
        </w:tc>
        <w:tc>
          <w:tcPr>
            <w:tcW w:w="270" w:type="dxa"/>
            <w:shd w:val="clear" w:color="auto" w:fill="auto"/>
          </w:tcPr>
          <w:p w:rsidR="007A5F10" w:rsidRPr="00EA53B7" w:rsidRDefault="007A5F10" w:rsidP="007A5F10">
            <w:pPr>
              <w:pStyle w:val="AccPolicyalternative"/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7A5F10" w:rsidRPr="00EA53B7" w:rsidRDefault="0005622E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1,229</w:t>
            </w:r>
          </w:p>
        </w:tc>
        <w:tc>
          <w:tcPr>
            <w:tcW w:w="270" w:type="dxa"/>
          </w:tcPr>
          <w:p w:rsidR="007A5F10" w:rsidRPr="00EA53B7" w:rsidRDefault="007A5F10" w:rsidP="007A5F10">
            <w:pPr>
              <w:pStyle w:val="AccPolicyalternative"/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</w:tcBorders>
          </w:tcPr>
          <w:p w:rsidR="007A5F10" w:rsidRPr="00EA53B7" w:rsidRDefault="007A5F10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A53B7">
              <w:rPr>
                <w:rFonts w:ascii="Angsana New" w:hAnsi="Angsana New"/>
                <w:sz w:val="30"/>
                <w:szCs w:val="30"/>
                <w:lang w:val="en-GB"/>
              </w:rPr>
              <w:t>(2,603)</w:t>
            </w:r>
          </w:p>
        </w:tc>
      </w:tr>
      <w:tr w:rsidR="007A5F10" w:rsidRPr="00FB7080" w:rsidTr="00D673A2">
        <w:trPr>
          <w:trHeight w:hRule="exact" w:val="259"/>
        </w:trPr>
        <w:tc>
          <w:tcPr>
            <w:tcW w:w="3960" w:type="dxa"/>
          </w:tcPr>
          <w:p w:rsidR="007A5F10" w:rsidRPr="00FB7080" w:rsidRDefault="007A5F10" w:rsidP="007A5F10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A5F10" w:rsidRPr="00FB7080" w:rsidRDefault="007A5F10" w:rsidP="007A5F10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864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</w:tcPr>
          <w:p w:rsidR="007A5F10" w:rsidRPr="00FB7080" w:rsidRDefault="007A5F10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A5F10" w:rsidRPr="00FB7080" w:rsidRDefault="007A5F10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7A5F10" w:rsidRPr="00FB7080" w:rsidRDefault="007A5F10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7A5F10" w:rsidRPr="00FB7080" w:rsidRDefault="007A5F10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7A5F10" w:rsidRPr="00FB7080" w:rsidRDefault="007A5F10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:rsidR="007A5F10" w:rsidRPr="00FB7080" w:rsidRDefault="007A5F10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</w:tcBorders>
          </w:tcPr>
          <w:p w:rsidR="007A5F10" w:rsidRPr="00FB7080" w:rsidRDefault="007A5F10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7A5F10" w:rsidRPr="00FB7080" w:rsidTr="00D673A2">
        <w:tc>
          <w:tcPr>
            <w:tcW w:w="3960" w:type="dxa"/>
          </w:tcPr>
          <w:p w:rsidR="007A5F10" w:rsidRPr="00D673A2" w:rsidRDefault="007A5F10" w:rsidP="007A5F10">
            <w:pPr>
              <w:ind w:right="-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73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กำไรขาดทุนเบ็ดเสร็จรวมตามส่วนได้เสีย</w:t>
            </w:r>
          </w:p>
        </w:tc>
        <w:tc>
          <w:tcPr>
            <w:tcW w:w="270" w:type="dxa"/>
          </w:tcPr>
          <w:p w:rsidR="007A5F10" w:rsidRPr="00D673A2" w:rsidRDefault="007A5F10" w:rsidP="007A5F10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864"/>
              </w:tabs>
              <w:ind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2" w:type="dxa"/>
          </w:tcPr>
          <w:p w:rsidR="007A5F10" w:rsidRPr="00D673A2" w:rsidRDefault="007A5F10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7A5F10" w:rsidRPr="00D673A2" w:rsidRDefault="007A5F10" w:rsidP="007A5F10">
            <w:pPr>
              <w:pStyle w:val="AccPolicyalternative"/>
              <w:rPr>
                <w:b/>
                <w:bCs/>
              </w:rPr>
            </w:pPr>
          </w:p>
        </w:tc>
        <w:tc>
          <w:tcPr>
            <w:tcW w:w="1080" w:type="dxa"/>
          </w:tcPr>
          <w:p w:rsidR="007A5F10" w:rsidRPr="00D673A2" w:rsidRDefault="007A5F10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7A5F10" w:rsidRPr="00D673A2" w:rsidRDefault="007A5F10" w:rsidP="007A5F10">
            <w:pPr>
              <w:pStyle w:val="AccPolicyalternative"/>
              <w:rPr>
                <w:b/>
                <w:bCs/>
              </w:rPr>
            </w:pPr>
          </w:p>
        </w:tc>
        <w:tc>
          <w:tcPr>
            <w:tcW w:w="1080" w:type="dxa"/>
          </w:tcPr>
          <w:p w:rsidR="007A5F10" w:rsidRPr="00D673A2" w:rsidRDefault="007A5F10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:rsidR="007A5F10" w:rsidRPr="00D673A2" w:rsidRDefault="007A5F10" w:rsidP="007A5F10">
            <w:pPr>
              <w:pStyle w:val="AccPolicyalternative"/>
              <w:rPr>
                <w:b/>
                <w:bCs/>
              </w:rPr>
            </w:pPr>
          </w:p>
        </w:tc>
        <w:tc>
          <w:tcPr>
            <w:tcW w:w="1080" w:type="dxa"/>
          </w:tcPr>
          <w:p w:rsidR="007A5F10" w:rsidRPr="00D673A2" w:rsidRDefault="007A5F10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7A5F10" w:rsidRPr="00FB7080" w:rsidTr="00D673A2">
        <w:tc>
          <w:tcPr>
            <w:tcW w:w="3960" w:type="dxa"/>
          </w:tcPr>
          <w:p w:rsidR="007A5F10" w:rsidRPr="00D673A2" w:rsidRDefault="007A5F10" w:rsidP="007A5F10">
            <w:pPr>
              <w:ind w:right="-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73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ของกลุ่มบริษัท</w:t>
            </w:r>
          </w:p>
        </w:tc>
        <w:tc>
          <w:tcPr>
            <w:tcW w:w="270" w:type="dxa"/>
          </w:tcPr>
          <w:p w:rsidR="007A5F10" w:rsidRPr="00D673A2" w:rsidRDefault="007A5F10" w:rsidP="007A5F10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864"/>
              </w:tabs>
              <w:ind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</w:tcPr>
          <w:p w:rsidR="007A5F10" w:rsidRPr="0005622E" w:rsidRDefault="0005622E" w:rsidP="0005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622E">
              <w:rPr>
                <w:rFonts w:ascii="Angsana New" w:hAnsi="Angsana New"/>
                <w:b/>
                <w:bCs/>
                <w:sz w:val="30"/>
                <w:szCs w:val="30"/>
              </w:rPr>
              <w:t>(745)</w:t>
            </w:r>
          </w:p>
        </w:tc>
        <w:tc>
          <w:tcPr>
            <w:tcW w:w="236" w:type="dxa"/>
          </w:tcPr>
          <w:p w:rsidR="007A5F10" w:rsidRPr="00D673A2" w:rsidRDefault="007A5F10" w:rsidP="007A5F10">
            <w:pPr>
              <w:pStyle w:val="AccPolicyalternative"/>
              <w:rPr>
                <w:b/>
                <w:b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7A5F10" w:rsidRPr="00D673A2" w:rsidRDefault="007A5F10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3A2">
              <w:rPr>
                <w:rFonts w:ascii="Angsana New" w:hAnsi="Angsana New"/>
                <w:b/>
                <w:bCs/>
                <w:sz w:val="30"/>
                <w:szCs w:val="30"/>
              </w:rPr>
              <w:t>130</w:t>
            </w:r>
          </w:p>
        </w:tc>
        <w:tc>
          <w:tcPr>
            <w:tcW w:w="270" w:type="dxa"/>
            <w:shd w:val="clear" w:color="auto" w:fill="auto"/>
          </w:tcPr>
          <w:p w:rsidR="007A5F10" w:rsidRPr="00D673A2" w:rsidRDefault="007A5F10" w:rsidP="007A5F10">
            <w:pPr>
              <w:pStyle w:val="AccPolicyalternative"/>
              <w:rPr>
                <w:b/>
                <w:b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7A5F10" w:rsidRPr="00D673A2" w:rsidRDefault="0005622E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369</w:t>
            </w:r>
          </w:p>
        </w:tc>
        <w:tc>
          <w:tcPr>
            <w:tcW w:w="270" w:type="dxa"/>
          </w:tcPr>
          <w:p w:rsidR="007A5F10" w:rsidRPr="00D673A2" w:rsidRDefault="007A5F10" w:rsidP="007A5F10">
            <w:pPr>
              <w:pStyle w:val="AccPolicyalternative"/>
              <w:rPr>
                <w:b/>
                <w:b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7A5F10" w:rsidRPr="00D673A2" w:rsidRDefault="007A5F10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D673A2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(781)</w:t>
            </w:r>
          </w:p>
        </w:tc>
      </w:tr>
      <w:tr w:rsidR="007A5F10" w:rsidRPr="00FB7080" w:rsidTr="00D673A2">
        <w:tc>
          <w:tcPr>
            <w:tcW w:w="3960" w:type="dxa"/>
          </w:tcPr>
          <w:p w:rsidR="007A5F10" w:rsidRPr="00FB7080" w:rsidRDefault="007A5F10" w:rsidP="007A5F10">
            <w:pPr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A5F10" w:rsidRPr="00FB7080" w:rsidRDefault="007A5F10" w:rsidP="007A5F10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864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</w:tcPr>
          <w:p w:rsidR="007A5F10" w:rsidRPr="00FB7080" w:rsidRDefault="007A5F10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A5F10" w:rsidRPr="00FB7080" w:rsidRDefault="007A5F10" w:rsidP="007A5F10">
            <w:pPr>
              <w:pStyle w:val="AccPolicyalternative"/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7A5F10" w:rsidRPr="00FB7080" w:rsidRDefault="007A5F10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7A5F10" w:rsidRPr="00FB7080" w:rsidRDefault="007A5F10" w:rsidP="007A5F10">
            <w:pPr>
              <w:pStyle w:val="AccPolicyalternative"/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7A5F10" w:rsidRPr="00FB7080" w:rsidRDefault="007A5F10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:rsidR="007A5F10" w:rsidRPr="00FB7080" w:rsidRDefault="007A5F10" w:rsidP="007A5F10">
            <w:pPr>
              <w:pStyle w:val="AccPolicyalternative"/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7A5F10" w:rsidRPr="00FB7080" w:rsidRDefault="007A5F10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7A5F10" w:rsidRPr="00FB7080" w:rsidTr="00EE14B9">
        <w:tc>
          <w:tcPr>
            <w:tcW w:w="3960" w:type="dxa"/>
          </w:tcPr>
          <w:p w:rsidR="007A5F10" w:rsidRPr="00F3718E" w:rsidRDefault="007A5F10" w:rsidP="007A5F10">
            <w:pPr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3718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270" w:type="dxa"/>
          </w:tcPr>
          <w:p w:rsidR="007A5F10" w:rsidRPr="00FB7080" w:rsidRDefault="007A5F10" w:rsidP="007A5F10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864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:rsidR="007A5F10" w:rsidRDefault="007A5F10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A5F10" w:rsidRPr="00FB7080" w:rsidRDefault="007A5F10" w:rsidP="007A5F10">
            <w:pPr>
              <w:pStyle w:val="AccPolicyalternative"/>
            </w:pPr>
          </w:p>
        </w:tc>
        <w:tc>
          <w:tcPr>
            <w:tcW w:w="1080" w:type="dxa"/>
          </w:tcPr>
          <w:p w:rsidR="007A5F10" w:rsidRDefault="007A5F10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7A5F10" w:rsidRPr="00FB7080" w:rsidRDefault="007A5F10" w:rsidP="007A5F10">
            <w:pPr>
              <w:pStyle w:val="AccPolicyalternative"/>
            </w:pPr>
          </w:p>
        </w:tc>
        <w:tc>
          <w:tcPr>
            <w:tcW w:w="1080" w:type="dxa"/>
          </w:tcPr>
          <w:p w:rsidR="007A5F10" w:rsidRDefault="007A5F10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:rsidR="007A5F10" w:rsidRPr="00FB7080" w:rsidRDefault="007A5F10" w:rsidP="007A5F10">
            <w:pPr>
              <w:pStyle w:val="AccPolicyalternative"/>
            </w:pPr>
          </w:p>
        </w:tc>
        <w:tc>
          <w:tcPr>
            <w:tcW w:w="1080" w:type="dxa"/>
          </w:tcPr>
          <w:p w:rsidR="007A5F10" w:rsidRDefault="007A5F10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7A5F10" w:rsidRPr="00FB7080" w:rsidTr="00EE14B9">
        <w:tc>
          <w:tcPr>
            <w:tcW w:w="3960" w:type="dxa"/>
          </w:tcPr>
          <w:p w:rsidR="007A5F10" w:rsidRPr="00FB7080" w:rsidRDefault="007A5F10" w:rsidP="007A5F10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  <w:r w:rsidRPr="00FB7080">
              <w:rPr>
                <w:rFonts w:ascii="Angsana New" w:hAnsi="Angsana New" w:hint="cs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270" w:type="dxa"/>
          </w:tcPr>
          <w:p w:rsidR="007A5F10" w:rsidRPr="00FB7080" w:rsidRDefault="007A5F10" w:rsidP="007A5F10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864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:rsidR="007A5F10" w:rsidRPr="00FB7080" w:rsidRDefault="006546C2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39,967</w:t>
            </w:r>
          </w:p>
        </w:tc>
        <w:tc>
          <w:tcPr>
            <w:tcW w:w="236" w:type="dxa"/>
          </w:tcPr>
          <w:p w:rsidR="007A5F10" w:rsidRPr="00FB7080" w:rsidRDefault="007A5F10" w:rsidP="007A5F10">
            <w:pPr>
              <w:pStyle w:val="AccPolicyalternative"/>
            </w:pPr>
          </w:p>
        </w:tc>
        <w:tc>
          <w:tcPr>
            <w:tcW w:w="1080" w:type="dxa"/>
          </w:tcPr>
          <w:p w:rsidR="007A5F10" w:rsidRPr="00FB7080" w:rsidRDefault="007A5F10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39,644</w:t>
            </w:r>
          </w:p>
        </w:tc>
        <w:tc>
          <w:tcPr>
            <w:tcW w:w="270" w:type="dxa"/>
            <w:shd w:val="clear" w:color="auto" w:fill="auto"/>
          </w:tcPr>
          <w:p w:rsidR="007A5F10" w:rsidRPr="00FB7080" w:rsidRDefault="007A5F10" w:rsidP="007A5F10">
            <w:pPr>
              <w:pStyle w:val="AccPolicyalternative"/>
            </w:pPr>
          </w:p>
        </w:tc>
        <w:tc>
          <w:tcPr>
            <w:tcW w:w="1080" w:type="dxa"/>
          </w:tcPr>
          <w:p w:rsidR="007A5F10" w:rsidRPr="00FB7080" w:rsidRDefault="006546C2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8,961</w:t>
            </w:r>
          </w:p>
        </w:tc>
        <w:tc>
          <w:tcPr>
            <w:tcW w:w="270" w:type="dxa"/>
          </w:tcPr>
          <w:p w:rsidR="007A5F10" w:rsidRPr="00FB7080" w:rsidRDefault="007A5F10" w:rsidP="007A5F10">
            <w:pPr>
              <w:pStyle w:val="AccPolicyalternative"/>
            </w:pPr>
          </w:p>
        </w:tc>
        <w:tc>
          <w:tcPr>
            <w:tcW w:w="1080" w:type="dxa"/>
          </w:tcPr>
          <w:p w:rsidR="007A5F10" w:rsidRPr="00FB7080" w:rsidRDefault="007A5F10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7,611</w:t>
            </w:r>
          </w:p>
        </w:tc>
      </w:tr>
      <w:tr w:rsidR="006546C2" w:rsidRPr="00FB7080" w:rsidTr="00F3718E">
        <w:tc>
          <w:tcPr>
            <w:tcW w:w="3960" w:type="dxa"/>
          </w:tcPr>
          <w:p w:rsidR="006546C2" w:rsidRPr="00FB7080" w:rsidRDefault="006546C2" w:rsidP="006546C2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  <w:r w:rsidRPr="00FB7080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270" w:type="dxa"/>
          </w:tcPr>
          <w:p w:rsidR="006546C2" w:rsidRPr="00FB7080" w:rsidRDefault="006546C2" w:rsidP="006546C2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864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:rsidR="006546C2" w:rsidRPr="00FB7080" w:rsidRDefault="006546C2" w:rsidP="0065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2,186</w:t>
            </w:r>
          </w:p>
        </w:tc>
        <w:tc>
          <w:tcPr>
            <w:tcW w:w="236" w:type="dxa"/>
          </w:tcPr>
          <w:p w:rsidR="006546C2" w:rsidRPr="00FB7080" w:rsidRDefault="006546C2" w:rsidP="006546C2">
            <w:pPr>
              <w:pStyle w:val="AccPolicyalternative"/>
            </w:pPr>
          </w:p>
        </w:tc>
        <w:tc>
          <w:tcPr>
            <w:tcW w:w="1080" w:type="dxa"/>
          </w:tcPr>
          <w:p w:rsidR="006546C2" w:rsidRPr="00FB7080" w:rsidRDefault="006546C2" w:rsidP="0065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958</w:t>
            </w:r>
          </w:p>
        </w:tc>
        <w:tc>
          <w:tcPr>
            <w:tcW w:w="270" w:type="dxa"/>
            <w:shd w:val="clear" w:color="auto" w:fill="auto"/>
          </w:tcPr>
          <w:p w:rsidR="006546C2" w:rsidRPr="00FB7080" w:rsidRDefault="006546C2" w:rsidP="006546C2">
            <w:pPr>
              <w:pStyle w:val="AccPolicyalternative"/>
            </w:pPr>
          </w:p>
        </w:tc>
        <w:tc>
          <w:tcPr>
            <w:tcW w:w="1080" w:type="dxa"/>
          </w:tcPr>
          <w:p w:rsidR="006546C2" w:rsidRPr="00FB7080" w:rsidRDefault="006546C2" w:rsidP="0065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:rsidR="006546C2" w:rsidRPr="00FB7080" w:rsidRDefault="006546C2" w:rsidP="006546C2">
            <w:pPr>
              <w:pStyle w:val="AccPolicyalternative"/>
            </w:pPr>
          </w:p>
        </w:tc>
        <w:tc>
          <w:tcPr>
            <w:tcW w:w="1080" w:type="dxa"/>
          </w:tcPr>
          <w:p w:rsidR="006546C2" w:rsidRPr="00FB7080" w:rsidRDefault="006546C2" w:rsidP="0065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6546C2" w:rsidRPr="00FB7080" w:rsidTr="00EE14B9">
        <w:tc>
          <w:tcPr>
            <w:tcW w:w="3960" w:type="dxa"/>
          </w:tcPr>
          <w:p w:rsidR="006546C2" w:rsidRPr="00FB7080" w:rsidRDefault="006546C2" w:rsidP="006546C2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  <w:r w:rsidRPr="00FB7080">
              <w:rPr>
                <w:rFonts w:ascii="Angsana New" w:hAnsi="Angsana New" w:hint="cs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270" w:type="dxa"/>
          </w:tcPr>
          <w:p w:rsidR="006546C2" w:rsidRPr="00FB7080" w:rsidRDefault="006546C2" w:rsidP="006546C2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864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:rsidR="006546C2" w:rsidRPr="00FB7080" w:rsidRDefault="006546C2" w:rsidP="0065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(15,173)</w:t>
            </w:r>
          </w:p>
        </w:tc>
        <w:tc>
          <w:tcPr>
            <w:tcW w:w="236" w:type="dxa"/>
          </w:tcPr>
          <w:p w:rsidR="006546C2" w:rsidRPr="00FB7080" w:rsidRDefault="006546C2" w:rsidP="006546C2">
            <w:pPr>
              <w:pStyle w:val="AccPolicyalternative"/>
            </w:pPr>
          </w:p>
        </w:tc>
        <w:tc>
          <w:tcPr>
            <w:tcW w:w="1080" w:type="dxa"/>
          </w:tcPr>
          <w:p w:rsidR="006546C2" w:rsidRPr="00FB7080" w:rsidRDefault="006546C2" w:rsidP="0065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(12,129)</w:t>
            </w:r>
          </w:p>
        </w:tc>
        <w:tc>
          <w:tcPr>
            <w:tcW w:w="270" w:type="dxa"/>
            <w:shd w:val="clear" w:color="auto" w:fill="auto"/>
          </w:tcPr>
          <w:p w:rsidR="006546C2" w:rsidRPr="00FB7080" w:rsidRDefault="006546C2" w:rsidP="006546C2">
            <w:pPr>
              <w:pStyle w:val="AccPolicyalternative"/>
            </w:pPr>
          </w:p>
        </w:tc>
        <w:tc>
          <w:tcPr>
            <w:tcW w:w="1080" w:type="dxa"/>
            <w:shd w:val="clear" w:color="auto" w:fill="auto"/>
          </w:tcPr>
          <w:p w:rsidR="006546C2" w:rsidRPr="00FB7080" w:rsidRDefault="006546C2" w:rsidP="0065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(332)</w:t>
            </w:r>
          </w:p>
        </w:tc>
        <w:tc>
          <w:tcPr>
            <w:tcW w:w="270" w:type="dxa"/>
          </w:tcPr>
          <w:p w:rsidR="006546C2" w:rsidRPr="00FB7080" w:rsidRDefault="006546C2" w:rsidP="006546C2">
            <w:pPr>
              <w:pStyle w:val="AccPolicyalternative"/>
            </w:pPr>
          </w:p>
        </w:tc>
        <w:tc>
          <w:tcPr>
            <w:tcW w:w="1080" w:type="dxa"/>
          </w:tcPr>
          <w:p w:rsidR="006546C2" w:rsidRPr="00FB7080" w:rsidRDefault="006546C2" w:rsidP="0065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(213)</w:t>
            </w:r>
          </w:p>
        </w:tc>
      </w:tr>
      <w:tr w:rsidR="006546C2" w:rsidRPr="00FB7080" w:rsidTr="00F3718E">
        <w:tc>
          <w:tcPr>
            <w:tcW w:w="3960" w:type="dxa"/>
          </w:tcPr>
          <w:p w:rsidR="006546C2" w:rsidRPr="00FB7080" w:rsidRDefault="006546C2" w:rsidP="006546C2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  <w:r w:rsidRPr="00FB7080">
              <w:rPr>
                <w:rFonts w:ascii="Angsana New" w:hAnsi="Angsana New" w:hint="cs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270" w:type="dxa"/>
          </w:tcPr>
          <w:p w:rsidR="006546C2" w:rsidRPr="00FB7080" w:rsidRDefault="006546C2" w:rsidP="006546C2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864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6546C2" w:rsidRPr="00FB7080" w:rsidRDefault="006546C2" w:rsidP="0065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(254)</w:t>
            </w:r>
          </w:p>
        </w:tc>
        <w:tc>
          <w:tcPr>
            <w:tcW w:w="236" w:type="dxa"/>
          </w:tcPr>
          <w:p w:rsidR="006546C2" w:rsidRPr="00FB7080" w:rsidRDefault="006546C2" w:rsidP="006546C2">
            <w:pPr>
              <w:pStyle w:val="AccPolicyalternative"/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546C2" w:rsidRPr="00FB7080" w:rsidRDefault="006546C2" w:rsidP="0065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(129)</w:t>
            </w:r>
          </w:p>
        </w:tc>
        <w:tc>
          <w:tcPr>
            <w:tcW w:w="270" w:type="dxa"/>
            <w:shd w:val="clear" w:color="auto" w:fill="auto"/>
          </w:tcPr>
          <w:p w:rsidR="006546C2" w:rsidRPr="00FB7080" w:rsidRDefault="006546C2" w:rsidP="006546C2">
            <w:pPr>
              <w:pStyle w:val="AccPolicyalternative"/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546C2" w:rsidRPr="00FB7080" w:rsidRDefault="006546C2" w:rsidP="0065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:rsidR="006546C2" w:rsidRPr="00FB7080" w:rsidRDefault="006546C2" w:rsidP="006546C2">
            <w:pPr>
              <w:pStyle w:val="AccPolicyalternative"/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546C2" w:rsidRPr="00FB7080" w:rsidRDefault="006546C2" w:rsidP="0065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6546C2" w:rsidRPr="00F3718E" w:rsidTr="00F3718E">
        <w:tc>
          <w:tcPr>
            <w:tcW w:w="3960" w:type="dxa"/>
          </w:tcPr>
          <w:p w:rsidR="006546C2" w:rsidRPr="00F3718E" w:rsidRDefault="006546C2" w:rsidP="006546C2">
            <w:pPr>
              <w:ind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718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สินทรัพย์สุทธิ</w:t>
            </w:r>
            <w:r w:rsidRPr="00F3718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F3718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ร้อยละ </w:t>
            </w:r>
            <w:r w:rsidRPr="00F3718E">
              <w:rPr>
                <w:rFonts w:ascii="Angsana New" w:hAnsi="Angsana New"/>
                <w:b/>
                <w:bCs/>
                <w:sz w:val="30"/>
                <w:szCs w:val="30"/>
              </w:rPr>
              <w:t>100)</w:t>
            </w:r>
          </w:p>
        </w:tc>
        <w:tc>
          <w:tcPr>
            <w:tcW w:w="270" w:type="dxa"/>
          </w:tcPr>
          <w:p w:rsidR="006546C2" w:rsidRPr="00F3718E" w:rsidRDefault="006546C2" w:rsidP="006546C2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864"/>
              </w:tabs>
              <w:ind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:rsidR="006546C2" w:rsidRPr="00F3718E" w:rsidRDefault="006546C2" w:rsidP="0065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26,726</w:t>
            </w:r>
          </w:p>
        </w:tc>
        <w:tc>
          <w:tcPr>
            <w:tcW w:w="236" w:type="dxa"/>
          </w:tcPr>
          <w:p w:rsidR="006546C2" w:rsidRPr="00F3718E" w:rsidRDefault="006546C2" w:rsidP="006546C2">
            <w:pPr>
              <w:pStyle w:val="AccPolicyalternative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546C2" w:rsidRPr="00F3718E" w:rsidRDefault="006546C2" w:rsidP="0065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718E">
              <w:rPr>
                <w:rFonts w:ascii="Angsana New" w:hAnsi="Angsana New"/>
                <w:b/>
                <w:bCs/>
                <w:sz w:val="30"/>
                <w:szCs w:val="30"/>
              </w:rPr>
              <w:t>28,344</w:t>
            </w:r>
          </w:p>
        </w:tc>
        <w:tc>
          <w:tcPr>
            <w:tcW w:w="270" w:type="dxa"/>
            <w:shd w:val="clear" w:color="auto" w:fill="auto"/>
          </w:tcPr>
          <w:p w:rsidR="006546C2" w:rsidRPr="00F3718E" w:rsidRDefault="006546C2" w:rsidP="006546C2">
            <w:pPr>
              <w:pStyle w:val="AccPolicyalternative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546C2" w:rsidRPr="00F3718E" w:rsidRDefault="006546C2" w:rsidP="0065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8,629</w:t>
            </w:r>
          </w:p>
        </w:tc>
        <w:tc>
          <w:tcPr>
            <w:tcW w:w="270" w:type="dxa"/>
          </w:tcPr>
          <w:p w:rsidR="006546C2" w:rsidRPr="00F3718E" w:rsidRDefault="006546C2" w:rsidP="006546C2">
            <w:pPr>
              <w:pStyle w:val="AccPolicyalternative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546C2" w:rsidRPr="00F3718E" w:rsidRDefault="006546C2" w:rsidP="0065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F3718E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7,398</w:t>
            </w:r>
          </w:p>
        </w:tc>
      </w:tr>
      <w:tr w:rsidR="006546C2" w:rsidRPr="00FB7080" w:rsidTr="00F3718E">
        <w:trPr>
          <w:trHeight w:hRule="exact" w:val="259"/>
        </w:trPr>
        <w:tc>
          <w:tcPr>
            <w:tcW w:w="3960" w:type="dxa"/>
          </w:tcPr>
          <w:p w:rsidR="006546C2" w:rsidRPr="00FB7080" w:rsidRDefault="006546C2" w:rsidP="006546C2">
            <w:pPr>
              <w:ind w:right="-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546C2" w:rsidRPr="00FB7080" w:rsidRDefault="006546C2" w:rsidP="006546C2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864"/>
              </w:tabs>
              <w:ind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</w:tcPr>
          <w:p w:rsidR="006546C2" w:rsidRPr="00FB7080" w:rsidRDefault="006546C2" w:rsidP="006546C2">
            <w:pPr>
              <w:pStyle w:val="acctfourfigures"/>
              <w:tabs>
                <w:tab w:val="clear" w:pos="765"/>
                <w:tab w:val="left" w:pos="-18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6546C2" w:rsidRPr="00FB7080" w:rsidRDefault="006546C2" w:rsidP="006546C2">
            <w:pPr>
              <w:pStyle w:val="AccPolicyalternative"/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6546C2" w:rsidRPr="00FB7080" w:rsidRDefault="006546C2" w:rsidP="006546C2">
            <w:pPr>
              <w:pStyle w:val="acctfourfigures"/>
              <w:tabs>
                <w:tab w:val="clear" w:pos="765"/>
                <w:tab w:val="left" w:pos="-18"/>
                <w:tab w:val="decimal" w:pos="837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6546C2" w:rsidRPr="00FB7080" w:rsidRDefault="006546C2" w:rsidP="006546C2">
            <w:pPr>
              <w:pStyle w:val="AccPolicyalternative"/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6546C2" w:rsidRPr="00FB7080" w:rsidRDefault="006546C2" w:rsidP="006546C2">
            <w:pPr>
              <w:pStyle w:val="AccPolicyalternative"/>
            </w:pPr>
          </w:p>
        </w:tc>
        <w:tc>
          <w:tcPr>
            <w:tcW w:w="270" w:type="dxa"/>
          </w:tcPr>
          <w:p w:rsidR="006546C2" w:rsidRPr="00FB7080" w:rsidRDefault="006546C2" w:rsidP="006546C2">
            <w:pPr>
              <w:pStyle w:val="AccPolicyalternative"/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6546C2" w:rsidRPr="00FB7080" w:rsidRDefault="006546C2" w:rsidP="006546C2">
            <w:pPr>
              <w:pStyle w:val="AccPolicyalternative"/>
            </w:pPr>
          </w:p>
        </w:tc>
      </w:tr>
      <w:tr w:rsidR="006546C2" w:rsidRPr="00FB7080" w:rsidTr="00F3718E">
        <w:tc>
          <w:tcPr>
            <w:tcW w:w="3960" w:type="dxa"/>
          </w:tcPr>
          <w:p w:rsidR="006546C2" w:rsidRPr="00253844" w:rsidRDefault="006546C2" w:rsidP="006546C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มูลค่าตามบัญชีของเงินลงทุนในบริษัทร่วม</w:t>
            </w:r>
          </w:p>
        </w:tc>
        <w:tc>
          <w:tcPr>
            <w:tcW w:w="270" w:type="dxa"/>
          </w:tcPr>
          <w:p w:rsidR="006546C2" w:rsidRPr="00253844" w:rsidRDefault="006546C2" w:rsidP="006546C2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864"/>
              </w:tabs>
              <w:ind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</w:tcPr>
          <w:p w:rsidR="006546C2" w:rsidRPr="00253844" w:rsidRDefault="006546C2" w:rsidP="0065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12,293</w:t>
            </w:r>
          </w:p>
        </w:tc>
        <w:tc>
          <w:tcPr>
            <w:tcW w:w="236" w:type="dxa"/>
          </w:tcPr>
          <w:p w:rsidR="006546C2" w:rsidRPr="00253844" w:rsidRDefault="006546C2" w:rsidP="006546C2">
            <w:pPr>
              <w:pStyle w:val="AccPolicyalternative"/>
              <w:rPr>
                <w:b/>
                <w:b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6546C2" w:rsidRPr="00253844" w:rsidRDefault="006546C2" w:rsidP="0065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13,038</w:t>
            </w:r>
          </w:p>
        </w:tc>
        <w:tc>
          <w:tcPr>
            <w:tcW w:w="270" w:type="dxa"/>
            <w:shd w:val="clear" w:color="auto" w:fill="auto"/>
          </w:tcPr>
          <w:p w:rsidR="006546C2" w:rsidRPr="00253844" w:rsidRDefault="006546C2" w:rsidP="006546C2">
            <w:pPr>
              <w:pStyle w:val="AccPolicyalternative"/>
              <w:rPr>
                <w:b/>
                <w:b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6546C2" w:rsidRPr="0084328B" w:rsidRDefault="00050257" w:rsidP="0065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2,588</w:t>
            </w:r>
          </w:p>
        </w:tc>
        <w:tc>
          <w:tcPr>
            <w:tcW w:w="270" w:type="dxa"/>
          </w:tcPr>
          <w:p w:rsidR="006546C2" w:rsidRPr="00253844" w:rsidRDefault="006546C2" w:rsidP="006546C2">
            <w:pPr>
              <w:pStyle w:val="AccPolicyalternative"/>
              <w:rPr>
                <w:b/>
                <w:b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6546C2" w:rsidRPr="0084328B" w:rsidRDefault="006546C2" w:rsidP="0065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2,219</w:t>
            </w:r>
          </w:p>
        </w:tc>
      </w:tr>
    </w:tbl>
    <w:p w:rsidR="005E39AF" w:rsidRDefault="005E39AF" w:rsidP="006E4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390559" w:rsidRDefault="00390559" w:rsidP="006E4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390559" w:rsidRDefault="00390559" w:rsidP="006E4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F3718E" w:rsidRDefault="00F3718E" w:rsidP="006E4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390559" w:rsidRDefault="00390559" w:rsidP="006E4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390559" w:rsidRDefault="00390559" w:rsidP="006E4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390559" w:rsidRDefault="00390559" w:rsidP="006E4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390559" w:rsidRDefault="00390559" w:rsidP="006E4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390559" w:rsidRDefault="00390559" w:rsidP="006E4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F60451" w:rsidRDefault="00012F3A" w:rsidP="006E4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D131FA">
        <w:rPr>
          <w:rFonts w:ascii="Angsana New" w:hAnsi="Angsana New"/>
          <w:b/>
          <w:bCs/>
          <w:sz w:val="30"/>
          <w:szCs w:val="30"/>
        </w:rPr>
        <w:t>1</w:t>
      </w:r>
      <w:r w:rsidR="000E38AD">
        <w:rPr>
          <w:rFonts w:ascii="Angsana New" w:hAnsi="Angsana New"/>
          <w:b/>
          <w:bCs/>
          <w:sz w:val="30"/>
          <w:szCs w:val="30"/>
        </w:rPr>
        <w:tab/>
      </w:r>
      <w:r w:rsidR="00F60451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</w:t>
      </w:r>
      <w:r w:rsidR="00F60451">
        <w:rPr>
          <w:rFonts w:ascii="Angsana New" w:hAnsi="Angsana New" w:hint="cs"/>
          <w:b/>
          <w:bCs/>
          <w:sz w:val="30"/>
          <w:szCs w:val="30"/>
          <w:cs/>
        </w:rPr>
        <w:t>ย่อย</w:t>
      </w:r>
    </w:p>
    <w:p w:rsidR="008C7F62" w:rsidRPr="00700966" w:rsidRDefault="008C7F62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2"/>
          <w:szCs w:val="22"/>
        </w:rPr>
      </w:pPr>
    </w:p>
    <w:tbl>
      <w:tblPr>
        <w:tblW w:w="93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959"/>
        <w:gridCol w:w="236"/>
        <w:gridCol w:w="1416"/>
        <w:gridCol w:w="283"/>
        <w:gridCol w:w="1420"/>
      </w:tblGrid>
      <w:tr w:rsidR="00050257" w:rsidRPr="00F23BB3" w:rsidTr="00050257">
        <w:trPr>
          <w:trHeight w:val="397"/>
        </w:trPr>
        <w:tc>
          <w:tcPr>
            <w:tcW w:w="5040" w:type="dxa"/>
          </w:tcPr>
          <w:p w:rsidR="00050257" w:rsidRPr="00F23BB3" w:rsidRDefault="00050257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59" w:type="dxa"/>
          </w:tcPr>
          <w:p w:rsidR="00050257" w:rsidRPr="00F23BB3" w:rsidRDefault="00050257" w:rsidP="007B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050257" w:rsidRPr="00F23BB3" w:rsidRDefault="00050257" w:rsidP="007B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3"/>
            <w:vAlign w:val="bottom"/>
          </w:tcPr>
          <w:p w:rsidR="00050257" w:rsidRDefault="00050257" w:rsidP="007B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3B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0257" w:rsidRPr="00F23BB3" w:rsidTr="00050257">
        <w:trPr>
          <w:trHeight w:val="397"/>
        </w:trPr>
        <w:tc>
          <w:tcPr>
            <w:tcW w:w="5040" w:type="dxa"/>
          </w:tcPr>
          <w:p w:rsidR="00050257" w:rsidRPr="00F23BB3" w:rsidRDefault="00050257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59" w:type="dxa"/>
          </w:tcPr>
          <w:p w:rsidR="00050257" w:rsidRPr="008512C9" w:rsidRDefault="008512C9" w:rsidP="00851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512C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36" w:type="dxa"/>
          </w:tcPr>
          <w:p w:rsidR="00050257" w:rsidRDefault="00050257" w:rsidP="007B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:rsidR="00050257" w:rsidRDefault="00050257" w:rsidP="007B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3" w:type="dxa"/>
            <w:vAlign w:val="bottom"/>
          </w:tcPr>
          <w:p w:rsidR="00050257" w:rsidRPr="00F23BB3" w:rsidRDefault="00050257" w:rsidP="007B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0" w:type="dxa"/>
            <w:vAlign w:val="bottom"/>
          </w:tcPr>
          <w:p w:rsidR="00050257" w:rsidRDefault="00050257" w:rsidP="007B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050257" w:rsidRPr="00F23BB3" w:rsidTr="00050257">
        <w:trPr>
          <w:trHeight w:val="397"/>
        </w:trPr>
        <w:tc>
          <w:tcPr>
            <w:tcW w:w="5040" w:type="dxa"/>
          </w:tcPr>
          <w:p w:rsidR="00050257" w:rsidRPr="00F23BB3" w:rsidRDefault="00050257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59" w:type="dxa"/>
          </w:tcPr>
          <w:p w:rsidR="00050257" w:rsidRPr="000C2B17" w:rsidRDefault="00050257" w:rsidP="007B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:rsidR="00050257" w:rsidRPr="000C2B17" w:rsidRDefault="00050257" w:rsidP="007B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vAlign w:val="bottom"/>
          </w:tcPr>
          <w:p w:rsidR="00050257" w:rsidRDefault="00050257" w:rsidP="007B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2B1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C2B1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50257" w:rsidRPr="00F23BB3" w:rsidTr="00050257">
        <w:trPr>
          <w:trHeight w:val="397"/>
        </w:trPr>
        <w:tc>
          <w:tcPr>
            <w:tcW w:w="5040" w:type="dxa"/>
          </w:tcPr>
          <w:p w:rsidR="00050257" w:rsidRPr="00F23BB3" w:rsidRDefault="00050257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3BB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23BB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23BB3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59" w:type="dxa"/>
          </w:tcPr>
          <w:p w:rsidR="00050257" w:rsidRDefault="00050257" w:rsidP="007A5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50257" w:rsidRDefault="00050257" w:rsidP="007A5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</w:tcPr>
          <w:p w:rsidR="00050257" w:rsidRPr="00F23BB3" w:rsidRDefault="00050257" w:rsidP="007A5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3,624,892</w:t>
            </w:r>
          </w:p>
        </w:tc>
        <w:tc>
          <w:tcPr>
            <w:tcW w:w="283" w:type="dxa"/>
          </w:tcPr>
          <w:p w:rsidR="00050257" w:rsidRPr="00F23BB3" w:rsidRDefault="00050257" w:rsidP="007A5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0" w:type="dxa"/>
          </w:tcPr>
          <w:p w:rsidR="00050257" w:rsidRPr="00F23BB3" w:rsidRDefault="00050257" w:rsidP="007A5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1,799,946</w:t>
            </w:r>
          </w:p>
        </w:tc>
      </w:tr>
      <w:tr w:rsidR="00050257" w:rsidRPr="00F23BB3" w:rsidTr="00050257">
        <w:trPr>
          <w:trHeight w:val="397"/>
        </w:trPr>
        <w:tc>
          <w:tcPr>
            <w:tcW w:w="5040" w:type="dxa"/>
          </w:tcPr>
          <w:p w:rsidR="00050257" w:rsidRPr="00F23BB3" w:rsidRDefault="00050257" w:rsidP="00A54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6528">
              <w:rPr>
                <w:rFonts w:ascii="Angsana New" w:hAnsi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959" w:type="dxa"/>
          </w:tcPr>
          <w:p w:rsidR="00050257" w:rsidRPr="00151A2C" w:rsidRDefault="00050257" w:rsidP="00A54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50257" w:rsidRPr="00151A2C" w:rsidRDefault="00050257" w:rsidP="00A54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</w:tcPr>
          <w:p w:rsidR="00050257" w:rsidRPr="00151A2C" w:rsidRDefault="00050257" w:rsidP="00A54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A2C">
              <w:rPr>
                <w:rFonts w:ascii="Angsana New" w:hAnsi="Angsana New"/>
                <w:sz w:val="30"/>
                <w:szCs w:val="30"/>
              </w:rPr>
              <w:t>470,489</w:t>
            </w:r>
          </w:p>
        </w:tc>
        <w:tc>
          <w:tcPr>
            <w:tcW w:w="283" w:type="dxa"/>
          </w:tcPr>
          <w:p w:rsidR="00050257" w:rsidRPr="00F23BB3" w:rsidRDefault="00050257" w:rsidP="00A54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0" w:type="dxa"/>
          </w:tcPr>
          <w:p w:rsidR="00050257" w:rsidRPr="00F23BB3" w:rsidRDefault="00050257" w:rsidP="00A54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1,824,946</w:t>
            </w:r>
          </w:p>
        </w:tc>
      </w:tr>
      <w:tr w:rsidR="00050257" w:rsidRPr="00F23BB3" w:rsidTr="00050257">
        <w:trPr>
          <w:trHeight w:val="397"/>
        </w:trPr>
        <w:tc>
          <w:tcPr>
            <w:tcW w:w="5040" w:type="dxa"/>
          </w:tcPr>
          <w:p w:rsidR="00050257" w:rsidRPr="00B56528" w:rsidRDefault="00050257" w:rsidP="00A54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เพิ่มทุนในบริษัทย่อย</w:t>
            </w:r>
          </w:p>
        </w:tc>
        <w:tc>
          <w:tcPr>
            <w:tcW w:w="959" w:type="dxa"/>
          </w:tcPr>
          <w:p w:rsidR="00050257" w:rsidRPr="00151A2C" w:rsidRDefault="00050257" w:rsidP="00A54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50257" w:rsidRPr="00151A2C" w:rsidRDefault="00050257" w:rsidP="00A54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</w:tcPr>
          <w:p w:rsidR="00050257" w:rsidRPr="00151A2C" w:rsidRDefault="00050257" w:rsidP="00A54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A2C">
              <w:rPr>
                <w:rFonts w:ascii="Angsana New" w:hAnsi="Angsana New"/>
                <w:sz w:val="30"/>
                <w:szCs w:val="30"/>
              </w:rPr>
              <w:t>39,999</w:t>
            </w:r>
          </w:p>
        </w:tc>
        <w:tc>
          <w:tcPr>
            <w:tcW w:w="283" w:type="dxa"/>
          </w:tcPr>
          <w:p w:rsidR="00050257" w:rsidRPr="00F23BB3" w:rsidRDefault="00050257" w:rsidP="00A54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0" w:type="dxa"/>
          </w:tcPr>
          <w:p w:rsidR="00050257" w:rsidRDefault="00050257" w:rsidP="00A54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3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50257" w:rsidRPr="00F23BB3" w:rsidTr="00050257">
        <w:trPr>
          <w:trHeight w:val="397"/>
        </w:trPr>
        <w:tc>
          <w:tcPr>
            <w:tcW w:w="5040" w:type="dxa"/>
          </w:tcPr>
          <w:p w:rsidR="00050257" w:rsidRDefault="00050257" w:rsidP="00050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โอนจัดประเภทจากเงินลงทุนระยะยาวในกิจการที่เกี่ยวข้องกัน</w:t>
            </w:r>
          </w:p>
          <w:p w:rsidR="00050257" w:rsidRPr="00B56528" w:rsidRDefault="00050257" w:rsidP="00050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จากการเปลี่ยนสถานะเป็นบริษัทย่อย</w:t>
            </w:r>
          </w:p>
        </w:tc>
        <w:tc>
          <w:tcPr>
            <w:tcW w:w="959" w:type="dxa"/>
          </w:tcPr>
          <w:p w:rsidR="00050257" w:rsidRPr="008512C9" w:rsidRDefault="00050257" w:rsidP="00851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:rsidR="008512C9" w:rsidRPr="008512C9" w:rsidRDefault="008512C9" w:rsidP="00851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512C9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:rsidR="00050257" w:rsidRDefault="00050257" w:rsidP="00A54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</w:tcPr>
          <w:p w:rsidR="00050257" w:rsidRDefault="00050257" w:rsidP="00A54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050257" w:rsidRPr="00F23BB3" w:rsidRDefault="00050257" w:rsidP="00A54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1,900</w:t>
            </w:r>
          </w:p>
        </w:tc>
        <w:tc>
          <w:tcPr>
            <w:tcW w:w="283" w:type="dxa"/>
          </w:tcPr>
          <w:p w:rsidR="00050257" w:rsidRPr="00F23BB3" w:rsidRDefault="00050257" w:rsidP="00A54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0" w:type="dxa"/>
          </w:tcPr>
          <w:p w:rsidR="00050257" w:rsidRDefault="00050257" w:rsidP="00A54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38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050257" w:rsidRDefault="00050257" w:rsidP="00A54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3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50257" w:rsidRPr="002B75DA" w:rsidTr="00050257">
        <w:trPr>
          <w:trHeight w:val="397"/>
        </w:trPr>
        <w:tc>
          <w:tcPr>
            <w:tcW w:w="5040" w:type="dxa"/>
          </w:tcPr>
          <w:p w:rsidR="00050257" w:rsidRPr="008A14D5" w:rsidRDefault="00050257" w:rsidP="00A54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A14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59" w:type="dxa"/>
          </w:tcPr>
          <w:p w:rsidR="00050257" w:rsidRDefault="00050257" w:rsidP="00A54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050257" w:rsidRDefault="00050257" w:rsidP="00A54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</w:tcPr>
          <w:p w:rsidR="00050257" w:rsidRPr="00251FC2" w:rsidRDefault="00050257" w:rsidP="00A54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4,137,280</w:t>
            </w:r>
          </w:p>
        </w:tc>
        <w:tc>
          <w:tcPr>
            <w:tcW w:w="283" w:type="dxa"/>
          </w:tcPr>
          <w:p w:rsidR="00050257" w:rsidRPr="00F23BB3" w:rsidRDefault="00050257" w:rsidP="00A54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</w:tcPr>
          <w:p w:rsidR="00050257" w:rsidRPr="008A14D5" w:rsidRDefault="00050257" w:rsidP="00A54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3,624,892</w:t>
            </w:r>
          </w:p>
        </w:tc>
      </w:tr>
    </w:tbl>
    <w:p w:rsidR="00B75C41" w:rsidRPr="00700966" w:rsidRDefault="00B75C41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22"/>
          <w:szCs w:val="22"/>
        </w:rPr>
      </w:pPr>
    </w:p>
    <w:p w:rsidR="00A54ABA" w:rsidRDefault="00A54ABA" w:rsidP="00A54ABA">
      <w:pPr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  <w:r w:rsidRPr="00F03FD6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F03FD6">
        <w:rPr>
          <w:rFonts w:ascii="Angsana New" w:hAnsi="Angsana New"/>
          <w:sz w:val="30"/>
          <w:szCs w:val="30"/>
        </w:rPr>
        <w:t xml:space="preserve">1 </w:t>
      </w:r>
      <w:r w:rsidRPr="00F03FD6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Pr="00F03FD6">
        <w:rPr>
          <w:rFonts w:ascii="Angsana New" w:hAnsi="Angsana New"/>
          <w:sz w:val="30"/>
          <w:szCs w:val="30"/>
        </w:rPr>
        <w:t xml:space="preserve">2561 </w:t>
      </w:r>
      <w:r w:rsidRPr="00F03FD6">
        <w:rPr>
          <w:rFonts w:ascii="Angsana New" w:hAnsi="Angsana New" w:hint="cs"/>
          <w:sz w:val="30"/>
          <w:szCs w:val="30"/>
          <w:cs/>
        </w:rPr>
        <w:t xml:space="preserve">กลุ่มบริษัทได้ลงทุนในบริษัท อมรินทร์ บุ๊ค เซ็นเตอร์ จำกัด ซึ่งเป็นกิจการที่เกี่ยวข้องกันของกลุ่มบริษัทเพิ่มอีกร้อยละ </w:t>
      </w:r>
      <w:r w:rsidRPr="00F03FD6">
        <w:rPr>
          <w:rFonts w:ascii="Angsana New" w:hAnsi="Angsana New"/>
          <w:sz w:val="30"/>
          <w:szCs w:val="30"/>
        </w:rPr>
        <w:t xml:space="preserve">81 </w:t>
      </w:r>
      <w:r w:rsidRPr="00F03FD6">
        <w:rPr>
          <w:rFonts w:ascii="Angsana New" w:hAnsi="Angsana New" w:hint="cs"/>
          <w:sz w:val="30"/>
          <w:szCs w:val="30"/>
          <w:cs/>
        </w:rPr>
        <w:t>ของทุนที่ออกและชำระแล้ว</w:t>
      </w:r>
      <w:r w:rsidRPr="00F03FD6">
        <w:rPr>
          <w:rFonts w:ascii="Angsana New" w:hAnsi="Angsana New"/>
          <w:sz w:val="30"/>
          <w:szCs w:val="30"/>
        </w:rPr>
        <w:t xml:space="preserve"> </w:t>
      </w:r>
      <w:r w:rsidRPr="00F03FD6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Pr="00F03FD6">
        <w:rPr>
          <w:rFonts w:ascii="Angsana New" w:hAnsi="Angsana New"/>
          <w:sz w:val="30"/>
          <w:szCs w:val="30"/>
        </w:rPr>
        <w:t xml:space="preserve">445.50 </w:t>
      </w:r>
      <w:r w:rsidRPr="00F03FD6">
        <w:rPr>
          <w:rFonts w:ascii="Angsana New" w:hAnsi="Angsana New" w:hint="cs"/>
          <w:sz w:val="30"/>
          <w:szCs w:val="30"/>
          <w:cs/>
        </w:rPr>
        <w:t>ล้านบาท</w:t>
      </w:r>
      <w:r w:rsidRPr="00F03FD6">
        <w:rPr>
          <w:rFonts w:ascii="Angsana New" w:hAnsi="Angsana New"/>
          <w:sz w:val="30"/>
          <w:szCs w:val="30"/>
        </w:rPr>
        <w:t xml:space="preserve"> </w:t>
      </w:r>
      <w:r w:rsidRPr="00F03FD6">
        <w:rPr>
          <w:rFonts w:ascii="Angsana New" w:hAnsi="Angsana New" w:hint="cs"/>
          <w:sz w:val="30"/>
          <w:szCs w:val="30"/>
          <w:cs/>
        </w:rPr>
        <w:t>บริษัท อมรินทร์ บุ๊ค เซ็นเตอร์ จำกัด จึงกลายเป็นบริษัทย่อยของกลุ่มบริษัท รายละเอียดการซื้อบริษัทย่อย</w:t>
      </w:r>
      <w:r>
        <w:rPr>
          <w:rFonts w:ascii="Angsana New" w:hAnsi="Angsana New" w:hint="cs"/>
          <w:sz w:val="30"/>
          <w:szCs w:val="30"/>
          <w:cs/>
        </w:rPr>
        <w:t xml:space="preserve">แสดงอยู่ในหมายเหตุประกอบงบการเงินข้อ </w:t>
      </w:r>
      <w:r w:rsidR="007D259D">
        <w:rPr>
          <w:rFonts w:ascii="Angsana New" w:hAnsi="Angsana New"/>
          <w:sz w:val="30"/>
          <w:szCs w:val="30"/>
        </w:rPr>
        <w:t>4</w:t>
      </w:r>
    </w:p>
    <w:p w:rsidR="00A54ABA" w:rsidRPr="00700966" w:rsidRDefault="00A54ABA" w:rsidP="00A54ABA">
      <w:pPr>
        <w:spacing w:line="240" w:lineRule="auto"/>
        <w:ind w:left="562"/>
        <w:jc w:val="thaiDistribute"/>
        <w:rPr>
          <w:rFonts w:ascii="Angsana New" w:hAnsi="Angsana New"/>
          <w:sz w:val="22"/>
          <w:szCs w:val="22"/>
          <w:cs/>
        </w:rPr>
      </w:pPr>
    </w:p>
    <w:p w:rsidR="00A54ABA" w:rsidRPr="00212A13" w:rsidRDefault="00A54ABA" w:rsidP="00A54ABA">
      <w:pPr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  <w:r w:rsidRPr="00212A13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212A13">
        <w:rPr>
          <w:rFonts w:ascii="Angsana New" w:hAnsi="Angsana New"/>
          <w:sz w:val="30"/>
          <w:szCs w:val="30"/>
        </w:rPr>
        <w:t xml:space="preserve">10 </w:t>
      </w:r>
      <w:r w:rsidRPr="00212A13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Pr="00212A13">
        <w:rPr>
          <w:rFonts w:ascii="Angsana New" w:hAnsi="Angsana New"/>
          <w:sz w:val="30"/>
          <w:szCs w:val="30"/>
        </w:rPr>
        <w:t xml:space="preserve">2561 </w:t>
      </w:r>
      <w:r w:rsidRPr="00212A13">
        <w:rPr>
          <w:rFonts w:ascii="Angsana New" w:hAnsi="Angsana New"/>
          <w:sz w:val="30"/>
          <w:szCs w:val="30"/>
          <w:cs/>
        </w:rPr>
        <w:t>บริษัท อมรินทร์ ออมนิเวิร์ส จำกัด (เดิมชื่อ บริษัท อมรินทร์ มีเดีย แอนด์ คอมเมิร์ซ จำกัด) ซึ่งเป็นบริษัทย่อย</w:t>
      </w:r>
      <w:r w:rsidRPr="00212A13">
        <w:rPr>
          <w:rFonts w:ascii="Angsana New" w:hAnsi="Angsana New" w:hint="cs"/>
          <w:sz w:val="30"/>
          <w:szCs w:val="30"/>
          <w:cs/>
        </w:rPr>
        <w:t>แห่งหนึ่ง ได้รั</w:t>
      </w:r>
      <w:r>
        <w:rPr>
          <w:rFonts w:ascii="Angsana New" w:hAnsi="Angsana New" w:hint="cs"/>
          <w:sz w:val="30"/>
          <w:szCs w:val="30"/>
          <w:cs/>
        </w:rPr>
        <w:t xml:space="preserve">บชำระค่าหุ้นส่วนที่ยังไม่ได้รับชำระในสัดส่วนร้อยละ </w:t>
      </w:r>
      <w:r>
        <w:rPr>
          <w:rFonts w:ascii="Angsana New" w:hAnsi="Angsana New"/>
          <w:sz w:val="30"/>
          <w:szCs w:val="30"/>
        </w:rPr>
        <w:t xml:space="preserve">25 </w:t>
      </w:r>
      <w:r>
        <w:rPr>
          <w:rFonts w:ascii="Angsana New" w:hAnsi="Angsana New" w:hint="cs"/>
          <w:sz w:val="30"/>
          <w:szCs w:val="30"/>
          <w:cs/>
        </w:rPr>
        <w:t>ของทุน</w:t>
      </w: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จดทะเบียน จำนวน </w:t>
      </w:r>
      <w:r>
        <w:rPr>
          <w:rFonts w:ascii="Angsana New" w:hAnsi="Angsana New"/>
          <w:sz w:val="30"/>
          <w:szCs w:val="30"/>
        </w:rPr>
        <w:t xml:space="preserve">10,000,000 </w:t>
      </w:r>
      <w:r>
        <w:rPr>
          <w:rFonts w:ascii="Angsana New" w:hAnsi="Angsana New" w:hint="cs"/>
          <w:sz w:val="30"/>
          <w:szCs w:val="30"/>
          <w:cs/>
        </w:rPr>
        <w:t xml:space="preserve">หุ้น มูลค่าหุ้นละ </w:t>
      </w:r>
      <w:r>
        <w:rPr>
          <w:rFonts w:ascii="Angsana New" w:hAnsi="Angsana New"/>
          <w:sz w:val="30"/>
          <w:szCs w:val="30"/>
        </w:rPr>
        <w:t xml:space="preserve">2.5 </w:t>
      </w:r>
      <w:r>
        <w:rPr>
          <w:rFonts w:ascii="Angsana New" w:hAnsi="Angsana New" w:hint="cs"/>
          <w:sz w:val="30"/>
          <w:szCs w:val="30"/>
          <w:cs/>
        </w:rPr>
        <w:t xml:space="preserve">บาท เป็นจำนวน </w:t>
      </w:r>
      <w:r>
        <w:rPr>
          <w:rFonts w:ascii="Angsana New" w:hAnsi="Angsana New"/>
          <w:sz w:val="30"/>
          <w:szCs w:val="30"/>
        </w:rPr>
        <w:t xml:space="preserve">25 </w:t>
      </w:r>
      <w:r>
        <w:rPr>
          <w:rFonts w:ascii="Angsana New" w:hAnsi="Angsana New" w:hint="cs"/>
          <w:sz w:val="30"/>
          <w:szCs w:val="30"/>
          <w:cs/>
        </w:rPr>
        <w:t xml:space="preserve">ล้านบาท </w:t>
      </w:r>
    </w:p>
    <w:p w:rsidR="00A54ABA" w:rsidRPr="00700966" w:rsidRDefault="00A54ABA" w:rsidP="00A54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22"/>
          <w:szCs w:val="22"/>
        </w:rPr>
      </w:pPr>
    </w:p>
    <w:p w:rsidR="00A54ABA" w:rsidRDefault="00A54ABA" w:rsidP="00A54ABA">
      <w:pPr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  <w:r w:rsidRPr="00516EF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516EF9">
        <w:rPr>
          <w:rFonts w:ascii="Angsana New" w:hAnsi="Angsana New"/>
          <w:sz w:val="30"/>
          <w:szCs w:val="30"/>
        </w:rPr>
        <w:t>3</w:t>
      </w:r>
      <w:r w:rsidRPr="00516EF9">
        <w:rPr>
          <w:rFonts w:ascii="Angsana New" w:hAnsi="Angsana New"/>
          <w:sz w:val="30"/>
          <w:szCs w:val="30"/>
          <w:cs/>
        </w:rPr>
        <w:t xml:space="preserve"> กันยายน 256</w:t>
      </w:r>
      <w:r w:rsidRPr="00516EF9">
        <w:rPr>
          <w:rFonts w:ascii="Angsana New" w:hAnsi="Angsana New"/>
          <w:sz w:val="30"/>
          <w:szCs w:val="30"/>
        </w:rPr>
        <w:t>1</w:t>
      </w:r>
      <w:r w:rsidRPr="00516EF9">
        <w:rPr>
          <w:rFonts w:ascii="Angsana New" w:hAnsi="Angsana New"/>
          <w:sz w:val="30"/>
          <w:szCs w:val="30"/>
          <w:cs/>
        </w:rPr>
        <w:t xml:space="preserve"> บริษัท </w:t>
      </w:r>
      <w:r w:rsidRPr="00516EF9">
        <w:rPr>
          <w:rFonts w:ascii="Angsana New" w:hAnsi="Angsana New" w:hint="cs"/>
          <w:sz w:val="30"/>
          <w:szCs w:val="30"/>
          <w:cs/>
        </w:rPr>
        <w:t>อ</w:t>
      </w:r>
      <w:r>
        <w:rPr>
          <w:rFonts w:ascii="Angsana New" w:hAnsi="Angsana New" w:hint="cs"/>
          <w:sz w:val="30"/>
          <w:szCs w:val="30"/>
          <w:cs/>
        </w:rPr>
        <w:t>มรินทร์ บุ๊ค เซ็นเตอร์</w:t>
      </w:r>
      <w:r w:rsidRPr="00E54536">
        <w:rPr>
          <w:rFonts w:ascii="Angsana New" w:hAnsi="Angsana New"/>
          <w:sz w:val="30"/>
          <w:szCs w:val="30"/>
          <w:cs/>
        </w:rPr>
        <w:t xml:space="preserve"> จำกัด ซึ่งเป็นบริษัทย่อย ได้จดทะเบียนเพิ่มทุนโดยการ</w:t>
      </w:r>
      <w:r>
        <w:rPr>
          <w:rFonts w:ascii="Angsana New" w:hAnsi="Angsana New"/>
          <w:sz w:val="30"/>
          <w:szCs w:val="30"/>
        </w:rPr>
        <w:br/>
      </w:r>
      <w:r w:rsidRPr="00E54536">
        <w:rPr>
          <w:rFonts w:ascii="Angsana New" w:hAnsi="Angsana New"/>
          <w:sz w:val="30"/>
          <w:szCs w:val="30"/>
          <w:cs/>
        </w:rPr>
        <w:t xml:space="preserve">ออกหุ้นสามัญใหม่ให้แก่ผู้ถือหุ้นเดิมตามสัดส่วนการถือหุ้น จำนวน </w:t>
      </w:r>
      <w:r w:rsidRPr="00516EF9">
        <w:rPr>
          <w:rFonts w:ascii="Angsana New" w:hAnsi="Angsana New"/>
          <w:sz w:val="30"/>
          <w:szCs w:val="30"/>
        </w:rPr>
        <w:t>40.00</w:t>
      </w:r>
      <w:r w:rsidRPr="00516EF9">
        <w:rPr>
          <w:rFonts w:ascii="Angsana New" w:hAnsi="Angsana New"/>
          <w:sz w:val="30"/>
          <w:szCs w:val="30"/>
          <w:cs/>
        </w:rPr>
        <w:t xml:space="preserve"> ล้านบาท (จำนวน </w:t>
      </w:r>
      <w:r w:rsidRPr="00516EF9">
        <w:rPr>
          <w:rFonts w:ascii="Angsana New" w:hAnsi="Angsana New"/>
          <w:sz w:val="30"/>
          <w:szCs w:val="30"/>
        </w:rPr>
        <w:t>4</w:t>
      </w:r>
      <w:r w:rsidRPr="00516EF9">
        <w:rPr>
          <w:rFonts w:ascii="Angsana New" w:hAnsi="Angsana New"/>
          <w:sz w:val="30"/>
          <w:szCs w:val="30"/>
          <w:cs/>
        </w:rPr>
        <w:t>00</w:t>
      </w:r>
      <w:r w:rsidRPr="00516EF9">
        <w:rPr>
          <w:rFonts w:ascii="Angsana New" w:hAnsi="Angsana New"/>
          <w:sz w:val="30"/>
          <w:szCs w:val="30"/>
        </w:rPr>
        <w:t>,</w:t>
      </w:r>
      <w:r w:rsidRPr="00516EF9">
        <w:rPr>
          <w:rFonts w:ascii="Angsana New" w:hAnsi="Angsana New"/>
          <w:sz w:val="30"/>
          <w:szCs w:val="30"/>
          <w:cs/>
        </w:rPr>
        <w:t>000 หุ้น มูลค่า</w:t>
      </w:r>
      <w:r w:rsidRPr="00516EF9">
        <w:rPr>
          <w:rFonts w:ascii="Angsana New" w:hAnsi="Angsana New"/>
          <w:sz w:val="30"/>
          <w:szCs w:val="30"/>
        </w:rPr>
        <w:t xml:space="preserve">  </w:t>
      </w:r>
      <w:r>
        <w:rPr>
          <w:rFonts w:ascii="Angsana New" w:hAnsi="Angsana New"/>
          <w:sz w:val="30"/>
          <w:szCs w:val="30"/>
        </w:rPr>
        <w:br/>
      </w:r>
      <w:r w:rsidRPr="00516EF9">
        <w:rPr>
          <w:rFonts w:ascii="Angsana New" w:hAnsi="Angsana New"/>
          <w:sz w:val="30"/>
          <w:szCs w:val="30"/>
          <w:cs/>
        </w:rPr>
        <w:t>หุ้นละ 100 บาท) ทั้งนี้บริษัทได้ชำระค่าหุ้น</w:t>
      </w:r>
      <w:r w:rsidR="00E26189">
        <w:rPr>
          <w:rFonts w:ascii="Angsana New" w:hAnsi="Angsana New" w:hint="cs"/>
          <w:sz w:val="30"/>
          <w:szCs w:val="30"/>
          <w:cs/>
        </w:rPr>
        <w:t>เพิ่มทุนเต็ม</w:t>
      </w:r>
      <w:r w:rsidRPr="00516EF9">
        <w:rPr>
          <w:rFonts w:ascii="Angsana New" w:hAnsi="Angsana New"/>
          <w:sz w:val="30"/>
          <w:szCs w:val="30"/>
          <w:cs/>
        </w:rPr>
        <w:t xml:space="preserve">จำนวนแล้ว </w:t>
      </w:r>
    </w:p>
    <w:p w:rsidR="001F4130" w:rsidRPr="00700966" w:rsidRDefault="001F4130" w:rsidP="00700966">
      <w:pPr>
        <w:spacing w:line="240" w:lineRule="auto"/>
        <w:ind w:left="562"/>
        <w:jc w:val="thaiDistribute"/>
        <w:rPr>
          <w:rFonts w:ascii="Angsana New" w:hAnsi="Angsana New"/>
          <w:sz w:val="22"/>
          <w:szCs w:val="22"/>
        </w:rPr>
      </w:pPr>
    </w:p>
    <w:p w:rsidR="00700966" w:rsidRPr="00700966" w:rsidRDefault="00700966" w:rsidP="00700966">
      <w:pPr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  <w:r w:rsidRPr="00700966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700966">
        <w:rPr>
          <w:rFonts w:ascii="Angsana New" w:hAnsi="Angsana New"/>
          <w:sz w:val="30"/>
          <w:szCs w:val="30"/>
        </w:rPr>
        <w:t>31</w:t>
      </w:r>
      <w:r w:rsidRPr="00700966">
        <w:rPr>
          <w:rFonts w:ascii="Angsana New" w:hAnsi="Angsana New"/>
          <w:sz w:val="30"/>
          <w:szCs w:val="30"/>
          <w:cs/>
        </w:rPr>
        <w:t xml:space="preserve"> ตุลาคม </w:t>
      </w:r>
      <w:r w:rsidRPr="00700966">
        <w:rPr>
          <w:rFonts w:ascii="Angsana New" w:hAnsi="Angsana New"/>
          <w:sz w:val="30"/>
          <w:szCs w:val="30"/>
        </w:rPr>
        <w:t>2560</w:t>
      </w:r>
      <w:r w:rsidRPr="00700966">
        <w:rPr>
          <w:rFonts w:ascii="Angsana New" w:hAnsi="Angsana New"/>
          <w:sz w:val="30"/>
          <w:szCs w:val="30"/>
          <w:cs/>
        </w:rPr>
        <w:t xml:space="preserve"> บริษัทได้จดทะเบียนจัดตั้งบริษัท อมรินทร์ มีเดีย แอนด์ คอมเมิร์ซ จำกัด เป็นบริษัทย่อย            แห่งใหม่ โดยมีทุนจดทะเบียนจำนวน </w:t>
      </w:r>
      <w:r w:rsidRPr="00700966">
        <w:rPr>
          <w:rFonts w:ascii="Angsana New" w:hAnsi="Angsana New"/>
          <w:sz w:val="30"/>
          <w:szCs w:val="30"/>
        </w:rPr>
        <w:t>100.00</w:t>
      </w:r>
      <w:r w:rsidRPr="00700966">
        <w:rPr>
          <w:rFonts w:ascii="Angsana New" w:hAnsi="Angsana New"/>
          <w:sz w:val="30"/>
          <w:szCs w:val="30"/>
          <w:cs/>
        </w:rPr>
        <w:t xml:space="preserve"> ล้านบาท (จำนวน </w:t>
      </w:r>
      <w:r w:rsidRPr="00700966">
        <w:rPr>
          <w:rFonts w:ascii="Angsana New" w:hAnsi="Angsana New"/>
          <w:sz w:val="30"/>
          <w:szCs w:val="30"/>
        </w:rPr>
        <w:t>10,000,000</w:t>
      </w:r>
      <w:r w:rsidRPr="00700966">
        <w:rPr>
          <w:rFonts w:ascii="Angsana New" w:hAnsi="Angsana New"/>
          <w:sz w:val="30"/>
          <w:szCs w:val="30"/>
          <w:cs/>
        </w:rPr>
        <w:t xml:space="preserve"> หุ้น มูลค่าหุ้นละ </w:t>
      </w:r>
      <w:r w:rsidRPr="00700966">
        <w:rPr>
          <w:rFonts w:ascii="Angsana New" w:hAnsi="Angsana New"/>
          <w:sz w:val="30"/>
          <w:szCs w:val="30"/>
        </w:rPr>
        <w:t>10</w:t>
      </w:r>
      <w:r>
        <w:rPr>
          <w:rFonts w:ascii="Angsana New" w:hAnsi="Angsana New"/>
          <w:sz w:val="30"/>
          <w:szCs w:val="30"/>
          <w:cs/>
        </w:rPr>
        <w:t xml:space="preserve"> บาท) บริษัทย่อยดังกล่าว</w:t>
      </w:r>
      <w:r w:rsidRPr="00700966">
        <w:rPr>
          <w:rFonts w:ascii="Angsana New" w:hAnsi="Angsana New"/>
          <w:sz w:val="30"/>
          <w:szCs w:val="30"/>
          <w:cs/>
        </w:rPr>
        <w:t xml:space="preserve">มีทุนที่ออกและชำระแล้วคิดเป็นร้อยละ </w:t>
      </w:r>
      <w:r w:rsidRPr="00700966">
        <w:rPr>
          <w:rFonts w:ascii="Angsana New" w:hAnsi="Angsana New"/>
          <w:sz w:val="30"/>
          <w:szCs w:val="30"/>
        </w:rPr>
        <w:t>25</w:t>
      </w:r>
      <w:r w:rsidRPr="00700966">
        <w:rPr>
          <w:rFonts w:ascii="Angsana New" w:hAnsi="Angsana New"/>
          <w:sz w:val="30"/>
          <w:szCs w:val="30"/>
          <w:cs/>
        </w:rPr>
        <w:t xml:space="preserve"> จำนวน </w:t>
      </w:r>
      <w:r w:rsidRPr="00700966">
        <w:rPr>
          <w:rFonts w:ascii="Angsana New" w:hAnsi="Angsana New"/>
          <w:sz w:val="30"/>
          <w:szCs w:val="30"/>
        </w:rPr>
        <w:t>25.00</w:t>
      </w:r>
      <w:r w:rsidRPr="00700966">
        <w:rPr>
          <w:rFonts w:ascii="Angsana New" w:hAnsi="Angsana New"/>
          <w:sz w:val="30"/>
          <w:szCs w:val="30"/>
          <w:cs/>
        </w:rPr>
        <w:t xml:space="preserve"> ล้านบาท กลุ่มบริษัทมีส่วนได้เสียในบริษัท อมรินทร์ มีเดีย แอนด์ คอมเมิร์ซ จำกัด ในร้อยละ </w:t>
      </w:r>
      <w:r w:rsidRPr="00700966">
        <w:rPr>
          <w:rFonts w:ascii="Angsana New" w:hAnsi="Angsana New"/>
          <w:sz w:val="30"/>
          <w:szCs w:val="30"/>
        </w:rPr>
        <w:t>99.99</w:t>
      </w:r>
    </w:p>
    <w:p w:rsidR="00700966" w:rsidRPr="00700966" w:rsidRDefault="00700966" w:rsidP="00700966">
      <w:pPr>
        <w:spacing w:line="240" w:lineRule="auto"/>
        <w:ind w:left="562"/>
        <w:jc w:val="thaiDistribute"/>
        <w:rPr>
          <w:rFonts w:ascii="Angsana New" w:hAnsi="Angsana New"/>
          <w:sz w:val="22"/>
          <w:szCs w:val="22"/>
        </w:rPr>
      </w:pPr>
    </w:p>
    <w:p w:rsidR="00297B72" w:rsidRPr="00700966" w:rsidRDefault="00700966" w:rsidP="00700966">
      <w:pPr>
        <w:spacing w:line="240" w:lineRule="auto"/>
        <w:ind w:left="562"/>
        <w:jc w:val="thaiDistribute"/>
        <w:rPr>
          <w:rFonts w:ascii="Angsana New" w:hAnsi="Angsana New"/>
          <w:sz w:val="30"/>
          <w:szCs w:val="30"/>
          <w:cs/>
        </w:rPr>
        <w:sectPr w:rsidR="00297B72" w:rsidRPr="00700966" w:rsidSect="001F4130"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  <w:r w:rsidRPr="00700966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700966">
        <w:rPr>
          <w:rFonts w:ascii="Angsana New" w:hAnsi="Angsana New"/>
          <w:sz w:val="30"/>
          <w:szCs w:val="30"/>
        </w:rPr>
        <w:t xml:space="preserve">18 </w:t>
      </w:r>
      <w:r w:rsidRPr="00700966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700966">
        <w:rPr>
          <w:rFonts w:ascii="Angsana New" w:hAnsi="Angsana New"/>
          <w:sz w:val="30"/>
          <w:szCs w:val="30"/>
        </w:rPr>
        <w:t xml:space="preserve">2560 </w:t>
      </w:r>
      <w:r w:rsidRPr="00700966">
        <w:rPr>
          <w:rFonts w:ascii="Angsana New" w:hAnsi="Angsana New"/>
          <w:sz w:val="30"/>
          <w:szCs w:val="30"/>
          <w:cs/>
        </w:rPr>
        <w:t xml:space="preserve">บริษัท อมรินทร์ เทเลวิชั่น จำกัด ซึ่งเป็นบริษัทย่อย ได้จดทะเบียนเพิ่มทุนโดยการออกหุ้นสามัญใหม่ให้แก่ผู้ถือหุ้นเดิมตามสัดส่วนการถือหุ้น จำนวน </w:t>
      </w:r>
      <w:r w:rsidRPr="00700966">
        <w:rPr>
          <w:rFonts w:ascii="Angsana New" w:hAnsi="Angsana New"/>
          <w:sz w:val="30"/>
          <w:szCs w:val="30"/>
        </w:rPr>
        <w:t xml:space="preserve">1,800.00 </w:t>
      </w:r>
      <w:r w:rsidRPr="00700966">
        <w:rPr>
          <w:rFonts w:ascii="Angsana New" w:hAnsi="Angsana New"/>
          <w:sz w:val="30"/>
          <w:szCs w:val="30"/>
          <w:cs/>
        </w:rPr>
        <w:t xml:space="preserve">ล้านบาท (จำนวน </w:t>
      </w:r>
      <w:r w:rsidRPr="00700966">
        <w:rPr>
          <w:rFonts w:ascii="Angsana New" w:hAnsi="Angsana New"/>
          <w:sz w:val="30"/>
          <w:szCs w:val="30"/>
        </w:rPr>
        <w:t xml:space="preserve">18,000,000 </w:t>
      </w:r>
      <w:r w:rsidRPr="00700966">
        <w:rPr>
          <w:rFonts w:ascii="Angsana New" w:hAnsi="Angsana New"/>
          <w:sz w:val="30"/>
          <w:szCs w:val="30"/>
          <w:cs/>
        </w:rPr>
        <w:t xml:space="preserve">หุ้น มูลค่าหุ้นละ </w:t>
      </w:r>
      <w:r w:rsidRPr="00700966">
        <w:rPr>
          <w:rFonts w:ascii="Angsana New" w:hAnsi="Angsana New"/>
          <w:sz w:val="30"/>
          <w:szCs w:val="30"/>
        </w:rPr>
        <w:t xml:space="preserve">100 </w:t>
      </w:r>
      <w:r w:rsidRPr="00700966">
        <w:rPr>
          <w:rFonts w:ascii="Angsana New" w:hAnsi="Angsana New"/>
          <w:sz w:val="30"/>
          <w:szCs w:val="30"/>
          <w:cs/>
        </w:rPr>
        <w:t>บาท) ทั้งนี้บริษั</w:t>
      </w:r>
      <w:r>
        <w:rPr>
          <w:rFonts w:ascii="Angsana New" w:hAnsi="Angsana New"/>
          <w:sz w:val="30"/>
          <w:szCs w:val="30"/>
          <w:cs/>
        </w:rPr>
        <w:t xml:space="preserve">ทได้ชำระค่าหุ้นจนครบจำนวนแล้ว </w:t>
      </w:r>
      <w:r w:rsidRPr="00700966">
        <w:rPr>
          <w:rFonts w:ascii="Angsana New" w:hAnsi="Angsana New"/>
          <w:sz w:val="30"/>
          <w:szCs w:val="30"/>
          <w:cs/>
        </w:rPr>
        <w:t xml:space="preserve">กลุ่มบริษัทมีส่วนได้เสียในบริษัท อมรินทร์ เทเลวิชั่น จำกัด ในร้อยละ </w:t>
      </w:r>
      <w:r w:rsidRPr="00700966">
        <w:rPr>
          <w:rFonts w:ascii="Angsana New" w:hAnsi="Angsana New"/>
          <w:sz w:val="30"/>
          <w:szCs w:val="30"/>
        </w:rPr>
        <w:t>99.99</w:t>
      </w:r>
    </w:p>
    <w:p w:rsidR="00F60451" w:rsidRPr="00420468" w:rsidRDefault="00F60451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</w:rPr>
      </w:pPr>
    </w:p>
    <w:p w:rsidR="000E38AD" w:rsidRDefault="000E38AD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621170">
        <w:rPr>
          <w:rFonts w:ascii="Angsana New" w:hAnsi="Angsana New" w:cs="Angsana New" w:hint="cs"/>
          <w:sz w:val="30"/>
          <w:szCs w:val="30"/>
          <w:cs/>
          <w:lang w:bidi="th-TH"/>
        </w:rPr>
        <w:t>เ</w:t>
      </w:r>
      <w:r w:rsidRPr="00621170">
        <w:rPr>
          <w:rFonts w:ascii="Angsana New" w:hAnsi="Angsana New" w:cs="Angsana New"/>
          <w:sz w:val="30"/>
          <w:szCs w:val="30"/>
          <w:cs/>
          <w:lang w:bidi="th-TH"/>
        </w:rPr>
        <w:t>งินลงทุน</w:t>
      </w:r>
      <w:r w:rsidRPr="00621170">
        <w:rPr>
          <w:rFonts w:ascii="Angsana New" w:hAnsi="Angsana New" w:cs="Angsana New" w:hint="cs"/>
          <w:sz w:val="30"/>
          <w:szCs w:val="30"/>
          <w:cs/>
          <w:lang w:bidi="th-TH"/>
        </w:rPr>
        <w:t>ในบริษัทย่อย</w:t>
      </w:r>
      <w:r w:rsidR="00E26189">
        <w:rPr>
          <w:rFonts w:ascii="Angsana New" w:hAnsi="Angsana New" w:cs="Angsana New" w:hint="cs"/>
          <w:sz w:val="30"/>
          <w:szCs w:val="30"/>
          <w:cs/>
          <w:lang w:bidi="th-TH"/>
        </w:rPr>
        <w:t>ทางตรง</w:t>
      </w:r>
      <w:r w:rsidRPr="00621170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621170">
        <w:rPr>
          <w:rFonts w:ascii="Angsana New" w:hAnsi="Angsana New" w:cs="Angsana New"/>
          <w:sz w:val="30"/>
          <w:szCs w:val="30"/>
          <w:cs/>
          <w:lang w:bidi="th-TH"/>
        </w:rPr>
        <w:t xml:space="preserve">ณ วันที่ </w:t>
      </w:r>
      <w:r w:rsidR="007B6394">
        <w:rPr>
          <w:rFonts w:ascii="Angsana New" w:hAnsi="Angsana New" w:cs="Angsana New" w:hint="cs"/>
          <w:sz w:val="30"/>
          <w:szCs w:val="30"/>
          <w:cs/>
          <w:lang w:bidi="th-TH"/>
        </w:rPr>
        <w:t>3</w:t>
      </w:r>
      <w:r w:rsidR="0070246F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="00D8269A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70246F">
        <w:rPr>
          <w:rFonts w:ascii="Angsana New" w:hAnsi="Angsana New" w:cs="Angsana New" w:hint="cs"/>
          <w:sz w:val="30"/>
          <w:szCs w:val="30"/>
          <w:cs/>
          <w:lang w:val="en-US" w:bidi="th-TH"/>
        </w:rPr>
        <w:t>ธันวาคม</w:t>
      </w:r>
      <w:r w:rsidR="00D8269A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77783C">
        <w:rPr>
          <w:rFonts w:ascii="Angsana New" w:hAnsi="Angsana New" w:cs="Angsana New" w:hint="cs"/>
          <w:sz w:val="30"/>
          <w:szCs w:val="30"/>
          <w:cs/>
          <w:lang w:bidi="th-TH"/>
        </w:rPr>
        <w:t>25</w:t>
      </w:r>
      <w:r w:rsidR="007A5F10">
        <w:rPr>
          <w:rFonts w:ascii="Angsana New" w:hAnsi="Angsana New" w:cs="Angsana New"/>
          <w:sz w:val="30"/>
          <w:szCs w:val="30"/>
          <w:lang w:bidi="th-TH"/>
        </w:rPr>
        <w:t>61</w:t>
      </w:r>
      <w:r w:rsidR="00185E75" w:rsidRPr="00621170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และ </w:t>
      </w:r>
      <w:r w:rsidR="007B6394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="007A5F10">
        <w:rPr>
          <w:rFonts w:ascii="Angsana New" w:hAnsi="Angsana New" w:cs="Angsana New"/>
          <w:sz w:val="30"/>
          <w:szCs w:val="30"/>
          <w:lang w:val="en-US" w:bidi="th-TH"/>
        </w:rPr>
        <w:t>60</w:t>
      </w:r>
      <w:r w:rsidR="00185E75" w:rsidRPr="00621170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621170">
        <w:rPr>
          <w:rFonts w:ascii="Angsana New" w:hAnsi="Angsana New" w:cs="Angsana New"/>
          <w:sz w:val="30"/>
          <w:szCs w:val="30"/>
          <w:cs/>
          <w:lang w:val="en-US" w:bidi="th-TH"/>
        </w:rPr>
        <w:t>มีดังนี้</w:t>
      </w:r>
    </w:p>
    <w:p w:rsidR="006553F3" w:rsidRDefault="006553F3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14940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20"/>
        <w:gridCol w:w="1530"/>
        <w:gridCol w:w="1080"/>
        <w:gridCol w:w="990"/>
        <w:gridCol w:w="178"/>
        <w:gridCol w:w="992"/>
        <w:gridCol w:w="990"/>
        <w:gridCol w:w="178"/>
        <w:gridCol w:w="902"/>
        <w:gridCol w:w="178"/>
        <w:gridCol w:w="992"/>
        <w:gridCol w:w="178"/>
        <w:gridCol w:w="902"/>
        <w:gridCol w:w="178"/>
        <w:gridCol w:w="902"/>
        <w:gridCol w:w="178"/>
        <w:gridCol w:w="902"/>
        <w:gridCol w:w="178"/>
        <w:gridCol w:w="992"/>
      </w:tblGrid>
      <w:tr w:rsidR="009C743B" w:rsidRPr="0069331B" w:rsidTr="008512C9">
        <w:trPr>
          <w:cantSplit/>
          <w:tblHeader/>
        </w:trPr>
        <w:tc>
          <w:tcPr>
            <w:tcW w:w="2520" w:type="dxa"/>
            <w:vAlign w:val="bottom"/>
          </w:tcPr>
          <w:p w:rsidR="009C743B" w:rsidRPr="0069331B" w:rsidRDefault="009C743B" w:rsidP="00F3773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:rsidR="009C743B" w:rsidRPr="00F226CB" w:rsidRDefault="009C743B" w:rsidP="00F37739">
            <w:pPr>
              <w:pStyle w:val="acctmergecolhdg"/>
              <w:tabs>
                <w:tab w:val="left" w:pos="540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0890" w:type="dxa"/>
            <w:gridSpan w:val="17"/>
            <w:vAlign w:val="bottom"/>
          </w:tcPr>
          <w:p w:rsidR="009C743B" w:rsidRPr="00F94E43" w:rsidRDefault="009C743B" w:rsidP="00F37739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F94E43">
              <w:rPr>
                <w:rFonts w:ascii="Angsana New" w:hAnsi="Angsana New" w:cs="Angsana New" w:hint="cs"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8D286E" w:rsidRPr="0069331B" w:rsidTr="008512C9">
        <w:trPr>
          <w:cantSplit/>
          <w:tblHeader/>
        </w:trPr>
        <w:tc>
          <w:tcPr>
            <w:tcW w:w="2520" w:type="dxa"/>
            <w:vAlign w:val="bottom"/>
          </w:tcPr>
          <w:p w:rsidR="008D286E" w:rsidRPr="0069331B" w:rsidRDefault="008D286E" w:rsidP="00F3773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  <w:vAlign w:val="bottom"/>
          </w:tcPr>
          <w:p w:rsidR="008D286E" w:rsidRPr="00F226CB" w:rsidRDefault="008D286E" w:rsidP="00F37739">
            <w:pPr>
              <w:pStyle w:val="acctmergecolhdg"/>
              <w:tabs>
                <w:tab w:val="left" w:pos="540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F226C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2070" w:type="dxa"/>
            <w:gridSpan w:val="2"/>
            <w:vAlign w:val="bottom"/>
          </w:tcPr>
          <w:p w:rsidR="008D286E" w:rsidRPr="0069331B" w:rsidRDefault="008D286E" w:rsidP="00F37739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:rsidR="008D286E" w:rsidRPr="0069331B" w:rsidRDefault="008D286E" w:rsidP="00F37739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1982" w:type="dxa"/>
            <w:gridSpan w:val="2"/>
            <w:vAlign w:val="bottom"/>
          </w:tcPr>
          <w:p w:rsidR="008D286E" w:rsidRPr="0069331B" w:rsidRDefault="008D286E" w:rsidP="00F37739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:rsidR="008D286E" w:rsidRPr="0069331B" w:rsidRDefault="008D286E" w:rsidP="00F37739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2072" w:type="dxa"/>
            <w:gridSpan w:val="3"/>
            <w:vAlign w:val="bottom"/>
          </w:tcPr>
          <w:p w:rsidR="008D286E" w:rsidRPr="0069331B" w:rsidRDefault="008D286E" w:rsidP="00F37739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vAlign w:val="bottom"/>
          </w:tcPr>
          <w:p w:rsidR="008D286E" w:rsidRPr="0069331B" w:rsidRDefault="008D286E" w:rsidP="00F37739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982" w:type="dxa"/>
            <w:gridSpan w:val="3"/>
            <w:vAlign w:val="bottom"/>
          </w:tcPr>
          <w:p w:rsidR="008D286E" w:rsidRPr="0069331B" w:rsidRDefault="008D286E" w:rsidP="00F37739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  <w:vAlign w:val="bottom"/>
          </w:tcPr>
          <w:p w:rsidR="008D286E" w:rsidRPr="0069331B" w:rsidRDefault="008D286E" w:rsidP="00F37739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2072" w:type="dxa"/>
            <w:gridSpan w:val="3"/>
            <w:vAlign w:val="bottom"/>
          </w:tcPr>
          <w:p w:rsidR="008D286E" w:rsidRPr="0069331B" w:rsidRDefault="008D286E" w:rsidP="00F37739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lang w:bidi="th-TH"/>
              </w:rPr>
              <w:t xml:space="preserve"> </w:t>
            </w: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lang w:val="en-US" w:bidi="th-TH"/>
              </w:rPr>
              <w:t>-</w:t>
            </w: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Pr="0069331B">
              <w:rPr>
                <w:rFonts w:ascii="Angsana New" w:hAnsi="Angsana New" w:cs="Angsana New" w:hint="cs"/>
                <w:b w:val="0"/>
                <w:color w:val="000000"/>
                <w:sz w:val="24"/>
                <w:szCs w:val="24"/>
                <w:cs/>
                <w:lang w:val="en-US" w:bidi="th-TH"/>
              </w:rPr>
              <w:t>สุทธิ</w:t>
            </w:r>
          </w:p>
        </w:tc>
      </w:tr>
      <w:tr w:rsidR="00D8269A" w:rsidRPr="0069331B" w:rsidTr="008512C9">
        <w:trPr>
          <w:cantSplit/>
          <w:trHeight w:val="270"/>
          <w:tblHeader/>
        </w:trPr>
        <w:tc>
          <w:tcPr>
            <w:tcW w:w="2520" w:type="dxa"/>
          </w:tcPr>
          <w:p w:rsidR="00D8269A" w:rsidRPr="0069331B" w:rsidRDefault="00D8269A" w:rsidP="00D8269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:rsidR="00D8269A" w:rsidRPr="00F226CB" w:rsidRDefault="00D8269A" w:rsidP="00D8269A">
            <w:pPr>
              <w:tabs>
                <w:tab w:val="clear" w:pos="454"/>
                <w:tab w:val="decimal" w:pos="461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D8269A" w:rsidRPr="0069331B" w:rsidRDefault="007A5F10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990" w:type="dxa"/>
          </w:tcPr>
          <w:p w:rsidR="00D8269A" w:rsidRPr="0069331B" w:rsidRDefault="007A5F10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78" w:type="dxa"/>
          </w:tcPr>
          <w:p w:rsidR="00D8269A" w:rsidRPr="0069331B" w:rsidRDefault="00D8269A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D8269A" w:rsidRPr="0069331B" w:rsidRDefault="007A5F10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990" w:type="dxa"/>
          </w:tcPr>
          <w:p w:rsidR="00D8269A" w:rsidRPr="0069331B" w:rsidRDefault="00D8269A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</w:t>
            </w:r>
            <w:r w:rsidR="007A5F10"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178" w:type="dxa"/>
          </w:tcPr>
          <w:p w:rsidR="00D8269A" w:rsidRPr="0069331B" w:rsidRDefault="00D8269A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D8269A" w:rsidRPr="0069331B" w:rsidRDefault="007A5F10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78" w:type="dxa"/>
          </w:tcPr>
          <w:p w:rsidR="00D8269A" w:rsidRPr="0069331B" w:rsidRDefault="00D8269A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D8269A" w:rsidRPr="0069331B" w:rsidRDefault="007A5F10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78" w:type="dxa"/>
          </w:tcPr>
          <w:p w:rsidR="00D8269A" w:rsidRPr="0069331B" w:rsidRDefault="00D8269A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D8269A" w:rsidRPr="0069331B" w:rsidRDefault="007A5F10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78" w:type="dxa"/>
          </w:tcPr>
          <w:p w:rsidR="00D8269A" w:rsidRPr="0069331B" w:rsidRDefault="00D8269A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D8269A" w:rsidRPr="0069331B" w:rsidRDefault="00574814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178" w:type="dxa"/>
          </w:tcPr>
          <w:p w:rsidR="00D8269A" w:rsidRPr="0069331B" w:rsidRDefault="00D8269A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D8269A" w:rsidRPr="0069331B" w:rsidRDefault="007A5F10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78" w:type="dxa"/>
          </w:tcPr>
          <w:p w:rsidR="00D8269A" w:rsidRPr="0069331B" w:rsidRDefault="00D8269A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D8269A" w:rsidRPr="0069331B" w:rsidRDefault="007A5F10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</w:tr>
      <w:tr w:rsidR="00D8269A" w:rsidRPr="0069331B" w:rsidTr="008512C9">
        <w:trPr>
          <w:cantSplit/>
          <w:trHeight w:val="270"/>
        </w:trPr>
        <w:tc>
          <w:tcPr>
            <w:tcW w:w="2520" w:type="dxa"/>
          </w:tcPr>
          <w:p w:rsidR="00D8269A" w:rsidRPr="0069331B" w:rsidRDefault="00D8269A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:rsidR="00D8269A" w:rsidRPr="00F226CB" w:rsidRDefault="00D8269A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2"/>
          </w:tcPr>
          <w:p w:rsidR="00D8269A" w:rsidRPr="008D286E" w:rsidRDefault="00D8269A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8D286E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78" w:type="dxa"/>
          </w:tcPr>
          <w:p w:rsidR="00D8269A" w:rsidRPr="0069331B" w:rsidRDefault="00D8269A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2" w:type="dxa"/>
            <w:gridSpan w:val="14"/>
          </w:tcPr>
          <w:p w:rsidR="00D8269A" w:rsidRPr="008D286E" w:rsidRDefault="003D5D69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i/>
                <w:iCs/>
                <w:color w:val="000000"/>
                <w:sz w:val="24"/>
                <w:szCs w:val="24"/>
                <w:cs/>
              </w:rPr>
              <w:t>(พันบาท)</w:t>
            </w:r>
          </w:p>
        </w:tc>
      </w:tr>
      <w:tr w:rsidR="003D5D69" w:rsidRPr="0069331B" w:rsidTr="008512C9">
        <w:trPr>
          <w:cantSplit/>
          <w:trHeight w:val="270"/>
        </w:trPr>
        <w:tc>
          <w:tcPr>
            <w:tcW w:w="2520" w:type="dxa"/>
          </w:tcPr>
          <w:p w:rsidR="003D5D69" w:rsidRPr="003D5D69" w:rsidRDefault="003D5D69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3D5D69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1530" w:type="dxa"/>
          </w:tcPr>
          <w:p w:rsidR="003D5D69" w:rsidRPr="00F226CB" w:rsidRDefault="003D5D69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3D5D69" w:rsidRDefault="003D5D69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3D5D69" w:rsidRDefault="003D5D69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:rsidR="003D5D69" w:rsidRPr="0069331B" w:rsidRDefault="003D5D69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3D5D69" w:rsidRPr="00AB0762" w:rsidRDefault="003D5D69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3D5D69" w:rsidRPr="00AB0762" w:rsidRDefault="003D5D69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3D5D69" w:rsidRPr="0069331B" w:rsidRDefault="003D5D69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3D5D69" w:rsidRPr="00AB0762" w:rsidRDefault="003D5D69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3D5D69" w:rsidRPr="00AB0762" w:rsidRDefault="003D5D69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3D5D69" w:rsidRPr="00AB0762" w:rsidRDefault="003D5D69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3D5D69" w:rsidRPr="00AB0762" w:rsidRDefault="003D5D69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3D5D69" w:rsidRPr="00AB0762" w:rsidRDefault="003D5D69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3D5D69" w:rsidRPr="00AB0762" w:rsidRDefault="003D5D69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3D5D69" w:rsidRPr="00AB0762" w:rsidRDefault="003D5D69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3D5D69" w:rsidRPr="00AB0762" w:rsidRDefault="003D5D69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3D5D69" w:rsidRPr="00AB0762" w:rsidRDefault="003D5D69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3D5D69" w:rsidRPr="00AB0762" w:rsidRDefault="003D5D69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3D5D69" w:rsidRPr="00AB0762" w:rsidRDefault="003D5D69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88254A" w:rsidRPr="0069331B" w:rsidTr="008512C9">
        <w:trPr>
          <w:cantSplit/>
          <w:trHeight w:val="270"/>
        </w:trPr>
        <w:tc>
          <w:tcPr>
            <w:tcW w:w="2520" w:type="dxa"/>
          </w:tcPr>
          <w:p w:rsidR="0088254A" w:rsidRPr="0069331B" w:rsidRDefault="0088254A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อมรินทร์ เทเลวิชั่น จำกัด</w:t>
            </w:r>
          </w:p>
        </w:tc>
        <w:tc>
          <w:tcPr>
            <w:tcW w:w="1530" w:type="dxa"/>
          </w:tcPr>
          <w:p w:rsidR="0088254A" w:rsidRPr="00F226CB" w:rsidRDefault="0088254A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26CB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ผลิตรายการโทรทัศน์ </w:t>
            </w:r>
          </w:p>
        </w:tc>
        <w:tc>
          <w:tcPr>
            <w:tcW w:w="1080" w:type="dxa"/>
          </w:tcPr>
          <w:p w:rsidR="0088254A" w:rsidRPr="0069331B" w:rsidRDefault="0088254A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990" w:type="dxa"/>
          </w:tcPr>
          <w:p w:rsidR="0088254A" w:rsidRPr="0069331B" w:rsidRDefault="0088254A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178" w:type="dxa"/>
          </w:tcPr>
          <w:p w:rsidR="0088254A" w:rsidRPr="0069331B" w:rsidRDefault="0088254A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88254A" w:rsidRPr="00AB0762" w:rsidRDefault="0088254A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B0762">
              <w:rPr>
                <w:rFonts w:ascii="Angsana New" w:hAnsi="Angsana New"/>
                <w:color w:val="000000"/>
                <w:sz w:val="24"/>
                <w:szCs w:val="24"/>
              </w:rPr>
              <w:t>3,600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,000</w:t>
            </w:r>
          </w:p>
        </w:tc>
        <w:tc>
          <w:tcPr>
            <w:tcW w:w="990" w:type="dxa"/>
          </w:tcPr>
          <w:p w:rsidR="0088254A" w:rsidRPr="00AB0762" w:rsidRDefault="0088254A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B0762">
              <w:rPr>
                <w:rFonts w:ascii="Angsana New" w:hAnsi="Angsana New"/>
                <w:color w:val="000000"/>
                <w:sz w:val="24"/>
                <w:szCs w:val="24"/>
              </w:rPr>
              <w:t>3,600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,000</w:t>
            </w:r>
          </w:p>
        </w:tc>
        <w:tc>
          <w:tcPr>
            <w:tcW w:w="178" w:type="dxa"/>
          </w:tcPr>
          <w:p w:rsidR="0088254A" w:rsidRPr="0069331B" w:rsidRDefault="0088254A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88254A" w:rsidRPr="00AB0762" w:rsidRDefault="0088254A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B0762">
              <w:rPr>
                <w:rFonts w:ascii="Angsana New" w:hAnsi="Angsana New"/>
                <w:color w:val="000000"/>
                <w:sz w:val="24"/>
                <w:szCs w:val="24"/>
              </w:rPr>
              <w:t>3,599,892</w:t>
            </w:r>
          </w:p>
        </w:tc>
        <w:tc>
          <w:tcPr>
            <w:tcW w:w="178" w:type="dxa"/>
          </w:tcPr>
          <w:p w:rsidR="0088254A" w:rsidRPr="00AB0762" w:rsidRDefault="0088254A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88254A" w:rsidRPr="00AB0762" w:rsidRDefault="0088254A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B0762">
              <w:rPr>
                <w:rFonts w:ascii="Angsana New" w:hAnsi="Angsana New"/>
                <w:color w:val="000000"/>
                <w:sz w:val="24"/>
                <w:szCs w:val="24"/>
              </w:rPr>
              <w:t>3,599,892</w:t>
            </w:r>
          </w:p>
        </w:tc>
        <w:tc>
          <w:tcPr>
            <w:tcW w:w="178" w:type="dxa"/>
          </w:tcPr>
          <w:p w:rsidR="0088254A" w:rsidRPr="00AB0762" w:rsidRDefault="0088254A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88254A" w:rsidRPr="00AB0762" w:rsidRDefault="0088254A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B076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88254A" w:rsidRPr="00AB0762" w:rsidRDefault="0088254A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88254A" w:rsidRPr="00AB0762" w:rsidRDefault="0088254A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B076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88254A" w:rsidRPr="00AB0762" w:rsidRDefault="0088254A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88254A" w:rsidRPr="00AB0762" w:rsidRDefault="0088254A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B0762">
              <w:rPr>
                <w:rFonts w:ascii="Angsana New" w:hAnsi="Angsana New"/>
                <w:color w:val="000000"/>
                <w:sz w:val="24"/>
                <w:szCs w:val="24"/>
              </w:rPr>
              <w:t>3,599,892</w:t>
            </w:r>
          </w:p>
        </w:tc>
        <w:tc>
          <w:tcPr>
            <w:tcW w:w="178" w:type="dxa"/>
          </w:tcPr>
          <w:p w:rsidR="0088254A" w:rsidRPr="00AB0762" w:rsidRDefault="0088254A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88254A" w:rsidRPr="00AB0762" w:rsidRDefault="0088254A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B0762">
              <w:rPr>
                <w:rFonts w:ascii="Angsana New" w:hAnsi="Angsana New"/>
                <w:color w:val="000000"/>
                <w:sz w:val="24"/>
                <w:szCs w:val="24"/>
              </w:rPr>
              <w:t>3,599,892</w:t>
            </w:r>
          </w:p>
        </w:tc>
      </w:tr>
      <w:tr w:rsidR="0088254A" w:rsidRPr="0069331B" w:rsidTr="008512C9">
        <w:trPr>
          <w:cantSplit/>
          <w:trHeight w:val="270"/>
        </w:trPr>
        <w:tc>
          <w:tcPr>
            <w:tcW w:w="2520" w:type="dxa"/>
          </w:tcPr>
          <w:p w:rsidR="0088254A" w:rsidRPr="0069331B" w:rsidRDefault="0088254A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บริษัท อมรินทร์ บุ๊ค เซ็นเตอร์ จำกัด</w:t>
            </w:r>
          </w:p>
        </w:tc>
        <w:tc>
          <w:tcPr>
            <w:tcW w:w="1530" w:type="dxa"/>
          </w:tcPr>
          <w:p w:rsidR="0088254A" w:rsidRPr="00F226CB" w:rsidRDefault="0088254A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จำหน่ายหนังสือ</w:t>
            </w:r>
          </w:p>
        </w:tc>
        <w:tc>
          <w:tcPr>
            <w:tcW w:w="1080" w:type="dxa"/>
          </w:tcPr>
          <w:p w:rsidR="0088254A" w:rsidRDefault="0088254A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990" w:type="dxa"/>
          </w:tcPr>
          <w:p w:rsidR="0088254A" w:rsidRDefault="008512C9" w:rsidP="0085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88254A" w:rsidRPr="0069331B" w:rsidRDefault="0088254A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88254A" w:rsidRPr="00AB0762" w:rsidRDefault="0088254A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50,000</w:t>
            </w:r>
          </w:p>
        </w:tc>
        <w:tc>
          <w:tcPr>
            <w:tcW w:w="990" w:type="dxa"/>
          </w:tcPr>
          <w:p w:rsidR="0088254A" w:rsidRPr="0069331B" w:rsidRDefault="0088254A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88254A" w:rsidRPr="0069331B" w:rsidRDefault="0088254A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88254A" w:rsidRPr="00AB0762" w:rsidRDefault="0088254A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487,388</w:t>
            </w:r>
          </w:p>
        </w:tc>
        <w:tc>
          <w:tcPr>
            <w:tcW w:w="178" w:type="dxa"/>
          </w:tcPr>
          <w:p w:rsidR="0088254A" w:rsidRPr="00AB0762" w:rsidRDefault="0088254A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88254A" w:rsidRPr="0069331B" w:rsidRDefault="0088254A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88254A" w:rsidRPr="00AB0762" w:rsidRDefault="0088254A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88254A" w:rsidRPr="0069331B" w:rsidRDefault="0088254A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88254A" w:rsidRPr="00AB0762" w:rsidRDefault="0088254A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88254A" w:rsidRPr="0069331B" w:rsidRDefault="0088254A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88254A" w:rsidRPr="00AB0762" w:rsidRDefault="0088254A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88254A" w:rsidRPr="00AB0762" w:rsidRDefault="0088254A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487,388</w:t>
            </w:r>
          </w:p>
        </w:tc>
        <w:tc>
          <w:tcPr>
            <w:tcW w:w="178" w:type="dxa"/>
          </w:tcPr>
          <w:p w:rsidR="0088254A" w:rsidRPr="00AB0762" w:rsidRDefault="0088254A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88254A" w:rsidRPr="0069331B" w:rsidRDefault="0088254A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8254A" w:rsidRPr="0069331B" w:rsidTr="008512C9">
        <w:trPr>
          <w:cantSplit/>
          <w:trHeight w:val="270"/>
        </w:trPr>
        <w:tc>
          <w:tcPr>
            <w:tcW w:w="2520" w:type="dxa"/>
          </w:tcPr>
          <w:p w:rsidR="008512C9" w:rsidRDefault="0088254A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F0CE1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บริษัท อมรินทร์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ออมนิเวิร์ส จำกัด</w:t>
            </w:r>
          </w:p>
          <w:p w:rsidR="008512C9" w:rsidRDefault="008512C9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</w:t>
            </w:r>
            <w:r w:rsidR="0088254A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(เดิมชื่อ บริษัท อมรินทร์ </w:t>
            </w:r>
            <w:r w:rsidR="0088254A" w:rsidRPr="003F0CE1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มีเดีย </w:t>
            </w:r>
          </w:p>
          <w:p w:rsidR="0088254A" w:rsidRPr="0069331B" w:rsidRDefault="008512C9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</w:t>
            </w:r>
            <w:r w:rsidR="0088254A" w:rsidRPr="003F0CE1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แอนด์ คอมเมิร์ซ จำกัด</w:t>
            </w:r>
            <w:r w:rsidR="0088254A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</w:tcPr>
          <w:p w:rsidR="0088254A" w:rsidRDefault="0088254A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91" w:hanging="191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88254A" w:rsidRPr="00F226CB" w:rsidRDefault="0088254A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มีเดียคอมเมิร์ซ</w:t>
            </w:r>
          </w:p>
        </w:tc>
        <w:tc>
          <w:tcPr>
            <w:tcW w:w="1080" w:type="dxa"/>
          </w:tcPr>
          <w:p w:rsidR="0088254A" w:rsidRDefault="0088254A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79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88254A" w:rsidRPr="0069331B" w:rsidRDefault="0088254A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7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990" w:type="dxa"/>
          </w:tcPr>
          <w:p w:rsidR="0088254A" w:rsidRDefault="0088254A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88254A" w:rsidRPr="0069331B" w:rsidRDefault="0088254A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178" w:type="dxa"/>
          </w:tcPr>
          <w:p w:rsidR="0088254A" w:rsidRPr="0069331B" w:rsidRDefault="0088254A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88254A" w:rsidRDefault="0088254A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br/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br/>
              <w:t>50,000</w:t>
            </w:r>
          </w:p>
        </w:tc>
        <w:tc>
          <w:tcPr>
            <w:tcW w:w="990" w:type="dxa"/>
          </w:tcPr>
          <w:p w:rsidR="0088254A" w:rsidRDefault="0088254A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88254A" w:rsidRDefault="0088254A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br/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25,000</w:t>
            </w:r>
          </w:p>
        </w:tc>
        <w:tc>
          <w:tcPr>
            <w:tcW w:w="178" w:type="dxa"/>
          </w:tcPr>
          <w:p w:rsidR="0088254A" w:rsidRPr="0069331B" w:rsidRDefault="0088254A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:rsidR="0088254A" w:rsidRPr="00AB0762" w:rsidRDefault="0088254A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br/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br/>
              <w:t>50,000</w:t>
            </w:r>
          </w:p>
        </w:tc>
        <w:tc>
          <w:tcPr>
            <w:tcW w:w="178" w:type="dxa"/>
          </w:tcPr>
          <w:p w:rsidR="0088254A" w:rsidRPr="00AB0762" w:rsidRDefault="0088254A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8254A" w:rsidRDefault="0088254A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88254A" w:rsidRPr="00AB0762" w:rsidRDefault="0088254A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br/>
              <w:t>25,000</w:t>
            </w:r>
          </w:p>
        </w:tc>
        <w:tc>
          <w:tcPr>
            <w:tcW w:w="178" w:type="dxa"/>
          </w:tcPr>
          <w:p w:rsidR="0088254A" w:rsidRPr="00AB0762" w:rsidRDefault="0088254A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:rsidR="0088254A" w:rsidRDefault="0088254A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88254A" w:rsidRPr="0069331B" w:rsidRDefault="0088254A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  <w:t>-</w:t>
            </w:r>
          </w:p>
        </w:tc>
        <w:tc>
          <w:tcPr>
            <w:tcW w:w="178" w:type="dxa"/>
          </w:tcPr>
          <w:p w:rsidR="0088254A" w:rsidRPr="00AB0762" w:rsidRDefault="0088254A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:rsidR="0088254A" w:rsidRDefault="0088254A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88254A" w:rsidRPr="0069331B" w:rsidRDefault="0088254A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  <w:t>-</w:t>
            </w:r>
          </w:p>
        </w:tc>
        <w:tc>
          <w:tcPr>
            <w:tcW w:w="178" w:type="dxa"/>
          </w:tcPr>
          <w:p w:rsidR="0088254A" w:rsidRPr="00AB0762" w:rsidRDefault="0088254A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:rsidR="0088254A" w:rsidRPr="00AB0762" w:rsidRDefault="0088254A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br/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br/>
              <w:t>50,000</w:t>
            </w:r>
          </w:p>
        </w:tc>
        <w:tc>
          <w:tcPr>
            <w:tcW w:w="178" w:type="dxa"/>
          </w:tcPr>
          <w:p w:rsidR="0088254A" w:rsidRPr="00AB0762" w:rsidRDefault="0088254A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8254A" w:rsidRDefault="0088254A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88254A" w:rsidRPr="00AB0762" w:rsidRDefault="0088254A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br/>
              <w:t>25,000</w:t>
            </w:r>
          </w:p>
        </w:tc>
      </w:tr>
      <w:tr w:rsidR="00263D89" w:rsidRPr="0070246F" w:rsidTr="008512C9">
        <w:trPr>
          <w:cantSplit/>
          <w:trHeight w:val="270"/>
        </w:trPr>
        <w:tc>
          <w:tcPr>
            <w:tcW w:w="2520" w:type="dxa"/>
          </w:tcPr>
          <w:p w:rsidR="00263D89" w:rsidRPr="0070246F" w:rsidRDefault="00263D89" w:rsidP="00263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70246F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530" w:type="dxa"/>
          </w:tcPr>
          <w:p w:rsidR="00263D89" w:rsidRPr="0070246F" w:rsidRDefault="00263D89" w:rsidP="00263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263D89" w:rsidRPr="0070246F" w:rsidRDefault="00263D89" w:rsidP="00263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263D89" w:rsidRPr="0070246F" w:rsidRDefault="00263D89" w:rsidP="00263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:rsidR="00263D89" w:rsidRPr="0070246F" w:rsidRDefault="00263D89" w:rsidP="00263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263D89" w:rsidRPr="0070246F" w:rsidRDefault="00263D89" w:rsidP="00263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263D89" w:rsidRPr="0070246F" w:rsidRDefault="00263D89" w:rsidP="00263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263D89" w:rsidRPr="0070246F" w:rsidRDefault="00263D89" w:rsidP="00263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:rsidR="00263D89" w:rsidRPr="0070246F" w:rsidRDefault="00263D89" w:rsidP="00263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4,137,280</w:t>
            </w:r>
          </w:p>
        </w:tc>
        <w:tc>
          <w:tcPr>
            <w:tcW w:w="178" w:type="dxa"/>
          </w:tcPr>
          <w:p w:rsidR="00263D89" w:rsidRPr="0070246F" w:rsidRDefault="00263D89" w:rsidP="00263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263D89" w:rsidRPr="0070246F" w:rsidRDefault="00263D89" w:rsidP="00263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3,624,892</w:t>
            </w:r>
          </w:p>
        </w:tc>
        <w:tc>
          <w:tcPr>
            <w:tcW w:w="178" w:type="dxa"/>
          </w:tcPr>
          <w:p w:rsidR="00263D89" w:rsidRPr="0070246F" w:rsidRDefault="00263D89" w:rsidP="00263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:rsidR="00263D89" w:rsidRPr="0070246F" w:rsidRDefault="00263D89" w:rsidP="00263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263D89" w:rsidRPr="0070246F" w:rsidRDefault="00263D89" w:rsidP="00263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:rsidR="00263D89" w:rsidRPr="0070246F" w:rsidRDefault="00263D89" w:rsidP="00263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263D89" w:rsidRPr="0070246F" w:rsidRDefault="00263D89" w:rsidP="00263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:rsidR="00263D89" w:rsidRPr="0070246F" w:rsidRDefault="00263D89" w:rsidP="00263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4,137,280</w:t>
            </w:r>
          </w:p>
        </w:tc>
        <w:tc>
          <w:tcPr>
            <w:tcW w:w="178" w:type="dxa"/>
          </w:tcPr>
          <w:p w:rsidR="00263D89" w:rsidRPr="0070246F" w:rsidRDefault="00263D89" w:rsidP="00263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263D89" w:rsidRPr="0070246F" w:rsidRDefault="00263D89" w:rsidP="00263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3,624,892</w:t>
            </w:r>
          </w:p>
        </w:tc>
      </w:tr>
    </w:tbl>
    <w:p w:rsidR="00621170" w:rsidRDefault="00621170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" w:lineRule="exact"/>
      </w:pPr>
    </w:p>
    <w:p w:rsidR="00621170" w:rsidRPr="008D286E" w:rsidRDefault="00621170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414A05" w:rsidRDefault="0077783C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บริษัทย่อย</w:t>
      </w:r>
      <w:r w:rsidR="004E067A" w:rsidRPr="003E0CBF">
        <w:rPr>
          <w:rFonts w:ascii="Angsana New" w:hAnsi="Angsana New" w:hint="cs"/>
          <w:sz w:val="30"/>
          <w:szCs w:val="30"/>
          <w:cs/>
        </w:rPr>
        <w:t>ดำเนินธุรกิจในประเทศไทย</w:t>
      </w:r>
      <w:r>
        <w:rPr>
          <w:rFonts w:ascii="Angsana New" w:hAnsi="Angsana New"/>
          <w:sz w:val="30"/>
          <w:szCs w:val="30"/>
        </w:rPr>
        <w:t xml:space="preserve"> </w:t>
      </w:r>
      <w:r w:rsidRPr="0077783C">
        <w:rPr>
          <w:rFonts w:ascii="Angsana New" w:hAnsi="Angsana New"/>
          <w:sz w:val="30"/>
          <w:szCs w:val="30"/>
          <w:cs/>
        </w:rPr>
        <w:t>กลุ่มบริษัทไม่มีเงินลงทุนในบริษัทย่อยซึ่งจดทะเบียนในตลาดหลักทรัพย์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:rsidR="004073DC" w:rsidRDefault="004073DC" w:rsidP="00414A05">
      <w:pPr>
        <w:rPr>
          <w:rFonts w:ascii="Angsana New" w:hAnsi="Angsana New"/>
          <w:sz w:val="30"/>
          <w:szCs w:val="30"/>
        </w:rPr>
      </w:pPr>
    </w:p>
    <w:p w:rsidR="0088254A" w:rsidRDefault="008512C9" w:rsidP="00414A05">
      <w:pPr>
        <w:rPr>
          <w:rFonts w:ascii="Angsana New" w:hAnsi="Angsana New"/>
          <w:sz w:val="30"/>
          <w:szCs w:val="30"/>
        </w:rPr>
      </w:pPr>
      <w:r w:rsidRPr="008512C9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Pr="008512C9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1</w:t>
      </w:r>
      <w:r w:rsidRPr="008512C9">
        <w:rPr>
          <w:rFonts w:ascii="Angsana New" w:hAnsi="Angsana New"/>
          <w:sz w:val="30"/>
          <w:szCs w:val="30"/>
        </w:rPr>
        <w:t xml:space="preserve"> </w:t>
      </w:r>
      <w:r w:rsidRPr="008512C9">
        <w:rPr>
          <w:rFonts w:ascii="Angsana New" w:hAnsi="Angsana New"/>
          <w:sz w:val="30"/>
          <w:szCs w:val="30"/>
          <w:cs/>
        </w:rPr>
        <w:t xml:space="preserve">บริษัทได้ทำการทดสอบการด้อยค่าและการประมาณมูลค่าที่คาดว่าจะได้รับคืน การประมาณมูลค่าที่คาดว่าจะได้รับคืนอ้างอิงจากมูลค่าจากการใช้ของสินทรัพย์หรือมูลค่ายุติธรรมของสินทรัพย์หักต้นทุนในการขาย แล้วแต่อย่างใดจะสูงกว่า ซึ่งได้เปิดเผยไว้ในหมายเหตุประกอบงบการเงินข้อ </w:t>
      </w:r>
      <w:r>
        <w:rPr>
          <w:rFonts w:ascii="Angsana New" w:hAnsi="Angsana New"/>
          <w:sz w:val="30"/>
          <w:szCs w:val="30"/>
        </w:rPr>
        <w:t>16</w:t>
      </w:r>
    </w:p>
    <w:p w:rsidR="004073DC" w:rsidRDefault="004073DC" w:rsidP="00414A05">
      <w:pPr>
        <w:rPr>
          <w:rFonts w:ascii="Angsana New" w:hAnsi="Angsana New"/>
          <w:sz w:val="30"/>
          <w:szCs w:val="30"/>
        </w:rPr>
      </w:pPr>
    </w:p>
    <w:p w:rsidR="00F37156" w:rsidRDefault="00F37156" w:rsidP="00414A05">
      <w:pPr>
        <w:rPr>
          <w:rFonts w:ascii="Angsana New" w:hAnsi="Angsana New"/>
          <w:sz w:val="30"/>
          <w:szCs w:val="30"/>
        </w:rPr>
      </w:pPr>
    </w:p>
    <w:p w:rsidR="009D35BD" w:rsidRDefault="009D35BD" w:rsidP="00414A05">
      <w:pPr>
        <w:rPr>
          <w:rFonts w:ascii="Angsana New" w:hAnsi="Angsana New"/>
          <w:sz w:val="30"/>
          <w:szCs w:val="30"/>
        </w:rPr>
      </w:pPr>
    </w:p>
    <w:p w:rsidR="00CF1A0E" w:rsidRDefault="00CF1A0E" w:rsidP="00414A05">
      <w:pPr>
        <w:rPr>
          <w:rFonts w:ascii="Angsana New" w:hAnsi="Angsana New"/>
          <w:sz w:val="30"/>
          <w:szCs w:val="30"/>
        </w:rPr>
      </w:pPr>
    </w:p>
    <w:p w:rsidR="00CF1A0E" w:rsidRDefault="00CF1A0E" w:rsidP="00CF1A0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621170">
        <w:rPr>
          <w:rFonts w:ascii="Angsana New" w:hAnsi="Angsana New" w:cs="Angsana New" w:hint="cs"/>
          <w:sz w:val="30"/>
          <w:szCs w:val="30"/>
          <w:cs/>
          <w:lang w:bidi="th-TH"/>
        </w:rPr>
        <w:lastRenderedPageBreak/>
        <w:t>เ</w:t>
      </w:r>
      <w:r w:rsidRPr="00621170">
        <w:rPr>
          <w:rFonts w:ascii="Angsana New" w:hAnsi="Angsana New" w:cs="Angsana New"/>
          <w:sz w:val="30"/>
          <w:szCs w:val="30"/>
          <w:cs/>
          <w:lang w:bidi="th-TH"/>
        </w:rPr>
        <w:t>งินลงทุน</w:t>
      </w:r>
      <w:r w:rsidRPr="00621170">
        <w:rPr>
          <w:rFonts w:ascii="Angsana New" w:hAnsi="Angsana New" w:cs="Angsana New" w:hint="cs"/>
          <w:sz w:val="30"/>
          <w:szCs w:val="30"/>
          <w:cs/>
          <w:lang w:bidi="th-TH"/>
        </w:rPr>
        <w:t>ในบริษัทย่อย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ทางอ้อม</w:t>
      </w:r>
      <w:r w:rsidRPr="00621170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621170">
        <w:rPr>
          <w:rFonts w:ascii="Angsana New" w:hAnsi="Angsana New" w:cs="Angsana New"/>
          <w:sz w:val="30"/>
          <w:szCs w:val="30"/>
          <w:cs/>
          <w:lang w:bidi="th-TH"/>
        </w:rPr>
        <w:t xml:space="preserve">ณ วันที่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3</w:t>
      </w:r>
      <w:r>
        <w:rPr>
          <w:rFonts w:ascii="Angsana New" w:hAnsi="Angsana New" w:cs="Angsana New"/>
          <w:sz w:val="30"/>
          <w:szCs w:val="30"/>
          <w:lang w:val="en-US" w:bidi="th-TH"/>
        </w:rPr>
        <w:t>1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ธันวาคม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25</w:t>
      </w:r>
      <w:r>
        <w:rPr>
          <w:rFonts w:ascii="Angsana New" w:hAnsi="Angsana New" w:cs="Angsana New"/>
          <w:sz w:val="30"/>
          <w:szCs w:val="30"/>
          <w:lang w:bidi="th-TH"/>
        </w:rPr>
        <w:t>61</w:t>
      </w:r>
      <w:r w:rsidRPr="00621170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และ </w:t>
      </w:r>
      <w:r>
        <w:rPr>
          <w:rFonts w:ascii="Angsana New" w:hAnsi="Angsana New" w:cs="Angsana New"/>
          <w:sz w:val="30"/>
          <w:szCs w:val="30"/>
          <w:lang w:val="en-US" w:bidi="th-TH"/>
        </w:rPr>
        <w:t>2560</w:t>
      </w:r>
      <w:r w:rsidRPr="00621170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621170">
        <w:rPr>
          <w:rFonts w:ascii="Angsana New" w:hAnsi="Angsana New" w:cs="Angsana New"/>
          <w:sz w:val="30"/>
          <w:szCs w:val="30"/>
          <w:cs/>
          <w:lang w:val="en-US" w:bidi="th-TH"/>
        </w:rPr>
        <w:t>มีดังนี้</w:t>
      </w:r>
    </w:p>
    <w:p w:rsidR="00CF1A0E" w:rsidRDefault="00CF1A0E" w:rsidP="00CF1A0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14940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20"/>
        <w:gridCol w:w="1530"/>
        <w:gridCol w:w="1080"/>
        <w:gridCol w:w="990"/>
        <w:gridCol w:w="178"/>
        <w:gridCol w:w="992"/>
        <w:gridCol w:w="990"/>
        <w:gridCol w:w="178"/>
        <w:gridCol w:w="902"/>
        <w:gridCol w:w="178"/>
        <w:gridCol w:w="992"/>
        <w:gridCol w:w="178"/>
        <w:gridCol w:w="902"/>
        <w:gridCol w:w="178"/>
        <w:gridCol w:w="902"/>
        <w:gridCol w:w="178"/>
        <w:gridCol w:w="902"/>
        <w:gridCol w:w="178"/>
        <w:gridCol w:w="992"/>
      </w:tblGrid>
      <w:tr w:rsidR="00CF1A0E" w:rsidRPr="0069331B" w:rsidTr="00873913">
        <w:trPr>
          <w:cantSplit/>
          <w:tblHeader/>
        </w:trPr>
        <w:tc>
          <w:tcPr>
            <w:tcW w:w="2520" w:type="dxa"/>
            <w:vAlign w:val="bottom"/>
          </w:tcPr>
          <w:p w:rsidR="00CF1A0E" w:rsidRPr="0069331B" w:rsidRDefault="00CF1A0E" w:rsidP="0087391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  <w:vAlign w:val="bottom"/>
          </w:tcPr>
          <w:p w:rsidR="00CF1A0E" w:rsidRPr="00F226CB" w:rsidRDefault="00CF1A0E" w:rsidP="00873913">
            <w:pPr>
              <w:pStyle w:val="acctmergecolhdg"/>
              <w:tabs>
                <w:tab w:val="left" w:pos="540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F226C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2070" w:type="dxa"/>
            <w:gridSpan w:val="2"/>
            <w:vAlign w:val="bottom"/>
          </w:tcPr>
          <w:p w:rsidR="00CF1A0E" w:rsidRPr="0069331B" w:rsidRDefault="00CF1A0E" w:rsidP="00873913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:rsidR="00CF1A0E" w:rsidRPr="0069331B" w:rsidRDefault="00CF1A0E" w:rsidP="00873913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1982" w:type="dxa"/>
            <w:gridSpan w:val="2"/>
            <w:vAlign w:val="bottom"/>
          </w:tcPr>
          <w:p w:rsidR="00CF1A0E" w:rsidRPr="0069331B" w:rsidRDefault="00CF1A0E" w:rsidP="00873913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:rsidR="00CF1A0E" w:rsidRPr="0069331B" w:rsidRDefault="00CF1A0E" w:rsidP="00873913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2072" w:type="dxa"/>
            <w:gridSpan w:val="3"/>
            <w:vAlign w:val="bottom"/>
          </w:tcPr>
          <w:p w:rsidR="00CF1A0E" w:rsidRPr="0069331B" w:rsidRDefault="00CF1A0E" w:rsidP="00873913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vAlign w:val="bottom"/>
          </w:tcPr>
          <w:p w:rsidR="00CF1A0E" w:rsidRPr="0069331B" w:rsidRDefault="00CF1A0E" w:rsidP="00873913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982" w:type="dxa"/>
            <w:gridSpan w:val="3"/>
            <w:vAlign w:val="bottom"/>
          </w:tcPr>
          <w:p w:rsidR="00CF1A0E" w:rsidRPr="0069331B" w:rsidRDefault="00CF1A0E" w:rsidP="00873913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  <w:vAlign w:val="bottom"/>
          </w:tcPr>
          <w:p w:rsidR="00CF1A0E" w:rsidRPr="0069331B" w:rsidRDefault="00CF1A0E" w:rsidP="00873913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2072" w:type="dxa"/>
            <w:gridSpan w:val="3"/>
            <w:vAlign w:val="bottom"/>
          </w:tcPr>
          <w:p w:rsidR="00CF1A0E" w:rsidRPr="0069331B" w:rsidRDefault="00CF1A0E" w:rsidP="00873913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lang w:bidi="th-TH"/>
              </w:rPr>
              <w:t xml:space="preserve"> </w:t>
            </w: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lang w:val="en-US" w:bidi="th-TH"/>
              </w:rPr>
              <w:t>-</w:t>
            </w: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Pr="0069331B">
              <w:rPr>
                <w:rFonts w:ascii="Angsana New" w:hAnsi="Angsana New" w:cs="Angsana New" w:hint="cs"/>
                <w:b w:val="0"/>
                <w:color w:val="000000"/>
                <w:sz w:val="24"/>
                <w:szCs w:val="24"/>
                <w:cs/>
                <w:lang w:val="en-US" w:bidi="th-TH"/>
              </w:rPr>
              <w:t>สุทธิ</w:t>
            </w:r>
          </w:p>
        </w:tc>
      </w:tr>
      <w:tr w:rsidR="00CF1A0E" w:rsidRPr="0069331B" w:rsidTr="00873913">
        <w:trPr>
          <w:cantSplit/>
          <w:trHeight w:val="270"/>
          <w:tblHeader/>
        </w:trPr>
        <w:tc>
          <w:tcPr>
            <w:tcW w:w="2520" w:type="dxa"/>
          </w:tcPr>
          <w:p w:rsidR="00CF1A0E" w:rsidRPr="0069331B" w:rsidRDefault="00CF1A0E" w:rsidP="00873913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:rsidR="00CF1A0E" w:rsidRPr="00F226CB" w:rsidRDefault="00CF1A0E" w:rsidP="00873913">
            <w:pPr>
              <w:tabs>
                <w:tab w:val="clear" w:pos="454"/>
                <w:tab w:val="decimal" w:pos="461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CF1A0E" w:rsidRPr="0069331B" w:rsidRDefault="00CF1A0E" w:rsidP="0087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990" w:type="dxa"/>
          </w:tcPr>
          <w:p w:rsidR="00CF1A0E" w:rsidRPr="0069331B" w:rsidRDefault="00CF1A0E" w:rsidP="0087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78" w:type="dxa"/>
          </w:tcPr>
          <w:p w:rsidR="00CF1A0E" w:rsidRPr="0069331B" w:rsidRDefault="00CF1A0E" w:rsidP="0087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A0E" w:rsidRPr="0069331B" w:rsidRDefault="00CF1A0E" w:rsidP="0087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990" w:type="dxa"/>
          </w:tcPr>
          <w:p w:rsidR="00CF1A0E" w:rsidRPr="0069331B" w:rsidRDefault="00CF1A0E" w:rsidP="0087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178" w:type="dxa"/>
          </w:tcPr>
          <w:p w:rsidR="00CF1A0E" w:rsidRPr="0069331B" w:rsidRDefault="00CF1A0E" w:rsidP="0087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CF1A0E" w:rsidRPr="0069331B" w:rsidRDefault="00CF1A0E" w:rsidP="0087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78" w:type="dxa"/>
          </w:tcPr>
          <w:p w:rsidR="00CF1A0E" w:rsidRPr="0069331B" w:rsidRDefault="00CF1A0E" w:rsidP="0087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A0E" w:rsidRPr="0069331B" w:rsidRDefault="00CF1A0E" w:rsidP="0087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78" w:type="dxa"/>
          </w:tcPr>
          <w:p w:rsidR="00CF1A0E" w:rsidRPr="0069331B" w:rsidRDefault="00CF1A0E" w:rsidP="0087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CF1A0E" w:rsidRPr="0069331B" w:rsidRDefault="00CF1A0E" w:rsidP="0087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78" w:type="dxa"/>
          </w:tcPr>
          <w:p w:rsidR="00CF1A0E" w:rsidRPr="0069331B" w:rsidRDefault="00CF1A0E" w:rsidP="0087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CF1A0E" w:rsidRPr="0069331B" w:rsidRDefault="00CF1A0E" w:rsidP="00574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</w:t>
            </w:r>
            <w:r w:rsidR="00574814"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178" w:type="dxa"/>
          </w:tcPr>
          <w:p w:rsidR="00CF1A0E" w:rsidRPr="0069331B" w:rsidRDefault="00CF1A0E" w:rsidP="0087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CF1A0E" w:rsidRPr="0069331B" w:rsidRDefault="00CF1A0E" w:rsidP="0087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78" w:type="dxa"/>
          </w:tcPr>
          <w:p w:rsidR="00CF1A0E" w:rsidRPr="0069331B" w:rsidRDefault="00CF1A0E" w:rsidP="0087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A0E" w:rsidRPr="0069331B" w:rsidRDefault="00CF1A0E" w:rsidP="0087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</w:tr>
      <w:tr w:rsidR="00CF1A0E" w:rsidRPr="0069331B" w:rsidTr="00873913">
        <w:trPr>
          <w:cantSplit/>
          <w:trHeight w:val="270"/>
        </w:trPr>
        <w:tc>
          <w:tcPr>
            <w:tcW w:w="2520" w:type="dxa"/>
          </w:tcPr>
          <w:p w:rsidR="00CF1A0E" w:rsidRPr="0069331B" w:rsidRDefault="00CF1A0E" w:rsidP="0087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:rsidR="00CF1A0E" w:rsidRPr="00F226CB" w:rsidRDefault="00CF1A0E" w:rsidP="0087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2"/>
          </w:tcPr>
          <w:p w:rsidR="00CF1A0E" w:rsidRPr="008D286E" w:rsidRDefault="00CF1A0E" w:rsidP="0087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8D286E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78" w:type="dxa"/>
          </w:tcPr>
          <w:p w:rsidR="00CF1A0E" w:rsidRPr="0069331B" w:rsidRDefault="00CF1A0E" w:rsidP="0087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2" w:type="dxa"/>
            <w:gridSpan w:val="14"/>
          </w:tcPr>
          <w:p w:rsidR="00CF1A0E" w:rsidRPr="008D286E" w:rsidRDefault="003D5D69" w:rsidP="0087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i/>
                <w:iCs/>
                <w:color w:val="000000"/>
                <w:sz w:val="24"/>
                <w:szCs w:val="24"/>
                <w:cs/>
              </w:rPr>
              <w:t>(พันบาท)</w:t>
            </w:r>
          </w:p>
        </w:tc>
      </w:tr>
      <w:tr w:rsidR="003D5D69" w:rsidRPr="0069331B" w:rsidTr="003D5D69">
        <w:trPr>
          <w:cantSplit/>
          <w:trHeight w:val="270"/>
        </w:trPr>
        <w:tc>
          <w:tcPr>
            <w:tcW w:w="2520" w:type="dxa"/>
          </w:tcPr>
          <w:p w:rsidR="003D5D69" w:rsidRPr="003D5D69" w:rsidRDefault="003D5D69" w:rsidP="00CF1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3D5D69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1530" w:type="dxa"/>
          </w:tcPr>
          <w:p w:rsidR="003D5D69" w:rsidRPr="00CF1A0E" w:rsidRDefault="003D5D69" w:rsidP="00CF1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:rsidR="003D5D69" w:rsidRDefault="003D5D69" w:rsidP="00CF1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3D5D69" w:rsidRDefault="003D5D69" w:rsidP="00CF1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:rsidR="003D5D69" w:rsidRPr="0069331B" w:rsidRDefault="003D5D69" w:rsidP="00CF1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3D5D69" w:rsidRDefault="003D5D69" w:rsidP="00CF1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3D5D69" w:rsidRDefault="003D5D69" w:rsidP="00CF1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:rsidR="003D5D69" w:rsidRPr="0069331B" w:rsidRDefault="003D5D69" w:rsidP="00CF1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3D5D69" w:rsidRPr="000F5005" w:rsidRDefault="003D5D69" w:rsidP="00CF1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3D5D69" w:rsidRPr="000F5005" w:rsidRDefault="003D5D69" w:rsidP="00CF1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D5D69" w:rsidRPr="000F5005" w:rsidRDefault="003D5D69" w:rsidP="00CF1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:rsidR="003D5D69" w:rsidRPr="000F5005" w:rsidRDefault="003D5D69" w:rsidP="00CF1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</w:tcPr>
          <w:p w:rsidR="003D5D69" w:rsidRPr="000F5005" w:rsidRDefault="003D5D69" w:rsidP="00CF1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3D5D69" w:rsidRPr="000F5005" w:rsidRDefault="003D5D69" w:rsidP="00CF1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</w:tcPr>
          <w:p w:rsidR="003D5D69" w:rsidRPr="000F5005" w:rsidRDefault="003D5D69" w:rsidP="00CF1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3D5D69" w:rsidRPr="000F5005" w:rsidRDefault="003D5D69" w:rsidP="00CF1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</w:tcPr>
          <w:p w:rsidR="003D5D69" w:rsidRPr="000F5005" w:rsidRDefault="003D5D69" w:rsidP="00CF1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3D5D69" w:rsidRPr="000F5005" w:rsidRDefault="003D5D69" w:rsidP="00CF1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D5D69" w:rsidRPr="000F5005" w:rsidRDefault="003D5D69" w:rsidP="00CF1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F1A0E" w:rsidRPr="0069331B" w:rsidTr="000F5005">
        <w:trPr>
          <w:cantSplit/>
          <w:trHeight w:val="270"/>
        </w:trPr>
        <w:tc>
          <w:tcPr>
            <w:tcW w:w="2520" w:type="dxa"/>
          </w:tcPr>
          <w:p w:rsidR="00CF1A0E" w:rsidRPr="0069331B" w:rsidRDefault="00CF1A0E" w:rsidP="00CF1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F1A0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อมรินทร์ฟู้ด แอนด์เบเวอเรจ จำกัด</w:t>
            </w:r>
          </w:p>
        </w:tc>
        <w:tc>
          <w:tcPr>
            <w:tcW w:w="1530" w:type="dxa"/>
          </w:tcPr>
          <w:p w:rsidR="003D5D69" w:rsidRDefault="00CF1A0E" w:rsidP="00CF1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F1A0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ผลิตและจำหน่าย</w:t>
            </w:r>
          </w:p>
          <w:p w:rsidR="00CF1A0E" w:rsidRPr="00F226CB" w:rsidRDefault="003D5D69" w:rsidP="00CF1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</w:t>
            </w:r>
            <w:r w:rsidR="00CF1A0E" w:rsidRPr="00CF1A0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ผลิตภัณฑ์อาหาร</w:t>
            </w:r>
          </w:p>
        </w:tc>
        <w:tc>
          <w:tcPr>
            <w:tcW w:w="1080" w:type="dxa"/>
          </w:tcPr>
          <w:p w:rsidR="00CF1A0E" w:rsidRDefault="00CF1A0E" w:rsidP="00CF1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CF1A0E" w:rsidRPr="0069331B" w:rsidRDefault="00CF1A0E" w:rsidP="00CF1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90.00</w:t>
            </w:r>
          </w:p>
        </w:tc>
        <w:tc>
          <w:tcPr>
            <w:tcW w:w="990" w:type="dxa"/>
          </w:tcPr>
          <w:p w:rsidR="00CF1A0E" w:rsidRDefault="00CF1A0E" w:rsidP="00CF1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CF1A0E" w:rsidRDefault="00CF1A0E" w:rsidP="00CF1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CF1A0E" w:rsidRPr="0069331B" w:rsidRDefault="00CF1A0E" w:rsidP="00CF1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A0E" w:rsidRDefault="00CF1A0E" w:rsidP="00CF1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CF1A0E" w:rsidRPr="00AB0762" w:rsidRDefault="00CF1A0E" w:rsidP="00CF1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13,500</w:t>
            </w:r>
          </w:p>
        </w:tc>
        <w:tc>
          <w:tcPr>
            <w:tcW w:w="990" w:type="dxa"/>
          </w:tcPr>
          <w:p w:rsidR="00CF1A0E" w:rsidRDefault="00CF1A0E" w:rsidP="00CF1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CF1A0E" w:rsidRPr="0069331B" w:rsidRDefault="00CF1A0E" w:rsidP="00CF1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CF1A0E" w:rsidRPr="0069331B" w:rsidRDefault="00CF1A0E" w:rsidP="00CF1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</w:tcPr>
          <w:p w:rsidR="00CF1A0E" w:rsidRPr="000F5005" w:rsidRDefault="00CF1A0E" w:rsidP="00CF1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:rsidR="00CF1A0E" w:rsidRPr="000F5005" w:rsidRDefault="00CF1A0E" w:rsidP="00CF1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F500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12,148</w:t>
            </w:r>
          </w:p>
        </w:tc>
        <w:tc>
          <w:tcPr>
            <w:tcW w:w="178" w:type="dxa"/>
          </w:tcPr>
          <w:p w:rsidR="00CF1A0E" w:rsidRPr="000F5005" w:rsidRDefault="00CF1A0E" w:rsidP="00CF1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CF1A0E" w:rsidRPr="000F5005" w:rsidRDefault="00CF1A0E" w:rsidP="00CF1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:rsidR="00CF1A0E" w:rsidRPr="000F5005" w:rsidRDefault="00CF1A0E" w:rsidP="00CF1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F5005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CF1A0E" w:rsidRPr="000F5005" w:rsidRDefault="00CF1A0E" w:rsidP="00CF1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</w:tcPr>
          <w:p w:rsidR="00CF1A0E" w:rsidRPr="000F5005" w:rsidRDefault="00CF1A0E" w:rsidP="00CF1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:rsidR="00CF1A0E" w:rsidRPr="000F5005" w:rsidRDefault="00CF1A0E" w:rsidP="00CF1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F500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(12,148)</w:t>
            </w:r>
          </w:p>
        </w:tc>
        <w:tc>
          <w:tcPr>
            <w:tcW w:w="178" w:type="dxa"/>
          </w:tcPr>
          <w:p w:rsidR="00CF1A0E" w:rsidRPr="000F5005" w:rsidRDefault="00CF1A0E" w:rsidP="00CF1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</w:tcPr>
          <w:p w:rsidR="00CF1A0E" w:rsidRPr="000F5005" w:rsidRDefault="00CF1A0E" w:rsidP="00CF1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:rsidR="00CF1A0E" w:rsidRPr="000F5005" w:rsidRDefault="00CF1A0E" w:rsidP="00CF1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F500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CF1A0E" w:rsidRPr="000F5005" w:rsidRDefault="00CF1A0E" w:rsidP="00CF1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</w:tcPr>
          <w:p w:rsidR="00CF1A0E" w:rsidRPr="000F5005" w:rsidRDefault="00CF1A0E" w:rsidP="00CF1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:rsidR="00CF1A0E" w:rsidRPr="000F5005" w:rsidRDefault="00E26189" w:rsidP="00E2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F500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="00CF1A0E" w:rsidRPr="000F500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CF1A0E" w:rsidRPr="000F5005" w:rsidRDefault="00CF1A0E" w:rsidP="00CF1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CF1A0E" w:rsidRPr="000F5005" w:rsidRDefault="00CF1A0E" w:rsidP="00CF1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:rsidR="00CF1A0E" w:rsidRPr="000F5005" w:rsidRDefault="00CF1A0E" w:rsidP="00CF1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F500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</w:tr>
    </w:tbl>
    <w:p w:rsidR="00CF1A0E" w:rsidRDefault="00CF1A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CF1A0E" w:rsidRDefault="00CF1A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CF1A0E">
        <w:rPr>
          <w:rFonts w:ascii="Angsana New" w:hAnsi="Angsana New"/>
          <w:sz w:val="30"/>
          <w:szCs w:val="30"/>
          <w:cs/>
        </w:rPr>
        <w:t>บริษัทย่อยทางอ้อมดำเนินธุรกิจในประเทศไทย กลุ่มบริษัทไม่มีเงินลงทุนในบริษัทย่อยทางอ้อมซึ่งจดทะเบียนในตลาดหลักทรัพย์ ดังนั้นจึงไม่มีราคาที่เปิดเผยต่อสาธารณชน</w:t>
      </w:r>
    </w:p>
    <w:p w:rsidR="00CF1A0E" w:rsidRDefault="00CF1A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CF1A0E" w:rsidRDefault="00CF1A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0F5005" w:rsidRDefault="00CF1A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</w:rPr>
        <w:br/>
      </w:r>
    </w:p>
    <w:p w:rsidR="000F5005" w:rsidRDefault="000F5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0F5005" w:rsidRDefault="000F5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3B593C" w:rsidRDefault="00CF1A0E" w:rsidP="003B59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</w:rPr>
        <w:br/>
      </w:r>
    </w:p>
    <w:p w:rsidR="00104FE5" w:rsidRDefault="00104FE5" w:rsidP="003B59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D131FA">
        <w:rPr>
          <w:rFonts w:ascii="Angsana New" w:hAnsi="Angsana New"/>
          <w:b/>
          <w:bCs/>
          <w:sz w:val="30"/>
          <w:szCs w:val="30"/>
        </w:rPr>
        <w:t>2</w:t>
      </w:r>
      <w:r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/>
          <w:b/>
          <w:bCs/>
          <w:sz w:val="30"/>
          <w:szCs w:val="30"/>
          <w:cs/>
        </w:rPr>
        <w:t>เงินลงทุน</w:t>
      </w:r>
      <w:r>
        <w:rPr>
          <w:rFonts w:ascii="Angsana New" w:hAnsi="Angsana New" w:hint="cs"/>
          <w:b/>
          <w:bCs/>
          <w:sz w:val="30"/>
          <w:szCs w:val="30"/>
          <w:cs/>
        </w:rPr>
        <w:t>ระยะยาว</w:t>
      </w:r>
    </w:p>
    <w:p w:rsidR="00104FE5" w:rsidRPr="000F5005" w:rsidRDefault="000F5005" w:rsidP="00104F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</w:rPr>
        <w:t xml:space="preserve">               </w:t>
      </w:r>
    </w:p>
    <w:p w:rsidR="007F52EF" w:rsidRPr="000F5005" w:rsidRDefault="000A7A9C" w:rsidP="007F52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  <w:r w:rsidRPr="000F5005">
        <w:rPr>
          <w:rFonts w:ascii="Angsana New" w:hAnsi="Angsana New"/>
          <w:sz w:val="28"/>
          <w:szCs w:val="28"/>
          <w:cs/>
        </w:rPr>
        <w:t>เงินลงทุนระยะยาว</w:t>
      </w:r>
      <w:r w:rsidR="007F52EF" w:rsidRPr="000F5005">
        <w:rPr>
          <w:rFonts w:ascii="Angsana New" w:hAnsi="Angsana New"/>
          <w:sz w:val="28"/>
          <w:szCs w:val="28"/>
          <w:cs/>
        </w:rPr>
        <w:t xml:space="preserve"> ณ วันที่ </w:t>
      </w:r>
      <w:r w:rsidR="007F52EF" w:rsidRPr="000F5005">
        <w:rPr>
          <w:rFonts w:ascii="Angsana New" w:hAnsi="Angsana New"/>
          <w:sz w:val="28"/>
          <w:szCs w:val="28"/>
        </w:rPr>
        <w:t xml:space="preserve">31 </w:t>
      </w:r>
      <w:r w:rsidR="007F52EF" w:rsidRPr="000F5005">
        <w:rPr>
          <w:rFonts w:ascii="Angsana New" w:hAnsi="Angsana New"/>
          <w:sz w:val="28"/>
          <w:szCs w:val="28"/>
          <w:cs/>
        </w:rPr>
        <w:t xml:space="preserve">ธันวาคม </w:t>
      </w:r>
      <w:r w:rsidR="001643E6" w:rsidRPr="000F5005">
        <w:rPr>
          <w:rFonts w:ascii="Angsana New" w:hAnsi="Angsana New"/>
          <w:sz w:val="28"/>
          <w:szCs w:val="28"/>
        </w:rPr>
        <w:t>256</w:t>
      </w:r>
      <w:r w:rsidR="00745308" w:rsidRPr="000F5005">
        <w:rPr>
          <w:rFonts w:ascii="Angsana New" w:hAnsi="Angsana New"/>
          <w:sz w:val="28"/>
          <w:szCs w:val="28"/>
        </w:rPr>
        <w:t>1</w:t>
      </w:r>
      <w:r w:rsidR="007F52EF" w:rsidRPr="000F5005">
        <w:rPr>
          <w:rFonts w:ascii="Angsana New" w:hAnsi="Angsana New"/>
          <w:sz w:val="28"/>
          <w:szCs w:val="28"/>
        </w:rPr>
        <w:t xml:space="preserve"> </w:t>
      </w:r>
      <w:r w:rsidR="007F52EF" w:rsidRPr="000F5005">
        <w:rPr>
          <w:rFonts w:ascii="Angsana New" w:hAnsi="Angsana New"/>
          <w:sz w:val="28"/>
          <w:szCs w:val="28"/>
          <w:cs/>
        </w:rPr>
        <w:t xml:space="preserve">และ </w:t>
      </w:r>
      <w:r w:rsidR="001643E6" w:rsidRPr="000F5005">
        <w:rPr>
          <w:rFonts w:ascii="Angsana New" w:hAnsi="Angsana New"/>
          <w:sz w:val="28"/>
          <w:szCs w:val="28"/>
        </w:rPr>
        <w:t>25</w:t>
      </w:r>
      <w:r w:rsidR="00745308" w:rsidRPr="000F5005">
        <w:rPr>
          <w:rFonts w:ascii="Angsana New" w:hAnsi="Angsana New"/>
          <w:sz w:val="28"/>
          <w:szCs w:val="28"/>
        </w:rPr>
        <w:t>60</w:t>
      </w:r>
      <w:r w:rsidR="00402EC9" w:rsidRPr="000F5005">
        <w:rPr>
          <w:rFonts w:ascii="Angsana New" w:hAnsi="Angsana New" w:hint="cs"/>
          <w:sz w:val="28"/>
          <w:szCs w:val="28"/>
          <w:cs/>
        </w:rPr>
        <w:t xml:space="preserve"> และเงินปันผลรับจากเงินลงทุนสำหรับแต่ละปี </w:t>
      </w:r>
      <w:r w:rsidR="007F52EF" w:rsidRPr="000F5005">
        <w:rPr>
          <w:rFonts w:ascii="Angsana New" w:hAnsi="Angsana New"/>
          <w:sz w:val="28"/>
          <w:szCs w:val="28"/>
          <w:cs/>
        </w:rPr>
        <w:t>มีดังนี้</w:t>
      </w:r>
    </w:p>
    <w:p w:rsidR="007F52EF" w:rsidRPr="000F5005" w:rsidRDefault="007F52EF" w:rsidP="007F52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both"/>
        <w:rPr>
          <w:rFonts w:ascii="Angsana New" w:hAnsi="Angsana New"/>
        </w:rPr>
      </w:pPr>
    </w:p>
    <w:tbl>
      <w:tblPr>
        <w:tblW w:w="145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890"/>
        <w:gridCol w:w="810"/>
        <w:gridCol w:w="270"/>
        <w:gridCol w:w="810"/>
        <w:gridCol w:w="1080"/>
        <w:gridCol w:w="270"/>
        <w:gridCol w:w="990"/>
        <w:gridCol w:w="270"/>
        <w:gridCol w:w="1170"/>
        <w:gridCol w:w="270"/>
        <w:gridCol w:w="1080"/>
        <w:gridCol w:w="270"/>
        <w:gridCol w:w="990"/>
        <w:gridCol w:w="270"/>
        <w:gridCol w:w="990"/>
      </w:tblGrid>
      <w:tr w:rsidR="00402EC9" w:rsidRPr="00CE1B17" w:rsidTr="000F5005">
        <w:trPr>
          <w:trHeight w:hRule="exact" w:val="346"/>
        </w:trPr>
        <w:tc>
          <w:tcPr>
            <w:tcW w:w="3150" w:type="dxa"/>
          </w:tcPr>
          <w:p w:rsidR="00402EC9" w:rsidRPr="00CE1B17" w:rsidRDefault="00402EC9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:rsidR="00402EC9" w:rsidRPr="00CE1B17" w:rsidRDefault="00402EC9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20" w:type="dxa"/>
            <w:gridSpan w:val="10"/>
          </w:tcPr>
          <w:p w:rsidR="00402EC9" w:rsidRPr="00CE1B17" w:rsidRDefault="00402EC9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1B1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</w:t>
            </w:r>
            <w:r w:rsidRPr="00CE1B1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  <w:r w:rsidRPr="00CE1B1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/ </w:t>
            </w:r>
            <w:r w:rsidRPr="00CE1B1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70" w:type="dxa"/>
          </w:tcPr>
          <w:p w:rsidR="00402EC9" w:rsidRPr="00CE1B17" w:rsidRDefault="00402EC9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402EC9" w:rsidRPr="00CE1B17" w:rsidRDefault="00402EC9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402EC9" w:rsidRPr="00CE1B17" w:rsidRDefault="00402EC9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402EC9" w:rsidRPr="00CE1B17" w:rsidRDefault="00402EC9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402EC9" w:rsidRPr="00CE1B17" w:rsidTr="000F5005">
        <w:trPr>
          <w:trHeight w:hRule="exact" w:val="346"/>
        </w:trPr>
        <w:tc>
          <w:tcPr>
            <w:tcW w:w="3150" w:type="dxa"/>
          </w:tcPr>
          <w:p w:rsidR="00402EC9" w:rsidRPr="00CE1B17" w:rsidRDefault="00402EC9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:rsidR="00402EC9" w:rsidRPr="00CE1B17" w:rsidRDefault="00402EC9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  <w:gridSpan w:val="3"/>
          </w:tcPr>
          <w:p w:rsidR="00402EC9" w:rsidRPr="00CE1B17" w:rsidRDefault="00402EC9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1B17">
              <w:rPr>
                <w:rFonts w:ascii="Angsana New" w:hAnsi="Angsana New"/>
                <w:sz w:val="26"/>
                <w:szCs w:val="26"/>
                <w:cs/>
              </w:rPr>
              <w:t>สัดส่วนความเป็น</w:t>
            </w:r>
          </w:p>
        </w:tc>
        <w:tc>
          <w:tcPr>
            <w:tcW w:w="2340" w:type="dxa"/>
            <w:gridSpan w:val="3"/>
            <w:vAlign w:val="bottom"/>
          </w:tcPr>
          <w:p w:rsidR="00402EC9" w:rsidRPr="00CE1B17" w:rsidRDefault="00402EC9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:rsidR="00402EC9" w:rsidRPr="00CE1B17" w:rsidRDefault="00402EC9" w:rsidP="00EE14B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3"/>
            <w:vAlign w:val="bottom"/>
          </w:tcPr>
          <w:p w:rsidR="00402EC9" w:rsidRPr="00CE1B17" w:rsidRDefault="00402EC9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402EC9" w:rsidRPr="00CE1B17" w:rsidRDefault="00402EC9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402EC9" w:rsidRPr="00CE1B17" w:rsidRDefault="00402EC9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402EC9" w:rsidRPr="00CE1B17" w:rsidRDefault="00402EC9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402EC9" w:rsidRPr="00CE1B17" w:rsidRDefault="00402EC9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02EC9" w:rsidRPr="00CE1B17" w:rsidDel="00685444" w:rsidTr="000F5005">
        <w:trPr>
          <w:trHeight w:hRule="exact" w:val="346"/>
        </w:trPr>
        <w:tc>
          <w:tcPr>
            <w:tcW w:w="3150" w:type="dxa"/>
          </w:tcPr>
          <w:p w:rsidR="00402EC9" w:rsidRPr="00CE1B17" w:rsidRDefault="00402EC9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:rsidR="00402EC9" w:rsidRPr="00CE1B17" w:rsidRDefault="009C743B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ลักษณะ</w:t>
            </w:r>
            <w:r w:rsidR="00402EC9" w:rsidRPr="00CE1B17">
              <w:rPr>
                <w:rFonts w:ascii="Angsana New" w:hAnsi="Angsana New" w:hint="cs"/>
                <w:sz w:val="26"/>
                <w:szCs w:val="26"/>
                <w:cs/>
              </w:rPr>
              <w:t>ธุรกิจ</w:t>
            </w:r>
          </w:p>
        </w:tc>
        <w:tc>
          <w:tcPr>
            <w:tcW w:w="1890" w:type="dxa"/>
            <w:gridSpan w:val="3"/>
          </w:tcPr>
          <w:p w:rsidR="00402EC9" w:rsidRPr="00CE1B17" w:rsidRDefault="00402EC9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1B17">
              <w:rPr>
                <w:rFonts w:ascii="Angsana New" w:hAnsi="Angsana New"/>
                <w:sz w:val="26"/>
                <w:szCs w:val="26"/>
                <w:cs/>
              </w:rPr>
              <w:t>เจ้าของ</w:t>
            </w:r>
          </w:p>
        </w:tc>
        <w:tc>
          <w:tcPr>
            <w:tcW w:w="2340" w:type="dxa"/>
            <w:gridSpan w:val="3"/>
            <w:vAlign w:val="bottom"/>
          </w:tcPr>
          <w:p w:rsidR="00402EC9" w:rsidRPr="00CE1B17" w:rsidDel="00685444" w:rsidRDefault="00402EC9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1B17">
              <w:rPr>
                <w:rFonts w:ascii="Angsana New" w:hAnsi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:rsidR="00402EC9" w:rsidRPr="00CE1B17" w:rsidRDefault="00402EC9" w:rsidP="00EE14B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3"/>
            <w:vAlign w:val="bottom"/>
          </w:tcPr>
          <w:p w:rsidR="00402EC9" w:rsidRPr="00CE1B17" w:rsidDel="00685444" w:rsidRDefault="00402EC9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1B17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</w:tcPr>
          <w:p w:rsidR="00402EC9" w:rsidRPr="00CE1B17" w:rsidRDefault="00402EC9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3"/>
          </w:tcPr>
          <w:p w:rsidR="00402EC9" w:rsidRPr="00CE1B17" w:rsidRDefault="00402EC9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</w:tr>
      <w:tr w:rsidR="00745308" w:rsidRPr="00CE1B17" w:rsidTr="000F5005">
        <w:trPr>
          <w:trHeight w:hRule="exact" w:val="346"/>
        </w:trPr>
        <w:tc>
          <w:tcPr>
            <w:tcW w:w="3150" w:type="dxa"/>
          </w:tcPr>
          <w:p w:rsidR="00745308" w:rsidRPr="00CE1B17" w:rsidRDefault="00745308" w:rsidP="00745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:rsidR="00745308" w:rsidRPr="00CE1B17" w:rsidRDefault="00745308" w:rsidP="00745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745308" w:rsidRPr="00CE1B17" w:rsidRDefault="00745308" w:rsidP="00745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:rsidR="00745308" w:rsidRPr="00CE1B17" w:rsidRDefault="00745308" w:rsidP="0074530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745308" w:rsidRPr="00CE1B17" w:rsidRDefault="00745308" w:rsidP="00745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080" w:type="dxa"/>
          </w:tcPr>
          <w:p w:rsidR="00745308" w:rsidRPr="00CE1B17" w:rsidRDefault="00745308" w:rsidP="00745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:rsidR="00745308" w:rsidRPr="00CE1B17" w:rsidRDefault="00745308" w:rsidP="0074530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745308" w:rsidRPr="00CE1B17" w:rsidRDefault="00745308" w:rsidP="00745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:rsidR="00745308" w:rsidRPr="00CE1B17" w:rsidRDefault="00745308" w:rsidP="0074530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745308" w:rsidRPr="00CE1B17" w:rsidRDefault="00745308" w:rsidP="00745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:rsidR="00745308" w:rsidRPr="00CE1B17" w:rsidRDefault="00745308" w:rsidP="0074530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745308" w:rsidRPr="00CE1B17" w:rsidRDefault="00745308" w:rsidP="00745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:rsidR="00745308" w:rsidRPr="00CE1B17" w:rsidRDefault="00745308" w:rsidP="00745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745308" w:rsidRPr="00CE1B17" w:rsidRDefault="00745308" w:rsidP="00745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:rsidR="00745308" w:rsidRPr="00CE1B17" w:rsidRDefault="00745308" w:rsidP="0074530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745308" w:rsidRPr="00CE1B17" w:rsidRDefault="00745308" w:rsidP="00745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745308" w:rsidRPr="00CE1B17" w:rsidTr="000F5005">
        <w:trPr>
          <w:trHeight w:hRule="exact" w:val="346"/>
        </w:trPr>
        <w:tc>
          <w:tcPr>
            <w:tcW w:w="5040" w:type="dxa"/>
            <w:gridSpan w:val="2"/>
          </w:tcPr>
          <w:p w:rsidR="00745308" w:rsidRPr="00CE1B17" w:rsidRDefault="00745308" w:rsidP="00745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90" w:type="dxa"/>
            <w:gridSpan w:val="3"/>
          </w:tcPr>
          <w:p w:rsidR="00745308" w:rsidRPr="00402EC9" w:rsidRDefault="00745308" w:rsidP="0074530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402EC9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402EC9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ร้อยละ)</w:t>
            </w:r>
          </w:p>
        </w:tc>
        <w:tc>
          <w:tcPr>
            <w:tcW w:w="7650" w:type="dxa"/>
            <w:gridSpan w:val="11"/>
          </w:tcPr>
          <w:p w:rsidR="00745308" w:rsidRPr="00402EC9" w:rsidRDefault="00745308" w:rsidP="00745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F1A0E" w:rsidRPr="00CE1B17" w:rsidTr="000F5005">
        <w:trPr>
          <w:trHeight w:hRule="exact" w:val="346"/>
        </w:trPr>
        <w:tc>
          <w:tcPr>
            <w:tcW w:w="5040" w:type="dxa"/>
            <w:gridSpan w:val="2"/>
          </w:tcPr>
          <w:p w:rsidR="00CF1A0E" w:rsidRPr="00CF1A0E" w:rsidRDefault="00CF1A0E" w:rsidP="00745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F1A0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เงินลงทุน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ระยะยาวในกิจการที่เกี่ยวข้องกันและกิจการ</w:t>
            </w:r>
            <w:r w:rsidR="00D72E6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810" w:type="dxa"/>
          </w:tcPr>
          <w:p w:rsidR="00CF1A0E" w:rsidRPr="00CE1B17" w:rsidRDefault="00CF1A0E" w:rsidP="00745308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:rsidR="00CF1A0E" w:rsidRPr="00CE1B17" w:rsidRDefault="00CF1A0E" w:rsidP="0074530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CF1A0E" w:rsidRPr="00CE1B17" w:rsidRDefault="00CF1A0E" w:rsidP="0074530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</w:tcPr>
          <w:p w:rsidR="00CF1A0E" w:rsidRPr="00CE1B17" w:rsidRDefault="00CF1A0E" w:rsidP="0074530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:rsidR="00CF1A0E" w:rsidRPr="00CE1B17" w:rsidRDefault="00CF1A0E" w:rsidP="0074530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CF1A0E" w:rsidRPr="00CE1B17" w:rsidRDefault="00CF1A0E" w:rsidP="0074530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:rsidR="00CF1A0E" w:rsidRPr="00CE1B17" w:rsidRDefault="00CF1A0E" w:rsidP="0074530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CF1A0E" w:rsidRPr="00CE1B17" w:rsidRDefault="00CF1A0E" w:rsidP="00745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CF1A0E" w:rsidRPr="00CE1B17" w:rsidRDefault="00CF1A0E" w:rsidP="0074530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CF1A0E" w:rsidRPr="00CE1B17" w:rsidRDefault="00CF1A0E" w:rsidP="00745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CF1A0E" w:rsidRPr="00CE1B17" w:rsidRDefault="00CF1A0E" w:rsidP="00745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CF1A0E" w:rsidRPr="00CE1B17" w:rsidRDefault="00CF1A0E" w:rsidP="00745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CF1A0E" w:rsidRPr="00CE1B17" w:rsidRDefault="00CF1A0E" w:rsidP="00745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CF1A0E" w:rsidRPr="00CE1B17" w:rsidRDefault="00CF1A0E" w:rsidP="00745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745308" w:rsidRPr="00CE1B17" w:rsidTr="000F5005">
        <w:trPr>
          <w:trHeight w:hRule="exact" w:val="346"/>
        </w:trPr>
        <w:tc>
          <w:tcPr>
            <w:tcW w:w="5040" w:type="dxa"/>
            <w:gridSpan w:val="2"/>
          </w:tcPr>
          <w:p w:rsidR="00745308" w:rsidRPr="00CE1B17" w:rsidRDefault="00745308" w:rsidP="00745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CE1B1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10" w:type="dxa"/>
          </w:tcPr>
          <w:p w:rsidR="00745308" w:rsidRPr="00CE1B17" w:rsidRDefault="00745308" w:rsidP="00745308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:rsidR="00745308" w:rsidRPr="00CE1B17" w:rsidRDefault="00745308" w:rsidP="0074530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745308" w:rsidRPr="00CE1B17" w:rsidRDefault="00745308" w:rsidP="0074530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</w:tcPr>
          <w:p w:rsidR="00745308" w:rsidRPr="00CE1B17" w:rsidRDefault="00745308" w:rsidP="0074530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:rsidR="00745308" w:rsidRPr="00CE1B17" w:rsidRDefault="00745308" w:rsidP="0074530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745308" w:rsidRPr="00CE1B17" w:rsidRDefault="00745308" w:rsidP="0074530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:rsidR="00745308" w:rsidRPr="00CE1B17" w:rsidRDefault="00745308" w:rsidP="0074530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745308" w:rsidRPr="00CE1B17" w:rsidRDefault="00745308" w:rsidP="00745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45308" w:rsidRPr="00CE1B17" w:rsidRDefault="00745308" w:rsidP="0074530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745308" w:rsidRPr="00CE1B17" w:rsidRDefault="00745308" w:rsidP="00745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45308" w:rsidRPr="00CE1B17" w:rsidRDefault="00745308" w:rsidP="00745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745308" w:rsidRPr="00CE1B17" w:rsidRDefault="00745308" w:rsidP="00745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745308" w:rsidRPr="00CE1B17" w:rsidRDefault="00745308" w:rsidP="00745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745308" w:rsidRPr="00CE1B17" w:rsidRDefault="00745308" w:rsidP="00745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9F3B41" w:rsidRPr="00CE1B17" w:rsidTr="000F5005">
        <w:trPr>
          <w:trHeight w:hRule="exact" w:val="346"/>
        </w:trPr>
        <w:tc>
          <w:tcPr>
            <w:tcW w:w="3150" w:type="dxa"/>
          </w:tcPr>
          <w:p w:rsidR="009F3B41" w:rsidRPr="00CE1B17" w:rsidRDefault="009F3B41" w:rsidP="00650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อมรินทร์ บุ๊ค เซ็นเตอร์ จำกัด</w:t>
            </w:r>
            <w:r w:rsidR="000F5005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1890" w:type="dxa"/>
            <w:vAlign w:val="center"/>
          </w:tcPr>
          <w:p w:rsidR="009F3B41" w:rsidRPr="00CE1B17" w:rsidRDefault="009F3B41" w:rsidP="006509CA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จำหน่ายหนังสือ</w:t>
            </w:r>
          </w:p>
        </w:tc>
        <w:tc>
          <w:tcPr>
            <w:tcW w:w="810" w:type="dxa"/>
          </w:tcPr>
          <w:p w:rsidR="009F3B41" w:rsidRPr="009F3B41" w:rsidRDefault="009F3B41" w:rsidP="006509CA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33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33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F3B41" w:rsidRPr="00CE1B17" w:rsidRDefault="009F3B41" w:rsidP="006509CA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</w:tcPr>
          <w:p w:rsidR="009F3B41" w:rsidRPr="00CE1B17" w:rsidRDefault="009F3B41" w:rsidP="006509CA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19.00</w:t>
            </w:r>
          </w:p>
        </w:tc>
        <w:tc>
          <w:tcPr>
            <w:tcW w:w="1080" w:type="dxa"/>
          </w:tcPr>
          <w:p w:rsidR="009F3B41" w:rsidRPr="00CE1B17" w:rsidRDefault="009F3B41" w:rsidP="009F3B4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F3B41" w:rsidRPr="00CE1B17" w:rsidRDefault="009F3B41" w:rsidP="006509CA">
            <w:pPr>
              <w:pStyle w:val="acctfourfigures"/>
              <w:tabs>
                <w:tab w:val="clear" w:pos="765"/>
                <w:tab w:val="decimal" w:pos="652"/>
                <w:tab w:val="decimal" w:pos="88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:rsidR="009F3B41" w:rsidRPr="00CE1B17" w:rsidRDefault="00CF1A0E" w:rsidP="006509C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9F3B41">
              <w:rPr>
                <w:rFonts w:ascii="Angsana New" w:hAnsi="Angsana New"/>
                <w:sz w:val="26"/>
                <w:szCs w:val="26"/>
                <w:lang w:val="en-US" w:bidi="th-TH"/>
              </w:rPr>
              <w:t>0,000</w:t>
            </w:r>
          </w:p>
        </w:tc>
        <w:tc>
          <w:tcPr>
            <w:tcW w:w="270" w:type="dxa"/>
          </w:tcPr>
          <w:p w:rsidR="009F3B41" w:rsidRPr="00CE1B17" w:rsidRDefault="009F3B41" w:rsidP="00650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9F3B41" w:rsidRPr="00CE1B17" w:rsidRDefault="009F3B41" w:rsidP="009F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9F3B41" w:rsidRPr="00CE1B17" w:rsidRDefault="009F3B41" w:rsidP="006509CA">
            <w:pPr>
              <w:pStyle w:val="acctfourfigures"/>
              <w:tabs>
                <w:tab w:val="clear" w:pos="765"/>
                <w:tab w:val="decimal" w:pos="652"/>
                <w:tab w:val="decimal" w:pos="97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</w:tcPr>
          <w:p w:rsidR="009F3B41" w:rsidRPr="00CE1B17" w:rsidRDefault="009F3B41" w:rsidP="00650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1,900</w:t>
            </w:r>
          </w:p>
        </w:tc>
        <w:tc>
          <w:tcPr>
            <w:tcW w:w="270" w:type="dxa"/>
          </w:tcPr>
          <w:p w:rsidR="009F3B41" w:rsidRPr="00CE1B17" w:rsidRDefault="009F3B41" w:rsidP="00650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3" w:right="-468"/>
              <w:rPr>
                <w:rFonts w:ascii="Angsana New" w:hAnsi="Angsana New" w:cs="Times New Roman"/>
                <w:sz w:val="26"/>
                <w:szCs w:val="26"/>
              </w:rPr>
            </w:pPr>
          </w:p>
        </w:tc>
        <w:tc>
          <w:tcPr>
            <w:tcW w:w="990" w:type="dxa"/>
          </w:tcPr>
          <w:p w:rsidR="009F3B41" w:rsidRDefault="009F3B41" w:rsidP="00650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6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9F3B41" w:rsidRPr="00402EC9" w:rsidRDefault="009F3B41" w:rsidP="00650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9F3B41" w:rsidRDefault="009F3B41" w:rsidP="009F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6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509CA" w:rsidRPr="00CE1B17" w:rsidTr="000F5005">
        <w:trPr>
          <w:trHeight w:hRule="exact" w:val="346"/>
        </w:trPr>
        <w:tc>
          <w:tcPr>
            <w:tcW w:w="3150" w:type="dxa"/>
          </w:tcPr>
          <w:p w:rsidR="006509CA" w:rsidRPr="00CE1B17" w:rsidRDefault="006509CA" w:rsidP="00650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6"/>
                <w:szCs w:val="26"/>
                <w:cs/>
              </w:rPr>
            </w:pPr>
            <w:r w:rsidRPr="00CE1B17">
              <w:rPr>
                <w:rFonts w:ascii="Angsana New" w:hAnsi="Angsana New" w:hint="cs"/>
                <w:sz w:val="26"/>
                <w:szCs w:val="26"/>
                <w:cs/>
              </w:rPr>
              <w:t>บริษัท ดับบลิวพีเอส (ประเทศไทย)</w:t>
            </w:r>
            <w:r w:rsidRPr="00CE1B1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E1B17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890" w:type="dxa"/>
            <w:vAlign w:val="center"/>
          </w:tcPr>
          <w:p w:rsidR="006509CA" w:rsidRPr="00CE1B17" w:rsidRDefault="006509CA" w:rsidP="006509CA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CE1B17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บริการงานพิมพ์</w:t>
            </w:r>
          </w:p>
        </w:tc>
        <w:tc>
          <w:tcPr>
            <w:tcW w:w="810" w:type="dxa"/>
          </w:tcPr>
          <w:p w:rsidR="006509CA" w:rsidRPr="00CE1B17" w:rsidRDefault="006509CA" w:rsidP="006509CA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E1B17">
              <w:rPr>
                <w:rFonts w:ascii="Angsana New" w:hAnsi="Angsana New"/>
                <w:sz w:val="26"/>
                <w:szCs w:val="26"/>
                <w:lang w:val="en-US" w:bidi="th-TH"/>
              </w:rPr>
              <w:t>0.50</w:t>
            </w:r>
          </w:p>
        </w:tc>
        <w:tc>
          <w:tcPr>
            <w:tcW w:w="270" w:type="dxa"/>
          </w:tcPr>
          <w:p w:rsidR="006509CA" w:rsidRPr="00CE1B17" w:rsidRDefault="006509CA" w:rsidP="006509CA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</w:tcPr>
          <w:p w:rsidR="006509CA" w:rsidRPr="00CE1B17" w:rsidRDefault="006509CA" w:rsidP="006509CA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E1B17">
              <w:rPr>
                <w:rFonts w:ascii="Angsana New" w:hAnsi="Angsana New"/>
                <w:sz w:val="26"/>
                <w:szCs w:val="26"/>
                <w:lang w:val="en-US" w:bidi="th-TH"/>
              </w:rPr>
              <w:t>0.50</w:t>
            </w:r>
          </w:p>
        </w:tc>
        <w:tc>
          <w:tcPr>
            <w:tcW w:w="1080" w:type="dxa"/>
          </w:tcPr>
          <w:p w:rsidR="006509CA" w:rsidRPr="00CE1B17" w:rsidRDefault="006509CA" w:rsidP="006509C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E1B17">
              <w:rPr>
                <w:rFonts w:ascii="Angsana New" w:hAnsi="Angsana New"/>
                <w:sz w:val="26"/>
                <w:szCs w:val="26"/>
                <w:lang w:val="en-US" w:bidi="th-TH"/>
              </w:rPr>
              <w:t>500,000</w:t>
            </w:r>
          </w:p>
        </w:tc>
        <w:tc>
          <w:tcPr>
            <w:tcW w:w="270" w:type="dxa"/>
          </w:tcPr>
          <w:p w:rsidR="006509CA" w:rsidRPr="00CE1B17" w:rsidRDefault="006509CA" w:rsidP="006509CA">
            <w:pPr>
              <w:pStyle w:val="acctfourfigures"/>
              <w:tabs>
                <w:tab w:val="clear" w:pos="765"/>
                <w:tab w:val="decimal" w:pos="652"/>
                <w:tab w:val="decimal" w:pos="88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:rsidR="006509CA" w:rsidRPr="00CE1B17" w:rsidRDefault="006509CA" w:rsidP="006509C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E1B17">
              <w:rPr>
                <w:rFonts w:ascii="Angsana New" w:hAnsi="Angsana New"/>
                <w:sz w:val="26"/>
                <w:szCs w:val="26"/>
                <w:lang w:val="en-US" w:bidi="th-TH"/>
              </w:rPr>
              <w:t>500,000</w:t>
            </w:r>
          </w:p>
        </w:tc>
        <w:tc>
          <w:tcPr>
            <w:tcW w:w="270" w:type="dxa"/>
          </w:tcPr>
          <w:p w:rsidR="006509CA" w:rsidRPr="00CE1B17" w:rsidRDefault="006509CA" w:rsidP="00650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6509CA" w:rsidRPr="00CE1B17" w:rsidRDefault="006509CA" w:rsidP="00650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  <w:r w:rsidRPr="00CE1B17">
              <w:rPr>
                <w:rFonts w:ascii="Angsana New" w:hAnsi="Angsana New"/>
                <w:sz w:val="26"/>
                <w:szCs w:val="26"/>
              </w:rPr>
              <w:t>2,500</w:t>
            </w:r>
          </w:p>
        </w:tc>
        <w:tc>
          <w:tcPr>
            <w:tcW w:w="270" w:type="dxa"/>
          </w:tcPr>
          <w:p w:rsidR="006509CA" w:rsidRPr="00CE1B17" w:rsidRDefault="006509CA" w:rsidP="006509CA">
            <w:pPr>
              <w:pStyle w:val="acctfourfigures"/>
              <w:tabs>
                <w:tab w:val="clear" w:pos="765"/>
                <w:tab w:val="decimal" w:pos="652"/>
                <w:tab w:val="decimal" w:pos="97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</w:tcPr>
          <w:p w:rsidR="006509CA" w:rsidRPr="00CE1B17" w:rsidRDefault="006509CA" w:rsidP="00650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  <w:r w:rsidRPr="00CE1B17">
              <w:rPr>
                <w:rFonts w:ascii="Angsana New" w:hAnsi="Angsana New"/>
                <w:sz w:val="26"/>
                <w:szCs w:val="26"/>
              </w:rPr>
              <w:t>2,500</w:t>
            </w:r>
          </w:p>
        </w:tc>
        <w:tc>
          <w:tcPr>
            <w:tcW w:w="270" w:type="dxa"/>
          </w:tcPr>
          <w:p w:rsidR="006509CA" w:rsidRPr="00CE1B17" w:rsidRDefault="006509CA" w:rsidP="00650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3" w:right="-468"/>
              <w:rPr>
                <w:rFonts w:ascii="Angsana New" w:hAnsi="Angsana New" w:cs="Times New Roman"/>
                <w:sz w:val="26"/>
                <w:szCs w:val="26"/>
              </w:rPr>
            </w:pPr>
          </w:p>
        </w:tc>
        <w:tc>
          <w:tcPr>
            <w:tcW w:w="990" w:type="dxa"/>
          </w:tcPr>
          <w:p w:rsidR="006509CA" w:rsidRPr="00CE1B17" w:rsidRDefault="006509CA" w:rsidP="00650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6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6509CA" w:rsidRPr="00402EC9" w:rsidRDefault="006509CA" w:rsidP="00650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509CA" w:rsidRPr="00402EC9" w:rsidRDefault="006509CA" w:rsidP="00650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88</w:t>
            </w:r>
          </w:p>
        </w:tc>
      </w:tr>
      <w:tr w:rsidR="006509CA" w:rsidRPr="00CE1B17" w:rsidTr="00402EC9">
        <w:tc>
          <w:tcPr>
            <w:tcW w:w="3150" w:type="dxa"/>
          </w:tcPr>
          <w:p w:rsidR="006509CA" w:rsidRDefault="006509CA" w:rsidP="00650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315" w:hanging="162"/>
              <w:rPr>
                <w:rFonts w:ascii="Angsana New" w:hAnsi="Angsana New"/>
                <w:sz w:val="26"/>
                <w:szCs w:val="26"/>
              </w:rPr>
            </w:pPr>
            <w:r w:rsidRPr="00CE1B17">
              <w:rPr>
                <w:rFonts w:ascii="Angsana New" w:hAnsi="Angsana New"/>
                <w:sz w:val="26"/>
                <w:szCs w:val="26"/>
                <w:cs/>
              </w:rPr>
              <w:t>บริษัท ประชารัฐรักสามัคคี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วิสาหกิจเพื่อ</w:t>
            </w:r>
          </w:p>
          <w:p w:rsidR="006509CA" w:rsidRPr="00CE1B17" w:rsidRDefault="006509CA" w:rsidP="00650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315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สังคม</w:t>
            </w:r>
            <w:r w:rsidRPr="00CE1B17">
              <w:rPr>
                <w:rFonts w:ascii="Angsana New" w:hAnsi="Angsana New"/>
                <w:sz w:val="26"/>
                <w:szCs w:val="26"/>
                <w:cs/>
              </w:rPr>
              <w:t xml:space="preserve"> (ประเทศไทย) จำกัด</w:t>
            </w:r>
          </w:p>
        </w:tc>
        <w:tc>
          <w:tcPr>
            <w:tcW w:w="1890" w:type="dxa"/>
            <w:vAlign w:val="center"/>
          </w:tcPr>
          <w:p w:rsidR="006509CA" w:rsidRPr="00CE1B17" w:rsidRDefault="006509CA" w:rsidP="006509CA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E1B17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วิสาหกิจเพื่อสังคม</w:t>
            </w:r>
          </w:p>
          <w:p w:rsidR="006509CA" w:rsidRPr="00CE1B17" w:rsidRDefault="006509CA" w:rsidP="006509CA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2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E1B17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ขายสินค้า การบริการ</w:t>
            </w:r>
          </w:p>
        </w:tc>
        <w:tc>
          <w:tcPr>
            <w:tcW w:w="810" w:type="dxa"/>
          </w:tcPr>
          <w:p w:rsidR="006509CA" w:rsidRDefault="006509CA" w:rsidP="006509CA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:rsidR="006509CA" w:rsidRPr="00CE1B17" w:rsidRDefault="000F5005" w:rsidP="006509CA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 w:rsidR="006509CA">
              <w:rPr>
                <w:rFonts w:ascii="Angsana New" w:hAnsi="Angsana New"/>
                <w:sz w:val="26"/>
                <w:szCs w:val="26"/>
                <w:lang w:val="en-US" w:bidi="th-TH"/>
              </w:rPr>
              <w:t>.00</w:t>
            </w:r>
          </w:p>
        </w:tc>
        <w:tc>
          <w:tcPr>
            <w:tcW w:w="270" w:type="dxa"/>
          </w:tcPr>
          <w:p w:rsidR="006509CA" w:rsidRPr="00CE1B17" w:rsidRDefault="006509CA" w:rsidP="006509CA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</w:tcPr>
          <w:p w:rsidR="006509CA" w:rsidRDefault="006509CA" w:rsidP="006509CA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108"/>
              <w:rPr>
                <w:rFonts w:ascii="Angsana New" w:hAnsi="Angsana New" w:cstheme="minorBidi"/>
                <w:sz w:val="26"/>
                <w:szCs w:val="26"/>
                <w:lang w:val="en-US" w:bidi="th-TH"/>
              </w:rPr>
            </w:pPr>
          </w:p>
          <w:p w:rsidR="006509CA" w:rsidRPr="00CE1B17" w:rsidRDefault="006509CA" w:rsidP="006509CA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 w:rsidRPr="00CE1B17">
              <w:rPr>
                <w:rFonts w:ascii="Angsana New" w:hAnsi="Angsana New"/>
                <w:sz w:val="26"/>
                <w:szCs w:val="26"/>
                <w:lang w:val="en-US" w:bidi="th-TH"/>
              </w:rPr>
              <w:t>.00</w:t>
            </w:r>
          </w:p>
        </w:tc>
        <w:tc>
          <w:tcPr>
            <w:tcW w:w="1080" w:type="dxa"/>
          </w:tcPr>
          <w:p w:rsidR="006509CA" w:rsidRDefault="006509CA" w:rsidP="006509C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theme="minorBidi"/>
                <w:sz w:val="26"/>
                <w:szCs w:val="26"/>
                <w:lang w:val="en-US" w:bidi="th-TH"/>
              </w:rPr>
            </w:pPr>
          </w:p>
          <w:p w:rsidR="006509CA" w:rsidRPr="00CE1B17" w:rsidRDefault="006509CA" w:rsidP="006509C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33</w:t>
            </w:r>
            <w:r w:rsidRPr="00CE1B17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25</w:t>
            </w:r>
            <w:r w:rsidRPr="00CE1B17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70" w:type="dxa"/>
          </w:tcPr>
          <w:p w:rsidR="006509CA" w:rsidRPr="00CE1B17" w:rsidRDefault="006509CA" w:rsidP="006509C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509CA" w:rsidRDefault="006509CA" w:rsidP="006509C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theme="minorBidi"/>
                <w:sz w:val="26"/>
                <w:szCs w:val="26"/>
                <w:lang w:val="en-US" w:bidi="th-TH"/>
              </w:rPr>
            </w:pPr>
          </w:p>
          <w:p w:rsidR="006509CA" w:rsidRPr="00CE1B17" w:rsidRDefault="006509CA" w:rsidP="006509C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33</w:t>
            </w:r>
            <w:r w:rsidRPr="00CE1B17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25</w:t>
            </w:r>
            <w:r w:rsidRPr="00CE1B17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70" w:type="dxa"/>
          </w:tcPr>
          <w:p w:rsidR="006509CA" w:rsidRPr="00CE1B17" w:rsidRDefault="006509CA" w:rsidP="006509CA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509CA" w:rsidRDefault="006509CA" w:rsidP="00650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  <w:p w:rsidR="006509CA" w:rsidRPr="00CE1B17" w:rsidRDefault="006509CA" w:rsidP="00650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  <w:r w:rsidRPr="00CE1B17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270" w:type="dxa"/>
          </w:tcPr>
          <w:p w:rsidR="006509CA" w:rsidRPr="00CE1B17" w:rsidRDefault="006509CA" w:rsidP="006509C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509CA" w:rsidRDefault="006509CA" w:rsidP="00650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  <w:p w:rsidR="006509CA" w:rsidRPr="00CE1B17" w:rsidRDefault="006509CA" w:rsidP="00650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  <w:r w:rsidRPr="00CE1B17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270" w:type="dxa"/>
          </w:tcPr>
          <w:p w:rsidR="006509CA" w:rsidRPr="00CE1B17" w:rsidRDefault="006509CA" w:rsidP="00650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6509CA" w:rsidRDefault="006509CA" w:rsidP="00650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68"/>
              <w:rPr>
                <w:rFonts w:ascii="Angsana New" w:hAnsi="Angsana New"/>
                <w:sz w:val="26"/>
                <w:szCs w:val="26"/>
              </w:rPr>
            </w:pPr>
          </w:p>
          <w:p w:rsidR="006509CA" w:rsidRPr="00CE1B17" w:rsidRDefault="006509CA" w:rsidP="00650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6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6509CA" w:rsidRPr="00CE1B17" w:rsidRDefault="006509CA" w:rsidP="00650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6509CA" w:rsidRDefault="006509CA" w:rsidP="00650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68"/>
              <w:rPr>
                <w:rFonts w:ascii="Angsana New" w:hAnsi="Angsana New"/>
                <w:sz w:val="26"/>
                <w:szCs w:val="26"/>
              </w:rPr>
            </w:pPr>
          </w:p>
          <w:p w:rsidR="006509CA" w:rsidRPr="00CE1B17" w:rsidRDefault="006509CA" w:rsidP="00650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6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509CA" w:rsidRPr="00CE1B17" w:rsidTr="00402EC9">
        <w:tc>
          <w:tcPr>
            <w:tcW w:w="3150" w:type="dxa"/>
          </w:tcPr>
          <w:p w:rsidR="006509CA" w:rsidRPr="00CE1B17" w:rsidRDefault="006509CA" w:rsidP="00650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E1B1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90" w:type="dxa"/>
            <w:vAlign w:val="center"/>
          </w:tcPr>
          <w:p w:rsidR="006509CA" w:rsidRPr="00CE1B17" w:rsidRDefault="006509CA" w:rsidP="006509CA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6509CA" w:rsidRPr="00CE1B17" w:rsidRDefault="006509CA" w:rsidP="006509CA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6509CA" w:rsidRPr="00CE1B17" w:rsidRDefault="006509CA" w:rsidP="006509C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6509CA" w:rsidRPr="00CE1B17" w:rsidRDefault="006509CA" w:rsidP="006509CA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6509CA" w:rsidRPr="00CE1B17" w:rsidRDefault="006509CA" w:rsidP="006509C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:rsidR="006509CA" w:rsidRPr="00CE1B17" w:rsidRDefault="006509CA" w:rsidP="006509C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509CA" w:rsidRPr="00CE1B17" w:rsidRDefault="006509CA" w:rsidP="006509C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:rsidR="006509CA" w:rsidRPr="00CE1B17" w:rsidRDefault="006509CA" w:rsidP="006509CA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509CA" w:rsidRPr="00CE1B17" w:rsidRDefault="006509CA" w:rsidP="00650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3,500</w:t>
            </w:r>
          </w:p>
        </w:tc>
        <w:tc>
          <w:tcPr>
            <w:tcW w:w="270" w:type="dxa"/>
          </w:tcPr>
          <w:p w:rsidR="006509CA" w:rsidRPr="00CE1B17" w:rsidRDefault="006509CA" w:rsidP="006509C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509CA" w:rsidRPr="00CE1B17" w:rsidRDefault="006509CA" w:rsidP="00650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E1B17">
              <w:rPr>
                <w:rFonts w:ascii="Angsana New" w:hAnsi="Angsana New"/>
                <w:b/>
                <w:bCs/>
                <w:sz w:val="26"/>
                <w:szCs w:val="26"/>
              </w:rPr>
              <w:t>5,400</w:t>
            </w:r>
          </w:p>
        </w:tc>
        <w:tc>
          <w:tcPr>
            <w:tcW w:w="270" w:type="dxa"/>
          </w:tcPr>
          <w:p w:rsidR="006509CA" w:rsidRPr="00CE1B17" w:rsidRDefault="006509CA" w:rsidP="00650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6509CA" w:rsidRPr="006509CA" w:rsidRDefault="006509CA" w:rsidP="00650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509CA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6509CA" w:rsidRPr="00402EC9" w:rsidRDefault="006509CA" w:rsidP="00650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6509CA" w:rsidRPr="00402EC9" w:rsidRDefault="006509CA" w:rsidP="00650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2EC9">
              <w:rPr>
                <w:rFonts w:ascii="Angsana New" w:hAnsi="Angsana New"/>
                <w:b/>
                <w:bCs/>
                <w:sz w:val="26"/>
                <w:szCs w:val="26"/>
              </w:rPr>
              <w:t>88</w:t>
            </w:r>
          </w:p>
        </w:tc>
      </w:tr>
      <w:tr w:rsidR="006509CA" w:rsidRPr="00CE1B17" w:rsidTr="00402EC9">
        <w:trPr>
          <w:trHeight w:val="152"/>
        </w:trPr>
        <w:tc>
          <w:tcPr>
            <w:tcW w:w="3150" w:type="dxa"/>
          </w:tcPr>
          <w:p w:rsidR="006509CA" w:rsidRPr="00D72E65" w:rsidRDefault="006509CA" w:rsidP="00650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890" w:type="dxa"/>
            <w:vAlign w:val="center"/>
          </w:tcPr>
          <w:p w:rsidR="006509CA" w:rsidRPr="00D72E65" w:rsidRDefault="006509CA" w:rsidP="006509CA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6509CA" w:rsidRPr="00D72E65" w:rsidRDefault="006509CA" w:rsidP="006509CA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:rsidR="006509CA" w:rsidRPr="00D72E65" w:rsidRDefault="006509CA" w:rsidP="006509C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810" w:type="dxa"/>
          </w:tcPr>
          <w:p w:rsidR="006509CA" w:rsidRPr="00D72E65" w:rsidRDefault="006509CA" w:rsidP="006509CA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80" w:type="dxa"/>
          </w:tcPr>
          <w:p w:rsidR="006509CA" w:rsidRPr="00D72E65" w:rsidRDefault="006509CA" w:rsidP="006509C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53" w:right="-468"/>
              <w:rPr>
                <w:rFonts w:ascii="Angsana New" w:hAnsi="Angsana New"/>
                <w:sz w:val="14"/>
                <w:szCs w:val="14"/>
                <w:lang w:val="en-US" w:bidi="th-TH"/>
              </w:rPr>
            </w:pPr>
          </w:p>
        </w:tc>
        <w:tc>
          <w:tcPr>
            <w:tcW w:w="270" w:type="dxa"/>
          </w:tcPr>
          <w:p w:rsidR="006509CA" w:rsidRPr="00D72E65" w:rsidRDefault="006509CA" w:rsidP="006509C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90" w:type="dxa"/>
          </w:tcPr>
          <w:p w:rsidR="006509CA" w:rsidRPr="00D72E65" w:rsidRDefault="006509CA" w:rsidP="006509C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53" w:right="-468"/>
              <w:rPr>
                <w:rFonts w:ascii="Angsana New" w:hAnsi="Angsana New"/>
                <w:sz w:val="14"/>
                <w:szCs w:val="14"/>
                <w:lang w:val="en-US" w:bidi="th-TH"/>
              </w:rPr>
            </w:pPr>
          </w:p>
        </w:tc>
        <w:tc>
          <w:tcPr>
            <w:tcW w:w="270" w:type="dxa"/>
          </w:tcPr>
          <w:p w:rsidR="006509CA" w:rsidRPr="00D72E65" w:rsidRDefault="006509CA" w:rsidP="006509CA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14"/>
                <w:szCs w:val="14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6509CA" w:rsidRPr="00D72E65" w:rsidRDefault="006509CA" w:rsidP="00650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:rsidR="006509CA" w:rsidRPr="00D72E65" w:rsidRDefault="006509CA" w:rsidP="006509C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6509CA" w:rsidRPr="00D72E65" w:rsidRDefault="006509CA" w:rsidP="00650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:rsidR="006509CA" w:rsidRPr="00D72E65" w:rsidRDefault="006509CA" w:rsidP="00650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6509CA" w:rsidRPr="00D72E65" w:rsidRDefault="006509CA" w:rsidP="00650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:rsidR="006509CA" w:rsidRPr="00D72E65" w:rsidRDefault="006509CA" w:rsidP="00650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6509CA" w:rsidRPr="00D72E65" w:rsidRDefault="006509CA" w:rsidP="00650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D72E65" w:rsidRPr="00CE1B17" w:rsidTr="000F5005">
        <w:trPr>
          <w:trHeight w:hRule="exact" w:val="346"/>
        </w:trPr>
        <w:tc>
          <w:tcPr>
            <w:tcW w:w="3150" w:type="dxa"/>
          </w:tcPr>
          <w:p w:rsidR="00D72E65" w:rsidRPr="00D72E65" w:rsidRDefault="00D72E65" w:rsidP="00650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72E6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เงินลงทุนระยะยาว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890" w:type="dxa"/>
            <w:vAlign w:val="center"/>
          </w:tcPr>
          <w:p w:rsidR="00D72E65" w:rsidRPr="00CE1B17" w:rsidRDefault="00D72E65" w:rsidP="006509CA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D72E65" w:rsidRPr="00CE1B17" w:rsidRDefault="00D72E65" w:rsidP="006509CA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D72E65" w:rsidRPr="00CE1B17" w:rsidRDefault="00D72E65" w:rsidP="006509C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D72E65" w:rsidRPr="00CE1B17" w:rsidRDefault="00D72E65" w:rsidP="006509CA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D72E65" w:rsidRPr="00CE1B17" w:rsidRDefault="00D72E65" w:rsidP="006509C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:rsidR="00D72E65" w:rsidRPr="00CE1B17" w:rsidRDefault="00D72E65" w:rsidP="006509C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D72E65" w:rsidRPr="00CE1B17" w:rsidRDefault="00D72E65" w:rsidP="006509C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:rsidR="00D72E65" w:rsidRPr="00CE1B17" w:rsidRDefault="00D72E65" w:rsidP="006509CA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</w:tcPr>
          <w:p w:rsidR="00D72E65" w:rsidRPr="00CE1B17" w:rsidRDefault="00D72E65" w:rsidP="00650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D72E65" w:rsidRPr="00CE1B17" w:rsidRDefault="00D72E65" w:rsidP="006509C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D72E65" w:rsidRPr="00CE1B17" w:rsidRDefault="00D72E65" w:rsidP="00650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D72E65" w:rsidRPr="00CE1B17" w:rsidRDefault="00D72E65" w:rsidP="00650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D72E65" w:rsidRPr="00CE1B17" w:rsidRDefault="00D72E65" w:rsidP="00650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D72E65" w:rsidRPr="00CE1B17" w:rsidRDefault="00D72E65" w:rsidP="00650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D72E65" w:rsidRPr="00CE1B17" w:rsidRDefault="00D72E65" w:rsidP="00650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509CA" w:rsidRPr="00CE1B17" w:rsidTr="000F5005">
        <w:trPr>
          <w:trHeight w:hRule="exact" w:val="346"/>
        </w:trPr>
        <w:tc>
          <w:tcPr>
            <w:tcW w:w="3150" w:type="dxa"/>
          </w:tcPr>
          <w:p w:rsidR="006509CA" w:rsidRPr="00CE1B17" w:rsidRDefault="006509CA" w:rsidP="00650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CE1B1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ตราสารหนี้ที่ถือจนครบกำหนด</w:t>
            </w:r>
          </w:p>
        </w:tc>
        <w:tc>
          <w:tcPr>
            <w:tcW w:w="1890" w:type="dxa"/>
            <w:vAlign w:val="center"/>
          </w:tcPr>
          <w:p w:rsidR="006509CA" w:rsidRPr="00CE1B17" w:rsidRDefault="006509CA" w:rsidP="006509CA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6509CA" w:rsidRPr="00CE1B17" w:rsidRDefault="006509CA" w:rsidP="006509CA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6509CA" w:rsidRPr="00CE1B17" w:rsidRDefault="006509CA" w:rsidP="006509C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6509CA" w:rsidRPr="00CE1B17" w:rsidRDefault="006509CA" w:rsidP="006509CA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6509CA" w:rsidRPr="00CE1B17" w:rsidRDefault="006509CA" w:rsidP="006509C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:rsidR="006509CA" w:rsidRPr="00CE1B17" w:rsidRDefault="006509CA" w:rsidP="006509C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509CA" w:rsidRPr="00CE1B17" w:rsidRDefault="006509CA" w:rsidP="006509C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:rsidR="006509CA" w:rsidRPr="00CE1B17" w:rsidRDefault="006509CA" w:rsidP="006509CA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</w:tcPr>
          <w:p w:rsidR="006509CA" w:rsidRPr="00CE1B17" w:rsidRDefault="006509CA" w:rsidP="00650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6509CA" w:rsidRPr="00CE1B17" w:rsidRDefault="006509CA" w:rsidP="006509C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6509CA" w:rsidRPr="00CE1B17" w:rsidRDefault="006509CA" w:rsidP="00650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6509CA" w:rsidRPr="00CE1B17" w:rsidRDefault="006509CA" w:rsidP="00650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509CA" w:rsidRPr="00CE1B17" w:rsidRDefault="006509CA" w:rsidP="00650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6509CA" w:rsidRPr="00CE1B17" w:rsidRDefault="006509CA" w:rsidP="00650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509CA" w:rsidRPr="00CE1B17" w:rsidRDefault="006509CA" w:rsidP="00650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509CA" w:rsidRPr="00CE1B17" w:rsidTr="000F5005">
        <w:trPr>
          <w:trHeight w:hRule="exact" w:val="346"/>
        </w:trPr>
        <w:tc>
          <w:tcPr>
            <w:tcW w:w="3150" w:type="dxa"/>
          </w:tcPr>
          <w:p w:rsidR="006509CA" w:rsidRPr="00CE1B17" w:rsidRDefault="006509CA" w:rsidP="00650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6"/>
                <w:szCs w:val="26"/>
                <w:cs/>
              </w:rPr>
            </w:pPr>
            <w:r w:rsidRPr="00CE1B17">
              <w:rPr>
                <w:rFonts w:ascii="Angsana New" w:hAnsi="Angsana New" w:hint="cs"/>
                <w:sz w:val="26"/>
                <w:szCs w:val="26"/>
                <w:cs/>
              </w:rPr>
              <w:t>พันธบัตรรัฐบาล</w:t>
            </w:r>
          </w:p>
        </w:tc>
        <w:tc>
          <w:tcPr>
            <w:tcW w:w="1890" w:type="dxa"/>
            <w:vAlign w:val="center"/>
          </w:tcPr>
          <w:p w:rsidR="006509CA" w:rsidRPr="00CE1B17" w:rsidRDefault="006509CA" w:rsidP="006509CA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6509CA" w:rsidRPr="00CE1B17" w:rsidRDefault="006509CA" w:rsidP="006509CA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6509CA" w:rsidRPr="00CE1B17" w:rsidRDefault="006509CA" w:rsidP="006509C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6509CA" w:rsidRPr="00CE1B17" w:rsidRDefault="006509CA" w:rsidP="006509CA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6509CA" w:rsidRPr="00CE1B17" w:rsidRDefault="006509CA" w:rsidP="006509C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:rsidR="006509CA" w:rsidRPr="00CE1B17" w:rsidRDefault="006509CA" w:rsidP="006509C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509CA" w:rsidRPr="00CE1B17" w:rsidRDefault="006509CA" w:rsidP="006509C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:rsidR="006509CA" w:rsidRPr="00CE1B17" w:rsidRDefault="006509CA" w:rsidP="006509CA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6509CA" w:rsidRPr="00CE1B17" w:rsidRDefault="006509CA" w:rsidP="00650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10,021</w:t>
            </w:r>
          </w:p>
        </w:tc>
        <w:tc>
          <w:tcPr>
            <w:tcW w:w="270" w:type="dxa"/>
          </w:tcPr>
          <w:p w:rsidR="006509CA" w:rsidRPr="00CE1B17" w:rsidRDefault="006509CA" w:rsidP="006509C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6509CA" w:rsidRPr="00CE1B17" w:rsidRDefault="006509CA" w:rsidP="00650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E1B17">
              <w:rPr>
                <w:rFonts w:ascii="Angsana New" w:hAnsi="Angsana New"/>
                <w:b/>
                <w:bCs/>
                <w:sz w:val="26"/>
                <w:szCs w:val="26"/>
              </w:rPr>
              <w:t>10,037</w:t>
            </w:r>
          </w:p>
        </w:tc>
        <w:tc>
          <w:tcPr>
            <w:tcW w:w="270" w:type="dxa"/>
          </w:tcPr>
          <w:p w:rsidR="006509CA" w:rsidRPr="00CE1B17" w:rsidRDefault="006509CA" w:rsidP="00650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6509CA" w:rsidRPr="00402EC9" w:rsidRDefault="006509CA" w:rsidP="00650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6509CA" w:rsidRPr="00402EC9" w:rsidRDefault="006509CA" w:rsidP="00650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509CA" w:rsidRPr="00402EC9" w:rsidRDefault="006509CA" w:rsidP="00650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:rsidR="00460B09" w:rsidRPr="000F5005" w:rsidRDefault="00460B09" w:rsidP="00FF26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both"/>
        <w:rPr>
          <w:rFonts w:ascii="Angsana New" w:hAnsi="Angsana New"/>
          <w:sz w:val="10"/>
          <w:szCs w:val="10"/>
        </w:rPr>
      </w:pPr>
    </w:p>
    <w:p w:rsidR="000F5005" w:rsidRPr="000F5005" w:rsidRDefault="000F5005" w:rsidP="00FF26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  <w:r w:rsidRPr="000F5005">
        <w:rPr>
          <w:rFonts w:ascii="Angsana New" w:hAnsi="Angsana New"/>
          <w:sz w:val="28"/>
          <w:szCs w:val="28"/>
        </w:rPr>
        <w:t xml:space="preserve">* </w:t>
      </w:r>
      <w:r w:rsidRPr="000F5005">
        <w:rPr>
          <w:rFonts w:ascii="Angsana New" w:hAnsi="Angsana New" w:hint="cs"/>
          <w:sz w:val="28"/>
          <w:szCs w:val="28"/>
          <w:cs/>
        </w:rPr>
        <w:t xml:space="preserve">ดูหมายเหตุประกอบงบการเงินข้อ </w:t>
      </w:r>
      <w:r w:rsidRPr="000F5005">
        <w:rPr>
          <w:rFonts w:ascii="Angsana New" w:hAnsi="Angsana New"/>
          <w:sz w:val="28"/>
          <w:szCs w:val="28"/>
        </w:rPr>
        <w:t>4</w:t>
      </w:r>
    </w:p>
    <w:p w:rsidR="000F5005" w:rsidRPr="000F5005" w:rsidRDefault="000F5005" w:rsidP="00FF26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both"/>
        <w:rPr>
          <w:rFonts w:ascii="Angsana New" w:hAnsi="Angsana New"/>
          <w:sz w:val="10"/>
          <w:szCs w:val="10"/>
        </w:rPr>
      </w:pPr>
    </w:p>
    <w:p w:rsidR="00414A05" w:rsidRPr="000F5005" w:rsidRDefault="00D56509" w:rsidP="00FF26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both"/>
        <w:rPr>
          <w:rFonts w:ascii="Angsana New" w:hAnsi="Angsana New"/>
          <w:i/>
          <w:iCs/>
          <w:sz w:val="28"/>
          <w:szCs w:val="28"/>
        </w:rPr>
      </w:pPr>
      <w:r w:rsidRPr="000F5005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0F5005">
        <w:rPr>
          <w:rFonts w:ascii="Angsana New" w:hAnsi="Angsana New"/>
          <w:sz w:val="28"/>
          <w:szCs w:val="28"/>
        </w:rPr>
        <w:t xml:space="preserve">31 </w:t>
      </w:r>
      <w:r w:rsidRPr="000F5005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0F5005">
        <w:rPr>
          <w:rFonts w:ascii="Angsana New" w:hAnsi="Angsana New"/>
          <w:sz w:val="28"/>
          <w:szCs w:val="28"/>
        </w:rPr>
        <w:t>256</w:t>
      </w:r>
      <w:r w:rsidR="00745308" w:rsidRPr="000F5005">
        <w:rPr>
          <w:rFonts w:ascii="Angsana New" w:hAnsi="Angsana New"/>
          <w:sz w:val="28"/>
          <w:szCs w:val="28"/>
        </w:rPr>
        <w:t xml:space="preserve">1 </w:t>
      </w:r>
      <w:r w:rsidR="000A7A9C" w:rsidRPr="000F5005">
        <w:rPr>
          <w:rFonts w:ascii="Angsana New" w:hAnsi="Angsana New" w:hint="cs"/>
          <w:sz w:val="28"/>
          <w:szCs w:val="28"/>
          <w:cs/>
        </w:rPr>
        <w:t xml:space="preserve">เงินลงทุนในพันธบัตรรัฐบาลอายุ </w:t>
      </w:r>
      <w:r w:rsidR="000A7A9C" w:rsidRPr="000F5005">
        <w:rPr>
          <w:rFonts w:ascii="Angsana New" w:hAnsi="Angsana New"/>
          <w:sz w:val="28"/>
          <w:szCs w:val="28"/>
        </w:rPr>
        <w:t xml:space="preserve">3 </w:t>
      </w:r>
      <w:r w:rsidR="000A7A9C" w:rsidRPr="000F5005">
        <w:rPr>
          <w:rFonts w:ascii="Angsana New" w:hAnsi="Angsana New" w:hint="cs"/>
          <w:sz w:val="28"/>
          <w:szCs w:val="28"/>
          <w:cs/>
        </w:rPr>
        <w:t xml:space="preserve">ปี มีอัตราดอกเบี้ยร้อยละ </w:t>
      </w:r>
      <w:r w:rsidR="006509CA" w:rsidRPr="000F5005">
        <w:rPr>
          <w:rFonts w:ascii="Angsana New" w:hAnsi="Angsana New"/>
          <w:sz w:val="28"/>
          <w:szCs w:val="28"/>
        </w:rPr>
        <w:t>1.77</w:t>
      </w:r>
      <w:r w:rsidR="000A7A9C" w:rsidRPr="000F5005">
        <w:rPr>
          <w:rFonts w:ascii="Angsana New" w:hAnsi="Angsana New"/>
          <w:sz w:val="28"/>
          <w:szCs w:val="28"/>
        </w:rPr>
        <w:t xml:space="preserve"> </w:t>
      </w:r>
      <w:r w:rsidR="000A7A9C" w:rsidRPr="000F5005">
        <w:rPr>
          <w:rFonts w:ascii="Angsana New" w:hAnsi="Angsana New" w:hint="cs"/>
          <w:sz w:val="28"/>
          <w:szCs w:val="28"/>
          <w:cs/>
        </w:rPr>
        <w:t>ต่อปี</w:t>
      </w:r>
      <w:r w:rsidRPr="000F5005">
        <w:rPr>
          <w:rFonts w:ascii="Angsana New" w:hAnsi="Angsana New"/>
          <w:sz w:val="28"/>
          <w:szCs w:val="28"/>
        </w:rPr>
        <w:t xml:space="preserve"> </w:t>
      </w:r>
      <w:r w:rsidRPr="000F5005">
        <w:rPr>
          <w:rFonts w:ascii="Angsana New" w:hAnsi="Angsana New"/>
          <w:i/>
          <w:iCs/>
          <w:sz w:val="28"/>
          <w:szCs w:val="28"/>
        </w:rPr>
        <w:t>(25</w:t>
      </w:r>
      <w:r w:rsidR="00745308" w:rsidRPr="000F5005">
        <w:rPr>
          <w:rFonts w:ascii="Angsana New" w:hAnsi="Angsana New"/>
          <w:i/>
          <w:iCs/>
          <w:sz w:val="28"/>
          <w:szCs w:val="28"/>
        </w:rPr>
        <w:t>60</w:t>
      </w:r>
      <w:r w:rsidRPr="000F5005">
        <w:rPr>
          <w:rFonts w:ascii="Angsana New" w:hAnsi="Angsana New"/>
          <w:i/>
          <w:iCs/>
          <w:sz w:val="28"/>
          <w:szCs w:val="28"/>
        </w:rPr>
        <w:t xml:space="preserve">: </w:t>
      </w:r>
      <w:r w:rsidRPr="000F5005">
        <w:rPr>
          <w:rFonts w:ascii="Angsana New" w:hAnsi="Angsana New" w:hint="cs"/>
          <w:i/>
          <w:iCs/>
          <w:sz w:val="28"/>
          <w:szCs w:val="28"/>
          <w:cs/>
        </w:rPr>
        <w:t xml:space="preserve">ร้อยละ </w:t>
      </w:r>
      <w:r w:rsidR="00745308" w:rsidRPr="000F5005">
        <w:rPr>
          <w:rFonts w:ascii="Angsana New" w:hAnsi="Angsana New"/>
          <w:i/>
          <w:iCs/>
          <w:sz w:val="28"/>
          <w:szCs w:val="28"/>
        </w:rPr>
        <w:t>1.77</w:t>
      </w:r>
      <w:r w:rsidRPr="000F5005">
        <w:rPr>
          <w:rFonts w:ascii="Angsana New" w:hAnsi="Angsana New"/>
          <w:i/>
          <w:iCs/>
          <w:sz w:val="28"/>
          <w:szCs w:val="28"/>
        </w:rPr>
        <w:t xml:space="preserve"> </w:t>
      </w:r>
      <w:r w:rsidRPr="000F5005">
        <w:rPr>
          <w:rFonts w:ascii="Angsana New" w:hAnsi="Angsana New" w:hint="cs"/>
          <w:i/>
          <w:iCs/>
          <w:sz w:val="28"/>
          <w:szCs w:val="28"/>
          <w:cs/>
        </w:rPr>
        <w:t>ต่อปี)</w:t>
      </w:r>
      <w:r w:rsidR="000A7A9C" w:rsidRPr="000F5005">
        <w:rPr>
          <w:rFonts w:ascii="Angsana New" w:hAnsi="Angsana New" w:hint="cs"/>
          <w:sz w:val="28"/>
          <w:szCs w:val="28"/>
          <w:cs/>
        </w:rPr>
        <w:t xml:space="preserve"> ซึ่งราคาทุนส่วนหนึ่งจำนวน </w:t>
      </w:r>
      <w:r w:rsidR="006509CA" w:rsidRPr="000F5005">
        <w:rPr>
          <w:rFonts w:ascii="Angsana New" w:hAnsi="Angsana New"/>
          <w:sz w:val="28"/>
          <w:szCs w:val="28"/>
        </w:rPr>
        <w:t>7.30</w:t>
      </w:r>
      <w:r w:rsidR="000A7A9C" w:rsidRPr="000F5005">
        <w:rPr>
          <w:rFonts w:ascii="Angsana New" w:hAnsi="Angsana New"/>
          <w:sz w:val="28"/>
          <w:szCs w:val="28"/>
        </w:rPr>
        <w:t xml:space="preserve"> </w:t>
      </w:r>
      <w:r w:rsidR="000A7A9C" w:rsidRPr="000F5005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="009E1259" w:rsidRPr="000F5005">
        <w:rPr>
          <w:rFonts w:ascii="Angsana New" w:hAnsi="Angsana New" w:hint="cs"/>
          <w:sz w:val="28"/>
          <w:szCs w:val="28"/>
          <w:cs/>
        </w:rPr>
        <w:t xml:space="preserve">ใช้เป็นหลักทรัพย์ค้ำประกันการไฟฟ้า </w:t>
      </w:r>
      <w:r w:rsidR="009E1259" w:rsidRPr="000F5005">
        <w:rPr>
          <w:rFonts w:ascii="Angsana New" w:hAnsi="Angsana New"/>
          <w:i/>
          <w:iCs/>
          <w:sz w:val="28"/>
          <w:szCs w:val="28"/>
        </w:rPr>
        <w:t>(25</w:t>
      </w:r>
      <w:r w:rsidR="00745308" w:rsidRPr="000F5005">
        <w:rPr>
          <w:rFonts w:ascii="Angsana New" w:hAnsi="Angsana New"/>
          <w:i/>
          <w:iCs/>
          <w:sz w:val="28"/>
          <w:szCs w:val="28"/>
        </w:rPr>
        <w:t>60</w:t>
      </w:r>
      <w:r w:rsidR="009E1259" w:rsidRPr="000F5005">
        <w:rPr>
          <w:rFonts w:ascii="Angsana New" w:hAnsi="Angsana New"/>
          <w:i/>
          <w:iCs/>
          <w:sz w:val="28"/>
          <w:szCs w:val="28"/>
        </w:rPr>
        <w:t xml:space="preserve">: 7.30 </w:t>
      </w:r>
      <w:r w:rsidR="009E1259" w:rsidRPr="000F5005">
        <w:rPr>
          <w:rFonts w:ascii="Angsana New" w:hAnsi="Angsana New" w:hint="cs"/>
          <w:i/>
          <w:iCs/>
          <w:sz w:val="28"/>
          <w:szCs w:val="28"/>
          <w:cs/>
        </w:rPr>
        <w:t>ล้านบาท)</w:t>
      </w:r>
    </w:p>
    <w:p w:rsidR="008E7388" w:rsidRDefault="008E7388" w:rsidP="008E73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D131FA">
        <w:rPr>
          <w:rFonts w:ascii="Angsana New" w:hAnsi="Angsana New"/>
          <w:b/>
          <w:bCs/>
          <w:sz w:val="30"/>
          <w:szCs w:val="30"/>
        </w:rPr>
        <w:t>3</w:t>
      </w:r>
      <w:r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p w:rsidR="006B702C" w:rsidRDefault="006B702C" w:rsidP="008E73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1442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33"/>
        <w:gridCol w:w="1409"/>
        <w:gridCol w:w="239"/>
        <w:gridCol w:w="1474"/>
        <w:gridCol w:w="239"/>
        <w:gridCol w:w="1471"/>
        <w:gridCol w:w="239"/>
        <w:gridCol w:w="1471"/>
        <w:gridCol w:w="239"/>
        <w:gridCol w:w="1497"/>
        <w:gridCol w:w="239"/>
        <w:gridCol w:w="1373"/>
      </w:tblGrid>
      <w:tr w:rsidR="008E7388" w:rsidTr="008E7388">
        <w:trPr>
          <w:tblHeader/>
        </w:trPr>
        <w:tc>
          <w:tcPr>
            <w:tcW w:w="1571" w:type="pct"/>
            <w:vAlign w:val="bottom"/>
          </w:tcPr>
          <w:p w:rsidR="008E7388" w:rsidRDefault="008E7388" w:rsidP="00745308">
            <w:pPr>
              <w:spacing w:line="360" w:lineRule="exact"/>
              <w:ind w:right="-21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3429" w:type="pct"/>
            <w:gridSpan w:val="11"/>
            <w:vAlign w:val="bottom"/>
          </w:tcPr>
          <w:p w:rsidR="008E7388" w:rsidRPr="008E7388" w:rsidRDefault="008E7388" w:rsidP="00745308">
            <w:pPr>
              <w:spacing w:line="360" w:lineRule="exact"/>
              <w:ind w:right="-78"/>
              <w:jc w:val="center"/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</w:pPr>
            <w:r w:rsidRPr="008E7388">
              <w:rPr>
                <w:rFonts w:ascii="Angsana New" w:eastAsia="Cordi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7388" w:rsidTr="008E7388">
        <w:trPr>
          <w:tblHeader/>
        </w:trPr>
        <w:tc>
          <w:tcPr>
            <w:tcW w:w="1571" w:type="pct"/>
            <w:vAlign w:val="bottom"/>
          </w:tcPr>
          <w:p w:rsidR="008E7388" w:rsidRDefault="008E7388" w:rsidP="00745308">
            <w:pPr>
              <w:spacing w:line="360" w:lineRule="exact"/>
              <w:ind w:right="-21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488" w:type="pct"/>
            <w:vAlign w:val="bottom"/>
            <w:hideMark/>
          </w:tcPr>
          <w:p w:rsidR="008E7388" w:rsidRDefault="008E7388" w:rsidP="00745308">
            <w:pPr>
              <w:spacing w:line="360" w:lineRule="exact"/>
              <w:ind w:left="-109" w:right="-7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83" w:type="pct"/>
            <w:vAlign w:val="bottom"/>
          </w:tcPr>
          <w:p w:rsidR="008E7388" w:rsidRDefault="008E7388" w:rsidP="00745308">
            <w:pPr>
              <w:tabs>
                <w:tab w:val="decimal" w:pos="792"/>
              </w:tabs>
              <w:spacing w:line="360" w:lineRule="exact"/>
              <w:ind w:left="-109" w:right="-131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511" w:type="pct"/>
            <w:vAlign w:val="bottom"/>
            <w:hideMark/>
          </w:tcPr>
          <w:p w:rsidR="008E7388" w:rsidRDefault="008E7388" w:rsidP="00745308">
            <w:pPr>
              <w:spacing w:line="360" w:lineRule="exact"/>
              <w:ind w:left="-109" w:right="-7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อาคารและ</w:t>
            </w:r>
          </w:p>
          <w:p w:rsidR="008E7388" w:rsidRDefault="008E7388" w:rsidP="00745308">
            <w:pPr>
              <w:spacing w:line="360" w:lineRule="exact"/>
              <w:ind w:left="-109" w:right="-7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ส่วนปรับปรุง</w:t>
            </w:r>
          </w:p>
          <w:p w:rsidR="008E7388" w:rsidRDefault="008E7388" w:rsidP="00745308">
            <w:pPr>
              <w:spacing w:line="360" w:lineRule="exact"/>
              <w:ind w:left="-109" w:right="-7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83" w:type="pct"/>
            <w:vAlign w:val="bottom"/>
          </w:tcPr>
          <w:p w:rsidR="008E7388" w:rsidRDefault="008E7388" w:rsidP="00745308">
            <w:pPr>
              <w:tabs>
                <w:tab w:val="decimal" w:pos="792"/>
              </w:tabs>
              <w:spacing w:line="360" w:lineRule="exact"/>
              <w:ind w:left="-109" w:right="-131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10" w:type="pct"/>
            <w:vAlign w:val="bottom"/>
            <w:hideMark/>
          </w:tcPr>
          <w:p w:rsidR="008E7388" w:rsidRDefault="008E7388" w:rsidP="00745308">
            <w:pPr>
              <w:spacing w:line="360" w:lineRule="exact"/>
              <w:ind w:left="-109" w:right="-7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83" w:type="pct"/>
            <w:vAlign w:val="bottom"/>
          </w:tcPr>
          <w:p w:rsidR="008E7388" w:rsidRDefault="008E7388" w:rsidP="00745308">
            <w:pPr>
              <w:tabs>
                <w:tab w:val="decimal" w:pos="792"/>
              </w:tabs>
              <w:spacing w:line="360" w:lineRule="exact"/>
              <w:ind w:left="-109" w:right="-131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10" w:type="pct"/>
            <w:vAlign w:val="bottom"/>
            <w:hideMark/>
          </w:tcPr>
          <w:p w:rsidR="008E7388" w:rsidRDefault="008E7388" w:rsidP="00745308">
            <w:pPr>
              <w:spacing w:line="360" w:lineRule="exact"/>
              <w:ind w:left="-109" w:right="-7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ระบบต่างๆ</w:t>
            </w:r>
          </w:p>
        </w:tc>
        <w:tc>
          <w:tcPr>
            <w:tcW w:w="83" w:type="pct"/>
            <w:vAlign w:val="bottom"/>
          </w:tcPr>
          <w:p w:rsidR="008E7388" w:rsidRDefault="008E7388" w:rsidP="00745308">
            <w:pPr>
              <w:spacing w:line="360" w:lineRule="exact"/>
              <w:ind w:right="-7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19" w:type="pct"/>
            <w:vAlign w:val="bottom"/>
            <w:hideMark/>
          </w:tcPr>
          <w:p w:rsidR="008E7388" w:rsidRDefault="008E7388" w:rsidP="00745308">
            <w:pPr>
              <w:spacing w:line="360" w:lineRule="exact"/>
              <w:ind w:right="-7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83" w:type="pct"/>
            <w:vAlign w:val="bottom"/>
          </w:tcPr>
          <w:p w:rsidR="008E7388" w:rsidRDefault="008E7388" w:rsidP="00745308">
            <w:pPr>
              <w:tabs>
                <w:tab w:val="decimal" w:pos="981"/>
              </w:tabs>
              <w:spacing w:line="360" w:lineRule="exact"/>
              <w:ind w:right="-7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476" w:type="pct"/>
            <w:vAlign w:val="bottom"/>
            <w:hideMark/>
          </w:tcPr>
          <w:p w:rsidR="008E7388" w:rsidRDefault="008E7388" w:rsidP="00745308">
            <w:pPr>
              <w:spacing w:line="360" w:lineRule="exact"/>
              <w:ind w:right="-7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  <w:cs/>
              </w:rPr>
              <w:t>รวม</w:t>
            </w:r>
          </w:p>
        </w:tc>
      </w:tr>
      <w:tr w:rsidR="008E7388" w:rsidTr="008E7388">
        <w:trPr>
          <w:tblHeader/>
        </w:trPr>
        <w:tc>
          <w:tcPr>
            <w:tcW w:w="1571" w:type="pct"/>
          </w:tcPr>
          <w:p w:rsidR="008E7388" w:rsidRDefault="008E7388" w:rsidP="00745308">
            <w:pPr>
              <w:spacing w:line="360" w:lineRule="exact"/>
              <w:ind w:right="-218"/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429" w:type="pct"/>
            <w:gridSpan w:val="11"/>
            <w:vAlign w:val="center"/>
            <w:hideMark/>
          </w:tcPr>
          <w:p w:rsidR="008E7388" w:rsidRDefault="008E7388" w:rsidP="00745308">
            <w:pPr>
              <w:tabs>
                <w:tab w:val="clear" w:pos="680"/>
                <w:tab w:val="decimal" w:pos="705"/>
              </w:tabs>
              <w:spacing w:line="360" w:lineRule="exact"/>
              <w:ind w:right="-78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eastAsia="Cordi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E7388" w:rsidTr="008E7388">
        <w:tc>
          <w:tcPr>
            <w:tcW w:w="1571" w:type="pct"/>
            <w:hideMark/>
          </w:tcPr>
          <w:p w:rsidR="008E7388" w:rsidRDefault="008E7388" w:rsidP="00745308">
            <w:pPr>
              <w:spacing w:line="360" w:lineRule="exact"/>
              <w:ind w:right="-218"/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488" w:type="pct"/>
          </w:tcPr>
          <w:p w:rsidR="008E7388" w:rsidRDefault="008E7388" w:rsidP="00745308">
            <w:pPr>
              <w:tabs>
                <w:tab w:val="clear" w:pos="680"/>
                <w:tab w:val="decimal" w:pos="705"/>
                <w:tab w:val="left" w:pos="859"/>
              </w:tabs>
              <w:spacing w:line="360" w:lineRule="exact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3" w:type="pct"/>
          </w:tcPr>
          <w:p w:rsidR="008E7388" w:rsidRDefault="008E7388" w:rsidP="00745308">
            <w:pPr>
              <w:tabs>
                <w:tab w:val="clear" w:pos="680"/>
                <w:tab w:val="decimal" w:pos="705"/>
              </w:tabs>
              <w:spacing w:line="360" w:lineRule="exact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1" w:type="pct"/>
          </w:tcPr>
          <w:p w:rsidR="008E7388" w:rsidRDefault="008E7388" w:rsidP="00745308">
            <w:pPr>
              <w:tabs>
                <w:tab w:val="clear" w:pos="680"/>
                <w:tab w:val="decimal" w:pos="705"/>
              </w:tabs>
              <w:spacing w:line="360" w:lineRule="exact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3" w:type="pct"/>
          </w:tcPr>
          <w:p w:rsidR="008E7388" w:rsidRDefault="008E7388" w:rsidP="00745308">
            <w:pPr>
              <w:tabs>
                <w:tab w:val="clear" w:pos="680"/>
                <w:tab w:val="decimal" w:pos="705"/>
              </w:tabs>
              <w:spacing w:line="360" w:lineRule="exact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0" w:type="pct"/>
          </w:tcPr>
          <w:p w:rsidR="008E7388" w:rsidRDefault="008E7388" w:rsidP="00745308">
            <w:pPr>
              <w:tabs>
                <w:tab w:val="clear" w:pos="680"/>
                <w:tab w:val="decimal" w:pos="705"/>
              </w:tabs>
              <w:spacing w:line="360" w:lineRule="exact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3" w:type="pct"/>
          </w:tcPr>
          <w:p w:rsidR="008E7388" w:rsidRDefault="008E7388" w:rsidP="00745308">
            <w:pPr>
              <w:tabs>
                <w:tab w:val="clear" w:pos="680"/>
                <w:tab w:val="decimal" w:pos="705"/>
              </w:tabs>
              <w:spacing w:line="360" w:lineRule="exact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0" w:type="pct"/>
          </w:tcPr>
          <w:p w:rsidR="008E7388" w:rsidRDefault="008E7388" w:rsidP="00745308">
            <w:pPr>
              <w:tabs>
                <w:tab w:val="clear" w:pos="680"/>
                <w:tab w:val="decimal" w:pos="705"/>
              </w:tabs>
              <w:spacing w:line="360" w:lineRule="exact"/>
              <w:ind w:left="-109" w:right="-78"/>
              <w:jc w:val="right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3" w:type="pct"/>
          </w:tcPr>
          <w:p w:rsidR="008E7388" w:rsidRDefault="008E7388" w:rsidP="00745308">
            <w:pPr>
              <w:tabs>
                <w:tab w:val="clear" w:pos="680"/>
                <w:tab w:val="decimal" w:pos="705"/>
              </w:tabs>
              <w:spacing w:line="360" w:lineRule="exact"/>
              <w:ind w:right="-78"/>
              <w:jc w:val="right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9" w:type="pct"/>
          </w:tcPr>
          <w:p w:rsidR="008E7388" w:rsidRDefault="008E7388" w:rsidP="00745308">
            <w:pPr>
              <w:tabs>
                <w:tab w:val="clear" w:pos="680"/>
                <w:tab w:val="decimal" w:pos="705"/>
              </w:tabs>
              <w:spacing w:line="360" w:lineRule="exact"/>
              <w:ind w:left="-109" w:right="7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83" w:type="pct"/>
          </w:tcPr>
          <w:p w:rsidR="008E7388" w:rsidRDefault="008E7388" w:rsidP="00745308">
            <w:pPr>
              <w:tabs>
                <w:tab w:val="clear" w:pos="680"/>
                <w:tab w:val="decimal" w:pos="705"/>
              </w:tabs>
              <w:spacing w:line="360" w:lineRule="exact"/>
              <w:ind w:left="-109" w:right="7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476" w:type="pct"/>
          </w:tcPr>
          <w:p w:rsidR="008E7388" w:rsidRDefault="008E7388" w:rsidP="00745308">
            <w:pPr>
              <w:tabs>
                <w:tab w:val="clear" w:pos="680"/>
                <w:tab w:val="decimal" w:pos="705"/>
              </w:tabs>
              <w:spacing w:line="360" w:lineRule="exact"/>
              <w:ind w:right="-78"/>
              <w:jc w:val="right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</w:p>
        </w:tc>
      </w:tr>
      <w:tr w:rsidR="00745308" w:rsidTr="008E7388">
        <w:tc>
          <w:tcPr>
            <w:tcW w:w="1571" w:type="pct"/>
            <w:hideMark/>
          </w:tcPr>
          <w:p w:rsidR="00745308" w:rsidRDefault="00745308" w:rsidP="00745308">
            <w:pPr>
              <w:spacing w:line="360" w:lineRule="exact"/>
              <w:ind w:right="-218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eastAsia="Cordi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eastAsia="Cordia New" w:hAnsi="Angsana New"/>
                <w:sz w:val="30"/>
                <w:szCs w:val="30"/>
              </w:rPr>
              <w:t>2560</w:t>
            </w:r>
          </w:p>
        </w:tc>
        <w:tc>
          <w:tcPr>
            <w:tcW w:w="488" w:type="pct"/>
          </w:tcPr>
          <w:p w:rsidR="00745308" w:rsidRPr="00745308" w:rsidRDefault="00745308" w:rsidP="00745308">
            <w:pPr>
              <w:tabs>
                <w:tab w:val="clear" w:pos="680"/>
                <w:tab w:val="decimal" w:pos="705"/>
              </w:tabs>
              <w:spacing w:line="360" w:lineRule="exact"/>
              <w:ind w:left="-109" w:right="7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745308">
              <w:rPr>
                <w:rFonts w:ascii="Angsana New" w:eastAsia="Cordia New" w:hAnsi="Angsana New"/>
                <w:sz w:val="30"/>
                <w:szCs w:val="30"/>
              </w:rPr>
              <w:t>18,075</w:t>
            </w:r>
          </w:p>
        </w:tc>
        <w:tc>
          <w:tcPr>
            <w:tcW w:w="83" w:type="pct"/>
          </w:tcPr>
          <w:p w:rsidR="00745308" w:rsidRPr="00745308" w:rsidRDefault="00745308" w:rsidP="00745308">
            <w:pPr>
              <w:tabs>
                <w:tab w:val="clear" w:pos="680"/>
                <w:tab w:val="decimal" w:pos="705"/>
              </w:tabs>
              <w:spacing w:line="360" w:lineRule="exact"/>
              <w:ind w:left="-109" w:right="-131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11" w:type="pct"/>
          </w:tcPr>
          <w:p w:rsidR="00745308" w:rsidRPr="00745308" w:rsidRDefault="00745308" w:rsidP="00745308">
            <w:pPr>
              <w:tabs>
                <w:tab w:val="clear" w:pos="680"/>
                <w:tab w:val="decimal" w:pos="705"/>
              </w:tabs>
              <w:spacing w:line="360" w:lineRule="exact"/>
              <w:ind w:left="-109" w:right="7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745308">
              <w:rPr>
                <w:rFonts w:ascii="Angsana New" w:eastAsia="Cordia New" w:hAnsi="Angsana New"/>
                <w:sz w:val="30"/>
                <w:szCs w:val="30"/>
              </w:rPr>
              <w:t>84,207</w:t>
            </w:r>
          </w:p>
        </w:tc>
        <w:tc>
          <w:tcPr>
            <w:tcW w:w="83" w:type="pct"/>
          </w:tcPr>
          <w:p w:rsidR="00745308" w:rsidRPr="00745308" w:rsidRDefault="00745308" w:rsidP="00745308">
            <w:pPr>
              <w:tabs>
                <w:tab w:val="clear" w:pos="680"/>
                <w:tab w:val="decimal" w:pos="705"/>
              </w:tabs>
              <w:spacing w:line="360" w:lineRule="exact"/>
              <w:ind w:left="-109" w:right="-131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10" w:type="pct"/>
          </w:tcPr>
          <w:p w:rsidR="00745308" w:rsidRPr="00745308" w:rsidRDefault="00745308" w:rsidP="00745308">
            <w:pPr>
              <w:tabs>
                <w:tab w:val="clear" w:pos="680"/>
                <w:tab w:val="decimal" w:pos="705"/>
              </w:tabs>
              <w:spacing w:line="360" w:lineRule="exact"/>
              <w:ind w:left="-109" w:right="7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745308">
              <w:rPr>
                <w:rFonts w:ascii="Angsana New" w:eastAsia="Cordia New" w:hAnsi="Angsana New"/>
                <w:sz w:val="30"/>
                <w:szCs w:val="30"/>
              </w:rPr>
              <w:t>2,177</w:t>
            </w:r>
          </w:p>
        </w:tc>
        <w:tc>
          <w:tcPr>
            <w:tcW w:w="83" w:type="pct"/>
          </w:tcPr>
          <w:p w:rsidR="00745308" w:rsidRPr="00745308" w:rsidRDefault="00745308" w:rsidP="00745308">
            <w:pPr>
              <w:tabs>
                <w:tab w:val="clear" w:pos="680"/>
                <w:tab w:val="decimal" w:pos="705"/>
              </w:tabs>
              <w:spacing w:line="360" w:lineRule="exact"/>
              <w:ind w:left="-109" w:right="-131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10" w:type="pct"/>
          </w:tcPr>
          <w:p w:rsidR="00745308" w:rsidRPr="00745308" w:rsidRDefault="00745308" w:rsidP="00745308">
            <w:pPr>
              <w:tabs>
                <w:tab w:val="clear" w:pos="680"/>
                <w:tab w:val="decimal" w:pos="705"/>
              </w:tabs>
              <w:spacing w:line="360" w:lineRule="exact"/>
              <w:ind w:left="-109" w:right="7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745308">
              <w:rPr>
                <w:rFonts w:ascii="Angsana New" w:eastAsia="Cordia New" w:hAnsi="Angsana New"/>
                <w:sz w:val="30"/>
                <w:szCs w:val="30"/>
              </w:rPr>
              <w:t>1,263</w:t>
            </w:r>
          </w:p>
        </w:tc>
        <w:tc>
          <w:tcPr>
            <w:tcW w:w="83" w:type="pct"/>
          </w:tcPr>
          <w:p w:rsidR="00745308" w:rsidRPr="00745308" w:rsidRDefault="00745308" w:rsidP="00745308">
            <w:pPr>
              <w:tabs>
                <w:tab w:val="clear" w:pos="680"/>
                <w:tab w:val="decimal" w:pos="705"/>
              </w:tabs>
              <w:spacing w:line="360" w:lineRule="exact"/>
              <w:ind w:right="-78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19" w:type="pct"/>
          </w:tcPr>
          <w:p w:rsidR="00745308" w:rsidRPr="00745308" w:rsidRDefault="00745308" w:rsidP="00745308">
            <w:pPr>
              <w:tabs>
                <w:tab w:val="clear" w:pos="680"/>
                <w:tab w:val="decimal" w:pos="705"/>
              </w:tabs>
              <w:spacing w:line="360" w:lineRule="exact"/>
              <w:ind w:left="-109" w:right="7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745308">
              <w:rPr>
                <w:rFonts w:ascii="Angsana New" w:eastAsia="Cordia New" w:hAnsi="Angsana New"/>
                <w:sz w:val="30"/>
                <w:szCs w:val="30"/>
              </w:rPr>
              <w:t>696</w:t>
            </w:r>
          </w:p>
        </w:tc>
        <w:tc>
          <w:tcPr>
            <w:tcW w:w="83" w:type="pct"/>
          </w:tcPr>
          <w:p w:rsidR="00745308" w:rsidRPr="00745308" w:rsidRDefault="00745308" w:rsidP="00745308">
            <w:pPr>
              <w:tabs>
                <w:tab w:val="clear" w:pos="680"/>
                <w:tab w:val="decimal" w:pos="705"/>
              </w:tabs>
              <w:spacing w:line="360" w:lineRule="exact"/>
              <w:ind w:right="-78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476" w:type="pct"/>
          </w:tcPr>
          <w:p w:rsidR="00745308" w:rsidRPr="00745308" w:rsidRDefault="00745308" w:rsidP="00745308">
            <w:pPr>
              <w:tabs>
                <w:tab w:val="clear" w:pos="680"/>
                <w:tab w:val="decimal" w:pos="705"/>
              </w:tabs>
              <w:spacing w:line="360" w:lineRule="exact"/>
              <w:ind w:left="-109" w:right="7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745308">
              <w:rPr>
                <w:rFonts w:ascii="Angsana New" w:eastAsia="Cordia New" w:hAnsi="Angsana New"/>
                <w:sz w:val="30"/>
                <w:szCs w:val="30"/>
              </w:rPr>
              <w:t>106,418</w:t>
            </w:r>
          </w:p>
        </w:tc>
      </w:tr>
      <w:tr w:rsidR="00745308" w:rsidTr="003D5D69">
        <w:trPr>
          <w:trHeight w:val="362"/>
        </w:trPr>
        <w:tc>
          <w:tcPr>
            <w:tcW w:w="1571" w:type="pct"/>
          </w:tcPr>
          <w:p w:rsidR="00745308" w:rsidRPr="001643E6" w:rsidRDefault="00745308" w:rsidP="00745308">
            <w:pPr>
              <w:spacing w:line="360" w:lineRule="exact"/>
              <w:ind w:right="-106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1643E6">
              <w:rPr>
                <w:rFonts w:ascii="Angsana New" w:eastAsia="Cordi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88" w:type="pct"/>
          </w:tcPr>
          <w:p w:rsidR="00745308" w:rsidRPr="006B702C" w:rsidRDefault="006B702C" w:rsidP="006B7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3" w:type="pct"/>
          </w:tcPr>
          <w:p w:rsidR="00745308" w:rsidRDefault="00745308" w:rsidP="00745308">
            <w:pPr>
              <w:tabs>
                <w:tab w:val="clear" w:pos="680"/>
                <w:tab w:val="decimal" w:pos="705"/>
              </w:tabs>
              <w:spacing w:line="360" w:lineRule="exact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1" w:type="pct"/>
          </w:tcPr>
          <w:p w:rsidR="00745308" w:rsidRPr="001643E6" w:rsidRDefault="00745308" w:rsidP="00745308">
            <w:pPr>
              <w:tabs>
                <w:tab w:val="clear" w:pos="680"/>
                <w:tab w:val="decimal" w:pos="705"/>
              </w:tabs>
              <w:spacing w:line="360" w:lineRule="exact"/>
              <w:ind w:left="-109" w:right="7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1643E6">
              <w:rPr>
                <w:rFonts w:ascii="Angsana New" w:eastAsia="Cordia New" w:hAnsi="Angsana New"/>
                <w:sz w:val="30"/>
                <w:szCs w:val="30"/>
                <w:cs/>
              </w:rPr>
              <w:t>875</w:t>
            </w:r>
          </w:p>
        </w:tc>
        <w:tc>
          <w:tcPr>
            <w:tcW w:w="83" w:type="pct"/>
          </w:tcPr>
          <w:p w:rsidR="00745308" w:rsidRDefault="00745308" w:rsidP="00745308">
            <w:pPr>
              <w:tabs>
                <w:tab w:val="clear" w:pos="680"/>
                <w:tab w:val="decimal" w:pos="705"/>
              </w:tabs>
              <w:spacing w:line="360" w:lineRule="exact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0" w:type="pct"/>
          </w:tcPr>
          <w:p w:rsidR="00745308" w:rsidRPr="001643E6" w:rsidRDefault="00745308" w:rsidP="00745308">
            <w:pPr>
              <w:tabs>
                <w:tab w:val="clear" w:pos="454"/>
                <w:tab w:val="clear" w:pos="680"/>
                <w:tab w:val="decimal" w:pos="705"/>
                <w:tab w:val="left" w:pos="770"/>
                <w:tab w:val="center" w:pos="820"/>
              </w:tabs>
              <w:spacing w:line="360" w:lineRule="exact"/>
              <w:ind w:left="-109" w:right="-556"/>
              <w:rPr>
                <w:rFonts w:ascii="Angsana New" w:eastAsia="Cordia New" w:hAnsi="Angsana New"/>
                <w:sz w:val="30"/>
                <w:szCs w:val="30"/>
              </w:rPr>
            </w:pPr>
            <w:r w:rsidRPr="001643E6">
              <w:rPr>
                <w:rFonts w:ascii="Angsana New" w:eastAsia="Cordia New" w:hAnsi="Angsana New"/>
                <w:sz w:val="30"/>
                <w:szCs w:val="30"/>
              </w:rPr>
              <w:tab/>
            </w:r>
            <w:r w:rsidRPr="001643E6">
              <w:rPr>
                <w:rFonts w:ascii="Angsana New" w:eastAsia="Cordia New" w:hAnsi="Angsana New"/>
                <w:sz w:val="30"/>
                <w:szCs w:val="30"/>
              </w:rPr>
              <w:tab/>
            </w:r>
            <w:r w:rsidRPr="001643E6">
              <w:rPr>
                <w:rFonts w:ascii="Angsana New" w:eastAsia="Cordia New" w:hAnsi="Angsana New"/>
                <w:sz w:val="30"/>
                <w:szCs w:val="30"/>
              </w:rPr>
              <w:tab/>
            </w:r>
            <w:r w:rsidRPr="001643E6">
              <w:rPr>
                <w:rFonts w:ascii="Angsana New" w:eastAsia="Cordia New" w:hAnsi="Angsana New"/>
                <w:sz w:val="30"/>
                <w:szCs w:val="30"/>
              </w:rPr>
              <w:tab/>
            </w:r>
            <w:r w:rsidRPr="001643E6">
              <w:rPr>
                <w:rFonts w:ascii="Angsana New" w:eastAsia="Cordi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83" w:type="pct"/>
          </w:tcPr>
          <w:p w:rsidR="00745308" w:rsidRPr="001643E6" w:rsidRDefault="00745308" w:rsidP="00745308">
            <w:pPr>
              <w:tabs>
                <w:tab w:val="clear" w:pos="680"/>
                <w:tab w:val="decimal" w:pos="705"/>
              </w:tabs>
              <w:spacing w:line="360" w:lineRule="exact"/>
              <w:ind w:left="-109" w:right="-131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10" w:type="pct"/>
          </w:tcPr>
          <w:p w:rsidR="00745308" w:rsidRPr="001643E6" w:rsidRDefault="00745308" w:rsidP="00745308">
            <w:pPr>
              <w:tabs>
                <w:tab w:val="clear" w:pos="454"/>
                <w:tab w:val="clear" w:pos="680"/>
                <w:tab w:val="decimal" w:pos="705"/>
                <w:tab w:val="left" w:pos="770"/>
                <w:tab w:val="center" w:pos="820"/>
              </w:tabs>
              <w:spacing w:line="360" w:lineRule="exact"/>
              <w:ind w:left="-109" w:right="-556"/>
              <w:rPr>
                <w:rFonts w:ascii="Angsana New" w:eastAsia="Cordia New" w:hAnsi="Angsana New"/>
                <w:sz w:val="30"/>
                <w:szCs w:val="30"/>
              </w:rPr>
            </w:pPr>
            <w:r w:rsidRPr="001643E6">
              <w:rPr>
                <w:rFonts w:ascii="Angsana New" w:eastAsia="Cordia New" w:hAnsi="Angsana New"/>
                <w:sz w:val="30"/>
                <w:szCs w:val="30"/>
              </w:rPr>
              <w:tab/>
            </w:r>
            <w:r w:rsidRPr="001643E6">
              <w:rPr>
                <w:rFonts w:ascii="Angsana New" w:eastAsia="Cordia New" w:hAnsi="Angsana New"/>
                <w:sz w:val="30"/>
                <w:szCs w:val="30"/>
              </w:rPr>
              <w:tab/>
            </w:r>
            <w:r w:rsidRPr="001643E6">
              <w:rPr>
                <w:rFonts w:ascii="Angsana New" w:eastAsia="Cordia New" w:hAnsi="Angsana New"/>
                <w:sz w:val="30"/>
                <w:szCs w:val="30"/>
              </w:rPr>
              <w:tab/>
            </w:r>
            <w:r w:rsidRPr="001643E6">
              <w:rPr>
                <w:rFonts w:ascii="Angsana New" w:eastAsia="Cordia New" w:hAnsi="Angsana New"/>
                <w:sz w:val="30"/>
                <w:szCs w:val="30"/>
              </w:rPr>
              <w:tab/>
            </w:r>
            <w:r w:rsidRPr="001643E6">
              <w:rPr>
                <w:rFonts w:ascii="Angsana New" w:eastAsia="Cordi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83" w:type="pct"/>
          </w:tcPr>
          <w:p w:rsidR="00745308" w:rsidRDefault="00745308" w:rsidP="00745308">
            <w:pPr>
              <w:tabs>
                <w:tab w:val="clear" w:pos="680"/>
                <w:tab w:val="decimal" w:pos="705"/>
              </w:tabs>
              <w:spacing w:line="360" w:lineRule="exact"/>
              <w:ind w:right="-78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9" w:type="pct"/>
          </w:tcPr>
          <w:p w:rsidR="00745308" w:rsidRPr="001643E6" w:rsidRDefault="00745308" w:rsidP="00745308">
            <w:pPr>
              <w:tabs>
                <w:tab w:val="clear" w:pos="454"/>
                <w:tab w:val="clear" w:pos="680"/>
                <w:tab w:val="decimal" w:pos="705"/>
                <w:tab w:val="left" w:pos="759"/>
              </w:tabs>
              <w:spacing w:line="360" w:lineRule="exact"/>
              <w:ind w:left="-109" w:right="-556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1643E6">
              <w:rPr>
                <w:rFonts w:ascii="Angsana New" w:eastAsia="Cordia New" w:hAnsi="Angsana New"/>
                <w:sz w:val="30"/>
                <w:szCs w:val="30"/>
              </w:rPr>
              <w:t>-</w:t>
            </w:r>
          </w:p>
        </w:tc>
        <w:tc>
          <w:tcPr>
            <w:tcW w:w="83" w:type="pct"/>
          </w:tcPr>
          <w:p w:rsidR="00745308" w:rsidRDefault="00745308" w:rsidP="00745308">
            <w:pPr>
              <w:tabs>
                <w:tab w:val="clear" w:pos="680"/>
                <w:tab w:val="decimal" w:pos="705"/>
              </w:tabs>
              <w:spacing w:line="360" w:lineRule="exact"/>
              <w:ind w:right="-78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6" w:type="pct"/>
          </w:tcPr>
          <w:p w:rsidR="00745308" w:rsidRDefault="00745308" w:rsidP="00745308">
            <w:pPr>
              <w:tabs>
                <w:tab w:val="clear" w:pos="680"/>
                <w:tab w:val="decimal" w:pos="705"/>
              </w:tabs>
              <w:spacing w:line="360" w:lineRule="exact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1643E6">
              <w:rPr>
                <w:rFonts w:ascii="Angsana New" w:eastAsia="Cordia New" w:hAnsi="Angsana New"/>
                <w:sz w:val="30"/>
                <w:szCs w:val="30"/>
                <w:cs/>
              </w:rPr>
              <w:t>875</w:t>
            </w:r>
          </w:p>
        </w:tc>
      </w:tr>
      <w:tr w:rsidR="00745308" w:rsidTr="008E7388">
        <w:tc>
          <w:tcPr>
            <w:tcW w:w="1571" w:type="pct"/>
          </w:tcPr>
          <w:p w:rsidR="00745308" w:rsidRPr="001643E6" w:rsidRDefault="00745308" w:rsidP="00745308">
            <w:pPr>
              <w:spacing w:line="360" w:lineRule="exact"/>
              <w:ind w:right="-106"/>
              <w:rPr>
                <w:rFonts w:ascii="Angsana New" w:eastAsia="Cordia New" w:hAnsi="Angsana New"/>
                <w:sz w:val="30"/>
                <w:szCs w:val="30"/>
                <w:cs/>
              </w:rPr>
            </w:pP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488" w:type="pct"/>
          </w:tcPr>
          <w:p w:rsidR="00745308" w:rsidRPr="006B702C" w:rsidRDefault="006B702C" w:rsidP="006B7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6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pct"/>
          </w:tcPr>
          <w:p w:rsidR="00745308" w:rsidRDefault="00745308" w:rsidP="00745308">
            <w:pPr>
              <w:tabs>
                <w:tab w:val="clear" w:pos="680"/>
                <w:tab w:val="decimal" w:pos="705"/>
              </w:tabs>
              <w:spacing w:line="360" w:lineRule="exact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1" w:type="pct"/>
          </w:tcPr>
          <w:p w:rsidR="00745308" w:rsidRPr="001643E6" w:rsidRDefault="00745308" w:rsidP="00745308">
            <w:pPr>
              <w:tabs>
                <w:tab w:val="clear" w:pos="454"/>
                <w:tab w:val="clear" w:pos="680"/>
                <w:tab w:val="decimal" w:pos="705"/>
                <w:tab w:val="left" w:pos="770"/>
                <w:tab w:val="center" w:pos="820"/>
              </w:tabs>
              <w:spacing w:line="360" w:lineRule="exact"/>
              <w:ind w:left="-109" w:right="-556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ab/>
            </w:r>
            <w:r w:rsidRPr="001643E6">
              <w:rPr>
                <w:rFonts w:ascii="Angsana New" w:eastAsia="Cordia New" w:hAnsi="Angsana New"/>
                <w:sz w:val="30"/>
                <w:szCs w:val="30"/>
              </w:rPr>
              <w:tab/>
            </w:r>
            <w:r w:rsidRPr="001643E6">
              <w:rPr>
                <w:rFonts w:ascii="Angsana New" w:eastAsia="Cordia New" w:hAnsi="Angsana New"/>
                <w:sz w:val="30"/>
                <w:szCs w:val="30"/>
              </w:rPr>
              <w:tab/>
            </w:r>
            <w:r w:rsidRPr="001643E6">
              <w:rPr>
                <w:rFonts w:ascii="Angsana New" w:eastAsia="Cordia New" w:hAnsi="Angsana New"/>
                <w:sz w:val="30"/>
                <w:szCs w:val="30"/>
              </w:rPr>
              <w:tab/>
            </w:r>
            <w:r w:rsidRPr="001643E6">
              <w:rPr>
                <w:rFonts w:ascii="Angsana New" w:eastAsia="Cordi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83" w:type="pct"/>
          </w:tcPr>
          <w:p w:rsidR="00745308" w:rsidRDefault="00745308" w:rsidP="00745308">
            <w:pPr>
              <w:tabs>
                <w:tab w:val="clear" w:pos="680"/>
                <w:tab w:val="decimal" w:pos="705"/>
              </w:tabs>
              <w:spacing w:line="360" w:lineRule="exact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0" w:type="pct"/>
          </w:tcPr>
          <w:p w:rsidR="00745308" w:rsidRPr="001643E6" w:rsidRDefault="00745308" w:rsidP="00745308">
            <w:pPr>
              <w:tabs>
                <w:tab w:val="clear" w:pos="454"/>
                <w:tab w:val="clear" w:pos="680"/>
                <w:tab w:val="decimal" w:pos="705"/>
                <w:tab w:val="left" w:pos="770"/>
                <w:tab w:val="center" w:pos="820"/>
              </w:tabs>
              <w:spacing w:line="360" w:lineRule="exact"/>
              <w:ind w:left="-109" w:right="-556"/>
              <w:rPr>
                <w:rFonts w:ascii="Angsana New" w:eastAsia="Cordia New" w:hAnsi="Angsana New"/>
                <w:sz w:val="30"/>
                <w:szCs w:val="30"/>
              </w:rPr>
            </w:pPr>
            <w:r w:rsidRPr="001643E6">
              <w:rPr>
                <w:rFonts w:ascii="Angsana New" w:eastAsia="Cordia New" w:hAnsi="Angsana New"/>
                <w:sz w:val="30"/>
                <w:szCs w:val="30"/>
              </w:rPr>
              <w:tab/>
            </w:r>
            <w:r w:rsidRPr="001643E6">
              <w:rPr>
                <w:rFonts w:ascii="Angsana New" w:eastAsia="Cordia New" w:hAnsi="Angsana New"/>
                <w:sz w:val="30"/>
                <w:szCs w:val="30"/>
              </w:rPr>
              <w:tab/>
            </w:r>
            <w:r w:rsidRPr="001643E6">
              <w:rPr>
                <w:rFonts w:ascii="Angsana New" w:eastAsia="Cordia New" w:hAnsi="Angsana New"/>
                <w:sz w:val="30"/>
                <w:szCs w:val="30"/>
              </w:rPr>
              <w:tab/>
            </w:r>
            <w:r w:rsidRPr="001643E6">
              <w:rPr>
                <w:rFonts w:ascii="Angsana New" w:eastAsia="Cordia New" w:hAnsi="Angsana New"/>
                <w:sz w:val="30"/>
                <w:szCs w:val="30"/>
              </w:rPr>
              <w:tab/>
            </w:r>
            <w:r w:rsidRPr="001643E6">
              <w:rPr>
                <w:rFonts w:ascii="Angsana New" w:eastAsia="Cordi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83" w:type="pct"/>
          </w:tcPr>
          <w:p w:rsidR="00745308" w:rsidRPr="001643E6" w:rsidRDefault="00745308" w:rsidP="00745308">
            <w:pPr>
              <w:tabs>
                <w:tab w:val="clear" w:pos="680"/>
                <w:tab w:val="decimal" w:pos="705"/>
              </w:tabs>
              <w:spacing w:line="360" w:lineRule="exact"/>
              <w:ind w:left="-109" w:right="-131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10" w:type="pct"/>
          </w:tcPr>
          <w:p w:rsidR="00745308" w:rsidRPr="001643E6" w:rsidRDefault="00745308" w:rsidP="00745308">
            <w:pPr>
              <w:tabs>
                <w:tab w:val="clear" w:pos="454"/>
                <w:tab w:val="clear" w:pos="680"/>
                <w:tab w:val="decimal" w:pos="705"/>
                <w:tab w:val="left" w:pos="770"/>
                <w:tab w:val="center" w:pos="820"/>
              </w:tabs>
              <w:spacing w:line="360" w:lineRule="exact"/>
              <w:ind w:left="-109" w:right="-556"/>
              <w:rPr>
                <w:rFonts w:ascii="Angsana New" w:eastAsia="Cordia New" w:hAnsi="Angsana New"/>
                <w:sz w:val="30"/>
                <w:szCs w:val="30"/>
              </w:rPr>
            </w:pPr>
            <w:r w:rsidRPr="001643E6">
              <w:rPr>
                <w:rFonts w:ascii="Angsana New" w:eastAsia="Cordia New" w:hAnsi="Angsana New"/>
                <w:sz w:val="30"/>
                <w:szCs w:val="30"/>
              </w:rPr>
              <w:tab/>
            </w:r>
            <w:r w:rsidRPr="001643E6">
              <w:rPr>
                <w:rFonts w:ascii="Angsana New" w:eastAsia="Cordia New" w:hAnsi="Angsana New"/>
                <w:sz w:val="30"/>
                <w:szCs w:val="30"/>
              </w:rPr>
              <w:tab/>
            </w:r>
            <w:r w:rsidRPr="001643E6">
              <w:rPr>
                <w:rFonts w:ascii="Angsana New" w:eastAsia="Cordia New" w:hAnsi="Angsana New"/>
                <w:sz w:val="30"/>
                <w:szCs w:val="30"/>
              </w:rPr>
              <w:tab/>
            </w:r>
            <w:r w:rsidRPr="001643E6">
              <w:rPr>
                <w:rFonts w:ascii="Angsana New" w:eastAsia="Cordia New" w:hAnsi="Angsana New"/>
                <w:sz w:val="30"/>
                <w:szCs w:val="30"/>
              </w:rPr>
              <w:tab/>
            </w:r>
            <w:r w:rsidRPr="001643E6">
              <w:rPr>
                <w:rFonts w:ascii="Angsana New" w:eastAsia="Cordi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83" w:type="pct"/>
          </w:tcPr>
          <w:p w:rsidR="00745308" w:rsidRDefault="00745308" w:rsidP="00745308">
            <w:pPr>
              <w:tabs>
                <w:tab w:val="clear" w:pos="680"/>
                <w:tab w:val="decimal" w:pos="705"/>
              </w:tabs>
              <w:spacing w:line="360" w:lineRule="exact"/>
              <w:ind w:right="-78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9" w:type="pct"/>
          </w:tcPr>
          <w:p w:rsidR="00745308" w:rsidRDefault="00745308" w:rsidP="00745308">
            <w:pPr>
              <w:tabs>
                <w:tab w:val="clear" w:pos="680"/>
                <w:tab w:val="decimal" w:pos="705"/>
              </w:tabs>
              <w:spacing w:line="360" w:lineRule="exact"/>
              <w:ind w:left="-109" w:right="13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(</w:t>
            </w:r>
            <w:r w:rsidRPr="001643E6">
              <w:rPr>
                <w:rFonts w:ascii="Angsana New" w:eastAsia="Cordia New" w:hAnsi="Angsana New"/>
                <w:sz w:val="30"/>
                <w:szCs w:val="30"/>
              </w:rPr>
              <w:t>696</w:t>
            </w:r>
            <w:r>
              <w:rPr>
                <w:rFonts w:ascii="Angsana New" w:eastAsia="Cordia New" w:hAnsi="Angsana New"/>
                <w:sz w:val="30"/>
                <w:szCs w:val="30"/>
              </w:rPr>
              <w:t>)</w:t>
            </w:r>
          </w:p>
        </w:tc>
        <w:tc>
          <w:tcPr>
            <w:tcW w:w="83" w:type="pct"/>
          </w:tcPr>
          <w:p w:rsidR="00745308" w:rsidRDefault="00745308" w:rsidP="00745308">
            <w:pPr>
              <w:tabs>
                <w:tab w:val="clear" w:pos="680"/>
                <w:tab w:val="decimal" w:pos="705"/>
              </w:tabs>
              <w:spacing w:line="360" w:lineRule="exact"/>
              <w:ind w:right="-78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6" w:type="pct"/>
          </w:tcPr>
          <w:p w:rsidR="00745308" w:rsidRDefault="00745308" w:rsidP="00745308">
            <w:pPr>
              <w:tabs>
                <w:tab w:val="clear" w:pos="680"/>
                <w:tab w:val="decimal" w:pos="705"/>
              </w:tabs>
              <w:spacing w:line="360" w:lineRule="exact"/>
              <w:ind w:left="-109" w:right="23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(</w:t>
            </w:r>
            <w:r w:rsidRPr="001643E6">
              <w:rPr>
                <w:rFonts w:ascii="Angsana New" w:eastAsia="Cordia New" w:hAnsi="Angsana New"/>
                <w:sz w:val="30"/>
                <w:szCs w:val="30"/>
              </w:rPr>
              <w:t>696</w:t>
            </w:r>
            <w:r>
              <w:rPr>
                <w:rFonts w:ascii="Angsana New" w:eastAsia="Cordia New" w:hAnsi="Angsana New"/>
                <w:sz w:val="30"/>
                <w:szCs w:val="30"/>
              </w:rPr>
              <w:t>)</w:t>
            </w:r>
          </w:p>
        </w:tc>
      </w:tr>
      <w:tr w:rsidR="00745308" w:rsidTr="001643E6">
        <w:tc>
          <w:tcPr>
            <w:tcW w:w="1571" w:type="pct"/>
            <w:hideMark/>
          </w:tcPr>
          <w:p w:rsidR="00745308" w:rsidRDefault="00745308" w:rsidP="00745308">
            <w:pPr>
              <w:spacing w:line="360" w:lineRule="exact"/>
              <w:ind w:right="-106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eastAsia="Cordi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2560</w:t>
            </w:r>
            <w:r>
              <w:rPr>
                <w:rFonts w:ascii="Angsana New" w:eastAsia="Cordia New" w:hAnsi="Angsana New" w:hint="cs"/>
                <w:b/>
                <w:bCs/>
                <w:sz w:val="30"/>
                <w:szCs w:val="30"/>
                <w:cs/>
              </w:rPr>
              <w:t xml:space="preserve"> และ</w:t>
            </w: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 xml:space="preserve"> 1 </w:t>
            </w:r>
            <w:r>
              <w:rPr>
                <w:rFonts w:ascii="Angsana New" w:eastAsia="Cordi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right w:val="nil"/>
            </w:tcBorders>
          </w:tcPr>
          <w:p w:rsidR="00745308" w:rsidRDefault="00745308" w:rsidP="00745308">
            <w:pPr>
              <w:tabs>
                <w:tab w:val="clear" w:pos="680"/>
                <w:tab w:val="decimal" w:pos="705"/>
              </w:tabs>
              <w:spacing w:line="360" w:lineRule="exact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1643E6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18,075</w:t>
            </w:r>
          </w:p>
        </w:tc>
        <w:tc>
          <w:tcPr>
            <w:tcW w:w="83" w:type="pct"/>
          </w:tcPr>
          <w:p w:rsidR="00745308" w:rsidRDefault="00745308" w:rsidP="00745308">
            <w:pPr>
              <w:tabs>
                <w:tab w:val="clear" w:pos="680"/>
                <w:tab w:val="decimal" w:pos="705"/>
              </w:tabs>
              <w:spacing w:line="360" w:lineRule="exact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right w:val="nil"/>
            </w:tcBorders>
          </w:tcPr>
          <w:p w:rsidR="00745308" w:rsidRDefault="00745308" w:rsidP="00745308">
            <w:pPr>
              <w:tabs>
                <w:tab w:val="clear" w:pos="680"/>
                <w:tab w:val="decimal" w:pos="705"/>
              </w:tabs>
              <w:spacing w:line="360" w:lineRule="exact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1643E6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85,082</w:t>
            </w:r>
          </w:p>
        </w:tc>
        <w:tc>
          <w:tcPr>
            <w:tcW w:w="83" w:type="pct"/>
          </w:tcPr>
          <w:p w:rsidR="00745308" w:rsidRDefault="00745308" w:rsidP="00745308">
            <w:pPr>
              <w:tabs>
                <w:tab w:val="clear" w:pos="680"/>
                <w:tab w:val="decimal" w:pos="705"/>
              </w:tabs>
              <w:spacing w:line="360" w:lineRule="exact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nil"/>
              <w:right w:val="nil"/>
            </w:tcBorders>
          </w:tcPr>
          <w:p w:rsidR="00745308" w:rsidRPr="001643E6" w:rsidRDefault="00745308" w:rsidP="00745308">
            <w:pPr>
              <w:tabs>
                <w:tab w:val="clear" w:pos="680"/>
                <w:tab w:val="decimal" w:pos="705"/>
              </w:tabs>
              <w:spacing w:line="360" w:lineRule="exact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1643E6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2,177</w:t>
            </w:r>
          </w:p>
        </w:tc>
        <w:tc>
          <w:tcPr>
            <w:tcW w:w="83" w:type="pct"/>
          </w:tcPr>
          <w:p w:rsidR="00745308" w:rsidRPr="001643E6" w:rsidRDefault="00745308" w:rsidP="00745308">
            <w:pPr>
              <w:tabs>
                <w:tab w:val="clear" w:pos="680"/>
                <w:tab w:val="decimal" w:pos="705"/>
              </w:tabs>
              <w:spacing w:line="360" w:lineRule="exact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nil"/>
              <w:right w:val="nil"/>
            </w:tcBorders>
          </w:tcPr>
          <w:p w:rsidR="00745308" w:rsidRPr="001643E6" w:rsidRDefault="00745308" w:rsidP="00745308">
            <w:pPr>
              <w:tabs>
                <w:tab w:val="clear" w:pos="680"/>
                <w:tab w:val="decimal" w:pos="705"/>
              </w:tabs>
              <w:spacing w:line="360" w:lineRule="exact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1643E6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1,263</w:t>
            </w:r>
          </w:p>
        </w:tc>
        <w:tc>
          <w:tcPr>
            <w:tcW w:w="83" w:type="pct"/>
          </w:tcPr>
          <w:p w:rsidR="00745308" w:rsidRDefault="00745308" w:rsidP="00745308">
            <w:pPr>
              <w:tabs>
                <w:tab w:val="clear" w:pos="680"/>
                <w:tab w:val="decimal" w:pos="705"/>
              </w:tabs>
              <w:spacing w:line="360" w:lineRule="exact"/>
              <w:ind w:right="-78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nil"/>
              <w:right w:val="nil"/>
            </w:tcBorders>
          </w:tcPr>
          <w:p w:rsidR="00745308" w:rsidRDefault="00745308" w:rsidP="00745308">
            <w:pPr>
              <w:tabs>
                <w:tab w:val="clear" w:pos="454"/>
                <w:tab w:val="clear" w:pos="680"/>
                <w:tab w:val="decimal" w:pos="705"/>
                <w:tab w:val="left" w:pos="759"/>
              </w:tabs>
              <w:spacing w:line="360" w:lineRule="exact"/>
              <w:ind w:left="-109" w:right="-556"/>
              <w:jc w:val="center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83" w:type="pct"/>
          </w:tcPr>
          <w:p w:rsidR="00745308" w:rsidRDefault="00745308" w:rsidP="00745308">
            <w:pPr>
              <w:tabs>
                <w:tab w:val="clear" w:pos="680"/>
                <w:tab w:val="decimal" w:pos="705"/>
              </w:tabs>
              <w:spacing w:line="360" w:lineRule="exact"/>
              <w:ind w:right="-78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nil"/>
              <w:right w:val="nil"/>
            </w:tcBorders>
          </w:tcPr>
          <w:p w:rsidR="00745308" w:rsidRDefault="00745308" w:rsidP="00745308">
            <w:pPr>
              <w:tabs>
                <w:tab w:val="clear" w:pos="680"/>
                <w:tab w:val="decimal" w:pos="705"/>
              </w:tabs>
              <w:spacing w:line="360" w:lineRule="exact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1643E6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106,597</w:t>
            </w:r>
          </w:p>
        </w:tc>
      </w:tr>
      <w:tr w:rsidR="00D02832" w:rsidTr="008E7388">
        <w:tc>
          <w:tcPr>
            <w:tcW w:w="1571" w:type="pct"/>
            <w:hideMark/>
          </w:tcPr>
          <w:p w:rsidR="00D02832" w:rsidRDefault="00D02832" w:rsidP="00D02832">
            <w:pPr>
              <w:spacing w:line="360" w:lineRule="exact"/>
              <w:ind w:right="-106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eastAsia="Cordi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02832" w:rsidRDefault="00D02832" w:rsidP="00D02832">
            <w:pPr>
              <w:tabs>
                <w:tab w:val="clear" w:pos="680"/>
                <w:tab w:val="decimal" w:pos="705"/>
              </w:tabs>
              <w:spacing w:line="360" w:lineRule="exact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1643E6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18,075</w:t>
            </w:r>
          </w:p>
        </w:tc>
        <w:tc>
          <w:tcPr>
            <w:tcW w:w="83" w:type="pct"/>
          </w:tcPr>
          <w:p w:rsidR="00D02832" w:rsidRDefault="00D02832" w:rsidP="00D02832">
            <w:pPr>
              <w:tabs>
                <w:tab w:val="clear" w:pos="680"/>
                <w:tab w:val="decimal" w:pos="705"/>
              </w:tabs>
              <w:spacing w:line="360" w:lineRule="exact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02832" w:rsidRDefault="00D02832" w:rsidP="00D02832">
            <w:pPr>
              <w:tabs>
                <w:tab w:val="clear" w:pos="680"/>
                <w:tab w:val="decimal" w:pos="705"/>
              </w:tabs>
              <w:spacing w:line="360" w:lineRule="exact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1643E6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85,082</w:t>
            </w:r>
          </w:p>
        </w:tc>
        <w:tc>
          <w:tcPr>
            <w:tcW w:w="83" w:type="pct"/>
          </w:tcPr>
          <w:p w:rsidR="00D02832" w:rsidRDefault="00D02832" w:rsidP="00D02832">
            <w:pPr>
              <w:tabs>
                <w:tab w:val="clear" w:pos="680"/>
                <w:tab w:val="decimal" w:pos="705"/>
              </w:tabs>
              <w:spacing w:line="360" w:lineRule="exact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02832" w:rsidRPr="001643E6" w:rsidRDefault="00D02832" w:rsidP="00D02832">
            <w:pPr>
              <w:tabs>
                <w:tab w:val="clear" w:pos="680"/>
                <w:tab w:val="decimal" w:pos="705"/>
              </w:tabs>
              <w:spacing w:line="360" w:lineRule="exact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1643E6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2,177</w:t>
            </w:r>
          </w:p>
        </w:tc>
        <w:tc>
          <w:tcPr>
            <w:tcW w:w="83" w:type="pct"/>
          </w:tcPr>
          <w:p w:rsidR="00D02832" w:rsidRPr="001643E6" w:rsidRDefault="00D02832" w:rsidP="00D02832">
            <w:pPr>
              <w:tabs>
                <w:tab w:val="clear" w:pos="680"/>
                <w:tab w:val="decimal" w:pos="705"/>
              </w:tabs>
              <w:spacing w:line="360" w:lineRule="exact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02832" w:rsidRPr="001643E6" w:rsidRDefault="00D02832" w:rsidP="00D02832">
            <w:pPr>
              <w:tabs>
                <w:tab w:val="clear" w:pos="680"/>
                <w:tab w:val="decimal" w:pos="705"/>
              </w:tabs>
              <w:spacing w:line="360" w:lineRule="exact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1643E6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1,263</w:t>
            </w:r>
          </w:p>
        </w:tc>
        <w:tc>
          <w:tcPr>
            <w:tcW w:w="83" w:type="pct"/>
          </w:tcPr>
          <w:p w:rsidR="00D02832" w:rsidRDefault="00D02832" w:rsidP="00D02832">
            <w:pPr>
              <w:tabs>
                <w:tab w:val="clear" w:pos="680"/>
                <w:tab w:val="decimal" w:pos="705"/>
              </w:tabs>
              <w:spacing w:line="360" w:lineRule="exact"/>
              <w:ind w:right="-78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02832" w:rsidRDefault="00D02832" w:rsidP="00D02832">
            <w:pPr>
              <w:tabs>
                <w:tab w:val="clear" w:pos="454"/>
                <w:tab w:val="clear" w:pos="680"/>
                <w:tab w:val="decimal" w:pos="705"/>
                <w:tab w:val="left" w:pos="759"/>
              </w:tabs>
              <w:spacing w:line="360" w:lineRule="exact"/>
              <w:ind w:left="-109" w:right="-556"/>
              <w:jc w:val="center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83" w:type="pct"/>
          </w:tcPr>
          <w:p w:rsidR="00D02832" w:rsidRDefault="00D02832" w:rsidP="00D02832">
            <w:pPr>
              <w:tabs>
                <w:tab w:val="clear" w:pos="680"/>
                <w:tab w:val="decimal" w:pos="705"/>
              </w:tabs>
              <w:spacing w:line="360" w:lineRule="exact"/>
              <w:ind w:right="-78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02832" w:rsidRDefault="00D02832" w:rsidP="00D02832">
            <w:pPr>
              <w:tabs>
                <w:tab w:val="clear" w:pos="680"/>
                <w:tab w:val="decimal" w:pos="705"/>
              </w:tabs>
              <w:spacing w:line="360" w:lineRule="exact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1643E6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106,597</w:t>
            </w:r>
          </w:p>
        </w:tc>
      </w:tr>
      <w:tr w:rsidR="00745308" w:rsidTr="008E7388">
        <w:tc>
          <w:tcPr>
            <w:tcW w:w="1571" w:type="pct"/>
          </w:tcPr>
          <w:p w:rsidR="00745308" w:rsidRPr="001643E6" w:rsidRDefault="00745308" w:rsidP="00745308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45308" w:rsidRPr="001643E6" w:rsidRDefault="00745308" w:rsidP="0074530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cs/>
              </w:rPr>
            </w:pPr>
          </w:p>
        </w:tc>
        <w:tc>
          <w:tcPr>
            <w:tcW w:w="83" w:type="pct"/>
          </w:tcPr>
          <w:p w:rsidR="00745308" w:rsidRPr="001643E6" w:rsidRDefault="00745308" w:rsidP="0074530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45308" w:rsidRPr="001643E6" w:rsidRDefault="00745308" w:rsidP="0074530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83" w:type="pct"/>
          </w:tcPr>
          <w:p w:rsidR="00745308" w:rsidRPr="001643E6" w:rsidRDefault="00745308" w:rsidP="0074530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45308" w:rsidRPr="001643E6" w:rsidRDefault="00745308" w:rsidP="0074530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83" w:type="pct"/>
          </w:tcPr>
          <w:p w:rsidR="00745308" w:rsidRPr="001643E6" w:rsidRDefault="00745308" w:rsidP="0074530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45308" w:rsidRPr="001643E6" w:rsidRDefault="00745308" w:rsidP="0074530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83" w:type="pct"/>
          </w:tcPr>
          <w:p w:rsidR="00745308" w:rsidRPr="001643E6" w:rsidRDefault="00745308" w:rsidP="0074530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45308" w:rsidRPr="001643E6" w:rsidRDefault="00745308" w:rsidP="0074530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83" w:type="pct"/>
          </w:tcPr>
          <w:p w:rsidR="00745308" w:rsidRPr="001643E6" w:rsidRDefault="00745308" w:rsidP="0074530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45308" w:rsidRPr="001643E6" w:rsidRDefault="00745308" w:rsidP="0074530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</w:rPr>
            </w:pPr>
          </w:p>
        </w:tc>
      </w:tr>
      <w:tr w:rsidR="00745308" w:rsidTr="008E7388">
        <w:tc>
          <w:tcPr>
            <w:tcW w:w="1571" w:type="pct"/>
            <w:hideMark/>
          </w:tcPr>
          <w:p w:rsidR="00745308" w:rsidRDefault="00745308" w:rsidP="00745308">
            <w:pPr>
              <w:spacing w:line="360" w:lineRule="exact"/>
              <w:ind w:right="-218"/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488" w:type="pct"/>
          </w:tcPr>
          <w:p w:rsidR="00745308" w:rsidRDefault="00745308" w:rsidP="00745308">
            <w:pPr>
              <w:tabs>
                <w:tab w:val="clear" w:pos="680"/>
                <w:tab w:val="decimal" w:pos="705"/>
              </w:tabs>
              <w:spacing w:line="360" w:lineRule="exact"/>
              <w:ind w:left="-109" w:right="-218"/>
              <w:jc w:val="right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83" w:type="pct"/>
          </w:tcPr>
          <w:p w:rsidR="00745308" w:rsidRDefault="00745308" w:rsidP="00745308">
            <w:pPr>
              <w:tabs>
                <w:tab w:val="clear" w:pos="680"/>
                <w:tab w:val="decimal" w:pos="705"/>
              </w:tabs>
              <w:spacing w:line="360" w:lineRule="exact"/>
              <w:ind w:left="-109" w:right="-218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11" w:type="pct"/>
          </w:tcPr>
          <w:p w:rsidR="00745308" w:rsidRDefault="00745308" w:rsidP="00745308">
            <w:pPr>
              <w:tabs>
                <w:tab w:val="clear" w:pos="680"/>
                <w:tab w:val="decimal" w:pos="705"/>
              </w:tabs>
              <w:spacing w:line="360" w:lineRule="exact"/>
              <w:ind w:left="-109" w:right="7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83" w:type="pct"/>
          </w:tcPr>
          <w:p w:rsidR="00745308" w:rsidRDefault="00745308" w:rsidP="00745308">
            <w:pPr>
              <w:tabs>
                <w:tab w:val="clear" w:pos="680"/>
                <w:tab w:val="decimal" w:pos="705"/>
              </w:tabs>
              <w:spacing w:line="360" w:lineRule="exact"/>
              <w:ind w:left="-109" w:right="-218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10" w:type="pct"/>
          </w:tcPr>
          <w:p w:rsidR="00745308" w:rsidRDefault="00745308" w:rsidP="00745308">
            <w:pPr>
              <w:tabs>
                <w:tab w:val="clear" w:pos="680"/>
                <w:tab w:val="decimal" w:pos="705"/>
              </w:tabs>
              <w:spacing w:line="360" w:lineRule="exact"/>
              <w:ind w:left="-109" w:right="7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83" w:type="pct"/>
          </w:tcPr>
          <w:p w:rsidR="00745308" w:rsidRDefault="00745308" w:rsidP="00745308">
            <w:pPr>
              <w:tabs>
                <w:tab w:val="clear" w:pos="680"/>
                <w:tab w:val="decimal" w:pos="705"/>
              </w:tabs>
              <w:spacing w:line="360" w:lineRule="exact"/>
              <w:ind w:left="-109" w:right="-218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10" w:type="pct"/>
          </w:tcPr>
          <w:p w:rsidR="00745308" w:rsidRDefault="00745308" w:rsidP="00745308">
            <w:pPr>
              <w:tabs>
                <w:tab w:val="clear" w:pos="680"/>
                <w:tab w:val="decimal" w:pos="705"/>
              </w:tabs>
              <w:spacing w:line="360" w:lineRule="exact"/>
              <w:ind w:left="-109" w:right="7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83" w:type="pct"/>
          </w:tcPr>
          <w:p w:rsidR="00745308" w:rsidRDefault="00745308" w:rsidP="00745308">
            <w:pPr>
              <w:tabs>
                <w:tab w:val="clear" w:pos="680"/>
                <w:tab w:val="decimal" w:pos="705"/>
              </w:tabs>
              <w:spacing w:line="360" w:lineRule="exact"/>
              <w:ind w:left="-109" w:right="-218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19" w:type="pct"/>
          </w:tcPr>
          <w:p w:rsidR="00745308" w:rsidRDefault="00745308" w:rsidP="00745308">
            <w:pPr>
              <w:tabs>
                <w:tab w:val="clear" w:pos="680"/>
                <w:tab w:val="decimal" w:pos="705"/>
              </w:tabs>
              <w:spacing w:line="360" w:lineRule="exact"/>
              <w:ind w:left="-109" w:right="7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83" w:type="pct"/>
          </w:tcPr>
          <w:p w:rsidR="00745308" w:rsidRDefault="00745308" w:rsidP="00745308">
            <w:pPr>
              <w:tabs>
                <w:tab w:val="clear" w:pos="680"/>
                <w:tab w:val="decimal" w:pos="705"/>
              </w:tabs>
              <w:spacing w:line="360" w:lineRule="exact"/>
              <w:ind w:left="-109" w:right="-218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476" w:type="pct"/>
          </w:tcPr>
          <w:p w:rsidR="00745308" w:rsidRDefault="00745308" w:rsidP="00745308">
            <w:pPr>
              <w:tabs>
                <w:tab w:val="clear" w:pos="680"/>
                <w:tab w:val="decimal" w:pos="705"/>
              </w:tabs>
              <w:spacing w:line="360" w:lineRule="exact"/>
              <w:ind w:left="-109" w:right="7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</w:tr>
      <w:tr w:rsidR="00745308" w:rsidTr="008E7388">
        <w:tc>
          <w:tcPr>
            <w:tcW w:w="1571" w:type="pct"/>
            <w:hideMark/>
          </w:tcPr>
          <w:p w:rsidR="00745308" w:rsidRDefault="00745308" w:rsidP="00745308">
            <w:pPr>
              <w:spacing w:line="360" w:lineRule="exact"/>
              <w:ind w:right="-218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eastAsia="Cordi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eastAsia="Cordia New" w:hAnsi="Angsana New"/>
                <w:sz w:val="30"/>
                <w:szCs w:val="30"/>
              </w:rPr>
              <w:t>2560</w:t>
            </w:r>
          </w:p>
        </w:tc>
        <w:tc>
          <w:tcPr>
            <w:tcW w:w="488" w:type="pct"/>
          </w:tcPr>
          <w:p w:rsidR="00745308" w:rsidRPr="001643E6" w:rsidRDefault="00745308" w:rsidP="006B702C">
            <w:pPr>
              <w:tabs>
                <w:tab w:val="clear" w:pos="454"/>
                <w:tab w:val="clear" w:pos="680"/>
                <w:tab w:val="decimal" w:pos="705"/>
                <w:tab w:val="left" w:pos="770"/>
                <w:tab w:val="center" w:pos="820"/>
              </w:tabs>
              <w:spacing w:line="360" w:lineRule="exact"/>
              <w:ind w:left="-109" w:right="-556"/>
              <w:rPr>
                <w:rFonts w:ascii="Angsana New" w:eastAsia="Cordia New" w:hAnsi="Angsana New"/>
                <w:sz w:val="30"/>
                <w:szCs w:val="30"/>
              </w:rPr>
            </w:pPr>
            <w:r w:rsidRPr="001643E6">
              <w:rPr>
                <w:rFonts w:ascii="Angsana New" w:eastAsia="Cordia New" w:hAnsi="Angsana New"/>
                <w:sz w:val="30"/>
                <w:szCs w:val="30"/>
              </w:rPr>
              <w:tab/>
            </w:r>
            <w:r w:rsidRPr="001643E6">
              <w:rPr>
                <w:rFonts w:ascii="Angsana New" w:eastAsia="Cordia New" w:hAnsi="Angsana New"/>
                <w:sz w:val="30"/>
                <w:szCs w:val="30"/>
              </w:rPr>
              <w:tab/>
            </w:r>
            <w:r w:rsidRPr="001643E6">
              <w:rPr>
                <w:rFonts w:ascii="Angsana New" w:eastAsia="Cordia New" w:hAnsi="Angsana New"/>
                <w:sz w:val="30"/>
                <w:szCs w:val="30"/>
              </w:rPr>
              <w:tab/>
            </w:r>
            <w:r w:rsidRPr="001643E6">
              <w:rPr>
                <w:rFonts w:ascii="Angsana New" w:eastAsia="Cordi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83" w:type="pct"/>
          </w:tcPr>
          <w:p w:rsidR="00745308" w:rsidRDefault="00745308" w:rsidP="00745308">
            <w:pPr>
              <w:tabs>
                <w:tab w:val="clear" w:pos="680"/>
                <w:tab w:val="decimal" w:pos="705"/>
              </w:tabs>
              <w:spacing w:line="360" w:lineRule="exact"/>
              <w:ind w:left="-109" w:right="-131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11" w:type="pct"/>
          </w:tcPr>
          <w:p w:rsidR="00745308" w:rsidRDefault="00D02832" w:rsidP="00745308">
            <w:pPr>
              <w:tabs>
                <w:tab w:val="clear" w:pos="680"/>
                <w:tab w:val="decimal" w:pos="705"/>
              </w:tabs>
              <w:spacing w:line="360" w:lineRule="exact"/>
              <w:ind w:left="-109" w:right="7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D02832">
              <w:rPr>
                <w:rFonts w:ascii="Angsana New" w:eastAsia="Cordia New" w:hAnsi="Angsana New"/>
                <w:sz w:val="30"/>
                <w:szCs w:val="30"/>
              </w:rPr>
              <w:t>36,684</w:t>
            </w:r>
          </w:p>
        </w:tc>
        <w:tc>
          <w:tcPr>
            <w:tcW w:w="83" w:type="pct"/>
          </w:tcPr>
          <w:p w:rsidR="00745308" w:rsidRDefault="00745308" w:rsidP="00745308">
            <w:pPr>
              <w:tabs>
                <w:tab w:val="clear" w:pos="680"/>
                <w:tab w:val="decimal" w:pos="705"/>
              </w:tabs>
              <w:spacing w:line="360" w:lineRule="exact"/>
              <w:ind w:left="-109" w:right="-131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10" w:type="pct"/>
          </w:tcPr>
          <w:p w:rsidR="00745308" w:rsidRDefault="00D02832" w:rsidP="00745308">
            <w:pPr>
              <w:tabs>
                <w:tab w:val="clear" w:pos="680"/>
                <w:tab w:val="decimal" w:pos="705"/>
              </w:tabs>
              <w:spacing w:line="360" w:lineRule="exact"/>
              <w:ind w:left="-109" w:right="7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D02832">
              <w:rPr>
                <w:rFonts w:ascii="Angsana New" w:eastAsia="Cordia New" w:hAnsi="Angsana New"/>
                <w:sz w:val="30"/>
                <w:szCs w:val="30"/>
              </w:rPr>
              <w:t>843</w:t>
            </w:r>
          </w:p>
        </w:tc>
        <w:tc>
          <w:tcPr>
            <w:tcW w:w="83" w:type="pct"/>
          </w:tcPr>
          <w:p w:rsidR="00745308" w:rsidRDefault="00745308" w:rsidP="00745308">
            <w:pPr>
              <w:tabs>
                <w:tab w:val="clear" w:pos="680"/>
                <w:tab w:val="decimal" w:pos="705"/>
              </w:tabs>
              <w:spacing w:line="360" w:lineRule="exact"/>
              <w:ind w:left="-109" w:right="-131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10" w:type="pct"/>
          </w:tcPr>
          <w:p w:rsidR="00745308" w:rsidRDefault="00D02832" w:rsidP="00745308">
            <w:pPr>
              <w:tabs>
                <w:tab w:val="clear" w:pos="680"/>
                <w:tab w:val="decimal" w:pos="705"/>
              </w:tabs>
              <w:spacing w:line="360" w:lineRule="exact"/>
              <w:ind w:left="-109" w:right="7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D02832">
              <w:rPr>
                <w:rFonts w:ascii="Angsana New" w:eastAsia="Cordia New" w:hAnsi="Angsana New"/>
                <w:sz w:val="30"/>
                <w:szCs w:val="30"/>
              </w:rPr>
              <w:t>687</w:t>
            </w:r>
          </w:p>
        </w:tc>
        <w:tc>
          <w:tcPr>
            <w:tcW w:w="83" w:type="pct"/>
          </w:tcPr>
          <w:p w:rsidR="00745308" w:rsidRDefault="00745308" w:rsidP="00745308">
            <w:pPr>
              <w:tabs>
                <w:tab w:val="clear" w:pos="680"/>
                <w:tab w:val="decimal" w:pos="705"/>
              </w:tabs>
              <w:spacing w:line="360" w:lineRule="exact"/>
              <w:ind w:left="-109" w:right="-78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19" w:type="pct"/>
          </w:tcPr>
          <w:p w:rsidR="00745308" w:rsidRPr="001643E6" w:rsidRDefault="00745308" w:rsidP="00745308">
            <w:pPr>
              <w:tabs>
                <w:tab w:val="clear" w:pos="454"/>
                <w:tab w:val="clear" w:pos="680"/>
                <w:tab w:val="decimal" w:pos="705"/>
                <w:tab w:val="left" w:pos="759"/>
              </w:tabs>
              <w:spacing w:line="360" w:lineRule="exact"/>
              <w:ind w:left="-109" w:right="-556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1643E6">
              <w:rPr>
                <w:rFonts w:ascii="Angsana New" w:eastAsia="Cordia New" w:hAnsi="Angsana New"/>
                <w:sz w:val="30"/>
                <w:szCs w:val="30"/>
              </w:rPr>
              <w:t>-</w:t>
            </w:r>
          </w:p>
        </w:tc>
        <w:tc>
          <w:tcPr>
            <w:tcW w:w="83" w:type="pct"/>
          </w:tcPr>
          <w:p w:rsidR="00745308" w:rsidRDefault="00745308" w:rsidP="00745308">
            <w:pPr>
              <w:tabs>
                <w:tab w:val="clear" w:pos="680"/>
                <w:tab w:val="decimal" w:pos="705"/>
              </w:tabs>
              <w:spacing w:line="360" w:lineRule="exact"/>
              <w:ind w:left="-109" w:right="-78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476" w:type="pct"/>
          </w:tcPr>
          <w:p w:rsidR="00745308" w:rsidRDefault="00D02832" w:rsidP="00745308">
            <w:pPr>
              <w:tabs>
                <w:tab w:val="clear" w:pos="680"/>
                <w:tab w:val="decimal" w:pos="705"/>
              </w:tabs>
              <w:spacing w:line="360" w:lineRule="exact"/>
              <w:ind w:left="-109" w:right="7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D02832">
              <w:rPr>
                <w:rFonts w:ascii="Angsana New" w:eastAsia="Cordia New" w:hAnsi="Angsana New"/>
                <w:sz w:val="30"/>
                <w:szCs w:val="30"/>
              </w:rPr>
              <w:t>38,214</w:t>
            </w:r>
          </w:p>
        </w:tc>
      </w:tr>
      <w:tr w:rsidR="00D02832" w:rsidTr="008E7388">
        <w:tc>
          <w:tcPr>
            <w:tcW w:w="1571" w:type="pct"/>
            <w:hideMark/>
          </w:tcPr>
          <w:p w:rsidR="00D02832" w:rsidRDefault="00D02832" w:rsidP="00D02832">
            <w:pPr>
              <w:spacing w:line="360" w:lineRule="exact"/>
              <w:ind w:right="-106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เสื่อมราคา</w:t>
            </w:r>
            <w:r>
              <w:rPr>
                <w:rFonts w:ascii="Angsana New" w:eastAsia="Cordia New" w:hAnsi="Angsana New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488" w:type="pct"/>
          </w:tcPr>
          <w:p w:rsidR="00D02832" w:rsidRPr="001643E6" w:rsidRDefault="00D02832" w:rsidP="006B702C">
            <w:pPr>
              <w:tabs>
                <w:tab w:val="clear" w:pos="454"/>
                <w:tab w:val="clear" w:pos="680"/>
                <w:tab w:val="decimal" w:pos="705"/>
                <w:tab w:val="left" w:pos="770"/>
                <w:tab w:val="center" w:pos="820"/>
              </w:tabs>
              <w:spacing w:line="360" w:lineRule="exact"/>
              <w:ind w:left="-109" w:right="-556"/>
              <w:rPr>
                <w:rFonts w:ascii="Angsana New" w:eastAsia="Cordia New" w:hAnsi="Angsana New"/>
                <w:sz w:val="30"/>
                <w:szCs w:val="30"/>
              </w:rPr>
            </w:pPr>
            <w:r w:rsidRPr="001643E6">
              <w:rPr>
                <w:rFonts w:ascii="Angsana New" w:eastAsia="Cordia New" w:hAnsi="Angsana New"/>
                <w:sz w:val="30"/>
                <w:szCs w:val="30"/>
              </w:rPr>
              <w:tab/>
            </w:r>
            <w:r w:rsidRPr="001643E6">
              <w:rPr>
                <w:rFonts w:ascii="Angsana New" w:eastAsia="Cordia New" w:hAnsi="Angsana New"/>
                <w:sz w:val="30"/>
                <w:szCs w:val="30"/>
              </w:rPr>
              <w:tab/>
            </w:r>
            <w:r w:rsidRPr="001643E6">
              <w:rPr>
                <w:rFonts w:ascii="Angsana New" w:eastAsia="Cordia New" w:hAnsi="Angsana New"/>
                <w:sz w:val="30"/>
                <w:szCs w:val="30"/>
              </w:rPr>
              <w:tab/>
            </w:r>
            <w:r w:rsidRPr="001643E6">
              <w:rPr>
                <w:rFonts w:ascii="Angsana New" w:eastAsia="Cordi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83" w:type="pct"/>
          </w:tcPr>
          <w:p w:rsidR="00D02832" w:rsidRDefault="00D02832" w:rsidP="00D02832">
            <w:pPr>
              <w:tabs>
                <w:tab w:val="clear" w:pos="680"/>
                <w:tab w:val="decimal" w:pos="705"/>
              </w:tabs>
              <w:spacing w:line="360" w:lineRule="exact"/>
              <w:ind w:left="-109" w:right="-131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11" w:type="pct"/>
          </w:tcPr>
          <w:p w:rsidR="00D02832" w:rsidRDefault="00D02832" w:rsidP="00D02832">
            <w:pPr>
              <w:tabs>
                <w:tab w:val="clear" w:pos="680"/>
                <w:tab w:val="decimal" w:pos="705"/>
              </w:tabs>
              <w:spacing w:line="360" w:lineRule="exact"/>
              <w:ind w:left="-109" w:right="7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1643E6">
              <w:rPr>
                <w:rFonts w:ascii="Angsana New" w:eastAsia="Cordia New" w:hAnsi="Angsana New"/>
                <w:sz w:val="30"/>
                <w:szCs w:val="30"/>
              </w:rPr>
              <w:t>5,412</w:t>
            </w:r>
          </w:p>
        </w:tc>
        <w:tc>
          <w:tcPr>
            <w:tcW w:w="83" w:type="pct"/>
          </w:tcPr>
          <w:p w:rsidR="00D02832" w:rsidRDefault="00D02832" w:rsidP="00D02832">
            <w:pPr>
              <w:tabs>
                <w:tab w:val="clear" w:pos="680"/>
                <w:tab w:val="decimal" w:pos="705"/>
              </w:tabs>
              <w:spacing w:line="360" w:lineRule="exact"/>
              <w:ind w:left="-109" w:right="-131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10" w:type="pct"/>
          </w:tcPr>
          <w:p w:rsidR="00D02832" w:rsidRDefault="00D02832" w:rsidP="00D02832">
            <w:pPr>
              <w:tabs>
                <w:tab w:val="clear" w:pos="680"/>
                <w:tab w:val="decimal" w:pos="705"/>
              </w:tabs>
              <w:spacing w:line="360" w:lineRule="exact"/>
              <w:ind w:left="-109" w:right="7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1643E6">
              <w:rPr>
                <w:rFonts w:ascii="Angsana New" w:eastAsia="Cordia New" w:hAnsi="Angsana New"/>
                <w:sz w:val="30"/>
                <w:szCs w:val="30"/>
              </w:rPr>
              <w:t>43</w:t>
            </w:r>
            <w:r>
              <w:rPr>
                <w:rFonts w:ascii="Angsana New" w:eastAsia="Cordia New" w:hAnsi="Angsana New"/>
                <w:sz w:val="30"/>
                <w:szCs w:val="30"/>
              </w:rPr>
              <w:t>6</w:t>
            </w:r>
          </w:p>
        </w:tc>
        <w:tc>
          <w:tcPr>
            <w:tcW w:w="83" w:type="pct"/>
          </w:tcPr>
          <w:p w:rsidR="00D02832" w:rsidRDefault="00D02832" w:rsidP="00D02832">
            <w:pPr>
              <w:tabs>
                <w:tab w:val="clear" w:pos="680"/>
                <w:tab w:val="decimal" w:pos="705"/>
              </w:tabs>
              <w:spacing w:line="360" w:lineRule="exact"/>
              <w:ind w:left="-109" w:right="-131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10" w:type="pct"/>
          </w:tcPr>
          <w:p w:rsidR="00D02832" w:rsidRDefault="00D02832" w:rsidP="00D02832">
            <w:pPr>
              <w:tabs>
                <w:tab w:val="clear" w:pos="680"/>
                <w:tab w:val="decimal" w:pos="705"/>
              </w:tabs>
              <w:spacing w:line="360" w:lineRule="exact"/>
              <w:ind w:left="-109" w:right="7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1643E6">
              <w:rPr>
                <w:rFonts w:ascii="Angsana New" w:eastAsia="Cordia New" w:hAnsi="Angsana New"/>
                <w:sz w:val="30"/>
                <w:szCs w:val="30"/>
              </w:rPr>
              <w:t>25</w:t>
            </w:r>
            <w:r>
              <w:rPr>
                <w:rFonts w:ascii="Angsana New" w:eastAsia="Cordia New" w:hAnsi="Angsana New"/>
                <w:sz w:val="30"/>
                <w:szCs w:val="30"/>
              </w:rPr>
              <w:t>2</w:t>
            </w:r>
          </w:p>
        </w:tc>
        <w:tc>
          <w:tcPr>
            <w:tcW w:w="83" w:type="pct"/>
          </w:tcPr>
          <w:p w:rsidR="00D02832" w:rsidRDefault="00D02832" w:rsidP="00D02832">
            <w:pPr>
              <w:tabs>
                <w:tab w:val="clear" w:pos="680"/>
                <w:tab w:val="decimal" w:pos="705"/>
              </w:tabs>
              <w:spacing w:line="360" w:lineRule="exact"/>
              <w:ind w:left="-109" w:right="-78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19" w:type="pct"/>
          </w:tcPr>
          <w:p w:rsidR="00D02832" w:rsidRPr="00363302" w:rsidRDefault="00D02832" w:rsidP="00D02832">
            <w:pPr>
              <w:tabs>
                <w:tab w:val="clear" w:pos="454"/>
                <w:tab w:val="clear" w:pos="680"/>
                <w:tab w:val="decimal" w:pos="705"/>
                <w:tab w:val="left" w:pos="759"/>
                <w:tab w:val="left" w:pos="787"/>
                <w:tab w:val="center" w:pos="864"/>
              </w:tabs>
              <w:spacing w:line="360" w:lineRule="exact"/>
              <w:ind w:left="-109" w:right="-556"/>
              <w:rPr>
                <w:rFonts w:ascii="Angsana New" w:eastAsia="Cordia New" w:hAnsi="Angsana New"/>
                <w:sz w:val="30"/>
                <w:szCs w:val="30"/>
              </w:rPr>
            </w:pPr>
            <w:r w:rsidRPr="00363302">
              <w:rPr>
                <w:rFonts w:ascii="Angsana New" w:eastAsia="Cordia New" w:hAnsi="Angsana New"/>
                <w:sz w:val="30"/>
                <w:szCs w:val="30"/>
              </w:rPr>
              <w:tab/>
            </w:r>
            <w:r w:rsidRPr="00363302">
              <w:rPr>
                <w:rFonts w:ascii="Angsana New" w:eastAsia="Cordia New" w:hAnsi="Angsana New"/>
                <w:sz w:val="30"/>
                <w:szCs w:val="30"/>
              </w:rPr>
              <w:tab/>
            </w:r>
            <w:r w:rsidRPr="00363302">
              <w:rPr>
                <w:rFonts w:ascii="Angsana New" w:eastAsia="Cordia New" w:hAnsi="Angsana New"/>
                <w:sz w:val="30"/>
                <w:szCs w:val="30"/>
              </w:rPr>
              <w:tab/>
            </w:r>
            <w:r w:rsidRPr="00363302">
              <w:rPr>
                <w:rFonts w:ascii="Angsana New" w:eastAsia="Cordia New" w:hAnsi="Angsana New"/>
                <w:sz w:val="30"/>
                <w:szCs w:val="30"/>
              </w:rPr>
              <w:tab/>
            </w:r>
            <w:r w:rsidRPr="00363302">
              <w:rPr>
                <w:rFonts w:ascii="Angsana New" w:eastAsia="Cordi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83" w:type="pct"/>
          </w:tcPr>
          <w:p w:rsidR="00D02832" w:rsidRDefault="00D02832" w:rsidP="00D02832">
            <w:pPr>
              <w:tabs>
                <w:tab w:val="clear" w:pos="680"/>
                <w:tab w:val="decimal" w:pos="705"/>
              </w:tabs>
              <w:spacing w:line="360" w:lineRule="exact"/>
              <w:ind w:left="-109" w:right="-78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476" w:type="pct"/>
          </w:tcPr>
          <w:p w:rsidR="00D02832" w:rsidRDefault="00D02832" w:rsidP="00D02832">
            <w:pPr>
              <w:tabs>
                <w:tab w:val="clear" w:pos="680"/>
                <w:tab w:val="decimal" w:pos="705"/>
              </w:tabs>
              <w:spacing w:line="360" w:lineRule="exact"/>
              <w:ind w:left="-109" w:right="7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6,100</w:t>
            </w:r>
          </w:p>
        </w:tc>
      </w:tr>
      <w:tr w:rsidR="00D02832" w:rsidTr="00402EC9">
        <w:tc>
          <w:tcPr>
            <w:tcW w:w="1571" w:type="pct"/>
            <w:hideMark/>
          </w:tcPr>
          <w:p w:rsidR="00D02832" w:rsidRDefault="00D02832" w:rsidP="00D02832">
            <w:pPr>
              <w:spacing w:line="360" w:lineRule="exact"/>
              <w:ind w:right="-106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eastAsia="Cordi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 xml:space="preserve">2560 </w:t>
            </w:r>
            <w:r>
              <w:rPr>
                <w:rFonts w:ascii="Angsana New" w:eastAsia="Cordia New" w:hAnsi="Angsana New" w:hint="cs"/>
                <w:b/>
                <w:bCs/>
                <w:sz w:val="30"/>
                <w:szCs w:val="30"/>
                <w:cs/>
              </w:rPr>
              <w:t>และ</w:t>
            </w:r>
            <w:r>
              <w:rPr>
                <w:rFonts w:ascii="Angsana New" w:eastAsia="Cordi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="Angsana New" w:eastAsia="Cordi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2832" w:rsidRPr="001643E6" w:rsidRDefault="00D02832" w:rsidP="006B702C">
            <w:pPr>
              <w:tabs>
                <w:tab w:val="clear" w:pos="454"/>
                <w:tab w:val="clear" w:pos="680"/>
                <w:tab w:val="decimal" w:pos="705"/>
                <w:tab w:val="left" w:pos="770"/>
                <w:tab w:val="center" w:pos="820"/>
              </w:tabs>
              <w:spacing w:line="360" w:lineRule="exact"/>
              <w:ind w:left="-109" w:right="-556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1643E6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ab/>
            </w:r>
            <w:r w:rsidRPr="001643E6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ab/>
            </w:r>
            <w:r w:rsidRPr="001643E6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ab/>
            </w:r>
            <w:r w:rsidRPr="001643E6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ab/>
              <w:t>-</w:t>
            </w:r>
          </w:p>
        </w:tc>
        <w:tc>
          <w:tcPr>
            <w:tcW w:w="83" w:type="pct"/>
          </w:tcPr>
          <w:p w:rsidR="00D02832" w:rsidRDefault="00D02832" w:rsidP="00D02832">
            <w:pPr>
              <w:tabs>
                <w:tab w:val="clear" w:pos="680"/>
                <w:tab w:val="decimal" w:pos="705"/>
              </w:tabs>
              <w:spacing w:line="360" w:lineRule="exact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2832" w:rsidRDefault="00D02832" w:rsidP="00D02832">
            <w:pPr>
              <w:tabs>
                <w:tab w:val="clear" w:pos="680"/>
                <w:tab w:val="decimal" w:pos="705"/>
              </w:tabs>
              <w:spacing w:line="360" w:lineRule="exact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363302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42,096</w:t>
            </w:r>
          </w:p>
        </w:tc>
        <w:tc>
          <w:tcPr>
            <w:tcW w:w="83" w:type="pct"/>
          </w:tcPr>
          <w:p w:rsidR="00D02832" w:rsidRDefault="00D02832" w:rsidP="00D02832">
            <w:pPr>
              <w:tabs>
                <w:tab w:val="clear" w:pos="680"/>
                <w:tab w:val="decimal" w:pos="705"/>
              </w:tabs>
              <w:spacing w:line="360" w:lineRule="exact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2832" w:rsidRDefault="00D02832" w:rsidP="00D02832">
            <w:pPr>
              <w:tabs>
                <w:tab w:val="clear" w:pos="680"/>
                <w:tab w:val="decimal" w:pos="705"/>
              </w:tabs>
              <w:spacing w:line="360" w:lineRule="exact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1,279</w:t>
            </w:r>
          </w:p>
        </w:tc>
        <w:tc>
          <w:tcPr>
            <w:tcW w:w="83" w:type="pct"/>
          </w:tcPr>
          <w:p w:rsidR="00D02832" w:rsidRDefault="00D02832" w:rsidP="00D02832">
            <w:pPr>
              <w:tabs>
                <w:tab w:val="clear" w:pos="680"/>
                <w:tab w:val="decimal" w:pos="705"/>
              </w:tabs>
              <w:spacing w:line="360" w:lineRule="exact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2832" w:rsidRDefault="00D02832" w:rsidP="00D02832">
            <w:pPr>
              <w:tabs>
                <w:tab w:val="clear" w:pos="680"/>
                <w:tab w:val="decimal" w:pos="705"/>
              </w:tabs>
              <w:spacing w:line="360" w:lineRule="exact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939</w:t>
            </w:r>
          </w:p>
        </w:tc>
        <w:tc>
          <w:tcPr>
            <w:tcW w:w="83" w:type="pct"/>
          </w:tcPr>
          <w:p w:rsidR="00D02832" w:rsidRDefault="00D02832" w:rsidP="00D02832">
            <w:pPr>
              <w:tabs>
                <w:tab w:val="clear" w:pos="680"/>
                <w:tab w:val="decimal" w:pos="705"/>
              </w:tabs>
              <w:spacing w:line="360" w:lineRule="exact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2832" w:rsidRPr="00402EC9" w:rsidRDefault="00D02832" w:rsidP="00D02832">
            <w:pPr>
              <w:tabs>
                <w:tab w:val="clear" w:pos="454"/>
                <w:tab w:val="clear" w:pos="680"/>
                <w:tab w:val="decimal" w:pos="705"/>
                <w:tab w:val="left" w:pos="759"/>
              </w:tabs>
              <w:spacing w:line="360" w:lineRule="exact"/>
              <w:ind w:left="-109" w:right="-556"/>
              <w:jc w:val="center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402EC9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83" w:type="pct"/>
          </w:tcPr>
          <w:p w:rsidR="00D02832" w:rsidRDefault="00D02832" w:rsidP="00D02832">
            <w:pPr>
              <w:tabs>
                <w:tab w:val="clear" w:pos="680"/>
                <w:tab w:val="decimal" w:pos="705"/>
              </w:tabs>
              <w:spacing w:line="360" w:lineRule="exact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2832" w:rsidRDefault="00D02832" w:rsidP="00D02832">
            <w:pPr>
              <w:tabs>
                <w:tab w:val="clear" w:pos="680"/>
                <w:tab w:val="decimal" w:pos="705"/>
              </w:tabs>
              <w:spacing w:line="360" w:lineRule="exact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363302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44,314</w:t>
            </w:r>
          </w:p>
        </w:tc>
      </w:tr>
      <w:tr w:rsidR="00745308" w:rsidTr="00745308">
        <w:tc>
          <w:tcPr>
            <w:tcW w:w="1571" w:type="pct"/>
            <w:hideMark/>
          </w:tcPr>
          <w:p w:rsidR="00745308" w:rsidRDefault="00745308" w:rsidP="00745308">
            <w:pPr>
              <w:spacing w:line="360" w:lineRule="exact"/>
              <w:ind w:right="-106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เสื่อมราคา</w:t>
            </w:r>
            <w:r>
              <w:rPr>
                <w:rFonts w:ascii="Angsana New" w:eastAsia="Cordia New" w:hAnsi="Angsana New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488" w:type="pct"/>
            <w:tcBorders>
              <w:bottom w:val="single" w:sz="4" w:space="0" w:color="auto"/>
            </w:tcBorders>
          </w:tcPr>
          <w:p w:rsidR="00745308" w:rsidRPr="001643E6" w:rsidRDefault="00745308" w:rsidP="006B702C">
            <w:pPr>
              <w:tabs>
                <w:tab w:val="clear" w:pos="454"/>
                <w:tab w:val="clear" w:pos="680"/>
                <w:tab w:val="decimal" w:pos="705"/>
                <w:tab w:val="left" w:pos="770"/>
                <w:tab w:val="center" w:pos="820"/>
              </w:tabs>
              <w:spacing w:line="360" w:lineRule="exact"/>
              <w:ind w:left="-109" w:right="-556"/>
              <w:rPr>
                <w:rFonts w:ascii="Angsana New" w:eastAsia="Cordia New" w:hAnsi="Angsana New"/>
                <w:sz w:val="30"/>
                <w:szCs w:val="30"/>
              </w:rPr>
            </w:pPr>
            <w:r w:rsidRPr="001643E6">
              <w:rPr>
                <w:rFonts w:ascii="Angsana New" w:eastAsia="Cordia New" w:hAnsi="Angsana New"/>
                <w:sz w:val="30"/>
                <w:szCs w:val="30"/>
              </w:rPr>
              <w:tab/>
            </w:r>
            <w:r w:rsidRPr="001643E6">
              <w:rPr>
                <w:rFonts w:ascii="Angsana New" w:eastAsia="Cordia New" w:hAnsi="Angsana New"/>
                <w:sz w:val="30"/>
                <w:szCs w:val="30"/>
              </w:rPr>
              <w:tab/>
            </w:r>
            <w:r w:rsidRPr="001643E6">
              <w:rPr>
                <w:rFonts w:ascii="Angsana New" w:eastAsia="Cordia New" w:hAnsi="Angsana New"/>
                <w:sz w:val="30"/>
                <w:szCs w:val="30"/>
              </w:rPr>
              <w:tab/>
            </w:r>
            <w:r w:rsidRPr="001643E6">
              <w:rPr>
                <w:rFonts w:ascii="Angsana New" w:eastAsia="Cordi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83" w:type="pct"/>
          </w:tcPr>
          <w:p w:rsidR="00745308" w:rsidRDefault="00745308" w:rsidP="00745308">
            <w:pPr>
              <w:tabs>
                <w:tab w:val="clear" w:pos="680"/>
                <w:tab w:val="decimal" w:pos="705"/>
              </w:tabs>
              <w:spacing w:line="360" w:lineRule="exact"/>
              <w:ind w:left="-109" w:right="-131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</w:tcPr>
          <w:p w:rsidR="00745308" w:rsidRDefault="00745308" w:rsidP="00745308">
            <w:pPr>
              <w:tabs>
                <w:tab w:val="clear" w:pos="680"/>
                <w:tab w:val="decimal" w:pos="705"/>
              </w:tabs>
              <w:spacing w:line="360" w:lineRule="exact"/>
              <w:ind w:left="-109" w:right="7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1643E6">
              <w:rPr>
                <w:rFonts w:ascii="Angsana New" w:eastAsia="Cordia New" w:hAnsi="Angsana New"/>
                <w:sz w:val="30"/>
                <w:szCs w:val="30"/>
              </w:rPr>
              <w:t>5,41</w:t>
            </w:r>
            <w:r w:rsidR="00E07383">
              <w:rPr>
                <w:rFonts w:ascii="Angsana New" w:eastAsia="Cordia New" w:hAnsi="Angsana New"/>
                <w:sz w:val="30"/>
                <w:szCs w:val="30"/>
              </w:rPr>
              <w:t>5</w:t>
            </w:r>
          </w:p>
        </w:tc>
        <w:tc>
          <w:tcPr>
            <w:tcW w:w="83" w:type="pct"/>
          </w:tcPr>
          <w:p w:rsidR="00745308" w:rsidRDefault="00745308" w:rsidP="00745308">
            <w:pPr>
              <w:tabs>
                <w:tab w:val="clear" w:pos="680"/>
                <w:tab w:val="decimal" w:pos="705"/>
              </w:tabs>
              <w:spacing w:line="360" w:lineRule="exact"/>
              <w:ind w:left="-109" w:right="-131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10" w:type="pct"/>
            <w:tcBorders>
              <w:bottom w:val="single" w:sz="4" w:space="0" w:color="auto"/>
            </w:tcBorders>
          </w:tcPr>
          <w:p w:rsidR="00745308" w:rsidRDefault="00745308" w:rsidP="00745308">
            <w:pPr>
              <w:tabs>
                <w:tab w:val="clear" w:pos="680"/>
                <w:tab w:val="decimal" w:pos="705"/>
              </w:tabs>
              <w:spacing w:line="360" w:lineRule="exact"/>
              <w:ind w:left="-109" w:right="7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1643E6">
              <w:rPr>
                <w:rFonts w:ascii="Angsana New" w:eastAsia="Cordia New" w:hAnsi="Angsana New"/>
                <w:sz w:val="30"/>
                <w:szCs w:val="30"/>
              </w:rPr>
              <w:t>43</w:t>
            </w:r>
            <w:r>
              <w:rPr>
                <w:rFonts w:ascii="Angsana New" w:eastAsia="Cordia New" w:hAnsi="Angsana New"/>
                <w:sz w:val="30"/>
                <w:szCs w:val="30"/>
              </w:rPr>
              <w:t>6</w:t>
            </w:r>
          </w:p>
        </w:tc>
        <w:tc>
          <w:tcPr>
            <w:tcW w:w="83" w:type="pct"/>
          </w:tcPr>
          <w:p w:rsidR="00745308" w:rsidRDefault="00745308" w:rsidP="00745308">
            <w:pPr>
              <w:tabs>
                <w:tab w:val="clear" w:pos="680"/>
                <w:tab w:val="decimal" w:pos="705"/>
              </w:tabs>
              <w:spacing w:line="360" w:lineRule="exact"/>
              <w:ind w:left="-109" w:right="-131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10" w:type="pct"/>
            <w:tcBorders>
              <w:bottom w:val="single" w:sz="4" w:space="0" w:color="auto"/>
            </w:tcBorders>
          </w:tcPr>
          <w:p w:rsidR="00745308" w:rsidRDefault="00745308" w:rsidP="00745308">
            <w:pPr>
              <w:tabs>
                <w:tab w:val="clear" w:pos="680"/>
                <w:tab w:val="decimal" w:pos="705"/>
              </w:tabs>
              <w:spacing w:line="360" w:lineRule="exact"/>
              <w:ind w:left="-109" w:right="7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1643E6">
              <w:rPr>
                <w:rFonts w:ascii="Angsana New" w:eastAsia="Cordia New" w:hAnsi="Angsana New"/>
                <w:sz w:val="30"/>
                <w:szCs w:val="30"/>
              </w:rPr>
              <w:t>25</w:t>
            </w:r>
            <w:r>
              <w:rPr>
                <w:rFonts w:ascii="Angsana New" w:eastAsia="Cordia New" w:hAnsi="Angsana New"/>
                <w:sz w:val="30"/>
                <w:szCs w:val="30"/>
              </w:rPr>
              <w:t>2</w:t>
            </w:r>
          </w:p>
        </w:tc>
        <w:tc>
          <w:tcPr>
            <w:tcW w:w="83" w:type="pct"/>
          </w:tcPr>
          <w:p w:rsidR="00745308" w:rsidRDefault="00745308" w:rsidP="00745308">
            <w:pPr>
              <w:tabs>
                <w:tab w:val="clear" w:pos="680"/>
                <w:tab w:val="decimal" w:pos="705"/>
              </w:tabs>
              <w:spacing w:line="360" w:lineRule="exact"/>
              <w:ind w:left="-109" w:right="-78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:rsidR="00745308" w:rsidRPr="00363302" w:rsidRDefault="00745308" w:rsidP="00745308">
            <w:pPr>
              <w:tabs>
                <w:tab w:val="clear" w:pos="454"/>
                <w:tab w:val="clear" w:pos="680"/>
                <w:tab w:val="decimal" w:pos="705"/>
                <w:tab w:val="left" w:pos="759"/>
                <w:tab w:val="left" w:pos="787"/>
                <w:tab w:val="center" w:pos="864"/>
              </w:tabs>
              <w:spacing w:line="360" w:lineRule="exact"/>
              <w:ind w:left="-109" w:right="-556"/>
              <w:rPr>
                <w:rFonts w:ascii="Angsana New" w:eastAsia="Cordia New" w:hAnsi="Angsana New"/>
                <w:sz w:val="30"/>
                <w:szCs w:val="30"/>
              </w:rPr>
            </w:pPr>
            <w:r w:rsidRPr="00363302">
              <w:rPr>
                <w:rFonts w:ascii="Angsana New" w:eastAsia="Cordia New" w:hAnsi="Angsana New"/>
                <w:sz w:val="30"/>
                <w:szCs w:val="30"/>
              </w:rPr>
              <w:tab/>
            </w:r>
            <w:r w:rsidRPr="00363302">
              <w:rPr>
                <w:rFonts w:ascii="Angsana New" w:eastAsia="Cordia New" w:hAnsi="Angsana New"/>
                <w:sz w:val="30"/>
                <w:szCs w:val="30"/>
              </w:rPr>
              <w:tab/>
            </w:r>
            <w:r w:rsidRPr="00363302">
              <w:rPr>
                <w:rFonts w:ascii="Angsana New" w:eastAsia="Cordia New" w:hAnsi="Angsana New"/>
                <w:sz w:val="30"/>
                <w:szCs w:val="30"/>
              </w:rPr>
              <w:tab/>
            </w:r>
            <w:r w:rsidRPr="00363302">
              <w:rPr>
                <w:rFonts w:ascii="Angsana New" w:eastAsia="Cordia New" w:hAnsi="Angsana New"/>
                <w:sz w:val="30"/>
                <w:szCs w:val="30"/>
              </w:rPr>
              <w:tab/>
            </w:r>
            <w:r w:rsidRPr="00363302">
              <w:rPr>
                <w:rFonts w:ascii="Angsana New" w:eastAsia="Cordi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83" w:type="pct"/>
          </w:tcPr>
          <w:p w:rsidR="00745308" w:rsidRDefault="00745308" w:rsidP="00745308">
            <w:pPr>
              <w:tabs>
                <w:tab w:val="clear" w:pos="680"/>
                <w:tab w:val="decimal" w:pos="705"/>
              </w:tabs>
              <w:spacing w:line="360" w:lineRule="exact"/>
              <w:ind w:left="-109" w:right="-78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</w:tcPr>
          <w:p w:rsidR="00745308" w:rsidRDefault="00E07383" w:rsidP="00745308">
            <w:pPr>
              <w:tabs>
                <w:tab w:val="clear" w:pos="680"/>
                <w:tab w:val="decimal" w:pos="705"/>
              </w:tabs>
              <w:spacing w:line="360" w:lineRule="exact"/>
              <w:ind w:left="-109" w:right="7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6,103</w:t>
            </w:r>
          </w:p>
        </w:tc>
      </w:tr>
      <w:tr w:rsidR="00745308" w:rsidTr="00745308">
        <w:tc>
          <w:tcPr>
            <w:tcW w:w="1571" w:type="pct"/>
            <w:hideMark/>
          </w:tcPr>
          <w:p w:rsidR="00745308" w:rsidRDefault="00745308" w:rsidP="00745308">
            <w:pPr>
              <w:spacing w:line="360" w:lineRule="exac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eastAsia="Cordi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5308" w:rsidRPr="001643E6" w:rsidRDefault="00745308" w:rsidP="006B702C">
            <w:pPr>
              <w:tabs>
                <w:tab w:val="clear" w:pos="454"/>
                <w:tab w:val="clear" w:pos="680"/>
                <w:tab w:val="decimal" w:pos="705"/>
                <w:tab w:val="left" w:pos="770"/>
                <w:tab w:val="center" w:pos="820"/>
              </w:tabs>
              <w:spacing w:line="360" w:lineRule="exact"/>
              <w:ind w:left="-109" w:right="-556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1643E6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ab/>
            </w:r>
            <w:r w:rsidRPr="001643E6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ab/>
            </w:r>
            <w:r w:rsidRPr="001643E6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ab/>
            </w:r>
            <w:r w:rsidRPr="001643E6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ab/>
              <w:t>-</w:t>
            </w:r>
          </w:p>
        </w:tc>
        <w:tc>
          <w:tcPr>
            <w:tcW w:w="83" w:type="pct"/>
          </w:tcPr>
          <w:p w:rsidR="00745308" w:rsidRDefault="00745308" w:rsidP="00745308">
            <w:pPr>
              <w:tabs>
                <w:tab w:val="clear" w:pos="680"/>
                <w:tab w:val="decimal" w:pos="705"/>
              </w:tabs>
              <w:spacing w:line="360" w:lineRule="exact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5308" w:rsidRDefault="00E07383" w:rsidP="00745308">
            <w:pPr>
              <w:tabs>
                <w:tab w:val="clear" w:pos="680"/>
                <w:tab w:val="decimal" w:pos="705"/>
              </w:tabs>
              <w:spacing w:line="360" w:lineRule="exact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47,511</w:t>
            </w:r>
          </w:p>
        </w:tc>
        <w:tc>
          <w:tcPr>
            <w:tcW w:w="83" w:type="pct"/>
          </w:tcPr>
          <w:p w:rsidR="00745308" w:rsidRDefault="00745308" w:rsidP="00745308">
            <w:pPr>
              <w:tabs>
                <w:tab w:val="clear" w:pos="680"/>
                <w:tab w:val="decimal" w:pos="705"/>
              </w:tabs>
              <w:spacing w:line="360" w:lineRule="exact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5308" w:rsidRDefault="00E07383" w:rsidP="00745308">
            <w:pPr>
              <w:tabs>
                <w:tab w:val="clear" w:pos="680"/>
                <w:tab w:val="decimal" w:pos="705"/>
              </w:tabs>
              <w:spacing w:line="360" w:lineRule="exact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1,715</w:t>
            </w:r>
          </w:p>
        </w:tc>
        <w:tc>
          <w:tcPr>
            <w:tcW w:w="83" w:type="pct"/>
          </w:tcPr>
          <w:p w:rsidR="00745308" w:rsidRDefault="00745308" w:rsidP="00745308">
            <w:pPr>
              <w:tabs>
                <w:tab w:val="clear" w:pos="680"/>
                <w:tab w:val="decimal" w:pos="705"/>
              </w:tabs>
              <w:spacing w:line="360" w:lineRule="exact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5308" w:rsidRDefault="00E07383" w:rsidP="00745308">
            <w:pPr>
              <w:tabs>
                <w:tab w:val="clear" w:pos="680"/>
                <w:tab w:val="decimal" w:pos="705"/>
              </w:tabs>
              <w:spacing w:line="360" w:lineRule="exact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1,191</w:t>
            </w:r>
          </w:p>
        </w:tc>
        <w:tc>
          <w:tcPr>
            <w:tcW w:w="83" w:type="pct"/>
          </w:tcPr>
          <w:p w:rsidR="00745308" w:rsidRDefault="00745308" w:rsidP="00745308">
            <w:pPr>
              <w:tabs>
                <w:tab w:val="clear" w:pos="680"/>
                <w:tab w:val="decimal" w:pos="705"/>
              </w:tabs>
              <w:spacing w:line="360" w:lineRule="exact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</w:tcPr>
          <w:p w:rsidR="00745308" w:rsidRPr="00402EC9" w:rsidRDefault="00745308" w:rsidP="00745308">
            <w:pPr>
              <w:tabs>
                <w:tab w:val="clear" w:pos="454"/>
                <w:tab w:val="clear" w:pos="680"/>
                <w:tab w:val="decimal" w:pos="705"/>
                <w:tab w:val="left" w:pos="759"/>
              </w:tabs>
              <w:spacing w:line="360" w:lineRule="exact"/>
              <w:ind w:left="-109" w:right="-556"/>
              <w:jc w:val="center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402EC9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83" w:type="pct"/>
          </w:tcPr>
          <w:p w:rsidR="00745308" w:rsidRDefault="00745308" w:rsidP="00745308">
            <w:pPr>
              <w:tabs>
                <w:tab w:val="clear" w:pos="680"/>
                <w:tab w:val="decimal" w:pos="705"/>
              </w:tabs>
              <w:spacing w:line="360" w:lineRule="exact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5308" w:rsidRDefault="00E07383" w:rsidP="00745308">
            <w:pPr>
              <w:tabs>
                <w:tab w:val="clear" w:pos="680"/>
                <w:tab w:val="decimal" w:pos="705"/>
              </w:tabs>
              <w:spacing w:line="360" w:lineRule="exact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50,417</w:t>
            </w:r>
          </w:p>
        </w:tc>
      </w:tr>
      <w:tr w:rsidR="00745308" w:rsidTr="00E07383">
        <w:tc>
          <w:tcPr>
            <w:tcW w:w="1571" w:type="pct"/>
          </w:tcPr>
          <w:p w:rsidR="00745308" w:rsidRDefault="00745308" w:rsidP="00745308">
            <w:pPr>
              <w:spacing w:line="360" w:lineRule="exact"/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nil"/>
              <w:right w:val="nil"/>
            </w:tcBorders>
          </w:tcPr>
          <w:p w:rsidR="00745308" w:rsidRPr="001643E6" w:rsidRDefault="00745308" w:rsidP="00745308">
            <w:pPr>
              <w:tabs>
                <w:tab w:val="clear" w:pos="454"/>
                <w:tab w:val="clear" w:pos="680"/>
                <w:tab w:val="decimal" w:pos="705"/>
                <w:tab w:val="left" w:pos="770"/>
                <w:tab w:val="center" w:pos="820"/>
              </w:tabs>
              <w:spacing w:line="360" w:lineRule="exact"/>
              <w:ind w:left="-109" w:right="-556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3" w:type="pct"/>
          </w:tcPr>
          <w:p w:rsidR="00745308" w:rsidRDefault="00745308" w:rsidP="00745308">
            <w:pPr>
              <w:tabs>
                <w:tab w:val="clear" w:pos="680"/>
                <w:tab w:val="decimal" w:pos="705"/>
              </w:tabs>
              <w:spacing w:line="360" w:lineRule="exact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right w:val="nil"/>
            </w:tcBorders>
          </w:tcPr>
          <w:p w:rsidR="00745308" w:rsidRPr="00363302" w:rsidRDefault="00745308" w:rsidP="00745308">
            <w:pPr>
              <w:tabs>
                <w:tab w:val="clear" w:pos="680"/>
                <w:tab w:val="decimal" w:pos="705"/>
              </w:tabs>
              <w:spacing w:line="360" w:lineRule="exact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3" w:type="pct"/>
          </w:tcPr>
          <w:p w:rsidR="00745308" w:rsidRDefault="00745308" w:rsidP="00745308">
            <w:pPr>
              <w:tabs>
                <w:tab w:val="clear" w:pos="680"/>
                <w:tab w:val="decimal" w:pos="705"/>
              </w:tabs>
              <w:spacing w:line="360" w:lineRule="exact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nil"/>
              <w:right w:val="nil"/>
            </w:tcBorders>
          </w:tcPr>
          <w:p w:rsidR="00745308" w:rsidRDefault="00745308" w:rsidP="00745308">
            <w:pPr>
              <w:tabs>
                <w:tab w:val="clear" w:pos="680"/>
                <w:tab w:val="decimal" w:pos="705"/>
              </w:tabs>
              <w:spacing w:line="360" w:lineRule="exact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3" w:type="pct"/>
          </w:tcPr>
          <w:p w:rsidR="00745308" w:rsidRDefault="00745308" w:rsidP="00745308">
            <w:pPr>
              <w:tabs>
                <w:tab w:val="clear" w:pos="680"/>
                <w:tab w:val="decimal" w:pos="705"/>
              </w:tabs>
              <w:spacing w:line="360" w:lineRule="exact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nil"/>
              <w:right w:val="nil"/>
            </w:tcBorders>
          </w:tcPr>
          <w:p w:rsidR="00745308" w:rsidRDefault="00745308" w:rsidP="00745308">
            <w:pPr>
              <w:tabs>
                <w:tab w:val="clear" w:pos="680"/>
                <w:tab w:val="decimal" w:pos="705"/>
              </w:tabs>
              <w:spacing w:line="360" w:lineRule="exact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3" w:type="pct"/>
          </w:tcPr>
          <w:p w:rsidR="00745308" w:rsidRDefault="00745308" w:rsidP="00745308">
            <w:pPr>
              <w:tabs>
                <w:tab w:val="clear" w:pos="680"/>
                <w:tab w:val="decimal" w:pos="705"/>
              </w:tabs>
              <w:spacing w:line="360" w:lineRule="exact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</w:tcPr>
          <w:p w:rsidR="00745308" w:rsidRPr="00402EC9" w:rsidRDefault="00745308" w:rsidP="00745308">
            <w:pPr>
              <w:tabs>
                <w:tab w:val="clear" w:pos="454"/>
                <w:tab w:val="clear" w:pos="680"/>
                <w:tab w:val="decimal" w:pos="705"/>
                <w:tab w:val="left" w:pos="759"/>
              </w:tabs>
              <w:spacing w:line="360" w:lineRule="exact"/>
              <w:ind w:left="-109" w:right="-556"/>
              <w:jc w:val="center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3" w:type="pct"/>
          </w:tcPr>
          <w:p w:rsidR="00745308" w:rsidRDefault="00745308" w:rsidP="00745308">
            <w:pPr>
              <w:tabs>
                <w:tab w:val="clear" w:pos="680"/>
                <w:tab w:val="decimal" w:pos="705"/>
              </w:tabs>
              <w:spacing w:line="360" w:lineRule="exact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nil"/>
              <w:right w:val="nil"/>
            </w:tcBorders>
          </w:tcPr>
          <w:p w:rsidR="00745308" w:rsidRPr="00363302" w:rsidRDefault="00745308" w:rsidP="00745308">
            <w:pPr>
              <w:tabs>
                <w:tab w:val="clear" w:pos="680"/>
                <w:tab w:val="decimal" w:pos="705"/>
              </w:tabs>
              <w:spacing w:line="360" w:lineRule="exact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</w:tr>
      <w:tr w:rsidR="00D02832" w:rsidTr="00E07383">
        <w:tc>
          <w:tcPr>
            <w:tcW w:w="1571" w:type="pct"/>
          </w:tcPr>
          <w:p w:rsidR="00D02832" w:rsidRDefault="00D02832" w:rsidP="00745308">
            <w:pPr>
              <w:spacing w:line="360" w:lineRule="exact"/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8" w:type="pct"/>
            <w:tcBorders>
              <w:left w:val="nil"/>
              <w:right w:val="nil"/>
            </w:tcBorders>
          </w:tcPr>
          <w:p w:rsidR="00D02832" w:rsidRPr="001643E6" w:rsidRDefault="00D02832" w:rsidP="00745308">
            <w:pPr>
              <w:tabs>
                <w:tab w:val="clear" w:pos="454"/>
                <w:tab w:val="clear" w:pos="680"/>
                <w:tab w:val="decimal" w:pos="705"/>
                <w:tab w:val="left" w:pos="770"/>
                <w:tab w:val="center" w:pos="820"/>
              </w:tabs>
              <w:spacing w:line="360" w:lineRule="exact"/>
              <w:ind w:left="-109" w:right="-556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3" w:type="pct"/>
          </w:tcPr>
          <w:p w:rsidR="00D02832" w:rsidRDefault="00D02832" w:rsidP="00745308">
            <w:pPr>
              <w:tabs>
                <w:tab w:val="clear" w:pos="680"/>
                <w:tab w:val="decimal" w:pos="705"/>
              </w:tabs>
              <w:spacing w:line="360" w:lineRule="exact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</w:tcPr>
          <w:p w:rsidR="00D02832" w:rsidRPr="00363302" w:rsidRDefault="00D02832" w:rsidP="00745308">
            <w:pPr>
              <w:tabs>
                <w:tab w:val="clear" w:pos="680"/>
                <w:tab w:val="decimal" w:pos="705"/>
              </w:tabs>
              <w:spacing w:line="360" w:lineRule="exact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3" w:type="pct"/>
          </w:tcPr>
          <w:p w:rsidR="00D02832" w:rsidRDefault="00D02832" w:rsidP="00745308">
            <w:pPr>
              <w:tabs>
                <w:tab w:val="clear" w:pos="680"/>
                <w:tab w:val="decimal" w:pos="705"/>
              </w:tabs>
              <w:spacing w:line="360" w:lineRule="exact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0" w:type="pct"/>
            <w:tcBorders>
              <w:left w:val="nil"/>
              <w:right w:val="nil"/>
            </w:tcBorders>
          </w:tcPr>
          <w:p w:rsidR="00D02832" w:rsidRDefault="00D02832" w:rsidP="00745308">
            <w:pPr>
              <w:tabs>
                <w:tab w:val="clear" w:pos="680"/>
                <w:tab w:val="decimal" w:pos="705"/>
              </w:tabs>
              <w:spacing w:line="360" w:lineRule="exact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3" w:type="pct"/>
          </w:tcPr>
          <w:p w:rsidR="00D02832" w:rsidRDefault="00D02832" w:rsidP="00745308">
            <w:pPr>
              <w:tabs>
                <w:tab w:val="clear" w:pos="680"/>
                <w:tab w:val="decimal" w:pos="705"/>
              </w:tabs>
              <w:spacing w:line="360" w:lineRule="exact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0" w:type="pct"/>
            <w:tcBorders>
              <w:left w:val="nil"/>
              <w:right w:val="nil"/>
            </w:tcBorders>
          </w:tcPr>
          <w:p w:rsidR="00D02832" w:rsidRDefault="00D02832" w:rsidP="00745308">
            <w:pPr>
              <w:tabs>
                <w:tab w:val="clear" w:pos="680"/>
                <w:tab w:val="decimal" w:pos="705"/>
              </w:tabs>
              <w:spacing w:line="360" w:lineRule="exact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3" w:type="pct"/>
          </w:tcPr>
          <w:p w:rsidR="00D02832" w:rsidRDefault="00D02832" w:rsidP="00745308">
            <w:pPr>
              <w:tabs>
                <w:tab w:val="clear" w:pos="680"/>
                <w:tab w:val="decimal" w:pos="705"/>
              </w:tabs>
              <w:spacing w:line="360" w:lineRule="exact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9" w:type="pct"/>
          </w:tcPr>
          <w:p w:rsidR="00D02832" w:rsidRPr="00402EC9" w:rsidRDefault="00D02832" w:rsidP="00745308">
            <w:pPr>
              <w:tabs>
                <w:tab w:val="clear" w:pos="454"/>
                <w:tab w:val="clear" w:pos="680"/>
                <w:tab w:val="decimal" w:pos="705"/>
                <w:tab w:val="left" w:pos="759"/>
              </w:tabs>
              <w:spacing w:line="360" w:lineRule="exact"/>
              <w:ind w:left="-109" w:right="-556"/>
              <w:jc w:val="center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3" w:type="pct"/>
          </w:tcPr>
          <w:p w:rsidR="00D02832" w:rsidRDefault="00D02832" w:rsidP="00745308">
            <w:pPr>
              <w:tabs>
                <w:tab w:val="clear" w:pos="680"/>
                <w:tab w:val="decimal" w:pos="705"/>
              </w:tabs>
              <w:spacing w:line="360" w:lineRule="exact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6" w:type="pct"/>
            <w:tcBorders>
              <w:left w:val="nil"/>
              <w:right w:val="nil"/>
            </w:tcBorders>
          </w:tcPr>
          <w:p w:rsidR="00D02832" w:rsidRPr="00363302" w:rsidRDefault="00D02832" w:rsidP="00745308">
            <w:pPr>
              <w:tabs>
                <w:tab w:val="clear" w:pos="680"/>
                <w:tab w:val="decimal" w:pos="705"/>
              </w:tabs>
              <w:spacing w:line="360" w:lineRule="exact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</w:tr>
      <w:tr w:rsidR="00745308" w:rsidTr="00E07383">
        <w:tc>
          <w:tcPr>
            <w:tcW w:w="1571" w:type="pct"/>
            <w:hideMark/>
          </w:tcPr>
          <w:p w:rsidR="00745308" w:rsidRDefault="00745308" w:rsidP="00745308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488" w:type="pct"/>
          </w:tcPr>
          <w:p w:rsidR="00745308" w:rsidRDefault="00745308" w:rsidP="0074530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3" w:type="pct"/>
          </w:tcPr>
          <w:p w:rsidR="00745308" w:rsidRDefault="00745308" w:rsidP="0074530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1" w:type="pct"/>
          </w:tcPr>
          <w:p w:rsidR="00745308" w:rsidRDefault="00745308" w:rsidP="0074530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3" w:type="pct"/>
          </w:tcPr>
          <w:p w:rsidR="00745308" w:rsidRDefault="00745308" w:rsidP="0074530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0" w:type="pct"/>
          </w:tcPr>
          <w:p w:rsidR="00745308" w:rsidRDefault="00745308" w:rsidP="0074530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3" w:type="pct"/>
          </w:tcPr>
          <w:p w:rsidR="00745308" w:rsidRDefault="00745308" w:rsidP="0074530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0" w:type="pct"/>
          </w:tcPr>
          <w:p w:rsidR="00745308" w:rsidRDefault="00745308" w:rsidP="0074530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3" w:type="pct"/>
          </w:tcPr>
          <w:p w:rsidR="00745308" w:rsidRDefault="00745308" w:rsidP="00745308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9" w:type="pct"/>
          </w:tcPr>
          <w:p w:rsidR="00745308" w:rsidRDefault="00745308" w:rsidP="0074530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3" w:type="pct"/>
          </w:tcPr>
          <w:p w:rsidR="00745308" w:rsidRDefault="00745308" w:rsidP="00745308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6" w:type="pct"/>
          </w:tcPr>
          <w:p w:rsidR="00745308" w:rsidRDefault="00745308" w:rsidP="0074530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</w:tr>
      <w:tr w:rsidR="00745308" w:rsidTr="008E7388">
        <w:tc>
          <w:tcPr>
            <w:tcW w:w="1571" w:type="pct"/>
            <w:hideMark/>
          </w:tcPr>
          <w:p w:rsidR="00745308" w:rsidRDefault="00745308" w:rsidP="00745308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="Angsana New" w:eastAsia="Cordi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488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745308" w:rsidRDefault="00745308" w:rsidP="0074530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363302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18,075</w:t>
            </w:r>
          </w:p>
        </w:tc>
        <w:tc>
          <w:tcPr>
            <w:tcW w:w="83" w:type="pct"/>
          </w:tcPr>
          <w:p w:rsidR="00745308" w:rsidRDefault="00745308" w:rsidP="0074530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745308" w:rsidRDefault="00745308" w:rsidP="0074530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363302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47,523</w:t>
            </w:r>
          </w:p>
        </w:tc>
        <w:tc>
          <w:tcPr>
            <w:tcW w:w="83" w:type="pct"/>
          </w:tcPr>
          <w:p w:rsidR="00745308" w:rsidRDefault="00745308" w:rsidP="0074530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0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745308" w:rsidRDefault="00745308" w:rsidP="0074530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1,334</w:t>
            </w:r>
          </w:p>
        </w:tc>
        <w:tc>
          <w:tcPr>
            <w:tcW w:w="83" w:type="pct"/>
          </w:tcPr>
          <w:p w:rsidR="00745308" w:rsidRDefault="00745308" w:rsidP="0074530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0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745308" w:rsidRDefault="00745308" w:rsidP="0074530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576</w:t>
            </w:r>
          </w:p>
        </w:tc>
        <w:tc>
          <w:tcPr>
            <w:tcW w:w="83" w:type="pct"/>
          </w:tcPr>
          <w:p w:rsidR="00745308" w:rsidRDefault="00745308" w:rsidP="0074530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9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745308" w:rsidRDefault="00745308" w:rsidP="0074530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363302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696</w:t>
            </w:r>
          </w:p>
        </w:tc>
        <w:tc>
          <w:tcPr>
            <w:tcW w:w="83" w:type="pct"/>
          </w:tcPr>
          <w:p w:rsidR="00745308" w:rsidRDefault="00745308" w:rsidP="0074530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745308" w:rsidRDefault="001D1441" w:rsidP="0074530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68,204</w:t>
            </w:r>
          </w:p>
        </w:tc>
      </w:tr>
      <w:tr w:rsidR="00745308" w:rsidTr="008E7388">
        <w:tc>
          <w:tcPr>
            <w:tcW w:w="1571" w:type="pct"/>
            <w:hideMark/>
          </w:tcPr>
          <w:p w:rsidR="00745308" w:rsidRDefault="00745308" w:rsidP="00745308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eastAsia="Cordi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 xml:space="preserve">2560 </w:t>
            </w:r>
            <w:r>
              <w:rPr>
                <w:rFonts w:ascii="Angsana New" w:eastAsia="Cordi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="Angsana New" w:eastAsia="Cordi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48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745308" w:rsidRDefault="00745308" w:rsidP="0074530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363302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18,075</w:t>
            </w:r>
          </w:p>
        </w:tc>
        <w:tc>
          <w:tcPr>
            <w:tcW w:w="83" w:type="pct"/>
          </w:tcPr>
          <w:p w:rsidR="00745308" w:rsidRDefault="00745308" w:rsidP="0074530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1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745308" w:rsidRDefault="00745308" w:rsidP="0074530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363302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42,986</w:t>
            </w:r>
          </w:p>
        </w:tc>
        <w:tc>
          <w:tcPr>
            <w:tcW w:w="83" w:type="pct"/>
          </w:tcPr>
          <w:p w:rsidR="00745308" w:rsidRDefault="00745308" w:rsidP="0074530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745308" w:rsidRDefault="00745308" w:rsidP="0074530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898</w:t>
            </w:r>
          </w:p>
        </w:tc>
        <w:tc>
          <w:tcPr>
            <w:tcW w:w="83" w:type="pct"/>
          </w:tcPr>
          <w:p w:rsidR="00745308" w:rsidRDefault="00745308" w:rsidP="0074530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745308" w:rsidRDefault="00745308" w:rsidP="0074530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324</w:t>
            </w:r>
          </w:p>
        </w:tc>
        <w:tc>
          <w:tcPr>
            <w:tcW w:w="83" w:type="pct"/>
          </w:tcPr>
          <w:p w:rsidR="00745308" w:rsidRDefault="00745308" w:rsidP="0074530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9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745308" w:rsidRDefault="00745308" w:rsidP="00745308">
            <w:pPr>
              <w:tabs>
                <w:tab w:val="clear" w:pos="680"/>
                <w:tab w:val="decimal" w:pos="705"/>
              </w:tabs>
              <w:spacing w:line="240" w:lineRule="auto"/>
              <w:ind w:left="-109" w:right="283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83" w:type="pct"/>
          </w:tcPr>
          <w:p w:rsidR="00745308" w:rsidRDefault="00745308" w:rsidP="0074530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6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745308" w:rsidRDefault="001D1441" w:rsidP="0074530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62,283</w:t>
            </w:r>
          </w:p>
        </w:tc>
      </w:tr>
      <w:tr w:rsidR="00E07383" w:rsidTr="008E7388">
        <w:tc>
          <w:tcPr>
            <w:tcW w:w="1571" w:type="pct"/>
            <w:hideMark/>
          </w:tcPr>
          <w:p w:rsidR="00E07383" w:rsidRDefault="00E07383" w:rsidP="00E07383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eastAsia="Cordi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48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E07383" w:rsidRDefault="00E07383" w:rsidP="00E0738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363302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18,075</w:t>
            </w:r>
          </w:p>
        </w:tc>
        <w:tc>
          <w:tcPr>
            <w:tcW w:w="83" w:type="pct"/>
          </w:tcPr>
          <w:p w:rsidR="00E07383" w:rsidRDefault="00E07383" w:rsidP="00E07383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1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E07383" w:rsidRDefault="005B3237" w:rsidP="00E0738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37,571</w:t>
            </w:r>
          </w:p>
        </w:tc>
        <w:tc>
          <w:tcPr>
            <w:tcW w:w="83" w:type="pct"/>
          </w:tcPr>
          <w:p w:rsidR="00E07383" w:rsidRDefault="00E07383" w:rsidP="00E07383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E07383" w:rsidRDefault="005B3237" w:rsidP="00E0738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462</w:t>
            </w:r>
          </w:p>
        </w:tc>
        <w:tc>
          <w:tcPr>
            <w:tcW w:w="83" w:type="pct"/>
          </w:tcPr>
          <w:p w:rsidR="00E07383" w:rsidRDefault="00E07383" w:rsidP="00E07383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E07383" w:rsidRDefault="005B3237" w:rsidP="00E0738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72</w:t>
            </w:r>
          </w:p>
        </w:tc>
        <w:tc>
          <w:tcPr>
            <w:tcW w:w="83" w:type="pct"/>
          </w:tcPr>
          <w:p w:rsidR="00E07383" w:rsidRDefault="00E07383" w:rsidP="00E07383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9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E07383" w:rsidRDefault="00E07383" w:rsidP="00E07383">
            <w:pPr>
              <w:tabs>
                <w:tab w:val="clear" w:pos="680"/>
                <w:tab w:val="decimal" w:pos="705"/>
              </w:tabs>
              <w:spacing w:line="240" w:lineRule="auto"/>
              <w:ind w:left="-109" w:right="283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83" w:type="pct"/>
          </w:tcPr>
          <w:p w:rsidR="00E07383" w:rsidRDefault="00E07383" w:rsidP="00E07383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6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E07383" w:rsidRDefault="00E07383" w:rsidP="00E0738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56,180</w:t>
            </w:r>
          </w:p>
        </w:tc>
      </w:tr>
    </w:tbl>
    <w:p w:rsidR="004E2D9D" w:rsidRDefault="004E2D9D" w:rsidP="001D1441">
      <w:pPr>
        <w:tabs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8A4118" w:rsidRPr="001D1441" w:rsidRDefault="001D1441" w:rsidP="001D1441">
      <w:pPr>
        <w:tabs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1D1441">
        <w:rPr>
          <w:rFonts w:ascii="Angsana New" w:hAnsi="Angsana New" w:hint="cs"/>
          <w:sz w:val="30"/>
          <w:szCs w:val="30"/>
          <w:cs/>
        </w:rPr>
        <w:t>อสั</w:t>
      </w:r>
      <w:r w:rsidR="008A4118" w:rsidRPr="001D1441">
        <w:rPr>
          <w:rFonts w:ascii="Angsana New" w:hAnsi="Angsana New" w:hint="cs"/>
          <w:sz w:val="30"/>
          <w:szCs w:val="30"/>
          <w:cs/>
        </w:rPr>
        <w:t xml:space="preserve">งหาริมทรัพย์เพื่อการลงทุน ณ วันที่ </w:t>
      </w:r>
      <w:r w:rsidR="008A4118" w:rsidRPr="001D1441">
        <w:rPr>
          <w:rFonts w:ascii="Angsana New" w:hAnsi="Angsana New"/>
          <w:sz w:val="30"/>
          <w:szCs w:val="30"/>
        </w:rPr>
        <w:t xml:space="preserve">31 </w:t>
      </w:r>
      <w:r w:rsidR="008A4118" w:rsidRPr="001D144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8A4118" w:rsidRPr="001D1441">
        <w:rPr>
          <w:rFonts w:ascii="Angsana New" w:hAnsi="Angsana New"/>
          <w:sz w:val="30"/>
          <w:szCs w:val="30"/>
        </w:rPr>
        <w:t>256</w:t>
      </w:r>
      <w:r w:rsidR="00745308" w:rsidRPr="001D1441">
        <w:rPr>
          <w:rFonts w:ascii="Angsana New" w:hAnsi="Angsana New"/>
          <w:sz w:val="30"/>
          <w:szCs w:val="30"/>
        </w:rPr>
        <w:t>1</w:t>
      </w:r>
      <w:r w:rsidR="008A4118" w:rsidRPr="001D1441">
        <w:rPr>
          <w:rFonts w:ascii="Angsana New" w:hAnsi="Angsana New"/>
          <w:sz w:val="30"/>
          <w:szCs w:val="30"/>
        </w:rPr>
        <w:t xml:space="preserve"> </w:t>
      </w:r>
      <w:r w:rsidR="00CB78FC" w:rsidRPr="001D1441">
        <w:rPr>
          <w:rFonts w:ascii="Angsana New" w:hAnsi="Angsana New" w:hint="cs"/>
          <w:sz w:val="30"/>
          <w:szCs w:val="30"/>
          <w:cs/>
        </w:rPr>
        <w:t>ประกอบด้วยที่ดิน</w:t>
      </w:r>
      <w:r w:rsidR="00CB78FC" w:rsidRPr="001D1441">
        <w:rPr>
          <w:rFonts w:ascii="Angsana New" w:hAnsi="Angsana New"/>
          <w:sz w:val="30"/>
          <w:szCs w:val="30"/>
        </w:rPr>
        <w:t xml:space="preserve"> </w:t>
      </w:r>
      <w:r w:rsidR="008A4118" w:rsidRPr="001D1441">
        <w:rPr>
          <w:rFonts w:ascii="Angsana New" w:hAnsi="Angsana New" w:hint="cs"/>
          <w:sz w:val="30"/>
          <w:szCs w:val="30"/>
          <w:cs/>
        </w:rPr>
        <w:t>อาคาร</w:t>
      </w:r>
      <w:r w:rsidR="00CB78FC" w:rsidRPr="001D1441">
        <w:rPr>
          <w:rFonts w:ascii="Angsana New" w:hAnsi="Angsana New" w:hint="cs"/>
          <w:sz w:val="30"/>
          <w:szCs w:val="30"/>
          <w:cs/>
        </w:rPr>
        <w:t xml:space="preserve"> และอุปกรณ์</w:t>
      </w:r>
      <w:r w:rsidR="008A4118" w:rsidRPr="001D1441">
        <w:rPr>
          <w:rFonts w:ascii="Angsana New" w:hAnsi="Angsana New" w:hint="cs"/>
          <w:sz w:val="30"/>
          <w:szCs w:val="30"/>
          <w:cs/>
        </w:rPr>
        <w:t>ได้ให้บริษัทย่อยเช่าเพื่อใช้เป็นที่ตั้งของสถานีโทรทัศน์ดิจิทัล</w:t>
      </w:r>
    </w:p>
    <w:p w:rsidR="008A4118" w:rsidRPr="008A4118" w:rsidRDefault="008A4118" w:rsidP="001D1441">
      <w:pPr>
        <w:tabs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:rsidR="00DD0259" w:rsidRDefault="00E8661C" w:rsidP="008A4118">
      <w:pPr>
        <w:tabs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8A4118">
        <w:rPr>
          <w:rFonts w:ascii="Angsana New" w:hAnsi="Angsana New"/>
          <w:sz w:val="30"/>
          <w:szCs w:val="30"/>
          <w:cs/>
        </w:rPr>
        <w:t xml:space="preserve">มูลค่ายุติธรรมของอสังหาริมทรัพย์เพื่อการลงทุน </w:t>
      </w:r>
      <w:r w:rsidR="008A4118" w:rsidRPr="008A4118">
        <w:rPr>
          <w:rFonts w:ascii="Angsana New" w:hAnsi="Angsana New"/>
          <w:sz w:val="30"/>
          <w:szCs w:val="30"/>
          <w:cs/>
        </w:rPr>
        <w:t>ณ วันที่ 31 ธันวาคม 256</w:t>
      </w:r>
      <w:r w:rsidR="00745308">
        <w:rPr>
          <w:rFonts w:ascii="Angsana New" w:hAnsi="Angsana New"/>
          <w:sz w:val="30"/>
          <w:szCs w:val="30"/>
        </w:rPr>
        <w:t>1</w:t>
      </w:r>
      <w:r w:rsidR="008A4118" w:rsidRPr="008A4118">
        <w:rPr>
          <w:rFonts w:ascii="Angsana New" w:hAnsi="Angsana New"/>
          <w:sz w:val="30"/>
          <w:szCs w:val="30"/>
          <w:cs/>
        </w:rPr>
        <w:t xml:space="preserve"> จำนวน</w:t>
      </w:r>
      <w:r w:rsidR="008A4118" w:rsidRPr="008A4118">
        <w:rPr>
          <w:rFonts w:ascii="Angsana New" w:hAnsi="Angsana New"/>
          <w:sz w:val="30"/>
          <w:szCs w:val="30"/>
        </w:rPr>
        <w:t xml:space="preserve"> </w:t>
      </w:r>
      <w:r w:rsidR="003D5D69">
        <w:rPr>
          <w:rFonts w:ascii="Angsana New" w:hAnsi="Angsana New"/>
          <w:sz w:val="30"/>
          <w:szCs w:val="30"/>
        </w:rPr>
        <w:t xml:space="preserve">74.10 </w:t>
      </w:r>
      <w:r w:rsidRPr="008A4118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8A4118">
        <w:rPr>
          <w:rFonts w:ascii="Angsana New" w:hAnsi="Angsana New"/>
          <w:i/>
          <w:iCs/>
          <w:sz w:val="30"/>
          <w:szCs w:val="30"/>
          <w:cs/>
        </w:rPr>
        <w:t>(25</w:t>
      </w:r>
      <w:r w:rsidR="00745308">
        <w:rPr>
          <w:rFonts w:ascii="Angsana New" w:hAnsi="Angsana New"/>
          <w:i/>
          <w:iCs/>
          <w:sz w:val="30"/>
          <w:szCs w:val="30"/>
        </w:rPr>
        <w:t>60</w:t>
      </w:r>
      <w:r w:rsidRPr="008A4118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560A92">
        <w:rPr>
          <w:rFonts w:ascii="Angsana New" w:hAnsi="Angsana New"/>
          <w:i/>
          <w:iCs/>
          <w:sz w:val="30"/>
          <w:szCs w:val="30"/>
        </w:rPr>
        <w:t>79.38</w:t>
      </w:r>
      <w:r w:rsidRPr="008A4118">
        <w:rPr>
          <w:rFonts w:ascii="Angsana New" w:hAnsi="Angsana New"/>
          <w:i/>
          <w:iCs/>
          <w:sz w:val="30"/>
          <w:szCs w:val="30"/>
        </w:rPr>
        <w:t xml:space="preserve"> </w:t>
      </w:r>
      <w:r w:rsidRPr="008A4118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8A4118">
        <w:rPr>
          <w:rFonts w:ascii="Angsana New" w:hAnsi="Angsana New"/>
          <w:sz w:val="30"/>
          <w:szCs w:val="30"/>
          <w:cs/>
        </w:rPr>
        <w:t xml:space="preserve"> ประเมินราคาโดยผู้ปร</w:t>
      </w:r>
      <w:r w:rsidR="008A4118" w:rsidRPr="008A4118">
        <w:rPr>
          <w:rFonts w:ascii="Angsana New" w:hAnsi="Angsana New"/>
          <w:sz w:val="30"/>
          <w:szCs w:val="30"/>
          <w:cs/>
        </w:rPr>
        <w:t>ะเมินราคาอิสระโดยพิจารณาราคาตาม</w:t>
      </w:r>
      <w:r w:rsidRPr="008A4118">
        <w:rPr>
          <w:rFonts w:ascii="Angsana New" w:hAnsi="Angsana New"/>
          <w:sz w:val="30"/>
          <w:szCs w:val="30"/>
          <w:cs/>
        </w:rPr>
        <w:t>เกณฑ์ของส</w:t>
      </w:r>
      <w:r w:rsidR="008A4118" w:rsidRPr="008A4118">
        <w:rPr>
          <w:rFonts w:ascii="Angsana New" w:hAnsi="Angsana New"/>
          <w:sz w:val="30"/>
          <w:szCs w:val="30"/>
          <w:cs/>
        </w:rPr>
        <w:t>ินทรัพย์ที่ใช้งานอยู่ในปัจจุบัน</w:t>
      </w:r>
      <w:r w:rsidR="008A4118" w:rsidRPr="008A4118">
        <w:rPr>
          <w:rFonts w:ascii="Angsana New" w:hAnsi="Angsana New" w:hint="cs"/>
          <w:sz w:val="30"/>
          <w:szCs w:val="30"/>
          <w:cs/>
        </w:rPr>
        <w:t>โดยวิธี</w:t>
      </w:r>
      <w:r w:rsidR="00EA53B7">
        <w:rPr>
          <w:rFonts w:ascii="Angsana New" w:hAnsi="Angsana New" w:hint="cs"/>
          <w:sz w:val="30"/>
          <w:szCs w:val="30"/>
          <w:cs/>
        </w:rPr>
        <w:t>รายได้</w:t>
      </w:r>
      <w:r w:rsidR="003D5D69">
        <w:rPr>
          <w:rFonts w:ascii="Angsana New" w:hAnsi="Angsana New"/>
          <w:sz w:val="30"/>
          <w:szCs w:val="30"/>
        </w:rPr>
        <w:t xml:space="preserve"> </w:t>
      </w:r>
      <w:r w:rsidR="00D30A8A" w:rsidRPr="00D30A8A">
        <w:rPr>
          <w:rFonts w:ascii="Angsana New" w:hAnsi="Angsana New"/>
          <w:sz w:val="30"/>
          <w:szCs w:val="30"/>
          <w:cs/>
        </w:rPr>
        <w:t>การวัดมูลค่ายุติธรรมของอสังหาริมทรั</w:t>
      </w:r>
      <w:r w:rsidR="003D5D69">
        <w:rPr>
          <w:rFonts w:ascii="Angsana New" w:hAnsi="Angsana New"/>
          <w:sz w:val="30"/>
          <w:szCs w:val="30"/>
          <w:cs/>
        </w:rPr>
        <w:t>พย์เพื่อการลงทุน</w:t>
      </w:r>
      <w:r w:rsidR="00D30A8A" w:rsidRPr="00D30A8A">
        <w:rPr>
          <w:rFonts w:ascii="Angsana New" w:hAnsi="Angsana New"/>
          <w:sz w:val="30"/>
          <w:szCs w:val="30"/>
          <w:cs/>
        </w:rPr>
        <w:t>ถูกจัดลำดับชั้นการวัดมูลค่ายุติธรรมอยู่ในระดับที่ 3</w:t>
      </w:r>
    </w:p>
    <w:p w:rsidR="000B442A" w:rsidRDefault="000B442A" w:rsidP="008A4118">
      <w:pPr>
        <w:tabs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0B442A" w:rsidRDefault="000B442A" w:rsidP="008A4118">
      <w:pPr>
        <w:tabs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0B442A" w:rsidRPr="00414A05" w:rsidRDefault="000B442A" w:rsidP="000B442A">
      <w:pPr>
        <w:tabs>
          <w:tab w:val="left" w:pos="567"/>
          <w:tab w:val="left" w:pos="1134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  <w:sectPr w:rsidR="000B442A" w:rsidRPr="00414A05" w:rsidSect="00621170">
          <w:footerReference w:type="default" r:id="rId13"/>
          <w:pgSz w:w="16840" w:h="11907" w:orient="landscape" w:code="9"/>
          <w:pgMar w:top="691" w:right="1152" w:bottom="576" w:left="1152" w:header="720" w:footer="444" w:gutter="0"/>
          <w:cols w:space="708"/>
          <w:docGrid w:linePitch="360"/>
        </w:sectPr>
      </w:pPr>
    </w:p>
    <w:p w:rsidR="00847A59" w:rsidRDefault="00081BDF" w:rsidP="00081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630" w:hanging="54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D131FA">
        <w:rPr>
          <w:rFonts w:ascii="Angsana New" w:hAnsi="Angsana New"/>
          <w:b/>
          <w:bCs/>
          <w:sz w:val="30"/>
          <w:szCs w:val="30"/>
        </w:rPr>
        <w:t>4</w:t>
      </w:r>
      <w:r>
        <w:rPr>
          <w:rFonts w:ascii="Angsana New" w:hAnsi="Angsana New"/>
          <w:b/>
          <w:b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อาคารและอุปกรณ์</w:t>
      </w:r>
    </w:p>
    <w:p w:rsidR="00081BDF" w:rsidRDefault="00081BDF" w:rsidP="00081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630" w:hanging="54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14786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1981"/>
        <w:gridCol w:w="716"/>
        <w:gridCol w:w="816"/>
        <w:gridCol w:w="269"/>
        <w:gridCol w:w="1000"/>
        <w:gridCol w:w="272"/>
        <w:gridCol w:w="982"/>
        <w:gridCol w:w="260"/>
        <w:gridCol w:w="985"/>
        <w:gridCol w:w="260"/>
        <w:gridCol w:w="920"/>
        <w:gridCol w:w="260"/>
        <w:gridCol w:w="1000"/>
        <w:gridCol w:w="260"/>
        <w:gridCol w:w="917"/>
        <w:gridCol w:w="260"/>
        <w:gridCol w:w="1011"/>
        <w:gridCol w:w="260"/>
        <w:gridCol w:w="1032"/>
        <w:gridCol w:w="260"/>
        <w:gridCol w:w="1065"/>
      </w:tblGrid>
      <w:tr w:rsidR="00D72E65" w:rsidRPr="006D13B6" w:rsidTr="00D72E65">
        <w:trPr>
          <w:tblHeader/>
        </w:trPr>
        <w:tc>
          <w:tcPr>
            <w:tcW w:w="670" w:type="pct"/>
            <w:vAlign w:val="bottom"/>
          </w:tcPr>
          <w:p w:rsidR="00D72E65" w:rsidRPr="006D13B6" w:rsidRDefault="00D72E65" w:rsidP="00EE14B9">
            <w:pPr>
              <w:spacing w:line="240" w:lineRule="auto"/>
              <w:ind w:right="-21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242" w:type="pct"/>
          </w:tcPr>
          <w:p w:rsidR="00D72E65" w:rsidRPr="006D13B6" w:rsidRDefault="00D72E65" w:rsidP="00EE14B9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088" w:type="pct"/>
            <w:gridSpan w:val="19"/>
            <w:vAlign w:val="bottom"/>
          </w:tcPr>
          <w:p w:rsidR="00D72E65" w:rsidRPr="006D13B6" w:rsidRDefault="00D72E65" w:rsidP="00EE14B9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  <w:r w:rsidRPr="006D13B6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72E65" w:rsidRPr="006D13B6" w:rsidTr="00D72E65">
        <w:trPr>
          <w:tblHeader/>
        </w:trPr>
        <w:tc>
          <w:tcPr>
            <w:tcW w:w="670" w:type="pct"/>
            <w:vAlign w:val="bottom"/>
          </w:tcPr>
          <w:p w:rsidR="00D72E65" w:rsidRPr="006D13B6" w:rsidRDefault="00D72E65" w:rsidP="00081BDF">
            <w:pPr>
              <w:spacing w:line="240" w:lineRule="auto"/>
              <w:ind w:right="-21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242" w:type="pct"/>
          </w:tcPr>
          <w:p w:rsidR="00D72E65" w:rsidRPr="006104FD" w:rsidRDefault="00D72E65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  <w:p w:rsidR="00D72E65" w:rsidRPr="006104FD" w:rsidRDefault="00D72E65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  <w:p w:rsidR="00D72E65" w:rsidRPr="006104FD" w:rsidRDefault="00D72E65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  <w:p w:rsidR="00D72E65" w:rsidRPr="006104FD" w:rsidRDefault="00D72E65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i/>
                <w:iCs/>
                <w:sz w:val="26"/>
                <w:szCs w:val="26"/>
                <w:cs/>
              </w:rPr>
            </w:pPr>
            <w:r w:rsidRPr="006104FD">
              <w:rPr>
                <w:rFonts w:ascii="Angsana New" w:eastAsia="Cordia New" w:hAnsi="Angsana New" w:hint="cs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276" w:type="pct"/>
            <w:vAlign w:val="bottom"/>
          </w:tcPr>
          <w:p w:rsidR="00D72E65" w:rsidRPr="006D13B6" w:rsidRDefault="00D72E65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D13B6">
              <w:rPr>
                <w:rFonts w:ascii="Angsana New" w:eastAsia="Cordia New" w:hAnsi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91" w:type="pct"/>
            <w:vAlign w:val="bottom"/>
          </w:tcPr>
          <w:p w:rsidR="00D72E65" w:rsidRPr="006D13B6" w:rsidRDefault="00D72E65" w:rsidP="00081BDF">
            <w:pPr>
              <w:tabs>
                <w:tab w:val="decimal" w:pos="792"/>
              </w:tabs>
              <w:spacing w:line="240" w:lineRule="auto"/>
              <w:ind w:left="-109" w:right="-131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  <w:vAlign w:val="bottom"/>
          </w:tcPr>
          <w:p w:rsidR="00D72E65" w:rsidRPr="006D13B6" w:rsidRDefault="00D72E65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6D13B6">
              <w:rPr>
                <w:rFonts w:ascii="Angsana New" w:eastAsia="Cordia New" w:hAnsi="Angsana New" w:hint="cs"/>
                <w:sz w:val="26"/>
                <w:szCs w:val="26"/>
                <w:cs/>
              </w:rPr>
              <w:t>อาคารและ</w:t>
            </w:r>
          </w:p>
          <w:p w:rsidR="00D72E65" w:rsidRPr="006D13B6" w:rsidRDefault="00D72E65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6D13B6">
              <w:rPr>
                <w:rFonts w:ascii="Angsana New" w:eastAsia="Cordia New" w:hAnsi="Angsana New" w:hint="cs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92" w:type="pct"/>
            <w:vAlign w:val="bottom"/>
          </w:tcPr>
          <w:p w:rsidR="00D72E65" w:rsidRPr="006D13B6" w:rsidRDefault="00D72E65" w:rsidP="00081BDF">
            <w:pPr>
              <w:tabs>
                <w:tab w:val="decimal" w:pos="792"/>
              </w:tabs>
              <w:spacing w:line="240" w:lineRule="auto"/>
              <w:ind w:left="-109" w:right="-131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:rsidR="00D72E65" w:rsidRPr="006D13B6" w:rsidRDefault="00D72E65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6D13B6">
              <w:rPr>
                <w:rFonts w:ascii="Angsana New" w:eastAsia="Cordia New" w:hAnsi="Angsana New" w:hint="cs"/>
                <w:sz w:val="26"/>
                <w:szCs w:val="26"/>
                <w:cs/>
              </w:rPr>
              <w:t>เครื่องจักร</w:t>
            </w:r>
          </w:p>
          <w:p w:rsidR="00D72E65" w:rsidRPr="006D13B6" w:rsidRDefault="00D72E65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6D13B6">
              <w:rPr>
                <w:rFonts w:ascii="Angsana New" w:eastAsia="Cordia New" w:hAnsi="Angsana New" w:hint="cs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88" w:type="pct"/>
            <w:vAlign w:val="bottom"/>
          </w:tcPr>
          <w:p w:rsidR="00D72E65" w:rsidRPr="006D13B6" w:rsidRDefault="00D72E65" w:rsidP="00081BDF">
            <w:pPr>
              <w:tabs>
                <w:tab w:val="decimal" w:pos="792"/>
              </w:tabs>
              <w:spacing w:line="240" w:lineRule="auto"/>
              <w:ind w:left="-109" w:right="-131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3" w:type="pct"/>
            <w:vAlign w:val="bottom"/>
          </w:tcPr>
          <w:p w:rsidR="00D72E65" w:rsidRPr="006D13B6" w:rsidRDefault="00D72E65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6D13B6">
              <w:rPr>
                <w:rFonts w:ascii="Angsana New" w:eastAsia="Cordia New" w:hAnsi="Angsana New" w:hint="cs"/>
                <w:sz w:val="26"/>
                <w:szCs w:val="26"/>
                <w:cs/>
              </w:rPr>
              <w:t>อุปกรณ์</w:t>
            </w:r>
          </w:p>
          <w:p w:rsidR="00D72E65" w:rsidRPr="006D13B6" w:rsidRDefault="00D72E65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6D13B6">
              <w:rPr>
                <w:rFonts w:ascii="Angsana New" w:eastAsia="Cordia New" w:hAnsi="Angsana New" w:hint="cs"/>
                <w:sz w:val="26"/>
                <w:szCs w:val="26"/>
                <w:cs/>
              </w:rPr>
              <w:t>ผลิตรายการ</w:t>
            </w:r>
          </w:p>
          <w:p w:rsidR="00D72E65" w:rsidRPr="006D13B6" w:rsidRDefault="00D72E65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6D13B6">
              <w:rPr>
                <w:rFonts w:ascii="Angsana New" w:eastAsia="Cordia New" w:hAnsi="Angsana New" w:hint="cs"/>
                <w:sz w:val="26"/>
                <w:szCs w:val="26"/>
                <w:cs/>
              </w:rPr>
              <w:t>และถ่ายทอดสัญญาณ</w:t>
            </w:r>
          </w:p>
        </w:tc>
        <w:tc>
          <w:tcPr>
            <w:tcW w:w="88" w:type="pct"/>
            <w:vAlign w:val="bottom"/>
          </w:tcPr>
          <w:p w:rsidR="00D72E65" w:rsidRPr="006D13B6" w:rsidRDefault="00D72E65" w:rsidP="00081BDF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1" w:type="pct"/>
            <w:vAlign w:val="bottom"/>
          </w:tcPr>
          <w:p w:rsidR="00D72E65" w:rsidRPr="006D13B6" w:rsidRDefault="00D72E65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6D13B6">
              <w:rPr>
                <w:rFonts w:ascii="Angsana New" w:eastAsia="Cordia New" w:hAnsi="Angsana New" w:hint="cs"/>
                <w:sz w:val="26"/>
                <w:szCs w:val="26"/>
                <w:cs/>
              </w:rPr>
              <w:t>เครื่องมือเครื่องใช้</w:t>
            </w:r>
          </w:p>
        </w:tc>
        <w:tc>
          <w:tcPr>
            <w:tcW w:w="88" w:type="pct"/>
          </w:tcPr>
          <w:p w:rsidR="00D72E65" w:rsidRPr="006D13B6" w:rsidRDefault="00D72E65" w:rsidP="00081BDF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  <w:vAlign w:val="bottom"/>
          </w:tcPr>
          <w:p w:rsidR="00D72E65" w:rsidRPr="006D13B6" w:rsidRDefault="00D72E65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6D13B6">
              <w:rPr>
                <w:rFonts w:ascii="Angsana New" w:eastAsia="Cordia New" w:hAnsi="Angsana New" w:hint="cs"/>
                <w:sz w:val="26"/>
                <w:szCs w:val="26"/>
                <w:cs/>
              </w:rPr>
              <w:t>เครื่องตกแต่ง ติดตั้งและ</w:t>
            </w:r>
          </w:p>
          <w:p w:rsidR="00D72E65" w:rsidRPr="006D13B6" w:rsidRDefault="00D72E65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เ</w:t>
            </w:r>
            <w:r w:rsidRPr="006D13B6">
              <w:rPr>
                <w:rFonts w:ascii="Angsana New" w:eastAsia="Cordia New" w:hAnsi="Angsana New" w:hint="cs"/>
                <w:sz w:val="26"/>
                <w:szCs w:val="26"/>
                <w:cs/>
              </w:rPr>
              <w:t>ครื่องใช้สำนักงาน</w:t>
            </w:r>
          </w:p>
        </w:tc>
        <w:tc>
          <w:tcPr>
            <w:tcW w:w="88" w:type="pct"/>
          </w:tcPr>
          <w:p w:rsidR="00D72E65" w:rsidRPr="006D13B6" w:rsidRDefault="00D72E65" w:rsidP="00081BDF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0" w:type="pct"/>
          </w:tcPr>
          <w:p w:rsidR="00D72E65" w:rsidRPr="006D13B6" w:rsidRDefault="00D72E65" w:rsidP="00081BDF">
            <w:pPr>
              <w:tabs>
                <w:tab w:val="decimal" w:pos="981"/>
              </w:tabs>
              <w:spacing w:line="240" w:lineRule="auto"/>
              <w:ind w:left="-128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:rsidR="00D72E65" w:rsidRPr="006D13B6" w:rsidRDefault="00D72E65" w:rsidP="00081BDF">
            <w:pPr>
              <w:tabs>
                <w:tab w:val="decimal" w:pos="981"/>
              </w:tabs>
              <w:spacing w:line="240" w:lineRule="auto"/>
              <w:ind w:left="-128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:rsidR="00D72E65" w:rsidRPr="006D13B6" w:rsidRDefault="00D72E65" w:rsidP="00081BDF">
            <w:pPr>
              <w:tabs>
                <w:tab w:val="decimal" w:pos="981"/>
              </w:tabs>
              <w:spacing w:line="240" w:lineRule="auto"/>
              <w:ind w:left="-128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:rsidR="00D72E65" w:rsidRPr="006D13B6" w:rsidRDefault="00D72E65" w:rsidP="00A951D4">
            <w:pPr>
              <w:tabs>
                <w:tab w:val="decimal" w:pos="981"/>
              </w:tabs>
              <w:spacing w:line="240" w:lineRule="auto"/>
              <w:ind w:left="-90" w:right="-112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D13B6">
              <w:rPr>
                <w:rFonts w:ascii="Angsana New" w:eastAsia="Cordia New" w:hAnsi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88" w:type="pct"/>
          </w:tcPr>
          <w:p w:rsidR="00D72E65" w:rsidRPr="006D13B6" w:rsidRDefault="00D72E65" w:rsidP="00081BDF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2" w:type="pct"/>
          </w:tcPr>
          <w:p w:rsidR="00D72E65" w:rsidRPr="006D13B6" w:rsidRDefault="00D72E65" w:rsidP="00081BDF">
            <w:pPr>
              <w:tabs>
                <w:tab w:val="decimal" w:pos="981"/>
              </w:tabs>
              <w:spacing w:line="240" w:lineRule="auto"/>
              <w:ind w:left="-98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:rsidR="00D72E65" w:rsidRPr="006D13B6" w:rsidRDefault="00D72E65" w:rsidP="00081BDF">
            <w:pPr>
              <w:tabs>
                <w:tab w:val="decimal" w:pos="981"/>
              </w:tabs>
              <w:spacing w:line="240" w:lineRule="auto"/>
              <w:ind w:left="-98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:rsidR="00D72E65" w:rsidRPr="006D13B6" w:rsidRDefault="00D72E65" w:rsidP="00081BDF">
            <w:pPr>
              <w:tabs>
                <w:tab w:val="decimal" w:pos="981"/>
              </w:tabs>
              <w:spacing w:line="240" w:lineRule="auto"/>
              <w:ind w:left="-98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:rsidR="00D72E65" w:rsidRPr="006D13B6" w:rsidRDefault="00D72E65" w:rsidP="00081BDF">
            <w:pPr>
              <w:tabs>
                <w:tab w:val="decimal" w:pos="981"/>
              </w:tabs>
              <w:spacing w:line="240" w:lineRule="auto"/>
              <w:ind w:left="-98" w:right="-7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D13B6">
              <w:rPr>
                <w:rFonts w:ascii="Angsana New" w:eastAsia="Cordia New" w:hAnsi="Angsana New" w:hint="cs"/>
                <w:sz w:val="26"/>
                <w:szCs w:val="26"/>
                <w:cs/>
              </w:rPr>
              <w:t>ระบบต่างๆ</w:t>
            </w:r>
          </w:p>
        </w:tc>
        <w:tc>
          <w:tcPr>
            <w:tcW w:w="88" w:type="pct"/>
          </w:tcPr>
          <w:p w:rsidR="00D72E65" w:rsidRPr="006D13B6" w:rsidRDefault="00D72E65" w:rsidP="00081BDF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9" w:type="pct"/>
          </w:tcPr>
          <w:p w:rsidR="00D72E65" w:rsidRPr="006D13B6" w:rsidRDefault="00D72E65" w:rsidP="00081BDF">
            <w:pPr>
              <w:tabs>
                <w:tab w:val="decimal" w:pos="981"/>
              </w:tabs>
              <w:spacing w:line="240" w:lineRule="auto"/>
              <w:ind w:left="-166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6D13B6">
              <w:rPr>
                <w:rFonts w:ascii="Angsana New" w:eastAsia="Cordia New" w:hAnsi="Angsana New" w:hint="cs"/>
                <w:sz w:val="26"/>
                <w:szCs w:val="26"/>
                <w:cs/>
              </w:rPr>
              <w:t>สินทรัพย์</w:t>
            </w:r>
          </w:p>
          <w:p w:rsidR="00D72E65" w:rsidRPr="006D13B6" w:rsidRDefault="00D72E65" w:rsidP="00081BDF">
            <w:pPr>
              <w:tabs>
                <w:tab w:val="decimal" w:pos="981"/>
              </w:tabs>
              <w:spacing w:line="240" w:lineRule="auto"/>
              <w:ind w:left="-166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6D13B6">
              <w:rPr>
                <w:rFonts w:ascii="Angsana New" w:eastAsia="Cordia New" w:hAnsi="Angsana New" w:hint="cs"/>
                <w:sz w:val="26"/>
                <w:szCs w:val="26"/>
                <w:cs/>
              </w:rPr>
              <w:t>ระหว่าง</w:t>
            </w:r>
          </w:p>
          <w:p w:rsidR="00D72E65" w:rsidRPr="006D13B6" w:rsidRDefault="00D72E65" w:rsidP="00081BDF">
            <w:pPr>
              <w:tabs>
                <w:tab w:val="decimal" w:pos="981"/>
              </w:tabs>
              <w:spacing w:line="240" w:lineRule="auto"/>
              <w:ind w:left="-166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6D13B6">
              <w:rPr>
                <w:rFonts w:ascii="Angsana New" w:eastAsia="Cordia New" w:hAnsi="Angsana New" w:hint="cs"/>
                <w:sz w:val="26"/>
                <w:szCs w:val="26"/>
                <w:cs/>
              </w:rPr>
              <w:t>ก่อสร้างและติดตั้ง</w:t>
            </w:r>
          </w:p>
        </w:tc>
        <w:tc>
          <w:tcPr>
            <w:tcW w:w="88" w:type="pct"/>
            <w:vAlign w:val="bottom"/>
          </w:tcPr>
          <w:p w:rsidR="00D72E65" w:rsidRPr="006D13B6" w:rsidRDefault="00D72E65" w:rsidP="00081BDF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0" w:type="pct"/>
            <w:vAlign w:val="bottom"/>
          </w:tcPr>
          <w:p w:rsidR="00D72E65" w:rsidRPr="006D13B6" w:rsidRDefault="00D72E65" w:rsidP="00081BDF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6D13B6">
              <w:rPr>
                <w:rFonts w:ascii="Angsana New" w:eastAsia="Cordia New" w:hAnsi="Angsana New"/>
                <w:sz w:val="26"/>
                <w:szCs w:val="26"/>
                <w:cs/>
              </w:rPr>
              <w:t>รวม</w:t>
            </w:r>
          </w:p>
        </w:tc>
      </w:tr>
      <w:tr w:rsidR="00D72E65" w:rsidRPr="006D13B6" w:rsidTr="00D72E65">
        <w:tc>
          <w:tcPr>
            <w:tcW w:w="670" w:type="pct"/>
          </w:tcPr>
          <w:p w:rsidR="00D72E65" w:rsidRPr="006D13B6" w:rsidRDefault="00D72E65" w:rsidP="00EE14B9">
            <w:pPr>
              <w:spacing w:line="240" w:lineRule="auto"/>
              <w:ind w:right="-218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2" w:type="pct"/>
          </w:tcPr>
          <w:p w:rsidR="00D72E65" w:rsidRPr="006D13B6" w:rsidRDefault="00D72E65" w:rsidP="00A04282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4088" w:type="pct"/>
            <w:gridSpan w:val="19"/>
          </w:tcPr>
          <w:p w:rsidR="00D72E65" w:rsidRPr="006D13B6" w:rsidRDefault="00D72E65" w:rsidP="00A04282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i/>
                <w:iCs/>
                <w:sz w:val="26"/>
                <w:szCs w:val="26"/>
                <w:cs/>
              </w:rPr>
            </w:pPr>
            <w:r w:rsidRPr="006D13B6">
              <w:rPr>
                <w:rFonts w:ascii="Angsana New" w:eastAsia="Cordia New" w:hAnsi="Angsana New"/>
                <w:i/>
                <w:iCs/>
                <w:sz w:val="26"/>
                <w:szCs w:val="26"/>
              </w:rPr>
              <w:t>(</w:t>
            </w:r>
            <w:r w:rsidRPr="006D13B6">
              <w:rPr>
                <w:rFonts w:ascii="Angsana New" w:eastAsia="Cordia New" w:hAnsi="Angsana New"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D72E65" w:rsidRPr="006D13B6" w:rsidTr="00D72E65">
        <w:tc>
          <w:tcPr>
            <w:tcW w:w="670" w:type="pct"/>
          </w:tcPr>
          <w:p w:rsidR="00D72E65" w:rsidRPr="006D13B6" w:rsidRDefault="00D72E65" w:rsidP="00EE14B9">
            <w:pPr>
              <w:spacing w:line="240" w:lineRule="auto"/>
              <w:ind w:right="-218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D13B6"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42" w:type="pct"/>
          </w:tcPr>
          <w:p w:rsidR="00D72E65" w:rsidRPr="006D13B6" w:rsidRDefault="00D72E65" w:rsidP="00EE14B9">
            <w:pPr>
              <w:tabs>
                <w:tab w:val="clear" w:pos="680"/>
                <w:tab w:val="decimal" w:pos="705"/>
                <w:tab w:val="left" w:pos="859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6" w:type="pct"/>
          </w:tcPr>
          <w:p w:rsidR="00D72E65" w:rsidRPr="006D13B6" w:rsidRDefault="00D72E65" w:rsidP="00EE14B9">
            <w:pPr>
              <w:tabs>
                <w:tab w:val="clear" w:pos="680"/>
                <w:tab w:val="decimal" w:pos="705"/>
                <w:tab w:val="left" w:pos="859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1" w:type="pct"/>
          </w:tcPr>
          <w:p w:rsidR="00D72E65" w:rsidRPr="006D13B6" w:rsidRDefault="00D72E65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38" w:type="pct"/>
          </w:tcPr>
          <w:p w:rsidR="00D72E65" w:rsidRPr="006D13B6" w:rsidRDefault="00D72E65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2" w:type="pct"/>
          </w:tcPr>
          <w:p w:rsidR="00D72E65" w:rsidRPr="006D13B6" w:rsidRDefault="00D72E65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32" w:type="pct"/>
          </w:tcPr>
          <w:p w:rsidR="00D72E65" w:rsidRPr="006D13B6" w:rsidRDefault="00D72E65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8" w:type="pct"/>
          </w:tcPr>
          <w:p w:rsidR="00D72E65" w:rsidRPr="006D13B6" w:rsidRDefault="00D72E65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33" w:type="pct"/>
          </w:tcPr>
          <w:p w:rsidR="00D72E65" w:rsidRPr="006D13B6" w:rsidRDefault="00D72E65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8" w:type="pct"/>
          </w:tcPr>
          <w:p w:rsidR="00D72E65" w:rsidRPr="006D13B6" w:rsidRDefault="00D72E65" w:rsidP="00EE14B9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11" w:type="pct"/>
          </w:tcPr>
          <w:p w:rsidR="00D72E65" w:rsidRPr="006D13B6" w:rsidRDefault="00D72E65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8" w:type="pct"/>
          </w:tcPr>
          <w:p w:rsidR="00D72E65" w:rsidRPr="006D13B6" w:rsidRDefault="00D72E65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:rsidR="00D72E65" w:rsidRPr="006D13B6" w:rsidRDefault="00D72E65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8" w:type="pct"/>
          </w:tcPr>
          <w:p w:rsidR="00D72E65" w:rsidRPr="006D13B6" w:rsidRDefault="00D72E65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0" w:type="pct"/>
          </w:tcPr>
          <w:p w:rsidR="00D72E65" w:rsidRPr="006D13B6" w:rsidRDefault="00D72E65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8" w:type="pct"/>
          </w:tcPr>
          <w:p w:rsidR="00D72E65" w:rsidRPr="006D13B6" w:rsidRDefault="00D72E65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2" w:type="pct"/>
          </w:tcPr>
          <w:p w:rsidR="00D72E65" w:rsidRPr="006D13B6" w:rsidRDefault="00D72E65" w:rsidP="0063227B">
            <w:pPr>
              <w:tabs>
                <w:tab w:val="clear" w:pos="227"/>
                <w:tab w:val="clear" w:pos="680"/>
                <w:tab w:val="decimal" w:pos="246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8" w:type="pct"/>
          </w:tcPr>
          <w:p w:rsidR="00D72E65" w:rsidRPr="006D13B6" w:rsidRDefault="00D72E65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9" w:type="pct"/>
          </w:tcPr>
          <w:p w:rsidR="00D72E65" w:rsidRPr="006D13B6" w:rsidRDefault="00D72E65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8" w:type="pct"/>
          </w:tcPr>
          <w:p w:rsidR="00D72E65" w:rsidRPr="006D13B6" w:rsidRDefault="00D72E65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0" w:type="pct"/>
          </w:tcPr>
          <w:p w:rsidR="00D72E65" w:rsidRPr="006D13B6" w:rsidRDefault="00D72E65" w:rsidP="00EE14B9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</w:tr>
      <w:tr w:rsidR="00D72E65" w:rsidRPr="006D13B6" w:rsidTr="00D72E65">
        <w:tc>
          <w:tcPr>
            <w:tcW w:w="670" w:type="pct"/>
            <w:vAlign w:val="center"/>
          </w:tcPr>
          <w:p w:rsidR="00D72E65" w:rsidRPr="006D13B6" w:rsidRDefault="00D72E65" w:rsidP="00EA1B15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</w:rPr>
            </w:pPr>
            <w:r w:rsidRPr="006D13B6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ณ วันที่ </w:t>
            </w:r>
            <w:r w:rsidRPr="006D13B6">
              <w:rPr>
                <w:rFonts w:ascii="Angsana New" w:eastAsia="Cordia New" w:hAnsi="Angsana New"/>
                <w:sz w:val="26"/>
                <w:szCs w:val="26"/>
              </w:rPr>
              <w:t xml:space="preserve">1 </w:t>
            </w:r>
            <w:r w:rsidRPr="006D13B6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มกราคม </w:t>
            </w:r>
            <w:r w:rsidRPr="006D13B6">
              <w:rPr>
                <w:rFonts w:ascii="Angsana New" w:eastAsia="Cordia New" w:hAnsi="Angsana New"/>
                <w:sz w:val="26"/>
                <w:szCs w:val="26"/>
              </w:rPr>
              <w:t>25</w:t>
            </w:r>
            <w:r>
              <w:rPr>
                <w:rFonts w:ascii="Angsana New" w:eastAsia="Cordia New" w:hAnsi="Angsana New"/>
                <w:sz w:val="26"/>
                <w:szCs w:val="26"/>
              </w:rPr>
              <w:t>60</w:t>
            </w:r>
          </w:p>
        </w:tc>
        <w:tc>
          <w:tcPr>
            <w:tcW w:w="242" w:type="pct"/>
          </w:tcPr>
          <w:p w:rsidR="00D72E65" w:rsidRDefault="00D72E65" w:rsidP="002B1CF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6" w:type="pct"/>
          </w:tcPr>
          <w:p w:rsidR="00D72E65" w:rsidRPr="003E3959" w:rsidRDefault="00D72E65" w:rsidP="00995270">
            <w:pPr>
              <w:tabs>
                <w:tab w:val="clear" w:pos="454"/>
                <w:tab w:val="clear" w:pos="680"/>
                <w:tab w:val="left" w:pos="165"/>
                <w:tab w:val="decimal" w:pos="705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184,703</w:t>
            </w:r>
          </w:p>
        </w:tc>
        <w:tc>
          <w:tcPr>
            <w:tcW w:w="91" w:type="pct"/>
          </w:tcPr>
          <w:p w:rsidR="00D72E65" w:rsidRPr="003E3959" w:rsidRDefault="00D72E65" w:rsidP="002B1CF1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:rsidR="00D72E65" w:rsidRPr="003E3959" w:rsidRDefault="00D72E65" w:rsidP="002B1CF1">
            <w:pPr>
              <w:tabs>
                <w:tab w:val="clear" w:pos="454"/>
                <w:tab w:val="clear" w:pos="680"/>
                <w:tab w:val="clear" w:pos="907"/>
                <w:tab w:val="decimal" w:pos="431"/>
                <w:tab w:val="left" w:pos="611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607,858</w:t>
            </w:r>
          </w:p>
        </w:tc>
        <w:tc>
          <w:tcPr>
            <w:tcW w:w="92" w:type="pct"/>
          </w:tcPr>
          <w:p w:rsidR="00D72E65" w:rsidRPr="003E3959" w:rsidRDefault="00D72E65" w:rsidP="002B1CF1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2" w:type="pct"/>
          </w:tcPr>
          <w:p w:rsidR="00D72E65" w:rsidRPr="003E3959" w:rsidRDefault="00D72E65" w:rsidP="002B1CF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874,469</w:t>
            </w:r>
          </w:p>
        </w:tc>
        <w:tc>
          <w:tcPr>
            <w:tcW w:w="88" w:type="pct"/>
          </w:tcPr>
          <w:p w:rsidR="00D72E65" w:rsidRPr="003E3959" w:rsidRDefault="00D72E65" w:rsidP="002B1CF1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3" w:type="pct"/>
          </w:tcPr>
          <w:p w:rsidR="00D72E65" w:rsidRPr="003E3959" w:rsidRDefault="00D72E65" w:rsidP="002B1CF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131,480</w:t>
            </w:r>
          </w:p>
        </w:tc>
        <w:tc>
          <w:tcPr>
            <w:tcW w:w="88" w:type="pct"/>
          </w:tcPr>
          <w:p w:rsidR="00D72E65" w:rsidRPr="003E3959" w:rsidRDefault="00D72E65" w:rsidP="002B1CF1">
            <w:pPr>
              <w:tabs>
                <w:tab w:val="clear" w:pos="680"/>
                <w:tab w:val="decimal" w:pos="705"/>
              </w:tabs>
              <w:spacing w:line="240" w:lineRule="auto"/>
              <w:ind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1" w:type="pct"/>
          </w:tcPr>
          <w:p w:rsidR="00D72E65" w:rsidRPr="003E3959" w:rsidRDefault="00D72E65" w:rsidP="002B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269,178</w:t>
            </w:r>
          </w:p>
        </w:tc>
        <w:tc>
          <w:tcPr>
            <w:tcW w:w="88" w:type="pct"/>
          </w:tcPr>
          <w:p w:rsidR="00D72E65" w:rsidRPr="003E3959" w:rsidRDefault="00D72E65" w:rsidP="002B1CF1">
            <w:pPr>
              <w:tabs>
                <w:tab w:val="clear" w:pos="680"/>
                <w:tab w:val="decimal" w:pos="705"/>
              </w:tabs>
              <w:spacing w:line="240" w:lineRule="auto"/>
              <w:ind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:rsidR="00D72E65" w:rsidRPr="003E3959" w:rsidRDefault="00D72E65" w:rsidP="002B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338,190</w:t>
            </w:r>
          </w:p>
        </w:tc>
        <w:tc>
          <w:tcPr>
            <w:tcW w:w="88" w:type="pct"/>
          </w:tcPr>
          <w:p w:rsidR="00D72E65" w:rsidRPr="003E3959" w:rsidRDefault="00D72E65" w:rsidP="002B1CF1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0" w:type="pct"/>
          </w:tcPr>
          <w:p w:rsidR="00D72E65" w:rsidRPr="003E3959" w:rsidRDefault="00D72E65" w:rsidP="002B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81,923</w:t>
            </w:r>
          </w:p>
        </w:tc>
        <w:tc>
          <w:tcPr>
            <w:tcW w:w="88" w:type="pct"/>
          </w:tcPr>
          <w:p w:rsidR="00D72E65" w:rsidRPr="003E3959" w:rsidRDefault="00D72E65" w:rsidP="002B1CF1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2" w:type="pct"/>
          </w:tcPr>
          <w:p w:rsidR="00D72E65" w:rsidRPr="003E3959" w:rsidRDefault="00D72E65" w:rsidP="002B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71,265</w:t>
            </w:r>
          </w:p>
        </w:tc>
        <w:tc>
          <w:tcPr>
            <w:tcW w:w="88" w:type="pct"/>
          </w:tcPr>
          <w:p w:rsidR="00D72E65" w:rsidRPr="003E3959" w:rsidRDefault="00D72E65" w:rsidP="002B1CF1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9" w:type="pct"/>
          </w:tcPr>
          <w:p w:rsidR="00D72E65" w:rsidRPr="003E3959" w:rsidRDefault="00D72E65" w:rsidP="002B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5,817</w:t>
            </w:r>
          </w:p>
        </w:tc>
        <w:tc>
          <w:tcPr>
            <w:tcW w:w="88" w:type="pct"/>
          </w:tcPr>
          <w:p w:rsidR="00D72E65" w:rsidRPr="003E3959" w:rsidRDefault="00D72E65" w:rsidP="002B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pct"/>
          </w:tcPr>
          <w:p w:rsidR="00D72E65" w:rsidRPr="003E3959" w:rsidRDefault="00D72E65" w:rsidP="002B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2,564,883</w:t>
            </w:r>
          </w:p>
        </w:tc>
      </w:tr>
      <w:tr w:rsidR="00995270" w:rsidRPr="006D13B6" w:rsidTr="00D72E65">
        <w:tc>
          <w:tcPr>
            <w:tcW w:w="670" w:type="pct"/>
          </w:tcPr>
          <w:p w:rsidR="00995270" w:rsidRPr="006D13B6" w:rsidRDefault="00995270" w:rsidP="00995270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D13B6">
              <w:rPr>
                <w:rFonts w:ascii="Angsana New" w:eastAsia="Cordi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42" w:type="pct"/>
          </w:tcPr>
          <w:p w:rsidR="00995270" w:rsidRPr="003E3959" w:rsidRDefault="00995270" w:rsidP="0099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6" w:type="pct"/>
          </w:tcPr>
          <w:p w:rsidR="00995270" w:rsidRPr="003E3959" w:rsidRDefault="00995270" w:rsidP="0099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3E3959">
              <w:rPr>
                <w:rFonts w:ascii="Angsana New" w:eastAsia="Cordia New" w:hAnsi="Angsana New"/>
                <w:sz w:val="26"/>
                <w:szCs w:val="26"/>
              </w:rPr>
              <w:t xml:space="preserve">-  </w:t>
            </w:r>
          </w:p>
        </w:tc>
        <w:tc>
          <w:tcPr>
            <w:tcW w:w="91" w:type="pct"/>
          </w:tcPr>
          <w:p w:rsidR="00995270" w:rsidRPr="003E3959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:rsidR="00995270" w:rsidRPr="003E3959" w:rsidRDefault="00995270" w:rsidP="00995270">
            <w:pPr>
              <w:tabs>
                <w:tab w:val="clear" w:pos="454"/>
                <w:tab w:val="clear" w:pos="680"/>
                <w:tab w:val="clear" w:pos="907"/>
                <w:tab w:val="decimal" w:pos="431"/>
                <w:tab w:val="left" w:pos="611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3E3959">
              <w:rPr>
                <w:rFonts w:ascii="Angsana New" w:eastAsia="Cordia New" w:hAnsi="Angsana New"/>
                <w:sz w:val="26"/>
                <w:szCs w:val="26"/>
              </w:rPr>
              <w:t xml:space="preserve"> 2,527 </w:t>
            </w:r>
          </w:p>
        </w:tc>
        <w:tc>
          <w:tcPr>
            <w:tcW w:w="92" w:type="pct"/>
          </w:tcPr>
          <w:p w:rsidR="00995270" w:rsidRPr="003E3959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2" w:type="pct"/>
          </w:tcPr>
          <w:p w:rsidR="00995270" w:rsidRPr="003E3959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3E3959">
              <w:rPr>
                <w:rFonts w:ascii="Angsana New" w:eastAsia="Cordia New" w:hAnsi="Angsana New"/>
                <w:sz w:val="26"/>
                <w:szCs w:val="26"/>
              </w:rPr>
              <w:t xml:space="preserve"> 10,650 </w:t>
            </w:r>
          </w:p>
        </w:tc>
        <w:tc>
          <w:tcPr>
            <w:tcW w:w="88" w:type="pct"/>
          </w:tcPr>
          <w:p w:rsidR="00995270" w:rsidRPr="003E3959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3" w:type="pct"/>
          </w:tcPr>
          <w:p w:rsidR="00995270" w:rsidRPr="003E3959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3E3959">
              <w:rPr>
                <w:rFonts w:ascii="Angsana New" w:eastAsia="Cordia New" w:hAnsi="Angsana New"/>
                <w:sz w:val="26"/>
                <w:szCs w:val="26"/>
              </w:rPr>
              <w:t xml:space="preserve"> 7,440 </w:t>
            </w:r>
          </w:p>
        </w:tc>
        <w:tc>
          <w:tcPr>
            <w:tcW w:w="88" w:type="pct"/>
          </w:tcPr>
          <w:p w:rsidR="00995270" w:rsidRPr="003E3959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1" w:type="pct"/>
          </w:tcPr>
          <w:p w:rsidR="00995270" w:rsidRPr="003E3959" w:rsidRDefault="00995270" w:rsidP="0099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E3959">
              <w:rPr>
                <w:rFonts w:ascii="Angsana New" w:hAnsi="Angsana New"/>
                <w:sz w:val="26"/>
                <w:szCs w:val="26"/>
              </w:rPr>
              <w:t xml:space="preserve"> 9,880 </w:t>
            </w:r>
          </w:p>
        </w:tc>
        <w:tc>
          <w:tcPr>
            <w:tcW w:w="88" w:type="pct"/>
          </w:tcPr>
          <w:p w:rsidR="00995270" w:rsidRPr="003E3959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:rsidR="00995270" w:rsidRPr="003E3959" w:rsidRDefault="00995270" w:rsidP="0099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E3959">
              <w:rPr>
                <w:rFonts w:ascii="Angsana New" w:hAnsi="Angsana New"/>
                <w:sz w:val="26"/>
                <w:szCs w:val="26"/>
              </w:rPr>
              <w:t xml:space="preserve"> 6,640 </w:t>
            </w:r>
          </w:p>
        </w:tc>
        <w:tc>
          <w:tcPr>
            <w:tcW w:w="88" w:type="pct"/>
          </w:tcPr>
          <w:p w:rsidR="00995270" w:rsidRPr="003E3959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0" w:type="pct"/>
          </w:tcPr>
          <w:p w:rsidR="00995270" w:rsidRPr="003E3959" w:rsidRDefault="00995270" w:rsidP="0099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E3959">
              <w:rPr>
                <w:rFonts w:ascii="Angsana New" w:hAnsi="Angsana New"/>
                <w:sz w:val="26"/>
                <w:szCs w:val="26"/>
              </w:rPr>
              <w:t xml:space="preserve"> 5,575 </w:t>
            </w:r>
          </w:p>
        </w:tc>
        <w:tc>
          <w:tcPr>
            <w:tcW w:w="88" w:type="pct"/>
          </w:tcPr>
          <w:p w:rsidR="00995270" w:rsidRPr="003E3959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2" w:type="pct"/>
          </w:tcPr>
          <w:p w:rsidR="00995270" w:rsidRPr="003E3959" w:rsidRDefault="00995270" w:rsidP="0099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E3959">
              <w:rPr>
                <w:rFonts w:ascii="Angsana New" w:hAnsi="Angsana New"/>
                <w:sz w:val="26"/>
                <w:szCs w:val="26"/>
              </w:rPr>
              <w:t xml:space="preserve"> 1,822 </w:t>
            </w:r>
          </w:p>
        </w:tc>
        <w:tc>
          <w:tcPr>
            <w:tcW w:w="88" w:type="pct"/>
          </w:tcPr>
          <w:p w:rsidR="00995270" w:rsidRPr="003E3959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9" w:type="pct"/>
          </w:tcPr>
          <w:p w:rsidR="00995270" w:rsidRPr="003E3959" w:rsidRDefault="00995270" w:rsidP="0099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E3959">
              <w:rPr>
                <w:rFonts w:ascii="Angsana New" w:hAnsi="Angsana New"/>
                <w:sz w:val="26"/>
                <w:szCs w:val="26"/>
              </w:rPr>
              <w:t xml:space="preserve"> 82,509 </w:t>
            </w:r>
          </w:p>
        </w:tc>
        <w:tc>
          <w:tcPr>
            <w:tcW w:w="88" w:type="pct"/>
          </w:tcPr>
          <w:p w:rsidR="00995270" w:rsidRPr="003E3959" w:rsidRDefault="00995270" w:rsidP="0099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pct"/>
          </w:tcPr>
          <w:p w:rsidR="00995270" w:rsidRPr="003E3959" w:rsidRDefault="00995270" w:rsidP="0099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E3959">
              <w:rPr>
                <w:rFonts w:ascii="Angsana New" w:hAnsi="Angsana New"/>
                <w:sz w:val="26"/>
                <w:szCs w:val="26"/>
              </w:rPr>
              <w:t xml:space="preserve"> 127,043 </w:t>
            </w:r>
          </w:p>
        </w:tc>
      </w:tr>
      <w:tr w:rsidR="00995270" w:rsidRPr="006D13B6" w:rsidTr="00D72E65">
        <w:tc>
          <w:tcPr>
            <w:tcW w:w="670" w:type="pct"/>
            <w:vAlign w:val="center"/>
          </w:tcPr>
          <w:p w:rsidR="00995270" w:rsidRPr="006D13B6" w:rsidRDefault="00995270" w:rsidP="00995270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D13B6">
              <w:rPr>
                <w:rFonts w:ascii="Angsana New" w:eastAsia="Cordi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242" w:type="pct"/>
          </w:tcPr>
          <w:p w:rsidR="00995270" w:rsidRPr="003E3959" w:rsidRDefault="00995270" w:rsidP="0099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6" w:type="pct"/>
          </w:tcPr>
          <w:p w:rsidR="00995270" w:rsidRPr="003E3959" w:rsidRDefault="00995270" w:rsidP="0099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3E3959">
              <w:rPr>
                <w:rFonts w:ascii="Angsana New" w:eastAsia="Cordia New" w:hAnsi="Angsana New"/>
                <w:sz w:val="26"/>
                <w:szCs w:val="26"/>
              </w:rPr>
              <w:t xml:space="preserve">-  </w:t>
            </w:r>
          </w:p>
        </w:tc>
        <w:tc>
          <w:tcPr>
            <w:tcW w:w="91" w:type="pct"/>
          </w:tcPr>
          <w:p w:rsidR="00995270" w:rsidRPr="003E3959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:rsidR="00995270" w:rsidRPr="003E3959" w:rsidRDefault="00995270" w:rsidP="00995270">
            <w:pPr>
              <w:tabs>
                <w:tab w:val="clear" w:pos="454"/>
                <w:tab w:val="clear" w:pos="680"/>
                <w:tab w:val="clear" w:pos="907"/>
                <w:tab w:val="decimal" w:pos="431"/>
                <w:tab w:val="left" w:pos="611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3E3959">
              <w:rPr>
                <w:rFonts w:ascii="Angsana New" w:eastAsia="Cordia New" w:hAnsi="Angsana New"/>
                <w:sz w:val="26"/>
                <w:szCs w:val="26"/>
              </w:rPr>
              <w:t xml:space="preserve"> 706 </w:t>
            </w:r>
          </w:p>
        </w:tc>
        <w:tc>
          <w:tcPr>
            <w:tcW w:w="92" w:type="pct"/>
          </w:tcPr>
          <w:p w:rsidR="00995270" w:rsidRPr="003E3959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2" w:type="pct"/>
          </w:tcPr>
          <w:p w:rsidR="00995270" w:rsidRPr="003E3959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3E3959">
              <w:rPr>
                <w:rFonts w:ascii="Angsana New" w:eastAsia="Cordia New" w:hAnsi="Angsana New"/>
                <w:sz w:val="26"/>
                <w:szCs w:val="26"/>
              </w:rPr>
              <w:t xml:space="preserve"> 80,733 </w:t>
            </w:r>
          </w:p>
        </w:tc>
        <w:tc>
          <w:tcPr>
            <w:tcW w:w="88" w:type="pct"/>
          </w:tcPr>
          <w:p w:rsidR="00995270" w:rsidRPr="003E3959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3" w:type="pct"/>
          </w:tcPr>
          <w:p w:rsidR="00995270" w:rsidRPr="003E3959" w:rsidRDefault="00995270" w:rsidP="0099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3E3959">
              <w:rPr>
                <w:rFonts w:ascii="Angsana New" w:eastAsia="Cordia New" w:hAnsi="Angsana New"/>
                <w:sz w:val="26"/>
                <w:szCs w:val="26"/>
              </w:rPr>
              <w:t xml:space="preserve">-  </w:t>
            </w:r>
          </w:p>
        </w:tc>
        <w:tc>
          <w:tcPr>
            <w:tcW w:w="88" w:type="pct"/>
          </w:tcPr>
          <w:p w:rsidR="00995270" w:rsidRPr="003E3959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1" w:type="pct"/>
          </w:tcPr>
          <w:p w:rsidR="00995270" w:rsidRPr="003E3959" w:rsidRDefault="00995270" w:rsidP="0099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E3959">
              <w:rPr>
                <w:rFonts w:ascii="Angsana New" w:hAnsi="Angsana New"/>
                <w:sz w:val="26"/>
                <w:szCs w:val="26"/>
              </w:rPr>
              <w:t xml:space="preserve"> 645 </w:t>
            </w:r>
          </w:p>
        </w:tc>
        <w:tc>
          <w:tcPr>
            <w:tcW w:w="88" w:type="pct"/>
          </w:tcPr>
          <w:p w:rsidR="00995270" w:rsidRPr="003E3959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:rsidR="00995270" w:rsidRPr="003E3959" w:rsidRDefault="00995270" w:rsidP="0099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E3959">
              <w:rPr>
                <w:rFonts w:ascii="Angsana New" w:hAnsi="Angsana New"/>
                <w:sz w:val="26"/>
                <w:szCs w:val="26"/>
              </w:rPr>
              <w:t xml:space="preserve"> 225 </w:t>
            </w:r>
          </w:p>
        </w:tc>
        <w:tc>
          <w:tcPr>
            <w:tcW w:w="88" w:type="pct"/>
          </w:tcPr>
          <w:p w:rsidR="00995270" w:rsidRPr="003E3959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0" w:type="pct"/>
          </w:tcPr>
          <w:p w:rsidR="00995270" w:rsidRPr="003E3959" w:rsidRDefault="00995270" w:rsidP="0099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E3959">
              <w:rPr>
                <w:rFonts w:ascii="Angsana New" w:hAnsi="Angsana New"/>
                <w:sz w:val="26"/>
                <w:szCs w:val="26"/>
              </w:rPr>
              <w:t xml:space="preserve">-  </w:t>
            </w:r>
          </w:p>
        </w:tc>
        <w:tc>
          <w:tcPr>
            <w:tcW w:w="88" w:type="pct"/>
          </w:tcPr>
          <w:p w:rsidR="00995270" w:rsidRPr="003E3959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2" w:type="pct"/>
          </w:tcPr>
          <w:p w:rsidR="00995270" w:rsidRPr="003E3959" w:rsidRDefault="00995270" w:rsidP="0099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E3959">
              <w:rPr>
                <w:rFonts w:ascii="Angsana New" w:hAnsi="Angsana New"/>
                <w:sz w:val="26"/>
                <w:szCs w:val="26"/>
              </w:rPr>
              <w:t xml:space="preserve"> 349 </w:t>
            </w:r>
          </w:p>
        </w:tc>
        <w:tc>
          <w:tcPr>
            <w:tcW w:w="88" w:type="pct"/>
          </w:tcPr>
          <w:p w:rsidR="00995270" w:rsidRPr="003E3959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9" w:type="pct"/>
          </w:tcPr>
          <w:p w:rsidR="00995270" w:rsidRPr="003E3959" w:rsidRDefault="00995270" w:rsidP="0099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E3959">
              <w:rPr>
                <w:rFonts w:ascii="Angsana New" w:hAnsi="Angsana New"/>
                <w:sz w:val="26"/>
                <w:szCs w:val="26"/>
              </w:rPr>
              <w:t xml:space="preserve"> (82,658)</w:t>
            </w:r>
          </w:p>
        </w:tc>
        <w:tc>
          <w:tcPr>
            <w:tcW w:w="88" w:type="pct"/>
          </w:tcPr>
          <w:p w:rsidR="00995270" w:rsidRPr="003E3959" w:rsidRDefault="00995270" w:rsidP="0099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pct"/>
          </w:tcPr>
          <w:p w:rsidR="00995270" w:rsidRPr="003E3959" w:rsidRDefault="00995270" w:rsidP="0099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E395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E3959">
              <w:rPr>
                <w:rFonts w:ascii="Angsana New" w:hAnsi="Angsana New"/>
                <w:sz w:val="26"/>
                <w:szCs w:val="26"/>
              </w:rPr>
              <w:t xml:space="preserve">-  </w:t>
            </w:r>
          </w:p>
        </w:tc>
      </w:tr>
      <w:tr w:rsidR="00995270" w:rsidRPr="006D13B6" w:rsidTr="00D72E65">
        <w:tc>
          <w:tcPr>
            <w:tcW w:w="670" w:type="pct"/>
            <w:vAlign w:val="center"/>
          </w:tcPr>
          <w:p w:rsidR="00995270" w:rsidRPr="006D13B6" w:rsidRDefault="00995270" w:rsidP="00995270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D13B6">
              <w:rPr>
                <w:rFonts w:ascii="Angsana New" w:eastAsia="Cordia New" w:hAnsi="Angsana New"/>
                <w:sz w:val="26"/>
                <w:szCs w:val="26"/>
                <w:cs/>
              </w:rPr>
              <w:t>จำหน่าย</w:t>
            </w:r>
            <w:r w:rsidRPr="006D13B6">
              <w:rPr>
                <w:rFonts w:ascii="Angsana New" w:eastAsia="Cordia New" w:hAnsi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242" w:type="pct"/>
          </w:tcPr>
          <w:p w:rsidR="00995270" w:rsidRPr="003E3959" w:rsidRDefault="00995270" w:rsidP="0099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6" w:type="pct"/>
            <w:tcBorders>
              <w:bottom w:val="single" w:sz="4" w:space="0" w:color="auto"/>
            </w:tcBorders>
          </w:tcPr>
          <w:p w:rsidR="00995270" w:rsidRPr="003E3959" w:rsidRDefault="00995270" w:rsidP="0099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3E3959">
              <w:rPr>
                <w:rFonts w:ascii="Angsana New" w:eastAsia="Cordia New" w:hAnsi="Angsana New"/>
                <w:sz w:val="26"/>
                <w:szCs w:val="26"/>
              </w:rPr>
              <w:t xml:space="preserve">-  </w:t>
            </w:r>
          </w:p>
        </w:tc>
        <w:tc>
          <w:tcPr>
            <w:tcW w:w="91" w:type="pct"/>
          </w:tcPr>
          <w:p w:rsidR="00995270" w:rsidRPr="003E3959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:rsidR="00995270" w:rsidRPr="003E3959" w:rsidRDefault="00995270" w:rsidP="0099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decimal" w:pos="431"/>
                <w:tab w:val="center" w:pos="474"/>
                <w:tab w:val="left" w:pos="611"/>
              </w:tabs>
              <w:spacing w:line="240" w:lineRule="auto"/>
              <w:ind w:left="-109"/>
              <w:rPr>
                <w:rFonts w:ascii="Angsana New" w:eastAsia="Cordia New" w:hAnsi="Angsana New"/>
                <w:sz w:val="26"/>
                <w:szCs w:val="26"/>
              </w:rPr>
            </w:pPr>
            <w:r w:rsidRPr="003E3959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3E3959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3E3959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2" w:type="pct"/>
          </w:tcPr>
          <w:p w:rsidR="00995270" w:rsidRPr="003E3959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:rsidR="00995270" w:rsidRPr="003E3959" w:rsidRDefault="00995270" w:rsidP="00995270">
            <w:pPr>
              <w:tabs>
                <w:tab w:val="clear" w:pos="680"/>
                <w:tab w:val="decimal" w:pos="580"/>
              </w:tabs>
              <w:spacing w:line="240" w:lineRule="auto"/>
              <w:ind w:left="-109" w:right="2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3E3959">
              <w:rPr>
                <w:rFonts w:ascii="Angsana New" w:eastAsia="Cordia New" w:hAnsi="Angsana New"/>
                <w:sz w:val="26"/>
                <w:szCs w:val="26"/>
              </w:rPr>
              <w:t xml:space="preserve"> (239)</w:t>
            </w:r>
          </w:p>
        </w:tc>
        <w:tc>
          <w:tcPr>
            <w:tcW w:w="88" w:type="pct"/>
          </w:tcPr>
          <w:p w:rsidR="00995270" w:rsidRPr="003E3959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3" w:type="pct"/>
            <w:tcBorders>
              <w:bottom w:val="single" w:sz="4" w:space="0" w:color="auto"/>
            </w:tcBorders>
          </w:tcPr>
          <w:p w:rsidR="00995270" w:rsidRPr="003E3959" w:rsidRDefault="00995270" w:rsidP="00995270">
            <w:pPr>
              <w:tabs>
                <w:tab w:val="clear" w:pos="680"/>
                <w:tab w:val="decimal" w:pos="550"/>
              </w:tabs>
              <w:spacing w:line="240" w:lineRule="auto"/>
              <w:ind w:left="-109" w:right="1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3E3959">
              <w:rPr>
                <w:rFonts w:ascii="Angsana New" w:eastAsia="Cordia New" w:hAnsi="Angsana New"/>
                <w:sz w:val="26"/>
                <w:szCs w:val="26"/>
              </w:rPr>
              <w:t xml:space="preserve"> (67)</w:t>
            </w:r>
          </w:p>
        </w:tc>
        <w:tc>
          <w:tcPr>
            <w:tcW w:w="88" w:type="pct"/>
          </w:tcPr>
          <w:p w:rsidR="00995270" w:rsidRPr="003E3959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</w:tcPr>
          <w:p w:rsidR="00995270" w:rsidRPr="003E3959" w:rsidRDefault="00995270" w:rsidP="0099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E3959">
              <w:rPr>
                <w:rFonts w:ascii="Angsana New" w:hAnsi="Angsana New"/>
                <w:sz w:val="26"/>
                <w:szCs w:val="26"/>
              </w:rPr>
              <w:t xml:space="preserve"> (5,537)</w:t>
            </w:r>
          </w:p>
        </w:tc>
        <w:tc>
          <w:tcPr>
            <w:tcW w:w="88" w:type="pct"/>
          </w:tcPr>
          <w:p w:rsidR="00995270" w:rsidRPr="003E3959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:rsidR="00995270" w:rsidRPr="003E3959" w:rsidRDefault="00995270" w:rsidP="0099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E3959">
              <w:rPr>
                <w:rFonts w:ascii="Angsana New" w:hAnsi="Angsana New"/>
                <w:sz w:val="26"/>
                <w:szCs w:val="26"/>
              </w:rPr>
              <w:t xml:space="preserve"> (1,912)</w:t>
            </w:r>
          </w:p>
        </w:tc>
        <w:tc>
          <w:tcPr>
            <w:tcW w:w="88" w:type="pct"/>
          </w:tcPr>
          <w:p w:rsidR="00995270" w:rsidRPr="003E3959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</w:tcPr>
          <w:p w:rsidR="00995270" w:rsidRPr="003E3959" w:rsidRDefault="00995270" w:rsidP="0099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E3959">
              <w:rPr>
                <w:rFonts w:ascii="Angsana New" w:hAnsi="Angsana New"/>
                <w:sz w:val="26"/>
                <w:szCs w:val="26"/>
              </w:rPr>
              <w:t xml:space="preserve"> (2,334)</w:t>
            </w:r>
          </w:p>
        </w:tc>
        <w:tc>
          <w:tcPr>
            <w:tcW w:w="88" w:type="pct"/>
          </w:tcPr>
          <w:p w:rsidR="00995270" w:rsidRPr="003E3959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2" w:type="pct"/>
            <w:tcBorders>
              <w:bottom w:val="single" w:sz="4" w:space="0" w:color="auto"/>
            </w:tcBorders>
          </w:tcPr>
          <w:p w:rsidR="00995270" w:rsidRPr="003E3959" w:rsidRDefault="00995270" w:rsidP="0099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E3959">
              <w:rPr>
                <w:rFonts w:ascii="Angsana New" w:hAnsi="Angsana New"/>
                <w:sz w:val="26"/>
                <w:szCs w:val="26"/>
              </w:rPr>
              <w:t xml:space="preserve">-  </w:t>
            </w:r>
          </w:p>
        </w:tc>
        <w:tc>
          <w:tcPr>
            <w:tcW w:w="88" w:type="pct"/>
          </w:tcPr>
          <w:p w:rsidR="00995270" w:rsidRPr="003E3959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</w:tcPr>
          <w:p w:rsidR="00995270" w:rsidRPr="003E3959" w:rsidRDefault="00995270" w:rsidP="0099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E3959">
              <w:rPr>
                <w:rFonts w:ascii="Angsana New" w:hAnsi="Angsana New"/>
                <w:sz w:val="26"/>
                <w:szCs w:val="26"/>
              </w:rPr>
              <w:t xml:space="preserve">-  </w:t>
            </w:r>
          </w:p>
        </w:tc>
        <w:tc>
          <w:tcPr>
            <w:tcW w:w="88" w:type="pct"/>
          </w:tcPr>
          <w:p w:rsidR="00995270" w:rsidRPr="003E3959" w:rsidRDefault="00995270" w:rsidP="00995270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738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pct"/>
            <w:tcBorders>
              <w:bottom w:val="single" w:sz="4" w:space="0" w:color="auto"/>
            </w:tcBorders>
          </w:tcPr>
          <w:p w:rsidR="00995270" w:rsidRPr="003E3959" w:rsidRDefault="00995270" w:rsidP="0099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E3959">
              <w:rPr>
                <w:rFonts w:ascii="Angsana New" w:hAnsi="Angsana New"/>
                <w:sz w:val="26"/>
                <w:szCs w:val="26"/>
              </w:rPr>
              <w:t xml:space="preserve"> (10,089)</w:t>
            </w:r>
          </w:p>
        </w:tc>
      </w:tr>
      <w:tr w:rsidR="00995270" w:rsidRPr="006D13B6" w:rsidTr="00D72E65">
        <w:tc>
          <w:tcPr>
            <w:tcW w:w="670" w:type="pct"/>
            <w:vAlign w:val="center"/>
          </w:tcPr>
          <w:p w:rsidR="00995270" w:rsidRPr="006D13B6" w:rsidRDefault="00995270" w:rsidP="00995270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6D13B6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D13B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31 </w:t>
            </w:r>
            <w:r w:rsidRPr="006D13B6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D13B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25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60</w:t>
            </w:r>
            <w:r w:rsidRPr="006D13B6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 </w:t>
            </w:r>
          </w:p>
          <w:p w:rsidR="00995270" w:rsidRPr="006D13B6" w:rsidRDefault="00995270" w:rsidP="00995270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6D13B6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6D13B6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และ</w:t>
            </w:r>
            <w:r w:rsidRPr="006D13B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1 </w:t>
            </w:r>
            <w:r w:rsidRPr="006D13B6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6D13B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42" w:type="pct"/>
          </w:tcPr>
          <w:p w:rsidR="00995270" w:rsidRPr="003E3959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6" w:type="pct"/>
            <w:tcBorders>
              <w:top w:val="single" w:sz="4" w:space="0" w:color="auto"/>
            </w:tcBorders>
          </w:tcPr>
          <w:p w:rsidR="00995270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3E3959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</w:t>
            </w:r>
          </w:p>
          <w:p w:rsidR="00995270" w:rsidRPr="003E3959" w:rsidRDefault="00995270" w:rsidP="00995270">
            <w:pPr>
              <w:tabs>
                <w:tab w:val="clear" w:pos="454"/>
                <w:tab w:val="clear" w:pos="680"/>
                <w:tab w:val="clear" w:pos="907"/>
                <w:tab w:val="decimal" w:pos="345"/>
              </w:tabs>
              <w:spacing w:line="240" w:lineRule="auto"/>
              <w:ind w:left="-109" w:right="-15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3E3959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184,703 </w:t>
            </w:r>
          </w:p>
        </w:tc>
        <w:tc>
          <w:tcPr>
            <w:tcW w:w="91" w:type="pct"/>
          </w:tcPr>
          <w:p w:rsidR="00995270" w:rsidRPr="003E3959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single" w:sz="4" w:space="0" w:color="auto"/>
            </w:tcBorders>
          </w:tcPr>
          <w:p w:rsidR="00995270" w:rsidRDefault="00995270" w:rsidP="00995270">
            <w:pPr>
              <w:tabs>
                <w:tab w:val="clear" w:pos="454"/>
                <w:tab w:val="clear" w:pos="680"/>
                <w:tab w:val="clear" w:pos="907"/>
                <w:tab w:val="decimal" w:pos="431"/>
                <w:tab w:val="left" w:pos="611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:rsidR="00995270" w:rsidRPr="003E3959" w:rsidRDefault="00995270" w:rsidP="00995270">
            <w:pPr>
              <w:tabs>
                <w:tab w:val="clear" w:pos="454"/>
                <w:tab w:val="clear" w:pos="680"/>
                <w:tab w:val="clear" w:pos="907"/>
                <w:tab w:val="decimal" w:pos="431"/>
                <w:tab w:val="left" w:pos="611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3E3959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611,091 </w:t>
            </w:r>
          </w:p>
        </w:tc>
        <w:tc>
          <w:tcPr>
            <w:tcW w:w="92" w:type="pct"/>
          </w:tcPr>
          <w:p w:rsidR="00995270" w:rsidRPr="003E3959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single" w:sz="4" w:space="0" w:color="auto"/>
            </w:tcBorders>
            <w:vAlign w:val="center"/>
          </w:tcPr>
          <w:p w:rsidR="00995270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:rsidR="00995270" w:rsidRPr="003E3959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3E3959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965,613 </w:t>
            </w:r>
          </w:p>
        </w:tc>
        <w:tc>
          <w:tcPr>
            <w:tcW w:w="88" w:type="pct"/>
          </w:tcPr>
          <w:p w:rsidR="00995270" w:rsidRPr="003E3959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" w:type="pct"/>
            <w:tcBorders>
              <w:top w:val="single" w:sz="4" w:space="0" w:color="auto"/>
            </w:tcBorders>
          </w:tcPr>
          <w:p w:rsidR="00995270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:rsidR="00995270" w:rsidRPr="003E3959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3E3959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138,853 </w:t>
            </w:r>
          </w:p>
        </w:tc>
        <w:tc>
          <w:tcPr>
            <w:tcW w:w="88" w:type="pct"/>
          </w:tcPr>
          <w:p w:rsidR="00995270" w:rsidRPr="003E3959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11" w:type="pct"/>
            <w:tcBorders>
              <w:top w:val="single" w:sz="4" w:space="0" w:color="auto"/>
            </w:tcBorders>
          </w:tcPr>
          <w:p w:rsidR="00995270" w:rsidRDefault="00995270" w:rsidP="0099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E395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  <w:p w:rsidR="00995270" w:rsidRPr="003E3959" w:rsidRDefault="00995270" w:rsidP="0099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E395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274,166 </w:t>
            </w:r>
          </w:p>
        </w:tc>
        <w:tc>
          <w:tcPr>
            <w:tcW w:w="88" w:type="pct"/>
          </w:tcPr>
          <w:p w:rsidR="00995270" w:rsidRPr="003E3959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single" w:sz="4" w:space="0" w:color="auto"/>
            </w:tcBorders>
          </w:tcPr>
          <w:p w:rsidR="00995270" w:rsidRDefault="00995270" w:rsidP="0099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:rsidR="00995270" w:rsidRPr="003E3959" w:rsidRDefault="00995270" w:rsidP="0099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E395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343,143 </w:t>
            </w:r>
          </w:p>
        </w:tc>
        <w:tc>
          <w:tcPr>
            <w:tcW w:w="88" w:type="pct"/>
          </w:tcPr>
          <w:p w:rsidR="00995270" w:rsidRPr="003E3959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</w:tcPr>
          <w:p w:rsidR="00995270" w:rsidRDefault="00995270" w:rsidP="0099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E395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  <w:p w:rsidR="00995270" w:rsidRPr="003E3959" w:rsidRDefault="00995270" w:rsidP="0099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E395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85,164 </w:t>
            </w:r>
          </w:p>
        </w:tc>
        <w:tc>
          <w:tcPr>
            <w:tcW w:w="88" w:type="pct"/>
          </w:tcPr>
          <w:p w:rsidR="00995270" w:rsidRPr="003E3959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2" w:type="pct"/>
            <w:tcBorders>
              <w:top w:val="single" w:sz="4" w:space="0" w:color="auto"/>
            </w:tcBorders>
          </w:tcPr>
          <w:p w:rsidR="00995270" w:rsidRDefault="00995270" w:rsidP="0099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E395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  <w:p w:rsidR="00995270" w:rsidRPr="003E3959" w:rsidRDefault="00995270" w:rsidP="0099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E395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73,436 </w:t>
            </w:r>
          </w:p>
        </w:tc>
        <w:tc>
          <w:tcPr>
            <w:tcW w:w="88" w:type="pct"/>
          </w:tcPr>
          <w:p w:rsidR="00995270" w:rsidRPr="003E3959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9" w:type="pct"/>
            <w:tcBorders>
              <w:top w:val="single" w:sz="4" w:space="0" w:color="auto"/>
            </w:tcBorders>
          </w:tcPr>
          <w:p w:rsidR="00995270" w:rsidRDefault="00995270" w:rsidP="0099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:rsidR="00995270" w:rsidRPr="003E3959" w:rsidRDefault="00995270" w:rsidP="0099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E395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5,668 </w:t>
            </w:r>
          </w:p>
        </w:tc>
        <w:tc>
          <w:tcPr>
            <w:tcW w:w="88" w:type="pct"/>
          </w:tcPr>
          <w:p w:rsidR="00995270" w:rsidRPr="003E3959" w:rsidRDefault="00995270" w:rsidP="0099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0" w:type="pct"/>
            <w:tcBorders>
              <w:top w:val="single" w:sz="4" w:space="0" w:color="auto"/>
            </w:tcBorders>
          </w:tcPr>
          <w:p w:rsidR="00995270" w:rsidRDefault="00995270" w:rsidP="0099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E395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  <w:p w:rsidR="00995270" w:rsidRPr="003E3959" w:rsidRDefault="00995270" w:rsidP="0099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E395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2,681,837 </w:t>
            </w:r>
          </w:p>
        </w:tc>
      </w:tr>
      <w:tr w:rsidR="00995270" w:rsidRPr="006D13B6" w:rsidTr="00D72E65">
        <w:tc>
          <w:tcPr>
            <w:tcW w:w="670" w:type="pct"/>
            <w:shd w:val="clear" w:color="auto" w:fill="auto"/>
            <w:vAlign w:val="center"/>
          </w:tcPr>
          <w:p w:rsidR="00995270" w:rsidRPr="006D13B6" w:rsidRDefault="00995270" w:rsidP="00995270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D13B6">
              <w:rPr>
                <w:rFonts w:ascii="Angsana New" w:eastAsia="Cordi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42" w:type="pct"/>
          </w:tcPr>
          <w:p w:rsidR="00995270" w:rsidRPr="003E3959" w:rsidRDefault="00995270" w:rsidP="0099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:rsidR="00995270" w:rsidRPr="003E3959" w:rsidRDefault="00995270" w:rsidP="0099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3E3959">
              <w:rPr>
                <w:rFonts w:ascii="Angsana New" w:eastAsia="Cordia New" w:hAnsi="Angsana New"/>
                <w:sz w:val="26"/>
                <w:szCs w:val="26"/>
              </w:rPr>
              <w:t xml:space="preserve">-  </w:t>
            </w:r>
          </w:p>
        </w:tc>
        <w:tc>
          <w:tcPr>
            <w:tcW w:w="91" w:type="pct"/>
          </w:tcPr>
          <w:p w:rsidR="00995270" w:rsidRPr="003E3959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:rsidR="00995270" w:rsidRPr="003E3959" w:rsidRDefault="00995270" w:rsidP="00995270">
            <w:pPr>
              <w:tabs>
                <w:tab w:val="clear" w:pos="454"/>
                <w:tab w:val="clear" w:pos="680"/>
                <w:tab w:val="clear" w:pos="907"/>
                <w:tab w:val="decimal" w:pos="431"/>
                <w:tab w:val="left" w:pos="611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832</w:t>
            </w:r>
          </w:p>
        </w:tc>
        <w:tc>
          <w:tcPr>
            <w:tcW w:w="92" w:type="pct"/>
          </w:tcPr>
          <w:p w:rsidR="00995270" w:rsidRPr="003E3959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2" w:type="pct"/>
          </w:tcPr>
          <w:p w:rsidR="00995270" w:rsidRPr="003E3959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6,070</w:t>
            </w:r>
          </w:p>
        </w:tc>
        <w:tc>
          <w:tcPr>
            <w:tcW w:w="88" w:type="pct"/>
            <w:shd w:val="clear" w:color="auto" w:fill="auto"/>
          </w:tcPr>
          <w:p w:rsidR="00995270" w:rsidRPr="003E3959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3" w:type="pct"/>
            <w:shd w:val="clear" w:color="auto" w:fill="auto"/>
          </w:tcPr>
          <w:p w:rsidR="00995270" w:rsidRPr="003E3959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7,357</w:t>
            </w:r>
          </w:p>
        </w:tc>
        <w:tc>
          <w:tcPr>
            <w:tcW w:w="88" w:type="pct"/>
            <w:shd w:val="clear" w:color="auto" w:fill="auto"/>
          </w:tcPr>
          <w:p w:rsidR="00995270" w:rsidRPr="003E3959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1" w:type="pct"/>
            <w:shd w:val="clear" w:color="auto" w:fill="auto"/>
          </w:tcPr>
          <w:p w:rsidR="00995270" w:rsidRPr="003E3959" w:rsidRDefault="00995270" w:rsidP="0099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11,250</w:t>
            </w:r>
          </w:p>
        </w:tc>
        <w:tc>
          <w:tcPr>
            <w:tcW w:w="88" w:type="pct"/>
          </w:tcPr>
          <w:p w:rsidR="00995270" w:rsidRPr="003E3959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:rsidR="00995270" w:rsidRPr="003E3959" w:rsidRDefault="00995270" w:rsidP="0099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15,051</w:t>
            </w:r>
          </w:p>
        </w:tc>
        <w:tc>
          <w:tcPr>
            <w:tcW w:w="88" w:type="pct"/>
          </w:tcPr>
          <w:p w:rsidR="00995270" w:rsidRPr="003E3959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0" w:type="pct"/>
          </w:tcPr>
          <w:p w:rsidR="00995270" w:rsidRPr="003E3959" w:rsidRDefault="00995270" w:rsidP="0099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2,359</w:t>
            </w:r>
          </w:p>
        </w:tc>
        <w:tc>
          <w:tcPr>
            <w:tcW w:w="88" w:type="pct"/>
          </w:tcPr>
          <w:p w:rsidR="00995270" w:rsidRPr="003E3959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2" w:type="pct"/>
          </w:tcPr>
          <w:p w:rsidR="00995270" w:rsidRPr="003E3959" w:rsidRDefault="00995270" w:rsidP="0099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4,586</w:t>
            </w:r>
          </w:p>
        </w:tc>
        <w:tc>
          <w:tcPr>
            <w:tcW w:w="88" w:type="pct"/>
          </w:tcPr>
          <w:p w:rsidR="00995270" w:rsidRPr="003E3959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9" w:type="pct"/>
          </w:tcPr>
          <w:p w:rsidR="00995270" w:rsidRPr="003E3959" w:rsidRDefault="00995270" w:rsidP="0099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19,651</w:t>
            </w:r>
          </w:p>
        </w:tc>
        <w:tc>
          <w:tcPr>
            <w:tcW w:w="88" w:type="pct"/>
            <w:shd w:val="clear" w:color="auto" w:fill="auto"/>
          </w:tcPr>
          <w:p w:rsidR="00995270" w:rsidRPr="003E3959" w:rsidRDefault="00995270" w:rsidP="0099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pct"/>
            <w:shd w:val="clear" w:color="auto" w:fill="auto"/>
          </w:tcPr>
          <w:p w:rsidR="00995270" w:rsidRPr="003E3959" w:rsidRDefault="00995270" w:rsidP="0099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67,156</w:t>
            </w:r>
          </w:p>
        </w:tc>
      </w:tr>
      <w:tr w:rsidR="00995270" w:rsidRPr="006D13B6" w:rsidTr="00D72E65">
        <w:tc>
          <w:tcPr>
            <w:tcW w:w="670" w:type="pct"/>
            <w:shd w:val="clear" w:color="auto" w:fill="auto"/>
            <w:vAlign w:val="center"/>
          </w:tcPr>
          <w:p w:rsidR="00995270" w:rsidRPr="006D13B6" w:rsidRDefault="00995270" w:rsidP="00995270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ได้มาจากการซื้อบริษัทย่อย</w:t>
            </w:r>
          </w:p>
        </w:tc>
        <w:tc>
          <w:tcPr>
            <w:tcW w:w="242" w:type="pct"/>
          </w:tcPr>
          <w:p w:rsidR="00995270" w:rsidRPr="00D72E65" w:rsidRDefault="00995270" w:rsidP="00995270">
            <w:pPr>
              <w:tabs>
                <w:tab w:val="clear" w:pos="227"/>
                <w:tab w:val="clear" w:pos="454"/>
                <w:tab w:val="clear" w:pos="680"/>
                <w:tab w:val="left" w:pos="-16"/>
                <w:tab w:val="left" w:pos="151"/>
                <w:tab w:val="center" w:pos="251"/>
              </w:tabs>
              <w:spacing w:line="240" w:lineRule="auto"/>
              <w:ind w:left="-109" w:right="-111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eastAsia="Cordia New" w:hAnsi="Angsana New"/>
                <w:i/>
                <w:iCs/>
                <w:sz w:val="26"/>
                <w:szCs w:val="26"/>
              </w:rPr>
              <w:tab/>
            </w:r>
            <w:r>
              <w:rPr>
                <w:rFonts w:ascii="Angsana New" w:eastAsia="Cordia New" w:hAnsi="Angsana New"/>
                <w:i/>
                <w:iCs/>
                <w:sz w:val="26"/>
                <w:szCs w:val="26"/>
              </w:rPr>
              <w:tab/>
            </w:r>
            <w:r>
              <w:rPr>
                <w:rFonts w:ascii="Angsana New" w:eastAsia="Cordia New" w:hAnsi="Angsana New"/>
                <w:i/>
                <w:iCs/>
                <w:sz w:val="26"/>
                <w:szCs w:val="26"/>
              </w:rPr>
              <w:tab/>
            </w:r>
            <w:r w:rsidRPr="00D72E65">
              <w:rPr>
                <w:rFonts w:ascii="Angsana New" w:eastAsia="Cordia New" w:hAnsi="Angsana New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276" w:type="pct"/>
            <w:shd w:val="clear" w:color="auto" w:fill="auto"/>
          </w:tcPr>
          <w:p w:rsidR="00995270" w:rsidRPr="003E3959" w:rsidRDefault="00F943D9" w:rsidP="00995270">
            <w:pPr>
              <w:tabs>
                <w:tab w:val="clear" w:pos="454"/>
                <w:tab w:val="clear" w:pos="680"/>
                <w:tab w:val="left" w:pos="255"/>
                <w:tab w:val="decimal" w:pos="705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318,325</w:t>
            </w:r>
          </w:p>
        </w:tc>
        <w:tc>
          <w:tcPr>
            <w:tcW w:w="91" w:type="pct"/>
          </w:tcPr>
          <w:p w:rsidR="00995270" w:rsidRPr="003E3959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:rsidR="00995270" w:rsidRPr="003E3959" w:rsidRDefault="00F943D9" w:rsidP="002362A1">
            <w:pPr>
              <w:tabs>
                <w:tab w:val="clear" w:pos="454"/>
                <w:tab w:val="clear" w:pos="680"/>
                <w:tab w:val="clear" w:pos="907"/>
                <w:tab w:val="decimal" w:pos="431"/>
                <w:tab w:val="left" w:pos="611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418,3</w:t>
            </w:r>
            <w:r w:rsidR="002362A1">
              <w:rPr>
                <w:rFonts w:ascii="Angsana New" w:eastAsia="Cordia New" w:hAnsi="Angsana New"/>
                <w:sz w:val="26"/>
                <w:szCs w:val="26"/>
              </w:rPr>
              <w:t>5</w:t>
            </w:r>
            <w:r>
              <w:rPr>
                <w:rFonts w:ascii="Angsana New" w:eastAsia="Cordia New" w:hAnsi="Angsana New"/>
                <w:sz w:val="26"/>
                <w:szCs w:val="26"/>
              </w:rPr>
              <w:t>5</w:t>
            </w:r>
          </w:p>
        </w:tc>
        <w:tc>
          <w:tcPr>
            <w:tcW w:w="92" w:type="pct"/>
          </w:tcPr>
          <w:p w:rsidR="00995270" w:rsidRPr="003E3959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2" w:type="pct"/>
          </w:tcPr>
          <w:p w:rsidR="00995270" w:rsidRPr="003E3959" w:rsidRDefault="00995270" w:rsidP="0099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3E3959">
              <w:rPr>
                <w:rFonts w:ascii="Angsana New" w:eastAsia="Cordia New" w:hAnsi="Angsana New"/>
                <w:sz w:val="26"/>
                <w:szCs w:val="26"/>
              </w:rPr>
              <w:t xml:space="preserve">-  </w:t>
            </w:r>
          </w:p>
        </w:tc>
        <w:tc>
          <w:tcPr>
            <w:tcW w:w="88" w:type="pct"/>
            <w:shd w:val="clear" w:color="auto" w:fill="auto"/>
          </w:tcPr>
          <w:p w:rsidR="00995270" w:rsidRPr="003E3959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3" w:type="pct"/>
            <w:shd w:val="clear" w:color="auto" w:fill="auto"/>
          </w:tcPr>
          <w:p w:rsidR="00995270" w:rsidRPr="003E3959" w:rsidRDefault="00995270" w:rsidP="0099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3E3959">
              <w:rPr>
                <w:rFonts w:ascii="Angsana New" w:eastAsia="Cordia New" w:hAnsi="Angsana New"/>
                <w:sz w:val="26"/>
                <w:szCs w:val="26"/>
              </w:rPr>
              <w:t xml:space="preserve">-  </w:t>
            </w:r>
          </w:p>
        </w:tc>
        <w:tc>
          <w:tcPr>
            <w:tcW w:w="88" w:type="pct"/>
            <w:shd w:val="clear" w:color="auto" w:fill="auto"/>
          </w:tcPr>
          <w:p w:rsidR="00995270" w:rsidRPr="003E3959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1" w:type="pct"/>
            <w:shd w:val="clear" w:color="auto" w:fill="auto"/>
          </w:tcPr>
          <w:p w:rsidR="00995270" w:rsidRPr="003E3959" w:rsidRDefault="00995270" w:rsidP="0099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3E3959">
              <w:rPr>
                <w:rFonts w:ascii="Angsana New" w:eastAsia="Cordia New" w:hAnsi="Angsana New"/>
                <w:sz w:val="26"/>
                <w:szCs w:val="26"/>
              </w:rPr>
              <w:t xml:space="preserve">-  </w:t>
            </w:r>
          </w:p>
        </w:tc>
        <w:tc>
          <w:tcPr>
            <w:tcW w:w="88" w:type="pct"/>
          </w:tcPr>
          <w:p w:rsidR="00995270" w:rsidRPr="003E3959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:rsidR="00995270" w:rsidRPr="00B32696" w:rsidRDefault="00995270" w:rsidP="0099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377,609</w:t>
            </w:r>
          </w:p>
        </w:tc>
        <w:tc>
          <w:tcPr>
            <w:tcW w:w="88" w:type="pct"/>
          </w:tcPr>
          <w:p w:rsidR="00995270" w:rsidRPr="003E3959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0" w:type="pct"/>
          </w:tcPr>
          <w:p w:rsidR="00995270" w:rsidRPr="003E3959" w:rsidRDefault="00995270" w:rsidP="0099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24,607</w:t>
            </w:r>
          </w:p>
        </w:tc>
        <w:tc>
          <w:tcPr>
            <w:tcW w:w="88" w:type="pct"/>
          </w:tcPr>
          <w:p w:rsidR="00995270" w:rsidRPr="003E3959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2" w:type="pct"/>
          </w:tcPr>
          <w:p w:rsidR="00995270" w:rsidRPr="003E3959" w:rsidRDefault="00995270" w:rsidP="0099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3E3959">
              <w:rPr>
                <w:rFonts w:ascii="Angsana New" w:eastAsia="Cordia New" w:hAnsi="Angsana New"/>
                <w:sz w:val="26"/>
                <w:szCs w:val="26"/>
              </w:rPr>
              <w:t xml:space="preserve">-  </w:t>
            </w:r>
          </w:p>
        </w:tc>
        <w:tc>
          <w:tcPr>
            <w:tcW w:w="88" w:type="pct"/>
          </w:tcPr>
          <w:p w:rsidR="00995270" w:rsidRPr="003E3959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9" w:type="pct"/>
          </w:tcPr>
          <w:p w:rsidR="00995270" w:rsidRPr="003E3959" w:rsidRDefault="00995270" w:rsidP="0099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258</w:t>
            </w:r>
          </w:p>
        </w:tc>
        <w:tc>
          <w:tcPr>
            <w:tcW w:w="88" w:type="pct"/>
            <w:shd w:val="clear" w:color="auto" w:fill="auto"/>
          </w:tcPr>
          <w:p w:rsidR="00995270" w:rsidRPr="003E3959" w:rsidRDefault="00995270" w:rsidP="0099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pct"/>
            <w:shd w:val="clear" w:color="auto" w:fill="auto"/>
          </w:tcPr>
          <w:p w:rsidR="00995270" w:rsidRPr="003E3959" w:rsidRDefault="00995270" w:rsidP="0099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1,139,154</w:t>
            </w:r>
          </w:p>
        </w:tc>
      </w:tr>
      <w:tr w:rsidR="00995270" w:rsidRPr="006D13B6" w:rsidTr="00D72E65">
        <w:tc>
          <w:tcPr>
            <w:tcW w:w="670" w:type="pct"/>
            <w:shd w:val="clear" w:color="auto" w:fill="auto"/>
            <w:vAlign w:val="center"/>
          </w:tcPr>
          <w:p w:rsidR="00995270" w:rsidRPr="006D13B6" w:rsidRDefault="00995270" w:rsidP="00995270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D13B6">
              <w:rPr>
                <w:rFonts w:ascii="Angsana New" w:eastAsia="Cordi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242" w:type="pct"/>
          </w:tcPr>
          <w:p w:rsidR="00995270" w:rsidRPr="003E3959" w:rsidRDefault="00995270" w:rsidP="0099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:rsidR="00995270" w:rsidRPr="003E3959" w:rsidRDefault="00995270" w:rsidP="0099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3E3959">
              <w:rPr>
                <w:rFonts w:ascii="Angsana New" w:eastAsia="Cordia New" w:hAnsi="Angsana New"/>
                <w:sz w:val="26"/>
                <w:szCs w:val="26"/>
              </w:rPr>
              <w:t xml:space="preserve">-  </w:t>
            </w:r>
          </w:p>
        </w:tc>
        <w:tc>
          <w:tcPr>
            <w:tcW w:w="91" w:type="pct"/>
          </w:tcPr>
          <w:p w:rsidR="00995270" w:rsidRPr="003E3959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:rsidR="00995270" w:rsidRPr="003E3959" w:rsidRDefault="00995270" w:rsidP="00995270">
            <w:pPr>
              <w:tabs>
                <w:tab w:val="clear" w:pos="454"/>
                <w:tab w:val="clear" w:pos="680"/>
                <w:tab w:val="clear" w:pos="907"/>
                <w:tab w:val="decimal" w:pos="431"/>
                <w:tab w:val="left" w:pos="611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3,730</w:t>
            </w:r>
          </w:p>
        </w:tc>
        <w:tc>
          <w:tcPr>
            <w:tcW w:w="92" w:type="pct"/>
          </w:tcPr>
          <w:p w:rsidR="00995270" w:rsidRPr="003E3959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2" w:type="pct"/>
          </w:tcPr>
          <w:p w:rsidR="00995270" w:rsidRPr="003E3959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10,482</w:t>
            </w:r>
          </w:p>
        </w:tc>
        <w:tc>
          <w:tcPr>
            <w:tcW w:w="88" w:type="pct"/>
            <w:shd w:val="clear" w:color="auto" w:fill="auto"/>
          </w:tcPr>
          <w:p w:rsidR="00995270" w:rsidRPr="003E3959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3" w:type="pct"/>
          </w:tcPr>
          <w:p w:rsidR="00995270" w:rsidRPr="003E3959" w:rsidRDefault="00995270" w:rsidP="0099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3E3959">
              <w:rPr>
                <w:rFonts w:ascii="Angsana New" w:eastAsia="Cordia New" w:hAnsi="Angsana New"/>
                <w:sz w:val="26"/>
                <w:szCs w:val="26"/>
              </w:rPr>
              <w:t xml:space="preserve">-  </w:t>
            </w:r>
          </w:p>
        </w:tc>
        <w:tc>
          <w:tcPr>
            <w:tcW w:w="88" w:type="pct"/>
            <w:shd w:val="clear" w:color="auto" w:fill="auto"/>
          </w:tcPr>
          <w:p w:rsidR="00995270" w:rsidRPr="003E3959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1" w:type="pct"/>
            <w:shd w:val="clear" w:color="auto" w:fill="auto"/>
          </w:tcPr>
          <w:p w:rsidR="00995270" w:rsidRPr="00F943D9" w:rsidRDefault="00995270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F943D9">
              <w:rPr>
                <w:rFonts w:ascii="Angsana New" w:hAnsi="Angsana New"/>
                <w:sz w:val="26"/>
                <w:szCs w:val="26"/>
              </w:rPr>
              <w:t xml:space="preserve"> (31)</w:t>
            </w:r>
          </w:p>
        </w:tc>
        <w:tc>
          <w:tcPr>
            <w:tcW w:w="88" w:type="pct"/>
          </w:tcPr>
          <w:p w:rsidR="00995270" w:rsidRPr="003E3959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:rsidR="00995270" w:rsidRPr="003E3959" w:rsidRDefault="00995270" w:rsidP="0099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579</w:t>
            </w:r>
          </w:p>
        </w:tc>
        <w:tc>
          <w:tcPr>
            <w:tcW w:w="88" w:type="pct"/>
          </w:tcPr>
          <w:p w:rsidR="00995270" w:rsidRPr="003E3959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0" w:type="pct"/>
          </w:tcPr>
          <w:p w:rsidR="00995270" w:rsidRPr="003E3959" w:rsidRDefault="00995270" w:rsidP="0099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E3959">
              <w:rPr>
                <w:rFonts w:ascii="Angsana New" w:hAnsi="Angsana New"/>
                <w:sz w:val="26"/>
                <w:szCs w:val="26"/>
              </w:rPr>
              <w:t xml:space="preserve">-  </w:t>
            </w:r>
          </w:p>
        </w:tc>
        <w:tc>
          <w:tcPr>
            <w:tcW w:w="88" w:type="pct"/>
          </w:tcPr>
          <w:p w:rsidR="00995270" w:rsidRPr="003E3959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2" w:type="pct"/>
          </w:tcPr>
          <w:p w:rsidR="00995270" w:rsidRPr="003E3959" w:rsidRDefault="00995270" w:rsidP="0099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1,263</w:t>
            </w:r>
          </w:p>
        </w:tc>
        <w:tc>
          <w:tcPr>
            <w:tcW w:w="88" w:type="pct"/>
          </w:tcPr>
          <w:p w:rsidR="00995270" w:rsidRPr="003E3959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9" w:type="pct"/>
          </w:tcPr>
          <w:p w:rsidR="00995270" w:rsidRPr="003E3959" w:rsidRDefault="00995270" w:rsidP="0099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(16,023)</w:t>
            </w:r>
          </w:p>
        </w:tc>
        <w:tc>
          <w:tcPr>
            <w:tcW w:w="88" w:type="pct"/>
            <w:shd w:val="clear" w:color="auto" w:fill="auto"/>
          </w:tcPr>
          <w:p w:rsidR="00995270" w:rsidRPr="003E3959" w:rsidRDefault="00995270" w:rsidP="0099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pct"/>
            <w:shd w:val="clear" w:color="auto" w:fill="auto"/>
          </w:tcPr>
          <w:p w:rsidR="00995270" w:rsidRPr="003E3959" w:rsidRDefault="00995270" w:rsidP="0099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E395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E3959">
              <w:rPr>
                <w:rFonts w:ascii="Angsana New" w:hAnsi="Angsana New"/>
                <w:sz w:val="26"/>
                <w:szCs w:val="26"/>
              </w:rPr>
              <w:t xml:space="preserve">-  </w:t>
            </w:r>
          </w:p>
        </w:tc>
      </w:tr>
      <w:tr w:rsidR="00995270" w:rsidRPr="006D13B6" w:rsidTr="00D72E65">
        <w:tc>
          <w:tcPr>
            <w:tcW w:w="670" w:type="pct"/>
            <w:shd w:val="clear" w:color="auto" w:fill="auto"/>
            <w:vAlign w:val="center"/>
          </w:tcPr>
          <w:p w:rsidR="00995270" w:rsidRPr="006D13B6" w:rsidRDefault="00995270" w:rsidP="00995270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D13B6">
              <w:rPr>
                <w:rFonts w:ascii="Angsana New" w:eastAsia="Cordia New" w:hAnsi="Angsana New"/>
                <w:sz w:val="26"/>
                <w:szCs w:val="26"/>
                <w:cs/>
              </w:rPr>
              <w:t>จำหน่าย</w:t>
            </w:r>
            <w:r w:rsidRPr="006D13B6">
              <w:rPr>
                <w:rFonts w:ascii="Angsana New" w:eastAsia="Cordia New" w:hAnsi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242" w:type="pct"/>
          </w:tcPr>
          <w:p w:rsidR="00995270" w:rsidRPr="003E3959" w:rsidRDefault="00995270" w:rsidP="0099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6" w:type="pct"/>
            <w:tcBorders>
              <w:bottom w:val="single" w:sz="4" w:space="0" w:color="auto"/>
            </w:tcBorders>
            <w:shd w:val="clear" w:color="auto" w:fill="auto"/>
          </w:tcPr>
          <w:p w:rsidR="00995270" w:rsidRPr="003E3959" w:rsidRDefault="00995270" w:rsidP="0099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3E3959">
              <w:rPr>
                <w:rFonts w:ascii="Angsana New" w:eastAsia="Cordia New" w:hAnsi="Angsana New"/>
                <w:sz w:val="26"/>
                <w:szCs w:val="26"/>
              </w:rPr>
              <w:t xml:space="preserve">-  </w:t>
            </w:r>
          </w:p>
        </w:tc>
        <w:tc>
          <w:tcPr>
            <w:tcW w:w="91" w:type="pct"/>
          </w:tcPr>
          <w:p w:rsidR="00995270" w:rsidRPr="003E3959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:rsidR="00995270" w:rsidRPr="003E3959" w:rsidRDefault="00995270" w:rsidP="00995270">
            <w:pPr>
              <w:tabs>
                <w:tab w:val="clear" w:pos="454"/>
                <w:tab w:val="clear" w:pos="680"/>
                <w:tab w:val="clear" w:pos="907"/>
                <w:tab w:val="decimal" w:pos="431"/>
                <w:tab w:val="left" w:pos="611"/>
              </w:tabs>
              <w:spacing w:line="240" w:lineRule="auto"/>
              <w:ind w:left="-109" w:right="-5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(3,563)</w:t>
            </w:r>
          </w:p>
        </w:tc>
        <w:tc>
          <w:tcPr>
            <w:tcW w:w="92" w:type="pct"/>
          </w:tcPr>
          <w:p w:rsidR="00995270" w:rsidRPr="003E3959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:rsidR="00995270" w:rsidRPr="003E3959" w:rsidRDefault="00995270" w:rsidP="00995270">
            <w:pPr>
              <w:tabs>
                <w:tab w:val="clear" w:pos="680"/>
                <w:tab w:val="decimal" w:pos="580"/>
              </w:tabs>
              <w:spacing w:line="240" w:lineRule="auto"/>
              <w:ind w:left="-109" w:right="2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(172,297)</w:t>
            </w:r>
          </w:p>
        </w:tc>
        <w:tc>
          <w:tcPr>
            <w:tcW w:w="88" w:type="pct"/>
            <w:shd w:val="clear" w:color="auto" w:fill="auto"/>
          </w:tcPr>
          <w:p w:rsidR="00995270" w:rsidRPr="003E3959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3" w:type="pct"/>
            <w:tcBorders>
              <w:bottom w:val="single" w:sz="4" w:space="0" w:color="auto"/>
            </w:tcBorders>
            <w:shd w:val="clear" w:color="auto" w:fill="auto"/>
          </w:tcPr>
          <w:p w:rsidR="00995270" w:rsidRPr="003E3959" w:rsidRDefault="00995270" w:rsidP="00995270">
            <w:pPr>
              <w:tabs>
                <w:tab w:val="clear" w:pos="680"/>
                <w:tab w:val="decimal" w:pos="550"/>
              </w:tabs>
              <w:spacing w:line="240" w:lineRule="auto"/>
              <w:ind w:left="-109" w:right="1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(150)</w:t>
            </w:r>
          </w:p>
        </w:tc>
        <w:tc>
          <w:tcPr>
            <w:tcW w:w="88" w:type="pct"/>
            <w:shd w:val="clear" w:color="auto" w:fill="auto"/>
          </w:tcPr>
          <w:p w:rsidR="00995270" w:rsidRPr="003E3959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:rsidR="00995270" w:rsidRPr="003E3959" w:rsidRDefault="00995270" w:rsidP="0099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(4,830)</w:t>
            </w:r>
          </w:p>
        </w:tc>
        <w:tc>
          <w:tcPr>
            <w:tcW w:w="88" w:type="pct"/>
          </w:tcPr>
          <w:p w:rsidR="00995270" w:rsidRPr="003E3959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:rsidR="00995270" w:rsidRPr="003E3959" w:rsidRDefault="00995270" w:rsidP="0099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(5,949)</w:t>
            </w:r>
          </w:p>
        </w:tc>
        <w:tc>
          <w:tcPr>
            <w:tcW w:w="88" w:type="pct"/>
          </w:tcPr>
          <w:p w:rsidR="00995270" w:rsidRPr="003E3959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</w:tcPr>
          <w:p w:rsidR="00995270" w:rsidRPr="003E3959" w:rsidRDefault="00995270" w:rsidP="0099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(7,345)</w:t>
            </w:r>
          </w:p>
        </w:tc>
        <w:tc>
          <w:tcPr>
            <w:tcW w:w="88" w:type="pct"/>
          </w:tcPr>
          <w:p w:rsidR="00995270" w:rsidRPr="003E3959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2" w:type="pct"/>
            <w:tcBorders>
              <w:bottom w:val="single" w:sz="4" w:space="0" w:color="auto"/>
            </w:tcBorders>
          </w:tcPr>
          <w:p w:rsidR="00995270" w:rsidRPr="003E3959" w:rsidRDefault="00995270" w:rsidP="0099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(1,016)</w:t>
            </w:r>
          </w:p>
        </w:tc>
        <w:tc>
          <w:tcPr>
            <w:tcW w:w="88" w:type="pct"/>
          </w:tcPr>
          <w:p w:rsidR="00995270" w:rsidRPr="003E3959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</w:tcPr>
          <w:p w:rsidR="00995270" w:rsidRPr="003E3959" w:rsidRDefault="00995270" w:rsidP="0099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E3959">
              <w:rPr>
                <w:rFonts w:ascii="Angsana New" w:hAnsi="Angsana New"/>
                <w:sz w:val="26"/>
                <w:szCs w:val="26"/>
              </w:rPr>
              <w:t xml:space="preserve">-  </w:t>
            </w:r>
          </w:p>
        </w:tc>
        <w:tc>
          <w:tcPr>
            <w:tcW w:w="88" w:type="pct"/>
            <w:shd w:val="clear" w:color="auto" w:fill="auto"/>
          </w:tcPr>
          <w:p w:rsidR="00995270" w:rsidRPr="003E3959" w:rsidRDefault="00995270" w:rsidP="00995270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738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pct"/>
            <w:tcBorders>
              <w:bottom w:val="single" w:sz="4" w:space="0" w:color="auto"/>
            </w:tcBorders>
            <w:shd w:val="clear" w:color="auto" w:fill="auto"/>
          </w:tcPr>
          <w:p w:rsidR="00995270" w:rsidRPr="003E3959" w:rsidRDefault="00995270" w:rsidP="0099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(195,150</w:t>
            </w:r>
            <w:r w:rsidRPr="003E395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95270" w:rsidRPr="006D13B6" w:rsidTr="00D72E65">
        <w:tc>
          <w:tcPr>
            <w:tcW w:w="670" w:type="pct"/>
            <w:shd w:val="clear" w:color="auto" w:fill="auto"/>
            <w:vAlign w:val="center"/>
          </w:tcPr>
          <w:p w:rsidR="00995270" w:rsidRPr="006D13B6" w:rsidRDefault="00995270" w:rsidP="00995270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6D13B6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D13B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31 </w:t>
            </w:r>
            <w:r w:rsidRPr="006D13B6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D13B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42" w:type="pct"/>
          </w:tcPr>
          <w:p w:rsidR="00995270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95270" w:rsidRPr="004268BD" w:rsidRDefault="00F943D9" w:rsidP="00995270">
            <w:pPr>
              <w:tabs>
                <w:tab w:val="clear" w:pos="454"/>
                <w:tab w:val="clear" w:pos="680"/>
                <w:tab w:val="left" w:pos="255"/>
                <w:tab w:val="decimal" w:pos="705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503,028</w:t>
            </w:r>
          </w:p>
        </w:tc>
        <w:tc>
          <w:tcPr>
            <w:tcW w:w="91" w:type="pct"/>
          </w:tcPr>
          <w:p w:rsidR="00995270" w:rsidRPr="003E3959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</w:tcPr>
          <w:p w:rsidR="00995270" w:rsidRPr="003E3959" w:rsidRDefault="00995270" w:rsidP="00F943D9">
            <w:pPr>
              <w:tabs>
                <w:tab w:val="clear" w:pos="454"/>
                <w:tab w:val="clear" w:pos="680"/>
                <w:tab w:val="clear" w:pos="907"/>
                <w:tab w:val="decimal" w:pos="431"/>
                <w:tab w:val="left" w:pos="611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1,</w:t>
            </w:r>
            <w:r w:rsidR="00F943D9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030,445</w:t>
            </w:r>
          </w:p>
        </w:tc>
        <w:tc>
          <w:tcPr>
            <w:tcW w:w="92" w:type="pct"/>
          </w:tcPr>
          <w:p w:rsidR="00995270" w:rsidRPr="003E3959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5270" w:rsidRPr="003E3959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809,868</w:t>
            </w:r>
          </w:p>
        </w:tc>
        <w:tc>
          <w:tcPr>
            <w:tcW w:w="88" w:type="pct"/>
            <w:shd w:val="clear" w:color="auto" w:fill="auto"/>
          </w:tcPr>
          <w:p w:rsidR="00995270" w:rsidRPr="003E3959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95270" w:rsidRPr="003E3959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146,060</w:t>
            </w:r>
          </w:p>
        </w:tc>
        <w:tc>
          <w:tcPr>
            <w:tcW w:w="88" w:type="pct"/>
            <w:shd w:val="clear" w:color="auto" w:fill="auto"/>
          </w:tcPr>
          <w:p w:rsidR="00995270" w:rsidRPr="003E3959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95270" w:rsidRPr="003E3959" w:rsidRDefault="00995270" w:rsidP="0099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280,555</w:t>
            </w:r>
          </w:p>
        </w:tc>
        <w:tc>
          <w:tcPr>
            <w:tcW w:w="88" w:type="pct"/>
          </w:tcPr>
          <w:p w:rsidR="00995270" w:rsidRPr="003E3959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</w:tcPr>
          <w:p w:rsidR="00995270" w:rsidRPr="003E3959" w:rsidRDefault="00995270" w:rsidP="0099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730,433</w:t>
            </w:r>
          </w:p>
        </w:tc>
        <w:tc>
          <w:tcPr>
            <w:tcW w:w="88" w:type="pct"/>
          </w:tcPr>
          <w:p w:rsidR="00995270" w:rsidRPr="003E3959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10" w:type="pct"/>
            <w:tcBorders>
              <w:top w:val="single" w:sz="4" w:space="0" w:color="auto"/>
              <w:bottom w:val="single" w:sz="4" w:space="0" w:color="auto"/>
            </w:tcBorders>
          </w:tcPr>
          <w:p w:rsidR="00995270" w:rsidRPr="003E3959" w:rsidRDefault="00995270" w:rsidP="0099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104,785</w:t>
            </w:r>
          </w:p>
        </w:tc>
        <w:tc>
          <w:tcPr>
            <w:tcW w:w="88" w:type="pct"/>
          </w:tcPr>
          <w:p w:rsidR="00995270" w:rsidRPr="003E3959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single" w:sz="4" w:space="0" w:color="auto"/>
            </w:tcBorders>
          </w:tcPr>
          <w:p w:rsidR="00995270" w:rsidRPr="003E3959" w:rsidRDefault="00995270" w:rsidP="0099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78,269</w:t>
            </w:r>
          </w:p>
        </w:tc>
        <w:tc>
          <w:tcPr>
            <w:tcW w:w="88" w:type="pct"/>
          </w:tcPr>
          <w:p w:rsidR="00995270" w:rsidRPr="003E3959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9" w:type="pct"/>
            <w:tcBorders>
              <w:top w:val="single" w:sz="4" w:space="0" w:color="auto"/>
              <w:bottom w:val="single" w:sz="4" w:space="0" w:color="auto"/>
            </w:tcBorders>
          </w:tcPr>
          <w:p w:rsidR="00995270" w:rsidRPr="003E3959" w:rsidRDefault="00995270" w:rsidP="0099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9,554</w:t>
            </w:r>
          </w:p>
        </w:tc>
        <w:tc>
          <w:tcPr>
            <w:tcW w:w="88" w:type="pct"/>
            <w:shd w:val="clear" w:color="auto" w:fill="auto"/>
          </w:tcPr>
          <w:p w:rsidR="00995270" w:rsidRPr="003E3959" w:rsidRDefault="00995270" w:rsidP="0099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95270" w:rsidRPr="003E3959" w:rsidRDefault="00995270" w:rsidP="0099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3,692,997</w:t>
            </w:r>
          </w:p>
        </w:tc>
      </w:tr>
      <w:tr w:rsidR="00995270" w:rsidRPr="006D13B6" w:rsidTr="00D72E65">
        <w:tc>
          <w:tcPr>
            <w:tcW w:w="670" w:type="pct"/>
            <w:shd w:val="clear" w:color="auto" w:fill="auto"/>
          </w:tcPr>
          <w:p w:rsidR="00995270" w:rsidRPr="006D13B6" w:rsidRDefault="00995270" w:rsidP="00995270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2" w:type="pct"/>
          </w:tcPr>
          <w:p w:rsidR="00995270" w:rsidRPr="006D13B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6" w:type="pct"/>
            <w:tcBorders>
              <w:top w:val="single" w:sz="4" w:space="0" w:color="auto"/>
            </w:tcBorders>
            <w:shd w:val="clear" w:color="auto" w:fill="auto"/>
          </w:tcPr>
          <w:p w:rsidR="00995270" w:rsidRPr="006D13B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</w:tcPr>
          <w:p w:rsidR="00995270" w:rsidRPr="006D13B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single" w:sz="4" w:space="0" w:color="auto"/>
            </w:tcBorders>
          </w:tcPr>
          <w:p w:rsidR="00995270" w:rsidRPr="006D13B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2" w:type="pct"/>
          </w:tcPr>
          <w:p w:rsidR="00995270" w:rsidRPr="006D13B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single" w:sz="4" w:space="0" w:color="auto"/>
            </w:tcBorders>
          </w:tcPr>
          <w:p w:rsidR="00995270" w:rsidRPr="006D13B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8" w:type="pct"/>
            <w:shd w:val="clear" w:color="auto" w:fill="auto"/>
          </w:tcPr>
          <w:p w:rsidR="00995270" w:rsidRPr="006D13B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" w:type="pct"/>
            <w:tcBorders>
              <w:top w:val="single" w:sz="4" w:space="0" w:color="auto"/>
            </w:tcBorders>
            <w:shd w:val="clear" w:color="auto" w:fill="auto"/>
          </w:tcPr>
          <w:p w:rsidR="00995270" w:rsidRPr="006D13B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8" w:type="pct"/>
            <w:shd w:val="clear" w:color="auto" w:fill="auto"/>
          </w:tcPr>
          <w:p w:rsidR="00995270" w:rsidRPr="006D13B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11" w:type="pct"/>
            <w:tcBorders>
              <w:top w:val="single" w:sz="4" w:space="0" w:color="auto"/>
            </w:tcBorders>
            <w:shd w:val="clear" w:color="auto" w:fill="auto"/>
          </w:tcPr>
          <w:p w:rsidR="00995270" w:rsidRPr="006D13B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8" w:type="pct"/>
          </w:tcPr>
          <w:p w:rsidR="00995270" w:rsidRPr="006D13B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single" w:sz="4" w:space="0" w:color="auto"/>
            </w:tcBorders>
          </w:tcPr>
          <w:p w:rsidR="00995270" w:rsidRPr="006D13B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</w:tcPr>
          <w:p w:rsidR="00995270" w:rsidRPr="006D13B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</w:tcPr>
          <w:p w:rsidR="00995270" w:rsidRPr="006D13B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</w:tcPr>
          <w:p w:rsidR="00995270" w:rsidRPr="006D13B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2" w:type="pct"/>
            <w:tcBorders>
              <w:top w:val="single" w:sz="4" w:space="0" w:color="auto"/>
            </w:tcBorders>
          </w:tcPr>
          <w:p w:rsidR="00995270" w:rsidRPr="006D13B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</w:tcPr>
          <w:p w:rsidR="00995270" w:rsidRPr="006D13B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9" w:type="pct"/>
            <w:tcBorders>
              <w:top w:val="single" w:sz="4" w:space="0" w:color="auto"/>
            </w:tcBorders>
          </w:tcPr>
          <w:p w:rsidR="00995270" w:rsidRPr="006D13B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  <w:shd w:val="clear" w:color="auto" w:fill="auto"/>
          </w:tcPr>
          <w:p w:rsidR="00995270" w:rsidRPr="006D13B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0" w:type="pct"/>
            <w:tcBorders>
              <w:top w:val="single" w:sz="4" w:space="0" w:color="auto"/>
            </w:tcBorders>
            <w:shd w:val="clear" w:color="auto" w:fill="auto"/>
          </w:tcPr>
          <w:p w:rsidR="00995270" w:rsidRPr="006D13B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995270" w:rsidRPr="006D13B6" w:rsidTr="00D72E65">
        <w:tc>
          <w:tcPr>
            <w:tcW w:w="670" w:type="pct"/>
            <w:shd w:val="clear" w:color="auto" w:fill="auto"/>
          </w:tcPr>
          <w:p w:rsidR="00995270" w:rsidRPr="006D13B6" w:rsidRDefault="00995270" w:rsidP="00995270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2" w:type="pct"/>
          </w:tcPr>
          <w:p w:rsidR="00995270" w:rsidRPr="006D13B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4088" w:type="pct"/>
            <w:gridSpan w:val="19"/>
          </w:tcPr>
          <w:p w:rsidR="00995270" w:rsidRPr="006D13B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</w:tr>
      <w:tr w:rsidR="00995270" w:rsidRPr="006D13B6" w:rsidTr="00D72E65">
        <w:tc>
          <w:tcPr>
            <w:tcW w:w="670" w:type="pct"/>
            <w:shd w:val="clear" w:color="auto" w:fill="auto"/>
          </w:tcPr>
          <w:p w:rsidR="00995270" w:rsidRPr="006D13B6" w:rsidRDefault="00995270" w:rsidP="00995270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2" w:type="pct"/>
          </w:tcPr>
          <w:p w:rsidR="00995270" w:rsidRPr="006D13B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4088" w:type="pct"/>
            <w:gridSpan w:val="19"/>
          </w:tcPr>
          <w:p w:rsidR="00995270" w:rsidRPr="006D13B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</w:tr>
      <w:tr w:rsidR="00995270" w:rsidRPr="006D13B6" w:rsidTr="00D72E65">
        <w:tc>
          <w:tcPr>
            <w:tcW w:w="670" w:type="pct"/>
            <w:shd w:val="clear" w:color="auto" w:fill="auto"/>
          </w:tcPr>
          <w:p w:rsidR="00995270" w:rsidRPr="00B32696" w:rsidRDefault="00995270" w:rsidP="00995270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2" w:type="pct"/>
          </w:tcPr>
          <w:p w:rsidR="00995270" w:rsidRPr="00B3269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4088" w:type="pct"/>
            <w:gridSpan w:val="19"/>
          </w:tcPr>
          <w:p w:rsidR="00995270" w:rsidRPr="00B3269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i/>
                <w:iCs/>
                <w:sz w:val="26"/>
                <w:szCs w:val="26"/>
                <w:cs/>
              </w:rPr>
            </w:pPr>
            <w:r w:rsidRPr="00B32696">
              <w:rPr>
                <w:rFonts w:ascii="Angsana New" w:eastAsia="Cordia New" w:hAnsi="Angsana New"/>
                <w:i/>
                <w:iCs/>
                <w:sz w:val="26"/>
                <w:szCs w:val="26"/>
              </w:rPr>
              <w:t>(</w:t>
            </w:r>
            <w:r w:rsidRPr="00B32696">
              <w:rPr>
                <w:rFonts w:ascii="Angsana New" w:eastAsia="Cordia New" w:hAnsi="Angsana New"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995270" w:rsidRPr="006D13B6" w:rsidTr="00D72E65">
        <w:tc>
          <w:tcPr>
            <w:tcW w:w="670" w:type="pct"/>
            <w:vAlign w:val="center"/>
          </w:tcPr>
          <w:p w:rsidR="00995270" w:rsidRPr="00B32696" w:rsidRDefault="00995270" w:rsidP="00995270">
            <w:pPr>
              <w:spacing w:line="240" w:lineRule="auto"/>
              <w:ind w:right="-218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B32696"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  <w:t>ค่า</w:t>
            </w:r>
            <w:r w:rsidRPr="00B32696">
              <w:rPr>
                <w:rFonts w:ascii="Angsana New" w:eastAsia="Cordia New" w:hAnsi="Angsana New" w:hint="cs"/>
                <w:b/>
                <w:bCs/>
                <w:i/>
                <w:iCs/>
                <w:sz w:val="26"/>
                <w:szCs w:val="26"/>
                <w:cs/>
              </w:rPr>
              <w:t>เสื่อมราคา</w:t>
            </w:r>
          </w:p>
        </w:tc>
        <w:tc>
          <w:tcPr>
            <w:tcW w:w="242" w:type="pct"/>
          </w:tcPr>
          <w:p w:rsidR="00995270" w:rsidRPr="00B3269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:rsidR="00995270" w:rsidRPr="00B3269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1" w:type="pct"/>
          </w:tcPr>
          <w:p w:rsidR="00995270" w:rsidRPr="00B3269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:rsidR="00995270" w:rsidRPr="00B3269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2" w:type="pct"/>
          </w:tcPr>
          <w:p w:rsidR="00995270" w:rsidRPr="00B3269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2" w:type="pct"/>
          </w:tcPr>
          <w:p w:rsidR="00995270" w:rsidRPr="00B3269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8" w:type="pct"/>
            <w:shd w:val="clear" w:color="auto" w:fill="auto"/>
          </w:tcPr>
          <w:p w:rsidR="00995270" w:rsidRPr="00B3269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3" w:type="pct"/>
            <w:shd w:val="clear" w:color="auto" w:fill="auto"/>
          </w:tcPr>
          <w:p w:rsidR="00995270" w:rsidRPr="00B3269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8" w:type="pct"/>
            <w:shd w:val="clear" w:color="auto" w:fill="auto"/>
          </w:tcPr>
          <w:p w:rsidR="00995270" w:rsidRPr="00B3269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1" w:type="pct"/>
            <w:shd w:val="clear" w:color="auto" w:fill="auto"/>
          </w:tcPr>
          <w:p w:rsidR="00995270" w:rsidRPr="00B3269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8" w:type="pct"/>
          </w:tcPr>
          <w:p w:rsidR="00995270" w:rsidRPr="00B3269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:rsidR="00995270" w:rsidRPr="00B3269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8" w:type="pct"/>
          </w:tcPr>
          <w:p w:rsidR="00995270" w:rsidRPr="00B3269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0" w:type="pct"/>
          </w:tcPr>
          <w:p w:rsidR="00995270" w:rsidRPr="00B3269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8" w:type="pct"/>
          </w:tcPr>
          <w:p w:rsidR="00995270" w:rsidRPr="00B3269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2" w:type="pct"/>
          </w:tcPr>
          <w:p w:rsidR="00995270" w:rsidRPr="00B3269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8" w:type="pct"/>
          </w:tcPr>
          <w:p w:rsidR="00995270" w:rsidRPr="00B3269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9" w:type="pct"/>
          </w:tcPr>
          <w:p w:rsidR="00995270" w:rsidRPr="00B3269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8" w:type="pct"/>
            <w:shd w:val="clear" w:color="auto" w:fill="auto"/>
          </w:tcPr>
          <w:p w:rsidR="00995270" w:rsidRPr="00B3269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0" w:type="pct"/>
            <w:shd w:val="clear" w:color="auto" w:fill="auto"/>
          </w:tcPr>
          <w:p w:rsidR="00995270" w:rsidRPr="00B3269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F943D9" w:rsidRPr="006D13B6" w:rsidTr="00D72E65">
        <w:tc>
          <w:tcPr>
            <w:tcW w:w="670" w:type="pct"/>
            <w:vAlign w:val="center"/>
          </w:tcPr>
          <w:p w:rsidR="00F943D9" w:rsidRPr="00B32696" w:rsidRDefault="00F943D9" w:rsidP="00F943D9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ณ วันที่ </w:t>
            </w:r>
            <w:r w:rsidRPr="00B32696">
              <w:rPr>
                <w:rFonts w:ascii="Angsana New" w:eastAsia="Cordia New" w:hAnsi="Angsana New"/>
                <w:sz w:val="26"/>
                <w:szCs w:val="26"/>
              </w:rPr>
              <w:t xml:space="preserve">1 </w:t>
            </w:r>
            <w:r w:rsidRPr="00B32696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มกราคม </w:t>
            </w:r>
            <w:r w:rsidRPr="00B32696">
              <w:rPr>
                <w:rFonts w:ascii="Angsana New" w:eastAsia="Cordia New" w:hAnsi="Angsana New"/>
                <w:sz w:val="26"/>
                <w:szCs w:val="26"/>
              </w:rPr>
              <w:t>25</w:t>
            </w:r>
            <w:r>
              <w:rPr>
                <w:rFonts w:ascii="Angsana New" w:eastAsia="Cordia New" w:hAnsi="Angsana New"/>
                <w:sz w:val="26"/>
                <w:szCs w:val="26"/>
              </w:rPr>
              <w:t>60</w:t>
            </w:r>
          </w:p>
        </w:tc>
        <w:tc>
          <w:tcPr>
            <w:tcW w:w="242" w:type="pct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91" w:type="pct"/>
          </w:tcPr>
          <w:p w:rsidR="00F943D9" w:rsidRPr="00B32696" w:rsidRDefault="00F943D9" w:rsidP="00F943D9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392,598</w:t>
            </w:r>
          </w:p>
        </w:tc>
        <w:tc>
          <w:tcPr>
            <w:tcW w:w="92" w:type="pct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2" w:type="pct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615,205</w:t>
            </w:r>
          </w:p>
        </w:tc>
        <w:tc>
          <w:tcPr>
            <w:tcW w:w="88" w:type="pct"/>
            <w:shd w:val="clear" w:color="auto" w:fill="auto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" w:type="pct"/>
            <w:shd w:val="clear" w:color="auto" w:fill="auto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47,269</w:t>
            </w:r>
          </w:p>
        </w:tc>
        <w:tc>
          <w:tcPr>
            <w:tcW w:w="88" w:type="pct"/>
            <w:shd w:val="clear" w:color="auto" w:fill="auto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1" w:type="pct"/>
            <w:shd w:val="clear" w:color="auto" w:fill="auto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235,039</w:t>
            </w:r>
          </w:p>
        </w:tc>
        <w:tc>
          <w:tcPr>
            <w:tcW w:w="88" w:type="pct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286,517</w:t>
            </w:r>
          </w:p>
        </w:tc>
        <w:tc>
          <w:tcPr>
            <w:tcW w:w="88" w:type="pct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0" w:type="pct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50,395</w:t>
            </w:r>
          </w:p>
        </w:tc>
        <w:tc>
          <w:tcPr>
            <w:tcW w:w="88" w:type="pct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2" w:type="pct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57,873</w:t>
            </w:r>
          </w:p>
        </w:tc>
        <w:tc>
          <w:tcPr>
            <w:tcW w:w="88" w:type="pct"/>
          </w:tcPr>
          <w:p w:rsidR="00F943D9" w:rsidRPr="00B32696" w:rsidRDefault="00F943D9" w:rsidP="00F943D9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9" w:type="pct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8" w:type="pct"/>
            <w:shd w:val="clear" w:color="auto" w:fill="auto"/>
          </w:tcPr>
          <w:p w:rsidR="00F943D9" w:rsidRPr="00B32696" w:rsidRDefault="00F943D9" w:rsidP="00F943D9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0" w:type="pct"/>
            <w:shd w:val="clear" w:color="auto" w:fill="auto"/>
          </w:tcPr>
          <w:p w:rsidR="00F943D9" w:rsidRPr="00B32696" w:rsidRDefault="00F943D9" w:rsidP="00F943D9">
            <w:pPr>
              <w:tabs>
                <w:tab w:val="clear" w:pos="227"/>
                <w:tab w:val="clear" w:pos="680"/>
                <w:tab w:val="decimal" w:pos="246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1,684,896</w:t>
            </w:r>
          </w:p>
        </w:tc>
      </w:tr>
      <w:tr w:rsidR="00F943D9" w:rsidRPr="006D13B6" w:rsidTr="00D72E65">
        <w:tc>
          <w:tcPr>
            <w:tcW w:w="670" w:type="pct"/>
            <w:vAlign w:val="center"/>
          </w:tcPr>
          <w:p w:rsidR="00F943D9" w:rsidRPr="00B32696" w:rsidRDefault="00F943D9" w:rsidP="00F943D9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242" w:type="pct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91" w:type="pct"/>
          </w:tcPr>
          <w:p w:rsidR="00F943D9" w:rsidRPr="00B32696" w:rsidRDefault="00F943D9" w:rsidP="00F943D9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2696">
              <w:rPr>
                <w:rFonts w:ascii="Angsana New" w:hAnsi="Angsana New"/>
                <w:sz w:val="26"/>
                <w:szCs w:val="26"/>
              </w:rPr>
              <w:t xml:space="preserve"> 29,996 </w:t>
            </w:r>
          </w:p>
        </w:tc>
        <w:tc>
          <w:tcPr>
            <w:tcW w:w="92" w:type="pct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2" w:type="pct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2696">
              <w:rPr>
                <w:rFonts w:ascii="Angsana New" w:hAnsi="Angsana New"/>
                <w:sz w:val="26"/>
                <w:szCs w:val="26"/>
              </w:rPr>
              <w:t xml:space="preserve"> 45,379 </w:t>
            </w:r>
          </w:p>
        </w:tc>
        <w:tc>
          <w:tcPr>
            <w:tcW w:w="88" w:type="pct"/>
            <w:shd w:val="clear" w:color="auto" w:fill="auto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" w:type="pct"/>
            <w:shd w:val="clear" w:color="auto" w:fill="auto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2696">
              <w:rPr>
                <w:rFonts w:ascii="Angsana New" w:hAnsi="Angsana New"/>
                <w:sz w:val="26"/>
                <w:szCs w:val="26"/>
              </w:rPr>
              <w:t xml:space="preserve"> 21,274 </w:t>
            </w:r>
          </w:p>
        </w:tc>
        <w:tc>
          <w:tcPr>
            <w:tcW w:w="88" w:type="pct"/>
            <w:shd w:val="clear" w:color="auto" w:fill="auto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1" w:type="pct"/>
            <w:shd w:val="clear" w:color="auto" w:fill="auto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2696">
              <w:rPr>
                <w:rFonts w:ascii="Angsana New" w:hAnsi="Angsana New"/>
                <w:sz w:val="26"/>
                <w:szCs w:val="26"/>
              </w:rPr>
              <w:t xml:space="preserve"> 15,093 </w:t>
            </w:r>
          </w:p>
        </w:tc>
        <w:tc>
          <w:tcPr>
            <w:tcW w:w="88" w:type="pct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2696">
              <w:rPr>
                <w:rFonts w:ascii="Angsana New" w:hAnsi="Angsana New"/>
                <w:sz w:val="26"/>
                <w:szCs w:val="26"/>
              </w:rPr>
              <w:t xml:space="preserve"> 18,409 </w:t>
            </w:r>
          </w:p>
        </w:tc>
        <w:tc>
          <w:tcPr>
            <w:tcW w:w="88" w:type="pct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0" w:type="pct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2696">
              <w:rPr>
                <w:rFonts w:ascii="Angsana New" w:hAnsi="Angsana New"/>
                <w:sz w:val="26"/>
                <w:szCs w:val="26"/>
              </w:rPr>
              <w:t xml:space="preserve"> 7,409 </w:t>
            </w:r>
          </w:p>
        </w:tc>
        <w:tc>
          <w:tcPr>
            <w:tcW w:w="88" w:type="pct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2" w:type="pct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2696">
              <w:rPr>
                <w:rFonts w:ascii="Angsana New" w:hAnsi="Angsana New"/>
                <w:sz w:val="26"/>
                <w:szCs w:val="26"/>
              </w:rPr>
              <w:t xml:space="preserve"> 4,511 </w:t>
            </w:r>
          </w:p>
        </w:tc>
        <w:tc>
          <w:tcPr>
            <w:tcW w:w="88" w:type="pct"/>
          </w:tcPr>
          <w:p w:rsidR="00F943D9" w:rsidRPr="00B32696" w:rsidRDefault="00F943D9" w:rsidP="00F943D9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9" w:type="pct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8" w:type="pct"/>
            <w:shd w:val="clear" w:color="auto" w:fill="auto"/>
          </w:tcPr>
          <w:p w:rsidR="00F943D9" w:rsidRPr="00B32696" w:rsidRDefault="00F943D9" w:rsidP="00F943D9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0" w:type="pct"/>
            <w:shd w:val="clear" w:color="auto" w:fill="auto"/>
          </w:tcPr>
          <w:p w:rsidR="00F943D9" w:rsidRPr="00B32696" w:rsidRDefault="00F943D9" w:rsidP="00F943D9">
            <w:pPr>
              <w:tabs>
                <w:tab w:val="clear" w:pos="227"/>
                <w:tab w:val="clear" w:pos="680"/>
                <w:tab w:val="decimal" w:pos="246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</w:rPr>
              <w:t xml:space="preserve"> 142,071 </w:t>
            </w:r>
          </w:p>
        </w:tc>
      </w:tr>
      <w:tr w:rsidR="00F943D9" w:rsidRPr="006D13B6" w:rsidTr="00F943D9">
        <w:tc>
          <w:tcPr>
            <w:tcW w:w="670" w:type="pct"/>
            <w:vAlign w:val="center"/>
          </w:tcPr>
          <w:p w:rsidR="00F943D9" w:rsidRPr="00B32696" w:rsidRDefault="00F943D9" w:rsidP="00F943D9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B32696">
              <w:rPr>
                <w:rFonts w:ascii="Angsana New" w:eastAsia="Cordia New" w:hAnsi="Angsana New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242" w:type="pct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91" w:type="pct"/>
          </w:tcPr>
          <w:p w:rsidR="00F943D9" w:rsidRPr="00B32696" w:rsidRDefault="00F943D9" w:rsidP="00F943D9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26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" w:type="pct"/>
          </w:tcPr>
          <w:p w:rsidR="00F943D9" w:rsidRPr="00B32696" w:rsidRDefault="00F943D9" w:rsidP="00F943D9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2" w:type="pct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2696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88" w:type="pct"/>
            <w:shd w:val="clear" w:color="auto" w:fill="auto"/>
          </w:tcPr>
          <w:p w:rsidR="00F943D9" w:rsidRPr="00B32696" w:rsidRDefault="00F943D9" w:rsidP="00F943D9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" w:type="pct"/>
            <w:shd w:val="clear" w:color="auto" w:fill="auto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2696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88" w:type="pct"/>
            <w:shd w:val="clear" w:color="auto" w:fill="auto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1" w:type="pct"/>
            <w:shd w:val="clear" w:color="auto" w:fill="auto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2696">
              <w:rPr>
                <w:rFonts w:ascii="Angsana New" w:hAnsi="Angsana New"/>
                <w:sz w:val="26"/>
                <w:szCs w:val="26"/>
              </w:rPr>
              <w:t xml:space="preserve"> (227)</w:t>
            </w:r>
          </w:p>
        </w:tc>
        <w:tc>
          <w:tcPr>
            <w:tcW w:w="88" w:type="pct"/>
          </w:tcPr>
          <w:p w:rsidR="00F943D9" w:rsidRPr="00B32696" w:rsidRDefault="00F943D9" w:rsidP="00F943D9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2696">
              <w:rPr>
                <w:rFonts w:ascii="Angsana New" w:hAnsi="Angsana New"/>
                <w:sz w:val="26"/>
                <w:szCs w:val="26"/>
              </w:rPr>
              <w:t xml:space="preserve"> 227 </w:t>
            </w:r>
          </w:p>
        </w:tc>
        <w:tc>
          <w:tcPr>
            <w:tcW w:w="88" w:type="pct"/>
          </w:tcPr>
          <w:p w:rsidR="00F943D9" w:rsidRPr="00B32696" w:rsidRDefault="00F943D9" w:rsidP="00F943D9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0" w:type="pct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2696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88" w:type="pct"/>
          </w:tcPr>
          <w:p w:rsidR="00F943D9" w:rsidRPr="00B32696" w:rsidRDefault="00F943D9" w:rsidP="00F943D9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2" w:type="pct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2696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88" w:type="pct"/>
          </w:tcPr>
          <w:p w:rsidR="00F943D9" w:rsidRPr="00B32696" w:rsidRDefault="00F943D9" w:rsidP="00F943D9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9" w:type="pct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8" w:type="pct"/>
            <w:shd w:val="clear" w:color="auto" w:fill="auto"/>
          </w:tcPr>
          <w:p w:rsidR="00F943D9" w:rsidRPr="00B32696" w:rsidRDefault="00F943D9" w:rsidP="00F943D9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0" w:type="pct"/>
            <w:shd w:val="clear" w:color="auto" w:fill="auto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</w:rPr>
              <w:t xml:space="preserve"> -   </w:t>
            </w:r>
          </w:p>
        </w:tc>
      </w:tr>
      <w:tr w:rsidR="00F943D9" w:rsidRPr="006D13B6" w:rsidTr="00F943D9">
        <w:tc>
          <w:tcPr>
            <w:tcW w:w="670" w:type="pct"/>
            <w:vAlign w:val="center"/>
          </w:tcPr>
          <w:p w:rsidR="00F943D9" w:rsidRPr="00B32696" w:rsidRDefault="00F943D9" w:rsidP="00F943D9">
            <w:pPr>
              <w:spacing w:line="240" w:lineRule="auto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  <w:cs/>
              </w:rPr>
              <w:t>จำหน่าย</w:t>
            </w:r>
            <w:r w:rsidRPr="00B32696">
              <w:rPr>
                <w:rFonts w:ascii="Angsana New" w:eastAsia="Cordia New" w:hAnsi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242" w:type="pct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6" w:type="pct"/>
            <w:tcBorders>
              <w:bottom w:val="single" w:sz="4" w:space="0" w:color="auto"/>
            </w:tcBorders>
            <w:shd w:val="clear" w:color="auto" w:fill="auto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91" w:type="pct"/>
          </w:tcPr>
          <w:p w:rsidR="00F943D9" w:rsidRPr="00B32696" w:rsidRDefault="00F943D9" w:rsidP="00F943D9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26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" w:type="pct"/>
          </w:tcPr>
          <w:p w:rsidR="00F943D9" w:rsidRPr="00B32696" w:rsidRDefault="00F943D9" w:rsidP="00F943D9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2696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88" w:type="pct"/>
            <w:shd w:val="clear" w:color="auto" w:fill="auto"/>
          </w:tcPr>
          <w:p w:rsidR="00F943D9" w:rsidRPr="00B32696" w:rsidRDefault="00F943D9" w:rsidP="00F943D9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" w:type="pct"/>
            <w:tcBorders>
              <w:bottom w:val="single" w:sz="4" w:space="0" w:color="auto"/>
            </w:tcBorders>
            <w:shd w:val="clear" w:color="auto" w:fill="auto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2696">
              <w:rPr>
                <w:rFonts w:ascii="Angsana New" w:hAnsi="Angsana New"/>
                <w:sz w:val="26"/>
                <w:szCs w:val="26"/>
              </w:rPr>
              <w:t xml:space="preserve"> (13)</w:t>
            </w:r>
          </w:p>
        </w:tc>
        <w:tc>
          <w:tcPr>
            <w:tcW w:w="88" w:type="pct"/>
            <w:shd w:val="clear" w:color="auto" w:fill="auto"/>
          </w:tcPr>
          <w:p w:rsidR="00F943D9" w:rsidRPr="00B32696" w:rsidRDefault="00F943D9" w:rsidP="00F943D9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2696">
              <w:rPr>
                <w:rFonts w:ascii="Angsana New" w:hAnsi="Angsana New"/>
                <w:sz w:val="26"/>
                <w:szCs w:val="26"/>
              </w:rPr>
              <w:t xml:space="preserve"> (5,537)</w:t>
            </w:r>
          </w:p>
        </w:tc>
        <w:tc>
          <w:tcPr>
            <w:tcW w:w="88" w:type="pct"/>
          </w:tcPr>
          <w:p w:rsidR="00F943D9" w:rsidRPr="00B32696" w:rsidRDefault="00F943D9" w:rsidP="00F943D9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2696">
              <w:rPr>
                <w:rFonts w:ascii="Angsana New" w:hAnsi="Angsana New"/>
                <w:sz w:val="26"/>
                <w:szCs w:val="26"/>
              </w:rPr>
              <w:t xml:space="preserve"> (1,463)</w:t>
            </w:r>
          </w:p>
        </w:tc>
        <w:tc>
          <w:tcPr>
            <w:tcW w:w="88" w:type="pct"/>
          </w:tcPr>
          <w:p w:rsidR="00F943D9" w:rsidRPr="00B32696" w:rsidRDefault="00F943D9" w:rsidP="00F943D9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2696">
              <w:rPr>
                <w:rFonts w:ascii="Angsana New" w:hAnsi="Angsana New"/>
                <w:sz w:val="26"/>
                <w:szCs w:val="26"/>
              </w:rPr>
              <w:t xml:space="preserve"> (1,605)</w:t>
            </w:r>
          </w:p>
        </w:tc>
        <w:tc>
          <w:tcPr>
            <w:tcW w:w="88" w:type="pct"/>
          </w:tcPr>
          <w:p w:rsidR="00F943D9" w:rsidRPr="00B32696" w:rsidRDefault="00F943D9" w:rsidP="00F943D9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2" w:type="pct"/>
            <w:tcBorders>
              <w:bottom w:val="single" w:sz="4" w:space="0" w:color="auto"/>
            </w:tcBorders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2696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88" w:type="pct"/>
          </w:tcPr>
          <w:p w:rsidR="00F943D9" w:rsidRPr="00B32696" w:rsidRDefault="00F943D9" w:rsidP="00F943D9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8" w:type="pct"/>
            <w:shd w:val="clear" w:color="auto" w:fill="auto"/>
          </w:tcPr>
          <w:p w:rsidR="00F943D9" w:rsidRPr="00B32696" w:rsidRDefault="00F943D9" w:rsidP="00F943D9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0" w:type="pct"/>
            <w:tcBorders>
              <w:bottom w:val="single" w:sz="4" w:space="0" w:color="auto"/>
            </w:tcBorders>
            <w:shd w:val="clear" w:color="auto" w:fill="auto"/>
          </w:tcPr>
          <w:p w:rsidR="00F943D9" w:rsidRPr="00B32696" w:rsidRDefault="00F943D9" w:rsidP="00F943D9">
            <w:pPr>
              <w:tabs>
                <w:tab w:val="clear" w:pos="227"/>
                <w:tab w:val="clear" w:pos="680"/>
                <w:tab w:val="clear" w:pos="907"/>
                <w:tab w:val="decimal" w:pos="246"/>
                <w:tab w:val="left" w:pos="624"/>
              </w:tabs>
              <w:spacing w:line="240" w:lineRule="auto"/>
              <w:ind w:left="-109" w:right="-4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</w:rPr>
              <w:t xml:space="preserve"> (8,618)</w:t>
            </w:r>
          </w:p>
        </w:tc>
      </w:tr>
      <w:tr w:rsidR="00F943D9" w:rsidRPr="006D13B6" w:rsidTr="00F943D9">
        <w:tc>
          <w:tcPr>
            <w:tcW w:w="670" w:type="pct"/>
            <w:vAlign w:val="center"/>
          </w:tcPr>
          <w:p w:rsidR="00F943D9" w:rsidRPr="00B32696" w:rsidRDefault="00F943D9" w:rsidP="00F943D9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3269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31 </w:t>
            </w:r>
            <w:r w:rsidRPr="00B32696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3269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25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60</w:t>
            </w:r>
          </w:p>
          <w:p w:rsidR="00F943D9" w:rsidRPr="00B32696" w:rsidRDefault="00F943D9" w:rsidP="00F943D9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B32696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B32696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และ</w:t>
            </w:r>
            <w:r w:rsidRPr="00B32696"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  <w:r w:rsidRPr="00B3269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1 </w:t>
            </w:r>
            <w:r w:rsidRPr="00B32696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B3269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42" w:type="pct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6" w:type="pct"/>
            <w:tcBorders>
              <w:top w:val="single" w:sz="4" w:space="0" w:color="auto"/>
            </w:tcBorders>
            <w:shd w:val="clear" w:color="auto" w:fill="auto"/>
          </w:tcPr>
          <w:p w:rsidR="00F943D9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91" w:type="pct"/>
          </w:tcPr>
          <w:p w:rsidR="00F943D9" w:rsidRPr="00B32696" w:rsidRDefault="00F943D9" w:rsidP="00F943D9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single" w:sz="4" w:space="0" w:color="auto"/>
            </w:tcBorders>
          </w:tcPr>
          <w:p w:rsidR="00F943D9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269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422,594 </w:t>
            </w:r>
          </w:p>
        </w:tc>
        <w:tc>
          <w:tcPr>
            <w:tcW w:w="92" w:type="pct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single" w:sz="4" w:space="0" w:color="auto"/>
            </w:tcBorders>
          </w:tcPr>
          <w:p w:rsidR="00F943D9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269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660,584 </w:t>
            </w:r>
          </w:p>
        </w:tc>
        <w:tc>
          <w:tcPr>
            <w:tcW w:w="88" w:type="pct"/>
            <w:shd w:val="clear" w:color="auto" w:fill="auto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" w:type="pct"/>
            <w:tcBorders>
              <w:top w:val="single" w:sz="4" w:space="0" w:color="auto"/>
            </w:tcBorders>
            <w:shd w:val="clear" w:color="auto" w:fill="auto"/>
          </w:tcPr>
          <w:p w:rsidR="00F943D9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269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68,530 </w:t>
            </w:r>
          </w:p>
        </w:tc>
        <w:tc>
          <w:tcPr>
            <w:tcW w:w="88" w:type="pct"/>
            <w:shd w:val="clear" w:color="auto" w:fill="auto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11" w:type="pct"/>
            <w:tcBorders>
              <w:top w:val="single" w:sz="4" w:space="0" w:color="auto"/>
            </w:tcBorders>
            <w:shd w:val="clear" w:color="auto" w:fill="auto"/>
          </w:tcPr>
          <w:p w:rsidR="00F943D9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269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244,368</w:t>
            </w:r>
          </w:p>
        </w:tc>
        <w:tc>
          <w:tcPr>
            <w:tcW w:w="88" w:type="pct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single" w:sz="4" w:space="0" w:color="auto"/>
            </w:tcBorders>
          </w:tcPr>
          <w:p w:rsidR="00F943D9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269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269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303,690 </w:t>
            </w:r>
          </w:p>
        </w:tc>
        <w:tc>
          <w:tcPr>
            <w:tcW w:w="88" w:type="pct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</w:tcPr>
          <w:p w:rsidR="00F943D9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269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269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56,199 </w:t>
            </w:r>
          </w:p>
        </w:tc>
        <w:tc>
          <w:tcPr>
            <w:tcW w:w="88" w:type="pct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2" w:type="pct"/>
            <w:tcBorders>
              <w:top w:val="single" w:sz="4" w:space="0" w:color="auto"/>
            </w:tcBorders>
          </w:tcPr>
          <w:p w:rsidR="00F943D9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269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62,384 </w:t>
            </w:r>
          </w:p>
        </w:tc>
        <w:tc>
          <w:tcPr>
            <w:tcW w:w="88" w:type="pct"/>
          </w:tcPr>
          <w:p w:rsidR="00F943D9" w:rsidRPr="00B32696" w:rsidRDefault="00F943D9" w:rsidP="00F943D9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9" w:type="pct"/>
            <w:tcBorders>
              <w:top w:val="single" w:sz="4" w:space="0" w:color="auto"/>
            </w:tcBorders>
          </w:tcPr>
          <w:p w:rsidR="00F943D9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8" w:type="pct"/>
            <w:shd w:val="clear" w:color="auto" w:fill="auto"/>
          </w:tcPr>
          <w:p w:rsidR="00F943D9" w:rsidRPr="00B32696" w:rsidRDefault="00F943D9" w:rsidP="00F943D9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0" w:type="pct"/>
            <w:tcBorders>
              <w:top w:val="single" w:sz="4" w:space="0" w:color="auto"/>
            </w:tcBorders>
            <w:shd w:val="clear" w:color="auto" w:fill="auto"/>
          </w:tcPr>
          <w:p w:rsidR="00F943D9" w:rsidRDefault="00F943D9" w:rsidP="00F943D9">
            <w:pPr>
              <w:tabs>
                <w:tab w:val="clear" w:pos="227"/>
                <w:tab w:val="clear" w:pos="680"/>
                <w:tab w:val="decimal" w:pos="246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:rsidR="00F943D9" w:rsidRPr="00B32696" w:rsidRDefault="00F943D9" w:rsidP="00F943D9">
            <w:pPr>
              <w:tabs>
                <w:tab w:val="clear" w:pos="227"/>
                <w:tab w:val="clear" w:pos="680"/>
                <w:tab w:val="decimal" w:pos="246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1,818,349 </w:t>
            </w:r>
          </w:p>
        </w:tc>
      </w:tr>
      <w:tr w:rsidR="00F943D9" w:rsidRPr="006D13B6" w:rsidTr="00D72E65">
        <w:tc>
          <w:tcPr>
            <w:tcW w:w="670" w:type="pct"/>
            <w:vAlign w:val="center"/>
          </w:tcPr>
          <w:p w:rsidR="00F943D9" w:rsidRPr="00B32696" w:rsidRDefault="00F943D9" w:rsidP="00F943D9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242" w:type="pct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91" w:type="pct"/>
          </w:tcPr>
          <w:p w:rsidR="00F943D9" w:rsidRPr="00B32696" w:rsidRDefault="00F943D9" w:rsidP="00F943D9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37,758</w:t>
            </w:r>
          </w:p>
        </w:tc>
        <w:tc>
          <w:tcPr>
            <w:tcW w:w="92" w:type="pct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2" w:type="pct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50,238</w:t>
            </w:r>
          </w:p>
        </w:tc>
        <w:tc>
          <w:tcPr>
            <w:tcW w:w="88" w:type="pct"/>
            <w:shd w:val="clear" w:color="auto" w:fill="auto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" w:type="pct"/>
            <w:shd w:val="clear" w:color="auto" w:fill="auto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22,319</w:t>
            </w:r>
          </w:p>
        </w:tc>
        <w:tc>
          <w:tcPr>
            <w:tcW w:w="88" w:type="pct"/>
            <w:shd w:val="clear" w:color="auto" w:fill="auto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1" w:type="pct"/>
            <w:shd w:val="clear" w:color="auto" w:fill="auto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13,405</w:t>
            </w:r>
          </w:p>
        </w:tc>
        <w:tc>
          <w:tcPr>
            <w:tcW w:w="88" w:type="pct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22,794</w:t>
            </w:r>
          </w:p>
        </w:tc>
        <w:tc>
          <w:tcPr>
            <w:tcW w:w="88" w:type="pct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0" w:type="pct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7,650</w:t>
            </w:r>
          </w:p>
        </w:tc>
        <w:tc>
          <w:tcPr>
            <w:tcW w:w="88" w:type="pct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2" w:type="pct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5,138</w:t>
            </w:r>
          </w:p>
        </w:tc>
        <w:tc>
          <w:tcPr>
            <w:tcW w:w="88" w:type="pct"/>
          </w:tcPr>
          <w:p w:rsidR="00F943D9" w:rsidRPr="00B32696" w:rsidRDefault="00F943D9" w:rsidP="00F943D9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9" w:type="pct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8" w:type="pct"/>
            <w:shd w:val="clear" w:color="auto" w:fill="auto"/>
          </w:tcPr>
          <w:p w:rsidR="00F943D9" w:rsidRPr="00B32696" w:rsidRDefault="00F943D9" w:rsidP="00F943D9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0" w:type="pct"/>
            <w:shd w:val="clear" w:color="auto" w:fill="auto"/>
          </w:tcPr>
          <w:p w:rsidR="00F943D9" w:rsidRPr="00B32696" w:rsidRDefault="00F943D9" w:rsidP="00F943D9">
            <w:pPr>
              <w:tabs>
                <w:tab w:val="clear" w:pos="227"/>
                <w:tab w:val="clear" w:pos="680"/>
                <w:tab w:val="decimal" w:pos="246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159,302</w:t>
            </w:r>
          </w:p>
        </w:tc>
      </w:tr>
      <w:tr w:rsidR="00F943D9" w:rsidRPr="006D13B6" w:rsidTr="00D72E65">
        <w:tc>
          <w:tcPr>
            <w:tcW w:w="670" w:type="pct"/>
            <w:shd w:val="clear" w:color="auto" w:fill="auto"/>
            <w:vAlign w:val="center"/>
          </w:tcPr>
          <w:p w:rsidR="00F943D9" w:rsidRPr="00B32696" w:rsidRDefault="00F943D9" w:rsidP="00F943D9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A174C0">
              <w:rPr>
                <w:rFonts w:ascii="Angsana New" w:eastAsia="Cordia New" w:hAnsi="Angsana New"/>
                <w:sz w:val="26"/>
                <w:szCs w:val="26"/>
                <w:cs/>
              </w:rPr>
              <w:t>ได้มาจากการซื้อบริษัทย่อย</w:t>
            </w:r>
          </w:p>
        </w:tc>
        <w:tc>
          <w:tcPr>
            <w:tcW w:w="242" w:type="pct"/>
          </w:tcPr>
          <w:p w:rsidR="00F943D9" w:rsidRPr="00D72E65" w:rsidRDefault="00F943D9" w:rsidP="00F943D9">
            <w:pPr>
              <w:tabs>
                <w:tab w:val="clear" w:pos="227"/>
                <w:tab w:val="clear" w:pos="454"/>
                <w:tab w:val="clear" w:pos="680"/>
                <w:tab w:val="left" w:pos="-16"/>
                <w:tab w:val="left" w:pos="151"/>
                <w:tab w:val="center" w:pos="251"/>
              </w:tabs>
              <w:spacing w:line="240" w:lineRule="auto"/>
              <w:ind w:left="-109" w:right="-111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eastAsia="Cordia New" w:hAnsi="Angsana New"/>
                <w:i/>
                <w:iCs/>
                <w:sz w:val="26"/>
                <w:szCs w:val="26"/>
              </w:rPr>
              <w:tab/>
            </w:r>
            <w:r>
              <w:rPr>
                <w:rFonts w:ascii="Angsana New" w:eastAsia="Cordia New" w:hAnsi="Angsana New"/>
                <w:i/>
                <w:iCs/>
                <w:sz w:val="26"/>
                <w:szCs w:val="26"/>
              </w:rPr>
              <w:tab/>
            </w:r>
            <w:r>
              <w:rPr>
                <w:rFonts w:ascii="Angsana New" w:eastAsia="Cordia New" w:hAnsi="Angsana New"/>
                <w:i/>
                <w:iCs/>
                <w:sz w:val="26"/>
                <w:szCs w:val="26"/>
              </w:rPr>
              <w:tab/>
            </w:r>
            <w:r w:rsidRPr="00D72E65">
              <w:rPr>
                <w:rFonts w:ascii="Angsana New" w:eastAsia="Cordia New" w:hAnsi="Angsana New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276" w:type="pct"/>
            <w:shd w:val="clear" w:color="auto" w:fill="auto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91" w:type="pct"/>
          </w:tcPr>
          <w:p w:rsidR="00F943D9" w:rsidRPr="00B32696" w:rsidRDefault="00F943D9" w:rsidP="00F943D9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213,793</w:t>
            </w:r>
          </w:p>
        </w:tc>
        <w:tc>
          <w:tcPr>
            <w:tcW w:w="92" w:type="pct"/>
          </w:tcPr>
          <w:p w:rsidR="00F943D9" w:rsidRPr="00B32696" w:rsidRDefault="00F943D9" w:rsidP="00F943D9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2" w:type="pct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8" w:type="pct"/>
            <w:shd w:val="clear" w:color="auto" w:fill="auto"/>
          </w:tcPr>
          <w:p w:rsidR="00F943D9" w:rsidRPr="00B32696" w:rsidRDefault="00F943D9" w:rsidP="00F943D9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" w:type="pct"/>
            <w:shd w:val="clear" w:color="auto" w:fill="auto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8" w:type="pct"/>
            <w:shd w:val="clear" w:color="auto" w:fill="auto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1" w:type="pct"/>
            <w:shd w:val="clear" w:color="auto" w:fill="auto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8" w:type="pct"/>
          </w:tcPr>
          <w:p w:rsidR="00F943D9" w:rsidRPr="00B32696" w:rsidRDefault="00F943D9" w:rsidP="00F943D9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361,978</w:t>
            </w:r>
          </w:p>
        </w:tc>
        <w:tc>
          <w:tcPr>
            <w:tcW w:w="88" w:type="pct"/>
          </w:tcPr>
          <w:p w:rsidR="00F943D9" w:rsidRPr="00B32696" w:rsidRDefault="00F943D9" w:rsidP="00F943D9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0" w:type="pct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24,272</w:t>
            </w:r>
          </w:p>
        </w:tc>
        <w:tc>
          <w:tcPr>
            <w:tcW w:w="88" w:type="pct"/>
          </w:tcPr>
          <w:p w:rsidR="00F943D9" w:rsidRPr="00B32696" w:rsidRDefault="00F943D9" w:rsidP="00F943D9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2" w:type="pct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8" w:type="pct"/>
          </w:tcPr>
          <w:p w:rsidR="00F943D9" w:rsidRPr="00B32696" w:rsidRDefault="00F943D9" w:rsidP="00F943D9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9" w:type="pct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8" w:type="pct"/>
            <w:shd w:val="clear" w:color="auto" w:fill="auto"/>
          </w:tcPr>
          <w:p w:rsidR="00F943D9" w:rsidRPr="00B32696" w:rsidRDefault="00F943D9" w:rsidP="00F943D9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0" w:type="pct"/>
            <w:shd w:val="clear" w:color="auto" w:fill="auto"/>
          </w:tcPr>
          <w:p w:rsidR="00F943D9" w:rsidRPr="00B32696" w:rsidRDefault="00F943D9" w:rsidP="00F943D9">
            <w:pPr>
              <w:tabs>
                <w:tab w:val="clear" w:pos="227"/>
                <w:tab w:val="clear" w:pos="680"/>
                <w:tab w:val="decimal" w:pos="246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600,043</w:t>
            </w:r>
          </w:p>
        </w:tc>
      </w:tr>
      <w:tr w:rsidR="00F943D9" w:rsidRPr="006D13B6" w:rsidTr="00D72E65">
        <w:tc>
          <w:tcPr>
            <w:tcW w:w="670" w:type="pct"/>
            <w:shd w:val="clear" w:color="auto" w:fill="auto"/>
            <w:vAlign w:val="center"/>
          </w:tcPr>
          <w:p w:rsidR="00F943D9" w:rsidRPr="00B32696" w:rsidRDefault="00F943D9" w:rsidP="00F943D9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B32696">
              <w:rPr>
                <w:rFonts w:ascii="Angsana New" w:eastAsia="Cordia New" w:hAnsi="Angsana New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242" w:type="pct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91" w:type="pct"/>
          </w:tcPr>
          <w:p w:rsidR="00F943D9" w:rsidRPr="00B32696" w:rsidRDefault="00F943D9" w:rsidP="00F943D9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26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" w:type="pct"/>
          </w:tcPr>
          <w:p w:rsidR="00F943D9" w:rsidRPr="00B32696" w:rsidRDefault="00F943D9" w:rsidP="00F943D9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2" w:type="pct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2696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88" w:type="pct"/>
            <w:shd w:val="clear" w:color="auto" w:fill="auto"/>
          </w:tcPr>
          <w:p w:rsidR="00F943D9" w:rsidRPr="00B32696" w:rsidRDefault="00F943D9" w:rsidP="00F943D9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" w:type="pct"/>
            <w:shd w:val="clear" w:color="auto" w:fill="auto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2696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88" w:type="pct"/>
            <w:shd w:val="clear" w:color="auto" w:fill="auto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1" w:type="pct"/>
            <w:shd w:val="clear" w:color="auto" w:fill="auto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88" w:type="pct"/>
          </w:tcPr>
          <w:p w:rsidR="00F943D9" w:rsidRPr="00B32696" w:rsidRDefault="00F943D9" w:rsidP="00F943D9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(31)</w:t>
            </w:r>
          </w:p>
        </w:tc>
        <w:tc>
          <w:tcPr>
            <w:tcW w:w="88" w:type="pct"/>
          </w:tcPr>
          <w:p w:rsidR="00F943D9" w:rsidRPr="00B32696" w:rsidRDefault="00F943D9" w:rsidP="00F943D9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0" w:type="pct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2696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88" w:type="pct"/>
          </w:tcPr>
          <w:p w:rsidR="00F943D9" w:rsidRPr="00B32696" w:rsidRDefault="00F943D9" w:rsidP="00F943D9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2" w:type="pct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2696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88" w:type="pct"/>
          </w:tcPr>
          <w:p w:rsidR="00F943D9" w:rsidRPr="00B32696" w:rsidRDefault="00F943D9" w:rsidP="00F943D9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9" w:type="pct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8" w:type="pct"/>
            <w:shd w:val="clear" w:color="auto" w:fill="auto"/>
          </w:tcPr>
          <w:p w:rsidR="00F943D9" w:rsidRPr="00B32696" w:rsidRDefault="00F943D9" w:rsidP="00F943D9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0" w:type="pct"/>
            <w:shd w:val="clear" w:color="auto" w:fill="auto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</w:rPr>
              <w:t xml:space="preserve"> -   </w:t>
            </w:r>
          </w:p>
        </w:tc>
      </w:tr>
      <w:tr w:rsidR="00F943D9" w:rsidRPr="006D13B6" w:rsidTr="00F943D9">
        <w:tc>
          <w:tcPr>
            <w:tcW w:w="670" w:type="pct"/>
            <w:shd w:val="clear" w:color="auto" w:fill="auto"/>
            <w:vAlign w:val="center"/>
          </w:tcPr>
          <w:p w:rsidR="00F943D9" w:rsidRPr="00B32696" w:rsidRDefault="00F943D9" w:rsidP="00F943D9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  <w:cs/>
              </w:rPr>
              <w:t>จำหน่าย</w:t>
            </w:r>
            <w:r w:rsidRPr="00B32696">
              <w:rPr>
                <w:rFonts w:ascii="Angsana New" w:eastAsia="Cordia New" w:hAnsi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242" w:type="pct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6" w:type="pct"/>
            <w:tcBorders>
              <w:bottom w:val="single" w:sz="4" w:space="0" w:color="auto"/>
            </w:tcBorders>
            <w:shd w:val="clear" w:color="auto" w:fill="auto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91" w:type="pct"/>
          </w:tcPr>
          <w:p w:rsidR="00F943D9" w:rsidRPr="00B32696" w:rsidRDefault="00F943D9" w:rsidP="00F943D9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(2,582)</w:t>
            </w:r>
          </w:p>
        </w:tc>
        <w:tc>
          <w:tcPr>
            <w:tcW w:w="92" w:type="pct"/>
          </w:tcPr>
          <w:p w:rsidR="00F943D9" w:rsidRPr="00B32696" w:rsidRDefault="00F943D9" w:rsidP="00F943D9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(172,297)</w:t>
            </w:r>
          </w:p>
        </w:tc>
        <w:tc>
          <w:tcPr>
            <w:tcW w:w="88" w:type="pct"/>
            <w:shd w:val="clear" w:color="auto" w:fill="auto"/>
          </w:tcPr>
          <w:p w:rsidR="00F943D9" w:rsidRPr="00B32696" w:rsidRDefault="00F943D9" w:rsidP="00F943D9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" w:type="pct"/>
            <w:shd w:val="clear" w:color="auto" w:fill="auto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(74</w:t>
            </w:r>
            <w:r w:rsidRPr="00B3269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8" w:type="pct"/>
            <w:shd w:val="clear" w:color="auto" w:fill="auto"/>
          </w:tcPr>
          <w:p w:rsidR="00F943D9" w:rsidRPr="00B32696" w:rsidRDefault="00F943D9" w:rsidP="00F943D9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1" w:type="pct"/>
            <w:shd w:val="clear" w:color="auto" w:fill="auto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(4,706)</w:t>
            </w:r>
          </w:p>
        </w:tc>
        <w:tc>
          <w:tcPr>
            <w:tcW w:w="88" w:type="pct"/>
          </w:tcPr>
          <w:p w:rsidR="00F943D9" w:rsidRPr="00B32696" w:rsidRDefault="00F943D9" w:rsidP="00F943D9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(5,001)</w:t>
            </w:r>
          </w:p>
        </w:tc>
        <w:tc>
          <w:tcPr>
            <w:tcW w:w="88" w:type="pct"/>
          </w:tcPr>
          <w:p w:rsidR="00F943D9" w:rsidRPr="00B32696" w:rsidRDefault="00F943D9" w:rsidP="00F943D9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(6,154)</w:t>
            </w:r>
          </w:p>
        </w:tc>
        <w:tc>
          <w:tcPr>
            <w:tcW w:w="88" w:type="pct"/>
          </w:tcPr>
          <w:p w:rsidR="00F943D9" w:rsidRPr="00B32696" w:rsidRDefault="00F943D9" w:rsidP="00F943D9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2" w:type="pct"/>
            <w:tcBorders>
              <w:bottom w:val="single" w:sz="4" w:space="0" w:color="auto"/>
            </w:tcBorders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(925)</w:t>
            </w:r>
          </w:p>
        </w:tc>
        <w:tc>
          <w:tcPr>
            <w:tcW w:w="88" w:type="pct"/>
          </w:tcPr>
          <w:p w:rsidR="00F943D9" w:rsidRPr="00B32696" w:rsidRDefault="00F943D9" w:rsidP="00F943D9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8" w:type="pct"/>
            <w:shd w:val="clear" w:color="auto" w:fill="auto"/>
          </w:tcPr>
          <w:p w:rsidR="00F943D9" w:rsidRPr="00B32696" w:rsidRDefault="00F943D9" w:rsidP="00F943D9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0" w:type="pct"/>
            <w:shd w:val="clear" w:color="auto" w:fill="auto"/>
          </w:tcPr>
          <w:p w:rsidR="00F943D9" w:rsidRPr="00B32696" w:rsidRDefault="00F943D9" w:rsidP="00F943D9">
            <w:pPr>
              <w:tabs>
                <w:tab w:val="clear" w:pos="227"/>
                <w:tab w:val="clear" w:pos="680"/>
                <w:tab w:val="clear" w:pos="907"/>
                <w:tab w:val="decimal" w:pos="246"/>
                <w:tab w:val="left" w:pos="624"/>
              </w:tabs>
              <w:spacing w:line="240" w:lineRule="auto"/>
              <w:ind w:left="-109" w:right="-4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(191,739)</w:t>
            </w:r>
          </w:p>
        </w:tc>
      </w:tr>
      <w:tr w:rsidR="00F943D9" w:rsidRPr="006D13B6" w:rsidTr="00F943D9">
        <w:tc>
          <w:tcPr>
            <w:tcW w:w="670" w:type="pct"/>
            <w:shd w:val="clear" w:color="auto" w:fill="auto"/>
            <w:vAlign w:val="center"/>
          </w:tcPr>
          <w:p w:rsidR="00F943D9" w:rsidRPr="00B32696" w:rsidRDefault="00F943D9" w:rsidP="00F943D9">
            <w:pPr>
              <w:spacing w:line="240" w:lineRule="auto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  <w:r w:rsidRPr="00B32696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3269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31 </w:t>
            </w:r>
            <w:r w:rsidRPr="00B32696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3269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42" w:type="pct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91" w:type="pct"/>
          </w:tcPr>
          <w:p w:rsidR="00F943D9" w:rsidRPr="00B32696" w:rsidRDefault="00F943D9" w:rsidP="00F943D9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671,563</w:t>
            </w:r>
          </w:p>
        </w:tc>
        <w:tc>
          <w:tcPr>
            <w:tcW w:w="92" w:type="pct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538,525</w:t>
            </w:r>
          </w:p>
        </w:tc>
        <w:tc>
          <w:tcPr>
            <w:tcW w:w="88" w:type="pct"/>
            <w:shd w:val="clear" w:color="auto" w:fill="auto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90,775</w:t>
            </w:r>
          </w:p>
        </w:tc>
        <w:tc>
          <w:tcPr>
            <w:tcW w:w="88" w:type="pct"/>
            <w:shd w:val="clear" w:color="auto" w:fill="auto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253,098</w:t>
            </w:r>
          </w:p>
        </w:tc>
        <w:tc>
          <w:tcPr>
            <w:tcW w:w="88" w:type="pct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683,430</w:t>
            </w:r>
          </w:p>
        </w:tc>
        <w:tc>
          <w:tcPr>
            <w:tcW w:w="88" w:type="pct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10" w:type="pct"/>
            <w:tcBorders>
              <w:top w:val="single" w:sz="4" w:space="0" w:color="auto"/>
              <w:bottom w:val="single" w:sz="4" w:space="0" w:color="auto"/>
            </w:tcBorders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81,967</w:t>
            </w:r>
          </w:p>
        </w:tc>
        <w:tc>
          <w:tcPr>
            <w:tcW w:w="88" w:type="pct"/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single" w:sz="4" w:space="0" w:color="auto"/>
            </w:tcBorders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66,597</w:t>
            </w:r>
          </w:p>
        </w:tc>
        <w:tc>
          <w:tcPr>
            <w:tcW w:w="88" w:type="pct"/>
          </w:tcPr>
          <w:p w:rsidR="00F943D9" w:rsidRPr="00B32696" w:rsidRDefault="00F943D9" w:rsidP="00F943D9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9" w:type="pct"/>
            <w:tcBorders>
              <w:top w:val="single" w:sz="4" w:space="0" w:color="auto"/>
              <w:bottom w:val="single" w:sz="4" w:space="0" w:color="auto"/>
            </w:tcBorders>
          </w:tcPr>
          <w:p w:rsidR="00F943D9" w:rsidRPr="00B32696" w:rsidRDefault="00F943D9" w:rsidP="00F9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8" w:type="pct"/>
            <w:shd w:val="clear" w:color="auto" w:fill="auto"/>
          </w:tcPr>
          <w:p w:rsidR="00F943D9" w:rsidRPr="00B32696" w:rsidRDefault="00F943D9" w:rsidP="00F943D9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43D9" w:rsidRPr="00B32696" w:rsidRDefault="00F943D9" w:rsidP="00F943D9">
            <w:pPr>
              <w:tabs>
                <w:tab w:val="clear" w:pos="227"/>
                <w:tab w:val="clear" w:pos="680"/>
                <w:tab w:val="decimal" w:pos="246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2,385,955</w:t>
            </w:r>
          </w:p>
        </w:tc>
      </w:tr>
      <w:tr w:rsidR="00995270" w:rsidRPr="006D13B6" w:rsidTr="00F943D9">
        <w:tc>
          <w:tcPr>
            <w:tcW w:w="670" w:type="pct"/>
            <w:shd w:val="clear" w:color="auto" w:fill="auto"/>
          </w:tcPr>
          <w:p w:rsidR="00995270" w:rsidRPr="00B32696" w:rsidRDefault="00995270" w:rsidP="00995270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2" w:type="pct"/>
          </w:tcPr>
          <w:p w:rsidR="00995270" w:rsidRPr="00B3269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6" w:type="pct"/>
            <w:tcBorders>
              <w:top w:val="single" w:sz="4" w:space="0" w:color="auto"/>
            </w:tcBorders>
            <w:shd w:val="clear" w:color="auto" w:fill="auto"/>
          </w:tcPr>
          <w:p w:rsidR="00995270" w:rsidRPr="00B3269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</w:tcPr>
          <w:p w:rsidR="00995270" w:rsidRPr="00B3269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single" w:sz="4" w:space="0" w:color="auto"/>
            </w:tcBorders>
          </w:tcPr>
          <w:p w:rsidR="00995270" w:rsidRPr="00B3269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</w:tcPr>
          <w:p w:rsidR="00995270" w:rsidRPr="00B3269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single" w:sz="4" w:space="0" w:color="auto"/>
            </w:tcBorders>
          </w:tcPr>
          <w:p w:rsidR="00995270" w:rsidRPr="00B3269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  <w:shd w:val="clear" w:color="auto" w:fill="auto"/>
          </w:tcPr>
          <w:p w:rsidR="00995270" w:rsidRPr="00B3269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" w:type="pct"/>
            <w:shd w:val="clear" w:color="auto" w:fill="auto"/>
          </w:tcPr>
          <w:p w:rsidR="00995270" w:rsidRPr="00B3269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  <w:shd w:val="clear" w:color="auto" w:fill="auto"/>
          </w:tcPr>
          <w:p w:rsidR="00995270" w:rsidRPr="00B3269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11" w:type="pct"/>
            <w:shd w:val="clear" w:color="auto" w:fill="auto"/>
          </w:tcPr>
          <w:p w:rsidR="00995270" w:rsidRPr="00B3269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</w:tcPr>
          <w:p w:rsidR="00995270" w:rsidRPr="00B3269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single" w:sz="4" w:space="0" w:color="auto"/>
            </w:tcBorders>
          </w:tcPr>
          <w:p w:rsidR="00995270" w:rsidRPr="00B3269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</w:tcPr>
          <w:p w:rsidR="00995270" w:rsidRPr="00B3269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</w:tcPr>
          <w:p w:rsidR="00995270" w:rsidRPr="00B3269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</w:tcPr>
          <w:p w:rsidR="00995270" w:rsidRPr="00B3269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2" w:type="pct"/>
            <w:tcBorders>
              <w:top w:val="single" w:sz="4" w:space="0" w:color="auto"/>
            </w:tcBorders>
          </w:tcPr>
          <w:p w:rsidR="00995270" w:rsidRPr="00B3269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</w:tcPr>
          <w:p w:rsidR="00995270" w:rsidRPr="00B3269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9" w:type="pct"/>
            <w:tcBorders>
              <w:top w:val="single" w:sz="4" w:space="0" w:color="auto"/>
            </w:tcBorders>
          </w:tcPr>
          <w:p w:rsidR="00995270" w:rsidRPr="00B3269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  <w:shd w:val="clear" w:color="auto" w:fill="auto"/>
          </w:tcPr>
          <w:p w:rsidR="00995270" w:rsidRPr="00B3269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0" w:type="pct"/>
            <w:shd w:val="clear" w:color="auto" w:fill="auto"/>
          </w:tcPr>
          <w:p w:rsidR="00995270" w:rsidRPr="00B3269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</w:tr>
      <w:tr w:rsidR="00995270" w:rsidRPr="006D13B6" w:rsidTr="00D72E65">
        <w:tc>
          <w:tcPr>
            <w:tcW w:w="670" w:type="pct"/>
            <w:shd w:val="clear" w:color="auto" w:fill="auto"/>
          </w:tcPr>
          <w:p w:rsidR="00995270" w:rsidRPr="00B32696" w:rsidRDefault="00995270" w:rsidP="00995270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2" w:type="pct"/>
          </w:tcPr>
          <w:p w:rsidR="00995270" w:rsidRPr="00B3269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:rsidR="00995270" w:rsidRPr="00B3269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</w:tcPr>
          <w:p w:rsidR="00995270" w:rsidRPr="00B3269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8" w:type="pct"/>
          </w:tcPr>
          <w:p w:rsidR="00995270" w:rsidRPr="00B3269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</w:tcPr>
          <w:p w:rsidR="00995270" w:rsidRPr="00B3269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2" w:type="pct"/>
          </w:tcPr>
          <w:p w:rsidR="00995270" w:rsidRPr="00B3269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  <w:shd w:val="clear" w:color="auto" w:fill="auto"/>
          </w:tcPr>
          <w:p w:rsidR="00995270" w:rsidRPr="00B3269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" w:type="pct"/>
            <w:shd w:val="clear" w:color="auto" w:fill="auto"/>
          </w:tcPr>
          <w:p w:rsidR="00995270" w:rsidRPr="00B3269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  <w:shd w:val="clear" w:color="auto" w:fill="auto"/>
          </w:tcPr>
          <w:p w:rsidR="00995270" w:rsidRPr="00B3269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11" w:type="pct"/>
            <w:shd w:val="clear" w:color="auto" w:fill="auto"/>
          </w:tcPr>
          <w:p w:rsidR="00995270" w:rsidRPr="00B3269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</w:tcPr>
          <w:p w:rsidR="00995270" w:rsidRPr="00B3269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8" w:type="pct"/>
          </w:tcPr>
          <w:p w:rsidR="00995270" w:rsidRPr="00B3269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</w:tcPr>
          <w:p w:rsidR="00995270" w:rsidRPr="00B3269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10" w:type="pct"/>
          </w:tcPr>
          <w:p w:rsidR="00995270" w:rsidRPr="00B3269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</w:tcPr>
          <w:p w:rsidR="00995270" w:rsidRPr="00B3269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2" w:type="pct"/>
          </w:tcPr>
          <w:p w:rsidR="00995270" w:rsidRPr="00B3269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</w:tcPr>
          <w:p w:rsidR="00995270" w:rsidRPr="00B3269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9" w:type="pct"/>
          </w:tcPr>
          <w:p w:rsidR="00995270" w:rsidRPr="00B3269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  <w:shd w:val="clear" w:color="auto" w:fill="auto"/>
          </w:tcPr>
          <w:p w:rsidR="00995270" w:rsidRPr="00B3269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0" w:type="pct"/>
            <w:shd w:val="clear" w:color="auto" w:fill="auto"/>
          </w:tcPr>
          <w:p w:rsidR="00995270" w:rsidRPr="00B3269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</w:tr>
      <w:tr w:rsidR="00995270" w:rsidRPr="006D13B6" w:rsidTr="00D72E65">
        <w:tc>
          <w:tcPr>
            <w:tcW w:w="670" w:type="pct"/>
            <w:shd w:val="clear" w:color="auto" w:fill="auto"/>
          </w:tcPr>
          <w:p w:rsidR="00995270" w:rsidRPr="00B32696" w:rsidRDefault="00995270" w:rsidP="00995270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2" w:type="pct"/>
          </w:tcPr>
          <w:p w:rsidR="00995270" w:rsidRPr="00B3269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:rsidR="00995270" w:rsidRPr="00B3269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</w:tcPr>
          <w:p w:rsidR="00995270" w:rsidRPr="00B3269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8" w:type="pct"/>
          </w:tcPr>
          <w:p w:rsidR="00995270" w:rsidRPr="00B3269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</w:tcPr>
          <w:p w:rsidR="00995270" w:rsidRPr="00B3269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2" w:type="pct"/>
          </w:tcPr>
          <w:p w:rsidR="00995270" w:rsidRPr="00B3269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  <w:shd w:val="clear" w:color="auto" w:fill="auto"/>
          </w:tcPr>
          <w:p w:rsidR="00995270" w:rsidRPr="00B3269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" w:type="pct"/>
            <w:shd w:val="clear" w:color="auto" w:fill="auto"/>
          </w:tcPr>
          <w:p w:rsidR="00995270" w:rsidRPr="00B3269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  <w:shd w:val="clear" w:color="auto" w:fill="auto"/>
          </w:tcPr>
          <w:p w:rsidR="00995270" w:rsidRPr="00B3269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11" w:type="pct"/>
            <w:shd w:val="clear" w:color="auto" w:fill="auto"/>
          </w:tcPr>
          <w:p w:rsidR="00995270" w:rsidRPr="00B3269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</w:tcPr>
          <w:p w:rsidR="00995270" w:rsidRPr="00B3269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8" w:type="pct"/>
          </w:tcPr>
          <w:p w:rsidR="00995270" w:rsidRPr="00B3269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</w:tcPr>
          <w:p w:rsidR="00995270" w:rsidRPr="00B3269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10" w:type="pct"/>
          </w:tcPr>
          <w:p w:rsidR="00995270" w:rsidRPr="00B3269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</w:tcPr>
          <w:p w:rsidR="00995270" w:rsidRPr="00B3269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2" w:type="pct"/>
          </w:tcPr>
          <w:p w:rsidR="00995270" w:rsidRPr="00B3269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</w:tcPr>
          <w:p w:rsidR="00995270" w:rsidRPr="00B3269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9" w:type="pct"/>
          </w:tcPr>
          <w:p w:rsidR="00995270" w:rsidRPr="00B3269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  <w:shd w:val="clear" w:color="auto" w:fill="auto"/>
          </w:tcPr>
          <w:p w:rsidR="00995270" w:rsidRPr="00B3269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0" w:type="pct"/>
            <w:shd w:val="clear" w:color="auto" w:fill="auto"/>
          </w:tcPr>
          <w:p w:rsidR="00995270" w:rsidRPr="00B3269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</w:tr>
      <w:tr w:rsidR="00995270" w:rsidRPr="006D13B6" w:rsidTr="00D72E65">
        <w:tc>
          <w:tcPr>
            <w:tcW w:w="670" w:type="pct"/>
            <w:shd w:val="clear" w:color="auto" w:fill="auto"/>
          </w:tcPr>
          <w:p w:rsidR="00995270" w:rsidRPr="006D13B6" w:rsidRDefault="00995270" w:rsidP="00995270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2" w:type="pct"/>
          </w:tcPr>
          <w:p w:rsidR="00995270" w:rsidRPr="006D13B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:rsidR="00995270" w:rsidRPr="006D13B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</w:tcPr>
          <w:p w:rsidR="00995270" w:rsidRPr="006D13B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8" w:type="pct"/>
          </w:tcPr>
          <w:p w:rsidR="00995270" w:rsidRPr="006D13B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</w:tcPr>
          <w:p w:rsidR="00995270" w:rsidRPr="006D13B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2" w:type="pct"/>
          </w:tcPr>
          <w:p w:rsidR="00995270" w:rsidRPr="006D13B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  <w:shd w:val="clear" w:color="auto" w:fill="auto"/>
          </w:tcPr>
          <w:p w:rsidR="00995270" w:rsidRPr="006D13B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" w:type="pct"/>
            <w:shd w:val="clear" w:color="auto" w:fill="auto"/>
          </w:tcPr>
          <w:p w:rsidR="00995270" w:rsidRPr="006D13B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  <w:shd w:val="clear" w:color="auto" w:fill="auto"/>
          </w:tcPr>
          <w:p w:rsidR="00995270" w:rsidRPr="006D13B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11" w:type="pct"/>
            <w:shd w:val="clear" w:color="auto" w:fill="auto"/>
          </w:tcPr>
          <w:p w:rsidR="00995270" w:rsidRPr="006D13B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</w:tcPr>
          <w:p w:rsidR="00995270" w:rsidRPr="006D13B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8" w:type="pct"/>
          </w:tcPr>
          <w:p w:rsidR="00995270" w:rsidRPr="006D13B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</w:tcPr>
          <w:p w:rsidR="00995270" w:rsidRPr="006D13B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10" w:type="pct"/>
          </w:tcPr>
          <w:p w:rsidR="00995270" w:rsidRPr="006D13B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</w:tcPr>
          <w:p w:rsidR="00995270" w:rsidRPr="006D13B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2" w:type="pct"/>
          </w:tcPr>
          <w:p w:rsidR="00995270" w:rsidRPr="006D13B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</w:tcPr>
          <w:p w:rsidR="00995270" w:rsidRPr="006D13B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9" w:type="pct"/>
          </w:tcPr>
          <w:p w:rsidR="00995270" w:rsidRPr="006D13B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  <w:shd w:val="clear" w:color="auto" w:fill="auto"/>
          </w:tcPr>
          <w:p w:rsidR="00995270" w:rsidRPr="006D13B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0" w:type="pct"/>
            <w:shd w:val="clear" w:color="auto" w:fill="auto"/>
          </w:tcPr>
          <w:p w:rsidR="00995270" w:rsidRPr="006D13B6" w:rsidRDefault="00995270" w:rsidP="00995270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</w:tr>
    </w:tbl>
    <w:p w:rsidR="00A97915" w:rsidRPr="000721C1" w:rsidRDefault="00A97915" w:rsidP="00BB1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74"/>
        </w:tabs>
        <w:spacing w:line="240" w:lineRule="auto"/>
        <w:ind w:firstLine="706"/>
        <w:jc w:val="both"/>
        <w:rPr>
          <w:rFonts w:ascii="Angsana New" w:hAnsi="Angsana New"/>
          <w:b/>
          <w:bCs/>
          <w:sz w:val="2"/>
          <w:szCs w:val="2"/>
        </w:rPr>
      </w:pPr>
    </w:p>
    <w:tbl>
      <w:tblPr>
        <w:tblW w:w="14386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1982"/>
        <w:gridCol w:w="368"/>
        <w:gridCol w:w="449"/>
        <w:gridCol w:w="270"/>
        <w:gridCol w:w="363"/>
        <w:gridCol w:w="265"/>
        <w:gridCol w:w="371"/>
        <w:gridCol w:w="273"/>
        <w:gridCol w:w="449"/>
        <w:gridCol w:w="247"/>
        <w:gridCol w:w="285"/>
        <w:gridCol w:w="259"/>
        <w:gridCol w:w="558"/>
        <w:gridCol w:w="247"/>
        <w:gridCol w:w="178"/>
        <w:gridCol w:w="259"/>
        <w:gridCol w:w="656"/>
        <w:gridCol w:w="245"/>
        <w:gridCol w:w="20"/>
        <w:gridCol w:w="259"/>
        <w:gridCol w:w="826"/>
        <w:gridCol w:w="173"/>
        <w:gridCol w:w="75"/>
        <w:gridCol w:w="184"/>
        <w:gridCol w:w="918"/>
        <w:gridCol w:w="247"/>
        <w:gridCol w:w="12"/>
        <w:gridCol w:w="1010"/>
        <w:gridCol w:w="78"/>
        <w:gridCol w:w="181"/>
        <w:gridCol w:w="66"/>
        <w:gridCol w:w="967"/>
        <w:gridCol w:w="219"/>
        <w:gridCol w:w="40"/>
        <w:gridCol w:w="207"/>
        <w:gridCol w:w="866"/>
        <w:gridCol w:w="314"/>
      </w:tblGrid>
      <w:tr w:rsidR="00D72E65" w:rsidRPr="000721C1" w:rsidTr="000721C1">
        <w:trPr>
          <w:gridAfter w:val="1"/>
          <w:wAfter w:w="109" w:type="pct"/>
          <w:trHeight w:val="74"/>
        </w:trPr>
        <w:tc>
          <w:tcPr>
            <w:tcW w:w="689" w:type="pct"/>
            <w:vAlign w:val="bottom"/>
          </w:tcPr>
          <w:p w:rsidR="00D72E65" w:rsidRPr="000721C1" w:rsidRDefault="00D72E65" w:rsidP="00873913">
            <w:pPr>
              <w:spacing w:line="240" w:lineRule="auto"/>
              <w:ind w:right="-218"/>
              <w:jc w:val="center"/>
              <w:rPr>
                <w:rFonts w:ascii="Angsana New" w:eastAsia="Cordia New" w:hAnsi="Angsana New"/>
                <w:sz w:val="25"/>
                <w:szCs w:val="25"/>
                <w:cs/>
              </w:rPr>
            </w:pPr>
          </w:p>
        </w:tc>
        <w:tc>
          <w:tcPr>
            <w:tcW w:w="4202" w:type="pct"/>
            <w:gridSpan w:val="35"/>
            <w:vAlign w:val="bottom"/>
          </w:tcPr>
          <w:p w:rsidR="00D72E65" w:rsidRPr="000721C1" w:rsidRDefault="00D72E65" w:rsidP="00873913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b/>
                <w:bCs/>
                <w:sz w:val="25"/>
                <w:szCs w:val="25"/>
                <w:cs/>
              </w:rPr>
            </w:pPr>
            <w:r w:rsidRPr="000721C1">
              <w:rPr>
                <w:rFonts w:ascii="Angsana New" w:eastAsia="Cordia New" w:hAnsi="Angsana New" w:hint="cs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</w:tr>
      <w:tr w:rsidR="00D72E65" w:rsidRPr="000721C1" w:rsidTr="00D72E65">
        <w:trPr>
          <w:gridAfter w:val="1"/>
          <w:wAfter w:w="109" w:type="pct"/>
        </w:trPr>
        <w:tc>
          <w:tcPr>
            <w:tcW w:w="689" w:type="pct"/>
            <w:vAlign w:val="bottom"/>
          </w:tcPr>
          <w:p w:rsidR="00D72E65" w:rsidRPr="000721C1" w:rsidRDefault="00D72E65" w:rsidP="00873913">
            <w:pPr>
              <w:spacing w:line="240" w:lineRule="auto"/>
              <w:ind w:right="-218"/>
              <w:jc w:val="center"/>
              <w:rPr>
                <w:rFonts w:ascii="Angsana New" w:eastAsia="Cordia New" w:hAnsi="Angsana New"/>
                <w:sz w:val="25"/>
                <w:szCs w:val="25"/>
                <w:cs/>
              </w:rPr>
            </w:pPr>
          </w:p>
        </w:tc>
        <w:tc>
          <w:tcPr>
            <w:tcW w:w="284" w:type="pct"/>
            <w:gridSpan w:val="2"/>
            <w:vAlign w:val="bottom"/>
          </w:tcPr>
          <w:p w:rsidR="00D72E65" w:rsidRPr="000721C1" w:rsidRDefault="00D72E65" w:rsidP="00873913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0721C1">
              <w:rPr>
                <w:rFonts w:ascii="Angsana New" w:eastAsia="Cordia New" w:hAnsi="Angsana New" w:hint="cs"/>
                <w:sz w:val="25"/>
                <w:szCs w:val="25"/>
                <w:cs/>
              </w:rPr>
              <w:t>ที่ดิน</w:t>
            </w:r>
          </w:p>
        </w:tc>
        <w:tc>
          <w:tcPr>
            <w:tcW w:w="94" w:type="pct"/>
            <w:vAlign w:val="bottom"/>
          </w:tcPr>
          <w:p w:rsidR="00D72E65" w:rsidRPr="000721C1" w:rsidRDefault="00D72E65" w:rsidP="00873913">
            <w:pPr>
              <w:tabs>
                <w:tab w:val="decimal" w:pos="792"/>
              </w:tabs>
              <w:spacing w:line="240" w:lineRule="auto"/>
              <w:ind w:left="-109" w:right="-131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7" w:type="pct"/>
            <w:gridSpan w:val="3"/>
            <w:vAlign w:val="bottom"/>
          </w:tcPr>
          <w:p w:rsidR="00D72E65" w:rsidRPr="000721C1" w:rsidRDefault="00D72E65" w:rsidP="00873913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 w:hint="cs"/>
                <w:sz w:val="25"/>
                <w:szCs w:val="25"/>
                <w:cs/>
              </w:rPr>
              <w:t>อาคารและ</w:t>
            </w:r>
          </w:p>
          <w:p w:rsidR="00D72E65" w:rsidRPr="000721C1" w:rsidRDefault="00D72E65" w:rsidP="00873913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 w:hint="cs"/>
                <w:sz w:val="25"/>
                <w:szCs w:val="25"/>
                <w:cs/>
              </w:rPr>
              <w:t>ส่วนปรับปรุงอาคาร</w:t>
            </w:r>
          </w:p>
        </w:tc>
        <w:tc>
          <w:tcPr>
            <w:tcW w:w="95" w:type="pct"/>
            <w:vAlign w:val="bottom"/>
          </w:tcPr>
          <w:p w:rsidR="00D72E65" w:rsidRPr="000721C1" w:rsidRDefault="00D72E65" w:rsidP="00873913">
            <w:pPr>
              <w:tabs>
                <w:tab w:val="decimal" w:pos="792"/>
              </w:tabs>
              <w:spacing w:line="240" w:lineRule="auto"/>
              <w:ind w:left="-109" w:right="-131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1" w:type="pct"/>
            <w:gridSpan w:val="3"/>
            <w:vAlign w:val="bottom"/>
          </w:tcPr>
          <w:p w:rsidR="00D72E65" w:rsidRPr="000721C1" w:rsidRDefault="00D72E65" w:rsidP="00873913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 w:hint="cs"/>
                <w:sz w:val="25"/>
                <w:szCs w:val="25"/>
                <w:cs/>
              </w:rPr>
              <w:t>เครื่องจักร</w:t>
            </w:r>
          </w:p>
          <w:p w:rsidR="00D72E65" w:rsidRPr="000721C1" w:rsidRDefault="00D72E65" w:rsidP="00873913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 w:hint="cs"/>
                <w:sz w:val="25"/>
                <w:szCs w:val="25"/>
                <w:cs/>
              </w:rPr>
              <w:t>และอุปกรณ์</w:t>
            </w:r>
          </w:p>
        </w:tc>
        <w:tc>
          <w:tcPr>
            <w:tcW w:w="90" w:type="pct"/>
            <w:vAlign w:val="bottom"/>
          </w:tcPr>
          <w:p w:rsidR="00D72E65" w:rsidRPr="000721C1" w:rsidRDefault="00D72E65" w:rsidP="00873913">
            <w:pPr>
              <w:tabs>
                <w:tab w:val="decimal" w:pos="792"/>
              </w:tabs>
              <w:spacing w:line="240" w:lineRule="auto"/>
              <w:ind w:left="-109" w:right="-131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2" w:type="pct"/>
            <w:gridSpan w:val="3"/>
            <w:vAlign w:val="bottom"/>
          </w:tcPr>
          <w:p w:rsidR="00D72E65" w:rsidRPr="000721C1" w:rsidRDefault="00D72E65" w:rsidP="00873913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 w:hint="cs"/>
                <w:sz w:val="25"/>
                <w:szCs w:val="25"/>
                <w:cs/>
              </w:rPr>
              <w:t>อุปกรณ์</w:t>
            </w:r>
          </w:p>
          <w:p w:rsidR="00D72E65" w:rsidRPr="000721C1" w:rsidRDefault="00D72E65" w:rsidP="00873913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 w:hint="cs"/>
                <w:sz w:val="25"/>
                <w:szCs w:val="25"/>
                <w:cs/>
              </w:rPr>
              <w:t>ผลิตรายการ</w:t>
            </w:r>
          </w:p>
          <w:p w:rsidR="00D72E65" w:rsidRPr="000721C1" w:rsidRDefault="00D72E65" w:rsidP="00873913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 w:hint="cs"/>
                <w:sz w:val="25"/>
                <w:szCs w:val="25"/>
                <w:cs/>
              </w:rPr>
              <w:t>และถ่ายทอดสัญญาณ</w:t>
            </w:r>
          </w:p>
        </w:tc>
        <w:tc>
          <w:tcPr>
            <w:tcW w:w="90" w:type="pct"/>
            <w:vAlign w:val="bottom"/>
          </w:tcPr>
          <w:p w:rsidR="00D72E65" w:rsidRPr="000721C1" w:rsidRDefault="00D72E65" w:rsidP="00873913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20" w:type="pct"/>
            <w:gridSpan w:val="3"/>
            <w:vAlign w:val="bottom"/>
          </w:tcPr>
          <w:p w:rsidR="00D72E65" w:rsidRPr="000721C1" w:rsidRDefault="00D72E65" w:rsidP="00873913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 w:hint="cs"/>
                <w:sz w:val="25"/>
                <w:szCs w:val="25"/>
                <w:cs/>
              </w:rPr>
              <w:t>เครื่องมือเครื่องใช้</w:t>
            </w:r>
          </w:p>
        </w:tc>
        <w:tc>
          <w:tcPr>
            <w:tcW w:w="90" w:type="pct"/>
          </w:tcPr>
          <w:p w:rsidR="00D72E65" w:rsidRPr="000721C1" w:rsidRDefault="00D72E65" w:rsidP="00873913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7" w:type="pct"/>
            <w:gridSpan w:val="2"/>
            <w:vAlign w:val="bottom"/>
          </w:tcPr>
          <w:p w:rsidR="00D72E65" w:rsidRPr="000721C1" w:rsidRDefault="00D72E65" w:rsidP="00873913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 w:hint="cs"/>
                <w:sz w:val="25"/>
                <w:szCs w:val="25"/>
                <w:cs/>
              </w:rPr>
              <w:t>เครื่องตกแต่ง ติดตั้งและ</w:t>
            </w:r>
          </w:p>
          <w:p w:rsidR="00D72E65" w:rsidRPr="000721C1" w:rsidRDefault="00D72E65" w:rsidP="00873913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 w:hint="cs"/>
                <w:sz w:val="25"/>
                <w:szCs w:val="25"/>
                <w:cs/>
              </w:rPr>
              <w:t>เครื่องใช้สำนักงาน</w:t>
            </w:r>
          </w:p>
        </w:tc>
        <w:tc>
          <w:tcPr>
            <w:tcW w:w="90" w:type="pct"/>
            <w:gridSpan w:val="2"/>
          </w:tcPr>
          <w:p w:rsidR="00D72E65" w:rsidRPr="000721C1" w:rsidRDefault="00D72E65" w:rsidP="00873913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19" w:type="pct"/>
          </w:tcPr>
          <w:p w:rsidR="00D72E65" w:rsidRPr="000721C1" w:rsidRDefault="00D72E65" w:rsidP="00873913">
            <w:pPr>
              <w:tabs>
                <w:tab w:val="decimal" w:pos="981"/>
              </w:tabs>
              <w:spacing w:line="240" w:lineRule="auto"/>
              <w:ind w:left="-128" w:right="-7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  <w:p w:rsidR="00D72E65" w:rsidRPr="000721C1" w:rsidRDefault="00D72E65" w:rsidP="00873913">
            <w:pPr>
              <w:tabs>
                <w:tab w:val="decimal" w:pos="981"/>
              </w:tabs>
              <w:spacing w:line="240" w:lineRule="auto"/>
              <w:ind w:left="-128" w:right="-7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  <w:p w:rsidR="00D72E65" w:rsidRPr="000721C1" w:rsidRDefault="00D72E65" w:rsidP="00873913">
            <w:pPr>
              <w:tabs>
                <w:tab w:val="decimal" w:pos="981"/>
              </w:tabs>
              <w:spacing w:line="240" w:lineRule="auto"/>
              <w:ind w:left="-128" w:right="-7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  <w:p w:rsidR="00D72E65" w:rsidRPr="000721C1" w:rsidRDefault="00D72E65" w:rsidP="00873913">
            <w:pPr>
              <w:tabs>
                <w:tab w:val="decimal" w:pos="981"/>
              </w:tabs>
              <w:spacing w:line="240" w:lineRule="auto"/>
              <w:ind w:left="-90" w:right="-112"/>
              <w:jc w:val="center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0721C1">
              <w:rPr>
                <w:rFonts w:ascii="Angsana New" w:eastAsia="Cordia New" w:hAnsi="Angsana New" w:hint="cs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90" w:type="pct"/>
            <w:gridSpan w:val="2"/>
          </w:tcPr>
          <w:p w:rsidR="00D72E65" w:rsidRPr="000721C1" w:rsidRDefault="00D72E65" w:rsidP="00873913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51" w:type="pct"/>
          </w:tcPr>
          <w:p w:rsidR="00D72E65" w:rsidRPr="000721C1" w:rsidRDefault="00D72E65" w:rsidP="00873913">
            <w:pPr>
              <w:tabs>
                <w:tab w:val="decimal" w:pos="981"/>
              </w:tabs>
              <w:spacing w:line="240" w:lineRule="auto"/>
              <w:ind w:left="-98" w:right="-7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  <w:p w:rsidR="00D72E65" w:rsidRPr="000721C1" w:rsidRDefault="00D72E65" w:rsidP="00873913">
            <w:pPr>
              <w:tabs>
                <w:tab w:val="decimal" w:pos="981"/>
              </w:tabs>
              <w:spacing w:line="240" w:lineRule="auto"/>
              <w:ind w:left="-98" w:right="-7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  <w:p w:rsidR="00D72E65" w:rsidRPr="000721C1" w:rsidRDefault="00D72E65" w:rsidP="00873913">
            <w:pPr>
              <w:tabs>
                <w:tab w:val="decimal" w:pos="981"/>
              </w:tabs>
              <w:spacing w:line="240" w:lineRule="auto"/>
              <w:ind w:left="-98" w:right="-7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  <w:p w:rsidR="00D72E65" w:rsidRPr="000721C1" w:rsidRDefault="00D72E65" w:rsidP="00873913">
            <w:pPr>
              <w:tabs>
                <w:tab w:val="decimal" w:pos="981"/>
              </w:tabs>
              <w:spacing w:line="240" w:lineRule="auto"/>
              <w:ind w:left="-98" w:right="-78"/>
              <w:jc w:val="center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0721C1">
              <w:rPr>
                <w:rFonts w:ascii="Angsana New" w:eastAsia="Cordia New" w:hAnsi="Angsana New" w:hint="cs"/>
                <w:sz w:val="25"/>
                <w:szCs w:val="25"/>
                <w:cs/>
              </w:rPr>
              <w:t>ระบบต่างๆ</w:t>
            </w:r>
          </w:p>
        </w:tc>
        <w:tc>
          <w:tcPr>
            <w:tcW w:w="90" w:type="pct"/>
            <w:gridSpan w:val="2"/>
          </w:tcPr>
          <w:p w:rsidR="00D72E65" w:rsidRPr="000721C1" w:rsidRDefault="00D72E65" w:rsidP="00873913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59" w:type="pct"/>
            <w:gridSpan w:val="2"/>
          </w:tcPr>
          <w:p w:rsidR="00D72E65" w:rsidRPr="000721C1" w:rsidRDefault="00D72E65" w:rsidP="00873913">
            <w:pPr>
              <w:tabs>
                <w:tab w:val="decimal" w:pos="981"/>
              </w:tabs>
              <w:spacing w:line="240" w:lineRule="auto"/>
              <w:ind w:left="-166" w:right="-7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 w:hint="cs"/>
                <w:sz w:val="25"/>
                <w:szCs w:val="25"/>
                <w:cs/>
              </w:rPr>
              <w:t>สินทรัพย์</w:t>
            </w:r>
          </w:p>
          <w:p w:rsidR="00D72E65" w:rsidRPr="000721C1" w:rsidRDefault="00D72E65" w:rsidP="00873913">
            <w:pPr>
              <w:tabs>
                <w:tab w:val="decimal" w:pos="981"/>
              </w:tabs>
              <w:spacing w:line="240" w:lineRule="auto"/>
              <w:ind w:left="-166" w:right="-7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 w:hint="cs"/>
                <w:sz w:val="25"/>
                <w:szCs w:val="25"/>
                <w:cs/>
              </w:rPr>
              <w:t>ระหว่าง</w:t>
            </w:r>
          </w:p>
          <w:p w:rsidR="00D72E65" w:rsidRPr="000721C1" w:rsidRDefault="00D72E65" w:rsidP="00873913">
            <w:pPr>
              <w:tabs>
                <w:tab w:val="decimal" w:pos="981"/>
              </w:tabs>
              <w:spacing w:line="240" w:lineRule="auto"/>
              <w:ind w:left="-166" w:right="-7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 w:hint="cs"/>
                <w:sz w:val="25"/>
                <w:szCs w:val="25"/>
                <w:cs/>
              </w:rPr>
              <w:t>ก่อสร้างและติดตั้ง</w:t>
            </w:r>
          </w:p>
        </w:tc>
        <w:tc>
          <w:tcPr>
            <w:tcW w:w="90" w:type="pct"/>
            <w:gridSpan w:val="2"/>
            <w:vAlign w:val="bottom"/>
          </w:tcPr>
          <w:p w:rsidR="00D72E65" w:rsidRPr="000721C1" w:rsidRDefault="00D72E65" w:rsidP="00873913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73" w:type="pct"/>
            <w:gridSpan w:val="2"/>
            <w:vAlign w:val="bottom"/>
          </w:tcPr>
          <w:p w:rsidR="00D72E65" w:rsidRPr="000721C1" w:rsidRDefault="00D72E65" w:rsidP="00873913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  <w:cs/>
              </w:rPr>
              <w:t>รวม</w:t>
            </w:r>
          </w:p>
        </w:tc>
      </w:tr>
      <w:tr w:rsidR="00D72E65" w:rsidRPr="000721C1" w:rsidTr="000721C1">
        <w:trPr>
          <w:gridAfter w:val="1"/>
          <w:wAfter w:w="109" w:type="pct"/>
          <w:trHeight w:val="144"/>
        </w:trPr>
        <w:tc>
          <w:tcPr>
            <w:tcW w:w="689" w:type="pct"/>
          </w:tcPr>
          <w:p w:rsidR="00D72E65" w:rsidRPr="000721C1" w:rsidRDefault="00D72E65" w:rsidP="00873913">
            <w:pPr>
              <w:spacing w:line="240" w:lineRule="auto"/>
              <w:ind w:right="-218"/>
              <w:rPr>
                <w:rFonts w:ascii="Angsana New" w:eastAsia="Cordia New" w:hAnsi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4202" w:type="pct"/>
            <w:gridSpan w:val="35"/>
          </w:tcPr>
          <w:p w:rsidR="00D72E65" w:rsidRPr="000721C1" w:rsidRDefault="00D72E65" w:rsidP="00873913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i/>
                <w:iCs/>
                <w:sz w:val="25"/>
                <w:szCs w:val="25"/>
                <w:cs/>
              </w:rPr>
            </w:pPr>
            <w:r w:rsidRPr="000721C1">
              <w:rPr>
                <w:rFonts w:ascii="Angsana New" w:eastAsia="Cordia New" w:hAnsi="Angsana New"/>
                <w:i/>
                <w:iCs/>
                <w:sz w:val="25"/>
                <w:szCs w:val="25"/>
              </w:rPr>
              <w:t>(</w:t>
            </w:r>
            <w:r w:rsidRPr="000721C1">
              <w:rPr>
                <w:rFonts w:ascii="Angsana New" w:eastAsia="Cordia New" w:hAnsi="Angsana New" w:hint="cs"/>
                <w:i/>
                <w:iCs/>
                <w:sz w:val="25"/>
                <w:szCs w:val="25"/>
                <w:cs/>
              </w:rPr>
              <w:t>พันบาท)</w:t>
            </w:r>
          </w:p>
        </w:tc>
      </w:tr>
      <w:tr w:rsidR="00D72E65" w:rsidRPr="000721C1" w:rsidTr="000721C1">
        <w:trPr>
          <w:gridAfter w:val="1"/>
          <w:wAfter w:w="109" w:type="pct"/>
          <w:trHeight w:val="135"/>
        </w:trPr>
        <w:tc>
          <w:tcPr>
            <w:tcW w:w="689" w:type="pct"/>
          </w:tcPr>
          <w:p w:rsidR="00D72E65" w:rsidRPr="000721C1" w:rsidRDefault="00D72E65" w:rsidP="000721C1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i/>
                <w:iCs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b/>
                <w:bCs/>
                <w:i/>
                <w:iCs/>
                <w:sz w:val="25"/>
                <w:szCs w:val="25"/>
                <w:cs/>
              </w:rPr>
              <w:t>มูลค่าสุทธิทางบัญชี</w:t>
            </w:r>
          </w:p>
        </w:tc>
        <w:tc>
          <w:tcPr>
            <w:tcW w:w="284" w:type="pct"/>
            <w:gridSpan w:val="2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  <w:tab w:val="left" w:pos="859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5"/>
                <w:szCs w:val="25"/>
              </w:rPr>
            </w:pPr>
          </w:p>
        </w:tc>
        <w:tc>
          <w:tcPr>
            <w:tcW w:w="94" w:type="pct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5"/>
                <w:szCs w:val="25"/>
              </w:rPr>
            </w:pPr>
          </w:p>
        </w:tc>
        <w:tc>
          <w:tcPr>
            <w:tcW w:w="347" w:type="pct"/>
            <w:gridSpan w:val="3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5"/>
                <w:szCs w:val="25"/>
              </w:rPr>
            </w:pPr>
          </w:p>
        </w:tc>
        <w:tc>
          <w:tcPr>
            <w:tcW w:w="95" w:type="pct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5"/>
                <w:szCs w:val="25"/>
              </w:rPr>
            </w:pPr>
          </w:p>
        </w:tc>
        <w:tc>
          <w:tcPr>
            <w:tcW w:w="341" w:type="pct"/>
            <w:gridSpan w:val="3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5"/>
                <w:szCs w:val="25"/>
              </w:rPr>
            </w:pPr>
          </w:p>
        </w:tc>
        <w:tc>
          <w:tcPr>
            <w:tcW w:w="90" w:type="pct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5"/>
                <w:szCs w:val="25"/>
              </w:rPr>
            </w:pPr>
          </w:p>
        </w:tc>
        <w:tc>
          <w:tcPr>
            <w:tcW w:w="342" w:type="pct"/>
            <w:gridSpan w:val="3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i/>
                <w:iCs/>
                <w:sz w:val="25"/>
                <w:szCs w:val="25"/>
              </w:rPr>
            </w:pPr>
          </w:p>
        </w:tc>
        <w:tc>
          <w:tcPr>
            <w:tcW w:w="90" w:type="pct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i/>
                <w:iCs/>
                <w:sz w:val="25"/>
                <w:szCs w:val="25"/>
              </w:rPr>
            </w:pPr>
          </w:p>
        </w:tc>
        <w:tc>
          <w:tcPr>
            <w:tcW w:w="320" w:type="pct"/>
            <w:gridSpan w:val="3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90" w:type="pct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7" w:type="pct"/>
            <w:gridSpan w:val="2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90" w:type="pct"/>
            <w:gridSpan w:val="2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19" w:type="pct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90" w:type="pct"/>
            <w:gridSpan w:val="2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51" w:type="pct"/>
          </w:tcPr>
          <w:p w:rsidR="00D72E65" w:rsidRPr="000721C1" w:rsidRDefault="00D72E65" w:rsidP="000721C1">
            <w:pPr>
              <w:tabs>
                <w:tab w:val="clear" w:pos="227"/>
                <w:tab w:val="clear" w:pos="680"/>
                <w:tab w:val="decimal" w:pos="246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90" w:type="pct"/>
            <w:gridSpan w:val="2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59" w:type="pct"/>
            <w:gridSpan w:val="2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90" w:type="pct"/>
            <w:gridSpan w:val="2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73" w:type="pct"/>
            <w:gridSpan w:val="2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i/>
                <w:iCs/>
                <w:sz w:val="25"/>
                <w:szCs w:val="25"/>
              </w:rPr>
            </w:pPr>
          </w:p>
        </w:tc>
      </w:tr>
      <w:tr w:rsidR="00D72E65" w:rsidRPr="000721C1" w:rsidTr="000721C1">
        <w:trPr>
          <w:gridAfter w:val="1"/>
          <w:wAfter w:w="109" w:type="pct"/>
          <w:trHeight w:val="126"/>
        </w:trPr>
        <w:tc>
          <w:tcPr>
            <w:tcW w:w="689" w:type="pct"/>
          </w:tcPr>
          <w:p w:rsidR="00D72E65" w:rsidRPr="000721C1" w:rsidRDefault="00D72E65" w:rsidP="000721C1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0721C1"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 xml:space="preserve">1 </w:t>
            </w:r>
            <w:r w:rsidRPr="000721C1">
              <w:rPr>
                <w:rFonts w:ascii="Angsana New" w:eastAsia="Cordia New" w:hAnsi="Angsana New"/>
                <w:b/>
                <w:bCs/>
                <w:sz w:val="25"/>
                <w:szCs w:val="25"/>
                <w:cs/>
              </w:rPr>
              <w:t xml:space="preserve">มกราคม </w:t>
            </w:r>
            <w:r w:rsidRPr="000721C1"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>2560</w:t>
            </w:r>
          </w:p>
        </w:tc>
        <w:tc>
          <w:tcPr>
            <w:tcW w:w="284" w:type="pct"/>
            <w:gridSpan w:val="2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94" w:type="pct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7" w:type="pct"/>
            <w:gridSpan w:val="3"/>
          </w:tcPr>
          <w:p w:rsidR="00D72E65" w:rsidRPr="000721C1" w:rsidRDefault="00D72E65" w:rsidP="000721C1">
            <w:pPr>
              <w:tabs>
                <w:tab w:val="clear" w:pos="454"/>
                <w:tab w:val="clear" w:pos="680"/>
                <w:tab w:val="clear" w:pos="907"/>
                <w:tab w:val="decimal" w:pos="431"/>
                <w:tab w:val="left" w:pos="611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95" w:type="pct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1" w:type="pct"/>
            <w:gridSpan w:val="3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90" w:type="pct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2" w:type="pct"/>
            <w:gridSpan w:val="3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90" w:type="pct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20" w:type="pct"/>
            <w:gridSpan w:val="3"/>
          </w:tcPr>
          <w:p w:rsidR="00D72E65" w:rsidRPr="000721C1" w:rsidRDefault="00D72E65" w:rsidP="0007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" w:type="pct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7" w:type="pct"/>
            <w:gridSpan w:val="2"/>
          </w:tcPr>
          <w:p w:rsidR="00D72E65" w:rsidRPr="000721C1" w:rsidRDefault="00D72E65" w:rsidP="0007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" w:type="pct"/>
            <w:gridSpan w:val="2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19" w:type="pct"/>
          </w:tcPr>
          <w:p w:rsidR="00D72E65" w:rsidRPr="000721C1" w:rsidRDefault="00D72E65" w:rsidP="0007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" w:type="pct"/>
            <w:gridSpan w:val="2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51" w:type="pct"/>
          </w:tcPr>
          <w:p w:rsidR="00D72E65" w:rsidRPr="000721C1" w:rsidRDefault="00D72E65" w:rsidP="0007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" w:type="pct"/>
            <w:gridSpan w:val="2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59" w:type="pct"/>
            <w:gridSpan w:val="2"/>
          </w:tcPr>
          <w:p w:rsidR="00D72E65" w:rsidRPr="000721C1" w:rsidRDefault="00D72E65" w:rsidP="0007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" w:type="pct"/>
            <w:gridSpan w:val="2"/>
          </w:tcPr>
          <w:p w:rsidR="00D72E65" w:rsidRPr="000721C1" w:rsidRDefault="00D72E65" w:rsidP="0007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73" w:type="pct"/>
            <w:gridSpan w:val="2"/>
          </w:tcPr>
          <w:p w:rsidR="00D72E65" w:rsidRPr="000721C1" w:rsidRDefault="00D72E65" w:rsidP="0007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D72E65" w:rsidRPr="000721C1" w:rsidTr="000721C1">
        <w:trPr>
          <w:gridAfter w:val="1"/>
          <w:wAfter w:w="109" w:type="pct"/>
          <w:trHeight w:val="74"/>
        </w:trPr>
        <w:tc>
          <w:tcPr>
            <w:tcW w:w="689" w:type="pct"/>
            <w:vAlign w:val="center"/>
          </w:tcPr>
          <w:p w:rsidR="00D72E65" w:rsidRPr="000721C1" w:rsidRDefault="00D72E65" w:rsidP="000721C1">
            <w:pPr>
              <w:spacing w:line="240" w:lineRule="auto"/>
              <w:ind w:right="-106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  <w:cs/>
              </w:rPr>
              <w:t>ภายใต้กรรมสิทธิ์</w:t>
            </w:r>
            <w:r w:rsidRPr="000721C1">
              <w:rPr>
                <w:rFonts w:ascii="Angsana New" w:eastAsia="Cordia New" w:hAnsi="Angsana New" w:hint="cs"/>
                <w:sz w:val="25"/>
                <w:szCs w:val="25"/>
                <w:cs/>
              </w:rPr>
              <w:t>ของ</w:t>
            </w:r>
          </w:p>
        </w:tc>
        <w:tc>
          <w:tcPr>
            <w:tcW w:w="284" w:type="pct"/>
            <w:gridSpan w:val="2"/>
          </w:tcPr>
          <w:p w:rsidR="00D72E65" w:rsidRPr="000721C1" w:rsidRDefault="00D72E65" w:rsidP="0007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94" w:type="pct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7" w:type="pct"/>
            <w:gridSpan w:val="3"/>
          </w:tcPr>
          <w:p w:rsidR="00D72E65" w:rsidRPr="000721C1" w:rsidRDefault="00D72E65" w:rsidP="000721C1">
            <w:pPr>
              <w:tabs>
                <w:tab w:val="clear" w:pos="454"/>
                <w:tab w:val="clear" w:pos="680"/>
                <w:tab w:val="clear" w:pos="907"/>
                <w:tab w:val="decimal" w:pos="431"/>
                <w:tab w:val="left" w:pos="611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95" w:type="pct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1" w:type="pct"/>
            <w:gridSpan w:val="3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90" w:type="pct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2" w:type="pct"/>
            <w:gridSpan w:val="3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90" w:type="pct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20" w:type="pct"/>
            <w:gridSpan w:val="3"/>
          </w:tcPr>
          <w:p w:rsidR="00D72E65" w:rsidRPr="000721C1" w:rsidRDefault="00D72E65" w:rsidP="0007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90" w:type="pct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7" w:type="pct"/>
            <w:gridSpan w:val="2"/>
          </w:tcPr>
          <w:p w:rsidR="00D72E65" w:rsidRPr="000721C1" w:rsidRDefault="00D72E65" w:rsidP="0007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90" w:type="pct"/>
            <w:gridSpan w:val="2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19" w:type="pct"/>
          </w:tcPr>
          <w:p w:rsidR="00D72E65" w:rsidRPr="000721C1" w:rsidRDefault="00D72E65" w:rsidP="0007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90" w:type="pct"/>
            <w:gridSpan w:val="2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51" w:type="pct"/>
          </w:tcPr>
          <w:p w:rsidR="00D72E65" w:rsidRPr="000721C1" w:rsidRDefault="00D72E65" w:rsidP="0007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90" w:type="pct"/>
            <w:gridSpan w:val="2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59" w:type="pct"/>
            <w:gridSpan w:val="2"/>
          </w:tcPr>
          <w:p w:rsidR="00D72E65" w:rsidRPr="000721C1" w:rsidRDefault="00D72E65" w:rsidP="0007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90" w:type="pct"/>
            <w:gridSpan w:val="2"/>
          </w:tcPr>
          <w:p w:rsidR="00D72E65" w:rsidRPr="000721C1" w:rsidRDefault="00D72E65" w:rsidP="0007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738"/>
              </w:tabs>
              <w:spacing w:line="240" w:lineRule="auto"/>
              <w:ind w:right="-108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73" w:type="pct"/>
            <w:gridSpan w:val="2"/>
          </w:tcPr>
          <w:p w:rsidR="00D72E65" w:rsidRPr="000721C1" w:rsidRDefault="00D72E65" w:rsidP="0007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eastAsia="Cordia New" w:hAnsi="Angsana New"/>
                <w:sz w:val="25"/>
                <w:szCs w:val="25"/>
              </w:rPr>
            </w:pPr>
          </w:p>
        </w:tc>
      </w:tr>
      <w:tr w:rsidR="00D72E65" w:rsidRPr="000721C1" w:rsidTr="000721C1">
        <w:trPr>
          <w:gridAfter w:val="1"/>
          <w:wAfter w:w="109" w:type="pct"/>
          <w:trHeight w:val="74"/>
        </w:trPr>
        <w:tc>
          <w:tcPr>
            <w:tcW w:w="689" w:type="pct"/>
            <w:vAlign w:val="center"/>
          </w:tcPr>
          <w:p w:rsidR="00D72E65" w:rsidRPr="000721C1" w:rsidRDefault="00D72E65" w:rsidP="000721C1">
            <w:pPr>
              <w:spacing w:line="240" w:lineRule="auto"/>
              <w:ind w:right="-106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0721C1">
              <w:rPr>
                <w:rFonts w:ascii="Angsana New" w:eastAsia="Cordia New" w:hAnsi="Angsana New" w:hint="cs"/>
                <w:sz w:val="25"/>
                <w:szCs w:val="25"/>
                <w:cs/>
              </w:rPr>
              <w:t xml:space="preserve">   กลุ่มบริษัท</w:t>
            </w:r>
          </w:p>
        </w:tc>
        <w:tc>
          <w:tcPr>
            <w:tcW w:w="284" w:type="pct"/>
            <w:gridSpan w:val="2"/>
          </w:tcPr>
          <w:p w:rsidR="00D72E65" w:rsidRPr="000721C1" w:rsidRDefault="00D72E65" w:rsidP="000721C1">
            <w:pPr>
              <w:tabs>
                <w:tab w:val="clear" w:pos="454"/>
                <w:tab w:val="clear" w:pos="680"/>
                <w:tab w:val="left" w:pos="340"/>
                <w:tab w:val="decimal" w:pos="705"/>
              </w:tabs>
              <w:spacing w:line="240" w:lineRule="auto"/>
              <w:ind w:left="-109" w:right="-9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</w:rPr>
              <w:t xml:space="preserve"> 184,703 </w:t>
            </w:r>
          </w:p>
        </w:tc>
        <w:tc>
          <w:tcPr>
            <w:tcW w:w="94" w:type="pct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7" w:type="pct"/>
            <w:gridSpan w:val="3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</w:rPr>
              <w:t xml:space="preserve"> 215,260 </w:t>
            </w:r>
          </w:p>
        </w:tc>
        <w:tc>
          <w:tcPr>
            <w:tcW w:w="95" w:type="pct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1" w:type="pct"/>
            <w:gridSpan w:val="3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</w:rPr>
              <w:t xml:space="preserve"> 175,820</w:t>
            </w:r>
          </w:p>
        </w:tc>
        <w:tc>
          <w:tcPr>
            <w:tcW w:w="90" w:type="pct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2" w:type="pct"/>
            <w:gridSpan w:val="3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</w:rPr>
              <w:t xml:space="preserve"> 84,211 </w:t>
            </w:r>
          </w:p>
        </w:tc>
        <w:tc>
          <w:tcPr>
            <w:tcW w:w="90" w:type="pct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20" w:type="pct"/>
            <w:gridSpan w:val="3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</w:rPr>
              <w:t xml:space="preserve"> 34,139</w:t>
            </w:r>
          </w:p>
        </w:tc>
        <w:tc>
          <w:tcPr>
            <w:tcW w:w="90" w:type="pct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7" w:type="pct"/>
            <w:gridSpan w:val="2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</w:rPr>
              <w:t>51,089</w:t>
            </w:r>
          </w:p>
        </w:tc>
        <w:tc>
          <w:tcPr>
            <w:tcW w:w="90" w:type="pct"/>
            <w:gridSpan w:val="2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19" w:type="pct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</w:rPr>
              <w:t xml:space="preserve"> 23,780 </w:t>
            </w:r>
          </w:p>
        </w:tc>
        <w:tc>
          <w:tcPr>
            <w:tcW w:w="90" w:type="pct"/>
            <w:gridSpan w:val="2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51" w:type="pct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</w:rPr>
              <w:t xml:space="preserve"> 13,392 </w:t>
            </w:r>
          </w:p>
        </w:tc>
        <w:tc>
          <w:tcPr>
            <w:tcW w:w="90" w:type="pct"/>
            <w:gridSpan w:val="2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59" w:type="pct"/>
            <w:gridSpan w:val="2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</w:rPr>
              <w:t xml:space="preserve"> 5,817 </w:t>
            </w:r>
          </w:p>
        </w:tc>
        <w:tc>
          <w:tcPr>
            <w:tcW w:w="90" w:type="pct"/>
            <w:gridSpan w:val="2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73" w:type="pct"/>
            <w:gridSpan w:val="2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</w:rPr>
              <w:t xml:space="preserve"> 788,211 </w:t>
            </w:r>
          </w:p>
        </w:tc>
      </w:tr>
      <w:tr w:rsidR="00873913" w:rsidRPr="000721C1" w:rsidTr="000721C1">
        <w:trPr>
          <w:gridAfter w:val="1"/>
          <w:wAfter w:w="109" w:type="pct"/>
          <w:trHeight w:val="74"/>
        </w:trPr>
        <w:tc>
          <w:tcPr>
            <w:tcW w:w="689" w:type="pct"/>
            <w:vAlign w:val="center"/>
          </w:tcPr>
          <w:p w:rsidR="00D72E65" w:rsidRPr="000721C1" w:rsidRDefault="00D72E65" w:rsidP="000721C1">
            <w:pPr>
              <w:spacing w:line="240" w:lineRule="auto"/>
              <w:ind w:right="-106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  <w:cs/>
              </w:rPr>
              <w:t>ภายใต้สัญญาเช่าการเงิน</w:t>
            </w:r>
          </w:p>
        </w:tc>
        <w:tc>
          <w:tcPr>
            <w:tcW w:w="284" w:type="pct"/>
            <w:gridSpan w:val="2"/>
            <w:tcBorders>
              <w:bottom w:val="single" w:sz="4" w:space="0" w:color="auto"/>
            </w:tcBorders>
          </w:tcPr>
          <w:p w:rsidR="00D72E65" w:rsidRPr="000721C1" w:rsidRDefault="00D72E65" w:rsidP="0007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0"/>
                <w:tab w:val="left" w:pos="385"/>
              </w:tabs>
              <w:spacing w:line="240" w:lineRule="auto"/>
              <w:ind w:left="-109" w:right="-9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</w:rPr>
              <w:tab/>
            </w:r>
            <w:r w:rsidRPr="000721C1">
              <w:rPr>
                <w:rFonts w:ascii="Angsana New" w:eastAsia="Cordia New" w:hAnsi="Angsana New"/>
                <w:sz w:val="25"/>
                <w:szCs w:val="25"/>
              </w:rPr>
              <w:tab/>
              <w:t xml:space="preserve">-  </w:t>
            </w:r>
          </w:p>
        </w:tc>
        <w:tc>
          <w:tcPr>
            <w:tcW w:w="94" w:type="pct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7" w:type="pct"/>
            <w:gridSpan w:val="3"/>
            <w:tcBorders>
              <w:bottom w:val="single" w:sz="4" w:space="0" w:color="auto"/>
            </w:tcBorders>
          </w:tcPr>
          <w:p w:rsidR="00D72E65" w:rsidRPr="000721C1" w:rsidRDefault="00D72E65" w:rsidP="0007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</w:rPr>
              <w:tab/>
            </w:r>
            <w:r w:rsidRPr="000721C1">
              <w:rPr>
                <w:rFonts w:ascii="Angsana New" w:eastAsia="Cordia New" w:hAnsi="Angsana New"/>
                <w:sz w:val="25"/>
                <w:szCs w:val="25"/>
              </w:rPr>
              <w:tab/>
            </w:r>
            <w:r w:rsidRPr="000721C1">
              <w:rPr>
                <w:rFonts w:ascii="Angsana New" w:eastAsia="Cordia New" w:hAnsi="Angsana New"/>
                <w:sz w:val="25"/>
                <w:szCs w:val="25"/>
              </w:rPr>
              <w:tab/>
              <w:t xml:space="preserve">-  </w:t>
            </w:r>
          </w:p>
        </w:tc>
        <w:tc>
          <w:tcPr>
            <w:tcW w:w="95" w:type="pct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1" w:type="pct"/>
            <w:gridSpan w:val="3"/>
            <w:tcBorders>
              <w:bottom w:val="single" w:sz="4" w:space="0" w:color="auto"/>
            </w:tcBorders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</w:rPr>
              <w:t xml:space="preserve"> 83,444 </w:t>
            </w:r>
          </w:p>
        </w:tc>
        <w:tc>
          <w:tcPr>
            <w:tcW w:w="90" w:type="pct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2" w:type="pct"/>
            <w:gridSpan w:val="3"/>
            <w:tcBorders>
              <w:bottom w:val="single" w:sz="4" w:space="0" w:color="auto"/>
            </w:tcBorders>
          </w:tcPr>
          <w:p w:rsidR="00D72E65" w:rsidRPr="000721C1" w:rsidRDefault="00D72E65" w:rsidP="0007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</w:rPr>
              <w:tab/>
            </w:r>
            <w:r w:rsidRPr="000721C1">
              <w:rPr>
                <w:rFonts w:ascii="Angsana New" w:eastAsia="Cordia New" w:hAnsi="Angsana New"/>
                <w:sz w:val="25"/>
                <w:szCs w:val="25"/>
              </w:rPr>
              <w:tab/>
            </w:r>
            <w:r w:rsidRPr="000721C1">
              <w:rPr>
                <w:rFonts w:ascii="Angsana New" w:eastAsia="Cordia New" w:hAnsi="Angsana New"/>
                <w:sz w:val="25"/>
                <w:szCs w:val="25"/>
              </w:rPr>
              <w:tab/>
              <w:t xml:space="preserve">-  </w:t>
            </w:r>
          </w:p>
        </w:tc>
        <w:tc>
          <w:tcPr>
            <w:tcW w:w="90" w:type="pct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20" w:type="pct"/>
            <w:gridSpan w:val="3"/>
            <w:tcBorders>
              <w:bottom w:val="single" w:sz="4" w:space="0" w:color="auto"/>
            </w:tcBorders>
          </w:tcPr>
          <w:p w:rsidR="00D72E65" w:rsidRPr="000721C1" w:rsidRDefault="00D72E65" w:rsidP="0007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</w:rPr>
              <w:tab/>
            </w:r>
            <w:r w:rsidRPr="000721C1">
              <w:rPr>
                <w:rFonts w:ascii="Angsana New" w:eastAsia="Cordia New" w:hAnsi="Angsana New"/>
                <w:sz w:val="25"/>
                <w:szCs w:val="25"/>
              </w:rPr>
              <w:tab/>
            </w:r>
            <w:r w:rsidRPr="000721C1">
              <w:rPr>
                <w:rFonts w:ascii="Angsana New" w:eastAsia="Cordia New" w:hAnsi="Angsana New"/>
                <w:sz w:val="25"/>
                <w:szCs w:val="25"/>
              </w:rPr>
              <w:tab/>
              <w:t xml:space="preserve">-  </w:t>
            </w:r>
          </w:p>
        </w:tc>
        <w:tc>
          <w:tcPr>
            <w:tcW w:w="90" w:type="pct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7" w:type="pct"/>
            <w:gridSpan w:val="2"/>
            <w:tcBorders>
              <w:bottom w:val="single" w:sz="4" w:space="0" w:color="auto"/>
            </w:tcBorders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</w:rPr>
              <w:t xml:space="preserve"> 584 </w:t>
            </w:r>
          </w:p>
        </w:tc>
        <w:tc>
          <w:tcPr>
            <w:tcW w:w="90" w:type="pct"/>
            <w:gridSpan w:val="2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19" w:type="pct"/>
            <w:tcBorders>
              <w:bottom w:val="single" w:sz="4" w:space="0" w:color="auto"/>
            </w:tcBorders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</w:rPr>
              <w:t xml:space="preserve"> 7,748 </w:t>
            </w:r>
          </w:p>
        </w:tc>
        <w:tc>
          <w:tcPr>
            <w:tcW w:w="90" w:type="pct"/>
            <w:gridSpan w:val="2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51" w:type="pct"/>
            <w:tcBorders>
              <w:bottom w:val="single" w:sz="4" w:space="0" w:color="auto"/>
            </w:tcBorders>
          </w:tcPr>
          <w:p w:rsidR="00D72E65" w:rsidRPr="000721C1" w:rsidRDefault="00D72E65" w:rsidP="0007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</w:rPr>
              <w:tab/>
            </w:r>
            <w:r w:rsidRPr="000721C1">
              <w:rPr>
                <w:rFonts w:ascii="Angsana New" w:eastAsia="Cordia New" w:hAnsi="Angsana New"/>
                <w:sz w:val="25"/>
                <w:szCs w:val="25"/>
              </w:rPr>
              <w:tab/>
            </w:r>
            <w:r w:rsidRPr="000721C1">
              <w:rPr>
                <w:rFonts w:ascii="Angsana New" w:eastAsia="Cordia New" w:hAnsi="Angsana New"/>
                <w:sz w:val="25"/>
                <w:szCs w:val="25"/>
              </w:rPr>
              <w:tab/>
              <w:t xml:space="preserve">-  </w:t>
            </w:r>
          </w:p>
        </w:tc>
        <w:tc>
          <w:tcPr>
            <w:tcW w:w="90" w:type="pct"/>
            <w:gridSpan w:val="2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59" w:type="pct"/>
            <w:gridSpan w:val="2"/>
            <w:tcBorders>
              <w:bottom w:val="single" w:sz="4" w:space="0" w:color="auto"/>
            </w:tcBorders>
          </w:tcPr>
          <w:p w:rsidR="00D72E65" w:rsidRPr="000721C1" w:rsidRDefault="00D72E65" w:rsidP="0007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</w:rPr>
              <w:tab/>
            </w:r>
            <w:r w:rsidRPr="000721C1">
              <w:rPr>
                <w:rFonts w:ascii="Angsana New" w:eastAsia="Cordia New" w:hAnsi="Angsana New"/>
                <w:sz w:val="25"/>
                <w:szCs w:val="25"/>
              </w:rPr>
              <w:tab/>
            </w:r>
            <w:r w:rsidRPr="000721C1">
              <w:rPr>
                <w:rFonts w:ascii="Angsana New" w:eastAsia="Cordia New" w:hAnsi="Angsana New"/>
                <w:sz w:val="25"/>
                <w:szCs w:val="25"/>
              </w:rPr>
              <w:tab/>
              <w:t xml:space="preserve">-  </w:t>
            </w:r>
          </w:p>
        </w:tc>
        <w:tc>
          <w:tcPr>
            <w:tcW w:w="90" w:type="pct"/>
            <w:gridSpan w:val="2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73" w:type="pct"/>
            <w:gridSpan w:val="2"/>
            <w:tcBorders>
              <w:bottom w:val="single" w:sz="4" w:space="0" w:color="auto"/>
            </w:tcBorders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</w:rPr>
              <w:t xml:space="preserve"> 91,776 </w:t>
            </w:r>
          </w:p>
        </w:tc>
      </w:tr>
      <w:tr w:rsidR="00873913" w:rsidRPr="000721C1" w:rsidTr="000721C1">
        <w:trPr>
          <w:gridAfter w:val="1"/>
          <w:wAfter w:w="109" w:type="pct"/>
          <w:trHeight w:val="64"/>
        </w:trPr>
        <w:tc>
          <w:tcPr>
            <w:tcW w:w="689" w:type="pct"/>
            <w:vAlign w:val="center"/>
          </w:tcPr>
          <w:p w:rsidR="00D72E65" w:rsidRPr="000721C1" w:rsidRDefault="00D72E65" w:rsidP="000721C1">
            <w:pPr>
              <w:spacing w:line="240" w:lineRule="auto"/>
              <w:ind w:right="-106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28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72E65" w:rsidRPr="000721C1" w:rsidRDefault="00D72E65" w:rsidP="000721C1">
            <w:pPr>
              <w:tabs>
                <w:tab w:val="clear" w:pos="454"/>
                <w:tab w:val="clear" w:pos="680"/>
                <w:tab w:val="left" w:pos="340"/>
                <w:tab w:val="decimal" w:pos="705"/>
              </w:tabs>
              <w:spacing w:line="240" w:lineRule="auto"/>
              <w:ind w:left="-109" w:right="-9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 xml:space="preserve"> 184,703 </w:t>
            </w:r>
          </w:p>
        </w:tc>
        <w:tc>
          <w:tcPr>
            <w:tcW w:w="94" w:type="pct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347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 xml:space="preserve"> 215,260 </w:t>
            </w:r>
          </w:p>
        </w:tc>
        <w:tc>
          <w:tcPr>
            <w:tcW w:w="95" w:type="pct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341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 xml:space="preserve"> 259,264 </w:t>
            </w:r>
          </w:p>
        </w:tc>
        <w:tc>
          <w:tcPr>
            <w:tcW w:w="90" w:type="pct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342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 xml:space="preserve"> 84,211 </w:t>
            </w:r>
          </w:p>
        </w:tc>
        <w:tc>
          <w:tcPr>
            <w:tcW w:w="90" w:type="pct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320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 xml:space="preserve">34,139 </w:t>
            </w:r>
          </w:p>
        </w:tc>
        <w:tc>
          <w:tcPr>
            <w:tcW w:w="90" w:type="pct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34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>51,673</w:t>
            </w:r>
          </w:p>
        </w:tc>
        <w:tc>
          <w:tcPr>
            <w:tcW w:w="90" w:type="pct"/>
            <w:gridSpan w:val="2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319" w:type="pct"/>
            <w:tcBorders>
              <w:top w:val="single" w:sz="4" w:space="0" w:color="auto"/>
              <w:bottom w:val="double" w:sz="4" w:space="0" w:color="auto"/>
            </w:tcBorders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 xml:space="preserve"> 31,528 </w:t>
            </w:r>
          </w:p>
        </w:tc>
        <w:tc>
          <w:tcPr>
            <w:tcW w:w="90" w:type="pct"/>
            <w:gridSpan w:val="2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351" w:type="pct"/>
            <w:tcBorders>
              <w:top w:val="single" w:sz="4" w:space="0" w:color="auto"/>
              <w:bottom w:val="double" w:sz="4" w:space="0" w:color="auto"/>
            </w:tcBorders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 xml:space="preserve"> 13,392 </w:t>
            </w:r>
          </w:p>
        </w:tc>
        <w:tc>
          <w:tcPr>
            <w:tcW w:w="90" w:type="pct"/>
            <w:gridSpan w:val="2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35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 xml:space="preserve"> 5,817 </w:t>
            </w:r>
          </w:p>
        </w:tc>
        <w:tc>
          <w:tcPr>
            <w:tcW w:w="90" w:type="pct"/>
            <w:gridSpan w:val="2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37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 xml:space="preserve"> 879,987 </w:t>
            </w:r>
          </w:p>
        </w:tc>
      </w:tr>
      <w:tr w:rsidR="00873913" w:rsidRPr="000721C1" w:rsidTr="000721C1">
        <w:trPr>
          <w:gridAfter w:val="1"/>
          <w:wAfter w:w="109" w:type="pct"/>
          <w:trHeight w:val="114"/>
        </w:trPr>
        <w:tc>
          <w:tcPr>
            <w:tcW w:w="689" w:type="pct"/>
            <w:shd w:val="clear" w:color="auto" w:fill="auto"/>
            <w:vAlign w:val="center"/>
          </w:tcPr>
          <w:p w:rsidR="00D72E65" w:rsidRPr="000721C1" w:rsidRDefault="00D72E65" w:rsidP="000721C1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0721C1"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 xml:space="preserve">31 </w:t>
            </w:r>
            <w:r w:rsidRPr="000721C1">
              <w:rPr>
                <w:rFonts w:ascii="Angsana New" w:eastAsia="Cordia New" w:hAnsi="Angsana New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0721C1"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 xml:space="preserve">2560 </w:t>
            </w:r>
          </w:p>
        </w:tc>
        <w:tc>
          <w:tcPr>
            <w:tcW w:w="284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:rsidR="00D72E65" w:rsidRPr="000721C1" w:rsidRDefault="00D72E65" w:rsidP="0007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0"/>
              </w:tabs>
              <w:spacing w:line="240" w:lineRule="auto"/>
              <w:ind w:left="-109" w:right="-9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94" w:type="pct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7" w:type="pct"/>
            <w:gridSpan w:val="3"/>
            <w:tcBorders>
              <w:top w:val="double" w:sz="4" w:space="0" w:color="auto"/>
            </w:tcBorders>
          </w:tcPr>
          <w:p w:rsidR="00D72E65" w:rsidRPr="000721C1" w:rsidRDefault="00D72E65" w:rsidP="000721C1">
            <w:pPr>
              <w:tabs>
                <w:tab w:val="clear" w:pos="454"/>
                <w:tab w:val="clear" w:pos="680"/>
                <w:tab w:val="clear" w:pos="907"/>
                <w:tab w:val="decimal" w:pos="431"/>
                <w:tab w:val="left" w:pos="611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95" w:type="pct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1" w:type="pct"/>
            <w:gridSpan w:val="3"/>
            <w:tcBorders>
              <w:top w:val="double" w:sz="4" w:space="0" w:color="auto"/>
            </w:tcBorders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90" w:type="pct"/>
            <w:shd w:val="clear" w:color="auto" w:fill="auto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2" w:type="pct"/>
            <w:gridSpan w:val="3"/>
            <w:tcBorders>
              <w:top w:val="double" w:sz="4" w:space="0" w:color="auto"/>
            </w:tcBorders>
            <w:shd w:val="clear" w:color="auto" w:fill="auto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90" w:type="pct"/>
            <w:shd w:val="clear" w:color="auto" w:fill="auto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20" w:type="pct"/>
            <w:gridSpan w:val="3"/>
            <w:tcBorders>
              <w:top w:val="double" w:sz="4" w:space="0" w:color="auto"/>
            </w:tcBorders>
            <w:shd w:val="clear" w:color="auto" w:fill="auto"/>
          </w:tcPr>
          <w:p w:rsidR="00D72E65" w:rsidRPr="000721C1" w:rsidRDefault="00D72E65" w:rsidP="0007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" w:type="pct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7" w:type="pct"/>
            <w:gridSpan w:val="2"/>
            <w:tcBorders>
              <w:top w:val="double" w:sz="4" w:space="0" w:color="auto"/>
            </w:tcBorders>
          </w:tcPr>
          <w:p w:rsidR="00D72E65" w:rsidRPr="000721C1" w:rsidRDefault="00D72E65" w:rsidP="0007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" w:type="pct"/>
            <w:gridSpan w:val="2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19" w:type="pct"/>
            <w:tcBorders>
              <w:top w:val="double" w:sz="4" w:space="0" w:color="auto"/>
            </w:tcBorders>
          </w:tcPr>
          <w:p w:rsidR="00D72E65" w:rsidRPr="000721C1" w:rsidRDefault="00D72E65" w:rsidP="0007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" w:type="pct"/>
            <w:gridSpan w:val="2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51" w:type="pct"/>
            <w:tcBorders>
              <w:top w:val="double" w:sz="4" w:space="0" w:color="auto"/>
            </w:tcBorders>
          </w:tcPr>
          <w:p w:rsidR="00D72E65" w:rsidRPr="000721C1" w:rsidRDefault="00D72E65" w:rsidP="0007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" w:type="pct"/>
            <w:gridSpan w:val="2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59" w:type="pct"/>
            <w:gridSpan w:val="2"/>
            <w:tcBorders>
              <w:top w:val="double" w:sz="4" w:space="0" w:color="auto"/>
            </w:tcBorders>
          </w:tcPr>
          <w:p w:rsidR="00D72E65" w:rsidRPr="000721C1" w:rsidRDefault="00D72E65" w:rsidP="0007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" w:type="pct"/>
            <w:gridSpan w:val="2"/>
            <w:shd w:val="clear" w:color="auto" w:fill="auto"/>
          </w:tcPr>
          <w:p w:rsidR="00D72E65" w:rsidRPr="000721C1" w:rsidRDefault="00D72E65" w:rsidP="0007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73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:rsidR="00D72E65" w:rsidRPr="000721C1" w:rsidRDefault="00D72E65" w:rsidP="0007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873913" w:rsidRPr="000721C1" w:rsidTr="000721C1">
        <w:trPr>
          <w:gridAfter w:val="1"/>
          <w:wAfter w:w="109" w:type="pct"/>
          <w:trHeight w:val="74"/>
        </w:trPr>
        <w:tc>
          <w:tcPr>
            <w:tcW w:w="689" w:type="pct"/>
            <w:shd w:val="clear" w:color="auto" w:fill="auto"/>
            <w:vAlign w:val="center"/>
          </w:tcPr>
          <w:p w:rsidR="00873913" w:rsidRPr="000721C1" w:rsidRDefault="00873913" w:rsidP="000721C1">
            <w:pPr>
              <w:spacing w:line="240" w:lineRule="auto"/>
              <w:ind w:right="-106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0721C1">
              <w:rPr>
                <w:rFonts w:ascii="Angsana New" w:eastAsia="Cordia New" w:hAnsi="Angsana New" w:hint="cs"/>
                <w:b/>
                <w:bCs/>
                <w:sz w:val="25"/>
                <w:szCs w:val="25"/>
                <w:cs/>
              </w:rPr>
              <w:t xml:space="preserve">   </w:t>
            </w:r>
            <w:r w:rsidRPr="000721C1">
              <w:rPr>
                <w:rFonts w:ascii="Angsana New" w:eastAsia="Cordia New" w:hAnsi="Angsana New"/>
                <w:b/>
                <w:bCs/>
                <w:sz w:val="25"/>
                <w:szCs w:val="25"/>
                <w:cs/>
              </w:rPr>
              <w:t xml:space="preserve">และ </w:t>
            </w:r>
            <w:r w:rsidRPr="000721C1"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 xml:space="preserve">1 </w:t>
            </w:r>
            <w:r w:rsidRPr="000721C1">
              <w:rPr>
                <w:rFonts w:ascii="Angsana New" w:eastAsia="Cordia New" w:hAnsi="Angsana New"/>
                <w:b/>
                <w:bCs/>
                <w:sz w:val="25"/>
                <w:szCs w:val="25"/>
                <w:cs/>
              </w:rPr>
              <w:t xml:space="preserve">มกราคม </w:t>
            </w:r>
            <w:r w:rsidRPr="000721C1"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>2560</w:t>
            </w:r>
          </w:p>
        </w:tc>
        <w:tc>
          <w:tcPr>
            <w:tcW w:w="284" w:type="pct"/>
            <w:gridSpan w:val="2"/>
            <w:shd w:val="clear" w:color="auto" w:fill="auto"/>
          </w:tcPr>
          <w:p w:rsidR="00873913" w:rsidRPr="000721C1" w:rsidRDefault="00873913" w:rsidP="000721C1">
            <w:pPr>
              <w:tabs>
                <w:tab w:val="clear" w:pos="454"/>
                <w:tab w:val="clear" w:pos="680"/>
                <w:tab w:val="left" w:pos="340"/>
                <w:tab w:val="decimal" w:pos="705"/>
              </w:tabs>
              <w:spacing w:line="240" w:lineRule="auto"/>
              <w:ind w:left="-109" w:right="-9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94" w:type="pct"/>
          </w:tcPr>
          <w:p w:rsidR="00873913" w:rsidRPr="000721C1" w:rsidRDefault="00873913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7" w:type="pct"/>
            <w:gridSpan w:val="3"/>
          </w:tcPr>
          <w:p w:rsidR="00873913" w:rsidRPr="000721C1" w:rsidRDefault="00873913" w:rsidP="000721C1">
            <w:pPr>
              <w:tabs>
                <w:tab w:val="clear" w:pos="454"/>
                <w:tab w:val="clear" w:pos="680"/>
                <w:tab w:val="clear" w:pos="907"/>
                <w:tab w:val="decimal" w:pos="431"/>
                <w:tab w:val="left" w:pos="611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95" w:type="pct"/>
          </w:tcPr>
          <w:p w:rsidR="00873913" w:rsidRPr="000721C1" w:rsidRDefault="00873913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1" w:type="pct"/>
            <w:gridSpan w:val="3"/>
          </w:tcPr>
          <w:p w:rsidR="00873913" w:rsidRPr="000721C1" w:rsidRDefault="00873913" w:rsidP="0007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90" w:type="pct"/>
            <w:shd w:val="clear" w:color="auto" w:fill="auto"/>
          </w:tcPr>
          <w:p w:rsidR="00873913" w:rsidRPr="000721C1" w:rsidRDefault="00873913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2" w:type="pct"/>
            <w:gridSpan w:val="3"/>
            <w:shd w:val="clear" w:color="auto" w:fill="auto"/>
          </w:tcPr>
          <w:p w:rsidR="00873913" w:rsidRPr="000721C1" w:rsidRDefault="00873913" w:rsidP="0007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90" w:type="pct"/>
            <w:shd w:val="clear" w:color="auto" w:fill="auto"/>
          </w:tcPr>
          <w:p w:rsidR="00873913" w:rsidRPr="000721C1" w:rsidRDefault="00873913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20" w:type="pct"/>
            <w:gridSpan w:val="3"/>
            <w:shd w:val="clear" w:color="auto" w:fill="auto"/>
          </w:tcPr>
          <w:p w:rsidR="00873913" w:rsidRPr="000721C1" w:rsidRDefault="00873913" w:rsidP="0007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90" w:type="pct"/>
          </w:tcPr>
          <w:p w:rsidR="00873913" w:rsidRPr="000721C1" w:rsidRDefault="00873913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7" w:type="pct"/>
            <w:gridSpan w:val="2"/>
          </w:tcPr>
          <w:p w:rsidR="00873913" w:rsidRPr="000721C1" w:rsidRDefault="00873913" w:rsidP="0007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" w:type="pct"/>
            <w:gridSpan w:val="2"/>
          </w:tcPr>
          <w:p w:rsidR="00873913" w:rsidRPr="000721C1" w:rsidRDefault="00873913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19" w:type="pct"/>
          </w:tcPr>
          <w:p w:rsidR="00873913" w:rsidRPr="000721C1" w:rsidRDefault="00873913" w:rsidP="0007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" w:type="pct"/>
            <w:gridSpan w:val="2"/>
          </w:tcPr>
          <w:p w:rsidR="00873913" w:rsidRPr="000721C1" w:rsidRDefault="00873913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51" w:type="pct"/>
          </w:tcPr>
          <w:p w:rsidR="00873913" w:rsidRPr="000721C1" w:rsidRDefault="00873913" w:rsidP="0007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90" w:type="pct"/>
            <w:gridSpan w:val="2"/>
          </w:tcPr>
          <w:p w:rsidR="00873913" w:rsidRPr="000721C1" w:rsidRDefault="00873913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59" w:type="pct"/>
            <w:gridSpan w:val="2"/>
          </w:tcPr>
          <w:p w:rsidR="00873913" w:rsidRPr="000721C1" w:rsidRDefault="00873913" w:rsidP="0007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" w:type="pct"/>
            <w:gridSpan w:val="2"/>
            <w:shd w:val="clear" w:color="auto" w:fill="auto"/>
          </w:tcPr>
          <w:p w:rsidR="00873913" w:rsidRPr="000721C1" w:rsidRDefault="00873913" w:rsidP="0007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73" w:type="pct"/>
            <w:gridSpan w:val="2"/>
            <w:shd w:val="clear" w:color="auto" w:fill="auto"/>
          </w:tcPr>
          <w:p w:rsidR="00873913" w:rsidRPr="000721C1" w:rsidRDefault="00873913" w:rsidP="0007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D72E65" w:rsidRPr="000721C1" w:rsidTr="000721C1">
        <w:trPr>
          <w:gridAfter w:val="1"/>
          <w:wAfter w:w="109" w:type="pct"/>
          <w:trHeight w:val="74"/>
        </w:trPr>
        <w:tc>
          <w:tcPr>
            <w:tcW w:w="689" w:type="pct"/>
            <w:shd w:val="clear" w:color="auto" w:fill="auto"/>
            <w:vAlign w:val="center"/>
          </w:tcPr>
          <w:p w:rsidR="00D72E65" w:rsidRPr="000721C1" w:rsidRDefault="00D72E65" w:rsidP="000721C1">
            <w:pPr>
              <w:spacing w:line="240" w:lineRule="auto"/>
              <w:ind w:right="-106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  <w:cs/>
              </w:rPr>
              <w:t>ภายใต้กรรมสิทธิ์</w:t>
            </w:r>
            <w:r w:rsidRPr="000721C1">
              <w:rPr>
                <w:rFonts w:ascii="Angsana New" w:eastAsia="Cordia New" w:hAnsi="Angsana New" w:hint="cs"/>
                <w:sz w:val="25"/>
                <w:szCs w:val="25"/>
                <w:cs/>
              </w:rPr>
              <w:t>ของ</w:t>
            </w:r>
          </w:p>
        </w:tc>
        <w:tc>
          <w:tcPr>
            <w:tcW w:w="284" w:type="pct"/>
            <w:gridSpan w:val="2"/>
            <w:shd w:val="clear" w:color="auto" w:fill="auto"/>
          </w:tcPr>
          <w:p w:rsidR="00D72E65" w:rsidRPr="000721C1" w:rsidRDefault="00D72E65" w:rsidP="000721C1">
            <w:pPr>
              <w:tabs>
                <w:tab w:val="clear" w:pos="454"/>
                <w:tab w:val="clear" w:pos="680"/>
                <w:tab w:val="left" w:pos="340"/>
                <w:tab w:val="decimal" w:pos="705"/>
              </w:tabs>
              <w:spacing w:line="240" w:lineRule="auto"/>
              <w:ind w:left="-109" w:right="-9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94" w:type="pct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7" w:type="pct"/>
            <w:gridSpan w:val="3"/>
          </w:tcPr>
          <w:p w:rsidR="00D72E65" w:rsidRPr="000721C1" w:rsidRDefault="00D72E65" w:rsidP="000721C1">
            <w:pPr>
              <w:tabs>
                <w:tab w:val="clear" w:pos="454"/>
                <w:tab w:val="clear" w:pos="680"/>
                <w:tab w:val="clear" w:pos="907"/>
                <w:tab w:val="decimal" w:pos="431"/>
                <w:tab w:val="left" w:pos="611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95" w:type="pct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1" w:type="pct"/>
            <w:gridSpan w:val="3"/>
          </w:tcPr>
          <w:p w:rsidR="00D72E65" w:rsidRPr="000721C1" w:rsidRDefault="00D72E65" w:rsidP="0007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90" w:type="pct"/>
            <w:shd w:val="clear" w:color="auto" w:fill="auto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2" w:type="pct"/>
            <w:gridSpan w:val="3"/>
            <w:shd w:val="clear" w:color="auto" w:fill="auto"/>
          </w:tcPr>
          <w:p w:rsidR="00D72E65" w:rsidRPr="000721C1" w:rsidRDefault="00D72E65" w:rsidP="0007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90" w:type="pct"/>
            <w:shd w:val="clear" w:color="auto" w:fill="auto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20" w:type="pct"/>
            <w:gridSpan w:val="3"/>
            <w:shd w:val="clear" w:color="auto" w:fill="auto"/>
          </w:tcPr>
          <w:p w:rsidR="00D72E65" w:rsidRPr="000721C1" w:rsidRDefault="00D72E65" w:rsidP="0007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90" w:type="pct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7" w:type="pct"/>
            <w:gridSpan w:val="2"/>
          </w:tcPr>
          <w:p w:rsidR="00D72E65" w:rsidRPr="000721C1" w:rsidRDefault="00D72E65" w:rsidP="0007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90" w:type="pct"/>
            <w:gridSpan w:val="2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19" w:type="pct"/>
          </w:tcPr>
          <w:p w:rsidR="00D72E65" w:rsidRPr="000721C1" w:rsidRDefault="00D72E65" w:rsidP="0007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90" w:type="pct"/>
            <w:gridSpan w:val="2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51" w:type="pct"/>
          </w:tcPr>
          <w:p w:rsidR="00D72E65" w:rsidRPr="000721C1" w:rsidRDefault="00D72E65" w:rsidP="0007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90" w:type="pct"/>
            <w:gridSpan w:val="2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59" w:type="pct"/>
            <w:gridSpan w:val="2"/>
          </w:tcPr>
          <w:p w:rsidR="00D72E65" w:rsidRPr="000721C1" w:rsidRDefault="00D72E65" w:rsidP="0007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90" w:type="pct"/>
            <w:gridSpan w:val="2"/>
            <w:shd w:val="clear" w:color="auto" w:fill="auto"/>
          </w:tcPr>
          <w:p w:rsidR="00D72E65" w:rsidRPr="000721C1" w:rsidRDefault="00D72E65" w:rsidP="0007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738"/>
              </w:tabs>
              <w:spacing w:line="240" w:lineRule="auto"/>
              <w:ind w:right="-108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73" w:type="pct"/>
            <w:gridSpan w:val="2"/>
            <w:shd w:val="clear" w:color="auto" w:fill="auto"/>
          </w:tcPr>
          <w:p w:rsidR="00D72E65" w:rsidRPr="000721C1" w:rsidRDefault="00D72E65" w:rsidP="0007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eastAsia="Cordia New" w:hAnsi="Angsana New"/>
                <w:sz w:val="25"/>
                <w:szCs w:val="25"/>
              </w:rPr>
            </w:pPr>
          </w:p>
        </w:tc>
      </w:tr>
      <w:tr w:rsidR="00D72E65" w:rsidRPr="000721C1" w:rsidTr="000721C1">
        <w:trPr>
          <w:gridAfter w:val="1"/>
          <w:wAfter w:w="109" w:type="pct"/>
          <w:trHeight w:val="87"/>
        </w:trPr>
        <w:tc>
          <w:tcPr>
            <w:tcW w:w="689" w:type="pct"/>
            <w:shd w:val="clear" w:color="auto" w:fill="auto"/>
            <w:vAlign w:val="center"/>
          </w:tcPr>
          <w:p w:rsidR="00D72E65" w:rsidRPr="000721C1" w:rsidRDefault="00D72E65" w:rsidP="000721C1">
            <w:pPr>
              <w:spacing w:line="240" w:lineRule="auto"/>
              <w:ind w:right="-106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0721C1">
              <w:rPr>
                <w:rFonts w:ascii="Angsana New" w:eastAsia="Cordia New" w:hAnsi="Angsana New" w:hint="cs"/>
                <w:sz w:val="25"/>
                <w:szCs w:val="25"/>
                <w:cs/>
              </w:rPr>
              <w:t xml:space="preserve">   กลุ่มบริษัท</w:t>
            </w:r>
          </w:p>
        </w:tc>
        <w:tc>
          <w:tcPr>
            <w:tcW w:w="284" w:type="pct"/>
            <w:gridSpan w:val="2"/>
            <w:shd w:val="clear" w:color="auto" w:fill="auto"/>
          </w:tcPr>
          <w:p w:rsidR="00D72E65" w:rsidRPr="000721C1" w:rsidRDefault="00D72E65" w:rsidP="000721C1">
            <w:pPr>
              <w:tabs>
                <w:tab w:val="clear" w:pos="454"/>
                <w:tab w:val="clear" w:pos="680"/>
                <w:tab w:val="left" w:pos="340"/>
                <w:tab w:val="decimal" w:pos="705"/>
              </w:tabs>
              <w:spacing w:line="240" w:lineRule="auto"/>
              <w:ind w:left="-109" w:right="-9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</w:rPr>
              <w:t xml:space="preserve"> 184,703 </w:t>
            </w:r>
          </w:p>
        </w:tc>
        <w:tc>
          <w:tcPr>
            <w:tcW w:w="94" w:type="pct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7" w:type="pct"/>
            <w:gridSpan w:val="3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</w:rPr>
              <w:t xml:space="preserve"> 188,497 </w:t>
            </w:r>
          </w:p>
        </w:tc>
        <w:tc>
          <w:tcPr>
            <w:tcW w:w="95" w:type="pct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1" w:type="pct"/>
            <w:gridSpan w:val="3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</w:rPr>
              <w:t xml:space="preserve"> 229,649 </w:t>
            </w:r>
          </w:p>
        </w:tc>
        <w:tc>
          <w:tcPr>
            <w:tcW w:w="90" w:type="pct"/>
            <w:shd w:val="clear" w:color="auto" w:fill="auto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2" w:type="pct"/>
            <w:gridSpan w:val="3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</w:rPr>
              <w:t xml:space="preserve"> 70,323 </w:t>
            </w:r>
          </w:p>
        </w:tc>
        <w:tc>
          <w:tcPr>
            <w:tcW w:w="90" w:type="pct"/>
            <w:shd w:val="clear" w:color="auto" w:fill="auto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20" w:type="pct"/>
            <w:gridSpan w:val="3"/>
            <w:shd w:val="clear" w:color="auto" w:fill="auto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</w:rPr>
              <w:t xml:space="preserve">29,798 </w:t>
            </w:r>
          </w:p>
        </w:tc>
        <w:tc>
          <w:tcPr>
            <w:tcW w:w="90" w:type="pct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7" w:type="pct"/>
            <w:gridSpan w:val="2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</w:rPr>
              <w:t>39,050</w:t>
            </w:r>
          </w:p>
        </w:tc>
        <w:tc>
          <w:tcPr>
            <w:tcW w:w="90" w:type="pct"/>
            <w:gridSpan w:val="2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19" w:type="pct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</w:rPr>
              <w:t xml:space="preserve"> 22,887 </w:t>
            </w:r>
          </w:p>
        </w:tc>
        <w:tc>
          <w:tcPr>
            <w:tcW w:w="90" w:type="pct"/>
            <w:gridSpan w:val="2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51" w:type="pct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</w:rPr>
              <w:t xml:space="preserve"> 11,052 </w:t>
            </w:r>
          </w:p>
        </w:tc>
        <w:tc>
          <w:tcPr>
            <w:tcW w:w="90" w:type="pct"/>
            <w:gridSpan w:val="2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59" w:type="pct"/>
            <w:gridSpan w:val="2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</w:rPr>
              <w:t xml:space="preserve"> 5,668 </w:t>
            </w:r>
          </w:p>
        </w:tc>
        <w:tc>
          <w:tcPr>
            <w:tcW w:w="90" w:type="pct"/>
            <w:gridSpan w:val="2"/>
            <w:shd w:val="clear" w:color="auto" w:fill="auto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73" w:type="pct"/>
            <w:gridSpan w:val="2"/>
            <w:shd w:val="clear" w:color="auto" w:fill="auto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</w:rPr>
              <w:t xml:space="preserve"> 781,627 </w:t>
            </w:r>
          </w:p>
        </w:tc>
      </w:tr>
      <w:tr w:rsidR="00873913" w:rsidRPr="000721C1" w:rsidTr="000721C1">
        <w:trPr>
          <w:gridAfter w:val="1"/>
          <w:wAfter w:w="109" w:type="pct"/>
          <w:trHeight w:val="74"/>
        </w:trPr>
        <w:tc>
          <w:tcPr>
            <w:tcW w:w="689" w:type="pct"/>
            <w:shd w:val="clear" w:color="auto" w:fill="auto"/>
            <w:vAlign w:val="center"/>
          </w:tcPr>
          <w:p w:rsidR="00D72E65" w:rsidRPr="000721C1" w:rsidRDefault="00D72E65" w:rsidP="000721C1">
            <w:pPr>
              <w:spacing w:line="240" w:lineRule="auto"/>
              <w:ind w:right="-106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  <w:cs/>
              </w:rPr>
              <w:t>ภายใต้สัญญาเช่าการเงิน</w:t>
            </w:r>
          </w:p>
        </w:tc>
        <w:tc>
          <w:tcPr>
            <w:tcW w:w="28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72E65" w:rsidRPr="000721C1" w:rsidRDefault="00D72E65" w:rsidP="0007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0"/>
                <w:tab w:val="left" w:pos="385"/>
              </w:tabs>
              <w:spacing w:line="240" w:lineRule="auto"/>
              <w:ind w:left="-109" w:right="-9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</w:rPr>
              <w:tab/>
            </w:r>
            <w:r w:rsidRPr="000721C1">
              <w:rPr>
                <w:rFonts w:ascii="Angsana New" w:eastAsia="Cordia New" w:hAnsi="Angsana New"/>
                <w:sz w:val="25"/>
                <w:szCs w:val="25"/>
              </w:rPr>
              <w:tab/>
              <w:t xml:space="preserve">-  </w:t>
            </w:r>
          </w:p>
        </w:tc>
        <w:tc>
          <w:tcPr>
            <w:tcW w:w="94" w:type="pct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7" w:type="pct"/>
            <w:gridSpan w:val="3"/>
            <w:tcBorders>
              <w:bottom w:val="single" w:sz="4" w:space="0" w:color="auto"/>
            </w:tcBorders>
          </w:tcPr>
          <w:p w:rsidR="00D72E65" w:rsidRPr="000721C1" w:rsidRDefault="00D72E65" w:rsidP="0007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</w:rPr>
              <w:tab/>
            </w:r>
            <w:r w:rsidRPr="000721C1">
              <w:rPr>
                <w:rFonts w:ascii="Angsana New" w:eastAsia="Cordia New" w:hAnsi="Angsana New"/>
                <w:sz w:val="25"/>
                <w:szCs w:val="25"/>
              </w:rPr>
              <w:tab/>
            </w:r>
            <w:r w:rsidRPr="000721C1">
              <w:rPr>
                <w:rFonts w:ascii="Angsana New" w:eastAsia="Cordia New" w:hAnsi="Angsana New"/>
                <w:sz w:val="25"/>
                <w:szCs w:val="25"/>
              </w:rPr>
              <w:tab/>
              <w:t xml:space="preserve">-  </w:t>
            </w:r>
          </w:p>
        </w:tc>
        <w:tc>
          <w:tcPr>
            <w:tcW w:w="95" w:type="pct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1" w:type="pct"/>
            <w:gridSpan w:val="3"/>
            <w:tcBorders>
              <w:bottom w:val="single" w:sz="4" w:space="0" w:color="auto"/>
            </w:tcBorders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</w:rPr>
              <w:t xml:space="preserve"> 75,380 </w:t>
            </w:r>
          </w:p>
        </w:tc>
        <w:tc>
          <w:tcPr>
            <w:tcW w:w="90" w:type="pct"/>
            <w:shd w:val="clear" w:color="auto" w:fill="auto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2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72E65" w:rsidRPr="000721C1" w:rsidRDefault="00D72E65" w:rsidP="0007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</w:rPr>
              <w:tab/>
            </w:r>
            <w:r w:rsidRPr="000721C1">
              <w:rPr>
                <w:rFonts w:ascii="Angsana New" w:eastAsia="Cordia New" w:hAnsi="Angsana New"/>
                <w:sz w:val="25"/>
                <w:szCs w:val="25"/>
              </w:rPr>
              <w:tab/>
            </w:r>
            <w:r w:rsidRPr="000721C1">
              <w:rPr>
                <w:rFonts w:ascii="Angsana New" w:eastAsia="Cordia New" w:hAnsi="Angsana New"/>
                <w:sz w:val="25"/>
                <w:szCs w:val="25"/>
              </w:rPr>
              <w:tab/>
              <w:t xml:space="preserve">-  </w:t>
            </w:r>
          </w:p>
        </w:tc>
        <w:tc>
          <w:tcPr>
            <w:tcW w:w="90" w:type="pct"/>
            <w:shd w:val="clear" w:color="auto" w:fill="auto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20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72E65" w:rsidRPr="000721C1" w:rsidRDefault="00D72E65" w:rsidP="0007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</w:rPr>
              <w:tab/>
            </w:r>
            <w:r w:rsidRPr="000721C1">
              <w:rPr>
                <w:rFonts w:ascii="Angsana New" w:eastAsia="Cordia New" w:hAnsi="Angsana New"/>
                <w:sz w:val="25"/>
                <w:szCs w:val="25"/>
              </w:rPr>
              <w:tab/>
            </w:r>
            <w:r w:rsidRPr="000721C1">
              <w:rPr>
                <w:rFonts w:ascii="Angsana New" w:eastAsia="Cordia New" w:hAnsi="Angsana New"/>
                <w:sz w:val="25"/>
                <w:szCs w:val="25"/>
              </w:rPr>
              <w:tab/>
              <w:t xml:space="preserve">-  </w:t>
            </w:r>
          </w:p>
        </w:tc>
        <w:tc>
          <w:tcPr>
            <w:tcW w:w="90" w:type="pct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7" w:type="pct"/>
            <w:gridSpan w:val="2"/>
            <w:tcBorders>
              <w:bottom w:val="single" w:sz="4" w:space="0" w:color="auto"/>
            </w:tcBorders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</w:rPr>
              <w:t xml:space="preserve"> 403 </w:t>
            </w:r>
          </w:p>
        </w:tc>
        <w:tc>
          <w:tcPr>
            <w:tcW w:w="90" w:type="pct"/>
            <w:gridSpan w:val="2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19" w:type="pct"/>
            <w:tcBorders>
              <w:bottom w:val="single" w:sz="4" w:space="0" w:color="auto"/>
            </w:tcBorders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</w:rPr>
              <w:t xml:space="preserve"> 6,078 </w:t>
            </w:r>
          </w:p>
        </w:tc>
        <w:tc>
          <w:tcPr>
            <w:tcW w:w="90" w:type="pct"/>
            <w:gridSpan w:val="2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51" w:type="pct"/>
            <w:tcBorders>
              <w:bottom w:val="single" w:sz="4" w:space="0" w:color="auto"/>
            </w:tcBorders>
          </w:tcPr>
          <w:p w:rsidR="00D72E65" w:rsidRPr="000721C1" w:rsidRDefault="00D72E65" w:rsidP="0007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</w:rPr>
              <w:tab/>
            </w:r>
            <w:r w:rsidRPr="000721C1">
              <w:rPr>
                <w:rFonts w:ascii="Angsana New" w:eastAsia="Cordia New" w:hAnsi="Angsana New"/>
                <w:sz w:val="25"/>
                <w:szCs w:val="25"/>
              </w:rPr>
              <w:tab/>
            </w:r>
            <w:r w:rsidRPr="000721C1">
              <w:rPr>
                <w:rFonts w:ascii="Angsana New" w:eastAsia="Cordia New" w:hAnsi="Angsana New"/>
                <w:sz w:val="25"/>
                <w:szCs w:val="25"/>
              </w:rPr>
              <w:tab/>
              <w:t xml:space="preserve">-  </w:t>
            </w:r>
          </w:p>
        </w:tc>
        <w:tc>
          <w:tcPr>
            <w:tcW w:w="90" w:type="pct"/>
            <w:gridSpan w:val="2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59" w:type="pct"/>
            <w:gridSpan w:val="2"/>
            <w:tcBorders>
              <w:bottom w:val="single" w:sz="4" w:space="0" w:color="auto"/>
            </w:tcBorders>
          </w:tcPr>
          <w:p w:rsidR="00D72E65" w:rsidRPr="000721C1" w:rsidRDefault="00D72E65" w:rsidP="0007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</w:rPr>
              <w:tab/>
            </w:r>
            <w:r w:rsidRPr="000721C1">
              <w:rPr>
                <w:rFonts w:ascii="Angsana New" w:eastAsia="Cordia New" w:hAnsi="Angsana New"/>
                <w:sz w:val="25"/>
                <w:szCs w:val="25"/>
              </w:rPr>
              <w:tab/>
            </w:r>
            <w:r w:rsidRPr="000721C1">
              <w:rPr>
                <w:rFonts w:ascii="Angsana New" w:eastAsia="Cordia New" w:hAnsi="Angsana New"/>
                <w:sz w:val="25"/>
                <w:szCs w:val="25"/>
              </w:rPr>
              <w:tab/>
              <w:t xml:space="preserve">-  </w:t>
            </w:r>
          </w:p>
        </w:tc>
        <w:tc>
          <w:tcPr>
            <w:tcW w:w="90" w:type="pct"/>
            <w:gridSpan w:val="2"/>
            <w:shd w:val="clear" w:color="auto" w:fill="auto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7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</w:rPr>
              <w:t xml:space="preserve"> 81,861 </w:t>
            </w:r>
          </w:p>
        </w:tc>
      </w:tr>
      <w:tr w:rsidR="00D72E65" w:rsidRPr="000721C1" w:rsidTr="000721C1">
        <w:trPr>
          <w:gridAfter w:val="1"/>
          <w:wAfter w:w="109" w:type="pct"/>
          <w:trHeight w:val="64"/>
        </w:trPr>
        <w:tc>
          <w:tcPr>
            <w:tcW w:w="689" w:type="pct"/>
            <w:shd w:val="clear" w:color="auto" w:fill="auto"/>
            <w:vAlign w:val="center"/>
          </w:tcPr>
          <w:p w:rsidR="00D72E65" w:rsidRPr="000721C1" w:rsidRDefault="00D72E65" w:rsidP="000721C1">
            <w:pPr>
              <w:spacing w:line="240" w:lineRule="auto"/>
              <w:ind w:right="-106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28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72E65" w:rsidRPr="000721C1" w:rsidRDefault="00D72E65" w:rsidP="000721C1">
            <w:pPr>
              <w:tabs>
                <w:tab w:val="clear" w:pos="454"/>
                <w:tab w:val="clear" w:pos="680"/>
                <w:tab w:val="left" w:pos="340"/>
                <w:tab w:val="decimal" w:pos="705"/>
              </w:tabs>
              <w:spacing w:line="240" w:lineRule="auto"/>
              <w:ind w:left="-109" w:right="-9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 xml:space="preserve"> 184,703 </w:t>
            </w:r>
          </w:p>
        </w:tc>
        <w:tc>
          <w:tcPr>
            <w:tcW w:w="94" w:type="pct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347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 xml:space="preserve"> 188,497 </w:t>
            </w:r>
          </w:p>
        </w:tc>
        <w:tc>
          <w:tcPr>
            <w:tcW w:w="95" w:type="pct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341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>305,029</w:t>
            </w:r>
          </w:p>
        </w:tc>
        <w:tc>
          <w:tcPr>
            <w:tcW w:w="90" w:type="pct"/>
            <w:shd w:val="clear" w:color="auto" w:fill="auto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342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 xml:space="preserve"> 70,323 </w:t>
            </w:r>
          </w:p>
        </w:tc>
        <w:tc>
          <w:tcPr>
            <w:tcW w:w="90" w:type="pct"/>
            <w:shd w:val="clear" w:color="auto" w:fill="auto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320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 xml:space="preserve"> 29,798</w:t>
            </w:r>
          </w:p>
        </w:tc>
        <w:tc>
          <w:tcPr>
            <w:tcW w:w="90" w:type="pct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34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>39,453</w:t>
            </w:r>
          </w:p>
        </w:tc>
        <w:tc>
          <w:tcPr>
            <w:tcW w:w="90" w:type="pct"/>
            <w:gridSpan w:val="2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319" w:type="pct"/>
            <w:tcBorders>
              <w:top w:val="single" w:sz="4" w:space="0" w:color="auto"/>
              <w:bottom w:val="double" w:sz="4" w:space="0" w:color="auto"/>
            </w:tcBorders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 xml:space="preserve"> 28,965 </w:t>
            </w:r>
          </w:p>
        </w:tc>
        <w:tc>
          <w:tcPr>
            <w:tcW w:w="90" w:type="pct"/>
            <w:gridSpan w:val="2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351" w:type="pct"/>
            <w:tcBorders>
              <w:top w:val="single" w:sz="4" w:space="0" w:color="auto"/>
              <w:bottom w:val="double" w:sz="4" w:space="0" w:color="auto"/>
            </w:tcBorders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 xml:space="preserve"> 11,052 </w:t>
            </w:r>
          </w:p>
        </w:tc>
        <w:tc>
          <w:tcPr>
            <w:tcW w:w="90" w:type="pct"/>
            <w:gridSpan w:val="2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35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 xml:space="preserve"> 5,668 </w:t>
            </w:r>
          </w:p>
        </w:tc>
        <w:tc>
          <w:tcPr>
            <w:tcW w:w="90" w:type="pct"/>
            <w:gridSpan w:val="2"/>
            <w:shd w:val="clear" w:color="auto" w:fill="auto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37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 xml:space="preserve"> 863,488 </w:t>
            </w:r>
          </w:p>
        </w:tc>
      </w:tr>
      <w:tr w:rsidR="00D72E65" w:rsidRPr="000721C1" w:rsidTr="000721C1">
        <w:trPr>
          <w:gridAfter w:val="1"/>
          <w:wAfter w:w="109" w:type="pct"/>
          <w:trHeight w:val="195"/>
        </w:trPr>
        <w:tc>
          <w:tcPr>
            <w:tcW w:w="689" w:type="pct"/>
            <w:shd w:val="clear" w:color="auto" w:fill="auto"/>
            <w:vAlign w:val="center"/>
          </w:tcPr>
          <w:p w:rsidR="00D72E65" w:rsidRPr="000721C1" w:rsidRDefault="00D72E65" w:rsidP="000721C1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0721C1"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 xml:space="preserve">31 </w:t>
            </w:r>
            <w:r w:rsidRPr="000721C1">
              <w:rPr>
                <w:rFonts w:ascii="Angsana New" w:eastAsia="Cordia New" w:hAnsi="Angsana New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0721C1"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>2561</w:t>
            </w:r>
          </w:p>
        </w:tc>
        <w:tc>
          <w:tcPr>
            <w:tcW w:w="284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:rsidR="00D72E65" w:rsidRPr="000721C1" w:rsidRDefault="00D72E65" w:rsidP="0007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0"/>
              </w:tabs>
              <w:spacing w:line="240" w:lineRule="auto"/>
              <w:ind w:left="-109" w:right="-9"/>
              <w:jc w:val="center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4" w:type="pct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347" w:type="pct"/>
            <w:gridSpan w:val="3"/>
            <w:tcBorders>
              <w:top w:val="double" w:sz="4" w:space="0" w:color="auto"/>
            </w:tcBorders>
          </w:tcPr>
          <w:p w:rsidR="00D72E65" w:rsidRPr="000721C1" w:rsidRDefault="00D72E65" w:rsidP="000721C1">
            <w:pPr>
              <w:tabs>
                <w:tab w:val="clear" w:pos="454"/>
                <w:tab w:val="clear" w:pos="680"/>
                <w:tab w:val="clear" w:pos="907"/>
                <w:tab w:val="decimal" w:pos="431"/>
                <w:tab w:val="left" w:pos="611"/>
              </w:tabs>
              <w:spacing w:line="240" w:lineRule="auto"/>
              <w:ind w:left="-109" w:right="-55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5" w:type="pct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341" w:type="pct"/>
            <w:gridSpan w:val="3"/>
            <w:tcBorders>
              <w:top w:val="double" w:sz="4" w:space="0" w:color="auto"/>
            </w:tcBorders>
          </w:tcPr>
          <w:p w:rsidR="00D72E65" w:rsidRPr="000721C1" w:rsidRDefault="00D72E65" w:rsidP="000721C1">
            <w:pPr>
              <w:tabs>
                <w:tab w:val="clear" w:pos="680"/>
                <w:tab w:val="decimal" w:pos="580"/>
              </w:tabs>
              <w:spacing w:line="240" w:lineRule="auto"/>
              <w:ind w:left="-109" w:right="24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0" w:type="pct"/>
            <w:shd w:val="clear" w:color="auto" w:fill="auto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342" w:type="pct"/>
            <w:gridSpan w:val="3"/>
            <w:tcBorders>
              <w:top w:val="double" w:sz="4" w:space="0" w:color="auto"/>
            </w:tcBorders>
            <w:shd w:val="clear" w:color="auto" w:fill="auto"/>
          </w:tcPr>
          <w:p w:rsidR="00D72E65" w:rsidRPr="000721C1" w:rsidRDefault="00D72E65" w:rsidP="000721C1">
            <w:pPr>
              <w:tabs>
                <w:tab w:val="clear" w:pos="680"/>
                <w:tab w:val="decimal" w:pos="550"/>
              </w:tabs>
              <w:spacing w:line="240" w:lineRule="auto"/>
              <w:ind w:left="-109" w:right="10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0" w:type="pct"/>
            <w:shd w:val="clear" w:color="auto" w:fill="auto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320" w:type="pct"/>
            <w:gridSpan w:val="3"/>
            <w:tcBorders>
              <w:top w:val="double" w:sz="4" w:space="0" w:color="auto"/>
            </w:tcBorders>
            <w:shd w:val="clear" w:color="auto" w:fill="auto"/>
          </w:tcPr>
          <w:p w:rsidR="00D72E65" w:rsidRPr="000721C1" w:rsidRDefault="00D72E65" w:rsidP="0007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0" w:type="pct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347" w:type="pct"/>
            <w:gridSpan w:val="2"/>
            <w:tcBorders>
              <w:top w:val="double" w:sz="4" w:space="0" w:color="auto"/>
            </w:tcBorders>
          </w:tcPr>
          <w:p w:rsidR="00D72E65" w:rsidRPr="000721C1" w:rsidRDefault="00D72E65" w:rsidP="0007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0" w:type="pct"/>
            <w:gridSpan w:val="2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319" w:type="pct"/>
            <w:tcBorders>
              <w:top w:val="double" w:sz="4" w:space="0" w:color="auto"/>
            </w:tcBorders>
          </w:tcPr>
          <w:p w:rsidR="00D72E65" w:rsidRPr="000721C1" w:rsidRDefault="00D72E65" w:rsidP="0007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0" w:type="pct"/>
            <w:gridSpan w:val="2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351" w:type="pct"/>
            <w:tcBorders>
              <w:top w:val="double" w:sz="4" w:space="0" w:color="auto"/>
            </w:tcBorders>
          </w:tcPr>
          <w:p w:rsidR="00D72E65" w:rsidRPr="000721C1" w:rsidRDefault="00D72E65" w:rsidP="0007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0" w:type="pct"/>
            <w:gridSpan w:val="2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359" w:type="pct"/>
            <w:gridSpan w:val="2"/>
            <w:tcBorders>
              <w:top w:val="double" w:sz="4" w:space="0" w:color="auto"/>
            </w:tcBorders>
          </w:tcPr>
          <w:p w:rsidR="00D72E65" w:rsidRPr="000721C1" w:rsidRDefault="00D72E65" w:rsidP="0007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0" w:type="pct"/>
            <w:gridSpan w:val="2"/>
            <w:shd w:val="clear" w:color="auto" w:fill="auto"/>
          </w:tcPr>
          <w:p w:rsidR="00D72E65" w:rsidRPr="000721C1" w:rsidRDefault="00D72E65" w:rsidP="000721C1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738"/>
              </w:tabs>
              <w:spacing w:line="240" w:lineRule="auto"/>
              <w:ind w:right="-108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373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:rsidR="00D72E65" w:rsidRPr="000721C1" w:rsidRDefault="00D72E65" w:rsidP="0007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</w:tr>
      <w:tr w:rsidR="00D72E65" w:rsidRPr="000721C1" w:rsidTr="000721C1">
        <w:trPr>
          <w:gridAfter w:val="1"/>
          <w:wAfter w:w="109" w:type="pct"/>
          <w:trHeight w:val="99"/>
        </w:trPr>
        <w:tc>
          <w:tcPr>
            <w:tcW w:w="689" w:type="pct"/>
            <w:shd w:val="clear" w:color="auto" w:fill="auto"/>
            <w:vAlign w:val="center"/>
          </w:tcPr>
          <w:p w:rsidR="00D72E65" w:rsidRPr="000721C1" w:rsidRDefault="00D72E65" w:rsidP="000721C1">
            <w:pPr>
              <w:spacing w:line="240" w:lineRule="auto"/>
              <w:ind w:right="-106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  <w:cs/>
              </w:rPr>
              <w:t>ภายใต้กรรมสิทธิ์</w:t>
            </w:r>
            <w:r w:rsidRPr="000721C1">
              <w:rPr>
                <w:rFonts w:ascii="Angsana New" w:eastAsia="Cordia New" w:hAnsi="Angsana New" w:hint="cs"/>
                <w:sz w:val="25"/>
                <w:szCs w:val="25"/>
                <w:cs/>
              </w:rPr>
              <w:t>ของ</w:t>
            </w:r>
          </w:p>
        </w:tc>
        <w:tc>
          <w:tcPr>
            <w:tcW w:w="284" w:type="pct"/>
            <w:gridSpan w:val="2"/>
            <w:shd w:val="clear" w:color="auto" w:fill="auto"/>
          </w:tcPr>
          <w:p w:rsidR="00D72E65" w:rsidRPr="000721C1" w:rsidRDefault="00D72E65" w:rsidP="000721C1">
            <w:pPr>
              <w:tabs>
                <w:tab w:val="clear" w:pos="454"/>
                <w:tab w:val="clear" w:pos="680"/>
                <w:tab w:val="left" w:pos="340"/>
                <w:tab w:val="decimal" w:pos="705"/>
              </w:tabs>
              <w:spacing w:line="240" w:lineRule="auto"/>
              <w:ind w:left="-109" w:right="-9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94" w:type="pct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7" w:type="pct"/>
            <w:gridSpan w:val="3"/>
          </w:tcPr>
          <w:p w:rsidR="00D72E65" w:rsidRPr="000721C1" w:rsidRDefault="00D72E65" w:rsidP="000721C1">
            <w:pPr>
              <w:tabs>
                <w:tab w:val="clear" w:pos="454"/>
                <w:tab w:val="clear" w:pos="680"/>
                <w:tab w:val="clear" w:pos="907"/>
                <w:tab w:val="decimal" w:pos="431"/>
                <w:tab w:val="left" w:pos="611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95" w:type="pct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1" w:type="pct"/>
            <w:gridSpan w:val="3"/>
            <w:vAlign w:val="center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90" w:type="pct"/>
            <w:shd w:val="clear" w:color="auto" w:fill="auto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2" w:type="pct"/>
            <w:gridSpan w:val="3"/>
            <w:shd w:val="clear" w:color="auto" w:fill="auto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90" w:type="pct"/>
            <w:shd w:val="clear" w:color="auto" w:fill="auto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20" w:type="pct"/>
            <w:gridSpan w:val="3"/>
            <w:shd w:val="clear" w:color="auto" w:fill="auto"/>
          </w:tcPr>
          <w:p w:rsidR="00D72E65" w:rsidRPr="000721C1" w:rsidRDefault="00D72E65" w:rsidP="0007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90" w:type="pct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7" w:type="pct"/>
            <w:gridSpan w:val="2"/>
          </w:tcPr>
          <w:p w:rsidR="00D72E65" w:rsidRPr="000721C1" w:rsidRDefault="00D72E65" w:rsidP="0007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90" w:type="pct"/>
            <w:gridSpan w:val="2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19" w:type="pct"/>
          </w:tcPr>
          <w:p w:rsidR="00D72E65" w:rsidRPr="000721C1" w:rsidRDefault="00D72E65" w:rsidP="0007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90" w:type="pct"/>
            <w:gridSpan w:val="2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51" w:type="pct"/>
          </w:tcPr>
          <w:p w:rsidR="00D72E65" w:rsidRPr="000721C1" w:rsidRDefault="00D72E65" w:rsidP="0007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90" w:type="pct"/>
            <w:gridSpan w:val="2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59" w:type="pct"/>
            <w:gridSpan w:val="2"/>
          </w:tcPr>
          <w:p w:rsidR="00D72E65" w:rsidRPr="000721C1" w:rsidRDefault="00D72E65" w:rsidP="0007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90" w:type="pct"/>
            <w:gridSpan w:val="2"/>
            <w:shd w:val="clear" w:color="auto" w:fill="auto"/>
          </w:tcPr>
          <w:p w:rsidR="00D72E65" w:rsidRPr="000721C1" w:rsidRDefault="00D72E65" w:rsidP="0007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738"/>
              </w:tabs>
              <w:spacing w:line="240" w:lineRule="auto"/>
              <w:ind w:right="-108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73" w:type="pct"/>
            <w:gridSpan w:val="2"/>
            <w:shd w:val="clear" w:color="auto" w:fill="auto"/>
          </w:tcPr>
          <w:p w:rsidR="00D72E65" w:rsidRPr="000721C1" w:rsidRDefault="00D72E65" w:rsidP="0007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eastAsia="Cordia New" w:hAnsi="Angsana New"/>
                <w:sz w:val="25"/>
                <w:szCs w:val="25"/>
              </w:rPr>
            </w:pPr>
          </w:p>
        </w:tc>
      </w:tr>
      <w:tr w:rsidR="00D72E65" w:rsidRPr="000721C1" w:rsidTr="000721C1">
        <w:trPr>
          <w:gridAfter w:val="1"/>
          <w:wAfter w:w="109" w:type="pct"/>
          <w:trHeight w:val="99"/>
        </w:trPr>
        <w:tc>
          <w:tcPr>
            <w:tcW w:w="689" w:type="pct"/>
            <w:shd w:val="clear" w:color="auto" w:fill="auto"/>
            <w:vAlign w:val="center"/>
          </w:tcPr>
          <w:p w:rsidR="00D72E65" w:rsidRPr="000721C1" w:rsidRDefault="00D72E65" w:rsidP="000721C1">
            <w:pPr>
              <w:spacing w:line="240" w:lineRule="auto"/>
              <w:ind w:right="-106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0721C1">
              <w:rPr>
                <w:rFonts w:ascii="Angsana New" w:eastAsia="Cordia New" w:hAnsi="Angsana New" w:hint="cs"/>
                <w:sz w:val="25"/>
                <w:szCs w:val="25"/>
                <w:cs/>
              </w:rPr>
              <w:t xml:space="preserve">   กลุ่มบริษัท</w:t>
            </w:r>
          </w:p>
        </w:tc>
        <w:tc>
          <w:tcPr>
            <w:tcW w:w="284" w:type="pct"/>
            <w:gridSpan w:val="2"/>
            <w:shd w:val="clear" w:color="auto" w:fill="auto"/>
          </w:tcPr>
          <w:p w:rsidR="00D72E65" w:rsidRPr="000721C1" w:rsidRDefault="00F943D9" w:rsidP="000721C1">
            <w:pPr>
              <w:tabs>
                <w:tab w:val="clear" w:pos="454"/>
                <w:tab w:val="clear" w:pos="680"/>
                <w:tab w:val="left" w:pos="340"/>
                <w:tab w:val="decimal" w:pos="704"/>
              </w:tabs>
              <w:spacing w:line="240" w:lineRule="auto"/>
              <w:ind w:left="-109" w:right="-9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>
              <w:rPr>
                <w:rFonts w:ascii="Angsana New" w:eastAsia="Cordia New" w:hAnsi="Angsana New"/>
                <w:sz w:val="25"/>
                <w:szCs w:val="25"/>
              </w:rPr>
              <w:t>503,028</w:t>
            </w:r>
          </w:p>
        </w:tc>
        <w:tc>
          <w:tcPr>
            <w:tcW w:w="94" w:type="pct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7" w:type="pct"/>
            <w:gridSpan w:val="3"/>
          </w:tcPr>
          <w:p w:rsidR="00D72E65" w:rsidRPr="000721C1" w:rsidRDefault="00F943D9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>
              <w:rPr>
                <w:rFonts w:ascii="Angsana New" w:eastAsia="Cordia New" w:hAnsi="Angsana New"/>
                <w:sz w:val="25"/>
                <w:szCs w:val="25"/>
              </w:rPr>
              <w:t>358,657</w:t>
            </w:r>
          </w:p>
        </w:tc>
        <w:tc>
          <w:tcPr>
            <w:tcW w:w="95" w:type="pct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1" w:type="pct"/>
            <w:gridSpan w:val="3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</w:rPr>
              <w:t>204,027</w:t>
            </w:r>
          </w:p>
        </w:tc>
        <w:tc>
          <w:tcPr>
            <w:tcW w:w="90" w:type="pct"/>
            <w:shd w:val="clear" w:color="auto" w:fill="auto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2" w:type="pct"/>
            <w:gridSpan w:val="3"/>
            <w:shd w:val="clear" w:color="auto" w:fill="auto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</w:rPr>
              <w:t>55,285</w:t>
            </w:r>
          </w:p>
        </w:tc>
        <w:tc>
          <w:tcPr>
            <w:tcW w:w="90" w:type="pct"/>
            <w:shd w:val="clear" w:color="auto" w:fill="auto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20" w:type="pct"/>
            <w:gridSpan w:val="3"/>
            <w:shd w:val="clear" w:color="auto" w:fill="auto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</w:rPr>
              <w:t>27,457</w:t>
            </w:r>
          </w:p>
        </w:tc>
        <w:tc>
          <w:tcPr>
            <w:tcW w:w="90" w:type="pct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7" w:type="pct"/>
            <w:gridSpan w:val="2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</w:rPr>
              <w:t>46,736</w:t>
            </w:r>
          </w:p>
        </w:tc>
        <w:tc>
          <w:tcPr>
            <w:tcW w:w="90" w:type="pct"/>
            <w:gridSpan w:val="2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19" w:type="pct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</w:rPr>
              <w:t>20,201</w:t>
            </w:r>
          </w:p>
        </w:tc>
        <w:tc>
          <w:tcPr>
            <w:tcW w:w="90" w:type="pct"/>
            <w:gridSpan w:val="2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51" w:type="pct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</w:rPr>
              <w:t>11,672</w:t>
            </w:r>
          </w:p>
        </w:tc>
        <w:tc>
          <w:tcPr>
            <w:tcW w:w="90" w:type="pct"/>
            <w:gridSpan w:val="2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59" w:type="pct"/>
            <w:gridSpan w:val="2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</w:rPr>
              <w:t>9,554</w:t>
            </w:r>
          </w:p>
        </w:tc>
        <w:tc>
          <w:tcPr>
            <w:tcW w:w="90" w:type="pct"/>
            <w:gridSpan w:val="2"/>
            <w:shd w:val="clear" w:color="auto" w:fill="auto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73" w:type="pct"/>
            <w:gridSpan w:val="2"/>
            <w:shd w:val="clear" w:color="auto" w:fill="auto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</w:rPr>
              <w:t>1,236,617</w:t>
            </w:r>
          </w:p>
        </w:tc>
      </w:tr>
      <w:tr w:rsidR="00D72E65" w:rsidRPr="000721C1" w:rsidTr="000721C1">
        <w:trPr>
          <w:gridAfter w:val="1"/>
          <w:wAfter w:w="109" w:type="pct"/>
        </w:trPr>
        <w:tc>
          <w:tcPr>
            <w:tcW w:w="689" w:type="pct"/>
            <w:shd w:val="clear" w:color="auto" w:fill="auto"/>
            <w:vAlign w:val="center"/>
          </w:tcPr>
          <w:p w:rsidR="00D72E65" w:rsidRPr="000721C1" w:rsidRDefault="00D72E65" w:rsidP="000721C1">
            <w:pPr>
              <w:spacing w:line="240" w:lineRule="auto"/>
              <w:ind w:right="-106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  <w:cs/>
              </w:rPr>
              <w:t>ภายใต้สัญญาเช่าการเงิน</w:t>
            </w:r>
          </w:p>
        </w:tc>
        <w:tc>
          <w:tcPr>
            <w:tcW w:w="28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72E65" w:rsidRPr="000721C1" w:rsidRDefault="00D72E65" w:rsidP="0007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0"/>
                <w:tab w:val="left" w:pos="385"/>
              </w:tabs>
              <w:spacing w:line="240" w:lineRule="auto"/>
              <w:ind w:left="-109" w:right="-32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</w:rPr>
              <w:tab/>
            </w:r>
            <w:r w:rsidRPr="000721C1">
              <w:rPr>
                <w:rFonts w:ascii="Angsana New" w:eastAsia="Cordia New" w:hAnsi="Angsana New"/>
                <w:sz w:val="25"/>
                <w:szCs w:val="25"/>
              </w:rPr>
              <w:tab/>
              <w:t xml:space="preserve">-  </w:t>
            </w:r>
          </w:p>
        </w:tc>
        <w:tc>
          <w:tcPr>
            <w:tcW w:w="94" w:type="pct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7" w:type="pct"/>
            <w:gridSpan w:val="3"/>
            <w:tcBorders>
              <w:bottom w:val="single" w:sz="4" w:space="0" w:color="auto"/>
            </w:tcBorders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</w:rPr>
              <w:t>225</w:t>
            </w:r>
          </w:p>
        </w:tc>
        <w:tc>
          <w:tcPr>
            <w:tcW w:w="95" w:type="pct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1" w:type="pct"/>
            <w:gridSpan w:val="3"/>
            <w:tcBorders>
              <w:bottom w:val="single" w:sz="4" w:space="0" w:color="auto"/>
            </w:tcBorders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</w:rPr>
              <w:t>67,316</w:t>
            </w:r>
          </w:p>
        </w:tc>
        <w:tc>
          <w:tcPr>
            <w:tcW w:w="90" w:type="pct"/>
            <w:shd w:val="clear" w:color="auto" w:fill="auto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2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72E65" w:rsidRPr="000721C1" w:rsidRDefault="00D72E65" w:rsidP="0007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</w:rPr>
              <w:tab/>
            </w:r>
            <w:r w:rsidRPr="000721C1">
              <w:rPr>
                <w:rFonts w:ascii="Angsana New" w:eastAsia="Cordia New" w:hAnsi="Angsana New"/>
                <w:sz w:val="25"/>
                <w:szCs w:val="25"/>
              </w:rPr>
              <w:tab/>
            </w:r>
            <w:r w:rsidRPr="000721C1">
              <w:rPr>
                <w:rFonts w:ascii="Angsana New" w:eastAsia="Cordia New" w:hAnsi="Angsana New"/>
                <w:sz w:val="25"/>
                <w:szCs w:val="25"/>
              </w:rPr>
              <w:tab/>
              <w:t xml:space="preserve">-  </w:t>
            </w:r>
          </w:p>
        </w:tc>
        <w:tc>
          <w:tcPr>
            <w:tcW w:w="90" w:type="pct"/>
            <w:shd w:val="clear" w:color="auto" w:fill="auto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20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72E65" w:rsidRPr="000721C1" w:rsidRDefault="00D72E65" w:rsidP="0007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</w:rPr>
              <w:tab/>
            </w:r>
            <w:r w:rsidRPr="000721C1">
              <w:rPr>
                <w:rFonts w:ascii="Angsana New" w:eastAsia="Cordia New" w:hAnsi="Angsana New"/>
                <w:sz w:val="25"/>
                <w:szCs w:val="25"/>
              </w:rPr>
              <w:tab/>
            </w:r>
            <w:r w:rsidRPr="000721C1">
              <w:rPr>
                <w:rFonts w:ascii="Angsana New" w:eastAsia="Cordia New" w:hAnsi="Angsana New"/>
                <w:sz w:val="25"/>
                <w:szCs w:val="25"/>
              </w:rPr>
              <w:tab/>
              <w:t xml:space="preserve">-  </w:t>
            </w:r>
          </w:p>
        </w:tc>
        <w:tc>
          <w:tcPr>
            <w:tcW w:w="90" w:type="pct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7" w:type="pct"/>
            <w:gridSpan w:val="2"/>
            <w:tcBorders>
              <w:bottom w:val="single" w:sz="4" w:space="0" w:color="auto"/>
            </w:tcBorders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</w:rPr>
              <w:t>267</w:t>
            </w:r>
          </w:p>
        </w:tc>
        <w:tc>
          <w:tcPr>
            <w:tcW w:w="90" w:type="pct"/>
            <w:gridSpan w:val="2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19" w:type="pct"/>
            <w:tcBorders>
              <w:bottom w:val="single" w:sz="4" w:space="0" w:color="auto"/>
            </w:tcBorders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</w:rPr>
              <w:t>2,617</w:t>
            </w:r>
          </w:p>
        </w:tc>
        <w:tc>
          <w:tcPr>
            <w:tcW w:w="90" w:type="pct"/>
            <w:gridSpan w:val="2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51" w:type="pct"/>
            <w:tcBorders>
              <w:bottom w:val="single" w:sz="4" w:space="0" w:color="auto"/>
            </w:tcBorders>
          </w:tcPr>
          <w:p w:rsidR="00D72E65" w:rsidRPr="000721C1" w:rsidRDefault="00D72E65" w:rsidP="0007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</w:rPr>
              <w:tab/>
            </w:r>
            <w:r w:rsidRPr="000721C1">
              <w:rPr>
                <w:rFonts w:ascii="Angsana New" w:eastAsia="Cordia New" w:hAnsi="Angsana New"/>
                <w:sz w:val="25"/>
                <w:szCs w:val="25"/>
              </w:rPr>
              <w:tab/>
            </w:r>
            <w:r w:rsidRPr="000721C1">
              <w:rPr>
                <w:rFonts w:ascii="Angsana New" w:eastAsia="Cordia New" w:hAnsi="Angsana New"/>
                <w:sz w:val="25"/>
                <w:szCs w:val="25"/>
              </w:rPr>
              <w:tab/>
              <w:t xml:space="preserve">-  </w:t>
            </w:r>
          </w:p>
        </w:tc>
        <w:tc>
          <w:tcPr>
            <w:tcW w:w="90" w:type="pct"/>
            <w:gridSpan w:val="2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59" w:type="pct"/>
            <w:gridSpan w:val="2"/>
            <w:tcBorders>
              <w:bottom w:val="single" w:sz="4" w:space="0" w:color="auto"/>
            </w:tcBorders>
          </w:tcPr>
          <w:p w:rsidR="00D72E65" w:rsidRPr="000721C1" w:rsidRDefault="00D72E65" w:rsidP="0007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</w:rPr>
              <w:tab/>
            </w:r>
            <w:r w:rsidRPr="000721C1">
              <w:rPr>
                <w:rFonts w:ascii="Angsana New" w:eastAsia="Cordia New" w:hAnsi="Angsana New"/>
                <w:sz w:val="25"/>
                <w:szCs w:val="25"/>
              </w:rPr>
              <w:tab/>
            </w:r>
            <w:r w:rsidRPr="000721C1">
              <w:rPr>
                <w:rFonts w:ascii="Angsana New" w:eastAsia="Cordia New" w:hAnsi="Angsana New"/>
                <w:sz w:val="25"/>
                <w:szCs w:val="25"/>
              </w:rPr>
              <w:tab/>
              <w:t xml:space="preserve">-  </w:t>
            </w:r>
          </w:p>
        </w:tc>
        <w:tc>
          <w:tcPr>
            <w:tcW w:w="90" w:type="pct"/>
            <w:gridSpan w:val="2"/>
            <w:shd w:val="clear" w:color="auto" w:fill="auto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7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</w:rPr>
              <w:t>70,425</w:t>
            </w:r>
          </w:p>
        </w:tc>
      </w:tr>
      <w:tr w:rsidR="00873913" w:rsidRPr="000721C1" w:rsidTr="000721C1">
        <w:trPr>
          <w:gridAfter w:val="1"/>
          <w:wAfter w:w="109" w:type="pct"/>
          <w:trHeight w:val="278"/>
        </w:trPr>
        <w:tc>
          <w:tcPr>
            <w:tcW w:w="689" w:type="pct"/>
            <w:shd w:val="clear" w:color="auto" w:fill="auto"/>
          </w:tcPr>
          <w:p w:rsidR="00D72E65" w:rsidRPr="000721C1" w:rsidRDefault="00D72E65" w:rsidP="00D72E65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8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72E65" w:rsidRPr="000721C1" w:rsidRDefault="00F943D9" w:rsidP="00873913">
            <w:pPr>
              <w:tabs>
                <w:tab w:val="clear" w:pos="454"/>
                <w:tab w:val="clear" w:pos="680"/>
                <w:tab w:val="left" w:pos="340"/>
                <w:tab w:val="decimal" w:pos="705"/>
              </w:tabs>
              <w:spacing w:line="240" w:lineRule="auto"/>
              <w:ind w:left="-109" w:right="-9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>503,028</w:t>
            </w:r>
          </w:p>
        </w:tc>
        <w:tc>
          <w:tcPr>
            <w:tcW w:w="94" w:type="pct"/>
          </w:tcPr>
          <w:p w:rsidR="00D72E65" w:rsidRPr="000721C1" w:rsidRDefault="00D72E65" w:rsidP="00D72E65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347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D72E65" w:rsidRPr="000721C1" w:rsidRDefault="00937FDA" w:rsidP="00F943D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>3</w:t>
            </w:r>
            <w:r w:rsidR="00F943D9"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>58,882</w:t>
            </w:r>
          </w:p>
        </w:tc>
        <w:tc>
          <w:tcPr>
            <w:tcW w:w="95" w:type="pct"/>
          </w:tcPr>
          <w:p w:rsidR="00D72E65" w:rsidRPr="000721C1" w:rsidRDefault="00D72E65" w:rsidP="00D72E65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341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D72E65" w:rsidRPr="000721C1" w:rsidRDefault="00D72E65" w:rsidP="00D72E65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>271,343</w:t>
            </w:r>
          </w:p>
        </w:tc>
        <w:tc>
          <w:tcPr>
            <w:tcW w:w="90" w:type="pct"/>
            <w:shd w:val="clear" w:color="auto" w:fill="auto"/>
          </w:tcPr>
          <w:p w:rsidR="00D72E65" w:rsidRPr="000721C1" w:rsidRDefault="00D72E65" w:rsidP="00D72E65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342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72E65" w:rsidRPr="000721C1" w:rsidRDefault="00D72E65" w:rsidP="00D72E65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>55,285</w:t>
            </w:r>
          </w:p>
        </w:tc>
        <w:tc>
          <w:tcPr>
            <w:tcW w:w="90" w:type="pct"/>
            <w:shd w:val="clear" w:color="auto" w:fill="auto"/>
          </w:tcPr>
          <w:p w:rsidR="00D72E65" w:rsidRPr="000721C1" w:rsidRDefault="00D72E65" w:rsidP="00D72E65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320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72E65" w:rsidRPr="000721C1" w:rsidRDefault="00D72E65" w:rsidP="00D72E65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>27,457</w:t>
            </w:r>
          </w:p>
        </w:tc>
        <w:tc>
          <w:tcPr>
            <w:tcW w:w="90" w:type="pct"/>
          </w:tcPr>
          <w:p w:rsidR="00D72E65" w:rsidRPr="000721C1" w:rsidRDefault="00D72E65" w:rsidP="00D72E65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34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72E65" w:rsidRPr="000721C1" w:rsidRDefault="00D72E65" w:rsidP="00D72E65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>47,003</w:t>
            </w:r>
          </w:p>
        </w:tc>
        <w:tc>
          <w:tcPr>
            <w:tcW w:w="90" w:type="pct"/>
            <w:gridSpan w:val="2"/>
          </w:tcPr>
          <w:p w:rsidR="00D72E65" w:rsidRPr="000721C1" w:rsidRDefault="00D72E65" w:rsidP="00D72E65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319" w:type="pct"/>
            <w:tcBorders>
              <w:top w:val="single" w:sz="4" w:space="0" w:color="auto"/>
              <w:bottom w:val="double" w:sz="4" w:space="0" w:color="auto"/>
            </w:tcBorders>
          </w:tcPr>
          <w:p w:rsidR="00D72E65" w:rsidRPr="000721C1" w:rsidRDefault="00D72E65" w:rsidP="00D72E65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>22,818</w:t>
            </w:r>
          </w:p>
        </w:tc>
        <w:tc>
          <w:tcPr>
            <w:tcW w:w="90" w:type="pct"/>
            <w:gridSpan w:val="2"/>
          </w:tcPr>
          <w:p w:rsidR="00D72E65" w:rsidRPr="000721C1" w:rsidRDefault="00D72E65" w:rsidP="00D72E65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351" w:type="pct"/>
            <w:tcBorders>
              <w:top w:val="single" w:sz="4" w:space="0" w:color="auto"/>
              <w:bottom w:val="double" w:sz="4" w:space="0" w:color="auto"/>
            </w:tcBorders>
          </w:tcPr>
          <w:p w:rsidR="00D72E65" w:rsidRPr="000721C1" w:rsidRDefault="00D72E65" w:rsidP="00D72E65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>11,672</w:t>
            </w:r>
          </w:p>
        </w:tc>
        <w:tc>
          <w:tcPr>
            <w:tcW w:w="90" w:type="pct"/>
            <w:gridSpan w:val="2"/>
          </w:tcPr>
          <w:p w:rsidR="00D72E65" w:rsidRPr="000721C1" w:rsidRDefault="00D72E65" w:rsidP="00D72E65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35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72E65" w:rsidRPr="000721C1" w:rsidRDefault="00D72E65" w:rsidP="00D7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0721C1">
              <w:rPr>
                <w:rFonts w:ascii="Angsana New" w:hAnsi="Angsana New"/>
                <w:b/>
                <w:bCs/>
                <w:sz w:val="25"/>
                <w:szCs w:val="25"/>
              </w:rPr>
              <w:t>9,554</w:t>
            </w:r>
          </w:p>
        </w:tc>
        <w:tc>
          <w:tcPr>
            <w:tcW w:w="90" w:type="pct"/>
            <w:gridSpan w:val="2"/>
            <w:shd w:val="clear" w:color="auto" w:fill="auto"/>
          </w:tcPr>
          <w:p w:rsidR="00D72E65" w:rsidRPr="000721C1" w:rsidRDefault="00D72E65" w:rsidP="00D72E65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37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72E65" w:rsidRPr="000721C1" w:rsidRDefault="00D72E65" w:rsidP="00D72E65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>1,307,042</w:t>
            </w:r>
          </w:p>
        </w:tc>
      </w:tr>
      <w:tr w:rsidR="00F22F11" w:rsidRPr="00A72973" w:rsidTr="00D72E65">
        <w:trPr>
          <w:tblHeader/>
        </w:trPr>
        <w:tc>
          <w:tcPr>
            <w:tcW w:w="817" w:type="pct"/>
            <w:gridSpan w:val="2"/>
            <w:vAlign w:val="bottom"/>
          </w:tcPr>
          <w:p w:rsidR="00F22F11" w:rsidRPr="00A72973" w:rsidRDefault="00F22F11" w:rsidP="00EE14B9">
            <w:pPr>
              <w:spacing w:line="240" w:lineRule="auto"/>
              <w:ind w:right="-21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4183" w:type="pct"/>
            <w:gridSpan w:val="35"/>
            <w:vAlign w:val="bottom"/>
          </w:tcPr>
          <w:p w:rsidR="00F22F11" w:rsidRPr="00A72973" w:rsidRDefault="00F22F11" w:rsidP="00EE14B9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  <w:r w:rsidRPr="00A72973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22F11" w:rsidRPr="00A72973" w:rsidTr="00D72E65">
        <w:trPr>
          <w:tblHeader/>
        </w:trPr>
        <w:tc>
          <w:tcPr>
            <w:tcW w:w="817" w:type="pct"/>
            <w:gridSpan w:val="2"/>
            <w:vAlign w:val="bottom"/>
          </w:tcPr>
          <w:p w:rsidR="00F22F11" w:rsidRPr="00A72973" w:rsidRDefault="00F22F11" w:rsidP="00EE14B9">
            <w:pPr>
              <w:spacing w:line="240" w:lineRule="auto"/>
              <w:ind w:right="-21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376" w:type="pct"/>
            <w:gridSpan w:val="3"/>
            <w:vAlign w:val="bottom"/>
          </w:tcPr>
          <w:p w:rsidR="00F22F11" w:rsidRPr="00A72973" w:rsidRDefault="00F22F11" w:rsidP="00EE14B9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92" w:type="pct"/>
            <w:vAlign w:val="bottom"/>
          </w:tcPr>
          <w:p w:rsidR="00F22F11" w:rsidRPr="00A72973" w:rsidRDefault="00F22F11" w:rsidP="00EE14B9">
            <w:pPr>
              <w:tabs>
                <w:tab w:val="decimal" w:pos="792"/>
              </w:tabs>
              <w:spacing w:line="240" w:lineRule="auto"/>
              <w:ind w:left="-109" w:right="-131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vAlign w:val="bottom"/>
          </w:tcPr>
          <w:p w:rsidR="00F22F11" w:rsidRPr="00A72973" w:rsidRDefault="00F22F11" w:rsidP="00EE14B9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>อาคารและ</w:t>
            </w:r>
          </w:p>
          <w:p w:rsidR="00F22F11" w:rsidRPr="00A72973" w:rsidRDefault="00F22F11" w:rsidP="00EE14B9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86" w:type="pct"/>
            <w:vAlign w:val="bottom"/>
          </w:tcPr>
          <w:p w:rsidR="00F22F11" w:rsidRPr="00A72973" w:rsidRDefault="00F22F11" w:rsidP="00EE14B9">
            <w:pPr>
              <w:tabs>
                <w:tab w:val="decimal" w:pos="792"/>
              </w:tabs>
              <w:spacing w:line="240" w:lineRule="auto"/>
              <w:ind w:left="-109" w:right="-131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3"/>
            <w:vAlign w:val="bottom"/>
          </w:tcPr>
          <w:p w:rsidR="00A72973" w:rsidRPr="00A72973" w:rsidRDefault="00F22F11" w:rsidP="00EE14B9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>เครื่องจักร</w:t>
            </w:r>
          </w:p>
          <w:p w:rsidR="00F22F11" w:rsidRPr="00A72973" w:rsidRDefault="00F22F11" w:rsidP="00EE14B9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86" w:type="pct"/>
            <w:vAlign w:val="bottom"/>
          </w:tcPr>
          <w:p w:rsidR="00F22F11" w:rsidRPr="00A72973" w:rsidRDefault="00F22F11" w:rsidP="00EE14B9">
            <w:pPr>
              <w:tabs>
                <w:tab w:val="decimal" w:pos="792"/>
              </w:tabs>
              <w:spacing w:line="240" w:lineRule="auto"/>
              <w:ind w:left="-109" w:right="-131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vAlign w:val="bottom"/>
          </w:tcPr>
          <w:p w:rsidR="00F22F11" w:rsidRPr="00A72973" w:rsidRDefault="00F22F11" w:rsidP="00EE14B9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>เครื่องมือ</w:t>
            </w:r>
          </w:p>
          <w:p w:rsidR="00F22F11" w:rsidRPr="00A72973" w:rsidRDefault="00F22F11" w:rsidP="00EE14B9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85" w:type="pct"/>
            <w:vAlign w:val="bottom"/>
          </w:tcPr>
          <w:p w:rsidR="00F22F11" w:rsidRPr="00A72973" w:rsidRDefault="00F22F11" w:rsidP="00EE14B9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4" w:type="pct"/>
            <w:gridSpan w:val="3"/>
            <w:vAlign w:val="bottom"/>
          </w:tcPr>
          <w:p w:rsidR="00F22F11" w:rsidRPr="00A72973" w:rsidRDefault="00F22F11" w:rsidP="00F22F11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  <w:cs/>
              </w:rPr>
              <w:t>เครื่องตกแต่ง ติดตั้งและ</w:t>
            </w:r>
          </w:p>
          <w:p w:rsidR="00F22F11" w:rsidRPr="00A72973" w:rsidRDefault="009C743B" w:rsidP="00F22F11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เ</w:t>
            </w:r>
            <w:r w:rsidR="00F22F11" w:rsidRPr="00A72973">
              <w:rPr>
                <w:rFonts w:ascii="Angsana New" w:eastAsia="Cordia New" w:hAnsi="Angsana New"/>
                <w:sz w:val="26"/>
                <w:szCs w:val="26"/>
                <w:cs/>
              </w:rPr>
              <w:t>ครื่องใช้สำนักงาน</w:t>
            </w:r>
          </w:p>
        </w:tc>
        <w:tc>
          <w:tcPr>
            <w:tcW w:w="86" w:type="pct"/>
            <w:gridSpan w:val="2"/>
          </w:tcPr>
          <w:p w:rsidR="00F22F11" w:rsidRPr="00A72973" w:rsidRDefault="00F22F11" w:rsidP="00EE14B9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2"/>
          </w:tcPr>
          <w:p w:rsidR="00F22F11" w:rsidRPr="00A72973" w:rsidRDefault="00F22F11" w:rsidP="00EE14B9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:rsidR="00F22F11" w:rsidRPr="00A72973" w:rsidRDefault="00F22F11" w:rsidP="00EE14B9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:rsidR="00F22F11" w:rsidRPr="00A72973" w:rsidRDefault="00F22F11" w:rsidP="00EE14B9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:rsidR="00F22F11" w:rsidRPr="00A72973" w:rsidRDefault="00F22F11" w:rsidP="00EE14B9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86" w:type="pct"/>
          </w:tcPr>
          <w:p w:rsidR="00F22F11" w:rsidRPr="00A72973" w:rsidRDefault="00F22F11" w:rsidP="00EE14B9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2" w:type="pct"/>
            <w:gridSpan w:val="3"/>
          </w:tcPr>
          <w:p w:rsidR="00F22F11" w:rsidRPr="00A72973" w:rsidRDefault="00F22F11" w:rsidP="00EE14B9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:rsidR="00F22F11" w:rsidRPr="00A72973" w:rsidRDefault="00F22F11" w:rsidP="00EE14B9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:rsidR="00F22F11" w:rsidRPr="00A72973" w:rsidRDefault="00F22F11" w:rsidP="00EE14B9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:rsidR="00F22F11" w:rsidRPr="00A72973" w:rsidRDefault="00F22F11" w:rsidP="00EE14B9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>ระบบต่างๆ</w:t>
            </w:r>
          </w:p>
        </w:tc>
        <w:tc>
          <w:tcPr>
            <w:tcW w:w="86" w:type="pct"/>
            <w:gridSpan w:val="2"/>
          </w:tcPr>
          <w:p w:rsidR="00F22F11" w:rsidRPr="00A72973" w:rsidRDefault="00F22F11" w:rsidP="00EE14B9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2" w:type="pct"/>
            <w:gridSpan w:val="2"/>
          </w:tcPr>
          <w:p w:rsidR="00F22F11" w:rsidRPr="00A72973" w:rsidRDefault="00F22F11" w:rsidP="00F22F11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  <w:cs/>
              </w:rPr>
              <w:t>สินทรัพย์</w:t>
            </w:r>
          </w:p>
          <w:p w:rsidR="00F22F11" w:rsidRPr="00A72973" w:rsidRDefault="00F22F11" w:rsidP="00F22F11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  <w:cs/>
              </w:rPr>
              <w:t>ระหว่าง</w:t>
            </w:r>
          </w:p>
          <w:p w:rsidR="00F22F11" w:rsidRPr="00A72973" w:rsidRDefault="00F22F11" w:rsidP="00F22F11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  <w:cs/>
              </w:rPr>
              <w:t>ก่อสร้างและติดตั้ง</w:t>
            </w:r>
          </w:p>
        </w:tc>
        <w:tc>
          <w:tcPr>
            <w:tcW w:w="86" w:type="pct"/>
            <w:gridSpan w:val="2"/>
            <w:vAlign w:val="bottom"/>
          </w:tcPr>
          <w:p w:rsidR="00F22F11" w:rsidRPr="00A72973" w:rsidRDefault="00F22F11" w:rsidP="00EE14B9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0" w:type="pct"/>
            <w:gridSpan w:val="2"/>
            <w:vAlign w:val="bottom"/>
          </w:tcPr>
          <w:p w:rsidR="00F22F11" w:rsidRPr="00A72973" w:rsidRDefault="00F22F11" w:rsidP="00EE14B9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  <w:cs/>
              </w:rPr>
              <w:t>รวม</w:t>
            </w:r>
          </w:p>
        </w:tc>
      </w:tr>
      <w:tr w:rsidR="00F22F11" w:rsidRPr="00A72973" w:rsidTr="00D72E65">
        <w:tc>
          <w:tcPr>
            <w:tcW w:w="817" w:type="pct"/>
            <w:gridSpan w:val="2"/>
          </w:tcPr>
          <w:p w:rsidR="00F22F11" w:rsidRPr="00A02BC2" w:rsidRDefault="00F22F11" w:rsidP="00EE14B9">
            <w:pPr>
              <w:spacing w:line="240" w:lineRule="auto"/>
              <w:ind w:right="-218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183" w:type="pct"/>
            <w:gridSpan w:val="35"/>
          </w:tcPr>
          <w:p w:rsidR="00F22F11" w:rsidRPr="00A02BC2" w:rsidRDefault="00F22F11" w:rsidP="00F22F11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i/>
                <w:iCs/>
                <w:sz w:val="26"/>
                <w:szCs w:val="26"/>
                <w:cs/>
              </w:rPr>
            </w:pPr>
            <w:r w:rsidRPr="00A02BC2">
              <w:rPr>
                <w:rFonts w:ascii="Angsana New" w:eastAsia="Cordia New" w:hAnsi="Angsana New"/>
                <w:i/>
                <w:iCs/>
                <w:sz w:val="26"/>
                <w:szCs w:val="26"/>
              </w:rPr>
              <w:t>(</w:t>
            </w:r>
            <w:r w:rsidRPr="00A02BC2">
              <w:rPr>
                <w:rFonts w:ascii="Angsana New" w:eastAsia="Cordia New" w:hAnsi="Angsana New"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F22F11" w:rsidRPr="00A72973" w:rsidTr="00D72E65">
        <w:tc>
          <w:tcPr>
            <w:tcW w:w="817" w:type="pct"/>
            <w:gridSpan w:val="2"/>
            <w:vAlign w:val="center"/>
          </w:tcPr>
          <w:p w:rsidR="00F22F11" w:rsidRPr="00A02BC2" w:rsidRDefault="00F22F11" w:rsidP="00A72973">
            <w:pPr>
              <w:spacing w:line="240" w:lineRule="auto"/>
              <w:ind w:right="-218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A02BC2"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376" w:type="pct"/>
            <w:gridSpan w:val="3"/>
          </w:tcPr>
          <w:p w:rsidR="00F22F11" w:rsidRPr="00A02BC2" w:rsidRDefault="00F22F11" w:rsidP="00EE14B9">
            <w:pPr>
              <w:tabs>
                <w:tab w:val="clear" w:pos="680"/>
                <w:tab w:val="decimal" w:pos="705"/>
                <w:tab w:val="left" w:pos="859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2" w:type="pct"/>
          </w:tcPr>
          <w:p w:rsidR="00F22F11" w:rsidRPr="00A02BC2" w:rsidRDefault="00F22F11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80" w:type="pct"/>
            <w:gridSpan w:val="3"/>
          </w:tcPr>
          <w:p w:rsidR="00F22F11" w:rsidRPr="00A02BC2" w:rsidRDefault="00F22F11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6" w:type="pct"/>
          </w:tcPr>
          <w:p w:rsidR="00F22F11" w:rsidRPr="00A02BC2" w:rsidRDefault="00F22F11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83" w:type="pct"/>
            <w:gridSpan w:val="3"/>
          </w:tcPr>
          <w:p w:rsidR="00F22F11" w:rsidRPr="00A02BC2" w:rsidRDefault="00F22F11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6" w:type="pct"/>
          </w:tcPr>
          <w:p w:rsidR="00F22F11" w:rsidRPr="00A02BC2" w:rsidRDefault="00F22F11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80" w:type="pct"/>
            <w:gridSpan w:val="3"/>
          </w:tcPr>
          <w:p w:rsidR="00F22F11" w:rsidRPr="00A02BC2" w:rsidRDefault="00F22F11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5" w:type="pct"/>
          </w:tcPr>
          <w:p w:rsidR="00F22F11" w:rsidRPr="00A02BC2" w:rsidRDefault="00F22F11" w:rsidP="00EE14B9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84" w:type="pct"/>
            <w:gridSpan w:val="3"/>
          </w:tcPr>
          <w:p w:rsidR="00F22F11" w:rsidRPr="00A02BC2" w:rsidRDefault="00F22F11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  <w:gridSpan w:val="2"/>
          </w:tcPr>
          <w:p w:rsidR="00F22F11" w:rsidRPr="00A02BC2" w:rsidRDefault="00F22F11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2"/>
          </w:tcPr>
          <w:p w:rsidR="00F22F11" w:rsidRPr="00A02BC2" w:rsidRDefault="00F22F11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</w:tcPr>
          <w:p w:rsidR="00F22F11" w:rsidRPr="00A02BC2" w:rsidRDefault="00F22F11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2" w:type="pct"/>
            <w:gridSpan w:val="3"/>
          </w:tcPr>
          <w:p w:rsidR="00F22F11" w:rsidRPr="00A02BC2" w:rsidRDefault="00F22F11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  <w:gridSpan w:val="2"/>
          </w:tcPr>
          <w:p w:rsidR="00F22F11" w:rsidRPr="00A02BC2" w:rsidRDefault="00F22F11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2" w:type="pct"/>
            <w:gridSpan w:val="2"/>
          </w:tcPr>
          <w:p w:rsidR="00F22F11" w:rsidRPr="00A02BC2" w:rsidRDefault="00F22F11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  <w:gridSpan w:val="2"/>
          </w:tcPr>
          <w:p w:rsidR="00F22F11" w:rsidRPr="00A02BC2" w:rsidRDefault="00F22F11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0" w:type="pct"/>
            <w:gridSpan w:val="2"/>
          </w:tcPr>
          <w:p w:rsidR="00F22F11" w:rsidRPr="00A02BC2" w:rsidRDefault="00F22F11" w:rsidP="00EE14B9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</w:tr>
      <w:tr w:rsidR="00A72973" w:rsidRPr="00A72973" w:rsidTr="00D72E65">
        <w:tc>
          <w:tcPr>
            <w:tcW w:w="817" w:type="pct"/>
            <w:gridSpan w:val="2"/>
            <w:vAlign w:val="center"/>
          </w:tcPr>
          <w:p w:rsidR="00A72973" w:rsidRPr="00A02BC2" w:rsidRDefault="00A72973" w:rsidP="002E2D68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ณ วันที่ </w:t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 xml:space="preserve">1 </w:t>
            </w:r>
            <w:r w:rsidRPr="00A02BC2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มกราคม </w:t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>25</w:t>
            </w:r>
            <w:r w:rsidR="002E2D68">
              <w:rPr>
                <w:rFonts w:ascii="Angsana New" w:eastAsia="Cordia New" w:hAnsi="Angsana New"/>
                <w:sz w:val="26"/>
                <w:szCs w:val="26"/>
              </w:rPr>
              <w:t>60</w:t>
            </w:r>
          </w:p>
        </w:tc>
        <w:tc>
          <w:tcPr>
            <w:tcW w:w="376" w:type="pct"/>
            <w:gridSpan w:val="3"/>
          </w:tcPr>
          <w:p w:rsidR="00A72973" w:rsidRPr="00A02BC2" w:rsidRDefault="002E2D68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166,628</w:t>
            </w:r>
          </w:p>
        </w:tc>
        <w:tc>
          <w:tcPr>
            <w:tcW w:w="92" w:type="pct"/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</w:tcPr>
          <w:p w:rsidR="00A72973" w:rsidRPr="00A02BC2" w:rsidRDefault="002E2D68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523,651</w:t>
            </w:r>
          </w:p>
        </w:tc>
        <w:tc>
          <w:tcPr>
            <w:tcW w:w="86" w:type="pct"/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3"/>
          </w:tcPr>
          <w:p w:rsidR="00A72973" w:rsidRPr="00A02BC2" w:rsidRDefault="002E2D68" w:rsidP="00A72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874,469</w:t>
            </w:r>
          </w:p>
        </w:tc>
        <w:tc>
          <w:tcPr>
            <w:tcW w:w="86" w:type="pct"/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</w:tcPr>
          <w:p w:rsidR="00A72973" w:rsidRPr="00A02BC2" w:rsidRDefault="002E2D68" w:rsidP="00A72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234,359</w:t>
            </w:r>
          </w:p>
        </w:tc>
        <w:tc>
          <w:tcPr>
            <w:tcW w:w="85" w:type="pct"/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4" w:type="pct"/>
            <w:gridSpan w:val="3"/>
          </w:tcPr>
          <w:p w:rsidR="00A72973" w:rsidRPr="00A02BC2" w:rsidRDefault="002E2D68" w:rsidP="00A72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301,249</w:t>
            </w:r>
          </w:p>
        </w:tc>
        <w:tc>
          <w:tcPr>
            <w:tcW w:w="86" w:type="pct"/>
            <w:gridSpan w:val="2"/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2"/>
          </w:tcPr>
          <w:p w:rsidR="00A72973" w:rsidRPr="00A02BC2" w:rsidRDefault="002E2D68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70,917</w:t>
            </w:r>
          </w:p>
        </w:tc>
        <w:tc>
          <w:tcPr>
            <w:tcW w:w="86" w:type="pct"/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2" w:type="pct"/>
            <w:gridSpan w:val="3"/>
          </w:tcPr>
          <w:p w:rsidR="00A72973" w:rsidRPr="00A02BC2" w:rsidRDefault="002E2D68" w:rsidP="00230765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56,537</w:t>
            </w:r>
          </w:p>
        </w:tc>
        <w:tc>
          <w:tcPr>
            <w:tcW w:w="86" w:type="pct"/>
            <w:gridSpan w:val="2"/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2" w:type="pct"/>
            <w:gridSpan w:val="2"/>
          </w:tcPr>
          <w:p w:rsidR="00A72973" w:rsidRPr="00A02BC2" w:rsidRDefault="002E2D68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5,121</w:t>
            </w:r>
          </w:p>
        </w:tc>
        <w:tc>
          <w:tcPr>
            <w:tcW w:w="86" w:type="pct"/>
            <w:gridSpan w:val="2"/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0" w:type="pct"/>
            <w:gridSpan w:val="2"/>
          </w:tcPr>
          <w:p w:rsidR="00A72973" w:rsidRPr="00A02BC2" w:rsidRDefault="002E2D68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2,232,931</w:t>
            </w:r>
          </w:p>
        </w:tc>
      </w:tr>
      <w:tr w:rsidR="002E2D68" w:rsidRPr="00A72973" w:rsidTr="00D72E65">
        <w:tc>
          <w:tcPr>
            <w:tcW w:w="817" w:type="pct"/>
            <w:gridSpan w:val="2"/>
            <w:vAlign w:val="center"/>
          </w:tcPr>
          <w:p w:rsidR="002E2D68" w:rsidRPr="00A02BC2" w:rsidRDefault="002E2D68" w:rsidP="002E2D68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376" w:type="pct"/>
            <w:gridSpan w:val="3"/>
          </w:tcPr>
          <w:p w:rsidR="002E2D68" w:rsidRPr="00A02BC2" w:rsidRDefault="002E2D68" w:rsidP="002E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2" w:type="pct"/>
          </w:tcPr>
          <w:p w:rsidR="002E2D68" w:rsidRPr="00A02BC2" w:rsidRDefault="002E2D68" w:rsidP="002E2D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</w:tcPr>
          <w:p w:rsidR="002E2D68" w:rsidRPr="00A02BC2" w:rsidRDefault="002E2D68" w:rsidP="002E2D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</w:rPr>
              <w:t xml:space="preserve"> 2,347 </w:t>
            </w:r>
          </w:p>
        </w:tc>
        <w:tc>
          <w:tcPr>
            <w:tcW w:w="86" w:type="pct"/>
          </w:tcPr>
          <w:p w:rsidR="002E2D68" w:rsidRPr="00A02BC2" w:rsidRDefault="002E2D68" w:rsidP="002E2D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3"/>
          </w:tcPr>
          <w:p w:rsidR="002E2D68" w:rsidRPr="00A02BC2" w:rsidRDefault="002E2D68" w:rsidP="002E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02BC2">
              <w:rPr>
                <w:rFonts w:ascii="Angsana New" w:hAnsi="Angsana New"/>
                <w:sz w:val="26"/>
                <w:szCs w:val="26"/>
              </w:rPr>
              <w:t xml:space="preserve"> 10,650 </w:t>
            </w:r>
          </w:p>
        </w:tc>
        <w:tc>
          <w:tcPr>
            <w:tcW w:w="86" w:type="pct"/>
          </w:tcPr>
          <w:p w:rsidR="002E2D68" w:rsidRPr="00A02BC2" w:rsidRDefault="002E2D68" w:rsidP="002E2D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</w:tcPr>
          <w:p w:rsidR="002E2D68" w:rsidRPr="00A02BC2" w:rsidRDefault="002E2D68" w:rsidP="002E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02BC2">
              <w:rPr>
                <w:rFonts w:ascii="Angsana New" w:hAnsi="Angsana New"/>
                <w:sz w:val="26"/>
                <w:szCs w:val="26"/>
              </w:rPr>
              <w:t xml:space="preserve"> 3,381 </w:t>
            </w:r>
          </w:p>
        </w:tc>
        <w:tc>
          <w:tcPr>
            <w:tcW w:w="85" w:type="pct"/>
          </w:tcPr>
          <w:p w:rsidR="002E2D68" w:rsidRPr="00A02BC2" w:rsidRDefault="002E2D68" w:rsidP="002E2D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4" w:type="pct"/>
            <w:gridSpan w:val="3"/>
          </w:tcPr>
          <w:p w:rsidR="002E2D68" w:rsidRPr="00A02BC2" w:rsidRDefault="002E2D68" w:rsidP="002E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02BC2">
              <w:rPr>
                <w:rFonts w:ascii="Angsana New" w:hAnsi="Angsana New"/>
                <w:sz w:val="26"/>
                <w:szCs w:val="26"/>
              </w:rPr>
              <w:t xml:space="preserve"> 4,844 </w:t>
            </w:r>
          </w:p>
        </w:tc>
        <w:tc>
          <w:tcPr>
            <w:tcW w:w="86" w:type="pct"/>
            <w:gridSpan w:val="2"/>
          </w:tcPr>
          <w:p w:rsidR="002E2D68" w:rsidRPr="00A02BC2" w:rsidRDefault="002E2D68" w:rsidP="002E2D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2"/>
          </w:tcPr>
          <w:p w:rsidR="002E2D68" w:rsidRPr="00A02BC2" w:rsidRDefault="002E2D68" w:rsidP="002E2D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</w:rPr>
              <w:t xml:space="preserve"> 5,542 </w:t>
            </w:r>
          </w:p>
        </w:tc>
        <w:tc>
          <w:tcPr>
            <w:tcW w:w="86" w:type="pct"/>
          </w:tcPr>
          <w:p w:rsidR="002E2D68" w:rsidRPr="00A02BC2" w:rsidRDefault="002E2D68" w:rsidP="002E2D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2" w:type="pct"/>
            <w:gridSpan w:val="3"/>
          </w:tcPr>
          <w:p w:rsidR="002E2D68" w:rsidRPr="00A02BC2" w:rsidRDefault="002E2D68" w:rsidP="00230765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</w:rPr>
              <w:t xml:space="preserve"> 1,456 </w:t>
            </w:r>
          </w:p>
        </w:tc>
        <w:tc>
          <w:tcPr>
            <w:tcW w:w="86" w:type="pct"/>
            <w:gridSpan w:val="2"/>
          </w:tcPr>
          <w:p w:rsidR="002E2D68" w:rsidRPr="00A02BC2" w:rsidRDefault="002E2D68" w:rsidP="002E2D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2" w:type="pct"/>
            <w:gridSpan w:val="2"/>
          </w:tcPr>
          <w:p w:rsidR="002E2D68" w:rsidRPr="00A02BC2" w:rsidRDefault="002E2D68" w:rsidP="002E2D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</w:rPr>
              <w:t xml:space="preserve"> 82,509 </w:t>
            </w:r>
          </w:p>
        </w:tc>
        <w:tc>
          <w:tcPr>
            <w:tcW w:w="86" w:type="pct"/>
            <w:gridSpan w:val="2"/>
          </w:tcPr>
          <w:p w:rsidR="002E2D68" w:rsidRPr="00A02BC2" w:rsidRDefault="002E2D68" w:rsidP="002E2D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0" w:type="pct"/>
            <w:gridSpan w:val="2"/>
          </w:tcPr>
          <w:p w:rsidR="002E2D68" w:rsidRPr="00A02BC2" w:rsidRDefault="002E2D68" w:rsidP="002E2D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</w:rPr>
              <w:t xml:space="preserve"> 110,729 </w:t>
            </w:r>
          </w:p>
        </w:tc>
      </w:tr>
      <w:tr w:rsidR="002E2D68" w:rsidRPr="00A72973" w:rsidTr="00D72E65">
        <w:tc>
          <w:tcPr>
            <w:tcW w:w="817" w:type="pct"/>
            <w:gridSpan w:val="2"/>
            <w:vAlign w:val="center"/>
          </w:tcPr>
          <w:p w:rsidR="002E2D68" w:rsidRPr="00A02BC2" w:rsidRDefault="002E2D68" w:rsidP="002E2D68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376" w:type="pct"/>
            <w:gridSpan w:val="3"/>
          </w:tcPr>
          <w:p w:rsidR="002E2D68" w:rsidRPr="00A02BC2" w:rsidRDefault="002E2D68" w:rsidP="002E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2" w:type="pct"/>
          </w:tcPr>
          <w:p w:rsidR="002E2D68" w:rsidRPr="00A02BC2" w:rsidRDefault="002E2D68" w:rsidP="002E2D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</w:tcPr>
          <w:p w:rsidR="002E2D68" w:rsidRPr="00A02BC2" w:rsidRDefault="002E2D68" w:rsidP="002E2D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</w:rPr>
              <w:t xml:space="preserve"> 10 </w:t>
            </w:r>
          </w:p>
        </w:tc>
        <w:tc>
          <w:tcPr>
            <w:tcW w:w="86" w:type="pct"/>
          </w:tcPr>
          <w:p w:rsidR="002E2D68" w:rsidRPr="00A02BC2" w:rsidRDefault="002E2D68" w:rsidP="002E2D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3"/>
          </w:tcPr>
          <w:p w:rsidR="002E2D68" w:rsidRPr="00A02BC2" w:rsidRDefault="002E2D68" w:rsidP="002E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02BC2">
              <w:rPr>
                <w:rFonts w:ascii="Angsana New" w:hAnsi="Angsana New"/>
                <w:sz w:val="26"/>
                <w:szCs w:val="26"/>
              </w:rPr>
              <w:t xml:space="preserve"> 80,733 </w:t>
            </w:r>
          </w:p>
        </w:tc>
        <w:tc>
          <w:tcPr>
            <w:tcW w:w="86" w:type="pct"/>
          </w:tcPr>
          <w:p w:rsidR="002E2D68" w:rsidRPr="00A02BC2" w:rsidRDefault="002E2D68" w:rsidP="002E2D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</w:tcPr>
          <w:p w:rsidR="002E2D68" w:rsidRPr="00A02BC2" w:rsidRDefault="002E2D68" w:rsidP="002E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02BC2">
              <w:rPr>
                <w:rFonts w:ascii="Angsana New" w:hAnsi="Angsana New"/>
                <w:sz w:val="26"/>
                <w:szCs w:val="26"/>
              </w:rPr>
              <w:t xml:space="preserve"> 645 </w:t>
            </w:r>
          </w:p>
        </w:tc>
        <w:tc>
          <w:tcPr>
            <w:tcW w:w="85" w:type="pct"/>
          </w:tcPr>
          <w:p w:rsidR="002E2D68" w:rsidRPr="00A02BC2" w:rsidRDefault="002E2D68" w:rsidP="002E2D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4" w:type="pct"/>
            <w:gridSpan w:val="3"/>
          </w:tcPr>
          <w:p w:rsidR="002E2D68" w:rsidRPr="00A02BC2" w:rsidRDefault="002E2D68" w:rsidP="002E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02BC2">
              <w:rPr>
                <w:rFonts w:ascii="Angsana New" w:hAnsi="Angsana New"/>
                <w:sz w:val="26"/>
                <w:szCs w:val="26"/>
              </w:rPr>
              <w:t xml:space="preserve"> 225 </w:t>
            </w:r>
          </w:p>
        </w:tc>
        <w:tc>
          <w:tcPr>
            <w:tcW w:w="86" w:type="pct"/>
            <w:gridSpan w:val="2"/>
          </w:tcPr>
          <w:p w:rsidR="002E2D68" w:rsidRPr="00A02BC2" w:rsidRDefault="002E2D68" w:rsidP="002E2D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2"/>
          </w:tcPr>
          <w:p w:rsidR="002E2D68" w:rsidRPr="00A02BC2" w:rsidRDefault="002E2D68" w:rsidP="002E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</w:tcPr>
          <w:p w:rsidR="002E2D68" w:rsidRPr="00A02BC2" w:rsidRDefault="002E2D68" w:rsidP="002E2D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2" w:type="pct"/>
            <w:gridSpan w:val="3"/>
          </w:tcPr>
          <w:p w:rsidR="002E2D68" w:rsidRPr="00A02BC2" w:rsidRDefault="002E2D68" w:rsidP="00230765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</w:rPr>
              <w:t xml:space="preserve"> 349 </w:t>
            </w:r>
          </w:p>
        </w:tc>
        <w:tc>
          <w:tcPr>
            <w:tcW w:w="86" w:type="pct"/>
            <w:gridSpan w:val="2"/>
          </w:tcPr>
          <w:p w:rsidR="002E2D68" w:rsidRPr="00A02BC2" w:rsidRDefault="002E2D68" w:rsidP="002E2D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2" w:type="pct"/>
            <w:gridSpan w:val="2"/>
          </w:tcPr>
          <w:p w:rsidR="002E2D68" w:rsidRPr="00A02BC2" w:rsidRDefault="002E2D68" w:rsidP="002E2D68">
            <w:pPr>
              <w:tabs>
                <w:tab w:val="clear" w:pos="680"/>
                <w:tab w:val="clear" w:pos="907"/>
                <w:tab w:val="decimal" w:pos="611"/>
              </w:tabs>
              <w:spacing w:line="240" w:lineRule="auto"/>
              <w:ind w:left="-109" w:right="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</w:rPr>
              <w:t xml:space="preserve"> (81,962)</w:t>
            </w:r>
          </w:p>
        </w:tc>
        <w:tc>
          <w:tcPr>
            <w:tcW w:w="86" w:type="pct"/>
            <w:gridSpan w:val="2"/>
          </w:tcPr>
          <w:p w:rsidR="002E2D68" w:rsidRPr="00A02BC2" w:rsidRDefault="002E2D68" w:rsidP="002E2D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0" w:type="pct"/>
            <w:gridSpan w:val="2"/>
          </w:tcPr>
          <w:p w:rsidR="002E2D68" w:rsidRPr="00A02BC2" w:rsidRDefault="002E2D68" w:rsidP="002E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</w:tr>
      <w:tr w:rsidR="002E2D68" w:rsidRPr="00A72973" w:rsidTr="00D72E65">
        <w:tc>
          <w:tcPr>
            <w:tcW w:w="817" w:type="pct"/>
            <w:gridSpan w:val="2"/>
            <w:vAlign w:val="center"/>
          </w:tcPr>
          <w:p w:rsidR="002E2D68" w:rsidRPr="00A02BC2" w:rsidRDefault="002E2D68" w:rsidP="002E2D68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  <w:cs/>
              </w:rPr>
              <w:t>จำหน่าย</w:t>
            </w:r>
            <w:r w:rsidRPr="00A02BC2">
              <w:rPr>
                <w:rFonts w:ascii="Angsana New" w:eastAsia="Cordia New" w:hAnsi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376" w:type="pct"/>
            <w:gridSpan w:val="3"/>
            <w:tcBorders>
              <w:bottom w:val="single" w:sz="4" w:space="0" w:color="auto"/>
            </w:tcBorders>
          </w:tcPr>
          <w:p w:rsidR="002E2D68" w:rsidRPr="00A02BC2" w:rsidRDefault="002E2D68" w:rsidP="002E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2" w:type="pct"/>
          </w:tcPr>
          <w:p w:rsidR="002E2D68" w:rsidRPr="00A02BC2" w:rsidRDefault="002E2D68" w:rsidP="002E2D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tcBorders>
              <w:bottom w:val="single" w:sz="4" w:space="0" w:color="auto"/>
            </w:tcBorders>
          </w:tcPr>
          <w:p w:rsidR="002E2D68" w:rsidRPr="00A02BC2" w:rsidRDefault="002E2D68" w:rsidP="002E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</w:tcPr>
          <w:p w:rsidR="002E2D68" w:rsidRPr="00A02BC2" w:rsidRDefault="002E2D68" w:rsidP="002E2D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3"/>
            <w:tcBorders>
              <w:bottom w:val="single" w:sz="4" w:space="0" w:color="auto"/>
            </w:tcBorders>
          </w:tcPr>
          <w:p w:rsidR="002E2D68" w:rsidRPr="00A02BC2" w:rsidRDefault="002E2D68" w:rsidP="002E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02BC2">
              <w:rPr>
                <w:rFonts w:ascii="Angsana New" w:hAnsi="Angsana New"/>
                <w:sz w:val="26"/>
                <w:szCs w:val="26"/>
              </w:rPr>
              <w:t xml:space="preserve"> (239)</w:t>
            </w:r>
          </w:p>
        </w:tc>
        <w:tc>
          <w:tcPr>
            <w:tcW w:w="86" w:type="pct"/>
          </w:tcPr>
          <w:p w:rsidR="002E2D68" w:rsidRPr="00A02BC2" w:rsidRDefault="002E2D68" w:rsidP="002E2D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tcBorders>
              <w:bottom w:val="single" w:sz="4" w:space="0" w:color="auto"/>
            </w:tcBorders>
          </w:tcPr>
          <w:p w:rsidR="002E2D68" w:rsidRPr="00A02BC2" w:rsidRDefault="002E2D68" w:rsidP="002E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02BC2">
              <w:rPr>
                <w:rFonts w:ascii="Angsana New" w:hAnsi="Angsana New"/>
                <w:sz w:val="26"/>
                <w:szCs w:val="26"/>
              </w:rPr>
              <w:t xml:space="preserve"> (5,537)</w:t>
            </w:r>
          </w:p>
        </w:tc>
        <w:tc>
          <w:tcPr>
            <w:tcW w:w="85" w:type="pct"/>
          </w:tcPr>
          <w:p w:rsidR="002E2D68" w:rsidRPr="00A02BC2" w:rsidRDefault="002E2D68" w:rsidP="002E2D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4" w:type="pct"/>
            <w:gridSpan w:val="3"/>
            <w:tcBorders>
              <w:bottom w:val="single" w:sz="4" w:space="0" w:color="auto"/>
            </w:tcBorders>
          </w:tcPr>
          <w:p w:rsidR="002E2D68" w:rsidRPr="00A02BC2" w:rsidRDefault="002E2D68" w:rsidP="002E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02BC2">
              <w:rPr>
                <w:rFonts w:ascii="Angsana New" w:hAnsi="Angsana New"/>
                <w:sz w:val="26"/>
                <w:szCs w:val="26"/>
              </w:rPr>
              <w:t xml:space="preserve"> (1,125)</w:t>
            </w:r>
          </w:p>
        </w:tc>
        <w:tc>
          <w:tcPr>
            <w:tcW w:w="86" w:type="pct"/>
            <w:gridSpan w:val="2"/>
          </w:tcPr>
          <w:p w:rsidR="002E2D68" w:rsidRPr="00A02BC2" w:rsidRDefault="002E2D68" w:rsidP="002E2D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2"/>
            <w:tcBorders>
              <w:bottom w:val="single" w:sz="4" w:space="0" w:color="auto"/>
            </w:tcBorders>
          </w:tcPr>
          <w:p w:rsidR="002E2D68" w:rsidRPr="00A02BC2" w:rsidRDefault="002E2D68" w:rsidP="002E2D68">
            <w:pPr>
              <w:tabs>
                <w:tab w:val="clear" w:pos="680"/>
                <w:tab w:val="clear" w:pos="907"/>
                <w:tab w:val="decimal" w:pos="611"/>
              </w:tabs>
              <w:spacing w:line="240" w:lineRule="auto"/>
              <w:ind w:left="-109" w:right="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</w:rPr>
              <w:t xml:space="preserve"> (2,334)</w:t>
            </w:r>
          </w:p>
        </w:tc>
        <w:tc>
          <w:tcPr>
            <w:tcW w:w="86" w:type="pct"/>
          </w:tcPr>
          <w:p w:rsidR="002E2D68" w:rsidRPr="00A02BC2" w:rsidRDefault="002E2D68" w:rsidP="002E2D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2" w:type="pct"/>
            <w:gridSpan w:val="3"/>
            <w:tcBorders>
              <w:bottom w:val="single" w:sz="4" w:space="0" w:color="auto"/>
            </w:tcBorders>
          </w:tcPr>
          <w:p w:rsidR="002E2D68" w:rsidRPr="00A02BC2" w:rsidRDefault="002E2D68" w:rsidP="002E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  <w:gridSpan w:val="2"/>
          </w:tcPr>
          <w:p w:rsidR="002E2D68" w:rsidRPr="00A02BC2" w:rsidRDefault="002E2D68" w:rsidP="002E2D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2" w:type="pct"/>
            <w:gridSpan w:val="2"/>
            <w:tcBorders>
              <w:bottom w:val="single" w:sz="4" w:space="0" w:color="auto"/>
            </w:tcBorders>
          </w:tcPr>
          <w:p w:rsidR="002E2D68" w:rsidRPr="00A02BC2" w:rsidRDefault="002E2D68" w:rsidP="00A62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85"/>
                <w:tab w:val="center" w:pos="474"/>
                <w:tab w:val="left" w:pos="609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  <w:gridSpan w:val="2"/>
          </w:tcPr>
          <w:p w:rsidR="002E2D68" w:rsidRPr="00A02BC2" w:rsidRDefault="002E2D68" w:rsidP="002E2D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0" w:type="pct"/>
            <w:gridSpan w:val="2"/>
            <w:tcBorders>
              <w:bottom w:val="single" w:sz="4" w:space="0" w:color="auto"/>
            </w:tcBorders>
          </w:tcPr>
          <w:p w:rsidR="002E2D68" w:rsidRPr="00A02BC2" w:rsidRDefault="002E2D68" w:rsidP="002E2D68">
            <w:pPr>
              <w:tabs>
                <w:tab w:val="clear" w:pos="680"/>
                <w:tab w:val="clear" w:pos="907"/>
                <w:tab w:val="decimal" w:pos="611"/>
              </w:tabs>
              <w:spacing w:line="240" w:lineRule="auto"/>
              <w:ind w:left="-109" w:right="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</w:rPr>
              <w:t xml:space="preserve"> (9,235)</w:t>
            </w:r>
          </w:p>
        </w:tc>
      </w:tr>
      <w:tr w:rsidR="002E2D68" w:rsidRPr="00A72973" w:rsidTr="00D72E65">
        <w:tc>
          <w:tcPr>
            <w:tcW w:w="817" w:type="pct"/>
            <w:gridSpan w:val="2"/>
            <w:vAlign w:val="center"/>
          </w:tcPr>
          <w:p w:rsidR="002E2D68" w:rsidRPr="00A02BC2" w:rsidRDefault="002E2D68" w:rsidP="002E2D68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02BC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31 </w:t>
            </w:r>
            <w:r w:rsidRPr="00A02BC2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02BC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25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60</w:t>
            </w:r>
            <w:r w:rsidRPr="00A02BC2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 </w:t>
            </w:r>
          </w:p>
          <w:p w:rsidR="002E2D68" w:rsidRPr="00A02BC2" w:rsidRDefault="002E2D68" w:rsidP="002E2D68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02BC2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A02BC2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และ</w:t>
            </w:r>
            <w:r w:rsidRPr="00A02BC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1 </w:t>
            </w:r>
            <w:r w:rsidRPr="00A02BC2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A02BC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376" w:type="pct"/>
            <w:gridSpan w:val="3"/>
            <w:tcBorders>
              <w:top w:val="single" w:sz="4" w:space="0" w:color="auto"/>
            </w:tcBorders>
          </w:tcPr>
          <w:p w:rsidR="002E2D68" w:rsidRDefault="002E2D68" w:rsidP="002E2D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:rsidR="002E2D68" w:rsidRPr="00A02BC2" w:rsidRDefault="002E2D68" w:rsidP="002E2D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166,628 </w:t>
            </w:r>
          </w:p>
        </w:tc>
        <w:tc>
          <w:tcPr>
            <w:tcW w:w="92" w:type="pct"/>
          </w:tcPr>
          <w:p w:rsidR="002E2D68" w:rsidRPr="00A02BC2" w:rsidRDefault="002E2D68" w:rsidP="002E2D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tcBorders>
              <w:top w:val="single" w:sz="4" w:space="0" w:color="auto"/>
            </w:tcBorders>
          </w:tcPr>
          <w:p w:rsidR="002E2D68" w:rsidRDefault="002E2D68" w:rsidP="002E2D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:rsidR="002E2D68" w:rsidRPr="00A02BC2" w:rsidRDefault="002E2D68" w:rsidP="002E2D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526,008 </w:t>
            </w:r>
          </w:p>
        </w:tc>
        <w:tc>
          <w:tcPr>
            <w:tcW w:w="86" w:type="pct"/>
          </w:tcPr>
          <w:p w:rsidR="002E2D68" w:rsidRPr="00A02BC2" w:rsidRDefault="002E2D68" w:rsidP="002E2D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gridSpan w:val="3"/>
            <w:tcBorders>
              <w:top w:val="single" w:sz="4" w:space="0" w:color="auto"/>
            </w:tcBorders>
          </w:tcPr>
          <w:p w:rsidR="002E2D68" w:rsidRDefault="002E2D68" w:rsidP="002E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:rsidR="002E2D68" w:rsidRPr="00A02BC2" w:rsidRDefault="002E2D68" w:rsidP="002E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02BC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965,613 </w:t>
            </w:r>
          </w:p>
        </w:tc>
        <w:tc>
          <w:tcPr>
            <w:tcW w:w="86" w:type="pct"/>
          </w:tcPr>
          <w:p w:rsidR="002E2D68" w:rsidRPr="00A02BC2" w:rsidRDefault="002E2D68" w:rsidP="002E2D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tcBorders>
              <w:top w:val="single" w:sz="4" w:space="0" w:color="auto"/>
            </w:tcBorders>
          </w:tcPr>
          <w:p w:rsidR="002E2D68" w:rsidRDefault="002E2D68" w:rsidP="002E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:rsidR="002E2D68" w:rsidRPr="00A02BC2" w:rsidRDefault="002E2D68" w:rsidP="002E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02BC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232,848 </w:t>
            </w:r>
          </w:p>
        </w:tc>
        <w:tc>
          <w:tcPr>
            <w:tcW w:w="85" w:type="pct"/>
          </w:tcPr>
          <w:p w:rsidR="002E2D68" w:rsidRPr="00A02BC2" w:rsidRDefault="002E2D68" w:rsidP="002E2D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gridSpan w:val="3"/>
            <w:tcBorders>
              <w:top w:val="single" w:sz="4" w:space="0" w:color="auto"/>
            </w:tcBorders>
          </w:tcPr>
          <w:p w:rsidR="002E2D68" w:rsidRDefault="002E2D68" w:rsidP="002E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:rsidR="002E2D68" w:rsidRPr="00A02BC2" w:rsidRDefault="002E2D68" w:rsidP="002E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02BC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305,193 </w:t>
            </w:r>
          </w:p>
        </w:tc>
        <w:tc>
          <w:tcPr>
            <w:tcW w:w="86" w:type="pct"/>
            <w:gridSpan w:val="2"/>
          </w:tcPr>
          <w:p w:rsidR="002E2D68" w:rsidRPr="00A02BC2" w:rsidRDefault="002E2D68" w:rsidP="002E2D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gridSpan w:val="2"/>
            <w:tcBorders>
              <w:top w:val="single" w:sz="4" w:space="0" w:color="auto"/>
            </w:tcBorders>
          </w:tcPr>
          <w:p w:rsidR="002E2D68" w:rsidRDefault="002E2D68" w:rsidP="002E2D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:rsidR="002E2D68" w:rsidRPr="00A02BC2" w:rsidRDefault="002E2D68" w:rsidP="002E2D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74,125 </w:t>
            </w:r>
          </w:p>
        </w:tc>
        <w:tc>
          <w:tcPr>
            <w:tcW w:w="86" w:type="pct"/>
          </w:tcPr>
          <w:p w:rsidR="002E2D68" w:rsidRPr="00A02BC2" w:rsidRDefault="002E2D68" w:rsidP="002E2D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2" w:type="pct"/>
            <w:gridSpan w:val="3"/>
            <w:tcBorders>
              <w:top w:val="single" w:sz="4" w:space="0" w:color="auto"/>
            </w:tcBorders>
          </w:tcPr>
          <w:p w:rsidR="002E2D68" w:rsidRDefault="002E2D68" w:rsidP="002E2D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:rsidR="002E2D68" w:rsidRPr="00A02BC2" w:rsidRDefault="002E2D68" w:rsidP="002E2D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58,342 </w:t>
            </w:r>
          </w:p>
        </w:tc>
        <w:tc>
          <w:tcPr>
            <w:tcW w:w="86" w:type="pct"/>
            <w:gridSpan w:val="2"/>
          </w:tcPr>
          <w:p w:rsidR="002E2D68" w:rsidRPr="00A02BC2" w:rsidRDefault="002E2D68" w:rsidP="002E2D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  <w:gridSpan w:val="2"/>
            <w:tcBorders>
              <w:top w:val="single" w:sz="4" w:space="0" w:color="auto"/>
            </w:tcBorders>
          </w:tcPr>
          <w:p w:rsidR="002E2D68" w:rsidRDefault="002E2D68" w:rsidP="002E2D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:rsidR="002E2D68" w:rsidRPr="00A02BC2" w:rsidRDefault="002E2D68" w:rsidP="002E2D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5,668 </w:t>
            </w:r>
          </w:p>
        </w:tc>
        <w:tc>
          <w:tcPr>
            <w:tcW w:w="86" w:type="pct"/>
            <w:gridSpan w:val="2"/>
          </w:tcPr>
          <w:p w:rsidR="002E2D68" w:rsidRPr="00A02BC2" w:rsidRDefault="002E2D68" w:rsidP="002E2D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</w:tcBorders>
          </w:tcPr>
          <w:p w:rsidR="002E2D68" w:rsidRDefault="002E2D68" w:rsidP="002E2D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:rsidR="002E2D68" w:rsidRPr="00A02BC2" w:rsidRDefault="002E2D68" w:rsidP="002E2D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2,334,425 </w:t>
            </w:r>
          </w:p>
        </w:tc>
      </w:tr>
      <w:tr w:rsidR="00230765" w:rsidRPr="00A72973" w:rsidTr="00D72E65">
        <w:tc>
          <w:tcPr>
            <w:tcW w:w="817" w:type="pct"/>
            <w:gridSpan w:val="2"/>
            <w:shd w:val="clear" w:color="auto" w:fill="auto"/>
            <w:vAlign w:val="center"/>
          </w:tcPr>
          <w:p w:rsidR="00230765" w:rsidRPr="00A02BC2" w:rsidRDefault="00230765" w:rsidP="00230765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376" w:type="pct"/>
            <w:gridSpan w:val="3"/>
            <w:shd w:val="clear" w:color="auto" w:fill="auto"/>
          </w:tcPr>
          <w:p w:rsidR="00230765" w:rsidRPr="00A02BC2" w:rsidRDefault="00230765" w:rsidP="0023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2" w:type="pct"/>
          </w:tcPr>
          <w:p w:rsidR="00230765" w:rsidRPr="00A02BC2" w:rsidRDefault="00230765" w:rsidP="00230765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</w:tcPr>
          <w:p w:rsidR="00230765" w:rsidRPr="00A02BC2" w:rsidRDefault="00230765" w:rsidP="00230765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25</w:t>
            </w:r>
            <w:r w:rsidR="00751B50">
              <w:rPr>
                <w:rFonts w:ascii="Angsana New" w:eastAsia="Cordia New" w:hAnsi="Angsana New"/>
                <w:sz w:val="26"/>
                <w:szCs w:val="26"/>
              </w:rPr>
              <w:t>3</w:t>
            </w:r>
          </w:p>
        </w:tc>
        <w:tc>
          <w:tcPr>
            <w:tcW w:w="86" w:type="pct"/>
          </w:tcPr>
          <w:p w:rsidR="00230765" w:rsidRPr="00A02BC2" w:rsidRDefault="00230765" w:rsidP="00230765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3"/>
          </w:tcPr>
          <w:p w:rsidR="00230765" w:rsidRPr="00A02BC2" w:rsidRDefault="00230765" w:rsidP="0023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6,070</w:t>
            </w:r>
          </w:p>
        </w:tc>
        <w:tc>
          <w:tcPr>
            <w:tcW w:w="86" w:type="pct"/>
            <w:shd w:val="clear" w:color="auto" w:fill="auto"/>
          </w:tcPr>
          <w:p w:rsidR="00230765" w:rsidRPr="00A02BC2" w:rsidRDefault="00230765" w:rsidP="00230765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shd w:val="clear" w:color="auto" w:fill="auto"/>
          </w:tcPr>
          <w:p w:rsidR="00230765" w:rsidRPr="00A02BC2" w:rsidRDefault="00230765" w:rsidP="0023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5,280</w:t>
            </w:r>
          </w:p>
        </w:tc>
        <w:tc>
          <w:tcPr>
            <w:tcW w:w="85" w:type="pct"/>
            <w:shd w:val="clear" w:color="auto" w:fill="auto"/>
          </w:tcPr>
          <w:p w:rsidR="00230765" w:rsidRPr="00A02BC2" w:rsidRDefault="00230765" w:rsidP="00230765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4" w:type="pct"/>
            <w:gridSpan w:val="3"/>
            <w:shd w:val="clear" w:color="auto" w:fill="auto"/>
          </w:tcPr>
          <w:p w:rsidR="00230765" w:rsidRPr="00A02BC2" w:rsidRDefault="00230765" w:rsidP="0023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9,703</w:t>
            </w:r>
          </w:p>
        </w:tc>
        <w:tc>
          <w:tcPr>
            <w:tcW w:w="86" w:type="pct"/>
            <w:gridSpan w:val="2"/>
          </w:tcPr>
          <w:p w:rsidR="00230765" w:rsidRPr="00A02BC2" w:rsidRDefault="00230765" w:rsidP="00230765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2"/>
          </w:tcPr>
          <w:p w:rsidR="00230765" w:rsidRPr="00A02BC2" w:rsidRDefault="00230765" w:rsidP="00230765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15</w:t>
            </w:r>
          </w:p>
        </w:tc>
        <w:tc>
          <w:tcPr>
            <w:tcW w:w="86" w:type="pct"/>
          </w:tcPr>
          <w:p w:rsidR="00230765" w:rsidRPr="00A02BC2" w:rsidRDefault="00230765" w:rsidP="00230765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2" w:type="pct"/>
            <w:gridSpan w:val="3"/>
          </w:tcPr>
          <w:p w:rsidR="00230765" w:rsidRPr="00A02BC2" w:rsidRDefault="00230765" w:rsidP="00BD298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3,60</w:t>
            </w:r>
            <w:r w:rsidR="00751B50">
              <w:rPr>
                <w:rFonts w:ascii="Angsana New" w:eastAsia="Cordia New" w:hAnsi="Angsana New"/>
                <w:sz w:val="26"/>
                <w:szCs w:val="26"/>
              </w:rPr>
              <w:t>3</w:t>
            </w:r>
          </w:p>
        </w:tc>
        <w:tc>
          <w:tcPr>
            <w:tcW w:w="86" w:type="pct"/>
            <w:gridSpan w:val="2"/>
          </w:tcPr>
          <w:p w:rsidR="00230765" w:rsidRPr="00A02BC2" w:rsidRDefault="00230765" w:rsidP="00230765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2" w:type="pct"/>
            <w:gridSpan w:val="2"/>
          </w:tcPr>
          <w:p w:rsidR="00230765" w:rsidRPr="00A02BC2" w:rsidRDefault="00ED57F8" w:rsidP="00230765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11,08</w:t>
            </w:r>
            <w:r w:rsidR="00751B50">
              <w:rPr>
                <w:rFonts w:ascii="Angsana New" w:eastAsia="Cordia New" w:hAnsi="Angsana New"/>
                <w:sz w:val="26"/>
                <w:szCs w:val="26"/>
              </w:rPr>
              <w:t>1</w:t>
            </w:r>
          </w:p>
        </w:tc>
        <w:tc>
          <w:tcPr>
            <w:tcW w:w="86" w:type="pct"/>
            <w:gridSpan w:val="2"/>
            <w:shd w:val="clear" w:color="auto" w:fill="auto"/>
          </w:tcPr>
          <w:p w:rsidR="00230765" w:rsidRPr="00A02BC2" w:rsidRDefault="00230765" w:rsidP="00230765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0" w:type="pct"/>
            <w:gridSpan w:val="2"/>
            <w:shd w:val="clear" w:color="auto" w:fill="auto"/>
          </w:tcPr>
          <w:p w:rsidR="00230765" w:rsidRPr="00A02BC2" w:rsidRDefault="00ED57F8" w:rsidP="00230765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36,00</w:t>
            </w:r>
            <w:r w:rsidR="00751B50">
              <w:rPr>
                <w:rFonts w:ascii="Angsana New" w:eastAsia="Cordia New" w:hAnsi="Angsana New"/>
                <w:sz w:val="26"/>
                <w:szCs w:val="26"/>
              </w:rPr>
              <w:t>5</w:t>
            </w:r>
          </w:p>
        </w:tc>
      </w:tr>
      <w:tr w:rsidR="00230765" w:rsidRPr="00A72973" w:rsidTr="00D72E65">
        <w:tc>
          <w:tcPr>
            <w:tcW w:w="817" w:type="pct"/>
            <w:gridSpan w:val="2"/>
            <w:shd w:val="clear" w:color="auto" w:fill="auto"/>
            <w:vAlign w:val="center"/>
          </w:tcPr>
          <w:p w:rsidR="00230765" w:rsidRPr="00A02BC2" w:rsidRDefault="00230765" w:rsidP="00230765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376" w:type="pct"/>
            <w:gridSpan w:val="3"/>
            <w:shd w:val="clear" w:color="auto" w:fill="auto"/>
          </w:tcPr>
          <w:p w:rsidR="00230765" w:rsidRPr="00A02BC2" w:rsidRDefault="00230765" w:rsidP="0023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2" w:type="pct"/>
          </w:tcPr>
          <w:p w:rsidR="00230765" w:rsidRPr="00A02BC2" w:rsidRDefault="00230765" w:rsidP="00230765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</w:tcPr>
          <w:p w:rsidR="00230765" w:rsidRPr="00A02BC2" w:rsidRDefault="00230765" w:rsidP="00230765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3,730</w:t>
            </w:r>
          </w:p>
        </w:tc>
        <w:tc>
          <w:tcPr>
            <w:tcW w:w="86" w:type="pct"/>
          </w:tcPr>
          <w:p w:rsidR="00230765" w:rsidRPr="00A02BC2" w:rsidRDefault="00230765" w:rsidP="00230765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3"/>
          </w:tcPr>
          <w:p w:rsidR="00230765" w:rsidRPr="00A02BC2" w:rsidRDefault="00230765" w:rsidP="0023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10,48</w:t>
            </w:r>
            <w:r w:rsidR="00751B50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86" w:type="pct"/>
            <w:shd w:val="clear" w:color="auto" w:fill="auto"/>
          </w:tcPr>
          <w:p w:rsidR="00230765" w:rsidRPr="00A02BC2" w:rsidRDefault="00230765" w:rsidP="00230765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shd w:val="clear" w:color="auto" w:fill="auto"/>
          </w:tcPr>
          <w:p w:rsidR="00230765" w:rsidRPr="00A02BC2" w:rsidRDefault="00230765" w:rsidP="0023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(31)</w:t>
            </w:r>
          </w:p>
        </w:tc>
        <w:tc>
          <w:tcPr>
            <w:tcW w:w="85" w:type="pct"/>
            <w:shd w:val="clear" w:color="auto" w:fill="auto"/>
          </w:tcPr>
          <w:p w:rsidR="00230765" w:rsidRPr="00A02BC2" w:rsidRDefault="00230765" w:rsidP="00230765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4" w:type="pct"/>
            <w:gridSpan w:val="3"/>
            <w:shd w:val="clear" w:color="auto" w:fill="auto"/>
          </w:tcPr>
          <w:p w:rsidR="00230765" w:rsidRPr="00A02BC2" w:rsidRDefault="00230765" w:rsidP="0023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579</w:t>
            </w:r>
          </w:p>
        </w:tc>
        <w:tc>
          <w:tcPr>
            <w:tcW w:w="86" w:type="pct"/>
            <w:gridSpan w:val="2"/>
          </w:tcPr>
          <w:p w:rsidR="00230765" w:rsidRPr="00A02BC2" w:rsidRDefault="00230765" w:rsidP="00230765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2"/>
          </w:tcPr>
          <w:p w:rsidR="00230765" w:rsidRPr="00A02BC2" w:rsidRDefault="00230765" w:rsidP="0023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</w:tcPr>
          <w:p w:rsidR="00230765" w:rsidRPr="00A02BC2" w:rsidRDefault="00230765" w:rsidP="00230765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2" w:type="pct"/>
            <w:gridSpan w:val="3"/>
          </w:tcPr>
          <w:p w:rsidR="00230765" w:rsidRPr="00A02BC2" w:rsidRDefault="00230765" w:rsidP="00230765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1,263</w:t>
            </w:r>
          </w:p>
        </w:tc>
        <w:tc>
          <w:tcPr>
            <w:tcW w:w="86" w:type="pct"/>
            <w:gridSpan w:val="2"/>
          </w:tcPr>
          <w:p w:rsidR="00230765" w:rsidRPr="00A02BC2" w:rsidRDefault="00230765" w:rsidP="00230765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2" w:type="pct"/>
            <w:gridSpan w:val="2"/>
          </w:tcPr>
          <w:p w:rsidR="00230765" w:rsidRPr="00A02BC2" w:rsidRDefault="00751B50" w:rsidP="00230765">
            <w:pPr>
              <w:tabs>
                <w:tab w:val="clear" w:pos="680"/>
                <w:tab w:val="clear" w:pos="907"/>
                <w:tab w:val="decimal" w:pos="611"/>
              </w:tabs>
              <w:spacing w:line="240" w:lineRule="auto"/>
              <w:ind w:left="-109" w:right="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(16,023</w:t>
            </w:r>
            <w:r w:rsidR="00ED57F8">
              <w:rPr>
                <w:rFonts w:ascii="Angsana New" w:eastAsia="Cordia New" w:hAnsi="Angsana New"/>
                <w:sz w:val="26"/>
                <w:szCs w:val="26"/>
              </w:rPr>
              <w:t>)</w:t>
            </w:r>
          </w:p>
        </w:tc>
        <w:tc>
          <w:tcPr>
            <w:tcW w:w="86" w:type="pct"/>
            <w:gridSpan w:val="2"/>
            <w:shd w:val="clear" w:color="auto" w:fill="auto"/>
          </w:tcPr>
          <w:p w:rsidR="00230765" w:rsidRPr="00A02BC2" w:rsidRDefault="00230765" w:rsidP="00230765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0" w:type="pct"/>
            <w:gridSpan w:val="2"/>
            <w:shd w:val="clear" w:color="auto" w:fill="auto"/>
          </w:tcPr>
          <w:p w:rsidR="00230765" w:rsidRPr="00A02BC2" w:rsidRDefault="00230765" w:rsidP="0023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</w:tr>
      <w:tr w:rsidR="00ED57F8" w:rsidRPr="00A72973" w:rsidTr="00D72E65">
        <w:tc>
          <w:tcPr>
            <w:tcW w:w="817" w:type="pct"/>
            <w:gridSpan w:val="2"/>
            <w:shd w:val="clear" w:color="auto" w:fill="auto"/>
            <w:vAlign w:val="center"/>
          </w:tcPr>
          <w:p w:rsidR="00ED57F8" w:rsidRPr="00A02BC2" w:rsidRDefault="00ED57F8" w:rsidP="00ED57F8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  <w:cs/>
              </w:rPr>
              <w:t>จำหน่าย</w:t>
            </w:r>
            <w:r w:rsidRPr="00A02BC2">
              <w:rPr>
                <w:rFonts w:ascii="Angsana New" w:eastAsia="Cordia New" w:hAnsi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376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D57F8" w:rsidRPr="00A02BC2" w:rsidRDefault="00ED57F8" w:rsidP="00ED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2" w:type="pct"/>
          </w:tcPr>
          <w:p w:rsidR="00ED57F8" w:rsidRPr="00A02BC2" w:rsidRDefault="00ED57F8" w:rsidP="00ED57F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tcBorders>
              <w:bottom w:val="single" w:sz="4" w:space="0" w:color="auto"/>
            </w:tcBorders>
          </w:tcPr>
          <w:p w:rsidR="00ED57F8" w:rsidRPr="00A02BC2" w:rsidRDefault="00ED57F8" w:rsidP="00ED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</w:tcPr>
          <w:p w:rsidR="00ED57F8" w:rsidRPr="00A02BC2" w:rsidRDefault="00ED57F8" w:rsidP="00ED57F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3"/>
            <w:tcBorders>
              <w:bottom w:val="single" w:sz="4" w:space="0" w:color="auto"/>
            </w:tcBorders>
          </w:tcPr>
          <w:p w:rsidR="00ED57F8" w:rsidRPr="00A02BC2" w:rsidRDefault="00751B50" w:rsidP="00ED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(172,298</w:t>
            </w:r>
            <w:r w:rsidR="00ED57F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6" w:type="pct"/>
            <w:shd w:val="clear" w:color="auto" w:fill="auto"/>
          </w:tcPr>
          <w:p w:rsidR="00ED57F8" w:rsidRPr="00A02BC2" w:rsidRDefault="00ED57F8" w:rsidP="00ED57F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D57F8" w:rsidRPr="00A02BC2" w:rsidRDefault="00ED57F8" w:rsidP="00ED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(4,779)</w:t>
            </w:r>
          </w:p>
        </w:tc>
        <w:tc>
          <w:tcPr>
            <w:tcW w:w="85" w:type="pct"/>
            <w:shd w:val="clear" w:color="auto" w:fill="auto"/>
          </w:tcPr>
          <w:p w:rsidR="00ED57F8" w:rsidRPr="00A02BC2" w:rsidRDefault="00ED57F8" w:rsidP="00ED57F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4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D57F8" w:rsidRPr="00A02BC2" w:rsidRDefault="00ED57F8" w:rsidP="00751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(1,45</w:t>
            </w:r>
            <w:r w:rsidR="00751B50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6" w:type="pct"/>
            <w:gridSpan w:val="2"/>
          </w:tcPr>
          <w:p w:rsidR="00ED57F8" w:rsidRPr="00A02BC2" w:rsidRDefault="00ED57F8" w:rsidP="00ED57F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2"/>
            <w:tcBorders>
              <w:bottom w:val="single" w:sz="4" w:space="0" w:color="auto"/>
            </w:tcBorders>
          </w:tcPr>
          <w:p w:rsidR="00ED57F8" w:rsidRPr="00A02BC2" w:rsidRDefault="00ED57F8" w:rsidP="00A624A6">
            <w:pPr>
              <w:tabs>
                <w:tab w:val="clear" w:pos="680"/>
                <w:tab w:val="clear" w:pos="907"/>
                <w:tab w:val="decimal" w:pos="611"/>
              </w:tabs>
              <w:spacing w:line="240" w:lineRule="auto"/>
              <w:ind w:left="-109" w:right="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(7,345)</w:t>
            </w:r>
          </w:p>
        </w:tc>
        <w:tc>
          <w:tcPr>
            <w:tcW w:w="86" w:type="pct"/>
          </w:tcPr>
          <w:p w:rsidR="00ED57F8" w:rsidRPr="00A02BC2" w:rsidRDefault="00ED57F8" w:rsidP="00ED57F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2" w:type="pct"/>
            <w:gridSpan w:val="3"/>
            <w:tcBorders>
              <w:bottom w:val="single" w:sz="4" w:space="0" w:color="auto"/>
            </w:tcBorders>
          </w:tcPr>
          <w:p w:rsidR="00ED57F8" w:rsidRPr="00A02BC2" w:rsidRDefault="00ED57F8" w:rsidP="00A624A6">
            <w:pPr>
              <w:tabs>
                <w:tab w:val="clear" w:pos="680"/>
                <w:tab w:val="clear" w:pos="907"/>
                <w:tab w:val="decimal" w:pos="611"/>
              </w:tabs>
              <w:spacing w:line="240" w:lineRule="auto"/>
              <w:ind w:left="-109" w:right="2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(1,016)</w:t>
            </w:r>
          </w:p>
        </w:tc>
        <w:tc>
          <w:tcPr>
            <w:tcW w:w="86" w:type="pct"/>
            <w:gridSpan w:val="2"/>
          </w:tcPr>
          <w:p w:rsidR="00ED57F8" w:rsidRPr="00A02BC2" w:rsidRDefault="00ED57F8" w:rsidP="00ED57F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2" w:type="pct"/>
            <w:gridSpan w:val="2"/>
            <w:tcBorders>
              <w:bottom w:val="single" w:sz="4" w:space="0" w:color="auto"/>
            </w:tcBorders>
          </w:tcPr>
          <w:p w:rsidR="00ED57F8" w:rsidRPr="00A02BC2" w:rsidRDefault="00ED57F8" w:rsidP="00A62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85"/>
                <w:tab w:val="center" w:pos="474"/>
                <w:tab w:val="left" w:pos="609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  <w:gridSpan w:val="2"/>
            <w:shd w:val="clear" w:color="auto" w:fill="auto"/>
          </w:tcPr>
          <w:p w:rsidR="00ED57F8" w:rsidRPr="00A02BC2" w:rsidRDefault="00ED57F8" w:rsidP="00ED57F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D57F8" w:rsidRPr="00A02BC2" w:rsidRDefault="000721C1" w:rsidP="00ED57F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(</w:t>
            </w:r>
            <w:r w:rsidR="00ED57F8">
              <w:rPr>
                <w:rFonts w:ascii="Angsana New" w:eastAsia="Cordia New" w:hAnsi="Angsana New"/>
                <w:sz w:val="26"/>
                <w:szCs w:val="26"/>
              </w:rPr>
              <w:t>1</w:t>
            </w:r>
            <w:r w:rsidR="00751B50">
              <w:rPr>
                <w:rFonts w:ascii="Angsana New" w:eastAsia="Cordia New" w:hAnsi="Angsana New"/>
                <w:sz w:val="26"/>
                <w:szCs w:val="26"/>
              </w:rPr>
              <w:t>86,896</w:t>
            </w:r>
            <w:r>
              <w:rPr>
                <w:rFonts w:ascii="Angsana New" w:eastAsia="Cordia New" w:hAnsi="Angsana New"/>
                <w:sz w:val="26"/>
                <w:szCs w:val="26"/>
              </w:rPr>
              <w:t>)</w:t>
            </w:r>
          </w:p>
        </w:tc>
      </w:tr>
      <w:tr w:rsidR="00ED57F8" w:rsidRPr="00A72973" w:rsidTr="00D72E65">
        <w:tc>
          <w:tcPr>
            <w:tcW w:w="817" w:type="pct"/>
            <w:gridSpan w:val="2"/>
            <w:shd w:val="clear" w:color="auto" w:fill="auto"/>
            <w:vAlign w:val="center"/>
          </w:tcPr>
          <w:p w:rsidR="00ED57F8" w:rsidRPr="00A02BC2" w:rsidRDefault="00ED57F8" w:rsidP="00ED57F8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02BC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31 </w:t>
            </w:r>
            <w:r w:rsidRPr="00A02BC2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02BC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376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D57F8" w:rsidRPr="00A02BC2" w:rsidRDefault="00ED57F8" w:rsidP="00ED57F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166,628</w:t>
            </w:r>
          </w:p>
        </w:tc>
        <w:tc>
          <w:tcPr>
            <w:tcW w:w="92" w:type="pct"/>
          </w:tcPr>
          <w:p w:rsidR="00ED57F8" w:rsidRPr="00A02BC2" w:rsidRDefault="00ED57F8" w:rsidP="00ED57F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D57F8" w:rsidRPr="00A02BC2" w:rsidRDefault="00ED57F8" w:rsidP="00ED57F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529,99</w:t>
            </w:r>
            <w:r w:rsidR="00751B50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6" w:type="pct"/>
          </w:tcPr>
          <w:p w:rsidR="00ED57F8" w:rsidRPr="00A02BC2" w:rsidRDefault="00ED57F8" w:rsidP="00ED57F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D57F8" w:rsidRPr="00A02BC2" w:rsidRDefault="00ED57F8" w:rsidP="00ED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809,86</w:t>
            </w:r>
            <w:r w:rsidR="000721C1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86" w:type="pct"/>
            <w:shd w:val="clear" w:color="auto" w:fill="auto"/>
          </w:tcPr>
          <w:p w:rsidR="00ED57F8" w:rsidRPr="00A02BC2" w:rsidRDefault="00ED57F8" w:rsidP="00ED57F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D57F8" w:rsidRPr="00A02BC2" w:rsidRDefault="00ED57F8" w:rsidP="00ED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233,318</w:t>
            </w:r>
          </w:p>
        </w:tc>
        <w:tc>
          <w:tcPr>
            <w:tcW w:w="85" w:type="pct"/>
            <w:shd w:val="clear" w:color="auto" w:fill="auto"/>
          </w:tcPr>
          <w:p w:rsidR="00ED57F8" w:rsidRPr="00A02BC2" w:rsidRDefault="00ED57F8" w:rsidP="00ED57F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D57F8" w:rsidRPr="00A02BC2" w:rsidRDefault="00ED57F8" w:rsidP="00ED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314,01</w:t>
            </w:r>
            <w:r w:rsidR="00751B50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86" w:type="pct"/>
            <w:gridSpan w:val="2"/>
          </w:tcPr>
          <w:p w:rsidR="00ED57F8" w:rsidRPr="00A02BC2" w:rsidRDefault="00ED57F8" w:rsidP="00ED57F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57F8" w:rsidRPr="00A02BC2" w:rsidRDefault="00ED57F8" w:rsidP="00ED57F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66,795</w:t>
            </w:r>
          </w:p>
        </w:tc>
        <w:tc>
          <w:tcPr>
            <w:tcW w:w="86" w:type="pct"/>
          </w:tcPr>
          <w:p w:rsidR="00ED57F8" w:rsidRPr="00A02BC2" w:rsidRDefault="00ED57F8" w:rsidP="00ED57F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2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D57F8" w:rsidRPr="00A02BC2" w:rsidRDefault="00ED57F8" w:rsidP="00ED57F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62,19</w:t>
            </w:r>
            <w:r w:rsidR="00751B50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86" w:type="pct"/>
            <w:gridSpan w:val="2"/>
          </w:tcPr>
          <w:p w:rsidR="00ED57F8" w:rsidRPr="00A02BC2" w:rsidRDefault="00ED57F8" w:rsidP="00ED57F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57F8" w:rsidRPr="00A02BC2" w:rsidRDefault="00ED57F8" w:rsidP="00ED57F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72</w:t>
            </w:r>
            <w:r w:rsidR="00751B50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86" w:type="pct"/>
            <w:gridSpan w:val="2"/>
            <w:shd w:val="clear" w:color="auto" w:fill="auto"/>
          </w:tcPr>
          <w:p w:rsidR="00ED57F8" w:rsidRPr="00A02BC2" w:rsidRDefault="00ED57F8" w:rsidP="00ED57F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D57F8" w:rsidRPr="00A02BC2" w:rsidRDefault="00ED57F8" w:rsidP="00751B50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2,183,53</w:t>
            </w:r>
            <w:r w:rsidR="00751B50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4</w:t>
            </w:r>
          </w:p>
        </w:tc>
      </w:tr>
      <w:tr w:rsidR="00ED57F8" w:rsidRPr="00A72973" w:rsidTr="00D72E65">
        <w:tc>
          <w:tcPr>
            <w:tcW w:w="817" w:type="pct"/>
            <w:gridSpan w:val="2"/>
            <w:shd w:val="clear" w:color="auto" w:fill="auto"/>
          </w:tcPr>
          <w:p w:rsidR="00ED57F8" w:rsidRPr="00A02BC2" w:rsidRDefault="00ED57F8" w:rsidP="00ED57F8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76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ED57F8" w:rsidRPr="00A02BC2" w:rsidRDefault="00ED57F8" w:rsidP="00ED57F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</w:tcPr>
          <w:p w:rsidR="00ED57F8" w:rsidRPr="00A02BC2" w:rsidRDefault="00ED57F8" w:rsidP="00ED57F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tcBorders>
              <w:top w:val="single" w:sz="4" w:space="0" w:color="auto"/>
            </w:tcBorders>
          </w:tcPr>
          <w:p w:rsidR="00ED57F8" w:rsidRPr="00A02BC2" w:rsidRDefault="00ED57F8" w:rsidP="00ED57F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</w:tcPr>
          <w:p w:rsidR="00ED57F8" w:rsidRPr="00A02BC2" w:rsidRDefault="00ED57F8" w:rsidP="00ED57F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gridSpan w:val="3"/>
            <w:tcBorders>
              <w:top w:val="single" w:sz="4" w:space="0" w:color="auto"/>
            </w:tcBorders>
          </w:tcPr>
          <w:p w:rsidR="00ED57F8" w:rsidRPr="00A02BC2" w:rsidRDefault="00ED57F8" w:rsidP="00ED57F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  <w:shd w:val="clear" w:color="auto" w:fill="auto"/>
          </w:tcPr>
          <w:p w:rsidR="00ED57F8" w:rsidRPr="00A02BC2" w:rsidRDefault="00ED57F8" w:rsidP="00ED57F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ED57F8" w:rsidRPr="00A02BC2" w:rsidRDefault="00ED57F8" w:rsidP="00ED57F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5" w:type="pct"/>
            <w:shd w:val="clear" w:color="auto" w:fill="auto"/>
          </w:tcPr>
          <w:p w:rsidR="00ED57F8" w:rsidRPr="00A02BC2" w:rsidRDefault="00ED57F8" w:rsidP="00ED57F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ED57F8" w:rsidRPr="00A02BC2" w:rsidRDefault="00ED57F8" w:rsidP="00ED57F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  <w:gridSpan w:val="2"/>
          </w:tcPr>
          <w:p w:rsidR="00ED57F8" w:rsidRPr="00A02BC2" w:rsidRDefault="00ED57F8" w:rsidP="00ED57F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gridSpan w:val="2"/>
            <w:tcBorders>
              <w:top w:val="single" w:sz="4" w:space="0" w:color="auto"/>
            </w:tcBorders>
          </w:tcPr>
          <w:p w:rsidR="00ED57F8" w:rsidRPr="00A02BC2" w:rsidRDefault="00ED57F8" w:rsidP="00ED57F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</w:tcPr>
          <w:p w:rsidR="00ED57F8" w:rsidRPr="00A02BC2" w:rsidRDefault="00ED57F8" w:rsidP="00ED57F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2" w:type="pct"/>
            <w:gridSpan w:val="3"/>
            <w:tcBorders>
              <w:top w:val="single" w:sz="4" w:space="0" w:color="auto"/>
            </w:tcBorders>
          </w:tcPr>
          <w:p w:rsidR="00ED57F8" w:rsidRPr="00A02BC2" w:rsidRDefault="00ED57F8" w:rsidP="00ED57F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gridSpan w:val="2"/>
          </w:tcPr>
          <w:p w:rsidR="00ED57F8" w:rsidRPr="00A02BC2" w:rsidRDefault="00ED57F8" w:rsidP="00ED57F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  <w:gridSpan w:val="2"/>
            <w:tcBorders>
              <w:top w:val="single" w:sz="4" w:space="0" w:color="auto"/>
            </w:tcBorders>
          </w:tcPr>
          <w:p w:rsidR="00ED57F8" w:rsidRPr="00A02BC2" w:rsidRDefault="00ED57F8" w:rsidP="00ED57F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gridSpan w:val="2"/>
            <w:shd w:val="clear" w:color="auto" w:fill="auto"/>
          </w:tcPr>
          <w:p w:rsidR="00ED57F8" w:rsidRPr="00A02BC2" w:rsidRDefault="00ED57F8" w:rsidP="00ED57F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D57F8" w:rsidRPr="00A02BC2" w:rsidRDefault="00ED57F8" w:rsidP="00ED57F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ED57F8" w:rsidRPr="00A72973" w:rsidTr="00D72E65">
        <w:tc>
          <w:tcPr>
            <w:tcW w:w="817" w:type="pct"/>
            <w:gridSpan w:val="2"/>
            <w:shd w:val="clear" w:color="auto" w:fill="auto"/>
          </w:tcPr>
          <w:p w:rsidR="00ED57F8" w:rsidRPr="00A02BC2" w:rsidRDefault="00ED57F8" w:rsidP="00ED57F8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76" w:type="pct"/>
            <w:gridSpan w:val="3"/>
            <w:shd w:val="clear" w:color="auto" w:fill="auto"/>
          </w:tcPr>
          <w:p w:rsidR="00ED57F8" w:rsidRPr="00A02BC2" w:rsidRDefault="00ED57F8" w:rsidP="00ED57F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</w:tcPr>
          <w:p w:rsidR="00ED57F8" w:rsidRPr="00A02BC2" w:rsidRDefault="00ED57F8" w:rsidP="00ED57F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gridSpan w:val="3"/>
          </w:tcPr>
          <w:p w:rsidR="00ED57F8" w:rsidRPr="00A02BC2" w:rsidRDefault="00ED57F8" w:rsidP="00ED57F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</w:tcPr>
          <w:p w:rsidR="00ED57F8" w:rsidRPr="00A02BC2" w:rsidRDefault="00ED57F8" w:rsidP="00ED57F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gridSpan w:val="3"/>
          </w:tcPr>
          <w:p w:rsidR="00ED57F8" w:rsidRPr="00A02BC2" w:rsidRDefault="00ED57F8" w:rsidP="00ED57F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  <w:shd w:val="clear" w:color="auto" w:fill="auto"/>
          </w:tcPr>
          <w:p w:rsidR="00ED57F8" w:rsidRPr="00A02BC2" w:rsidRDefault="00ED57F8" w:rsidP="00ED57F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shd w:val="clear" w:color="auto" w:fill="auto"/>
          </w:tcPr>
          <w:p w:rsidR="00ED57F8" w:rsidRPr="00A02BC2" w:rsidRDefault="00ED57F8" w:rsidP="00ED57F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5" w:type="pct"/>
            <w:shd w:val="clear" w:color="auto" w:fill="auto"/>
          </w:tcPr>
          <w:p w:rsidR="00ED57F8" w:rsidRPr="00A02BC2" w:rsidRDefault="00ED57F8" w:rsidP="00ED57F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gridSpan w:val="3"/>
            <w:shd w:val="clear" w:color="auto" w:fill="auto"/>
          </w:tcPr>
          <w:p w:rsidR="00ED57F8" w:rsidRPr="00A02BC2" w:rsidRDefault="00ED57F8" w:rsidP="00ED57F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  <w:gridSpan w:val="2"/>
          </w:tcPr>
          <w:p w:rsidR="00ED57F8" w:rsidRPr="00A02BC2" w:rsidRDefault="00ED57F8" w:rsidP="00ED57F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gridSpan w:val="2"/>
          </w:tcPr>
          <w:p w:rsidR="00ED57F8" w:rsidRPr="00A02BC2" w:rsidRDefault="00ED57F8" w:rsidP="00ED57F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</w:tcPr>
          <w:p w:rsidR="00ED57F8" w:rsidRPr="00A02BC2" w:rsidRDefault="00ED57F8" w:rsidP="00ED57F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2" w:type="pct"/>
            <w:gridSpan w:val="3"/>
          </w:tcPr>
          <w:p w:rsidR="00ED57F8" w:rsidRPr="00A02BC2" w:rsidRDefault="00ED57F8" w:rsidP="00ED57F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gridSpan w:val="2"/>
          </w:tcPr>
          <w:p w:rsidR="00ED57F8" w:rsidRPr="00A02BC2" w:rsidRDefault="00ED57F8" w:rsidP="00ED57F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  <w:gridSpan w:val="2"/>
          </w:tcPr>
          <w:p w:rsidR="00ED57F8" w:rsidRPr="00A02BC2" w:rsidRDefault="00ED57F8" w:rsidP="00ED57F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gridSpan w:val="2"/>
            <w:shd w:val="clear" w:color="auto" w:fill="auto"/>
          </w:tcPr>
          <w:p w:rsidR="00ED57F8" w:rsidRPr="00A02BC2" w:rsidRDefault="00ED57F8" w:rsidP="00ED57F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0" w:type="pct"/>
            <w:gridSpan w:val="2"/>
            <w:shd w:val="clear" w:color="auto" w:fill="auto"/>
          </w:tcPr>
          <w:p w:rsidR="00ED57F8" w:rsidRPr="00A02BC2" w:rsidRDefault="00ED57F8" w:rsidP="00ED57F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ED57F8" w:rsidRPr="00A72973" w:rsidTr="00D72E65">
        <w:tc>
          <w:tcPr>
            <w:tcW w:w="817" w:type="pct"/>
            <w:gridSpan w:val="2"/>
            <w:shd w:val="clear" w:color="auto" w:fill="auto"/>
          </w:tcPr>
          <w:p w:rsidR="00ED57F8" w:rsidRPr="00A72973" w:rsidRDefault="00ED57F8" w:rsidP="00ED57F8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76" w:type="pct"/>
            <w:gridSpan w:val="3"/>
            <w:shd w:val="clear" w:color="auto" w:fill="auto"/>
          </w:tcPr>
          <w:p w:rsidR="00ED57F8" w:rsidRPr="00A72973" w:rsidRDefault="00ED57F8" w:rsidP="00ED57F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</w:tcPr>
          <w:p w:rsidR="00ED57F8" w:rsidRPr="00A72973" w:rsidRDefault="00ED57F8" w:rsidP="00ED57F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gridSpan w:val="3"/>
          </w:tcPr>
          <w:p w:rsidR="00ED57F8" w:rsidRPr="00A72973" w:rsidRDefault="00ED57F8" w:rsidP="00ED57F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</w:tcPr>
          <w:p w:rsidR="00ED57F8" w:rsidRPr="00A72973" w:rsidRDefault="00ED57F8" w:rsidP="00ED57F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gridSpan w:val="3"/>
          </w:tcPr>
          <w:p w:rsidR="00ED57F8" w:rsidRPr="00A72973" w:rsidRDefault="00ED57F8" w:rsidP="00ED57F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  <w:shd w:val="clear" w:color="auto" w:fill="auto"/>
          </w:tcPr>
          <w:p w:rsidR="00ED57F8" w:rsidRPr="00A72973" w:rsidRDefault="00ED57F8" w:rsidP="00ED57F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shd w:val="clear" w:color="auto" w:fill="auto"/>
          </w:tcPr>
          <w:p w:rsidR="00ED57F8" w:rsidRPr="00A72973" w:rsidRDefault="00ED57F8" w:rsidP="00ED57F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5" w:type="pct"/>
            <w:shd w:val="clear" w:color="auto" w:fill="auto"/>
          </w:tcPr>
          <w:p w:rsidR="00ED57F8" w:rsidRPr="00A72973" w:rsidRDefault="00ED57F8" w:rsidP="00ED57F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gridSpan w:val="3"/>
            <w:shd w:val="clear" w:color="auto" w:fill="auto"/>
          </w:tcPr>
          <w:p w:rsidR="00ED57F8" w:rsidRPr="00A72973" w:rsidRDefault="00ED57F8" w:rsidP="00ED57F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  <w:gridSpan w:val="2"/>
          </w:tcPr>
          <w:p w:rsidR="00ED57F8" w:rsidRPr="00A72973" w:rsidRDefault="00ED57F8" w:rsidP="00ED57F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gridSpan w:val="2"/>
          </w:tcPr>
          <w:p w:rsidR="00ED57F8" w:rsidRPr="00A72973" w:rsidRDefault="00ED57F8" w:rsidP="00ED57F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</w:tcPr>
          <w:p w:rsidR="00ED57F8" w:rsidRPr="00A72973" w:rsidRDefault="00ED57F8" w:rsidP="00ED57F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2" w:type="pct"/>
            <w:gridSpan w:val="3"/>
          </w:tcPr>
          <w:p w:rsidR="00ED57F8" w:rsidRPr="00A72973" w:rsidRDefault="00ED57F8" w:rsidP="00ED57F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gridSpan w:val="2"/>
          </w:tcPr>
          <w:p w:rsidR="00ED57F8" w:rsidRPr="00A72973" w:rsidRDefault="00ED57F8" w:rsidP="00ED57F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  <w:gridSpan w:val="2"/>
          </w:tcPr>
          <w:p w:rsidR="00ED57F8" w:rsidRPr="00A72973" w:rsidRDefault="00ED57F8" w:rsidP="00ED57F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gridSpan w:val="2"/>
            <w:shd w:val="clear" w:color="auto" w:fill="auto"/>
          </w:tcPr>
          <w:p w:rsidR="00ED57F8" w:rsidRPr="00A72973" w:rsidRDefault="00ED57F8" w:rsidP="00ED57F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0" w:type="pct"/>
            <w:gridSpan w:val="2"/>
            <w:shd w:val="clear" w:color="auto" w:fill="auto"/>
          </w:tcPr>
          <w:p w:rsidR="00ED57F8" w:rsidRPr="00A72973" w:rsidRDefault="00ED57F8" w:rsidP="00ED57F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ED57F8" w:rsidRPr="00A72973" w:rsidTr="00D72E65">
        <w:tc>
          <w:tcPr>
            <w:tcW w:w="817" w:type="pct"/>
            <w:gridSpan w:val="2"/>
            <w:shd w:val="clear" w:color="auto" w:fill="auto"/>
          </w:tcPr>
          <w:p w:rsidR="00ED57F8" w:rsidRPr="00A72973" w:rsidRDefault="00ED57F8" w:rsidP="00ED57F8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76" w:type="pct"/>
            <w:gridSpan w:val="3"/>
            <w:shd w:val="clear" w:color="auto" w:fill="auto"/>
          </w:tcPr>
          <w:p w:rsidR="00ED57F8" w:rsidRPr="00A72973" w:rsidRDefault="00ED57F8" w:rsidP="00ED57F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</w:tcPr>
          <w:p w:rsidR="00ED57F8" w:rsidRPr="00A72973" w:rsidRDefault="00ED57F8" w:rsidP="00ED57F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gridSpan w:val="3"/>
          </w:tcPr>
          <w:p w:rsidR="00ED57F8" w:rsidRPr="00A72973" w:rsidRDefault="00ED57F8" w:rsidP="00ED57F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</w:tcPr>
          <w:p w:rsidR="00ED57F8" w:rsidRPr="00A72973" w:rsidRDefault="00ED57F8" w:rsidP="00ED57F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gridSpan w:val="3"/>
          </w:tcPr>
          <w:p w:rsidR="00ED57F8" w:rsidRPr="00A72973" w:rsidRDefault="00ED57F8" w:rsidP="00ED57F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  <w:shd w:val="clear" w:color="auto" w:fill="auto"/>
          </w:tcPr>
          <w:p w:rsidR="00ED57F8" w:rsidRPr="00A72973" w:rsidRDefault="00ED57F8" w:rsidP="00ED57F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shd w:val="clear" w:color="auto" w:fill="auto"/>
          </w:tcPr>
          <w:p w:rsidR="00ED57F8" w:rsidRPr="00A72973" w:rsidRDefault="00ED57F8" w:rsidP="00ED57F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5" w:type="pct"/>
            <w:shd w:val="clear" w:color="auto" w:fill="auto"/>
          </w:tcPr>
          <w:p w:rsidR="00ED57F8" w:rsidRPr="00A72973" w:rsidRDefault="00ED57F8" w:rsidP="00ED57F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gridSpan w:val="3"/>
            <w:shd w:val="clear" w:color="auto" w:fill="auto"/>
          </w:tcPr>
          <w:p w:rsidR="00ED57F8" w:rsidRPr="00A72973" w:rsidRDefault="00ED57F8" w:rsidP="00ED57F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  <w:gridSpan w:val="2"/>
          </w:tcPr>
          <w:p w:rsidR="00ED57F8" w:rsidRPr="00A72973" w:rsidRDefault="00ED57F8" w:rsidP="00ED57F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gridSpan w:val="2"/>
          </w:tcPr>
          <w:p w:rsidR="00ED57F8" w:rsidRPr="00A72973" w:rsidRDefault="00ED57F8" w:rsidP="00ED57F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</w:tcPr>
          <w:p w:rsidR="00ED57F8" w:rsidRPr="00A72973" w:rsidRDefault="00ED57F8" w:rsidP="00ED57F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2" w:type="pct"/>
            <w:gridSpan w:val="3"/>
          </w:tcPr>
          <w:p w:rsidR="00ED57F8" w:rsidRPr="00A72973" w:rsidRDefault="00ED57F8" w:rsidP="00ED57F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gridSpan w:val="2"/>
          </w:tcPr>
          <w:p w:rsidR="00ED57F8" w:rsidRPr="00A72973" w:rsidRDefault="00ED57F8" w:rsidP="00ED57F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  <w:gridSpan w:val="2"/>
          </w:tcPr>
          <w:p w:rsidR="00ED57F8" w:rsidRPr="00A72973" w:rsidRDefault="00ED57F8" w:rsidP="00ED57F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gridSpan w:val="2"/>
            <w:shd w:val="clear" w:color="auto" w:fill="auto"/>
          </w:tcPr>
          <w:p w:rsidR="00ED57F8" w:rsidRPr="00A72973" w:rsidRDefault="00ED57F8" w:rsidP="00ED57F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0" w:type="pct"/>
            <w:gridSpan w:val="2"/>
            <w:shd w:val="clear" w:color="auto" w:fill="auto"/>
          </w:tcPr>
          <w:p w:rsidR="00ED57F8" w:rsidRPr="00A72973" w:rsidRDefault="00ED57F8" w:rsidP="00ED57F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D23ECA" w:rsidRPr="00A72973" w:rsidTr="00D72E65">
        <w:tc>
          <w:tcPr>
            <w:tcW w:w="817" w:type="pct"/>
            <w:gridSpan w:val="2"/>
            <w:shd w:val="clear" w:color="auto" w:fill="auto"/>
          </w:tcPr>
          <w:p w:rsidR="00D23ECA" w:rsidRDefault="00D23ECA" w:rsidP="00ED57F8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:rsidR="00D23ECA" w:rsidRPr="00A72973" w:rsidRDefault="00D23ECA" w:rsidP="00ED57F8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76" w:type="pct"/>
            <w:gridSpan w:val="3"/>
            <w:shd w:val="clear" w:color="auto" w:fill="auto"/>
          </w:tcPr>
          <w:p w:rsidR="00D23ECA" w:rsidRPr="00A72973" w:rsidRDefault="00D23ECA" w:rsidP="00ED57F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</w:tcPr>
          <w:p w:rsidR="00D23ECA" w:rsidRPr="00A72973" w:rsidRDefault="00D23ECA" w:rsidP="00ED57F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gridSpan w:val="3"/>
          </w:tcPr>
          <w:p w:rsidR="00D23ECA" w:rsidRPr="00A72973" w:rsidRDefault="00D23ECA" w:rsidP="00ED57F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</w:tcPr>
          <w:p w:rsidR="00D23ECA" w:rsidRPr="00A72973" w:rsidRDefault="00D23ECA" w:rsidP="00ED57F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gridSpan w:val="3"/>
          </w:tcPr>
          <w:p w:rsidR="00D23ECA" w:rsidRPr="00A72973" w:rsidRDefault="00D23ECA" w:rsidP="00ED57F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  <w:shd w:val="clear" w:color="auto" w:fill="auto"/>
          </w:tcPr>
          <w:p w:rsidR="00D23ECA" w:rsidRPr="00A72973" w:rsidRDefault="00D23ECA" w:rsidP="00ED57F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shd w:val="clear" w:color="auto" w:fill="auto"/>
          </w:tcPr>
          <w:p w:rsidR="00D23ECA" w:rsidRPr="00A72973" w:rsidRDefault="00D23ECA" w:rsidP="00ED57F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5" w:type="pct"/>
            <w:shd w:val="clear" w:color="auto" w:fill="auto"/>
          </w:tcPr>
          <w:p w:rsidR="00D23ECA" w:rsidRPr="00A72973" w:rsidRDefault="00D23ECA" w:rsidP="00ED57F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gridSpan w:val="3"/>
            <w:shd w:val="clear" w:color="auto" w:fill="auto"/>
          </w:tcPr>
          <w:p w:rsidR="00D23ECA" w:rsidRPr="00A72973" w:rsidRDefault="00D23ECA" w:rsidP="00ED57F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  <w:gridSpan w:val="2"/>
          </w:tcPr>
          <w:p w:rsidR="00D23ECA" w:rsidRPr="00A72973" w:rsidRDefault="00D23ECA" w:rsidP="00ED57F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gridSpan w:val="2"/>
          </w:tcPr>
          <w:p w:rsidR="00D23ECA" w:rsidRPr="00A72973" w:rsidRDefault="00D23ECA" w:rsidP="00ED57F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</w:tcPr>
          <w:p w:rsidR="00D23ECA" w:rsidRPr="00A72973" w:rsidRDefault="00D23ECA" w:rsidP="00ED57F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2" w:type="pct"/>
            <w:gridSpan w:val="3"/>
          </w:tcPr>
          <w:p w:rsidR="00D23ECA" w:rsidRPr="00A72973" w:rsidRDefault="00D23ECA" w:rsidP="00ED57F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gridSpan w:val="2"/>
          </w:tcPr>
          <w:p w:rsidR="00D23ECA" w:rsidRPr="00A72973" w:rsidRDefault="00D23ECA" w:rsidP="00ED57F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  <w:gridSpan w:val="2"/>
          </w:tcPr>
          <w:p w:rsidR="00D23ECA" w:rsidRPr="00A72973" w:rsidRDefault="00D23ECA" w:rsidP="00ED57F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gridSpan w:val="2"/>
            <w:shd w:val="clear" w:color="auto" w:fill="auto"/>
          </w:tcPr>
          <w:p w:rsidR="00D23ECA" w:rsidRPr="00A72973" w:rsidRDefault="00D23ECA" w:rsidP="00ED57F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0" w:type="pct"/>
            <w:gridSpan w:val="2"/>
            <w:shd w:val="clear" w:color="auto" w:fill="auto"/>
          </w:tcPr>
          <w:p w:rsidR="00D23ECA" w:rsidRPr="00A72973" w:rsidRDefault="00D23ECA" w:rsidP="00ED57F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D23ECA" w:rsidRPr="00A72973" w:rsidTr="003F7DD3">
        <w:tc>
          <w:tcPr>
            <w:tcW w:w="817" w:type="pct"/>
            <w:gridSpan w:val="2"/>
            <w:shd w:val="clear" w:color="auto" w:fill="auto"/>
          </w:tcPr>
          <w:p w:rsidR="00D23ECA" w:rsidRPr="00A72973" w:rsidRDefault="00D23ECA" w:rsidP="00D23ECA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183" w:type="pct"/>
            <w:gridSpan w:val="35"/>
            <w:shd w:val="clear" w:color="auto" w:fill="auto"/>
            <w:vAlign w:val="bottom"/>
          </w:tcPr>
          <w:p w:rsidR="00D23ECA" w:rsidRPr="00A72973" w:rsidRDefault="00D23ECA" w:rsidP="00D23ECA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  <w:r w:rsidRPr="00A72973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23ECA" w:rsidRPr="00A72973" w:rsidTr="003F7DD3">
        <w:tc>
          <w:tcPr>
            <w:tcW w:w="817" w:type="pct"/>
            <w:gridSpan w:val="2"/>
            <w:shd w:val="clear" w:color="auto" w:fill="auto"/>
          </w:tcPr>
          <w:p w:rsidR="00D23ECA" w:rsidRPr="00A72973" w:rsidRDefault="00D23ECA" w:rsidP="00D23ECA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76" w:type="pct"/>
            <w:gridSpan w:val="3"/>
            <w:shd w:val="clear" w:color="auto" w:fill="auto"/>
            <w:vAlign w:val="bottom"/>
          </w:tcPr>
          <w:p w:rsidR="00D23ECA" w:rsidRPr="00A72973" w:rsidRDefault="00D23ECA" w:rsidP="00D23ECA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92" w:type="pct"/>
            <w:vAlign w:val="bottom"/>
          </w:tcPr>
          <w:p w:rsidR="00D23ECA" w:rsidRPr="00A72973" w:rsidRDefault="00D23ECA" w:rsidP="00D23ECA">
            <w:pPr>
              <w:tabs>
                <w:tab w:val="decimal" w:pos="792"/>
              </w:tabs>
              <w:spacing w:line="240" w:lineRule="auto"/>
              <w:ind w:left="-109" w:right="-131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vAlign w:val="bottom"/>
          </w:tcPr>
          <w:p w:rsidR="00D23ECA" w:rsidRPr="00A72973" w:rsidRDefault="00D23ECA" w:rsidP="00D23ECA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>อาคารและ</w:t>
            </w:r>
          </w:p>
          <w:p w:rsidR="00D23ECA" w:rsidRPr="00A72973" w:rsidRDefault="00D23ECA" w:rsidP="00D23ECA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86" w:type="pct"/>
            <w:vAlign w:val="bottom"/>
          </w:tcPr>
          <w:p w:rsidR="00D23ECA" w:rsidRPr="00A72973" w:rsidRDefault="00D23ECA" w:rsidP="00D23ECA">
            <w:pPr>
              <w:tabs>
                <w:tab w:val="decimal" w:pos="792"/>
              </w:tabs>
              <w:spacing w:line="240" w:lineRule="auto"/>
              <w:ind w:left="-109" w:right="-131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3"/>
            <w:vAlign w:val="bottom"/>
          </w:tcPr>
          <w:p w:rsidR="00D23ECA" w:rsidRPr="00A72973" w:rsidRDefault="00D23ECA" w:rsidP="00D23ECA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>เครื่องจักร</w:t>
            </w:r>
          </w:p>
          <w:p w:rsidR="00D23ECA" w:rsidRPr="00A72973" w:rsidRDefault="00D23ECA" w:rsidP="00D23ECA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86" w:type="pct"/>
            <w:shd w:val="clear" w:color="auto" w:fill="auto"/>
            <w:vAlign w:val="bottom"/>
          </w:tcPr>
          <w:p w:rsidR="00D23ECA" w:rsidRPr="00A72973" w:rsidRDefault="00D23ECA" w:rsidP="00D23ECA">
            <w:pPr>
              <w:tabs>
                <w:tab w:val="decimal" w:pos="792"/>
              </w:tabs>
              <w:spacing w:line="240" w:lineRule="auto"/>
              <w:ind w:left="-109" w:right="-131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shd w:val="clear" w:color="auto" w:fill="auto"/>
            <w:vAlign w:val="bottom"/>
          </w:tcPr>
          <w:p w:rsidR="00D23ECA" w:rsidRPr="00A72973" w:rsidRDefault="00D23ECA" w:rsidP="00D23ECA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>เครื่องมือ</w:t>
            </w:r>
          </w:p>
          <w:p w:rsidR="00D23ECA" w:rsidRPr="00A72973" w:rsidRDefault="00D23ECA" w:rsidP="00D23ECA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85" w:type="pct"/>
            <w:shd w:val="clear" w:color="auto" w:fill="auto"/>
            <w:vAlign w:val="bottom"/>
          </w:tcPr>
          <w:p w:rsidR="00D23ECA" w:rsidRPr="00A72973" w:rsidRDefault="00D23ECA" w:rsidP="00D23ECA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4" w:type="pct"/>
            <w:gridSpan w:val="3"/>
            <w:shd w:val="clear" w:color="auto" w:fill="auto"/>
            <w:vAlign w:val="bottom"/>
          </w:tcPr>
          <w:p w:rsidR="00D23ECA" w:rsidRPr="00A72973" w:rsidRDefault="00D23ECA" w:rsidP="00D23ECA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  <w:cs/>
              </w:rPr>
              <w:t>เครื่องตกแต่ง ติดตั้งและ</w:t>
            </w:r>
          </w:p>
          <w:p w:rsidR="00D23ECA" w:rsidRPr="00A72973" w:rsidRDefault="00D23ECA" w:rsidP="00D23ECA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เ</w:t>
            </w:r>
            <w:r w:rsidRPr="00A72973">
              <w:rPr>
                <w:rFonts w:ascii="Angsana New" w:eastAsia="Cordia New" w:hAnsi="Angsana New"/>
                <w:sz w:val="26"/>
                <w:szCs w:val="26"/>
                <w:cs/>
              </w:rPr>
              <w:t>ครื่องใช้สำนักงาน</w:t>
            </w:r>
          </w:p>
        </w:tc>
        <w:tc>
          <w:tcPr>
            <w:tcW w:w="86" w:type="pct"/>
            <w:gridSpan w:val="2"/>
          </w:tcPr>
          <w:p w:rsidR="00D23ECA" w:rsidRPr="00A72973" w:rsidRDefault="00D23ECA" w:rsidP="00D23ECA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2"/>
          </w:tcPr>
          <w:p w:rsidR="00D23ECA" w:rsidRPr="00A72973" w:rsidRDefault="00D23ECA" w:rsidP="00D23ECA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:rsidR="00D23ECA" w:rsidRPr="00A72973" w:rsidRDefault="00D23ECA" w:rsidP="00D23ECA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:rsidR="00D23ECA" w:rsidRPr="00A72973" w:rsidRDefault="00D23ECA" w:rsidP="00D23ECA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:rsidR="00D23ECA" w:rsidRPr="00A72973" w:rsidRDefault="00D23ECA" w:rsidP="00D23ECA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86" w:type="pct"/>
          </w:tcPr>
          <w:p w:rsidR="00D23ECA" w:rsidRPr="00A72973" w:rsidRDefault="00D23ECA" w:rsidP="00D23ECA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2" w:type="pct"/>
            <w:gridSpan w:val="3"/>
          </w:tcPr>
          <w:p w:rsidR="00D23ECA" w:rsidRPr="00A72973" w:rsidRDefault="00D23ECA" w:rsidP="00D23ECA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:rsidR="00D23ECA" w:rsidRPr="00A72973" w:rsidRDefault="00D23ECA" w:rsidP="00D23ECA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:rsidR="00D23ECA" w:rsidRPr="00A72973" w:rsidRDefault="00D23ECA" w:rsidP="00D23ECA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:rsidR="00D23ECA" w:rsidRPr="00A72973" w:rsidRDefault="00D23ECA" w:rsidP="00D23ECA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>ระบบต่างๆ</w:t>
            </w:r>
          </w:p>
        </w:tc>
        <w:tc>
          <w:tcPr>
            <w:tcW w:w="86" w:type="pct"/>
            <w:gridSpan w:val="2"/>
          </w:tcPr>
          <w:p w:rsidR="00D23ECA" w:rsidRPr="00A72973" w:rsidRDefault="00D23ECA" w:rsidP="00D23ECA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2" w:type="pct"/>
            <w:gridSpan w:val="2"/>
          </w:tcPr>
          <w:p w:rsidR="00D23ECA" w:rsidRPr="00A72973" w:rsidRDefault="00D23ECA" w:rsidP="00D23ECA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  <w:cs/>
              </w:rPr>
              <w:t>สินทรัพย์</w:t>
            </w:r>
          </w:p>
          <w:p w:rsidR="00D23ECA" w:rsidRPr="00A72973" w:rsidRDefault="00D23ECA" w:rsidP="00D23ECA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  <w:cs/>
              </w:rPr>
              <w:t>ระหว่าง</w:t>
            </w:r>
          </w:p>
          <w:p w:rsidR="00D23ECA" w:rsidRPr="00A72973" w:rsidRDefault="00D23ECA" w:rsidP="00D23ECA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  <w:cs/>
              </w:rPr>
              <w:t>ก่อสร้างและติดตั้ง</w:t>
            </w:r>
          </w:p>
        </w:tc>
        <w:tc>
          <w:tcPr>
            <w:tcW w:w="86" w:type="pct"/>
            <w:gridSpan w:val="2"/>
            <w:shd w:val="clear" w:color="auto" w:fill="auto"/>
            <w:vAlign w:val="bottom"/>
          </w:tcPr>
          <w:p w:rsidR="00D23ECA" w:rsidRPr="00A72973" w:rsidRDefault="00D23ECA" w:rsidP="00D23ECA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0" w:type="pct"/>
            <w:gridSpan w:val="2"/>
            <w:shd w:val="clear" w:color="auto" w:fill="auto"/>
            <w:vAlign w:val="bottom"/>
          </w:tcPr>
          <w:p w:rsidR="00D23ECA" w:rsidRPr="00A72973" w:rsidRDefault="00D23ECA" w:rsidP="00D23ECA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  <w:cs/>
              </w:rPr>
              <w:t>รวม</w:t>
            </w:r>
          </w:p>
        </w:tc>
      </w:tr>
      <w:tr w:rsidR="00D23ECA" w:rsidRPr="00A72973" w:rsidTr="00D72E65">
        <w:tc>
          <w:tcPr>
            <w:tcW w:w="817" w:type="pct"/>
            <w:gridSpan w:val="2"/>
          </w:tcPr>
          <w:p w:rsidR="00D23ECA" w:rsidRPr="00A72973" w:rsidRDefault="00D23ECA" w:rsidP="00D23ECA">
            <w:pPr>
              <w:spacing w:line="240" w:lineRule="auto"/>
              <w:ind w:right="-218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183" w:type="pct"/>
            <w:gridSpan w:val="35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i/>
                <w:iCs/>
                <w:sz w:val="26"/>
                <w:szCs w:val="26"/>
                <w:cs/>
              </w:rPr>
            </w:pPr>
            <w:r w:rsidRPr="00A72973">
              <w:rPr>
                <w:rFonts w:ascii="Angsana New" w:eastAsia="Cordia New" w:hAnsi="Angsana New"/>
                <w:i/>
                <w:iCs/>
                <w:sz w:val="26"/>
                <w:szCs w:val="26"/>
              </w:rPr>
              <w:t>(</w:t>
            </w:r>
            <w:r w:rsidRPr="00A72973">
              <w:rPr>
                <w:rFonts w:ascii="Angsana New" w:eastAsia="Cordia New" w:hAnsi="Angsana New"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D23ECA" w:rsidRPr="00A72973" w:rsidTr="00D72E65">
        <w:tc>
          <w:tcPr>
            <w:tcW w:w="817" w:type="pct"/>
            <w:gridSpan w:val="2"/>
          </w:tcPr>
          <w:p w:rsidR="00D23ECA" w:rsidRPr="00A72973" w:rsidRDefault="00D23ECA" w:rsidP="00D23ECA">
            <w:pPr>
              <w:spacing w:line="240" w:lineRule="auto"/>
              <w:ind w:right="-218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A72973"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  <w:t>ค่า</w:t>
            </w:r>
            <w:r w:rsidRPr="00A72973">
              <w:rPr>
                <w:rFonts w:ascii="Angsana New" w:eastAsia="Cordia New" w:hAnsi="Angsana New" w:hint="cs"/>
                <w:b/>
                <w:bCs/>
                <w:i/>
                <w:iCs/>
                <w:sz w:val="26"/>
                <w:szCs w:val="26"/>
                <w:cs/>
              </w:rPr>
              <w:t>เสื่อมราคา</w:t>
            </w:r>
          </w:p>
        </w:tc>
        <w:tc>
          <w:tcPr>
            <w:tcW w:w="376" w:type="pct"/>
            <w:gridSpan w:val="3"/>
            <w:shd w:val="clear" w:color="auto" w:fill="auto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2" w:type="pct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3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  <w:shd w:val="clear" w:color="auto" w:fill="auto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shd w:val="clear" w:color="auto" w:fill="auto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5" w:type="pct"/>
            <w:shd w:val="clear" w:color="auto" w:fill="auto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4" w:type="pct"/>
            <w:gridSpan w:val="3"/>
            <w:shd w:val="clear" w:color="auto" w:fill="auto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  <w:gridSpan w:val="2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2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2" w:type="pct"/>
            <w:gridSpan w:val="3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  <w:gridSpan w:val="2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2" w:type="pct"/>
            <w:gridSpan w:val="2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  <w:gridSpan w:val="2"/>
            <w:shd w:val="clear" w:color="auto" w:fill="auto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0" w:type="pct"/>
            <w:gridSpan w:val="2"/>
            <w:shd w:val="clear" w:color="auto" w:fill="auto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D23ECA" w:rsidRPr="00A72973" w:rsidTr="00D72E65">
        <w:tc>
          <w:tcPr>
            <w:tcW w:w="817" w:type="pct"/>
            <w:gridSpan w:val="2"/>
            <w:vAlign w:val="center"/>
          </w:tcPr>
          <w:p w:rsidR="00D23ECA" w:rsidRPr="00C56022" w:rsidRDefault="00D23ECA" w:rsidP="00D23ECA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ณ วันที่ </w:t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 xml:space="preserve">1 </w:t>
            </w:r>
            <w:r w:rsidRPr="00C56022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มกราคม </w:t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>25</w:t>
            </w:r>
            <w:r>
              <w:rPr>
                <w:rFonts w:ascii="Angsana New" w:eastAsia="Cordia New" w:hAnsi="Angsana New"/>
                <w:sz w:val="26"/>
                <w:szCs w:val="26"/>
              </w:rPr>
              <w:t>60</w:t>
            </w:r>
          </w:p>
        </w:tc>
        <w:tc>
          <w:tcPr>
            <w:tcW w:w="376" w:type="pct"/>
            <w:gridSpan w:val="3"/>
            <w:shd w:val="clear" w:color="auto" w:fill="auto"/>
          </w:tcPr>
          <w:p w:rsidR="00D23ECA" w:rsidRPr="00C56022" w:rsidRDefault="00D23ECA" w:rsidP="00D2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2" w:type="pct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355,914</w:t>
            </w:r>
          </w:p>
        </w:tc>
        <w:tc>
          <w:tcPr>
            <w:tcW w:w="86" w:type="pct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3"/>
          </w:tcPr>
          <w:p w:rsidR="00D23ECA" w:rsidRPr="00C56022" w:rsidRDefault="00D23ECA" w:rsidP="00D2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615,205</w:t>
            </w:r>
          </w:p>
        </w:tc>
        <w:tc>
          <w:tcPr>
            <w:tcW w:w="86" w:type="pct"/>
            <w:shd w:val="clear" w:color="auto" w:fill="auto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shd w:val="clear" w:color="auto" w:fill="auto"/>
          </w:tcPr>
          <w:p w:rsidR="00D23ECA" w:rsidRPr="00C56022" w:rsidRDefault="00D23ECA" w:rsidP="00D2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217,046</w:t>
            </w:r>
          </w:p>
        </w:tc>
        <w:tc>
          <w:tcPr>
            <w:tcW w:w="85" w:type="pct"/>
            <w:shd w:val="clear" w:color="auto" w:fill="auto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4" w:type="pct"/>
            <w:gridSpan w:val="3"/>
            <w:shd w:val="clear" w:color="auto" w:fill="auto"/>
          </w:tcPr>
          <w:p w:rsidR="00D23ECA" w:rsidRPr="00C56022" w:rsidRDefault="00D23ECA" w:rsidP="00D2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269,328</w:t>
            </w:r>
          </w:p>
        </w:tc>
        <w:tc>
          <w:tcPr>
            <w:tcW w:w="86" w:type="pct"/>
            <w:gridSpan w:val="2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2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45,890</w:t>
            </w:r>
          </w:p>
        </w:tc>
        <w:tc>
          <w:tcPr>
            <w:tcW w:w="86" w:type="pct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2" w:type="pct"/>
            <w:gridSpan w:val="3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51,213</w:t>
            </w:r>
          </w:p>
        </w:tc>
        <w:tc>
          <w:tcPr>
            <w:tcW w:w="86" w:type="pct"/>
            <w:gridSpan w:val="2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2" w:type="pct"/>
            <w:gridSpan w:val="2"/>
          </w:tcPr>
          <w:p w:rsidR="00D23ECA" w:rsidRPr="00C56022" w:rsidRDefault="00D23ECA" w:rsidP="00D2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center" w:pos="474"/>
                <w:tab w:val="left" w:pos="546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  <w:gridSpan w:val="2"/>
            <w:shd w:val="clear" w:color="auto" w:fill="auto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0" w:type="pct"/>
            <w:gridSpan w:val="2"/>
            <w:shd w:val="clear" w:color="auto" w:fill="auto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1,554,596</w:t>
            </w:r>
          </w:p>
        </w:tc>
      </w:tr>
      <w:tr w:rsidR="00D23ECA" w:rsidRPr="00A72973" w:rsidTr="00D72E65">
        <w:tc>
          <w:tcPr>
            <w:tcW w:w="817" w:type="pct"/>
            <w:gridSpan w:val="2"/>
            <w:vAlign w:val="center"/>
          </w:tcPr>
          <w:p w:rsidR="00D23ECA" w:rsidRPr="00C56022" w:rsidRDefault="00D23ECA" w:rsidP="00D23ECA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376" w:type="pct"/>
            <w:gridSpan w:val="3"/>
            <w:shd w:val="clear" w:color="auto" w:fill="auto"/>
          </w:tcPr>
          <w:p w:rsidR="00D23ECA" w:rsidRPr="00C56022" w:rsidRDefault="00D23ECA" w:rsidP="00D2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2" w:type="pct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 xml:space="preserve"> 24,584 </w:t>
            </w:r>
          </w:p>
        </w:tc>
        <w:tc>
          <w:tcPr>
            <w:tcW w:w="86" w:type="pct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3"/>
          </w:tcPr>
          <w:p w:rsidR="00D23ECA" w:rsidRPr="00C56022" w:rsidRDefault="00D23ECA" w:rsidP="00D2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56022">
              <w:rPr>
                <w:rFonts w:ascii="Angsana New" w:hAnsi="Angsana New"/>
                <w:sz w:val="26"/>
                <w:szCs w:val="26"/>
              </w:rPr>
              <w:t xml:space="preserve"> 45,379 </w:t>
            </w:r>
          </w:p>
        </w:tc>
        <w:tc>
          <w:tcPr>
            <w:tcW w:w="86" w:type="pct"/>
            <w:shd w:val="clear" w:color="auto" w:fill="auto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shd w:val="clear" w:color="auto" w:fill="auto"/>
          </w:tcPr>
          <w:p w:rsidR="00D23ECA" w:rsidRPr="00C56022" w:rsidRDefault="00D23ECA" w:rsidP="00D2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56022">
              <w:rPr>
                <w:rFonts w:ascii="Angsana New" w:hAnsi="Angsana New"/>
                <w:sz w:val="26"/>
                <w:szCs w:val="26"/>
              </w:rPr>
              <w:t xml:space="preserve"> 7,687 </w:t>
            </w:r>
          </w:p>
        </w:tc>
        <w:tc>
          <w:tcPr>
            <w:tcW w:w="85" w:type="pct"/>
            <w:shd w:val="clear" w:color="auto" w:fill="auto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4" w:type="pct"/>
            <w:gridSpan w:val="3"/>
            <w:shd w:val="clear" w:color="auto" w:fill="auto"/>
          </w:tcPr>
          <w:p w:rsidR="00D23ECA" w:rsidRPr="00C56022" w:rsidRDefault="00D23ECA" w:rsidP="00D2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56022">
              <w:rPr>
                <w:rFonts w:ascii="Angsana New" w:hAnsi="Angsana New"/>
                <w:sz w:val="26"/>
                <w:szCs w:val="26"/>
              </w:rPr>
              <w:t xml:space="preserve"> 10,982 </w:t>
            </w:r>
          </w:p>
        </w:tc>
        <w:tc>
          <w:tcPr>
            <w:tcW w:w="86" w:type="pct"/>
            <w:gridSpan w:val="2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2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 xml:space="preserve"> 5,620 </w:t>
            </w:r>
          </w:p>
        </w:tc>
        <w:tc>
          <w:tcPr>
            <w:tcW w:w="86" w:type="pct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2" w:type="pct"/>
            <w:gridSpan w:val="3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 xml:space="preserve"> 1,545 </w:t>
            </w:r>
          </w:p>
        </w:tc>
        <w:tc>
          <w:tcPr>
            <w:tcW w:w="86" w:type="pct"/>
            <w:gridSpan w:val="2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2" w:type="pct"/>
            <w:gridSpan w:val="2"/>
          </w:tcPr>
          <w:p w:rsidR="00D23ECA" w:rsidRPr="00C56022" w:rsidRDefault="00D23ECA" w:rsidP="00D2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center" w:pos="474"/>
                <w:tab w:val="left" w:pos="546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  <w:gridSpan w:val="2"/>
            <w:shd w:val="clear" w:color="auto" w:fill="auto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0" w:type="pct"/>
            <w:gridSpan w:val="2"/>
            <w:shd w:val="clear" w:color="auto" w:fill="auto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 xml:space="preserve"> 95,797 </w:t>
            </w:r>
          </w:p>
        </w:tc>
      </w:tr>
      <w:tr w:rsidR="00D23ECA" w:rsidRPr="00A72973" w:rsidTr="00D72E65">
        <w:tc>
          <w:tcPr>
            <w:tcW w:w="817" w:type="pct"/>
            <w:gridSpan w:val="2"/>
            <w:vAlign w:val="center"/>
          </w:tcPr>
          <w:p w:rsidR="00D23ECA" w:rsidRPr="00C56022" w:rsidRDefault="00D23ECA" w:rsidP="00D23ECA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C56022">
              <w:rPr>
                <w:rFonts w:ascii="Angsana New" w:eastAsia="Cordia New" w:hAnsi="Angsana New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376" w:type="pct"/>
            <w:gridSpan w:val="3"/>
            <w:shd w:val="clear" w:color="auto" w:fill="auto"/>
          </w:tcPr>
          <w:p w:rsidR="00D23ECA" w:rsidRPr="00C56022" w:rsidRDefault="00D23ECA" w:rsidP="00D2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2" w:type="pct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</w:tcPr>
          <w:p w:rsidR="00D23ECA" w:rsidRPr="00C56022" w:rsidRDefault="00D23ECA" w:rsidP="00D2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3"/>
          </w:tcPr>
          <w:p w:rsidR="00D23ECA" w:rsidRPr="00C56022" w:rsidRDefault="00D23ECA" w:rsidP="00D2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56022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86" w:type="pct"/>
            <w:shd w:val="clear" w:color="auto" w:fill="auto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shd w:val="clear" w:color="auto" w:fill="auto"/>
          </w:tcPr>
          <w:p w:rsidR="00D23ECA" w:rsidRPr="00C56022" w:rsidRDefault="00D23ECA" w:rsidP="00D2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56022">
              <w:rPr>
                <w:rFonts w:ascii="Angsana New" w:hAnsi="Angsana New"/>
                <w:sz w:val="26"/>
                <w:szCs w:val="26"/>
              </w:rPr>
              <w:t xml:space="preserve"> (227)</w:t>
            </w:r>
          </w:p>
        </w:tc>
        <w:tc>
          <w:tcPr>
            <w:tcW w:w="85" w:type="pct"/>
            <w:shd w:val="clear" w:color="auto" w:fill="auto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4" w:type="pct"/>
            <w:gridSpan w:val="3"/>
            <w:shd w:val="clear" w:color="auto" w:fill="auto"/>
          </w:tcPr>
          <w:p w:rsidR="00D23ECA" w:rsidRPr="00C56022" w:rsidRDefault="00D23ECA" w:rsidP="00D2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56022">
              <w:rPr>
                <w:rFonts w:ascii="Angsana New" w:hAnsi="Angsana New"/>
                <w:sz w:val="26"/>
                <w:szCs w:val="26"/>
              </w:rPr>
              <w:t xml:space="preserve"> 227 </w:t>
            </w:r>
          </w:p>
        </w:tc>
        <w:tc>
          <w:tcPr>
            <w:tcW w:w="86" w:type="pct"/>
            <w:gridSpan w:val="2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2"/>
          </w:tcPr>
          <w:p w:rsidR="00D23ECA" w:rsidRPr="00C56022" w:rsidRDefault="00D23ECA" w:rsidP="00D2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2" w:type="pct"/>
            <w:gridSpan w:val="3"/>
          </w:tcPr>
          <w:p w:rsidR="00D23ECA" w:rsidRPr="00C56022" w:rsidRDefault="00D23ECA" w:rsidP="00D2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  <w:gridSpan w:val="2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2" w:type="pct"/>
            <w:gridSpan w:val="2"/>
          </w:tcPr>
          <w:p w:rsidR="00D23ECA" w:rsidRPr="00C56022" w:rsidRDefault="00D23ECA" w:rsidP="00D2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center" w:pos="474"/>
                <w:tab w:val="left" w:pos="546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  <w:gridSpan w:val="2"/>
            <w:shd w:val="clear" w:color="auto" w:fill="auto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0" w:type="pct"/>
            <w:gridSpan w:val="2"/>
            <w:shd w:val="clear" w:color="auto" w:fill="auto"/>
          </w:tcPr>
          <w:p w:rsidR="00D23ECA" w:rsidRPr="00C56022" w:rsidRDefault="00D23ECA" w:rsidP="00D2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</w:tr>
      <w:tr w:rsidR="00D23ECA" w:rsidRPr="00A72973" w:rsidTr="00D72E65">
        <w:tc>
          <w:tcPr>
            <w:tcW w:w="817" w:type="pct"/>
            <w:gridSpan w:val="2"/>
            <w:vAlign w:val="center"/>
          </w:tcPr>
          <w:p w:rsidR="00D23ECA" w:rsidRPr="00C56022" w:rsidRDefault="00D23ECA" w:rsidP="00D23ECA">
            <w:pPr>
              <w:spacing w:line="240" w:lineRule="auto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  <w:cs/>
              </w:rPr>
              <w:t>จำหน่าย</w:t>
            </w:r>
            <w:r w:rsidRPr="00C56022">
              <w:rPr>
                <w:rFonts w:ascii="Angsana New" w:eastAsia="Cordia New" w:hAnsi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376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23ECA" w:rsidRPr="00C56022" w:rsidRDefault="00D23ECA" w:rsidP="00D2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2" w:type="pct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tcBorders>
              <w:bottom w:val="single" w:sz="4" w:space="0" w:color="auto"/>
            </w:tcBorders>
          </w:tcPr>
          <w:p w:rsidR="00D23ECA" w:rsidRPr="00C56022" w:rsidRDefault="00D23ECA" w:rsidP="00D2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3"/>
            <w:tcBorders>
              <w:bottom w:val="single" w:sz="4" w:space="0" w:color="auto"/>
            </w:tcBorders>
          </w:tcPr>
          <w:p w:rsidR="00D23ECA" w:rsidRPr="00C56022" w:rsidRDefault="00D23ECA" w:rsidP="00D2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56022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86" w:type="pct"/>
            <w:shd w:val="clear" w:color="auto" w:fill="auto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23ECA" w:rsidRPr="00C56022" w:rsidRDefault="00D23ECA" w:rsidP="00D2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56022">
              <w:rPr>
                <w:rFonts w:ascii="Angsana New" w:hAnsi="Angsana New"/>
                <w:sz w:val="26"/>
                <w:szCs w:val="26"/>
              </w:rPr>
              <w:t xml:space="preserve"> (5,537)</w:t>
            </w:r>
          </w:p>
        </w:tc>
        <w:tc>
          <w:tcPr>
            <w:tcW w:w="85" w:type="pct"/>
            <w:shd w:val="clear" w:color="auto" w:fill="auto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4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23ECA" w:rsidRPr="00C56022" w:rsidRDefault="00D23ECA" w:rsidP="00D2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56022">
              <w:rPr>
                <w:rFonts w:ascii="Angsana New" w:hAnsi="Angsana New"/>
                <w:sz w:val="26"/>
                <w:szCs w:val="26"/>
              </w:rPr>
              <w:t xml:space="preserve"> (1,065)</w:t>
            </w:r>
          </w:p>
        </w:tc>
        <w:tc>
          <w:tcPr>
            <w:tcW w:w="86" w:type="pct"/>
            <w:gridSpan w:val="2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2"/>
            <w:tcBorders>
              <w:bottom w:val="single" w:sz="4" w:space="0" w:color="auto"/>
            </w:tcBorders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 xml:space="preserve"> (1,605)</w:t>
            </w:r>
          </w:p>
        </w:tc>
        <w:tc>
          <w:tcPr>
            <w:tcW w:w="86" w:type="pct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2" w:type="pct"/>
            <w:gridSpan w:val="3"/>
            <w:tcBorders>
              <w:bottom w:val="single" w:sz="4" w:space="0" w:color="auto"/>
            </w:tcBorders>
          </w:tcPr>
          <w:p w:rsidR="00D23ECA" w:rsidRPr="00C56022" w:rsidRDefault="00D23ECA" w:rsidP="00D2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  <w:gridSpan w:val="2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2" w:type="pct"/>
            <w:gridSpan w:val="2"/>
            <w:tcBorders>
              <w:bottom w:val="single" w:sz="4" w:space="0" w:color="auto"/>
            </w:tcBorders>
          </w:tcPr>
          <w:p w:rsidR="00D23ECA" w:rsidRPr="00C56022" w:rsidRDefault="00D23ECA" w:rsidP="00D2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center" w:pos="474"/>
                <w:tab w:val="left" w:pos="546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  <w:gridSpan w:val="2"/>
            <w:shd w:val="clear" w:color="auto" w:fill="auto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 xml:space="preserve"> (8,207)</w:t>
            </w:r>
          </w:p>
        </w:tc>
      </w:tr>
      <w:tr w:rsidR="00D23ECA" w:rsidRPr="00A72973" w:rsidTr="00D72E65">
        <w:tc>
          <w:tcPr>
            <w:tcW w:w="817" w:type="pct"/>
            <w:gridSpan w:val="2"/>
            <w:vAlign w:val="center"/>
          </w:tcPr>
          <w:p w:rsidR="00D23ECA" w:rsidRPr="00C56022" w:rsidRDefault="00D23ECA" w:rsidP="00D23ECA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5602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31 </w:t>
            </w:r>
            <w:r w:rsidRPr="00C56022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C5602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25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60</w:t>
            </w:r>
            <w:r w:rsidRPr="00C5602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</w:t>
            </w:r>
          </w:p>
          <w:p w:rsidR="00D23ECA" w:rsidRPr="00C56022" w:rsidRDefault="00D23ECA" w:rsidP="00D23ECA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C56022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C56022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และ</w:t>
            </w:r>
            <w:r w:rsidRPr="00C56022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 </w:t>
            </w:r>
            <w:r w:rsidRPr="00C5602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1 </w:t>
            </w:r>
            <w:r w:rsidRPr="00C56022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C5602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376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D23ECA" w:rsidRDefault="00D23ECA" w:rsidP="00D2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:rsidR="00D23ECA" w:rsidRPr="00542A58" w:rsidRDefault="00D23ECA" w:rsidP="00D2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542A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ab/>
            </w:r>
            <w:r w:rsidRPr="00542A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ab/>
            </w:r>
            <w:r w:rsidRPr="00542A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2" w:type="pct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tcBorders>
              <w:top w:val="single" w:sz="4" w:space="0" w:color="auto"/>
            </w:tcBorders>
          </w:tcPr>
          <w:p w:rsidR="00D23ECA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380,498 </w:t>
            </w:r>
          </w:p>
        </w:tc>
        <w:tc>
          <w:tcPr>
            <w:tcW w:w="86" w:type="pct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gridSpan w:val="3"/>
            <w:tcBorders>
              <w:top w:val="single" w:sz="4" w:space="0" w:color="auto"/>
            </w:tcBorders>
          </w:tcPr>
          <w:p w:rsidR="00D23ECA" w:rsidRDefault="00D23ECA" w:rsidP="00D2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:rsidR="00D23ECA" w:rsidRPr="00C56022" w:rsidRDefault="00D23ECA" w:rsidP="00D2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5602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660,584 </w:t>
            </w:r>
          </w:p>
        </w:tc>
        <w:tc>
          <w:tcPr>
            <w:tcW w:w="86" w:type="pct"/>
            <w:shd w:val="clear" w:color="auto" w:fill="auto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D23ECA" w:rsidRDefault="00D23ECA" w:rsidP="00D2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:rsidR="00D23ECA" w:rsidRPr="00C56022" w:rsidRDefault="00D23ECA" w:rsidP="00D2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5602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218,969 </w:t>
            </w:r>
          </w:p>
        </w:tc>
        <w:tc>
          <w:tcPr>
            <w:tcW w:w="85" w:type="pct"/>
            <w:shd w:val="clear" w:color="auto" w:fill="auto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D23ECA" w:rsidRDefault="00D23ECA" w:rsidP="00D2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5602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  <w:p w:rsidR="00D23ECA" w:rsidRPr="00C56022" w:rsidRDefault="00D23ECA" w:rsidP="00D2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5602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279,472 </w:t>
            </w:r>
          </w:p>
        </w:tc>
        <w:tc>
          <w:tcPr>
            <w:tcW w:w="86" w:type="pct"/>
            <w:gridSpan w:val="2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gridSpan w:val="2"/>
            <w:tcBorders>
              <w:top w:val="single" w:sz="4" w:space="0" w:color="auto"/>
            </w:tcBorders>
          </w:tcPr>
          <w:p w:rsidR="00D23ECA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49,905 </w:t>
            </w:r>
          </w:p>
        </w:tc>
        <w:tc>
          <w:tcPr>
            <w:tcW w:w="86" w:type="pct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2" w:type="pct"/>
            <w:gridSpan w:val="3"/>
            <w:tcBorders>
              <w:top w:val="single" w:sz="4" w:space="0" w:color="auto"/>
            </w:tcBorders>
          </w:tcPr>
          <w:p w:rsidR="00D23ECA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52,758 </w:t>
            </w:r>
          </w:p>
        </w:tc>
        <w:tc>
          <w:tcPr>
            <w:tcW w:w="86" w:type="pct"/>
            <w:gridSpan w:val="2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  <w:gridSpan w:val="2"/>
            <w:tcBorders>
              <w:top w:val="single" w:sz="4" w:space="0" w:color="auto"/>
            </w:tcBorders>
          </w:tcPr>
          <w:p w:rsidR="00D23ECA" w:rsidRDefault="00D23ECA" w:rsidP="00D2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center" w:pos="474"/>
                <w:tab w:val="left" w:pos="546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</w:p>
          <w:p w:rsidR="00D23ECA" w:rsidRPr="00C56022" w:rsidRDefault="00D23ECA" w:rsidP="00D2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center" w:pos="474"/>
                <w:tab w:val="left" w:pos="546"/>
              </w:tabs>
              <w:spacing w:line="240" w:lineRule="auto"/>
              <w:ind w:left="-109" w:right="-280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  <w:gridSpan w:val="2"/>
            <w:shd w:val="clear" w:color="auto" w:fill="auto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D23ECA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1,642,186 </w:t>
            </w:r>
          </w:p>
        </w:tc>
      </w:tr>
      <w:tr w:rsidR="00D23ECA" w:rsidRPr="00A72973" w:rsidTr="00D72E65">
        <w:tc>
          <w:tcPr>
            <w:tcW w:w="817" w:type="pct"/>
            <w:gridSpan w:val="2"/>
            <w:vAlign w:val="center"/>
          </w:tcPr>
          <w:p w:rsidR="00D23ECA" w:rsidRPr="00C56022" w:rsidRDefault="00D23ECA" w:rsidP="00D23ECA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376" w:type="pct"/>
            <w:gridSpan w:val="3"/>
            <w:shd w:val="clear" w:color="auto" w:fill="auto"/>
          </w:tcPr>
          <w:p w:rsidR="00D23ECA" w:rsidRPr="00C56022" w:rsidRDefault="00D23ECA" w:rsidP="00D2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2" w:type="pct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23,532</w:t>
            </w:r>
          </w:p>
        </w:tc>
        <w:tc>
          <w:tcPr>
            <w:tcW w:w="86" w:type="pct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3"/>
          </w:tcPr>
          <w:p w:rsidR="00D23ECA" w:rsidRPr="00C56022" w:rsidRDefault="00D23ECA" w:rsidP="00D2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50,23</w:t>
            </w:r>
            <w:r w:rsidR="00751B50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86" w:type="pct"/>
            <w:shd w:val="clear" w:color="auto" w:fill="auto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shd w:val="clear" w:color="auto" w:fill="auto"/>
          </w:tcPr>
          <w:p w:rsidR="00D23ECA" w:rsidRPr="00C56022" w:rsidRDefault="00D23ECA" w:rsidP="00D2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5,95</w:t>
            </w:r>
            <w:r w:rsidR="00751B50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85" w:type="pct"/>
            <w:shd w:val="clear" w:color="auto" w:fill="auto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4" w:type="pct"/>
            <w:gridSpan w:val="3"/>
            <w:shd w:val="clear" w:color="auto" w:fill="auto"/>
          </w:tcPr>
          <w:p w:rsidR="00D23ECA" w:rsidRPr="00C56022" w:rsidRDefault="00D23ECA" w:rsidP="00D2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9,796</w:t>
            </w:r>
          </w:p>
        </w:tc>
        <w:tc>
          <w:tcPr>
            <w:tcW w:w="86" w:type="pct"/>
            <w:gridSpan w:val="2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2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5,570</w:t>
            </w:r>
          </w:p>
        </w:tc>
        <w:tc>
          <w:tcPr>
            <w:tcW w:w="86" w:type="pct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2" w:type="pct"/>
            <w:gridSpan w:val="3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2,098</w:t>
            </w:r>
          </w:p>
        </w:tc>
        <w:tc>
          <w:tcPr>
            <w:tcW w:w="86" w:type="pct"/>
            <w:gridSpan w:val="2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2" w:type="pct"/>
            <w:gridSpan w:val="2"/>
          </w:tcPr>
          <w:p w:rsidR="00D23ECA" w:rsidRPr="00C56022" w:rsidRDefault="00D23ECA" w:rsidP="00D2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center" w:pos="474"/>
                <w:tab w:val="left" w:pos="546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  <w:gridSpan w:val="2"/>
            <w:shd w:val="clear" w:color="auto" w:fill="auto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0" w:type="pct"/>
            <w:gridSpan w:val="2"/>
            <w:shd w:val="clear" w:color="auto" w:fill="auto"/>
          </w:tcPr>
          <w:p w:rsidR="00D23ECA" w:rsidRPr="00C56022" w:rsidRDefault="00D23ECA" w:rsidP="00751B50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77C5E">
              <w:rPr>
                <w:rFonts w:ascii="Angsana New" w:eastAsia="Cordia New" w:hAnsi="Angsana New"/>
                <w:sz w:val="26"/>
                <w:szCs w:val="26"/>
              </w:rPr>
              <w:t>97,19</w:t>
            </w:r>
            <w:r w:rsidR="00751B50">
              <w:rPr>
                <w:rFonts w:ascii="Angsana New" w:eastAsia="Cordia New" w:hAnsi="Angsana New"/>
                <w:sz w:val="26"/>
                <w:szCs w:val="26"/>
              </w:rPr>
              <w:t>3</w:t>
            </w:r>
          </w:p>
        </w:tc>
      </w:tr>
      <w:tr w:rsidR="00D23ECA" w:rsidRPr="00A72973" w:rsidTr="00D72E65">
        <w:tc>
          <w:tcPr>
            <w:tcW w:w="817" w:type="pct"/>
            <w:gridSpan w:val="2"/>
            <w:shd w:val="clear" w:color="auto" w:fill="auto"/>
            <w:vAlign w:val="center"/>
          </w:tcPr>
          <w:p w:rsidR="00D23ECA" w:rsidRPr="00C56022" w:rsidRDefault="00D23ECA" w:rsidP="00D23ECA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C56022">
              <w:rPr>
                <w:rFonts w:ascii="Angsana New" w:eastAsia="Cordia New" w:hAnsi="Angsana New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376" w:type="pct"/>
            <w:gridSpan w:val="3"/>
            <w:shd w:val="clear" w:color="auto" w:fill="auto"/>
          </w:tcPr>
          <w:p w:rsidR="00D23ECA" w:rsidRPr="00C56022" w:rsidRDefault="00D23ECA" w:rsidP="00D2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2" w:type="pct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</w:tcPr>
          <w:p w:rsidR="00D23ECA" w:rsidRPr="00C56022" w:rsidRDefault="00D23ECA" w:rsidP="00D2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3"/>
          </w:tcPr>
          <w:p w:rsidR="00D23ECA" w:rsidRPr="00C56022" w:rsidRDefault="00D23ECA" w:rsidP="00D2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56022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86" w:type="pct"/>
            <w:shd w:val="clear" w:color="auto" w:fill="auto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shd w:val="clear" w:color="auto" w:fill="auto"/>
          </w:tcPr>
          <w:p w:rsidR="00D23ECA" w:rsidRPr="00C56022" w:rsidRDefault="00D23ECA" w:rsidP="00D2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85" w:type="pct"/>
            <w:shd w:val="clear" w:color="auto" w:fill="auto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4" w:type="pct"/>
            <w:gridSpan w:val="3"/>
            <w:shd w:val="clear" w:color="auto" w:fill="auto"/>
          </w:tcPr>
          <w:p w:rsidR="00D23ECA" w:rsidRPr="00C56022" w:rsidRDefault="00D23ECA" w:rsidP="00D2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(31)</w:t>
            </w:r>
          </w:p>
        </w:tc>
        <w:tc>
          <w:tcPr>
            <w:tcW w:w="86" w:type="pct"/>
            <w:gridSpan w:val="2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2"/>
          </w:tcPr>
          <w:p w:rsidR="00D23ECA" w:rsidRPr="00C56022" w:rsidRDefault="00D23ECA" w:rsidP="00D2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2" w:type="pct"/>
            <w:gridSpan w:val="3"/>
          </w:tcPr>
          <w:p w:rsidR="00D23ECA" w:rsidRPr="00C56022" w:rsidRDefault="00D23ECA" w:rsidP="00D2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  <w:gridSpan w:val="2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2" w:type="pct"/>
            <w:gridSpan w:val="2"/>
          </w:tcPr>
          <w:p w:rsidR="00D23ECA" w:rsidRPr="00C56022" w:rsidRDefault="00D23ECA" w:rsidP="00D2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center" w:pos="474"/>
                <w:tab w:val="left" w:pos="546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  <w:gridSpan w:val="2"/>
            <w:shd w:val="clear" w:color="auto" w:fill="auto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0" w:type="pct"/>
            <w:gridSpan w:val="2"/>
            <w:shd w:val="clear" w:color="auto" w:fill="auto"/>
          </w:tcPr>
          <w:p w:rsidR="00D23ECA" w:rsidRPr="00C56022" w:rsidRDefault="00D23ECA" w:rsidP="00D2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</w:tr>
      <w:tr w:rsidR="00D23ECA" w:rsidRPr="00A72973" w:rsidTr="00D72E65">
        <w:tc>
          <w:tcPr>
            <w:tcW w:w="817" w:type="pct"/>
            <w:gridSpan w:val="2"/>
            <w:shd w:val="clear" w:color="auto" w:fill="auto"/>
            <w:vAlign w:val="center"/>
          </w:tcPr>
          <w:p w:rsidR="00D23ECA" w:rsidRPr="00C56022" w:rsidRDefault="00D23ECA" w:rsidP="00D23ECA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  <w:cs/>
              </w:rPr>
              <w:t>จำหน่าย</w:t>
            </w:r>
            <w:r w:rsidRPr="00C56022">
              <w:rPr>
                <w:rFonts w:ascii="Angsana New" w:eastAsia="Cordia New" w:hAnsi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376" w:type="pct"/>
            <w:gridSpan w:val="3"/>
            <w:shd w:val="clear" w:color="auto" w:fill="auto"/>
          </w:tcPr>
          <w:p w:rsidR="00D23ECA" w:rsidRPr="00C56022" w:rsidRDefault="00D23ECA" w:rsidP="00D2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2" w:type="pct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tcBorders>
              <w:bottom w:val="single" w:sz="4" w:space="0" w:color="auto"/>
            </w:tcBorders>
          </w:tcPr>
          <w:p w:rsidR="00D23ECA" w:rsidRPr="00C56022" w:rsidRDefault="00D23ECA" w:rsidP="00D2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3"/>
            <w:tcBorders>
              <w:bottom w:val="single" w:sz="4" w:space="0" w:color="auto"/>
            </w:tcBorders>
          </w:tcPr>
          <w:p w:rsidR="00D23ECA" w:rsidRPr="00C56022" w:rsidRDefault="00D23ECA" w:rsidP="00751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(172,29</w:t>
            </w:r>
            <w:r w:rsidR="00751B50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6" w:type="pct"/>
            <w:shd w:val="clear" w:color="auto" w:fill="auto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shd w:val="clear" w:color="auto" w:fill="auto"/>
          </w:tcPr>
          <w:p w:rsidR="00D23ECA" w:rsidRPr="00C56022" w:rsidRDefault="00751B50" w:rsidP="00D2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(4,684</w:t>
            </w:r>
            <w:r w:rsidR="00D23EC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5" w:type="pct"/>
            <w:shd w:val="clear" w:color="auto" w:fill="auto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4" w:type="pct"/>
            <w:gridSpan w:val="3"/>
            <w:shd w:val="clear" w:color="auto" w:fill="auto"/>
          </w:tcPr>
          <w:p w:rsidR="00D23ECA" w:rsidRPr="00C56022" w:rsidRDefault="00D23ECA" w:rsidP="00D2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(1,455)</w:t>
            </w:r>
          </w:p>
        </w:tc>
        <w:tc>
          <w:tcPr>
            <w:tcW w:w="86" w:type="pct"/>
            <w:gridSpan w:val="2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2"/>
            <w:tcBorders>
              <w:bottom w:val="single" w:sz="4" w:space="0" w:color="auto"/>
            </w:tcBorders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(6,154)</w:t>
            </w:r>
          </w:p>
        </w:tc>
        <w:tc>
          <w:tcPr>
            <w:tcW w:w="86" w:type="pct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2" w:type="pct"/>
            <w:gridSpan w:val="3"/>
            <w:tcBorders>
              <w:bottom w:val="single" w:sz="4" w:space="0" w:color="auto"/>
            </w:tcBorders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(925)</w:t>
            </w:r>
          </w:p>
        </w:tc>
        <w:tc>
          <w:tcPr>
            <w:tcW w:w="86" w:type="pct"/>
            <w:gridSpan w:val="2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2" w:type="pct"/>
            <w:gridSpan w:val="2"/>
            <w:tcBorders>
              <w:bottom w:val="single" w:sz="4" w:space="0" w:color="auto"/>
            </w:tcBorders>
          </w:tcPr>
          <w:p w:rsidR="00D23ECA" w:rsidRPr="00C56022" w:rsidRDefault="00D23ECA" w:rsidP="00D2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center" w:pos="474"/>
                <w:tab w:val="left" w:pos="546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  <w:gridSpan w:val="2"/>
            <w:shd w:val="clear" w:color="auto" w:fill="auto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0" w:type="pct"/>
            <w:gridSpan w:val="2"/>
            <w:shd w:val="clear" w:color="auto" w:fill="auto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77C5E">
              <w:rPr>
                <w:rFonts w:ascii="Angsana New" w:eastAsia="Cordia New" w:hAnsi="Angsana New"/>
                <w:sz w:val="26"/>
                <w:szCs w:val="26"/>
              </w:rPr>
              <w:t>(185,51</w:t>
            </w:r>
            <w:r w:rsidR="00751B50">
              <w:rPr>
                <w:rFonts w:ascii="Angsana New" w:eastAsia="Cordia New" w:hAnsi="Angsana New"/>
                <w:sz w:val="26"/>
                <w:szCs w:val="26"/>
              </w:rPr>
              <w:t>5</w:t>
            </w:r>
            <w:r>
              <w:rPr>
                <w:rFonts w:ascii="Angsana New" w:eastAsia="Cordia New" w:hAnsi="Angsana New"/>
                <w:sz w:val="26"/>
                <w:szCs w:val="26"/>
              </w:rPr>
              <w:t>)</w:t>
            </w:r>
          </w:p>
        </w:tc>
      </w:tr>
      <w:tr w:rsidR="00D23ECA" w:rsidRPr="00A72973" w:rsidTr="00D72E65">
        <w:tc>
          <w:tcPr>
            <w:tcW w:w="817" w:type="pct"/>
            <w:gridSpan w:val="2"/>
            <w:shd w:val="clear" w:color="auto" w:fill="auto"/>
            <w:vAlign w:val="center"/>
          </w:tcPr>
          <w:p w:rsidR="00D23ECA" w:rsidRPr="00C56022" w:rsidRDefault="00D23ECA" w:rsidP="00D23ECA">
            <w:pPr>
              <w:spacing w:line="240" w:lineRule="auto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  <w:r w:rsidRPr="00C56022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5602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31 </w:t>
            </w:r>
            <w:r w:rsidRPr="00C56022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C5602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376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23ECA" w:rsidRPr="00542A58" w:rsidRDefault="00D23ECA" w:rsidP="00D2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542A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ab/>
            </w:r>
            <w:r w:rsidRPr="00542A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ab/>
            </w:r>
            <w:r w:rsidRPr="00542A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2" w:type="pct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404,030</w:t>
            </w:r>
          </w:p>
        </w:tc>
        <w:tc>
          <w:tcPr>
            <w:tcW w:w="86" w:type="pct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538,52</w:t>
            </w:r>
            <w:r w:rsidR="00751B50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86" w:type="pct"/>
            <w:shd w:val="clear" w:color="auto" w:fill="auto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23ECA" w:rsidRPr="00C56022" w:rsidRDefault="00D23ECA" w:rsidP="00D2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220,27</w:t>
            </w:r>
            <w:r w:rsidR="00751B50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85" w:type="pct"/>
            <w:shd w:val="clear" w:color="auto" w:fill="auto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23ECA" w:rsidRPr="00C56022" w:rsidRDefault="00D23ECA" w:rsidP="00D2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287,782</w:t>
            </w:r>
          </w:p>
        </w:tc>
        <w:tc>
          <w:tcPr>
            <w:tcW w:w="86" w:type="pct"/>
            <w:gridSpan w:val="2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49,321</w:t>
            </w:r>
          </w:p>
        </w:tc>
        <w:tc>
          <w:tcPr>
            <w:tcW w:w="86" w:type="pct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2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23ECA" w:rsidRPr="00C56022" w:rsidRDefault="00D23ECA" w:rsidP="00D23ECA">
            <w:pPr>
              <w:tabs>
                <w:tab w:val="clear" w:pos="454"/>
                <w:tab w:val="clear" w:pos="680"/>
                <w:tab w:val="decimal" w:pos="452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53,931</w:t>
            </w:r>
          </w:p>
        </w:tc>
        <w:tc>
          <w:tcPr>
            <w:tcW w:w="86" w:type="pct"/>
            <w:gridSpan w:val="2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3ECA" w:rsidRPr="00C537AF" w:rsidRDefault="00D23ECA" w:rsidP="00D2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center" w:pos="474"/>
                <w:tab w:val="left" w:pos="546"/>
              </w:tabs>
              <w:spacing w:line="240" w:lineRule="auto"/>
              <w:ind w:left="-109" w:right="-280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C537AF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ab/>
            </w:r>
            <w:r w:rsidRPr="00C537AF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ab/>
            </w:r>
            <w:r w:rsidRPr="00C537AF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  <w:gridSpan w:val="2"/>
            <w:shd w:val="clear" w:color="auto" w:fill="auto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23ECA" w:rsidRPr="00C56022" w:rsidRDefault="00D23ECA" w:rsidP="00751B50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1,553,86</w:t>
            </w:r>
            <w:r w:rsidR="00751B50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4</w:t>
            </w:r>
          </w:p>
        </w:tc>
      </w:tr>
      <w:tr w:rsidR="00D23ECA" w:rsidRPr="00A72973" w:rsidTr="00D72E65">
        <w:tc>
          <w:tcPr>
            <w:tcW w:w="817" w:type="pct"/>
            <w:gridSpan w:val="2"/>
            <w:shd w:val="clear" w:color="auto" w:fill="auto"/>
          </w:tcPr>
          <w:p w:rsidR="00D23ECA" w:rsidRPr="00C56022" w:rsidRDefault="00D23ECA" w:rsidP="00D23ECA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76" w:type="pct"/>
            <w:gridSpan w:val="3"/>
            <w:shd w:val="clear" w:color="auto" w:fill="auto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tcBorders>
              <w:top w:val="single" w:sz="4" w:space="0" w:color="auto"/>
            </w:tcBorders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gridSpan w:val="3"/>
            <w:tcBorders>
              <w:top w:val="single" w:sz="4" w:space="0" w:color="auto"/>
            </w:tcBorders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shd w:val="clear" w:color="auto" w:fill="auto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shd w:val="clear" w:color="auto" w:fill="auto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shd w:val="clear" w:color="auto" w:fill="auto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gridSpan w:val="3"/>
            <w:shd w:val="clear" w:color="auto" w:fill="auto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gridSpan w:val="2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gridSpan w:val="2"/>
            <w:tcBorders>
              <w:top w:val="single" w:sz="4" w:space="0" w:color="auto"/>
            </w:tcBorders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2" w:type="pct"/>
            <w:gridSpan w:val="3"/>
            <w:tcBorders>
              <w:top w:val="single" w:sz="4" w:space="0" w:color="auto"/>
            </w:tcBorders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gridSpan w:val="2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  <w:gridSpan w:val="2"/>
            <w:tcBorders>
              <w:top w:val="single" w:sz="4" w:space="0" w:color="auto"/>
            </w:tcBorders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gridSpan w:val="2"/>
            <w:shd w:val="clear" w:color="auto" w:fill="auto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0" w:type="pct"/>
            <w:gridSpan w:val="2"/>
            <w:shd w:val="clear" w:color="auto" w:fill="auto"/>
          </w:tcPr>
          <w:p w:rsidR="00D23ECA" w:rsidRPr="00C56022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</w:tr>
      <w:tr w:rsidR="00D23ECA" w:rsidRPr="00A72973" w:rsidTr="00D72E65">
        <w:tc>
          <w:tcPr>
            <w:tcW w:w="817" w:type="pct"/>
            <w:gridSpan w:val="2"/>
            <w:shd w:val="clear" w:color="auto" w:fill="auto"/>
          </w:tcPr>
          <w:p w:rsidR="00D23ECA" w:rsidRPr="00A72973" w:rsidRDefault="00D23ECA" w:rsidP="00D23ECA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76" w:type="pct"/>
            <w:gridSpan w:val="3"/>
            <w:shd w:val="clear" w:color="auto" w:fill="auto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gridSpan w:val="3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gridSpan w:val="3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shd w:val="clear" w:color="auto" w:fill="auto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shd w:val="clear" w:color="auto" w:fill="auto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shd w:val="clear" w:color="auto" w:fill="auto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gridSpan w:val="3"/>
            <w:shd w:val="clear" w:color="auto" w:fill="auto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gridSpan w:val="2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gridSpan w:val="2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2" w:type="pct"/>
            <w:gridSpan w:val="3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gridSpan w:val="2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  <w:gridSpan w:val="2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gridSpan w:val="2"/>
            <w:shd w:val="clear" w:color="auto" w:fill="auto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0" w:type="pct"/>
            <w:gridSpan w:val="2"/>
            <w:shd w:val="clear" w:color="auto" w:fill="auto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</w:tr>
      <w:tr w:rsidR="00D23ECA" w:rsidRPr="00A72973" w:rsidTr="00D72E65">
        <w:tc>
          <w:tcPr>
            <w:tcW w:w="817" w:type="pct"/>
            <w:gridSpan w:val="2"/>
            <w:shd w:val="clear" w:color="auto" w:fill="auto"/>
          </w:tcPr>
          <w:p w:rsidR="00D23ECA" w:rsidRPr="00A72973" w:rsidRDefault="00D23ECA" w:rsidP="00D23ECA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76" w:type="pct"/>
            <w:gridSpan w:val="3"/>
            <w:shd w:val="clear" w:color="auto" w:fill="auto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gridSpan w:val="3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gridSpan w:val="3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shd w:val="clear" w:color="auto" w:fill="auto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shd w:val="clear" w:color="auto" w:fill="auto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shd w:val="clear" w:color="auto" w:fill="auto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gridSpan w:val="3"/>
            <w:shd w:val="clear" w:color="auto" w:fill="auto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gridSpan w:val="2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gridSpan w:val="2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2" w:type="pct"/>
            <w:gridSpan w:val="3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gridSpan w:val="2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  <w:gridSpan w:val="2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gridSpan w:val="2"/>
            <w:shd w:val="clear" w:color="auto" w:fill="auto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0" w:type="pct"/>
            <w:gridSpan w:val="2"/>
            <w:shd w:val="clear" w:color="auto" w:fill="auto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</w:tr>
      <w:tr w:rsidR="00D23ECA" w:rsidRPr="00A72973" w:rsidTr="00D72E65">
        <w:tc>
          <w:tcPr>
            <w:tcW w:w="817" w:type="pct"/>
            <w:gridSpan w:val="2"/>
            <w:shd w:val="clear" w:color="auto" w:fill="auto"/>
          </w:tcPr>
          <w:p w:rsidR="00D23ECA" w:rsidRPr="00A72973" w:rsidRDefault="00D23ECA" w:rsidP="00D23ECA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76" w:type="pct"/>
            <w:gridSpan w:val="3"/>
            <w:shd w:val="clear" w:color="auto" w:fill="auto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gridSpan w:val="3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gridSpan w:val="3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shd w:val="clear" w:color="auto" w:fill="auto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shd w:val="clear" w:color="auto" w:fill="auto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shd w:val="clear" w:color="auto" w:fill="auto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gridSpan w:val="3"/>
            <w:shd w:val="clear" w:color="auto" w:fill="auto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gridSpan w:val="2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gridSpan w:val="2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2" w:type="pct"/>
            <w:gridSpan w:val="3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gridSpan w:val="2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  <w:gridSpan w:val="2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gridSpan w:val="2"/>
            <w:shd w:val="clear" w:color="auto" w:fill="auto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0" w:type="pct"/>
            <w:gridSpan w:val="2"/>
            <w:shd w:val="clear" w:color="auto" w:fill="auto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</w:tr>
      <w:tr w:rsidR="00D23ECA" w:rsidRPr="00A72973" w:rsidTr="00D72E65">
        <w:tc>
          <w:tcPr>
            <w:tcW w:w="817" w:type="pct"/>
            <w:gridSpan w:val="2"/>
            <w:shd w:val="clear" w:color="auto" w:fill="auto"/>
          </w:tcPr>
          <w:p w:rsidR="00D23ECA" w:rsidRPr="00A72973" w:rsidRDefault="00D23ECA" w:rsidP="00D23ECA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76" w:type="pct"/>
            <w:gridSpan w:val="3"/>
            <w:shd w:val="clear" w:color="auto" w:fill="auto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gridSpan w:val="3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gridSpan w:val="3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shd w:val="clear" w:color="auto" w:fill="auto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shd w:val="clear" w:color="auto" w:fill="auto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shd w:val="clear" w:color="auto" w:fill="auto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gridSpan w:val="3"/>
            <w:shd w:val="clear" w:color="auto" w:fill="auto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gridSpan w:val="2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gridSpan w:val="2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2" w:type="pct"/>
            <w:gridSpan w:val="3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gridSpan w:val="2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  <w:gridSpan w:val="2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gridSpan w:val="2"/>
            <w:shd w:val="clear" w:color="auto" w:fill="auto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0" w:type="pct"/>
            <w:gridSpan w:val="2"/>
            <w:shd w:val="clear" w:color="auto" w:fill="auto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</w:tr>
      <w:tr w:rsidR="00D23ECA" w:rsidRPr="00A72973" w:rsidTr="003F7DD3">
        <w:tc>
          <w:tcPr>
            <w:tcW w:w="817" w:type="pct"/>
            <w:gridSpan w:val="2"/>
            <w:shd w:val="clear" w:color="auto" w:fill="auto"/>
          </w:tcPr>
          <w:p w:rsidR="00D23ECA" w:rsidRPr="00A72973" w:rsidRDefault="00D23ECA" w:rsidP="00D23ECA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183" w:type="pct"/>
            <w:gridSpan w:val="35"/>
            <w:shd w:val="clear" w:color="auto" w:fill="auto"/>
            <w:vAlign w:val="bottom"/>
          </w:tcPr>
          <w:p w:rsidR="00D23ECA" w:rsidRPr="00A72973" w:rsidRDefault="00D23ECA" w:rsidP="00D23ECA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  <w:r w:rsidRPr="00A72973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23ECA" w:rsidRPr="00A72973" w:rsidTr="003F7DD3">
        <w:tc>
          <w:tcPr>
            <w:tcW w:w="817" w:type="pct"/>
            <w:gridSpan w:val="2"/>
            <w:shd w:val="clear" w:color="auto" w:fill="auto"/>
          </w:tcPr>
          <w:p w:rsidR="00D23ECA" w:rsidRPr="00A72973" w:rsidRDefault="00D23ECA" w:rsidP="00D23ECA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76" w:type="pct"/>
            <w:gridSpan w:val="3"/>
            <w:shd w:val="clear" w:color="auto" w:fill="auto"/>
            <w:vAlign w:val="bottom"/>
          </w:tcPr>
          <w:p w:rsidR="00D23ECA" w:rsidRPr="00A72973" w:rsidRDefault="00D23ECA" w:rsidP="00D23ECA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92" w:type="pct"/>
            <w:vAlign w:val="bottom"/>
          </w:tcPr>
          <w:p w:rsidR="00D23ECA" w:rsidRPr="00A72973" w:rsidRDefault="00D23ECA" w:rsidP="00D23ECA">
            <w:pPr>
              <w:tabs>
                <w:tab w:val="decimal" w:pos="792"/>
              </w:tabs>
              <w:spacing w:line="240" w:lineRule="auto"/>
              <w:ind w:left="-109" w:right="-131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vAlign w:val="bottom"/>
          </w:tcPr>
          <w:p w:rsidR="00D23ECA" w:rsidRPr="00A72973" w:rsidRDefault="00D23ECA" w:rsidP="00D23ECA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>อาคารและ</w:t>
            </w:r>
          </w:p>
          <w:p w:rsidR="00D23ECA" w:rsidRPr="00A72973" w:rsidRDefault="00D23ECA" w:rsidP="00D23ECA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86" w:type="pct"/>
            <w:vAlign w:val="bottom"/>
          </w:tcPr>
          <w:p w:rsidR="00D23ECA" w:rsidRPr="00A72973" w:rsidRDefault="00D23ECA" w:rsidP="00D23ECA">
            <w:pPr>
              <w:tabs>
                <w:tab w:val="decimal" w:pos="792"/>
              </w:tabs>
              <w:spacing w:line="240" w:lineRule="auto"/>
              <w:ind w:left="-109" w:right="-131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3"/>
            <w:vAlign w:val="bottom"/>
          </w:tcPr>
          <w:p w:rsidR="00D23ECA" w:rsidRPr="00A72973" w:rsidRDefault="00D23ECA" w:rsidP="00D23ECA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>เครื่องจักร</w:t>
            </w:r>
          </w:p>
          <w:p w:rsidR="00D23ECA" w:rsidRPr="00A72973" w:rsidRDefault="00D23ECA" w:rsidP="00D23ECA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86" w:type="pct"/>
            <w:shd w:val="clear" w:color="auto" w:fill="auto"/>
            <w:vAlign w:val="bottom"/>
          </w:tcPr>
          <w:p w:rsidR="00D23ECA" w:rsidRPr="00A72973" w:rsidRDefault="00D23ECA" w:rsidP="00D23ECA">
            <w:pPr>
              <w:tabs>
                <w:tab w:val="decimal" w:pos="792"/>
              </w:tabs>
              <w:spacing w:line="240" w:lineRule="auto"/>
              <w:ind w:left="-109" w:right="-131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shd w:val="clear" w:color="auto" w:fill="auto"/>
            <w:vAlign w:val="bottom"/>
          </w:tcPr>
          <w:p w:rsidR="00D23ECA" w:rsidRPr="00A72973" w:rsidRDefault="00D23ECA" w:rsidP="00D23ECA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>เครื่องมือ</w:t>
            </w:r>
          </w:p>
          <w:p w:rsidR="00D23ECA" w:rsidRPr="00A72973" w:rsidRDefault="00D23ECA" w:rsidP="00D23ECA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85" w:type="pct"/>
            <w:shd w:val="clear" w:color="auto" w:fill="auto"/>
            <w:vAlign w:val="bottom"/>
          </w:tcPr>
          <w:p w:rsidR="00D23ECA" w:rsidRPr="00A72973" w:rsidRDefault="00D23ECA" w:rsidP="00D23ECA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4" w:type="pct"/>
            <w:gridSpan w:val="3"/>
            <w:shd w:val="clear" w:color="auto" w:fill="auto"/>
            <w:vAlign w:val="bottom"/>
          </w:tcPr>
          <w:p w:rsidR="00D23ECA" w:rsidRPr="00A72973" w:rsidRDefault="00D23ECA" w:rsidP="00D23ECA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  <w:cs/>
              </w:rPr>
              <w:t>เครื่องตกแต่ง ติดตั้งและ</w:t>
            </w:r>
          </w:p>
          <w:p w:rsidR="00D23ECA" w:rsidRPr="00A72973" w:rsidRDefault="00D23ECA" w:rsidP="00D23ECA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เ</w:t>
            </w:r>
            <w:r w:rsidRPr="00A72973">
              <w:rPr>
                <w:rFonts w:ascii="Angsana New" w:eastAsia="Cordia New" w:hAnsi="Angsana New"/>
                <w:sz w:val="26"/>
                <w:szCs w:val="26"/>
                <w:cs/>
              </w:rPr>
              <w:t>ครื่องใช้สำนักงาน</w:t>
            </w:r>
          </w:p>
        </w:tc>
        <w:tc>
          <w:tcPr>
            <w:tcW w:w="86" w:type="pct"/>
            <w:gridSpan w:val="2"/>
          </w:tcPr>
          <w:p w:rsidR="00D23ECA" w:rsidRPr="00A72973" w:rsidRDefault="00D23ECA" w:rsidP="00D23ECA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2"/>
          </w:tcPr>
          <w:p w:rsidR="00D23ECA" w:rsidRPr="00A72973" w:rsidRDefault="00D23ECA" w:rsidP="00D23ECA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:rsidR="00D23ECA" w:rsidRPr="00A72973" w:rsidRDefault="00D23ECA" w:rsidP="00D23ECA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:rsidR="00D23ECA" w:rsidRPr="00A72973" w:rsidRDefault="00D23ECA" w:rsidP="00D23ECA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:rsidR="00D23ECA" w:rsidRPr="00A72973" w:rsidRDefault="00D23ECA" w:rsidP="00D23ECA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86" w:type="pct"/>
          </w:tcPr>
          <w:p w:rsidR="00D23ECA" w:rsidRPr="00A72973" w:rsidRDefault="00D23ECA" w:rsidP="00D23ECA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2" w:type="pct"/>
            <w:gridSpan w:val="3"/>
          </w:tcPr>
          <w:p w:rsidR="00D23ECA" w:rsidRPr="00A72973" w:rsidRDefault="00D23ECA" w:rsidP="00D23ECA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:rsidR="00D23ECA" w:rsidRPr="00A72973" w:rsidRDefault="00D23ECA" w:rsidP="00D23ECA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:rsidR="00D23ECA" w:rsidRPr="00A72973" w:rsidRDefault="00D23ECA" w:rsidP="00D23ECA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:rsidR="00D23ECA" w:rsidRPr="00A72973" w:rsidRDefault="00D23ECA" w:rsidP="00D23ECA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>ระบบต่างๆ</w:t>
            </w:r>
          </w:p>
        </w:tc>
        <w:tc>
          <w:tcPr>
            <w:tcW w:w="86" w:type="pct"/>
            <w:gridSpan w:val="2"/>
          </w:tcPr>
          <w:p w:rsidR="00D23ECA" w:rsidRPr="00A72973" w:rsidRDefault="00D23ECA" w:rsidP="00D23ECA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2" w:type="pct"/>
            <w:gridSpan w:val="2"/>
          </w:tcPr>
          <w:p w:rsidR="00D23ECA" w:rsidRPr="00A72973" w:rsidRDefault="00D23ECA" w:rsidP="00D23ECA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  <w:cs/>
              </w:rPr>
              <w:t>สินทรัพย์</w:t>
            </w:r>
          </w:p>
          <w:p w:rsidR="00D23ECA" w:rsidRPr="00A72973" w:rsidRDefault="00D23ECA" w:rsidP="00D23ECA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  <w:cs/>
              </w:rPr>
              <w:t>ระหว่าง</w:t>
            </w:r>
          </w:p>
          <w:p w:rsidR="00D23ECA" w:rsidRPr="00A72973" w:rsidRDefault="00D23ECA" w:rsidP="00D23ECA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  <w:cs/>
              </w:rPr>
              <w:t>ก่อสร้างและติดตั้ง</w:t>
            </w:r>
          </w:p>
        </w:tc>
        <w:tc>
          <w:tcPr>
            <w:tcW w:w="86" w:type="pct"/>
            <w:gridSpan w:val="2"/>
            <w:shd w:val="clear" w:color="auto" w:fill="auto"/>
            <w:vAlign w:val="bottom"/>
          </w:tcPr>
          <w:p w:rsidR="00D23ECA" w:rsidRPr="00A72973" w:rsidRDefault="00D23ECA" w:rsidP="00D23ECA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0" w:type="pct"/>
            <w:gridSpan w:val="2"/>
            <w:shd w:val="clear" w:color="auto" w:fill="auto"/>
            <w:vAlign w:val="bottom"/>
          </w:tcPr>
          <w:p w:rsidR="00D23ECA" w:rsidRPr="00A72973" w:rsidRDefault="00D23ECA" w:rsidP="00D23ECA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  <w:cs/>
              </w:rPr>
              <w:t>รวม</w:t>
            </w:r>
          </w:p>
        </w:tc>
      </w:tr>
      <w:tr w:rsidR="00D23ECA" w:rsidRPr="00A72973" w:rsidTr="00D72E65">
        <w:tc>
          <w:tcPr>
            <w:tcW w:w="817" w:type="pct"/>
            <w:gridSpan w:val="2"/>
            <w:shd w:val="clear" w:color="auto" w:fill="auto"/>
          </w:tcPr>
          <w:p w:rsidR="00D23ECA" w:rsidRPr="00A72973" w:rsidRDefault="00D23ECA" w:rsidP="00D23ECA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183" w:type="pct"/>
            <w:gridSpan w:val="35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i/>
                <w:iCs/>
                <w:sz w:val="26"/>
                <w:szCs w:val="26"/>
                <w:cs/>
              </w:rPr>
            </w:pPr>
            <w:r w:rsidRPr="00A72973">
              <w:rPr>
                <w:rFonts w:ascii="Angsana New" w:eastAsia="Cordia New" w:hAnsi="Angsana New"/>
                <w:i/>
                <w:iCs/>
                <w:sz w:val="26"/>
                <w:szCs w:val="26"/>
              </w:rPr>
              <w:t>(</w:t>
            </w:r>
            <w:r w:rsidRPr="00A72973">
              <w:rPr>
                <w:rFonts w:ascii="Angsana New" w:eastAsia="Cordia New" w:hAnsi="Angsana New"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D23ECA" w:rsidRPr="00A72973" w:rsidTr="00D72E65">
        <w:tc>
          <w:tcPr>
            <w:tcW w:w="817" w:type="pct"/>
            <w:gridSpan w:val="2"/>
            <w:shd w:val="clear" w:color="auto" w:fill="auto"/>
          </w:tcPr>
          <w:p w:rsidR="00D23ECA" w:rsidRPr="00A72973" w:rsidRDefault="00D23ECA" w:rsidP="00D23ECA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376" w:type="pct"/>
            <w:gridSpan w:val="3"/>
            <w:shd w:val="clear" w:color="auto" w:fill="auto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gridSpan w:val="3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gridSpan w:val="3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shd w:val="clear" w:color="auto" w:fill="auto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shd w:val="clear" w:color="auto" w:fill="auto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shd w:val="clear" w:color="auto" w:fill="auto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gridSpan w:val="3"/>
            <w:shd w:val="clear" w:color="auto" w:fill="auto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gridSpan w:val="2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gridSpan w:val="2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2" w:type="pct"/>
            <w:gridSpan w:val="3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gridSpan w:val="2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  <w:gridSpan w:val="2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gridSpan w:val="2"/>
            <w:shd w:val="clear" w:color="auto" w:fill="auto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0" w:type="pct"/>
            <w:gridSpan w:val="2"/>
            <w:shd w:val="clear" w:color="auto" w:fill="auto"/>
          </w:tcPr>
          <w:p w:rsidR="00D23ECA" w:rsidRPr="00A72973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</w:tr>
      <w:tr w:rsidR="00D23ECA" w:rsidRPr="00A72973" w:rsidTr="00D72E65">
        <w:tc>
          <w:tcPr>
            <w:tcW w:w="817" w:type="pct"/>
            <w:gridSpan w:val="2"/>
            <w:shd w:val="clear" w:color="auto" w:fill="auto"/>
          </w:tcPr>
          <w:p w:rsidR="00D23ECA" w:rsidRPr="001F025E" w:rsidRDefault="00D23ECA" w:rsidP="00D23ECA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1 </w:t>
            </w: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25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376" w:type="pct"/>
            <w:gridSpan w:val="3"/>
            <w:shd w:val="clear" w:color="auto" w:fill="auto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gridSpan w:val="3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gridSpan w:val="3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shd w:val="clear" w:color="auto" w:fill="auto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shd w:val="clear" w:color="auto" w:fill="auto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shd w:val="clear" w:color="auto" w:fill="auto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gridSpan w:val="3"/>
            <w:shd w:val="clear" w:color="auto" w:fill="auto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gridSpan w:val="2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gridSpan w:val="2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2" w:type="pct"/>
            <w:gridSpan w:val="3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gridSpan w:val="2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  <w:gridSpan w:val="2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gridSpan w:val="2"/>
            <w:shd w:val="clear" w:color="auto" w:fill="auto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0" w:type="pct"/>
            <w:gridSpan w:val="2"/>
            <w:shd w:val="clear" w:color="auto" w:fill="auto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</w:tr>
      <w:tr w:rsidR="00D23ECA" w:rsidRPr="00A72973" w:rsidTr="00D72E65">
        <w:tc>
          <w:tcPr>
            <w:tcW w:w="817" w:type="pct"/>
            <w:gridSpan w:val="2"/>
            <w:shd w:val="clear" w:color="auto" w:fill="auto"/>
          </w:tcPr>
          <w:p w:rsidR="00D23ECA" w:rsidRPr="001F025E" w:rsidRDefault="00D23ECA" w:rsidP="00D23ECA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376" w:type="pct"/>
            <w:gridSpan w:val="3"/>
            <w:shd w:val="clear" w:color="auto" w:fill="auto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 xml:space="preserve"> 166,628 </w:t>
            </w:r>
          </w:p>
        </w:tc>
        <w:tc>
          <w:tcPr>
            <w:tcW w:w="92" w:type="pct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 xml:space="preserve"> 167,737 </w:t>
            </w:r>
          </w:p>
        </w:tc>
        <w:tc>
          <w:tcPr>
            <w:tcW w:w="86" w:type="pct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3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 xml:space="preserve"> 175,820 </w:t>
            </w:r>
          </w:p>
        </w:tc>
        <w:tc>
          <w:tcPr>
            <w:tcW w:w="86" w:type="pct"/>
            <w:shd w:val="clear" w:color="auto" w:fill="auto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shd w:val="clear" w:color="auto" w:fill="auto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>17,313</w:t>
            </w:r>
          </w:p>
        </w:tc>
        <w:tc>
          <w:tcPr>
            <w:tcW w:w="85" w:type="pct"/>
            <w:shd w:val="clear" w:color="auto" w:fill="auto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4" w:type="pct"/>
            <w:gridSpan w:val="3"/>
            <w:shd w:val="clear" w:color="auto" w:fill="auto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31,337</w:t>
            </w:r>
          </w:p>
        </w:tc>
        <w:tc>
          <w:tcPr>
            <w:tcW w:w="86" w:type="pct"/>
            <w:gridSpan w:val="2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2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 xml:space="preserve"> 17,279 </w:t>
            </w:r>
          </w:p>
        </w:tc>
        <w:tc>
          <w:tcPr>
            <w:tcW w:w="86" w:type="pct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2" w:type="pct"/>
            <w:gridSpan w:val="3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 xml:space="preserve"> 5,324 </w:t>
            </w:r>
          </w:p>
        </w:tc>
        <w:tc>
          <w:tcPr>
            <w:tcW w:w="86" w:type="pct"/>
            <w:gridSpan w:val="2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2" w:type="pct"/>
            <w:gridSpan w:val="2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 xml:space="preserve"> 5,121 </w:t>
            </w:r>
          </w:p>
        </w:tc>
        <w:tc>
          <w:tcPr>
            <w:tcW w:w="86" w:type="pct"/>
            <w:gridSpan w:val="2"/>
            <w:shd w:val="clear" w:color="auto" w:fill="auto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0" w:type="pct"/>
            <w:gridSpan w:val="2"/>
            <w:shd w:val="clear" w:color="auto" w:fill="auto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 xml:space="preserve"> 586,559</w:t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</w:p>
        </w:tc>
      </w:tr>
      <w:tr w:rsidR="00D23ECA" w:rsidRPr="00A72973" w:rsidTr="00D72E65">
        <w:tc>
          <w:tcPr>
            <w:tcW w:w="817" w:type="pct"/>
            <w:gridSpan w:val="2"/>
            <w:shd w:val="clear" w:color="auto" w:fill="auto"/>
          </w:tcPr>
          <w:p w:rsidR="00D23ECA" w:rsidRPr="001F025E" w:rsidRDefault="00D23ECA" w:rsidP="00D23ECA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  <w:cs/>
              </w:rPr>
              <w:t>ภายใต้สัญญาเช่าการเงิน</w:t>
            </w:r>
          </w:p>
        </w:tc>
        <w:tc>
          <w:tcPr>
            <w:tcW w:w="376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23ECA" w:rsidRPr="001F025E" w:rsidRDefault="00D23ECA" w:rsidP="00D2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2" w:type="pct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tcBorders>
              <w:bottom w:val="single" w:sz="4" w:space="0" w:color="auto"/>
            </w:tcBorders>
          </w:tcPr>
          <w:p w:rsidR="00D23ECA" w:rsidRPr="001F025E" w:rsidRDefault="00D23ECA" w:rsidP="00D2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3"/>
            <w:tcBorders>
              <w:bottom w:val="single" w:sz="4" w:space="0" w:color="auto"/>
            </w:tcBorders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 xml:space="preserve"> 83,444 </w:t>
            </w:r>
          </w:p>
        </w:tc>
        <w:tc>
          <w:tcPr>
            <w:tcW w:w="86" w:type="pct"/>
            <w:shd w:val="clear" w:color="auto" w:fill="auto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23ECA" w:rsidRPr="001F025E" w:rsidRDefault="00D23ECA" w:rsidP="00D2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5" w:type="pct"/>
            <w:shd w:val="clear" w:color="auto" w:fill="auto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4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eastAsia="Cordia New" w:hAnsi="Angsana New"/>
                <w:sz w:val="26"/>
                <w:szCs w:val="26"/>
              </w:rPr>
              <w:t>584</w:t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86" w:type="pct"/>
            <w:gridSpan w:val="2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2"/>
            <w:tcBorders>
              <w:bottom w:val="single" w:sz="4" w:space="0" w:color="auto"/>
            </w:tcBorders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 xml:space="preserve"> 7,748 </w:t>
            </w:r>
          </w:p>
        </w:tc>
        <w:tc>
          <w:tcPr>
            <w:tcW w:w="86" w:type="pct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2" w:type="pct"/>
            <w:gridSpan w:val="3"/>
            <w:tcBorders>
              <w:bottom w:val="single" w:sz="4" w:space="0" w:color="auto"/>
            </w:tcBorders>
          </w:tcPr>
          <w:p w:rsidR="00D23ECA" w:rsidRPr="001F025E" w:rsidRDefault="00D23ECA" w:rsidP="00D2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  <w:gridSpan w:val="2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2" w:type="pct"/>
            <w:gridSpan w:val="2"/>
            <w:tcBorders>
              <w:bottom w:val="single" w:sz="4" w:space="0" w:color="auto"/>
            </w:tcBorders>
          </w:tcPr>
          <w:p w:rsidR="00D23ECA" w:rsidRPr="001F025E" w:rsidRDefault="00D23ECA" w:rsidP="00D2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  <w:gridSpan w:val="2"/>
            <w:shd w:val="clear" w:color="auto" w:fill="auto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 xml:space="preserve"> 91,776</w:t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</w:p>
        </w:tc>
      </w:tr>
      <w:tr w:rsidR="00D23ECA" w:rsidRPr="00A72973" w:rsidTr="00D72E65">
        <w:trPr>
          <w:trHeight w:val="314"/>
        </w:trPr>
        <w:tc>
          <w:tcPr>
            <w:tcW w:w="817" w:type="pct"/>
            <w:gridSpan w:val="2"/>
            <w:shd w:val="clear" w:color="auto" w:fill="auto"/>
          </w:tcPr>
          <w:p w:rsidR="00D23ECA" w:rsidRPr="001F025E" w:rsidRDefault="00D23ECA" w:rsidP="00D23ECA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76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166,628 </w:t>
            </w:r>
          </w:p>
        </w:tc>
        <w:tc>
          <w:tcPr>
            <w:tcW w:w="92" w:type="pct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167,737 </w:t>
            </w:r>
          </w:p>
        </w:tc>
        <w:tc>
          <w:tcPr>
            <w:tcW w:w="86" w:type="pct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259,264</w:t>
            </w:r>
          </w:p>
        </w:tc>
        <w:tc>
          <w:tcPr>
            <w:tcW w:w="86" w:type="pct"/>
            <w:shd w:val="clear" w:color="auto" w:fill="auto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17,313</w:t>
            </w:r>
          </w:p>
        </w:tc>
        <w:tc>
          <w:tcPr>
            <w:tcW w:w="85" w:type="pct"/>
            <w:shd w:val="clear" w:color="auto" w:fill="auto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31,921</w:t>
            </w:r>
          </w:p>
        </w:tc>
        <w:tc>
          <w:tcPr>
            <w:tcW w:w="86" w:type="pct"/>
            <w:gridSpan w:val="2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25,027 </w:t>
            </w:r>
          </w:p>
        </w:tc>
        <w:tc>
          <w:tcPr>
            <w:tcW w:w="86" w:type="pct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2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5,324 </w:t>
            </w:r>
          </w:p>
        </w:tc>
        <w:tc>
          <w:tcPr>
            <w:tcW w:w="86" w:type="pct"/>
            <w:gridSpan w:val="2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5,121 </w:t>
            </w:r>
          </w:p>
        </w:tc>
        <w:tc>
          <w:tcPr>
            <w:tcW w:w="86" w:type="pct"/>
            <w:gridSpan w:val="2"/>
            <w:shd w:val="clear" w:color="auto" w:fill="auto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678,335 </w:t>
            </w:r>
          </w:p>
        </w:tc>
      </w:tr>
      <w:tr w:rsidR="00D23ECA" w:rsidRPr="00A72973" w:rsidTr="00D72E65">
        <w:tc>
          <w:tcPr>
            <w:tcW w:w="817" w:type="pct"/>
            <w:gridSpan w:val="2"/>
            <w:shd w:val="clear" w:color="auto" w:fill="auto"/>
          </w:tcPr>
          <w:p w:rsidR="00D23ECA" w:rsidRPr="001F025E" w:rsidRDefault="00D23ECA" w:rsidP="00D23ECA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31 </w:t>
            </w: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25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60</w:t>
            </w: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</w:t>
            </w:r>
          </w:p>
          <w:p w:rsidR="00D23ECA" w:rsidRPr="001F025E" w:rsidRDefault="00D23ECA" w:rsidP="00D23ECA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1F025E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และ </w:t>
            </w: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1 </w:t>
            </w: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376" w:type="pct"/>
            <w:gridSpan w:val="3"/>
            <w:tcBorders>
              <w:top w:val="double" w:sz="4" w:space="0" w:color="auto"/>
            </w:tcBorders>
            <w:shd w:val="clear" w:color="auto" w:fill="auto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tcBorders>
              <w:top w:val="double" w:sz="4" w:space="0" w:color="auto"/>
            </w:tcBorders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gridSpan w:val="3"/>
            <w:tcBorders>
              <w:top w:val="double" w:sz="4" w:space="0" w:color="auto"/>
            </w:tcBorders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shd w:val="clear" w:color="auto" w:fill="auto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tcBorders>
              <w:top w:val="double" w:sz="4" w:space="0" w:color="auto"/>
            </w:tcBorders>
            <w:shd w:val="clear" w:color="auto" w:fill="auto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shd w:val="clear" w:color="auto" w:fill="auto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gridSpan w:val="3"/>
            <w:tcBorders>
              <w:top w:val="double" w:sz="4" w:space="0" w:color="auto"/>
            </w:tcBorders>
            <w:shd w:val="clear" w:color="auto" w:fill="auto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gridSpan w:val="2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gridSpan w:val="2"/>
            <w:tcBorders>
              <w:top w:val="double" w:sz="4" w:space="0" w:color="auto"/>
            </w:tcBorders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2" w:type="pct"/>
            <w:gridSpan w:val="3"/>
            <w:tcBorders>
              <w:top w:val="double" w:sz="4" w:space="0" w:color="auto"/>
            </w:tcBorders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gridSpan w:val="2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  <w:gridSpan w:val="2"/>
            <w:tcBorders>
              <w:top w:val="double" w:sz="4" w:space="0" w:color="auto"/>
            </w:tcBorders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gridSpan w:val="2"/>
            <w:shd w:val="clear" w:color="auto" w:fill="auto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0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</w:tr>
      <w:tr w:rsidR="00D23ECA" w:rsidRPr="00A72973" w:rsidTr="00D72E65">
        <w:tc>
          <w:tcPr>
            <w:tcW w:w="817" w:type="pct"/>
            <w:gridSpan w:val="2"/>
            <w:shd w:val="clear" w:color="auto" w:fill="auto"/>
          </w:tcPr>
          <w:p w:rsidR="00D23ECA" w:rsidRPr="001F025E" w:rsidRDefault="00D23ECA" w:rsidP="00D23ECA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376" w:type="pct"/>
            <w:gridSpan w:val="3"/>
            <w:shd w:val="clear" w:color="auto" w:fill="auto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 xml:space="preserve"> 166,628 </w:t>
            </w:r>
          </w:p>
        </w:tc>
        <w:tc>
          <w:tcPr>
            <w:tcW w:w="92" w:type="pct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 xml:space="preserve"> 145,510 </w:t>
            </w:r>
          </w:p>
        </w:tc>
        <w:tc>
          <w:tcPr>
            <w:tcW w:w="86" w:type="pct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3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 xml:space="preserve"> 229,649 </w:t>
            </w:r>
          </w:p>
        </w:tc>
        <w:tc>
          <w:tcPr>
            <w:tcW w:w="86" w:type="pct"/>
            <w:shd w:val="clear" w:color="auto" w:fill="auto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shd w:val="clear" w:color="auto" w:fill="auto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>13,879</w:t>
            </w:r>
          </w:p>
        </w:tc>
        <w:tc>
          <w:tcPr>
            <w:tcW w:w="85" w:type="pct"/>
            <w:shd w:val="clear" w:color="auto" w:fill="auto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4" w:type="pct"/>
            <w:gridSpan w:val="3"/>
            <w:shd w:val="clear" w:color="auto" w:fill="auto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>25,318</w:t>
            </w:r>
          </w:p>
        </w:tc>
        <w:tc>
          <w:tcPr>
            <w:tcW w:w="86" w:type="pct"/>
            <w:gridSpan w:val="2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2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 xml:space="preserve"> 18,142 </w:t>
            </w:r>
          </w:p>
        </w:tc>
        <w:tc>
          <w:tcPr>
            <w:tcW w:w="86" w:type="pct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2" w:type="pct"/>
            <w:gridSpan w:val="3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 xml:space="preserve"> 5,584 </w:t>
            </w:r>
          </w:p>
        </w:tc>
        <w:tc>
          <w:tcPr>
            <w:tcW w:w="86" w:type="pct"/>
            <w:gridSpan w:val="2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2" w:type="pct"/>
            <w:gridSpan w:val="2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 xml:space="preserve"> 5,668 </w:t>
            </w:r>
          </w:p>
        </w:tc>
        <w:tc>
          <w:tcPr>
            <w:tcW w:w="86" w:type="pct"/>
            <w:gridSpan w:val="2"/>
            <w:shd w:val="clear" w:color="auto" w:fill="auto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0" w:type="pct"/>
            <w:gridSpan w:val="2"/>
            <w:shd w:val="clear" w:color="auto" w:fill="auto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 xml:space="preserve"> 610,378</w:t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</w:p>
        </w:tc>
      </w:tr>
      <w:tr w:rsidR="00D23ECA" w:rsidRPr="00A72973" w:rsidTr="00D72E65">
        <w:tc>
          <w:tcPr>
            <w:tcW w:w="817" w:type="pct"/>
            <w:gridSpan w:val="2"/>
            <w:shd w:val="clear" w:color="auto" w:fill="auto"/>
          </w:tcPr>
          <w:p w:rsidR="00D23ECA" w:rsidRPr="001F025E" w:rsidRDefault="00D23ECA" w:rsidP="00D23ECA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  <w:cs/>
              </w:rPr>
              <w:t>ภายใต้สัญญาเช่าการเงิน</w:t>
            </w:r>
          </w:p>
        </w:tc>
        <w:tc>
          <w:tcPr>
            <w:tcW w:w="376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23ECA" w:rsidRPr="001F025E" w:rsidRDefault="00D23ECA" w:rsidP="00D2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2" w:type="pct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tcBorders>
              <w:bottom w:val="single" w:sz="4" w:space="0" w:color="auto"/>
            </w:tcBorders>
          </w:tcPr>
          <w:p w:rsidR="00D23ECA" w:rsidRPr="001F025E" w:rsidRDefault="00D23ECA" w:rsidP="00D2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3"/>
            <w:tcBorders>
              <w:bottom w:val="single" w:sz="4" w:space="0" w:color="auto"/>
            </w:tcBorders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 xml:space="preserve"> 75,380 </w:t>
            </w:r>
          </w:p>
        </w:tc>
        <w:tc>
          <w:tcPr>
            <w:tcW w:w="86" w:type="pct"/>
            <w:shd w:val="clear" w:color="auto" w:fill="auto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23ECA" w:rsidRPr="001F025E" w:rsidRDefault="00D23ECA" w:rsidP="00D2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5" w:type="pct"/>
            <w:shd w:val="clear" w:color="auto" w:fill="auto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4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 xml:space="preserve"> 403 </w:t>
            </w:r>
          </w:p>
        </w:tc>
        <w:tc>
          <w:tcPr>
            <w:tcW w:w="86" w:type="pct"/>
            <w:gridSpan w:val="2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2"/>
            <w:tcBorders>
              <w:bottom w:val="single" w:sz="4" w:space="0" w:color="auto"/>
            </w:tcBorders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 xml:space="preserve"> 6,078 </w:t>
            </w:r>
          </w:p>
        </w:tc>
        <w:tc>
          <w:tcPr>
            <w:tcW w:w="86" w:type="pct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2" w:type="pct"/>
            <w:gridSpan w:val="3"/>
            <w:tcBorders>
              <w:bottom w:val="single" w:sz="4" w:space="0" w:color="auto"/>
            </w:tcBorders>
          </w:tcPr>
          <w:p w:rsidR="00D23ECA" w:rsidRPr="001F025E" w:rsidRDefault="00D23ECA" w:rsidP="00D2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  <w:gridSpan w:val="2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2" w:type="pct"/>
            <w:gridSpan w:val="2"/>
            <w:tcBorders>
              <w:bottom w:val="single" w:sz="4" w:space="0" w:color="auto"/>
            </w:tcBorders>
          </w:tcPr>
          <w:p w:rsidR="00D23ECA" w:rsidRPr="001F025E" w:rsidRDefault="00D23ECA" w:rsidP="00D2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  <w:gridSpan w:val="2"/>
            <w:shd w:val="clear" w:color="auto" w:fill="auto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 xml:space="preserve"> 81,861 </w:t>
            </w:r>
          </w:p>
        </w:tc>
      </w:tr>
      <w:tr w:rsidR="00D23ECA" w:rsidRPr="00A72973" w:rsidTr="00D72E65">
        <w:tc>
          <w:tcPr>
            <w:tcW w:w="817" w:type="pct"/>
            <w:gridSpan w:val="2"/>
            <w:shd w:val="clear" w:color="auto" w:fill="auto"/>
          </w:tcPr>
          <w:p w:rsidR="00D23ECA" w:rsidRPr="001F025E" w:rsidRDefault="00D23ECA" w:rsidP="00D23ECA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76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166,628 </w:t>
            </w:r>
          </w:p>
        </w:tc>
        <w:tc>
          <w:tcPr>
            <w:tcW w:w="92" w:type="pct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145,510 </w:t>
            </w:r>
          </w:p>
        </w:tc>
        <w:tc>
          <w:tcPr>
            <w:tcW w:w="86" w:type="pct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305,029 </w:t>
            </w:r>
          </w:p>
        </w:tc>
        <w:tc>
          <w:tcPr>
            <w:tcW w:w="86" w:type="pct"/>
            <w:shd w:val="clear" w:color="auto" w:fill="auto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13,879</w:t>
            </w:r>
          </w:p>
        </w:tc>
        <w:tc>
          <w:tcPr>
            <w:tcW w:w="85" w:type="pct"/>
            <w:shd w:val="clear" w:color="auto" w:fill="auto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25,721</w:t>
            </w:r>
          </w:p>
        </w:tc>
        <w:tc>
          <w:tcPr>
            <w:tcW w:w="86" w:type="pct"/>
            <w:gridSpan w:val="2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24,220 </w:t>
            </w:r>
          </w:p>
        </w:tc>
        <w:tc>
          <w:tcPr>
            <w:tcW w:w="86" w:type="pct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2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5,584 </w:t>
            </w:r>
          </w:p>
        </w:tc>
        <w:tc>
          <w:tcPr>
            <w:tcW w:w="86" w:type="pct"/>
            <w:gridSpan w:val="2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5,668 </w:t>
            </w:r>
          </w:p>
        </w:tc>
        <w:tc>
          <w:tcPr>
            <w:tcW w:w="86" w:type="pct"/>
            <w:gridSpan w:val="2"/>
            <w:shd w:val="clear" w:color="auto" w:fill="auto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692,239 </w:t>
            </w:r>
          </w:p>
        </w:tc>
      </w:tr>
      <w:tr w:rsidR="00D23ECA" w:rsidRPr="00A72973" w:rsidTr="00D72E65">
        <w:tc>
          <w:tcPr>
            <w:tcW w:w="817" w:type="pct"/>
            <w:gridSpan w:val="2"/>
            <w:shd w:val="clear" w:color="auto" w:fill="auto"/>
          </w:tcPr>
          <w:p w:rsidR="00D23ECA" w:rsidRPr="001F025E" w:rsidRDefault="00D23ECA" w:rsidP="00D23ECA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31 </w:t>
            </w: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376" w:type="pct"/>
            <w:gridSpan w:val="3"/>
            <w:tcBorders>
              <w:top w:val="double" w:sz="4" w:space="0" w:color="auto"/>
            </w:tcBorders>
            <w:shd w:val="clear" w:color="auto" w:fill="auto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2" w:type="pct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tcBorders>
              <w:top w:val="double" w:sz="4" w:space="0" w:color="auto"/>
            </w:tcBorders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3"/>
            <w:tcBorders>
              <w:top w:val="double" w:sz="4" w:space="0" w:color="auto"/>
            </w:tcBorders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  <w:shd w:val="clear" w:color="auto" w:fill="auto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tcBorders>
              <w:top w:val="double" w:sz="4" w:space="0" w:color="auto"/>
            </w:tcBorders>
            <w:shd w:val="clear" w:color="auto" w:fill="auto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5" w:type="pct"/>
            <w:shd w:val="clear" w:color="auto" w:fill="auto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4" w:type="pct"/>
            <w:gridSpan w:val="3"/>
            <w:tcBorders>
              <w:top w:val="double" w:sz="4" w:space="0" w:color="auto"/>
            </w:tcBorders>
            <w:shd w:val="clear" w:color="auto" w:fill="auto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  <w:gridSpan w:val="2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2"/>
            <w:tcBorders>
              <w:top w:val="double" w:sz="4" w:space="0" w:color="auto"/>
            </w:tcBorders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2" w:type="pct"/>
            <w:gridSpan w:val="3"/>
            <w:tcBorders>
              <w:top w:val="double" w:sz="4" w:space="0" w:color="auto"/>
            </w:tcBorders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  <w:gridSpan w:val="2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2" w:type="pct"/>
            <w:gridSpan w:val="2"/>
            <w:tcBorders>
              <w:top w:val="double" w:sz="4" w:space="0" w:color="auto"/>
            </w:tcBorders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  <w:gridSpan w:val="2"/>
            <w:shd w:val="clear" w:color="auto" w:fill="auto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0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D23ECA" w:rsidRPr="00A72973" w:rsidTr="00D72E65">
        <w:tc>
          <w:tcPr>
            <w:tcW w:w="817" w:type="pct"/>
            <w:gridSpan w:val="2"/>
            <w:shd w:val="clear" w:color="auto" w:fill="auto"/>
          </w:tcPr>
          <w:p w:rsidR="00D23ECA" w:rsidRPr="001F025E" w:rsidRDefault="00D23ECA" w:rsidP="00D23ECA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376" w:type="pct"/>
            <w:gridSpan w:val="3"/>
            <w:shd w:val="clear" w:color="auto" w:fill="auto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 xml:space="preserve"> 166,628 </w:t>
            </w:r>
          </w:p>
        </w:tc>
        <w:tc>
          <w:tcPr>
            <w:tcW w:w="92" w:type="pct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</w:tcPr>
          <w:p w:rsidR="00D23ECA" w:rsidRPr="001F025E" w:rsidRDefault="00D23ECA" w:rsidP="00751B50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125,96</w:t>
            </w:r>
            <w:r w:rsidR="00751B50">
              <w:rPr>
                <w:rFonts w:ascii="Angsana New" w:eastAsia="Cordia New" w:hAnsi="Angsana New"/>
                <w:sz w:val="26"/>
                <w:szCs w:val="26"/>
              </w:rPr>
              <w:t>1</w:t>
            </w:r>
          </w:p>
        </w:tc>
        <w:tc>
          <w:tcPr>
            <w:tcW w:w="86" w:type="pct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3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204,02</w:t>
            </w:r>
            <w:r w:rsidR="007C5C24">
              <w:rPr>
                <w:rFonts w:ascii="Angsana New" w:eastAsia="Cordia New" w:hAnsi="Angsana New"/>
                <w:sz w:val="26"/>
                <w:szCs w:val="26"/>
              </w:rPr>
              <w:t>6</w:t>
            </w:r>
          </w:p>
        </w:tc>
        <w:tc>
          <w:tcPr>
            <w:tcW w:w="86" w:type="pct"/>
            <w:shd w:val="clear" w:color="auto" w:fill="auto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shd w:val="clear" w:color="auto" w:fill="auto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13,04</w:t>
            </w:r>
            <w:r w:rsidR="007C5C24">
              <w:rPr>
                <w:rFonts w:ascii="Angsana New" w:eastAsia="Cordia New" w:hAnsi="Angsana New"/>
                <w:sz w:val="26"/>
                <w:szCs w:val="26"/>
              </w:rPr>
              <w:t>3</w:t>
            </w:r>
          </w:p>
        </w:tc>
        <w:tc>
          <w:tcPr>
            <w:tcW w:w="85" w:type="pct"/>
            <w:shd w:val="clear" w:color="auto" w:fill="auto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4" w:type="pct"/>
            <w:gridSpan w:val="3"/>
            <w:shd w:val="clear" w:color="auto" w:fill="auto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25,99</w:t>
            </w:r>
            <w:r w:rsidR="007C5C24">
              <w:rPr>
                <w:rFonts w:ascii="Angsana New" w:eastAsia="Cordia New" w:hAnsi="Angsana New"/>
                <w:sz w:val="26"/>
                <w:szCs w:val="26"/>
              </w:rPr>
              <w:t>8</w:t>
            </w:r>
          </w:p>
        </w:tc>
        <w:tc>
          <w:tcPr>
            <w:tcW w:w="86" w:type="pct"/>
            <w:gridSpan w:val="2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2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14,85</w:t>
            </w:r>
            <w:r w:rsidR="007C5C24">
              <w:rPr>
                <w:rFonts w:ascii="Angsana New" w:eastAsia="Cordia New" w:hAnsi="Angsana New"/>
                <w:sz w:val="26"/>
                <w:szCs w:val="26"/>
              </w:rPr>
              <w:t>6</w:t>
            </w:r>
          </w:p>
        </w:tc>
        <w:tc>
          <w:tcPr>
            <w:tcW w:w="86" w:type="pct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2" w:type="pct"/>
            <w:gridSpan w:val="3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8,26</w:t>
            </w:r>
            <w:r w:rsidR="007C5C24">
              <w:rPr>
                <w:rFonts w:ascii="Angsana New" w:eastAsia="Cordia New" w:hAnsi="Angsana New"/>
                <w:sz w:val="26"/>
                <w:szCs w:val="26"/>
              </w:rPr>
              <w:t>1</w:t>
            </w:r>
          </w:p>
        </w:tc>
        <w:tc>
          <w:tcPr>
            <w:tcW w:w="86" w:type="pct"/>
            <w:gridSpan w:val="2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2" w:type="pct"/>
            <w:gridSpan w:val="2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726</w:t>
            </w:r>
          </w:p>
        </w:tc>
        <w:tc>
          <w:tcPr>
            <w:tcW w:w="86" w:type="pct"/>
            <w:gridSpan w:val="2"/>
            <w:shd w:val="clear" w:color="auto" w:fill="auto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0" w:type="pct"/>
            <w:gridSpan w:val="2"/>
            <w:shd w:val="clear" w:color="auto" w:fill="auto"/>
          </w:tcPr>
          <w:p w:rsidR="00D23ECA" w:rsidRPr="001F025E" w:rsidRDefault="007C5C24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559,499</w:t>
            </w:r>
          </w:p>
        </w:tc>
      </w:tr>
      <w:tr w:rsidR="00D23ECA" w:rsidRPr="00A72973" w:rsidTr="00D72E65">
        <w:tc>
          <w:tcPr>
            <w:tcW w:w="817" w:type="pct"/>
            <w:gridSpan w:val="2"/>
            <w:shd w:val="clear" w:color="auto" w:fill="auto"/>
          </w:tcPr>
          <w:p w:rsidR="00D23ECA" w:rsidRPr="001F025E" w:rsidRDefault="00D23ECA" w:rsidP="00D23ECA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  <w:cs/>
              </w:rPr>
              <w:t>ภายใต้สัญญาเช่าการเงิน</w:t>
            </w:r>
          </w:p>
        </w:tc>
        <w:tc>
          <w:tcPr>
            <w:tcW w:w="376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23ECA" w:rsidRPr="001F025E" w:rsidRDefault="00D23ECA" w:rsidP="00D2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2" w:type="pct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tcBorders>
              <w:bottom w:val="single" w:sz="4" w:space="0" w:color="auto"/>
            </w:tcBorders>
          </w:tcPr>
          <w:p w:rsidR="00D23ECA" w:rsidRPr="001F025E" w:rsidRDefault="00D23ECA" w:rsidP="00D2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3"/>
            <w:tcBorders>
              <w:bottom w:val="single" w:sz="4" w:space="0" w:color="auto"/>
            </w:tcBorders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67,316</w:t>
            </w:r>
          </w:p>
        </w:tc>
        <w:tc>
          <w:tcPr>
            <w:tcW w:w="86" w:type="pct"/>
            <w:shd w:val="clear" w:color="auto" w:fill="auto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23ECA" w:rsidRPr="001F025E" w:rsidRDefault="00D23ECA" w:rsidP="00D2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5" w:type="pct"/>
            <w:shd w:val="clear" w:color="auto" w:fill="auto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4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237</w:t>
            </w:r>
          </w:p>
        </w:tc>
        <w:tc>
          <w:tcPr>
            <w:tcW w:w="86" w:type="pct"/>
            <w:gridSpan w:val="2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gridSpan w:val="2"/>
            <w:tcBorders>
              <w:bottom w:val="single" w:sz="4" w:space="0" w:color="auto"/>
            </w:tcBorders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2,61</w:t>
            </w:r>
            <w:r w:rsidR="007C5C24">
              <w:rPr>
                <w:rFonts w:ascii="Angsana New" w:eastAsia="Cordia New" w:hAnsi="Angsana New"/>
                <w:sz w:val="26"/>
                <w:szCs w:val="26"/>
              </w:rPr>
              <w:t>8</w:t>
            </w:r>
          </w:p>
        </w:tc>
        <w:tc>
          <w:tcPr>
            <w:tcW w:w="86" w:type="pct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2" w:type="pct"/>
            <w:gridSpan w:val="3"/>
            <w:tcBorders>
              <w:bottom w:val="single" w:sz="4" w:space="0" w:color="auto"/>
            </w:tcBorders>
          </w:tcPr>
          <w:p w:rsidR="00D23ECA" w:rsidRPr="001F025E" w:rsidRDefault="00D23ECA" w:rsidP="00D2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  <w:gridSpan w:val="2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2" w:type="pct"/>
            <w:gridSpan w:val="2"/>
            <w:tcBorders>
              <w:bottom w:val="single" w:sz="4" w:space="0" w:color="auto"/>
            </w:tcBorders>
          </w:tcPr>
          <w:p w:rsidR="00D23ECA" w:rsidRPr="001F025E" w:rsidRDefault="00D23ECA" w:rsidP="00D2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  <w:gridSpan w:val="2"/>
            <w:shd w:val="clear" w:color="auto" w:fill="auto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70,17</w:t>
            </w:r>
            <w:r w:rsidR="007C5C24">
              <w:rPr>
                <w:rFonts w:ascii="Angsana New" w:eastAsia="Cordia New" w:hAnsi="Angsana New"/>
                <w:sz w:val="26"/>
                <w:szCs w:val="26"/>
              </w:rPr>
              <w:t>1</w:t>
            </w:r>
          </w:p>
        </w:tc>
      </w:tr>
      <w:tr w:rsidR="00D23ECA" w:rsidRPr="00A72973" w:rsidTr="00D72E65">
        <w:tc>
          <w:tcPr>
            <w:tcW w:w="817" w:type="pct"/>
            <w:gridSpan w:val="2"/>
            <w:shd w:val="clear" w:color="auto" w:fill="auto"/>
          </w:tcPr>
          <w:p w:rsidR="00D23ECA" w:rsidRPr="001F025E" w:rsidRDefault="00D23ECA" w:rsidP="00D23ECA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76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166,628 </w:t>
            </w:r>
          </w:p>
        </w:tc>
        <w:tc>
          <w:tcPr>
            <w:tcW w:w="92" w:type="pct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125,96</w:t>
            </w:r>
            <w:r w:rsidR="00751B50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6" w:type="pct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271,34</w:t>
            </w:r>
            <w:r w:rsidR="00751B50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86" w:type="pct"/>
            <w:shd w:val="clear" w:color="auto" w:fill="auto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13,04</w:t>
            </w:r>
            <w:r w:rsidR="007C5C24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85" w:type="pct"/>
            <w:shd w:val="clear" w:color="auto" w:fill="auto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26,23</w:t>
            </w:r>
            <w:r w:rsidR="007C5C24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86" w:type="pct"/>
            <w:gridSpan w:val="2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17,474</w:t>
            </w:r>
          </w:p>
        </w:tc>
        <w:tc>
          <w:tcPr>
            <w:tcW w:w="86" w:type="pct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2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8,26</w:t>
            </w:r>
            <w:r w:rsidR="007C5C24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6" w:type="pct"/>
            <w:gridSpan w:val="2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726</w:t>
            </w:r>
          </w:p>
        </w:tc>
        <w:tc>
          <w:tcPr>
            <w:tcW w:w="86" w:type="pct"/>
            <w:gridSpan w:val="2"/>
            <w:shd w:val="clear" w:color="auto" w:fill="auto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23ECA" w:rsidRPr="001F025E" w:rsidRDefault="00D23ECA" w:rsidP="00D23EC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629,670</w:t>
            </w:r>
          </w:p>
        </w:tc>
      </w:tr>
    </w:tbl>
    <w:p w:rsidR="00081BDF" w:rsidRPr="00081BDF" w:rsidRDefault="00081BDF" w:rsidP="00081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630" w:hanging="54"/>
        <w:jc w:val="both"/>
        <w:rPr>
          <w:rFonts w:ascii="Angsana New" w:hAnsi="Angsana New"/>
          <w:b/>
          <w:bCs/>
          <w:sz w:val="30"/>
          <w:szCs w:val="30"/>
          <w:cs/>
        </w:rPr>
        <w:sectPr w:rsidR="00081BDF" w:rsidRPr="00081BDF" w:rsidSect="00847A59">
          <w:headerReference w:type="default" r:id="rId14"/>
          <w:footerReference w:type="default" r:id="rId15"/>
          <w:pgSz w:w="16840" w:h="11907" w:orient="landscape"/>
          <w:pgMar w:top="1152" w:right="691" w:bottom="1152" w:left="576" w:header="720" w:footer="720" w:gutter="0"/>
          <w:cols w:space="708"/>
          <w:docGrid w:linePitch="360"/>
        </w:sectPr>
      </w:pPr>
    </w:p>
    <w:p w:rsidR="00816CED" w:rsidRPr="00816CED" w:rsidRDefault="00816CED" w:rsidP="00816CED">
      <w:pPr>
        <w:tabs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835D51">
        <w:rPr>
          <w:rFonts w:ascii="Angsana New" w:hAnsi="Angsana New"/>
          <w:sz w:val="30"/>
          <w:szCs w:val="30"/>
          <w:cs/>
        </w:rPr>
        <w:lastRenderedPageBreak/>
        <w:t>ราคาทรัพย์สินของกลุ่มบริษัทและบริษัทก่อนหักค่าเสื่อมราคาสะสมของอาคารและอุปกรณ์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31 ธันวาคม 25</w:t>
      </w:r>
      <w:r w:rsidRPr="00835D51">
        <w:rPr>
          <w:rFonts w:ascii="Angsana New" w:hAnsi="Angsana New"/>
          <w:sz w:val="30"/>
          <w:szCs w:val="30"/>
        </w:rPr>
        <w:t>6</w:t>
      </w:r>
      <w:r w:rsidR="000623DC">
        <w:rPr>
          <w:rFonts w:ascii="Angsana New" w:hAnsi="Angsana New"/>
          <w:sz w:val="30"/>
          <w:szCs w:val="30"/>
        </w:rPr>
        <w:t>1</w:t>
      </w:r>
      <w:r w:rsidRPr="00835D51">
        <w:rPr>
          <w:rFonts w:ascii="Angsana New" w:hAnsi="Angsana New"/>
          <w:sz w:val="30"/>
          <w:szCs w:val="30"/>
          <w:cs/>
        </w:rPr>
        <w:t xml:space="preserve"> มีจำนวน </w:t>
      </w:r>
      <w:r w:rsidR="00F02C7D">
        <w:rPr>
          <w:rFonts w:ascii="Angsana New" w:hAnsi="Angsana New"/>
          <w:sz w:val="30"/>
          <w:szCs w:val="30"/>
        </w:rPr>
        <w:t>1,427</w:t>
      </w:r>
      <w:r w:rsidR="009C743B">
        <w:rPr>
          <w:rFonts w:ascii="Angsana New" w:hAnsi="Angsana New"/>
          <w:sz w:val="30"/>
          <w:szCs w:val="30"/>
        </w:rPr>
        <w:t>.</w:t>
      </w:r>
      <w:r w:rsidR="00F02C7D">
        <w:rPr>
          <w:rFonts w:ascii="Angsana New" w:hAnsi="Angsana New"/>
          <w:sz w:val="30"/>
          <w:szCs w:val="30"/>
        </w:rPr>
        <w:t>01</w:t>
      </w:r>
      <w:r w:rsidRPr="00835D51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="00574814">
        <w:rPr>
          <w:rFonts w:ascii="Angsana New" w:hAnsi="Angsana New"/>
          <w:sz w:val="30"/>
          <w:szCs w:val="30"/>
        </w:rPr>
        <w:t>991.49</w:t>
      </w:r>
      <w:r w:rsidRPr="00835D51">
        <w:rPr>
          <w:rFonts w:ascii="Angsana New" w:hAnsi="Angsana New"/>
          <w:sz w:val="30"/>
          <w:szCs w:val="30"/>
          <w:cs/>
        </w:rPr>
        <w:t xml:space="preserve"> </w:t>
      </w:r>
      <w:r w:rsidR="009C743B">
        <w:rPr>
          <w:rFonts w:ascii="Angsana New" w:hAnsi="Angsana New"/>
          <w:sz w:val="30"/>
          <w:szCs w:val="30"/>
        </w:rPr>
        <w:t xml:space="preserve">               </w:t>
      </w:r>
      <w:r w:rsidRPr="00835D51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Pr="00835D51">
        <w:rPr>
          <w:rFonts w:ascii="Angsana New" w:hAnsi="Angsana New"/>
          <w:i/>
          <w:iCs/>
          <w:sz w:val="30"/>
          <w:szCs w:val="30"/>
          <w:cs/>
        </w:rPr>
        <w:t>(25</w:t>
      </w:r>
      <w:r w:rsidR="000623DC">
        <w:rPr>
          <w:rFonts w:ascii="Angsana New" w:hAnsi="Angsana New"/>
          <w:i/>
          <w:iCs/>
          <w:sz w:val="30"/>
          <w:szCs w:val="30"/>
        </w:rPr>
        <w:t>60</w:t>
      </w:r>
      <w:r w:rsidRPr="00835D51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73188E">
        <w:rPr>
          <w:rFonts w:ascii="Angsana New" w:hAnsi="Angsana New"/>
          <w:i/>
          <w:iCs/>
          <w:sz w:val="30"/>
          <w:szCs w:val="30"/>
        </w:rPr>
        <w:t>1,122.43</w:t>
      </w:r>
      <w:r w:rsidRPr="00835D51">
        <w:rPr>
          <w:rFonts w:ascii="Angsana New" w:hAnsi="Angsana New"/>
          <w:i/>
          <w:iCs/>
          <w:sz w:val="30"/>
          <w:szCs w:val="30"/>
          <w:cs/>
        </w:rPr>
        <w:t xml:space="preserve">  ล้านบาท</w:t>
      </w:r>
      <w:r w:rsidR="009C743B">
        <w:rPr>
          <w:rFonts w:ascii="Angsana New" w:hAnsi="Angsana New"/>
          <w:i/>
          <w:iCs/>
          <w:sz w:val="30"/>
          <w:szCs w:val="30"/>
        </w:rPr>
        <w:t xml:space="preserve"> </w:t>
      </w:r>
      <w:r w:rsidR="0073188E"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="0073188E">
        <w:rPr>
          <w:rFonts w:ascii="Angsana New" w:hAnsi="Angsana New"/>
          <w:i/>
          <w:iCs/>
          <w:sz w:val="30"/>
          <w:szCs w:val="30"/>
        </w:rPr>
        <w:t xml:space="preserve">1,115.67 </w:t>
      </w:r>
      <w:r w:rsidR="0073188E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Pr="00835D51">
        <w:rPr>
          <w:rFonts w:ascii="Angsana New" w:hAnsi="Angsana New"/>
          <w:i/>
          <w:iCs/>
          <w:sz w:val="30"/>
          <w:szCs w:val="30"/>
          <w:cs/>
        </w:rPr>
        <w:t>)</w:t>
      </w:r>
      <w:r w:rsidRPr="00816CED">
        <w:rPr>
          <w:rFonts w:ascii="Angsana New" w:hAnsi="Angsana New"/>
          <w:sz w:val="30"/>
          <w:szCs w:val="30"/>
          <w:cs/>
        </w:rPr>
        <w:t xml:space="preserve"> </w:t>
      </w:r>
    </w:p>
    <w:p w:rsidR="00A97915" w:rsidRPr="00A12098" w:rsidRDefault="00A97915" w:rsidP="00BC36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="Angsana New" w:hAnsi="Angsana New"/>
          <w:b/>
          <w:sz w:val="20"/>
          <w:szCs w:val="20"/>
          <w:cs/>
        </w:rPr>
      </w:pPr>
    </w:p>
    <w:p w:rsidR="00012F3A" w:rsidRDefault="00012F3A" w:rsidP="00BC36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="Angsana New" w:hAnsi="Angsana New"/>
          <w:bCs/>
          <w:sz w:val="30"/>
          <w:szCs w:val="30"/>
        </w:rPr>
      </w:pPr>
      <w:r w:rsidRPr="00012F3A">
        <w:rPr>
          <w:rFonts w:ascii="Angsana New" w:hAnsi="Angsana New"/>
          <w:b/>
          <w:sz w:val="30"/>
          <w:szCs w:val="30"/>
        </w:rPr>
        <w:t>1</w:t>
      </w:r>
      <w:r w:rsidR="00D131FA">
        <w:rPr>
          <w:rFonts w:ascii="Angsana New" w:hAnsi="Angsana New"/>
          <w:b/>
          <w:sz w:val="30"/>
          <w:szCs w:val="30"/>
        </w:rPr>
        <w:t>5</w:t>
      </w:r>
      <w:r w:rsidRPr="00012F3A">
        <w:rPr>
          <w:rFonts w:ascii="Angsana New" w:hAnsi="Angsana New"/>
          <w:bCs/>
          <w:sz w:val="30"/>
          <w:szCs w:val="30"/>
        </w:rPr>
        <w:tab/>
      </w:r>
      <w:r>
        <w:rPr>
          <w:rFonts w:ascii="Angsana New" w:hAnsi="Angsana New" w:hint="cs"/>
          <w:bCs/>
          <w:sz w:val="30"/>
          <w:szCs w:val="30"/>
          <w:cs/>
        </w:rPr>
        <w:t>ที่ดิน</w:t>
      </w:r>
      <w:r w:rsidR="003A18F9">
        <w:rPr>
          <w:rFonts w:ascii="Angsana New" w:hAnsi="Angsana New" w:hint="cs"/>
          <w:bCs/>
          <w:sz w:val="30"/>
          <w:szCs w:val="30"/>
          <w:cs/>
        </w:rPr>
        <w:t>รอการพัฒนา</w:t>
      </w:r>
    </w:p>
    <w:p w:rsidR="003A18F9" w:rsidRPr="00A12098" w:rsidRDefault="003A18F9" w:rsidP="00666096">
      <w:pPr>
        <w:tabs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bCs/>
          <w:sz w:val="20"/>
          <w:szCs w:val="20"/>
        </w:rPr>
      </w:pPr>
    </w:p>
    <w:p w:rsidR="00666096" w:rsidRDefault="00666096" w:rsidP="00666096">
      <w:pPr>
        <w:tabs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66096">
        <w:rPr>
          <w:rFonts w:ascii="Angsana New" w:hAnsi="Angsana New" w:hint="cs"/>
          <w:sz w:val="30"/>
          <w:szCs w:val="30"/>
          <w:cs/>
        </w:rPr>
        <w:t xml:space="preserve">ที่ดินรอการพัฒนามีวัตถุประสงค์เพื่อการขยายโรงงานเพื่ออนาคตซึ่งตั้งแต่ปี </w:t>
      </w:r>
      <w:r w:rsidRPr="00666096">
        <w:rPr>
          <w:rFonts w:ascii="Angsana New" w:hAnsi="Angsana New"/>
          <w:sz w:val="30"/>
          <w:szCs w:val="30"/>
        </w:rPr>
        <w:t xml:space="preserve">2553 </w:t>
      </w:r>
      <w:r>
        <w:rPr>
          <w:rFonts w:ascii="Angsana New" w:hAnsi="Angsana New" w:hint="cs"/>
          <w:sz w:val="30"/>
          <w:szCs w:val="30"/>
          <w:cs/>
        </w:rPr>
        <w:t>บริษัทชะลอการขยายโรงงานออกไป และขณะนี้อยู่ระหว่างการประเมินสถานการณ์สภาพเศรษฐกิจที่เหมาะสมในการขยายโรงงาน</w:t>
      </w:r>
    </w:p>
    <w:p w:rsidR="00012F3A" w:rsidRPr="00A12098" w:rsidRDefault="00012F3A" w:rsidP="00BC36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="Angsana New" w:hAnsi="Angsana New"/>
          <w:bCs/>
          <w:sz w:val="20"/>
          <w:szCs w:val="20"/>
        </w:rPr>
      </w:pPr>
    </w:p>
    <w:p w:rsidR="00A12098" w:rsidRPr="00A12098" w:rsidRDefault="00A12098" w:rsidP="00A12098">
      <w:pPr>
        <w:tabs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12098">
        <w:rPr>
          <w:rFonts w:ascii="Angsana New" w:hAnsi="Angsana New"/>
          <w:sz w:val="30"/>
          <w:szCs w:val="30"/>
          <w:cs/>
        </w:rPr>
        <w:t>มูลค่ายุติธรรมของ</w:t>
      </w:r>
      <w:r>
        <w:rPr>
          <w:rFonts w:ascii="Angsana New" w:hAnsi="Angsana New" w:hint="cs"/>
          <w:sz w:val="30"/>
          <w:szCs w:val="30"/>
          <w:cs/>
        </w:rPr>
        <w:t>ที่ดินรอการพัฒนา</w:t>
      </w:r>
      <w:r w:rsidRPr="00A12098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A12098">
        <w:rPr>
          <w:rFonts w:ascii="Angsana New" w:hAnsi="Angsana New"/>
          <w:sz w:val="30"/>
          <w:szCs w:val="30"/>
        </w:rPr>
        <w:t xml:space="preserve">31 </w:t>
      </w:r>
      <w:r w:rsidRPr="00A1209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A12098">
        <w:rPr>
          <w:rFonts w:ascii="Angsana New" w:hAnsi="Angsana New"/>
          <w:sz w:val="30"/>
          <w:szCs w:val="30"/>
        </w:rPr>
        <w:t xml:space="preserve">2561 </w:t>
      </w:r>
      <w:r w:rsidRPr="00A12098">
        <w:rPr>
          <w:rFonts w:ascii="Angsana New" w:hAnsi="Angsana New"/>
          <w:sz w:val="30"/>
          <w:szCs w:val="30"/>
          <w:cs/>
        </w:rPr>
        <w:t xml:space="preserve">จำนวน </w:t>
      </w:r>
      <w:r>
        <w:rPr>
          <w:rFonts w:ascii="Angsana New" w:hAnsi="Angsana New"/>
          <w:sz w:val="30"/>
          <w:szCs w:val="30"/>
        </w:rPr>
        <w:t>215.00</w:t>
      </w:r>
      <w:r w:rsidRPr="00A12098">
        <w:rPr>
          <w:rFonts w:ascii="Angsana New" w:hAnsi="Angsana New"/>
          <w:sz w:val="30"/>
          <w:szCs w:val="30"/>
        </w:rPr>
        <w:t xml:space="preserve"> </w:t>
      </w:r>
      <w:r w:rsidRPr="00A12098">
        <w:rPr>
          <w:rFonts w:ascii="Angsana New" w:hAnsi="Angsana New"/>
          <w:sz w:val="30"/>
          <w:szCs w:val="30"/>
          <w:cs/>
        </w:rPr>
        <w:t>ล้านบาท ประเมินราคาโดย</w:t>
      </w:r>
      <w:r>
        <w:rPr>
          <w:rFonts w:ascii="Angsana New" w:hAnsi="Angsana New" w:hint="cs"/>
          <w:sz w:val="30"/>
          <w:szCs w:val="30"/>
          <w:cs/>
        </w:rPr>
        <w:t xml:space="preserve">                  </w:t>
      </w:r>
      <w:r w:rsidRPr="00A12098">
        <w:rPr>
          <w:rFonts w:ascii="Angsana New" w:hAnsi="Angsana New"/>
          <w:sz w:val="30"/>
          <w:szCs w:val="30"/>
          <w:cs/>
        </w:rPr>
        <w:t>ผู้ประเมินราคาอิสระโดยพิจารณาราคาตามเกณฑ์ของสินทรัพย์ที่ใช้งานอยู่ในปัจจุบันโดยวิธี</w:t>
      </w:r>
      <w:r>
        <w:rPr>
          <w:rFonts w:ascii="Angsana New" w:hAnsi="Angsana New" w:hint="cs"/>
          <w:sz w:val="30"/>
          <w:szCs w:val="30"/>
          <w:cs/>
        </w:rPr>
        <w:t>การเปรียบเทียบราคาตลาด</w:t>
      </w:r>
      <w:r w:rsidRPr="00A12098">
        <w:rPr>
          <w:rFonts w:ascii="Angsana New" w:hAnsi="Angsana New"/>
          <w:sz w:val="30"/>
          <w:szCs w:val="30"/>
          <w:cs/>
        </w:rPr>
        <w:t xml:space="preserve"> การวัดมูลค่ายุติธรรมของ</w:t>
      </w:r>
      <w:r>
        <w:rPr>
          <w:rFonts w:ascii="Angsana New" w:hAnsi="Angsana New" w:hint="cs"/>
          <w:sz w:val="30"/>
          <w:szCs w:val="30"/>
          <w:cs/>
        </w:rPr>
        <w:t>ที่ดินรอการพัฒนา</w:t>
      </w:r>
      <w:r w:rsidRPr="00A12098">
        <w:rPr>
          <w:rFonts w:ascii="Angsana New" w:hAnsi="Angsana New"/>
          <w:sz w:val="30"/>
          <w:szCs w:val="30"/>
          <w:cs/>
        </w:rPr>
        <w:t xml:space="preserve">ถูกจัดลำดับชั้นการวัดมูลค่ายุติธรรมอยู่ในระดับที่ </w:t>
      </w:r>
      <w:r w:rsidRPr="00A12098">
        <w:rPr>
          <w:rFonts w:ascii="Angsana New" w:hAnsi="Angsana New"/>
          <w:sz w:val="30"/>
          <w:szCs w:val="30"/>
        </w:rPr>
        <w:t>3</w:t>
      </w:r>
    </w:p>
    <w:p w:rsidR="00A12098" w:rsidRPr="00A12098" w:rsidRDefault="00A12098" w:rsidP="00BC36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="Angsana New" w:hAnsi="Angsana New"/>
          <w:bCs/>
          <w:sz w:val="20"/>
          <w:szCs w:val="20"/>
        </w:rPr>
      </w:pPr>
    </w:p>
    <w:p w:rsidR="00F202C2" w:rsidRPr="00F202C2" w:rsidRDefault="003A18F9" w:rsidP="00BC36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t>1</w:t>
      </w:r>
      <w:r w:rsidR="00D131FA">
        <w:rPr>
          <w:rFonts w:ascii="Angsana New" w:hAnsi="Angsana New"/>
          <w:b/>
          <w:sz w:val="30"/>
          <w:szCs w:val="30"/>
        </w:rPr>
        <w:t>6</w:t>
      </w:r>
      <w:r w:rsidR="00F202C2" w:rsidRPr="00F202C2">
        <w:rPr>
          <w:rFonts w:ascii="Angsana New" w:hAnsi="Angsana New"/>
          <w:bCs/>
          <w:sz w:val="30"/>
          <w:szCs w:val="30"/>
          <w:cs/>
        </w:rPr>
        <w:tab/>
        <w:t>ใบอนุญาตให้ใช้คลื่นความถี่</w:t>
      </w:r>
      <w:r w:rsidR="00F94E43">
        <w:rPr>
          <w:rFonts w:ascii="Angsana New" w:hAnsi="Angsana New" w:hint="cs"/>
          <w:bCs/>
          <w:sz w:val="30"/>
          <w:szCs w:val="30"/>
          <w:cs/>
        </w:rPr>
        <w:t>และประกอบกิจการ</w:t>
      </w:r>
      <w:r w:rsidR="00F202C2" w:rsidRPr="00F202C2">
        <w:rPr>
          <w:rFonts w:ascii="Angsana New" w:hAnsi="Angsana New"/>
          <w:bCs/>
          <w:sz w:val="30"/>
          <w:szCs w:val="30"/>
          <w:cs/>
        </w:rPr>
        <w:t>โทรทัศน์</w:t>
      </w:r>
    </w:p>
    <w:p w:rsidR="00F202C2" w:rsidRPr="00A12098" w:rsidRDefault="00F202C2" w:rsidP="00BC36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="Angsana New" w:hAnsi="Angsana New"/>
          <w:bCs/>
          <w:sz w:val="20"/>
          <w:szCs w:val="20"/>
        </w:rPr>
      </w:pPr>
    </w:p>
    <w:tbl>
      <w:tblPr>
        <w:tblW w:w="9108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68"/>
        <w:gridCol w:w="1440"/>
      </w:tblGrid>
      <w:tr w:rsidR="00666096" w:rsidRPr="00F84E84" w:rsidTr="00EE14B9">
        <w:trPr>
          <w:cantSplit/>
          <w:trHeight w:val="420"/>
        </w:trPr>
        <w:tc>
          <w:tcPr>
            <w:tcW w:w="7668" w:type="dxa"/>
          </w:tcPr>
          <w:p w:rsidR="00666096" w:rsidRPr="00F84E84" w:rsidRDefault="00666096" w:rsidP="00EE14B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666096" w:rsidRPr="00666096" w:rsidRDefault="00666096" w:rsidP="00666096">
            <w:pPr>
              <w:spacing w:line="240" w:lineRule="auto"/>
              <w:ind w:left="-126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60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</w:t>
            </w:r>
            <w:r w:rsidRPr="006660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บการเงินรวม</w:t>
            </w:r>
          </w:p>
        </w:tc>
      </w:tr>
      <w:tr w:rsidR="00666096" w:rsidRPr="00F84E84" w:rsidTr="00EE14B9">
        <w:trPr>
          <w:cantSplit/>
          <w:trHeight w:val="420"/>
        </w:trPr>
        <w:tc>
          <w:tcPr>
            <w:tcW w:w="7668" w:type="dxa"/>
          </w:tcPr>
          <w:p w:rsidR="00666096" w:rsidRPr="00F84E84" w:rsidRDefault="00666096" w:rsidP="00EE14B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666096" w:rsidRPr="00F84E84" w:rsidRDefault="00666096" w:rsidP="00EE14B9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84E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66096" w:rsidRPr="00F84E84" w:rsidTr="00EE14B9">
        <w:trPr>
          <w:cantSplit/>
          <w:trHeight w:val="420"/>
        </w:trPr>
        <w:tc>
          <w:tcPr>
            <w:tcW w:w="7668" w:type="dxa"/>
          </w:tcPr>
          <w:p w:rsidR="00666096" w:rsidRPr="00F84E84" w:rsidRDefault="00666096" w:rsidP="00EE14B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4E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:rsidR="00666096" w:rsidRPr="00F84E84" w:rsidRDefault="00666096" w:rsidP="00EE14B9">
            <w:pPr>
              <w:tabs>
                <w:tab w:val="clear" w:pos="907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66096" w:rsidRPr="00F84E84" w:rsidTr="00EE14B9">
        <w:trPr>
          <w:cantSplit/>
          <w:trHeight w:val="420"/>
        </w:trPr>
        <w:tc>
          <w:tcPr>
            <w:tcW w:w="7668" w:type="dxa"/>
          </w:tcPr>
          <w:p w:rsidR="00666096" w:rsidRPr="00F84E84" w:rsidRDefault="00666096" w:rsidP="00EE14B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4E84">
              <w:rPr>
                <w:rFonts w:ascii="Angsana New" w:hAnsi="Angsana New"/>
                <w:sz w:val="30"/>
                <w:szCs w:val="30"/>
                <w:cs/>
              </w:rPr>
              <w:t>ณ วันที่ 1 มกราคม 25</w:t>
            </w:r>
            <w:r w:rsidR="000623DC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:rsidR="00666096" w:rsidRPr="00F84E84" w:rsidRDefault="00666096" w:rsidP="00EE14B9">
            <w:pPr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3,093,859</w:t>
            </w:r>
          </w:p>
        </w:tc>
      </w:tr>
      <w:tr w:rsidR="00666096" w:rsidRPr="00F84E84" w:rsidTr="00EE14B9">
        <w:trPr>
          <w:cantSplit/>
          <w:trHeight w:val="420"/>
        </w:trPr>
        <w:tc>
          <w:tcPr>
            <w:tcW w:w="7668" w:type="dxa"/>
          </w:tcPr>
          <w:p w:rsidR="00666096" w:rsidRPr="00F84E84" w:rsidRDefault="00666096" w:rsidP="000623D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4E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 w:rsidR="000623DC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  <w:r w:rsidRPr="00F84E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1 มกราคม </w:t>
            </w:r>
            <w:r w:rsidRPr="00F84E84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0623D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66096" w:rsidRPr="00F84E84" w:rsidRDefault="00666096" w:rsidP="00EE14B9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3,093,859</w:t>
            </w:r>
          </w:p>
        </w:tc>
      </w:tr>
      <w:tr w:rsidR="005B3237" w:rsidRPr="00F84E84" w:rsidTr="00EE14B9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:rsidR="005B3237" w:rsidRPr="00F84E84" w:rsidRDefault="005B3237" w:rsidP="005B323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4E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84E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84E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:rsidR="005B3237" w:rsidRPr="00F84E84" w:rsidRDefault="005B3237" w:rsidP="005B3237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3,093,859</w:t>
            </w:r>
          </w:p>
        </w:tc>
      </w:tr>
      <w:tr w:rsidR="005B3237" w:rsidRPr="00F84E84" w:rsidTr="00EE14B9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:rsidR="005B3237" w:rsidRPr="00F84E84" w:rsidRDefault="005B3237" w:rsidP="005B323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:rsidR="005B3237" w:rsidRPr="00F84E84" w:rsidRDefault="005B3237" w:rsidP="005B3237">
            <w:pPr>
              <w:tabs>
                <w:tab w:val="decimal" w:pos="122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B3237" w:rsidRPr="00F84E84" w:rsidTr="00EE14B9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:rsidR="005B3237" w:rsidRPr="00F84E84" w:rsidRDefault="005B3237" w:rsidP="005B323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4E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5B3237" w:rsidRPr="00F84E84" w:rsidRDefault="005B3237" w:rsidP="005B3237">
            <w:pPr>
              <w:tabs>
                <w:tab w:val="decimal" w:pos="122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B3237" w:rsidRPr="00F84E84" w:rsidTr="00EE14B9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:rsidR="005B3237" w:rsidRPr="00F84E84" w:rsidRDefault="005B3237" w:rsidP="005B323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4E84">
              <w:rPr>
                <w:rFonts w:ascii="Angsana New" w:hAnsi="Angsana New"/>
                <w:sz w:val="30"/>
                <w:szCs w:val="30"/>
                <w:cs/>
              </w:rPr>
              <w:t>ณ วันที่ 1 มกราคม 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5B3237" w:rsidRPr="000623DC" w:rsidRDefault="005B3237" w:rsidP="005B3237">
            <w:pPr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23DC">
              <w:rPr>
                <w:rFonts w:ascii="Angsana New" w:hAnsi="Angsana New"/>
                <w:sz w:val="30"/>
                <w:szCs w:val="30"/>
              </w:rPr>
              <w:t>553,457</w:t>
            </w:r>
          </w:p>
        </w:tc>
      </w:tr>
      <w:tr w:rsidR="005B3237" w:rsidRPr="00F84E84" w:rsidTr="00EE14B9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:rsidR="005B3237" w:rsidRPr="00F84E84" w:rsidRDefault="005B3237" w:rsidP="005B323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4E84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:rsidR="005B3237" w:rsidRPr="00F84E84" w:rsidRDefault="005B3237" w:rsidP="005B3237">
            <w:pPr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206,257</w:t>
            </w:r>
          </w:p>
        </w:tc>
      </w:tr>
      <w:tr w:rsidR="005B3237" w:rsidRPr="00F84E84" w:rsidTr="00EE14B9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:rsidR="005B3237" w:rsidRPr="00F84E84" w:rsidRDefault="005B3237" w:rsidP="005B323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4E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  <w:r w:rsidRPr="00F84E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1 มกราคม </w:t>
            </w:r>
            <w:r w:rsidRPr="00F84E84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:rsidR="005B3237" w:rsidRPr="00F84E84" w:rsidRDefault="005B3237" w:rsidP="005B3237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759,714</w:t>
            </w:r>
          </w:p>
        </w:tc>
      </w:tr>
      <w:tr w:rsidR="005B3237" w:rsidRPr="00F84E84" w:rsidTr="00EE14B9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:rsidR="005B3237" w:rsidRPr="00F84E84" w:rsidRDefault="005B3237" w:rsidP="005B323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4E84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:rsidR="005B3237" w:rsidRPr="00F84E84" w:rsidRDefault="005B3237" w:rsidP="005B3237">
            <w:pPr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206,257</w:t>
            </w:r>
          </w:p>
        </w:tc>
      </w:tr>
      <w:tr w:rsidR="005B3237" w:rsidRPr="00F84E84" w:rsidTr="00EE14B9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:rsidR="005B3237" w:rsidRPr="00F84E84" w:rsidRDefault="005B3237" w:rsidP="005B323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4E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84E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84E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:rsidR="005B3237" w:rsidRPr="00F84E84" w:rsidRDefault="005B3237" w:rsidP="005B3237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965,971</w:t>
            </w:r>
          </w:p>
        </w:tc>
      </w:tr>
      <w:tr w:rsidR="005B3237" w:rsidRPr="00F84E84" w:rsidTr="00EE14B9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:rsidR="005B3237" w:rsidRPr="00F84E84" w:rsidRDefault="005B3237" w:rsidP="005B323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:rsidR="005B3237" w:rsidRPr="00F84E84" w:rsidRDefault="005B3237" w:rsidP="005B3237">
            <w:pPr>
              <w:tabs>
                <w:tab w:val="decimal" w:pos="122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B3237" w:rsidRPr="00F84E84" w:rsidTr="00EE14B9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:rsidR="005B3237" w:rsidRPr="00F84E84" w:rsidRDefault="005B3237" w:rsidP="005B323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4E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5B3237" w:rsidRPr="00F84E84" w:rsidRDefault="005B3237" w:rsidP="005B3237">
            <w:pPr>
              <w:tabs>
                <w:tab w:val="decimal" w:pos="122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B3237" w:rsidRPr="00F84E84" w:rsidTr="00EE14B9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:rsidR="005B3237" w:rsidRPr="00F84E84" w:rsidRDefault="005B3237" w:rsidP="005B323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4E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 1 มกราคม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  <w:vAlign w:val="bottom"/>
          </w:tcPr>
          <w:p w:rsidR="005B3237" w:rsidRPr="00F84E84" w:rsidRDefault="005B3237" w:rsidP="005B3237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2,540,402</w:t>
            </w:r>
          </w:p>
        </w:tc>
      </w:tr>
      <w:tr w:rsidR="005B3237" w:rsidRPr="00F84E84" w:rsidTr="00EE14B9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:rsidR="005B3237" w:rsidRPr="00F84E84" w:rsidRDefault="005B3237" w:rsidP="005B323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4E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  <w:r w:rsidRPr="00F84E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1 มกราคม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B3237" w:rsidRPr="00F84E84" w:rsidRDefault="005B3237" w:rsidP="005B3237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2,334,145</w:t>
            </w:r>
          </w:p>
        </w:tc>
      </w:tr>
      <w:tr w:rsidR="005B3237" w:rsidRPr="00F84E84" w:rsidTr="00EE14B9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:rsidR="005B3237" w:rsidRPr="00F84E84" w:rsidRDefault="005B3237" w:rsidP="005B323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B3237" w:rsidRPr="00F84E84" w:rsidRDefault="005B3237" w:rsidP="005B3237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2,127,888</w:t>
            </w:r>
          </w:p>
        </w:tc>
      </w:tr>
    </w:tbl>
    <w:p w:rsidR="0034273A" w:rsidRDefault="0034273A" w:rsidP="0034273A">
      <w:pPr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  <w:r w:rsidRPr="009D2430">
        <w:rPr>
          <w:rFonts w:ascii="Angsana New" w:hAnsi="Angsana New"/>
          <w:sz w:val="30"/>
          <w:szCs w:val="30"/>
          <w:cs/>
        </w:rPr>
        <w:lastRenderedPageBreak/>
        <w:t>เมื่อวันที่ 23 พฤษภาคม 2561 คณะรักษาความสงบแห่งชาติ (“คสช.”) ออกคำสั่งที่ 9/2561 เรื่อง มาตรการบรรเทาผลกระทบต่อผู้ประกอบกิจการวิทยุกระจายเสียง วิทยุโทรทัศน์ และกิจการกระจายเสียงและกิจการโทรทัศน์ โดยอาศัยอำนาจตามความในมาตรา 265 ของรัฐธรรมนูญแห่งราชอาณาจักรไทยประกอบกับมาตรา 44 ของรัฐธรรมนูญแห่งราชอาณาจักรไทย (ฉบับชั่วคราว) มีคำสั่งสำคัญดังต่อไปนี้</w:t>
      </w:r>
    </w:p>
    <w:p w:rsidR="0034273A" w:rsidRDefault="0034273A" w:rsidP="0034273A">
      <w:pPr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</w:p>
    <w:p w:rsidR="0034273A" w:rsidRPr="009D2430" w:rsidRDefault="0034273A" w:rsidP="0034273A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D2430">
        <w:rPr>
          <w:rFonts w:ascii="Angsana New" w:hAnsi="Angsana New" w:hint="cs"/>
          <w:sz w:val="30"/>
          <w:szCs w:val="30"/>
          <w:cs/>
        </w:rPr>
        <w:t>ให้ผู้ได้รับใบอนุญาตให้ใช้คลื่นความถี่เพื</w:t>
      </w:r>
      <w:r>
        <w:rPr>
          <w:rFonts w:ascii="Angsana New" w:hAnsi="Angsana New" w:hint="cs"/>
          <w:sz w:val="30"/>
          <w:szCs w:val="30"/>
          <w:cs/>
        </w:rPr>
        <w:t>่อให้บริการโทรทัศน์ในระบบดิจิทัล</w:t>
      </w:r>
      <w:r w:rsidRPr="009D2430">
        <w:rPr>
          <w:rFonts w:ascii="Angsana New" w:hAnsi="Angsana New" w:hint="cs"/>
          <w:sz w:val="30"/>
          <w:szCs w:val="30"/>
          <w:cs/>
        </w:rPr>
        <w:t>จากคณะกรรมการกิจการกระจายเสียง</w:t>
      </w:r>
      <w:r w:rsidRPr="009D2430">
        <w:rPr>
          <w:rFonts w:ascii="Angsana New" w:hAnsi="Angsana New"/>
          <w:sz w:val="30"/>
          <w:szCs w:val="30"/>
          <w:cs/>
        </w:rPr>
        <w:t xml:space="preserve"> </w:t>
      </w:r>
      <w:r w:rsidRPr="009D2430">
        <w:rPr>
          <w:rFonts w:ascii="Angsana New" w:hAnsi="Angsana New" w:hint="cs"/>
          <w:sz w:val="30"/>
          <w:szCs w:val="30"/>
          <w:cs/>
        </w:rPr>
        <w:t>กิจการโทรทัศน์</w:t>
      </w:r>
      <w:r w:rsidRPr="009D2430">
        <w:rPr>
          <w:rFonts w:ascii="Angsana New" w:hAnsi="Angsana New"/>
          <w:sz w:val="30"/>
          <w:szCs w:val="30"/>
          <w:cs/>
        </w:rPr>
        <w:t xml:space="preserve"> </w:t>
      </w:r>
      <w:r w:rsidRPr="009D2430">
        <w:rPr>
          <w:rFonts w:ascii="Angsana New" w:hAnsi="Angsana New" w:hint="cs"/>
          <w:sz w:val="30"/>
          <w:szCs w:val="30"/>
          <w:cs/>
        </w:rPr>
        <w:t>และกิจการโทรคมนาคมแห่งชาติ</w:t>
      </w:r>
      <w:r w:rsidRPr="009D2430">
        <w:rPr>
          <w:rFonts w:ascii="Angsana New" w:hAnsi="Angsana New"/>
          <w:sz w:val="30"/>
          <w:szCs w:val="30"/>
          <w:cs/>
        </w:rPr>
        <w:t xml:space="preserve"> (“</w:t>
      </w:r>
      <w:r w:rsidRPr="009D2430">
        <w:rPr>
          <w:rFonts w:ascii="Angsana New" w:hAnsi="Angsana New" w:hint="cs"/>
          <w:sz w:val="30"/>
          <w:szCs w:val="30"/>
          <w:cs/>
        </w:rPr>
        <w:t>ผู้รับใบอนุญาต</w:t>
      </w:r>
      <w:r w:rsidRPr="009D2430">
        <w:rPr>
          <w:rFonts w:ascii="Angsana New" w:hAnsi="Angsana New" w:hint="eastAsia"/>
          <w:sz w:val="30"/>
          <w:szCs w:val="30"/>
          <w:cs/>
        </w:rPr>
        <w:t>”</w:t>
      </w:r>
      <w:r w:rsidRPr="009D2430">
        <w:rPr>
          <w:rFonts w:ascii="Angsana New" w:hAnsi="Angsana New"/>
          <w:sz w:val="30"/>
          <w:szCs w:val="30"/>
          <w:cs/>
        </w:rPr>
        <w:t xml:space="preserve">) </w:t>
      </w:r>
      <w:r w:rsidRPr="009D2430">
        <w:rPr>
          <w:rFonts w:ascii="Angsana New" w:hAnsi="Angsana New" w:hint="cs"/>
          <w:sz w:val="30"/>
          <w:szCs w:val="30"/>
          <w:cs/>
        </w:rPr>
        <w:t>รายใดที่ไม่สามารถปฏิบัติตามหลักเกณฑ์การชำระค่าธรรมเนียมใบอนุญาตในส่วนที่เหลือตั้งแต่งวดที่ห้าเป็นต้นไป</w:t>
      </w:r>
      <w:r w:rsidRPr="009D2430">
        <w:rPr>
          <w:rFonts w:ascii="Angsana New" w:hAnsi="Angsana New"/>
          <w:sz w:val="30"/>
          <w:szCs w:val="30"/>
          <w:cs/>
        </w:rPr>
        <w:t xml:space="preserve"> </w:t>
      </w:r>
      <w:r w:rsidRPr="009D2430">
        <w:rPr>
          <w:rFonts w:ascii="Angsana New" w:hAnsi="Angsana New" w:hint="cs"/>
          <w:sz w:val="30"/>
          <w:szCs w:val="30"/>
          <w:cs/>
        </w:rPr>
        <w:t>ตามหลักเกณฑ์</w:t>
      </w:r>
      <w:r w:rsidRPr="009D2430">
        <w:rPr>
          <w:rFonts w:ascii="Angsana New" w:hAnsi="Angsana New"/>
          <w:sz w:val="30"/>
          <w:szCs w:val="30"/>
          <w:cs/>
        </w:rPr>
        <w:t xml:space="preserve"> </w:t>
      </w:r>
      <w:r w:rsidRPr="009D2430">
        <w:rPr>
          <w:rFonts w:ascii="Angsana New" w:hAnsi="Angsana New" w:hint="cs"/>
          <w:sz w:val="30"/>
          <w:szCs w:val="30"/>
          <w:cs/>
        </w:rPr>
        <w:t>วิธีการ</w:t>
      </w:r>
      <w:r w:rsidRPr="009D2430">
        <w:rPr>
          <w:rFonts w:ascii="Angsana New" w:hAnsi="Angsana New"/>
          <w:sz w:val="30"/>
          <w:szCs w:val="30"/>
          <w:cs/>
        </w:rPr>
        <w:t xml:space="preserve"> </w:t>
      </w:r>
      <w:r w:rsidRPr="009D2430">
        <w:rPr>
          <w:rFonts w:ascii="Angsana New" w:hAnsi="Angsana New" w:hint="cs"/>
          <w:sz w:val="30"/>
          <w:szCs w:val="30"/>
          <w:cs/>
        </w:rPr>
        <w:t>และเงื่อนไขที่กำหนดตามคำสั่ง</w:t>
      </w:r>
      <w:r w:rsidRPr="009D2430">
        <w:rPr>
          <w:rFonts w:ascii="Angsana New" w:hAnsi="Angsana New"/>
          <w:sz w:val="30"/>
          <w:szCs w:val="30"/>
          <w:cs/>
        </w:rPr>
        <w:t xml:space="preserve"> </w:t>
      </w:r>
      <w:r w:rsidRPr="009D2430">
        <w:rPr>
          <w:rFonts w:ascii="Angsana New" w:hAnsi="Angsana New" w:hint="cs"/>
          <w:sz w:val="30"/>
          <w:szCs w:val="30"/>
          <w:cs/>
        </w:rPr>
        <w:t>คสช</w:t>
      </w:r>
      <w:r w:rsidRPr="009D2430">
        <w:rPr>
          <w:rFonts w:ascii="Angsana New" w:hAnsi="Angsana New"/>
          <w:sz w:val="30"/>
          <w:szCs w:val="30"/>
          <w:cs/>
        </w:rPr>
        <w:t xml:space="preserve">. </w:t>
      </w:r>
      <w:r w:rsidRPr="009D2430">
        <w:rPr>
          <w:rFonts w:ascii="Angsana New" w:hAnsi="Angsana New" w:hint="cs"/>
          <w:sz w:val="30"/>
          <w:szCs w:val="30"/>
          <w:cs/>
        </w:rPr>
        <w:t>ที่</w:t>
      </w:r>
      <w:r w:rsidRPr="009D2430">
        <w:rPr>
          <w:rFonts w:ascii="Angsana New" w:hAnsi="Angsana New"/>
          <w:sz w:val="30"/>
          <w:szCs w:val="30"/>
          <w:cs/>
        </w:rPr>
        <w:t xml:space="preserve"> 76/2559 </w:t>
      </w:r>
      <w:r w:rsidRPr="009D2430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9D2430">
        <w:rPr>
          <w:rFonts w:ascii="Angsana New" w:hAnsi="Angsana New"/>
          <w:sz w:val="30"/>
          <w:szCs w:val="30"/>
          <w:cs/>
        </w:rPr>
        <w:t xml:space="preserve"> 20 </w:t>
      </w:r>
      <w:r w:rsidRPr="009D2430">
        <w:rPr>
          <w:rFonts w:ascii="Angsana New" w:hAnsi="Angsana New" w:hint="cs"/>
          <w:sz w:val="30"/>
          <w:szCs w:val="30"/>
          <w:cs/>
        </w:rPr>
        <w:t>ธันวาคม</w:t>
      </w:r>
      <w:r w:rsidRPr="009D2430">
        <w:rPr>
          <w:rFonts w:ascii="Angsana New" w:hAnsi="Angsana New"/>
          <w:sz w:val="30"/>
          <w:szCs w:val="30"/>
          <w:cs/>
        </w:rPr>
        <w:t xml:space="preserve"> 2559 </w:t>
      </w:r>
      <w:r w:rsidRPr="009D2430">
        <w:rPr>
          <w:rFonts w:ascii="Angsana New" w:hAnsi="Angsana New" w:hint="cs"/>
          <w:sz w:val="30"/>
          <w:szCs w:val="30"/>
          <w:cs/>
        </w:rPr>
        <w:t>เรื่อง</w:t>
      </w:r>
      <w:r w:rsidRPr="009D2430">
        <w:rPr>
          <w:rFonts w:ascii="Angsana New" w:hAnsi="Angsana New"/>
          <w:sz w:val="30"/>
          <w:szCs w:val="30"/>
          <w:cs/>
        </w:rPr>
        <w:t xml:space="preserve"> </w:t>
      </w:r>
      <w:r w:rsidRPr="009D2430">
        <w:rPr>
          <w:rFonts w:ascii="Angsana New" w:hAnsi="Angsana New" w:hint="cs"/>
          <w:sz w:val="30"/>
          <w:szCs w:val="30"/>
          <w:cs/>
        </w:rPr>
        <w:t>มาตรการส่งเสริมการประกอบกิจการวิทยุกระจายเสียง</w:t>
      </w:r>
      <w:r w:rsidRPr="009D2430">
        <w:rPr>
          <w:rFonts w:ascii="Angsana New" w:hAnsi="Angsana New"/>
          <w:sz w:val="30"/>
          <w:szCs w:val="30"/>
          <w:cs/>
        </w:rPr>
        <w:t xml:space="preserve"> </w:t>
      </w:r>
      <w:r w:rsidRPr="009D2430">
        <w:rPr>
          <w:rFonts w:ascii="Angsana New" w:hAnsi="Angsana New" w:hint="cs"/>
          <w:sz w:val="30"/>
          <w:szCs w:val="30"/>
          <w:cs/>
        </w:rPr>
        <w:t>วิทยุโทรทัศน์</w:t>
      </w:r>
      <w:r w:rsidRPr="009D2430">
        <w:rPr>
          <w:rFonts w:ascii="Angsana New" w:hAnsi="Angsana New"/>
          <w:sz w:val="30"/>
          <w:szCs w:val="30"/>
          <w:cs/>
        </w:rPr>
        <w:t xml:space="preserve"> </w:t>
      </w:r>
      <w:r w:rsidRPr="009D2430">
        <w:rPr>
          <w:rFonts w:ascii="Angsana New" w:hAnsi="Angsana New" w:hint="cs"/>
          <w:sz w:val="30"/>
          <w:szCs w:val="30"/>
          <w:cs/>
        </w:rPr>
        <w:t>และกิจการโทรคมนาคม</w:t>
      </w:r>
      <w:r w:rsidRPr="009D2430">
        <w:rPr>
          <w:rFonts w:ascii="Angsana New" w:hAnsi="Angsana New"/>
          <w:sz w:val="30"/>
          <w:szCs w:val="30"/>
          <w:cs/>
        </w:rPr>
        <w:t xml:space="preserve"> </w:t>
      </w:r>
      <w:r w:rsidRPr="009D2430">
        <w:rPr>
          <w:rFonts w:ascii="Angsana New" w:hAnsi="Angsana New" w:hint="cs"/>
          <w:sz w:val="30"/>
          <w:szCs w:val="30"/>
          <w:cs/>
        </w:rPr>
        <w:t>เพื่อประโยชน์สาธารณะ</w:t>
      </w:r>
      <w:r w:rsidRPr="009D2430">
        <w:rPr>
          <w:rFonts w:ascii="Angsana New" w:hAnsi="Angsana New"/>
          <w:sz w:val="30"/>
          <w:szCs w:val="30"/>
          <w:cs/>
        </w:rPr>
        <w:t xml:space="preserve"> </w:t>
      </w:r>
      <w:r w:rsidRPr="009D2430">
        <w:rPr>
          <w:rFonts w:ascii="Angsana New" w:hAnsi="Angsana New" w:hint="cs"/>
          <w:sz w:val="30"/>
          <w:szCs w:val="30"/>
          <w:cs/>
        </w:rPr>
        <w:t>แจ้งเป็นหนังสือไปยังสำนักงานคณะกรรมการกิจการกระจายเสียง</w:t>
      </w:r>
      <w:r w:rsidRPr="009D2430">
        <w:rPr>
          <w:rFonts w:ascii="Angsana New" w:hAnsi="Angsana New"/>
          <w:sz w:val="30"/>
          <w:szCs w:val="30"/>
          <w:cs/>
        </w:rPr>
        <w:t xml:space="preserve"> </w:t>
      </w:r>
      <w:r w:rsidRPr="009D2430">
        <w:rPr>
          <w:rFonts w:ascii="Angsana New" w:hAnsi="Angsana New" w:hint="cs"/>
          <w:sz w:val="30"/>
          <w:szCs w:val="30"/>
          <w:cs/>
        </w:rPr>
        <w:t>กิจการโทรทัศน์</w:t>
      </w:r>
      <w:r w:rsidRPr="009D2430">
        <w:rPr>
          <w:rFonts w:ascii="Angsana New" w:hAnsi="Angsana New"/>
          <w:sz w:val="30"/>
          <w:szCs w:val="30"/>
          <w:cs/>
        </w:rPr>
        <w:t xml:space="preserve"> </w:t>
      </w:r>
      <w:r w:rsidRPr="009D2430">
        <w:rPr>
          <w:rFonts w:ascii="Angsana New" w:hAnsi="Angsana New" w:hint="cs"/>
          <w:sz w:val="30"/>
          <w:szCs w:val="30"/>
          <w:cs/>
        </w:rPr>
        <w:t>และกิจการโทรคมนาคมแห่งชาติ</w:t>
      </w:r>
      <w:r w:rsidRPr="009D2430">
        <w:rPr>
          <w:rFonts w:ascii="Angsana New" w:hAnsi="Angsana New"/>
          <w:sz w:val="30"/>
          <w:szCs w:val="30"/>
          <w:cs/>
        </w:rPr>
        <w:t xml:space="preserve"> (“</w:t>
      </w:r>
      <w:r w:rsidRPr="009D2430">
        <w:rPr>
          <w:rFonts w:ascii="Angsana New" w:hAnsi="Angsana New" w:hint="cs"/>
          <w:sz w:val="30"/>
          <w:szCs w:val="30"/>
          <w:cs/>
        </w:rPr>
        <w:t>กสทช</w:t>
      </w:r>
      <w:r w:rsidRPr="009D2430">
        <w:rPr>
          <w:rFonts w:ascii="Angsana New" w:hAnsi="Angsana New"/>
          <w:sz w:val="30"/>
          <w:szCs w:val="30"/>
          <w:cs/>
        </w:rPr>
        <w:t xml:space="preserve">.”) </w:t>
      </w:r>
      <w:r w:rsidRPr="009D2430">
        <w:rPr>
          <w:rFonts w:ascii="Angsana New" w:hAnsi="Angsana New" w:hint="cs"/>
          <w:sz w:val="30"/>
          <w:szCs w:val="30"/>
          <w:cs/>
        </w:rPr>
        <w:t>เพื่อขอพักชำระค่าธรรมเนียมใบอนุญาตในส่วนที่เหลือ</w:t>
      </w:r>
      <w:r w:rsidRPr="009D2430">
        <w:rPr>
          <w:rFonts w:ascii="Angsana New" w:hAnsi="Angsana New"/>
          <w:sz w:val="30"/>
          <w:szCs w:val="30"/>
          <w:cs/>
        </w:rPr>
        <w:t xml:space="preserve"> </w:t>
      </w:r>
      <w:r w:rsidRPr="009D2430">
        <w:rPr>
          <w:rFonts w:ascii="Angsana New" w:hAnsi="Angsana New" w:hint="cs"/>
          <w:sz w:val="30"/>
          <w:szCs w:val="30"/>
          <w:cs/>
        </w:rPr>
        <w:t>โดยกำหนดระยะเวลาการพักชำระค่าธรรมเนียมใบอนุญาตต้องไม่เกินสามปีนับแต่วันที่ได้รับความเห็นชอบจากสำนักงาน</w:t>
      </w:r>
      <w:r w:rsidRPr="009D2430">
        <w:rPr>
          <w:rFonts w:ascii="Angsana New" w:hAnsi="Angsana New"/>
          <w:sz w:val="30"/>
          <w:szCs w:val="30"/>
          <w:cs/>
        </w:rPr>
        <w:t xml:space="preserve"> </w:t>
      </w:r>
      <w:r w:rsidRPr="009D2430">
        <w:rPr>
          <w:rFonts w:ascii="Angsana New" w:hAnsi="Angsana New" w:hint="cs"/>
          <w:sz w:val="30"/>
          <w:szCs w:val="30"/>
          <w:cs/>
        </w:rPr>
        <w:t>กสทช</w:t>
      </w:r>
      <w:r w:rsidRPr="009D2430">
        <w:rPr>
          <w:rFonts w:ascii="Angsana New" w:hAnsi="Angsana New"/>
          <w:sz w:val="30"/>
          <w:szCs w:val="30"/>
          <w:cs/>
        </w:rPr>
        <w:t>.</w:t>
      </w:r>
      <w:r w:rsidRPr="009D2430">
        <w:rPr>
          <w:rFonts w:ascii="Angsana New" w:hAnsi="Angsana New"/>
          <w:sz w:val="30"/>
          <w:szCs w:val="30"/>
        </w:rPr>
        <w:t xml:space="preserve"> </w:t>
      </w:r>
      <w:r w:rsidRPr="009D2430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9D2430">
        <w:rPr>
          <w:rFonts w:ascii="Angsana New" w:hAnsi="Angsana New"/>
          <w:sz w:val="30"/>
          <w:szCs w:val="30"/>
          <w:cs/>
        </w:rPr>
        <w:t xml:space="preserve"> 5 </w:t>
      </w:r>
      <w:r w:rsidRPr="009D2430">
        <w:rPr>
          <w:rFonts w:ascii="Angsana New" w:hAnsi="Angsana New" w:hint="cs"/>
          <w:sz w:val="30"/>
          <w:szCs w:val="30"/>
          <w:cs/>
        </w:rPr>
        <w:t>มิถุนายน</w:t>
      </w:r>
      <w:r w:rsidRPr="009D2430">
        <w:rPr>
          <w:rFonts w:ascii="Angsana New" w:hAnsi="Angsana New"/>
          <w:sz w:val="30"/>
          <w:szCs w:val="30"/>
          <w:cs/>
        </w:rPr>
        <w:t xml:space="preserve"> 2561 </w:t>
      </w:r>
      <w:r w:rsidRPr="009D2430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9D2430">
        <w:rPr>
          <w:rFonts w:ascii="Angsana New" w:hAnsi="Angsana New" w:hint="cs"/>
          <w:sz w:val="30"/>
          <w:szCs w:val="30"/>
          <w:cs/>
        </w:rPr>
        <w:t>ได้รับหนังสืออนุญาตให้พักชำระค่าธรรมเนียมใบอนุญาตในส่วนที่เหลือตามหลักเกณฑ์</w:t>
      </w:r>
      <w:r w:rsidRPr="009D2430">
        <w:rPr>
          <w:rFonts w:ascii="Angsana New" w:hAnsi="Angsana New"/>
          <w:sz w:val="30"/>
          <w:szCs w:val="30"/>
          <w:cs/>
        </w:rPr>
        <w:t xml:space="preserve"> </w:t>
      </w:r>
      <w:r w:rsidRPr="009D2430">
        <w:rPr>
          <w:rFonts w:ascii="Angsana New" w:hAnsi="Angsana New" w:hint="cs"/>
          <w:sz w:val="30"/>
          <w:szCs w:val="30"/>
          <w:cs/>
        </w:rPr>
        <w:t>วิธีการและเงื่อนไขที่กำหนดไว้ดังกล่าว</w:t>
      </w:r>
    </w:p>
    <w:p w:rsidR="0034273A" w:rsidRDefault="0034273A" w:rsidP="0034273A">
      <w:pPr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</w:p>
    <w:p w:rsidR="0034273A" w:rsidRPr="00C92C47" w:rsidRDefault="0034273A" w:rsidP="0034273A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92C47">
        <w:rPr>
          <w:rFonts w:ascii="Angsana New" w:hAnsi="Angsana New" w:hint="cs"/>
          <w:sz w:val="30"/>
          <w:szCs w:val="30"/>
          <w:cs/>
        </w:rPr>
        <w:t>ให้</w:t>
      </w:r>
      <w:r w:rsidRPr="00C92C47">
        <w:rPr>
          <w:rFonts w:ascii="Angsana New" w:hAnsi="Angsana New"/>
          <w:sz w:val="30"/>
          <w:szCs w:val="30"/>
          <w:cs/>
        </w:rPr>
        <w:t xml:space="preserve"> </w:t>
      </w:r>
      <w:r w:rsidRPr="00C92C47">
        <w:rPr>
          <w:rFonts w:ascii="Angsana New" w:hAnsi="Angsana New" w:hint="cs"/>
          <w:sz w:val="30"/>
          <w:szCs w:val="30"/>
          <w:cs/>
        </w:rPr>
        <w:t>กสทช</w:t>
      </w:r>
      <w:r w:rsidRPr="00C92C47">
        <w:rPr>
          <w:rFonts w:ascii="Angsana New" w:hAnsi="Angsana New"/>
          <w:sz w:val="30"/>
          <w:szCs w:val="30"/>
          <w:cs/>
        </w:rPr>
        <w:t xml:space="preserve">. </w:t>
      </w:r>
      <w:r w:rsidRPr="00C92C47">
        <w:rPr>
          <w:rFonts w:ascii="Angsana New" w:hAnsi="Angsana New" w:hint="cs"/>
          <w:sz w:val="30"/>
          <w:szCs w:val="30"/>
          <w:cs/>
        </w:rPr>
        <w:t>และสำนักงาน</w:t>
      </w:r>
      <w:r w:rsidRPr="00C92C47">
        <w:rPr>
          <w:rFonts w:ascii="Angsana New" w:hAnsi="Angsana New"/>
          <w:sz w:val="30"/>
          <w:szCs w:val="30"/>
          <w:cs/>
        </w:rPr>
        <w:t xml:space="preserve"> </w:t>
      </w:r>
      <w:r w:rsidRPr="00C92C47">
        <w:rPr>
          <w:rFonts w:ascii="Angsana New" w:hAnsi="Angsana New" w:hint="cs"/>
          <w:sz w:val="30"/>
          <w:szCs w:val="30"/>
          <w:cs/>
        </w:rPr>
        <w:t>กสทช</w:t>
      </w:r>
      <w:r w:rsidRPr="00C92C47">
        <w:rPr>
          <w:rFonts w:ascii="Angsana New" w:hAnsi="Angsana New"/>
          <w:sz w:val="30"/>
          <w:szCs w:val="30"/>
          <w:cs/>
        </w:rPr>
        <w:t xml:space="preserve">. </w:t>
      </w:r>
      <w:r w:rsidRPr="00C92C47">
        <w:rPr>
          <w:rFonts w:ascii="Angsana New" w:hAnsi="Angsana New" w:hint="cs"/>
          <w:sz w:val="30"/>
          <w:szCs w:val="30"/>
          <w:cs/>
        </w:rPr>
        <w:t>หรือคณะกรรมการบริหารกองทุนวิจัยและพัฒนากิจการกระจายเสียง</w:t>
      </w:r>
      <w:r w:rsidRPr="00C92C47">
        <w:rPr>
          <w:rFonts w:ascii="Angsana New" w:hAnsi="Angsana New"/>
          <w:sz w:val="30"/>
          <w:szCs w:val="30"/>
          <w:cs/>
        </w:rPr>
        <w:t xml:space="preserve"> </w:t>
      </w:r>
      <w:r w:rsidRPr="00C92C47">
        <w:rPr>
          <w:rFonts w:ascii="Angsana New" w:hAnsi="Angsana New" w:hint="cs"/>
          <w:sz w:val="30"/>
          <w:szCs w:val="30"/>
          <w:cs/>
        </w:rPr>
        <w:t>กิจการโทรทัศน์</w:t>
      </w:r>
      <w:r w:rsidRPr="00C92C47">
        <w:rPr>
          <w:rFonts w:ascii="Angsana New" w:hAnsi="Angsana New"/>
          <w:sz w:val="30"/>
          <w:szCs w:val="30"/>
          <w:cs/>
        </w:rPr>
        <w:t xml:space="preserve"> </w:t>
      </w:r>
      <w:r w:rsidRPr="00C92C47">
        <w:rPr>
          <w:rFonts w:ascii="Angsana New" w:hAnsi="Angsana New" w:hint="cs"/>
          <w:sz w:val="30"/>
          <w:szCs w:val="30"/>
          <w:cs/>
        </w:rPr>
        <w:t>และกิจการโทรคมนาคมเพื่อประโยชน์สาธารณะ</w:t>
      </w:r>
      <w:r w:rsidRPr="00C92C47">
        <w:rPr>
          <w:rFonts w:ascii="Angsana New" w:hAnsi="Angsana New"/>
          <w:sz w:val="30"/>
          <w:szCs w:val="30"/>
          <w:cs/>
        </w:rPr>
        <w:t xml:space="preserve"> </w:t>
      </w:r>
      <w:r w:rsidRPr="00C92C47">
        <w:rPr>
          <w:rFonts w:ascii="Angsana New" w:hAnsi="Angsana New" w:hint="cs"/>
          <w:sz w:val="30"/>
          <w:szCs w:val="30"/>
          <w:cs/>
        </w:rPr>
        <w:t>แล้วแต่กรณี</w:t>
      </w:r>
      <w:r w:rsidRPr="00C92C47">
        <w:rPr>
          <w:rFonts w:ascii="Angsana New" w:hAnsi="Angsana New"/>
          <w:sz w:val="30"/>
          <w:szCs w:val="30"/>
          <w:cs/>
        </w:rPr>
        <w:t xml:space="preserve"> </w:t>
      </w:r>
      <w:r w:rsidRPr="00C92C47">
        <w:rPr>
          <w:rFonts w:ascii="Angsana New" w:hAnsi="Angsana New" w:hint="cs"/>
          <w:sz w:val="30"/>
          <w:szCs w:val="30"/>
          <w:cs/>
        </w:rPr>
        <w:t>จัดให้มีการสนับสนุนค่าใช้จ่ายในการเช่าใช้โครงข่ายโทรทัศน์ประเภทที่ใช้คลื่นความถี่ภาคพื้นดินในระบบดิจิทัล</w:t>
      </w:r>
      <w:r w:rsidRPr="00C92C47">
        <w:rPr>
          <w:rFonts w:ascii="Angsana New" w:hAnsi="Angsana New"/>
          <w:sz w:val="30"/>
          <w:szCs w:val="30"/>
          <w:cs/>
        </w:rPr>
        <w:t xml:space="preserve"> </w:t>
      </w:r>
      <w:r w:rsidRPr="00C92C47">
        <w:rPr>
          <w:rFonts w:ascii="Angsana New" w:hAnsi="Angsana New" w:hint="cs"/>
          <w:sz w:val="30"/>
          <w:szCs w:val="30"/>
          <w:cs/>
        </w:rPr>
        <w:t>ให้กับผู้รับใบอนุญาต</w:t>
      </w:r>
      <w:r w:rsidRPr="00C92C47">
        <w:rPr>
          <w:rFonts w:ascii="Angsana New" w:hAnsi="Angsana New"/>
          <w:sz w:val="30"/>
          <w:szCs w:val="30"/>
          <w:cs/>
        </w:rPr>
        <w:t xml:space="preserve"> </w:t>
      </w:r>
      <w:r w:rsidRPr="00C92C47">
        <w:rPr>
          <w:rFonts w:ascii="Angsana New" w:hAnsi="Angsana New" w:hint="cs"/>
          <w:sz w:val="30"/>
          <w:szCs w:val="30"/>
          <w:cs/>
        </w:rPr>
        <w:t>เป็นจำนวนเงินในอัตราร้อยละห้าสิบของค่าเช่าใช้โครงข่ายโทรทัศน์ดังกล่าวเป็นระยะเวลา</w:t>
      </w:r>
      <w:r>
        <w:rPr>
          <w:rFonts w:ascii="Angsana New" w:hAnsi="Angsana New"/>
          <w:sz w:val="30"/>
          <w:szCs w:val="30"/>
        </w:rPr>
        <w:t xml:space="preserve">         </w:t>
      </w:r>
      <w:r w:rsidRPr="00C92C47">
        <w:rPr>
          <w:rFonts w:ascii="Angsana New" w:hAnsi="Angsana New" w:hint="cs"/>
          <w:sz w:val="30"/>
          <w:szCs w:val="30"/>
          <w:cs/>
        </w:rPr>
        <w:t>ยี่สิบสี่เดือน</w:t>
      </w:r>
      <w:r w:rsidRPr="00C92C47">
        <w:rPr>
          <w:rFonts w:ascii="Angsana New" w:hAnsi="Angsana New"/>
          <w:sz w:val="30"/>
          <w:szCs w:val="30"/>
          <w:cs/>
        </w:rPr>
        <w:t xml:space="preserve"> </w:t>
      </w:r>
      <w:r w:rsidRPr="00C92C47">
        <w:rPr>
          <w:rFonts w:ascii="Angsana New" w:hAnsi="Angsana New" w:hint="cs"/>
          <w:sz w:val="30"/>
          <w:szCs w:val="30"/>
          <w:cs/>
        </w:rPr>
        <w:t>นับแต่วันที่คำสั่งนี้มีผลใช้บังคับ</w:t>
      </w:r>
    </w:p>
    <w:p w:rsidR="0034273A" w:rsidRDefault="0034273A" w:rsidP="0034273A">
      <w:pPr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</w:p>
    <w:p w:rsidR="0034273A" w:rsidRDefault="0034273A" w:rsidP="0034273A">
      <w:pPr>
        <w:spacing w:line="240" w:lineRule="auto"/>
        <w:ind w:left="562"/>
        <w:jc w:val="thaiDistribute"/>
        <w:rPr>
          <w:rFonts w:ascii="Angsana New" w:hAnsi="Angsana New"/>
          <w:sz w:val="30"/>
          <w:szCs w:val="30"/>
          <w:cs/>
        </w:rPr>
      </w:pPr>
      <w:r w:rsidRPr="00B80FFF">
        <w:rPr>
          <w:rFonts w:ascii="Angsana New" w:hAnsi="Angsana New"/>
          <w:sz w:val="30"/>
          <w:szCs w:val="30"/>
          <w:cs/>
        </w:rPr>
        <w:t>ในระหว่าง</w:t>
      </w:r>
      <w:r>
        <w:rPr>
          <w:rFonts w:ascii="Angsana New" w:hAnsi="Angsana New" w:hint="cs"/>
          <w:sz w:val="30"/>
          <w:szCs w:val="30"/>
          <w:cs/>
        </w:rPr>
        <w:t xml:space="preserve">ปีสิ้นสุดวันที่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B80FFF">
        <w:rPr>
          <w:rFonts w:ascii="Angsana New" w:hAnsi="Angsana New"/>
          <w:sz w:val="30"/>
          <w:szCs w:val="30"/>
          <w:cs/>
        </w:rPr>
        <w:t xml:space="preserve"> </w:t>
      </w:r>
      <w:r w:rsidRPr="00B80FFF">
        <w:rPr>
          <w:rFonts w:ascii="Angsana New" w:hAnsi="Angsana New"/>
          <w:sz w:val="30"/>
          <w:szCs w:val="30"/>
        </w:rPr>
        <w:t xml:space="preserve">2561 </w:t>
      </w:r>
      <w:r w:rsidRPr="00B80FFF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B80FFF">
        <w:rPr>
          <w:rFonts w:ascii="Angsana New" w:hAnsi="Angsana New"/>
          <w:sz w:val="30"/>
          <w:szCs w:val="30"/>
          <w:cs/>
        </w:rPr>
        <w:t xml:space="preserve">ได้รับการสนับสนุนค่าใช้จ่ายในการเช่าใช้โครงข่ายโทรทัศน์ประเภทที่ใช้คลื่นความถี่ภาคพื้นดินในระบบดิจิทัลตามคำสั่ง คสช. ดังกล่าว </w:t>
      </w:r>
      <w:r w:rsidRPr="008B4BE2">
        <w:rPr>
          <w:rFonts w:ascii="Angsana New" w:hAnsi="Angsana New"/>
          <w:sz w:val="30"/>
          <w:szCs w:val="30"/>
          <w:cs/>
        </w:rPr>
        <w:t xml:space="preserve">และบันทึกในบัญชีรายได้อื่นเป็นจำนวนเงิน </w:t>
      </w:r>
      <w:r>
        <w:rPr>
          <w:rFonts w:ascii="Angsana New" w:hAnsi="Angsana New"/>
          <w:sz w:val="30"/>
          <w:szCs w:val="30"/>
        </w:rPr>
        <w:t>36</w:t>
      </w:r>
      <w:r w:rsidRPr="008B4BE2">
        <w:rPr>
          <w:rFonts w:ascii="Angsana New" w:hAnsi="Angsana New"/>
          <w:sz w:val="30"/>
          <w:szCs w:val="30"/>
          <w:cs/>
        </w:rPr>
        <w:t xml:space="preserve">.75 ล้านบาท </w:t>
      </w:r>
      <w:r w:rsidR="00F02C7D" w:rsidRPr="00835D51">
        <w:rPr>
          <w:rFonts w:ascii="Angsana New" w:hAnsi="Angsana New"/>
          <w:i/>
          <w:iCs/>
          <w:sz w:val="30"/>
          <w:szCs w:val="30"/>
          <w:cs/>
        </w:rPr>
        <w:t>(25</w:t>
      </w:r>
      <w:r w:rsidR="00F02C7D">
        <w:rPr>
          <w:rFonts w:ascii="Angsana New" w:hAnsi="Angsana New"/>
          <w:i/>
          <w:iCs/>
          <w:sz w:val="30"/>
          <w:szCs w:val="30"/>
        </w:rPr>
        <w:t>60</w:t>
      </w:r>
      <w:r w:rsidR="00F02C7D" w:rsidRPr="00835D51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F02C7D">
        <w:rPr>
          <w:rFonts w:ascii="Angsana New" w:hAnsi="Angsana New" w:hint="cs"/>
          <w:i/>
          <w:iCs/>
          <w:sz w:val="30"/>
          <w:szCs w:val="30"/>
          <w:cs/>
        </w:rPr>
        <w:t>ไม่มี</w:t>
      </w:r>
      <w:r w:rsidR="00F02C7D" w:rsidRPr="00835D51">
        <w:rPr>
          <w:rFonts w:ascii="Angsana New" w:hAnsi="Angsana New"/>
          <w:i/>
          <w:iCs/>
          <w:sz w:val="30"/>
          <w:szCs w:val="30"/>
          <w:cs/>
        </w:rPr>
        <w:t>)</w:t>
      </w:r>
    </w:p>
    <w:p w:rsidR="00154C5E" w:rsidRPr="0034273A" w:rsidRDefault="00154C5E" w:rsidP="00B55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highlight w:val="green"/>
        </w:rPr>
      </w:pPr>
    </w:p>
    <w:p w:rsidR="00E46F27" w:rsidRPr="000D771E" w:rsidRDefault="00E46F27" w:rsidP="00E46F27">
      <w:pPr>
        <w:spacing w:line="240" w:lineRule="auto"/>
        <w:ind w:left="567" w:right="-297"/>
        <w:jc w:val="thaiDistribute"/>
        <w:rPr>
          <w:rFonts w:ascii="Angsana New" w:hAnsi="Angsana New"/>
          <w:i/>
          <w:iCs/>
          <w:sz w:val="30"/>
          <w:szCs w:val="30"/>
        </w:rPr>
      </w:pPr>
      <w:r w:rsidRPr="00DA4EFD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DA4EFD">
        <w:rPr>
          <w:rFonts w:ascii="Angsana New" w:hAnsi="Angsana New"/>
          <w:sz w:val="30"/>
          <w:szCs w:val="30"/>
        </w:rPr>
        <w:t>3</w:t>
      </w:r>
      <w:r w:rsidR="00B077C2">
        <w:rPr>
          <w:rFonts w:ascii="Angsana New" w:hAnsi="Angsana New"/>
          <w:sz w:val="30"/>
          <w:szCs w:val="30"/>
        </w:rPr>
        <w:t xml:space="preserve">1 </w:t>
      </w:r>
      <w:r w:rsidR="00B077C2">
        <w:rPr>
          <w:rFonts w:ascii="Angsana New" w:hAnsi="Angsana New" w:hint="cs"/>
          <w:sz w:val="30"/>
          <w:szCs w:val="30"/>
          <w:cs/>
        </w:rPr>
        <w:t>ธันวาคม</w:t>
      </w:r>
      <w:r w:rsidRPr="00DA4EFD">
        <w:rPr>
          <w:rFonts w:ascii="Angsana New" w:hAnsi="Angsana New" w:hint="cs"/>
          <w:sz w:val="30"/>
          <w:szCs w:val="30"/>
          <w:cs/>
        </w:rPr>
        <w:t xml:space="preserve"> </w:t>
      </w:r>
      <w:r w:rsidRPr="00DA4EFD">
        <w:rPr>
          <w:rFonts w:ascii="Angsana New" w:hAnsi="Angsana New"/>
          <w:sz w:val="30"/>
          <w:szCs w:val="30"/>
        </w:rPr>
        <w:t>256</w:t>
      </w:r>
      <w:r w:rsidR="005308DE">
        <w:rPr>
          <w:rFonts w:ascii="Angsana New" w:hAnsi="Angsana New"/>
          <w:sz w:val="30"/>
          <w:szCs w:val="30"/>
        </w:rPr>
        <w:t xml:space="preserve">1 </w:t>
      </w:r>
      <w:r w:rsidRPr="00DA4EFD">
        <w:rPr>
          <w:rFonts w:ascii="Angsana New" w:hAnsi="Angsana New" w:hint="cs"/>
          <w:sz w:val="30"/>
          <w:szCs w:val="30"/>
          <w:cs/>
        </w:rPr>
        <w:t>บริษัทย่อยมียอดคงเหลือของ</w:t>
      </w:r>
      <w:r w:rsidRPr="00DA4EFD">
        <w:rPr>
          <w:rFonts w:ascii="Angsana New" w:hAnsi="Angsana New"/>
          <w:sz w:val="30"/>
          <w:szCs w:val="30"/>
          <w:cs/>
        </w:rPr>
        <w:t>หนังสือค้ำประกันจากสถาบันการเงินที่ได้วางไว้</w:t>
      </w:r>
      <w:r w:rsidRPr="00DA4EFD">
        <w:rPr>
          <w:rFonts w:ascii="Angsana New" w:hAnsi="Angsana New" w:hint="cs"/>
          <w:sz w:val="30"/>
          <w:szCs w:val="30"/>
          <w:cs/>
        </w:rPr>
        <w:t>เพื่อค้ำประกันการชำระเงินค่าธรรมเนียมส่วนที่เหลือให้กับส</w:t>
      </w:r>
      <w:r>
        <w:rPr>
          <w:rFonts w:ascii="Angsana New" w:hAnsi="Angsana New" w:hint="cs"/>
          <w:sz w:val="30"/>
          <w:szCs w:val="30"/>
          <w:cs/>
        </w:rPr>
        <w:t>ำนักงาน กสทช. จำน</w:t>
      </w:r>
      <w:r w:rsidRPr="00B710DC">
        <w:rPr>
          <w:rFonts w:ascii="Angsana New" w:hAnsi="Angsana New" w:hint="cs"/>
          <w:sz w:val="30"/>
          <w:szCs w:val="30"/>
          <w:cs/>
        </w:rPr>
        <w:t>วน</w:t>
      </w:r>
      <w:r w:rsidRPr="00B710DC">
        <w:rPr>
          <w:rFonts w:ascii="Angsana New" w:hAnsi="Angsana New"/>
          <w:sz w:val="30"/>
          <w:szCs w:val="30"/>
        </w:rPr>
        <w:t xml:space="preserve"> </w:t>
      </w:r>
      <w:r w:rsidR="005E4335" w:rsidRPr="005E4335">
        <w:rPr>
          <w:rFonts w:ascii="Angsana New" w:hAnsi="Angsana New"/>
          <w:sz w:val="30"/>
          <w:szCs w:val="30"/>
        </w:rPr>
        <w:t>1,049.14</w:t>
      </w:r>
      <w:r w:rsidR="005E4335">
        <w:rPr>
          <w:rFonts w:ascii="Angsana New" w:hAnsi="Angsana New"/>
          <w:sz w:val="30"/>
          <w:szCs w:val="30"/>
        </w:rPr>
        <w:t xml:space="preserve"> </w:t>
      </w:r>
      <w:r w:rsidRPr="00B710DC">
        <w:rPr>
          <w:rFonts w:ascii="Angsana New" w:hAnsi="Angsana New" w:hint="cs"/>
          <w:sz w:val="30"/>
          <w:szCs w:val="30"/>
          <w:cs/>
        </w:rPr>
        <w:t>ล้</w:t>
      </w:r>
      <w:r w:rsidRPr="00DA4EFD">
        <w:rPr>
          <w:rFonts w:ascii="Angsana New" w:hAnsi="Angsana New" w:hint="cs"/>
          <w:sz w:val="30"/>
          <w:szCs w:val="30"/>
          <w:cs/>
        </w:rPr>
        <w:t>านบาท</w:t>
      </w:r>
      <w:r>
        <w:rPr>
          <w:rFonts w:ascii="Angsana New" w:hAnsi="Angsana New"/>
          <w:sz w:val="30"/>
          <w:szCs w:val="30"/>
        </w:rPr>
        <w:t xml:space="preserve"> </w:t>
      </w:r>
      <w:r w:rsidRPr="000D771E">
        <w:rPr>
          <w:rFonts w:ascii="Angsana New" w:hAnsi="Angsana New"/>
          <w:i/>
          <w:iCs/>
          <w:sz w:val="30"/>
          <w:szCs w:val="30"/>
        </w:rPr>
        <w:t>(</w:t>
      </w:r>
      <w:r w:rsidR="00B077C2">
        <w:rPr>
          <w:rFonts w:ascii="Angsana New" w:hAnsi="Angsana New"/>
          <w:i/>
          <w:iCs/>
          <w:sz w:val="30"/>
          <w:szCs w:val="30"/>
        </w:rPr>
        <w:t>25</w:t>
      </w:r>
      <w:r w:rsidR="005308DE">
        <w:rPr>
          <w:rFonts w:ascii="Angsana New" w:hAnsi="Angsana New"/>
          <w:i/>
          <w:iCs/>
          <w:sz w:val="30"/>
          <w:szCs w:val="30"/>
        </w:rPr>
        <w:t>60</w:t>
      </w:r>
      <w:r w:rsidR="00B077C2">
        <w:rPr>
          <w:rFonts w:ascii="Angsana New" w:hAnsi="Angsana New"/>
          <w:i/>
          <w:iCs/>
          <w:sz w:val="30"/>
          <w:szCs w:val="30"/>
        </w:rPr>
        <w:t>:</w:t>
      </w:r>
      <w:r w:rsidR="00B077C2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5308DE">
        <w:rPr>
          <w:rFonts w:ascii="Angsana New" w:hAnsi="Angsana New"/>
          <w:i/>
          <w:iCs/>
          <w:sz w:val="30"/>
          <w:szCs w:val="30"/>
        </w:rPr>
        <w:t>1,049.14</w:t>
      </w:r>
      <w:r w:rsidRPr="000D771E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ล้านบาท)</w:t>
      </w:r>
    </w:p>
    <w:p w:rsidR="0034273A" w:rsidRDefault="0034273A" w:rsidP="00B077C2">
      <w:pPr>
        <w:tabs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34273A" w:rsidRDefault="0034273A" w:rsidP="00B077C2">
      <w:pPr>
        <w:tabs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34273A" w:rsidRDefault="0034273A" w:rsidP="00B077C2">
      <w:pPr>
        <w:tabs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34273A" w:rsidRDefault="0034273A" w:rsidP="00B077C2">
      <w:pPr>
        <w:tabs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B077C2" w:rsidRPr="00F84E84" w:rsidRDefault="00B077C2" w:rsidP="00B077C2">
      <w:pPr>
        <w:tabs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F84E84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การพิจารณาการด้อยค่าของใบอนุญาตให้ใช้คลื่นความถี่และประกอบกิจการโทรทัศน์</w:t>
      </w:r>
      <w:r w:rsidR="009C743B">
        <w:rPr>
          <w:rFonts w:ascii="Angsana New" w:hAnsi="Angsana New" w:hint="cs"/>
          <w:i/>
          <w:iCs/>
          <w:sz w:val="30"/>
          <w:szCs w:val="30"/>
          <w:cs/>
        </w:rPr>
        <w:t>ในงบการเงินรวมและ          เงินลงทุนในบริษัทย่อยในงบการเงินเฉพาะกิจการ</w:t>
      </w:r>
    </w:p>
    <w:p w:rsidR="00B077C2" w:rsidRDefault="00B077C2" w:rsidP="00B077C2">
      <w:pPr>
        <w:tabs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3017DA" w:rsidRDefault="00B077C2" w:rsidP="00B077C2">
      <w:pPr>
        <w:tabs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F84E84">
        <w:rPr>
          <w:rFonts w:ascii="Angsana New" w:hAnsi="Angsana New" w:hint="cs"/>
          <w:sz w:val="30"/>
          <w:szCs w:val="30"/>
          <w:cs/>
        </w:rPr>
        <w:t>ผู้บริหารของบริษัท</w:t>
      </w:r>
      <w:r>
        <w:rPr>
          <w:rFonts w:ascii="Angsana New" w:hAnsi="Angsana New" w:hint="cs"/>
          <w:sz w:val="30"/>
          <w:szCs w:val="30"/>
          <w:cs/>
        </w:rPr>
        <w:t>ไ</w:t>
      </w:r>
      <w:r w:rsidRPr="00F84E84">
        <w:rPr>
          <w:rFonts w:ascii="Angsana New" w:hAnsi="Angsana New" w:hint="cs"/>
          <w:sz w:val="30"/>
          <w:szCs w:val="30"/>
          <w:cs/>
        </w:rPr>
        <w:t>ด้ทดสอบการด้อยค่าของมูลค่าตามบัญชีของใบอนุญาตให้ใช้คลื่นความถี่และประกอบกิจการโทรทัศน์</w:t>
      </w:r>
      <w:r w:rsidR="009C743B">
        <w:rPr>
          <w:rFonts w:ascii="Angsana New" w:hAnsi="Angsana New" w:hint="cs"/>
          <w:sz w:val="30"/>
          <w:szCs w:val="30"/>
          <w:cs/>
        </w:rPr>
        <w:t xml:space="preserve">ในงบการเงินรวมและเงินลงทุนในบริษัทย่อยในงบการเงินเฉพาะกิจการ </w:t>
      </w:r>
      <w:r w:rsidRPr="00F84E84">
        <w:rPr>
          <w:rFonts w:ascii="Angsana New" w:hAnsi="Angsana New" w:hint="cs"/>
          <w:sz w:val="30"/>
          <w:szCs w:val="30"/>
          <w:cs/>
        </w:rPr>
        <w:t>โดยมูลค่าที่คาดว่าจะได้รับคืนพิจารณาจากมูลค่าจากการใช้</w:t>
      </w:r>
      <w:r w:rsidR="009C743B">
        <w:rPr>
          <w:rFonts w:ascii="Angsana New" w:hAnsi="Angsana New" w:hint="cs"/>
          <w:sz w:val="30"/>
          <w:szCs w:val="30"/>
          <w:cs/>
        </w:rPr>
        <w:t xml:space="preserve"> </w:t>
      </w:r>
      <w:r w:rsidRPr="00F84E84">
        <w:rPr>
          <w:rFonts w:ascii="Angsana New" w:hAnsi="Angsana New" w:hint="cs"/>
          <w:sz w:val="30"/>
          <w:szCs w:val="30"/>
          <w:cs/>
        </w:rPr>
        <w:t>ซึ่งประมาณจากการคิดลดกระแสเงินสดที่คาดว่าจะได้รับในอนาคตที่เกิดขึ้นจากการใช้สินทรัพย์นั้น</w:t>
      </w:r>
      <w:r w:rsidRPr="00F84E84">
        <w:rPr>
          <w:rFonts w:ascii="Angsana New" w:hAnsi="Angsana New"/>
          <w:sz w:val="30"/>
          <w:szCs w:val="30"/>
          <w:cs/>
        </w:rPr>
        <w:t xml:space="preserve"> </w:t>
      </w:r>
      <w:r w:rsidRPr="00F84E84">
        <w:rPr>
          <w:rFonts w:ascii="Angsana New" w:hAnsi="Angsana New" w:hint="cs"/>
          <w:sz w:val="30"/>
          <w:szCs w:val="30"/>
          <w:cs/>
        </w:rPr>
        <w:t>โดยประมาณการตามแผนการดำเนินธุรกิจ</w:t>
      </w:r>
      <w:r w:rsidRPr="00F84E84">
        <w:rPr>
          <w:rFonts w:ascii="Angsana New" w:hAnsi="Angsana New"/>
          <w:sz w:val="30"/>
          <w:szCs w:val="30"/>
          <w:cs/>
        </w:rPr>
        <w:t xml:space="preserve"> </w:t>
      </w:r>
    </w:p>
    <w:p w:rsidR="009C743B" w:rsidRDefault="009C743B" w:rsidP="00B077C2">
      <w:pPr>
        <w:tabs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B077C2" w:rsidRDefault="003017DA" w:rsidP="00B077C2">
      <w:pPr>
        <w:tabs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ข้อสมมติ</w:t>
      </w:r>
      <w:r w:rsidR="009C743B">
        <w:rPr>
          <w:rFonts w:ascii="Angsana New" w:hAnsi="Angsana New" w:hint="cs"/>
          <w:sz w:val="30"/>
          <w:szCs w:val="30"/>
          <w:cs/>
        </w:rPr>
        <w:t>หลัก</w:t>
      </w:r>
      <w:r w:rsidRPr="003017DA">
        <w:rPr>
          <w:rFonts w:ascii="Angsana New" w:hAnsi="Angsana New"/>
          <w:sz w:val="30"/>
          <w:szCs w:val="30"/>
          <w:cs/>
        </w:rPr>
        <w:t>ที่ใช้ในการประมาณมูลค่าที่คาดว่าจะได้รับคืนแสดงในตารางต่อไป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</w:t>
      </w:r>
    </w:p>
    <w:p w:rsidR="003017DA" w:rsidRDefault="003017DA" w:rsidP="00B077C2">
      <w:pPr>
        <w:tabs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90"/>
        <w:gridCol w:w="1440"/>
        <w:gridCol w:w="1350"/>
      </w:tblGrid>
      <w:tr w:rsidR="005712EA" w:rsidRPr="001C2CB4" w:rsidTr="00D5696C">
        <w:trPr>
          <w:tblHeader/>
        </w:trPr>
        <w:tc>
          <w:tcPr>
            <w:tcW w:w="6390" w:type="dxa"/>
          </w:tcPr>
          <w:p w:rsidR="005712EA" w:rsidRPr="006E4BD6" w:rsidRDefault="005712EA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2"/>
          </w:tcPr>
          <w:p w:rsidR="005712EA" w:rsidRPr="009C743B" w:rsidRDefault="005712EA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743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9C743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</w:t>
            </w:r>
          </w:p>
          <w:p w:rsidR="005712EA" w:rsidRPr="009C743B" w:rsidRDefault="005712EA" w:rsidP="009C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743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712EA" w:rsidRPr="001C2CB4" w:rsidTr="00D5696C">
        <w:trPr>
          <w:tblHeader/>
        </w:trPr>
        <w:tc>
          <w:tcPr>
            <w:tcW w:w="6390" w:type="dxa"/>
          </w:tcPr>
          <w:p w:rsidR="005712EA" w:rsidRPr="006E4BD6" w:rsidRDefault="005712EA" w:rsidP="005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:rsidR="005712EA" w:rsidRPr="006E4BD6" w:rsidRDefault="005712EA" w:rsidP="005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50" w:type="dxa"/>
            <w:vAlign w:val="center"/>
          </w:tcPr>
          <w:p w:rsidR="005712EA" w:rsidRPr="006E4BD6" w:rsidRDefault="005712EA" w:rsidP="005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7F11B8" w:rsidRPr="001C2CB4" w:rsidTr="007F11B8">
        <w:tc>
          <w:tcPr>
            <w:tcW w:w="6390" w:type="dxa"/>
            <w:shd w:val="clear" w:color="auto" w:fill="auto"/>
          </w:tcPr>
          <w:p w:rsidR="007F11B8" w:rsidRPr="006E4BD6" w:rsidRDefault="007F11B8" w:rsidP="005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7F11B8" w:rsidRPr="009C743B" w:rsidRDefault="007F11B8" w:rsidP="005712EA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5712EA" w:rsidRPr="001C2CB4" w:rsidTr="00D5696C">
        <w:tc>
          <w:tcPr>
            <w:tcW w:w="6390" w:type="dxa"/>
            <w:shd w:val="clear" w:color="auto" w:fill="auto"/>
          </w:tcPr>
          <w:p w:rsidR="005712EA" w:rsidRPr="006E4BD6" w:rsidRDefault="005712EA" w:rsidP="005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E4BD6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440" w:type="dxa"/>
            <w:vAlign w:val="bottom"/>
          </w:tcPr>
          <w:p w:rsidR="005712EA" w:rsidRPr="003017DA" w:rsidRDefault="005712EA" w:rsidP="005712EA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12.00</w:t>
            </w:r>
          </w:p>
        </w:tc>
        <w:tc>
          <w:tcPr>
            <w:tcW w:w="1350" w:type="dxa"/>
            <w:vAlign w:val="bottom"/>
          </w:tcPr>
          <w:p w:rsidR="005712EA" w:rsidRPr="003017DA" w:rsidRDefault="005712EA" w:rsidP="005712EA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12.00</w:t>
            </w:r>
          </w:p>
        </w:tc>
      </w:tr>
      <w:tr w:rsidR="005712EA" w:rsidRPr="001C2CB4" w:rsidTr="00D5696C">
        <w:tc>
          <w:tcPr>
            <w:tcW w:w="6390" w:type="dxa"/>
            <w:shd w:val="clear" w:color="auto" w:fill="auto"/>
          </w:tcPr>
          <w:p w:rsidR="005712EA" w:rsidRPr="006E4BD6" w:rsidRDefault="005712EA" w:rsidP="005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อัตราการเติบโต</w:t>
            </w:r>
          </w:p>
        </w:tc>
        <w:tc>
          <w:tcPr>
            <w:tcW w:w="1440" w:type="dxa"/>
            <w:vAlign w:val="bottom"/>
          </w:tcPr>
          <w:p w:rsidR="005712EA" w:rsidRDefault="005712EA" w:rsidP="005712EA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3.00</w:t>
            </w:r>
          </w:p>
        </w:tc>
        <w:tc>
          <w:tcPr>
            <w:tcW w:w="1350" w:type="dxa"/>
            <w:vAlign w:val="bottom"/>
          </w:tcPr>
          <w:p w:rsidR="005712EA" w:rsidRDefault="005712EA" w:rsidP="005712EA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3.00</w:t>
            </w:r>
          </w:p>
        </w:tc>
      </w:tr>
    </w:tbl>
    <w:p w:rsidR="009C743B" w:rsidRDefault="009C743B" w:rsidP="00B077C2">
      <w:pPr>
        <w:tabs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B077C2" w:rsidRPr="00F84E84" w:rsidRDefault="00B077C2" w:rsidP="00B077C2">
      <w:pPr>
        <w:tabs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F84E84">
        <w:rPr>
          <w:rFonts w:ascii="Angsana New" w:hAnsi="Angsana New" w:hint="cs"/>
          <w:sz w:val="30"/>
          <w:szCs w:val="30"/>
          <w:cs/>
        </w:rPr>
        <w:t>ข้อสมมติเหล่านี้มาจาก</w:t>
      </w:r>
      <w:r>
        <w:rPr>
          <w:rFonts w:ascii="Angsana New" w:hAnsi="Angsana New" w:hint="cs"/>
          <w:sz w:val="30"/>
          <w:szCs w:val="30"/>
          <w:cs/>
        </w:rPr>
        <w:t>ดุลยพินิจของผู้บริหารของบริษัท</w:t>
      </w:r>
      <w:r w:rsidRPr="00F84E84">
        <w:rPr>
          <w:rFonts w:ascii="Angsana New" w:hAnsi="Angsana New"/>
          <w:sz w:val="30"/>
          <w:szCs w:val="30"/>
          <w:cs/>
        </w:rPr>
        <w:t xml:space="preserve"> </w:t>
      </w:r>
      <w:r w:rsidRPr="00F84E84">
        <w:rPr>
          <w:rFonts w:ascii="Angsana New" w:hAnsi="Angsana New" w:hint="cs"/>
          <w:sz w:val="30"/>
          <w:szCs w:val="30"/>
          <w:cs/>
        </w:rPr>
        <w:t>และอยู่บนพื้นฐานของประสบการณ์ในอดีตและแผนการดำเนินธุรกิจ</w:t>
      </w:r>
      <w:r w:rsidRPr="00F84E84">
        <w:rPr>
          <w:rFonts w:ascii="Angsana New" w:hAnsi="Angsana New"/>
          <w:sz w:val="30"/>
          <w:szCs w:val="30"/>
          <w:cs/>
        </w:rPr>
        <w:t xml:space="preserve"> </w:t>
      </w:r>
      <w:r w:rsidRPr="00F84E84">
        <w:rPr>
          <w:rFonts w:ascii="Angsana New" w:hAnsi="Angsana New" w:hint="cs"/>
          <w:sz w:val="30"/>
          <w:szCs w:val="30"/>
          <w:cs/>
        </w:rPr>
        <w:t>รวมถึงการคาดการณ์ในอนาคตที่เชื่อว่าสมเหตุสมผลในสถานการณ์ปัจจุบัน</w:t>
      </w:r>
      <w:r w:rsidRPr="00F84E84">
        <w:rPr>
          <w:rFonts w:ascii="Angsana New" w:hAnsi="Angsana New"/>
          <w:sz w:val="30"/>
          <w:szCs w:val="30"/>
          <w:cs/>
        </w:rPr>
        <w:t xml:space="preserve"> </w:t>
      </w:r>
      <w:r w:rsidRPr="00F84E84">
        <w:rPr>
          <w:rFonts w:ascii="Angsana New" w:hAnsi="Angsana New" w:hint="cs"/>
          <w:sz w:val="30"/>
          <w:szCs w:val="30"/>
          <w:cs/>
        </w:rPr>
        <w:t>โดยหากมีการเปลี่ยนแปลงของข้อมูล</w:t>
      </w:r>
      <w:r w:rsidRPr="00F84E84">
        <w:rPr>
          <w:rFonts w:ascii="Angsana New" w:hAnsi="Angsana New"/>
          <w:sz w:val="30"/>
          <w:szCs w:val="30"/>
          <w:cs/>
        </w:rPr>
        <w:t xml:space="preserve"> </w:t>
      </w:r>
      <w:r w:rsidRPr="00F84E84">
        <w:rPr>
          <w:rFonts w:ascii="Angsana New" w:hAnsi="Angsana New" w:hint="cs"/>
          <w:sz w:val="30"/>
          <w:szCs w:val="30"/>
          <w:cs/>
        </w:rPr>
        <w:t>หรือมีข้อมูลใหม่ที่ชัดเจนขึ้น</w:t>
      </w:r>
      <w:r w:rsidRPr="00F84E84">
        <w:rPr>
          <w:rFonts w:ascii="Angsana New" w:hAnsi="Angsana New"/>
          <w:sz w:val="30"/>
          <w:szCs w:val="30"/>
          <w:cs/>
        </w:rPr>
        <w:t xml:space="preserve"> </w:t>
      </w:r>
      <w:r w:rsidRPr="00F84E84">
        <w:rPr>
          <w:rFonts w:ascii="Angsana New" w:hAnsi="Angsana New" w:hint="cs"/>
          <w:sz w:val="30"/>
          <w:szCs w:val="30"/>
          <w:cs/>
        </w:rPr>
        <w:t>อาจทำให้เกิดผลกระทบต่อการเปลี่ยนแปลงของข้อสมมติ</w:t>
      </w:r>
      <w:r w:rsidRPr="00F84E84">
        <w:rPr>
          <w:rFonts w:ascii="Angsana New" w:hAnsi="Angsana New"/>
          <w:sz w:val="30"/>
          <w:szCs w:val="30"/>
          <w:cs/>
        </w:rPr>
        <w:t xml:space="preserve"> </w:t>
      </w:r>
      <w:r w:rsidRPr="00F84E84">
        <w:rPr>
          <w:rFonts w:ascii="Angsana New" w:hAnsi="Angsana New" w:hint="cs"/>
          <w:sz w:val="30"/>
          <w:szCs w:val="30"/>
          <w:cs/>
        </w:rPr>
        <w:t>และอัตราคิดลดที่จะนำมาใช้ในการคำนวณประมาณการกระแสเงินสดในอนาคตคิดลดตลอดจนความอ่อนไหวของข้อสมมุติต่อมูลค่าที่คาดว่าจะได้รับคืน</w:t>
      </w:r>
    </w:p>
    <w:p w:rsidR="00B077C2" w:rsidRPr="00FE0AF4" w:rsidRDefault="00B077C2" w:rsidP="00B077C2">
      <w:pPr>
        <w:tabs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B077C2" w:rsidRDefault="00B077C2" w:rsidP="00B077C2">
      <w:pPr>
        <w:tabs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F84E84">
        <w:rPr>
          <w:rFonts w:ascii="Angsana New" w:hAnsi="Angsana New" w:hint="cs"/>
          <w:sz w:val="30"/>
          <w:szCs w:val="30"/>
          <w:cs/>
        </w:rPr>
        <w:t>จากการทดสอบการด้อยค่าดังกล่าว</w:t>
      </w:r>
      <w:r w:rsidRPr="00F84E84">
        <w:rPr>
          <w:rFonts w:ascii="Angsana New" w:hAnsi="Angsana New"/>
          <w:sz w:val="30"/>
          <w:szCs w:val="30"/>
          <w:cs/>
        </w:rPr>
        <w:t xml:space="preserve"> </w:t>
      </w:r>
      <w:r w:rsidRPr="00F84E84">
        <w:rPr>
          <w:rFonts w:ascii="Angsana New" w:hAnsi="Angsana New" w:hint="cs"/>
          <w:sz w:val="30"/>
          <w:szCs w:val="30"/>
          <w:cs/>
        </w:rPr>
        <w:t>มูลค่าที่คาดว่าจะได้รับคืนสูงกว่ามูลค่าตามบัญชี</w:t>
      </w:r>
      <w:r w:rsidRPr="00F84E84">
        <w:rPr>
          <w:rFonts w:ascii="Angsana New" w:hAnsi="Angsana New"/>
          <w:sz w:val="30"/>
          <w:szCs w:val="30"/>
          <w:cs/>
        </w:rPr>
        <w:t xml:space="preserve"> </w:t>
      </w:r>
      <w:r w:rsidR="009C743B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F84E84">
        <w:rPr>
          <w:rFonts w:ascii="Angsana New" w:hAnsi="Angsana New" w:hint="cs"/>
          <w:sz w:val="30"/>
          <w:szCs w:val="30"/>
          <w:cs/>
        </w:rPr>
        <w:t>บริษัทจึง</w:t>
      </w:r>
      <w:r w:rsidR="009C743B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F84E84">
        <w:rPr>
          <w:rFonts w:ascii="Angsana New" w:hAnsi="Angsana New" w:hint="cs"/>
          <w:sz w:val="30"/>
          <w:szCs w:val="30"/>
          <w:cs/>
        </w:rPr>
        <w:t>ไม่รับรู้ขาดทุนจากการด้อยค่าในงบการเงินรวม</w:t>
      </w:r>
      <w:r w:rsidR="009C743B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</w:p>
    <w:p w:rsidR="009C743B" w:rsidRDefault="009C743B" w:rsidP="00B077C2">
      <w:pPr>
        <w:tabs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9C743B" w:rsidRDefault="009C743B" w:rsidP="00B077C2">
      <w:pPr>
        <w:tabs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9C743B" w:rsidRDefault="009C743B" w:rsidP="00B077C2">
      <w:pPr>
        <w:tabs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9C743B" w:rsidRDefault="009C743B" w:rsidP="00B077C2">
      <w:pPr>
        <w:tabs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9C743B" w:rsidRPr="00F84E84" w:rsidRDefault="009C743B" w:rsidP="00B077C2">
      <w:pPr>
        <w:tabs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1712FB" w:rsidRDefault="001712FB" w:rsidP="001712F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67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lastRenderedPageBreak/>
        <w:t>17</w:t>
      </w:r>
      <w:r>
        <w:tab/>
      </w:r>
      <w:r w:rsidRPr="00151C14">
        <w:rPr>
          <w:rFonts w:ascii="Angsana New" w:hAnsi="Angsana New"/>
          <w:bCs/>
          <w:sz w:val="30"/>
          <w:szCs w:val="30"/>
          <w:cs/>
        </w:rPr>
        <w:t>ค่าความนิยม</w:t>
      </w:r>
    </w:p>
    <w:p w:rsidR="001712FB" w:rsidRDefault="001712FB" w:rsidP="00B900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67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990"/>
        <w:gridCol w:w="360"/>
        <w:gridCol w:w="1170"/>
        <w:gridCol w:w="254"/>
        <w:gridCol w:w="1186"/>
      </w:tblGrid>
      <w:tr w:rsidR="001712FB" w:rsidRPr="0033661A" w:rsidTr="00595EC6">
        <w:trPr>
          <w:cantSplit/>
        </w:trPr>
        <w:tc>
          <w:tcPr>
            <w:tcW w:w="5130" w:type="dxa"/>
          </w:tcPr>
          <w:p w:rsidR="001712FB" w:rsidRPr="00816C1D" w:rsidRDefault="001712FB" w:rsidP="00595EC6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712FB" w:rsidRPr="00816C1D" w:rsidRDefault="001712FB" w:rsidP="00595EC6">
            <w:pPr>
              <w:pStyle w:val="30"/>
              <w:tabs>
                <w:tab w:val="clear" w:pos="360"/>
                <w:tab w:val="clear" w:pos="720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:rsidR="001712FB" w:rsidRPr="00816C1D" w:rsidRDefault="001712FB" w:rsidP="00595EC6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1712FB" w:rsidRPr="0033661A" w:rsidRDefault="001712FB" w:rsidP="00595EC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1712FB" w:rsidRPr="0033661A" w:rsidTr="00595EC6">
        <w:trPr>
          <w:cantSplit/>
        </w:trPr>
        <w:tc>
          <w:tcPr>
            <w:tcW w:w="5130" w:type="dxa"/>
          </w:tcPr>
          <w:p w:rsidR="001712FB" w:rsidRPr="00816C1D" w:rsidRDefault="001712FB" w:rsidP="00595EC6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712FB" w:rsidRPr="00393810" w:rsidRDefault="00393810" w:rsidP="00393810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9381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360" w:type="dxa"/>
          </w:tcPr>
          <w:p w:rsidR="001712FB" w:rsidRPr="00816C1D" w:rsidRDefault="001712FB" w:rsidP="00595EC6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712FB" w:rsidRPr="0033661A" w:rsidRDefault="001712FB" w:rsidP="00595EC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54" w:type="dxa"/>
          </w:tcPr>
          <w:p w:rsidR="001712FB" w:rsidRPr="0033661A" w:rsidRDefault="001712FB" w:rsidP="00595EC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86" w:type="dxa"/>
          </w:tcPr>
          <w:p w:rsidR="001712FB" w:rsidRPr="0033661A" w:rsidRDefault="001712FB" w:rsidP="00595EC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</w:tr>
      <w:tr w:rsidR="001712FB" w:rsidRPr="0033661A" w:rsidTr="00595EC6">
        <w:trPr>
          <w:cantSplit/>
        </w:trPr>
        <w:tc>
          <w:tcPr>
            <w:tcW w:w="5130" w:type="dxa"/>
          </w:tcPr>
          <w:p w:rsidR="001712FB" w:rsidRPr="0033661A" w:rsidRDefault="001712FB" w:rsidP="00595EC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1712FB" w:rsidRPr="0033661A" w:rsidRDefault="001712FB" w:rsidP="00595EC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:rsidR="001712FB" w:rsidRPr="0033661A" w:rsidRDefault="001712FB" w:rsidP="00595EC6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1712FB" w:rsidRPr="0033661A" w:rsidRDefault="001712FB" w:rsidP="00595EC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u w:val="single"/>
                <w:cs/>
              </w:rPr>
            </w:pPr>
            <w:r w:rsidRPr="0033661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12FB" w:rsidRPr="0033661A" w:rsidTr="00595EC6">
        <w:trPr>
          <w:cantSplit/>
        </w:trPr>
        <w:tc>
          <w:tcPr>
            <w:tcW w:w="5130" w:type="dxa"/>
          </w:tcPr>
          <w:p w:rsidR="001712FB" w:rsidRPr="00854CA4" w:rsidRDefault="001712FB" w:rsidP="00595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90F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90" w:type="dxa"/>
          </w:tcPr>
          <w:p w:rsidR="001712FB" w:rsidRPr="0033661A" w:rsidRDefault="001712FB" w:rsidP="00595EC6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1712FB" w:rsidRPr="0033661A" w:rsidRDefault="001712FB" w:rsidP="00595EC6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712FB" w:rsidRPr="0033661A" w:rsidRDefault="001712FB" w:rsidP="00595EC6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4" w:type="dxa"/>
          </w:tcPr>
          <w:p w:rsidR="001712FB" w:rsidRPr="0033661A" w:rsidRDefault="001712FB" w:rsidP="00595EC6">
            <w:pPr>
              <w:tabs>
                <w:tab w:val="decimal" w:pos="761"/>
                <w:tab w:val="decimal" w:pos="954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:rsidR="001712FB" w:rsidRPr="0033661A" w:rsidRDefault="001712FB" w:rsidP="00595EC6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712FB" w:rsidRPr="0033661A" w:rsidTr="00595EC6">
        <w:trPr>
          <w:cantSplit/>
        </w:trPr>
        <w:tc>
          <w:tcPr>
            <w:tcW w:w="5130" w:type="dxa"/>
          </w:tcPr>
          <w:p w:rsidR="001712FB" w:rsidRPr="0033661A" w:rsidRDefault="001712FB" w:rsidP="00595EC6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</w:tcPr>
          <w:p w:rsidR="001712FB" w:rsidRPr="0033661A" w:rsidRDefault="001712FB" w:rsidP="00595EC6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1712FB" w:rsidRPr="0033661A" w:rsidRDefault="001712FB" w:rsidP="00595EC6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712FB" w:rsidRPr="0033661A" w:rsidRDefault="001712FB" w:rsidP="00595EC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4" w:type="dxa"/>
          </w:tcPr>
          <w:p w:rsidR="001712FB" w:rsidRPr="0033661A" w:rsidRDefault="001712FB" w:rsidP="00595EC6">
            <w:pPr>
              <w:tabs>
                <w:tab w:val="decimal" w:pos="761"/>
                <w:tab w:val="decimal" w:pos="954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:rsidR="001712FB" w:rsidRPr="0033661A" w:rsidRDefault="001712FB" w:rsidP="00595EC6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712FB" w:rsidRPr="0033661A" w:rsidTr="00595EC6">
        <w:trPr>
          <w:cantSplit/>
        </w:trPr>
        <w:tc>
          <w:tcPr>
            <w:tcW w:w="5130" w:type="dxa"/>
          </w:tcPr>
          <w:p w:rsidR="001712FB" w:rsidRPr="00341DB5" w:rsidRDefault="001712FB" w:rsidP="00595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1DB5">
              <w:rPr>
                <w:rFonts w:ascii="Angsana New" w:hAnsi="Angsana New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990" w:type="dxa"/>
          </w:tcPr>
          <w:p w:rsidR="001712FB" w:rsidRPr="0033661A" w:rsidRDefault="00393810" w:rsidP="00595EC6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360" w:type="dxa"/>
            <w:vAlign w:val="bottom"/>
          </w:tcPr>
          <w:p w:rsidR="001712FB" w:rsidRPr="0033661A" w:rsidRDefault="001712FB" w:rsidP="00595EC6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712FB" w:rsidRDefault="001712FB" w:rsidP="00595EC6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189,779</w:t>
            </w:r>
          </w:p>
        </w:tc>
        <w:tc>
          <w:tcPr>
            <w:tcW w:w="254" w:type="dxa"/>
          </w:tcPr>
          <w:p w:rsidR="001712FB" w:rsidRPr="0033661A" w:rsidRDefault="001712FB" w:rsidP="00595EC6">
            <w:pPr>
              <w:tabs>
                <w:tab w:val="decimal" w:pos="761"/>
                <w:tab w:val="decimal" w:pos="954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:rsidR="001712FB" w:rsidRPr="0033661A" w:rsidRDefault="001712FB" w:rsidP="00595EC6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712FB" w:rsidRPr="0033661A" w:rsidTr="00595EC6">
        <w:trPr>
          <w:cantSplit/>
        </w:trPr>
        <w:tc>
          <w:tcPr>
            <w:tcW w:w="5130" w:type="dxa"/>
          </w:tcPr>
          <w:p w:rsidR="001712FB" w:rsidRPr="00816C1D" w:rsidRDefault="001712FB" w:rsidP="00595EC6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:rsidR="001712FB" w:rsidRPr="0033661A" w:rsidRDefault="001712FB" w:rsidP="00595EC6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1712FB" w:rsidRPr="0033661A" w:rsidRDefault="001712FB" w:rsidP="00595EC6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1712FB" w:rsidRPr="002E0723" w:rsidRDefault="001712FB" w:rsidP="00595EC6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E07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189,779</w:t>
            </w:r>
          </w:p>
        </w:tc>
        <w:tc>
          <w:tcPr>
            <w:tcW w:w="254" w:type="dxa"/>
          </w:tcPr>
          <w:p w:rsidR="001712FB" w:rsidRPr="0033661A" w:rsidRDefault="001712FB" w:rsidP="00595EC6">
            <w:pPr>
              <w:tabs>
                <w:tab w:val="decimal" w:pos="761"/>
                <w:tab w:val="decimal" w:pos="954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:rsidR="001712FB" w:rsidRPr="002E0723" w:rsidRDefault="001712FB" w:rsidP="00595EC6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E07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1712FB" w:rsidRPr="0033661A" w:rsidTr="00595EC6">
        <w:trPr>
          <w:cantSplit/>
        </w:trPr>
        <w:tc>
          <w:tcPr>
            <w:tcW w:w="5130" w:type="dxa"/>
          </w:tcPr>
          <w:p w:rsidR="001712FB" w:rsidRPr="00341DB5" w:rsidRDefault="001712FB" w:rsidP="00595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1712FB" w:rsidRPr="0033661A" w:rsidRDefault="001712FB" w:rsidP="00595EC6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1712FB" w:rsidRPr="0033661A" w:rsidRDefault="001712FB" w:rsidP="00595EC6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1712FB" w:rsidRPr="0033661A" w:rsidRDefault="001712FB" w:rsidP="00595EC6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4" w:type="dxa"/>
          </w:tcPr>
          <w:p w:rsidR="001712FB" w:rsidRPr="0033661A" w:rsidRDefault="001712FB" w:rsidP="00595EC6">
            <w:pPr>
              <w:tabs>
                <w:tab w:val="decimal" w:pos="761"/>
                <w:tab w:val="decimal" w:pos="954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:rsidR="001712FB" w:rsidRPr="0033661A" w:rsidRDefault="001712FB" w:rsidP="00595EC6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712FB" w:rsidRPr="0033661A" w:rsidTr="00595EC6">
        <w:trPr>
          <w:cantSplit/>
        </w:trPr>
        <w:tc>
          <w:tcPr>
            <w:tcW w:w="5130" w:type="dxa"/>
          </w:tcPr>
          <w:p w:rsidR="001712FB" w:rsidRPr="00341DB5" w:rsidRDefault="001712FB" w:rsidP="00595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1D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990" w:type="dxa"/>
          </w:tcPr>
          <w:p w:rsidR="001712FB" w:rsidRPr="0033661A" w:rsidRDefault="001712FB" w:rsidP="00595EC6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1712FB" w:rsidRPr="0033661A" w:rsidRDefault="001712FB" w:rsidP="00595EC6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712FB" w:rsidRPr="0033661A" w:rsidRDefault="001712FB" w:rsidP="00595EC6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:rsidR="001712FB" w:rsidRPr="0033661A" w:rsidRDefault="001712FB" w:rsidP="00595EC6">
            <w:pPr>
              <w:tabs>
                <w:tab w:val="decimal" w:pos="761"/>
                <w:tab w:val="decimal" w:pos="954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:rsidR="001712FB" w:rsidRPr="0033661A" w:rsidRDefault="001712FB" w:rsidP="00595EC6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712FB" w:rsidRPr="0033661A" w:rsidTr="00595EC6">
        <w:trPr>
          <w:cantSplit/>
        </w:trPr>
        <w:tc>
          <w:tcPr>
            <w:tcW w:w="5130" w:type="dxa"/>
          </w:tcPr>
          <w:p w:rsidR="001712FB" w:rsidRPr="00341DB5" w:rsidRDefault="001712FB" w:rsidP="00595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1D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41DB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341D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</w:tcPr>
          <w:p w:rsidR="001712FB" w:rsidRPr="0033661A" w:rsidRDefault="001712FB" w:rsidP="00595EC6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1712FB" w:rsidRPr="0033661A" w:rsidRDefault="001712FB" w:rsidP="00595EC6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712FB" w:rsidRPr="002E0723" w:rsidRDefault="001712FB" w:rsidP="00595EC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E07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4" w:type="dxa"/>
          </w:tcPr>
          <w:p w:rsidR="001712FB" w:rsidRPr="002E0723" w:rsidRDefault="001712FB" w:rsidP="00595EC6">
            <w:pPr>
              <w:tabs>
                <w:tab w:val="decimal" w:pos="761"/>
                <w:tab w:val="decimal" w:pos="954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</w:tcPr>
          <w:p w:rsidR="001712FB" w:rsidRPr="002E0723" w:rsidRDefault="001712FB" w:rsidP="00595EC6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E07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1712FB" w:rsidRPr="00E906D3" w:rsidTr="00595EC6">
        <w:trPr>
          <w:cantSplit/>
        </w:trPr>
        <w:tc>
          <w:tcPr>
            <w:tcW w:w="5130" w:type="dxa"/>
          </w:tcPr>
          <w:p w:rsidR="001712FB" w:rsidRPr="00F92902" w:rsidRDefault="001712FB" w:rsidP="00595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29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290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929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990" w:type="dxa"/>
          </w:tcPr>
          <w:p w:rsidR="001712FB" w:rsidRPr="00816C1D" w:rsidRDefault="001712FB" w:rsidP="00595EC6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:rsidR="001712FB" w:rsidRPr="00816C1D" w:rsidRDefault="001712FB" w:rsidP="00595EC6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712FB" w:rsidRPr="00393810" w:rsidRDefault="006B702C" w:rsidP="006B702C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938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189,779</w:t>
            </w:r>
          </w:p>
        </w:tc>
        <w:tc>
          <w:tcPr>
            <w:tcW w:w="254" w:type="dxa"/>
          </w:tcPr>
          <w:p w:rsidR="001712FB" w:rsidRPr="002E0723" w:rsidRDefault="001712FB" w:rsidP="00595EC6">
            <w:pPr>
              <w:tabs>
                <w:tab w:val="decimal" w:pos="761"/>
                <w:tab w:val="decimal" w:pos="954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:rsidR="001712FB" w:rsidRPr="002E0723" w:rsidRDefault="001712FB" w:rsidP="00595EC6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E07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1712FB" w:rsidRDefault="001712FB" w:rsidP="00B900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67"/>
        <w:jc w:val="thaiDistribute"/>
        <w:rPr>
          <w:rFonts w:ascii="Angsana New" w:hAnsi="Angsana New"/>
          <w:b/>
          <w:sz w:val="30"/>
          <w:szCs w:val="30"/>
        </w:rPr>
      </w:pPr>
    </w:p>
    <w:p w:rsidR="00B90068" w:rsidRDefault="00B90068" w:rsidP="00B900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67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t>1</w:t>
      </w:r>
      <w:r w:rsidR="001712FB">
        <w:rPr>
          <w:rFonts w:ascii="Angsana New" w:hAnsi="Angsana New"/>
          <w:b/>
          <w:sz w:val="30"/>
          <w:szCs w:val="30"/>
        </w:rPr>
        <w:t>8</w:t>
      </w:r>
      <w:r w:rsidRPr="00FE2C1F">
        <w:rPr>
          <w:rFonts w:ascii="Angsana New" w:hAnsi="Angsana New"/>
          <w:b/>
          <w:sz w:val="30"/>
          <w:szCs w:val="30"/>
        </w:rPr>
        <w:tab/>
      </w:r>
      <w:r>
        <w:rPr>
          <w:rFonts w:ascii="Angsana New" w:hAnsi="Angsana New" w:hint="cs"/>
          <w:bCs/>
          <w:sz w:val="30"/>
          <w:szCs w:val="30"/>
          <w:cs/>
        </w:rPr>
        <w:t>ลิขสิทธิ์หนังสือ</w:t>
      </w:r>
    </w:p>
    <w:p w:rsidR="00B90068" w:rsidRDefault="00B90068" w:rsidP="00B077C2">
      <w:pPr>
        <w:tabs>
          <w:tab w:val="clear" w:pos="454"/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990"/>
        <w:gridCol w:w="360"/>
        <w:gridCol w:w="1170"/>
        <w:gridCol w:w="254"/>
        <w:gridCol w:w="1186"/>
      </w:tblGrid>
      <w:tr w:rsidR="00A634B2" w:rsidRPr="0033661A" w:rsidTr="00EE14B9">
        <w:trPr>
          <w:cantSplit/>
        </w:trPr>
        <w:tc>
          <w:tcPr>
            <w:tcW w:w="5130" w:type="dxa"/>
          </w:tcPr>
          <w:p w:rsidR="00A634B2" w:rsidRPr="00816C1D" w:rsidRDefault="00A634B2" w:rsidP="00EE14B9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A634B2" w:rsidRPr="00816C1D" w:rsidRDefault="00A634B2" w:rsidP="00EE14B9">
            <w:pPr>
              <w:pStyle w:val="30"/>
              <w:tabs>
                <w:tab w:val="clear" w:pos="360"/>
                <w:tab w:val="clear" w:pos="720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:rsidR="00A634B2" w:rsidRPr="00816C1D" w:rsidRDefault="00A634B2" w:rsidP="00EE14B9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A634B2" w:rsidRDefault="00A634B2" w:rsidP="00EE14B9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 xml:space="preserve">งบการเงินรวม 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/ </w:t>
            </w:r>
          </w:p>
          <w:p w:rsidR="00A634B2" w:rsidRPr="0033661A" w:rsidRDefault="00A634B2" w:rsidP="00EE14B9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34B2" w:rsidRPr="0033661A" w:rsidTr="006D2AE7">
        <w:trPr>
          <w:cantSplit/>
        </w:trPr>
        <w:tc>
          <w:tcPr>
            <w:tcW w:w="5130" w:type="dxa"/>
          </w:tcPr>
          <w:p w:rsidR="00A634B2" w:rsidRPr="00816C1D" w:rsidRDefault="00A634B2" w:rsidP="00EE14B9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A634B2" w:rsidRPr="00816C1D" w:rsidRDefault="00A634B2" w:rsidP="00EE14B9">
            <w:pPr>
              <w:pStyle w:val="30"/>
              <w:tabs>
                <w:tab w:val="clear" w:pos="360"/>
                <w:tab w:val="clear" w:pos="720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:rsidR="00A634B2" w:rsidRPr="00816C1D" w:rsidRDefault="00A634B2" w:rsidP="00EE14B9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634B2" w:rsidRPr="0033661A" w:rsidRDefault="005308DE" w:rsidP="00EE14B9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54" w:type="dxa"/>
          </w:tcPr>
          <w:p w:rsidR="00A634B2" w:rsidRPr="0033661A" w:rsidRDefault="00A634B2" w:rsidP="00EE14B9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86" w:type="dxa"/>
          </w:tcPr>
          <w:p w:rsidR="00A634B2" w:rsidRPr="0033661A" w:rsidRDefault="005308DE" w:rsidP="00EE14B9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</w:tr>
      <w:tr w:rsidR="00A634B2" w:rsidRPr="0033661A" w:rsidTr="00EE14B9">
        <w:trPr>
          <w:cantSplit/>
        </w:trPr>
        <w:tc>
          <w:tcPr>
            <w:tcW w:w="5130" w:type="dxa"/>
          </w:tcPr>
          <w:p w:rsidR="00A634B2" w:rsidRPr="0033661A" w:rsidRDefault="00A634B2" w:rsidP="00EE14B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A634B2" w:rsidRPr="0033661A" w:rsidRDefault="00A634B2" w:rsidP="00EE14B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:rsidR="00A634B2" w:rsidRPr="0033661A" w:rsidRDefault="00A634B2" w:rsidP="00EE14B9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A634B2" w:rsidRPr="0033661A" w:rsidRDefault="00A634B2" w:rsidP="00EE14B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u w:val="single"/>
                <w:cs/>
              </w:rPr>
            </w:pPr>
            <w:r w:rsidRPr="0033661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08DE" w:rsidRPr="0033661A" w:rsidTr="006D2AE7">
        <w:trPr>
          <w:cantSplit/>
        </w:trPr>
        <w:tc>
          <w:tcPr>
            <w:tcW w:w="5130" w:type="dxa"/>
          </w:tcPr>
          <w:p w:rsidR="005308DE" w:rsidRPr="0033661A" w:rsidRDefault="005308DE" w:rsidP="005308DE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</w:tcPr>
          <w:p w:rsidR="005308DE" w:rsidRPr="0033661A" w:rsidRDefault="005308DE" w:rsidP="005308DE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5308DE" w:rsidRPr="0033661A" w:rsidRDefault="005308DE" w:rsidP="005308DE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5308DE" w:rsidRPr="0033661A" w:rsidRDefault="00B63DA5" w:rsidP="005308D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32,706</w:t>
            </w:r>
          </w:p>
        </w:tc>
        <w:tc>
          <w:tcPr>
            <w:tcW w:w="254" w:type="dxa"/>
          </w:tcPr>
          <w:p w:rsidR="005308DE" w:rsidRPr="0033661A" w:rsidRDefault="005308DE" w:rsidP="005308DE">
            <w:pPr>
              <w:tabs>
                <w:tab w:val="decimal" w:pos="761"/>
                <w:tab w:val="decimal" w:pos="954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:rsidR="005308DE" w:rsidRPr="0033661A" w:rsidRDefault="005308DE" w:rsidP="005308D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3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29,339</w:t>
            </w:r>
          </w:p>
        </w:tc>
      </w:tr>
      <w:tr w:rsidR="005308DE" w:rsidRPr="0033661A" w:rsidTr="006D2AE7">
        <w:trPr>
          <w:cantSplit/>
        </w:trPr>
        <w:tc>
          <w:tcPr>
            <w:tcW w:w="5130" w:type="dxa"/>
          </w:tcPr>
          <w:p w:rsidR="005308DE" w:rsidRPr="0033661A" w:rsidRDefault="005308DE" w:rsidP="005308DE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:rsidR="005308DE" w:rsidRPr="0033661A" w:rsidRDefault="005308DE" w:rsidP="005308DE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5308DE" w:rsidRPr="0033661A" w:rsidRDefault="005308DE" w:rsidP="005308DE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5308DE" w:rsidRPr="0033661A" w:rsidRDefault="00B63DA5" w:rsidP="005308D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25,635</w:t>
            </w:r>
          </w:p>
        </w:tc>
        <w:tc>
          <w:tcPr>
            <w:tcW w:w="254" w:type="dxa"/>
          </w:tcPr>
          <w:p w:rsidR="005308DE" w:rsidRPr="0033661A" w:rsidRDefault="005308DE" w:rsidP="005308DE">
            <w:pPr>
              <w:tabs>
                <w:tab w:val="decimal" w:pos="761"/>
                <w:tab w:val="decimal" w:pos="954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:rsidR="005308DE" w:rsidRPr="0033661A" w:rsidRDefault="005308DE" w:rsidP="005308D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24,113</w:t>
            </w:r>
          </w:p>
        </w:tc>
      </w:tr>
      <w:tr w:rsidR="005308DE" w:rsidRPr="0033661A" w:rsidTr="006D2AE7">
        <w:trPr>
          <w:cantSplit/>
        </w:trPr>
        <w:tc>
          <w:tcPr>
            <w:tcW w:w="5130" w:type="dxa"/>
          </w:tcPr>
          <w:p w:rsidR="005308DE" w:rsidRPr="0033661A" w:rsidRDefault="005308DE" w:rsidP="005308DE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990" w:type="dxa"/>
          </w:tcPr>
          <w:p w:rsidR="005308DE" w:rsidRPr="0033661A" w:rsidRDefault="005308DE" w:rsidP="005308DE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5308DE" w:rsidRPr="0033661A" w:rsidRDefault="005308DE" w:rsidP="005308DE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5308DE" w:rsidRPr="0033661A" w:rsidRDefault="000A2142" w:rsidP="005308D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</w:t>
            </w:r>
            <w:r w:rsidR="002D42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D42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820</w:t>
            </w:r>
            <w:r w:rsidR="00B63D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54" w:type="dxa"/>
          </w:tcPr>
          <w:p w:rsidR="005308DE" w:rsidRPr="0033661A" w:rsidRDefault="005308DE" w:rsidP="005308DE">
            <w:pPr>
              <w:tabs>
                <w:tab w:val="decimal" w:pos="761"/>
                <w:tab w:val="decimal" w:pos="954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:rsidR="005308DE" w:rsidRPr="0033661A" w:rsidRDefault="005308DE" w:rsidP="005308D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(19,742)</w:t>
            </w:r>
          </w:p>
        </w:tc>
      </w:tr>
      <w:tr w:rsidR="002D426A" w:rsidRPr="0033661A" w:rsidTr="006D2AE7">
        <w:trPr>
          <w:cantSplit/>
        </w:trPr>
        <w:tc>
          <w:tcPr>
            <w:tcW w:w="5130" w:type="dxa"/>
          </w:tcPr>
          <w:p w:rsidR="002D426A" w:rsidRPr="0033661A" w:rsidRDefault="002D426A" w:rsidP="002D426A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990" w:type="dxa"/>
          </w:tcPr>
          <w:p w:rsidR="002D426A" w:rsidRPr="0033661A" w:rsidRDefault="002D426A" w:rsidP="002D426A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2D426A" w:rsidRPr="0033661A" w:rsidRDefault="002D426A" w:rsidP="002D426A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2D426A" w:rsidRPr="0033661A" w:rsidRDefault="002D426A" w:rsidP="002D426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(1,045)</w:t>
            </w:r>
          </w:p>
        </w:tc>
        <w:tc>
          <w:tcPr>
            <w:tcW w:w="254" w:type="dxa"/>
          </w:tcPr>
          <w:p w:rsidR="002D426A" w:rsidRPr="0033661A" w:rsidRDefault="002D426A" w:rsidP="002D426A">
            <w:pPr>
              <w:tabs>
                <w:tab w:val="decimal" w:pos="761"/>
                <w:tab w:val="decimal" w:pos="954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:rsidR="002D426A" w:rsidRPr="0033661A" w:rsidRDefault="002D426A" w:rsidP="002D426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(1,004)</w:t>
            </w:r>
          </w:p>
        </w:tc>
      </w:tr>
      <w:tr w:rsidR="005308DE" w:rsidRPr="00E906D3" w:rsidTr="006D2AE7">
        <w:trPr>
          <w:cantSplit/>
        </w:trPr>
        <w:tc>
          <w:tcPr>
            <w:tcW w:w="5130" w:type="dxa"/>
          </w:tcPr>
          <w:p w:rsidR="005308DE" w:rsidRPr="00816C1D" w:rsidRDefault="005308DE" w:rsidP="005308DE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:rsidR="005308DE" w:rsidRPr="00816C1D" w:rsidRDefault="005308DE" w:rsidP="005308DE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:rsidR="005308DE" w:rsidRPr="00816C1D" w:rsidRDefault="005308DE" w:rsidP="005308DE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308DE" w:rsidRPr="00816C1D" w:rsidRDefault="00B63DA5" w:rsidP="005308D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32,476</w:t>
            </w:r>
          </w:p>
        </w:tc>
        <w:tc>
          <w:tcPr>
            <w:tcW w:w="254" w:type="dxa"/>
          </w:tcPr>
          <w:p w:rsidR="005308DE" w:rsidRPr="00816C1D" w:rsidRDefault="005308DE" w:rsidP="005308DE">
            <w:pPr>
              <w:tabs>
                <w:tab w:val="decimal" w:pos="761"/>
                <w:tab w:val="decimal" w:pos="954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:rsidR="005308DE" w:rsidRPr="00816C1D" w:rsidRDefault="005308DE" w:rsidP="005308D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32,706</w:t>
            </w:r>
          </w:p>
        </w:tc>
      </w:tr>
    </w:tbl>
    <w:p w:rsidR="002D11C8" w:rsidRDefault="002D11C8" w:rsidP="008755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67"/>
        <w:jc w:val="thaiDistribute"/>
        <w:rPr>
          <w:rFonts w:ascii="Angsana New" w:hAnsi="Angsana New"/>
          <w:b/>
          <w:sz w:val="30"/>
          <w:szCs w:val="30"/>
        </w:rPr>
      </w:pPr>
    </w:p>
    <w:p w:rsidR="007F11B8" w:rsidRDefault="007F11B8" w:rsidP="008755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67"/>
        <w:jc w:val="thaiDistribute"/>
        <w:rPr>
          <w:rFonts w:ascii="Angsana New" w:hAnsi="Angsana New"/>
          <w:b/>
          <w:sz w:val="30"/>
          <w:szCs w:val="30"/>
        </w:rPr>
      </w:pPr>
    </w:p>
    <w:p w:rsidR="007F11B8" w:rsidRDefault="007F11B8" w:rsidP="008755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67"/>
        <w:jc w:val="thaiDistribute"/>
        <w:rPr>
          <w:rFonts w:ascii="Angsana New" w:hAnsi="Angsana New"/>
          <w:b/>
          <w:sz w:val="30"/>
          <w:szCs w:val="30"/>
        </w:rPr>
      </w:pPr>
    </w:p>
    <w:p w:rsidR="007F11B8" w:rsidRDefault="007F11B8" w:rsidP="008755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67"/>
        <w:jc w:val="thaiDistribute"/>
        <w:rPr>
          <w:rFonts w:ascii="Angsana New" w:hAnsi="Angsana New"/>
          <w:b/>
          <w:sz w:val="30"/>
          <w:szCs w:val="30"/>
        </w:rPr>
      </w:pPr>
    </w:p>
    <w:p w:rsidR="007F11B8" w:rsidRDefault="007F11B8" w:rsidP="008755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67"/>
        <w:jc w:val="thaiDistribute"/>
        <w:rPr>
          <w:rFonts w:ascii="Angsana New" w:hAnsi="Angsana New"/>
          <w:b/>
          <w:sz w:val="30"/>
          <w:szCs w:val="30"/>
        </w:rPr>
      </w:pPr>
    </w:p>
    <w:p w:rsidR="007F11B8" w:rsidRDefault="007F11B8" w:rsidP="008755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67"/>
        <w:jc w:val="thaiDistribute"/>
        <w:rPr>
          <w:rFonts w:ascii="Angsana New" w:hAnsi="Angsana New"/>
          <w:b/>
          <w:sz w:val="30"/>
          <w:szCs w:val="30"/>
        </w:rPr>
      </w:pPr>
    </w:p>
    <w:p w:rsidR="009C743B" w:rsidRPr="009C743B" w:rsidRDefault="009C743B" w:rsidP="009C74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9C743B">
        <w:rPr>
          <w:rFonts w:ascii="Angsana New" w:hAnsi="Angsana New" w:hint="cs"/>
          <w:i/>
          <w:iCs/>
          <w:sz w:val="30"/>
          <w:szCs w:val="30"/>
          <w:cs/>
          <w:lang w:val="en-GB"/>
        </w:rPr>
        <w:lastRenderedPageBreak/>
        <w:t>การพิจารณาการด้อยค่าของลิขสิทธิ์หนังสือ</w:t>
      </w:r>
    </w:p>
    <w:p w:rsidR="009C743B" w:rsidRDefault="009C743B" w:rsidP="008755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67"/>
        <w:jc w:val="thaiDistribute"/>
        <w:rPr>
          <w:rFonts w:ascii="Angsana New" w:hAnsi="Angsana New"/>
          <w:b/>
          <w:sz w:val="30"/>
          <w:szCs w:val="30"/>
        </w:rPr>
      </w:pPr>
    </w:p>
    <w:p w:rsidR="004263CE" w:rsidRDefault="009C743B" w:rsidP="004263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="Angsana New" w:hAnsi="Angsana New"/>
          <w:spacing w:val="-6"/>
          <w:sz w:val="30"/>
          <w:szCs w:val="30"/>
          <w:lang w:val="en-GB"/>
        </w:rPr>
      </w:pPr>
      <w:r>
        <w:rPr>
          <w:rFonts w:ascii="Angsana New" w:hAnsi="Angsana New" w:hint="cs"/>
          <w:sz w:val="30"/>
          <w:szCs w:val="30"/>
          <w:cs/>
          <w:lang w:val="en-GB"/>
        </w:rPr>
        <w:t>กลุ่ม</w:t>
      </w:r>
      <w:r w:rsidR="004263CE" w:rsidRPr="004263CE">
        <w:rPr>
          <w:rFonts w:ascii="Angsana New" w:hAnsi="Angsana New"/>
          <w:sz w:val="30"/>
          <w:szCs w:val="30"/>
          <w:cs/>
          <w:lang w:val="en-GB"/>
        </w:rPr>
        <w:t>บริษัทได้ทดสอบการด้อยค่าและประมาณมูลค่าที่คาดว่าจะได้รับคืน</w:t>
      </w:r>
      <w:r>
        <w:rPr>
          <w:rFonts w:ascii="Angsana New" w:hAnsi="Angsana New" w:hint="cs"/>
          <w:sz w:val="30"/>
          <w:szCs w:val="30"/>
          <w:cs/>
          <w:lang w:val="en-GB"/>
        </w:rPr>
        <w:t>ของลิขสิทธิ์หนังสือ</w:t>
      </w:r>
      <w:r w:rsidR="004263CE" w:rsidRPr="004263CE">
        <w:rPr>
          <w:rFonts w:ascii="Angsana New" w:hAnsi="Angsana New"/>
          <w:sz w:val="30"/>
          <w:szCs w:val="30"/>
          <w:cs/>
          <w:lang w:val="en-GB"/>
        </w:rPr>
        <w:t xml:space="preserve"> การประมาณมูลค่า</w:t>
      </w:r>
      <w:r>
        <w:rPr>
          <w:rFonts w:ascii="Angsana New" w:hAnsi="Angsana New"/>
          <w:sz w:val="30"/>
          <w:szCs w:val="30"/>
          <w:lang w:val="en-GB"/>
        </w:rPr>
        <w:t xml:space="preserve">               </w:t>
      </w:r>
      <w:r w:rsidR="004263CE" w:rsidRPr="004263CE">
        <w:rPr>
          <w:rFonts w:ascii="Angsana New" w:hAnsi="Angsana New"/>
          <w:sz w:val="30"/>
          <w:szCs w:val="30"/>
          <w:cs/>
          <w:lang w:val="en-GB"/>
        </w:rPr>
        <w:t>ที่คาดว่าจะได้รับคืน</w:t>
      </w:r>
      <w:r w:rsidR="004263CE" w:rsidRPr="004263CE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อ้างอิงจากมูลค่าจากการใช้ของสินทรัพย์ หรือมูลค่ายุติธรรมของสินทรัพย์หักต้นทุนในการขาย </w:t>
      </w:r>
      <w:r>
        <w:rPr>
          <w:rFonts w:ascii="Angsana New" w:hAnsi="Angsana New"/>
          <w:spacing w:val="-6"/>
          <w:sz w:val="30"/>
          <w:szCs w:val="30"/>
          <w:lang w:val="en-GB"/>
        </w:rPr>
        <w:t xml:space="preserve">      </w:t>
      </w:r>
      <w:r w:rsidR="004263CE" w:rsidRPr="004263CE">
        <w:rPr>
          <w:rFonts w:ascii="Angsana New" w:hAnsi="Angsana New"/>
          <w:spacing w:val="-6"/>
          <w:sz w:val="30"/>
          <w:szCs w:val="30"/>
          <w:cs/>
          <w:lang w:val="en-GB"/>
        </w:rPr>
        <w:t>แล้วแต่อย่างใดจะสูงกว่า</w:t>
      </w:r>
    </w:p>
    <w:p w:rsidR="007F11B8" w:rsidRPr="004263CE" w:rsidRDefault="007F11B8" w:rsidP="004263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9C743B" w:rsidRDefault="009C743B" w:rsidP="004263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="Angsana New" w:hAnsi="Angsana New"/>
          <w:spacing w:val="-6"/>
          <w:sz w:val="30"/>
          <w:szCs w:val="30"/>
          <w:lang w:val="en-GB"/>
        </w:rPr>
      </w:pPr>
      <w:r>
        <w:rPr>
          <w:rFonts w:ascii="Angsana New" w:hAnsi="Angsana New" w:hint="cs"/>
          <w:spacing w:val="-6"/>
          <w:sz w:val="30"/>
          <w:szCs w:val="30"/>
          <w:cs/>
          <w:lang w:val="en-GB"/>
        </w:rPr>
        <w:t>ข้อสมมติหลัก</w:t>
      </w:r>
      <w:r w:rsidR="004263CE" w:rsidRPr="004263CE">
        <w:rPr>
          <w:rFonts w:ascii="Angsana New" w:hAnsi="Angsana New"/>
          <w:spacing w:val="-6"/>
          <w:sz w:val="30"/>
          <w:szCs w:val="30"/>
          <w:cs/>
          <w:lang w:val="en-GB"/>
        </w:rPr>
        <w:t>ที่ใช้ในการประมาณมูลค่าที่คาดว่าจะได้รับคืน</w:t>
      </w:r>
      <w:r>
        <w:rPr>
          <w:rFonts w:ascii="Angsana New" w:hAnsi="Angsana New" w:hint="cs"/>
          <w:spacing w:val="-6"/>
          <w:sz w:val="30"/>
          <w:szCs w:val="30"/>
          <w:cs/>
          <w:lang w:val="en-GB"/>
        </w:rPr>
        <w:t>แสดงในตารางต่อไป</w:t>
      </w:r>
      <w:r w:rsidR="004263CE" w:rsidRPr="004263CE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 </w:t>
      </w:r>
      <w:r w:rsidRPr="009C743B">
        <w:rPr>
          <w:rFonts w:ascii="Angsana New" w:hAnsi="Angsana New"/>
          <w:spacing w:val="-6"/>
          <w:sz w:val="30"/>
          <w:szCs w:val="30"/>
          <w:cs/>
          <w:lang w:val="en-GB"/>
        </w:rPr>
        <w:t>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</w:t>
      </w:r>
    </w:p>
    <w:p w:rsidR="009C743B" w:rsidRDefault="009C743B" w:rsidP="004263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="Angsana New" w:hAnsi="Angsana New"/>
          <w:spacing w:val="-6"/>
          <w:sz w:val="30"/>
          <w:szCs w:val="30"/>
          <w:lang w:val="en-GB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570"/>
        <w:gridCol w:w="1440"/>
        <w:gridCol w:w="1350"/>
      </w:tblGrid>
      <w:tr w:rsidR="005712EA" w:rsidRPr="001C2CB4" w:rsidTr="007F11B8">
        <w:trPr>
          <w:tblHeader/>
        </w:trPr>
        <w:tc>
          <w:tcPr>
            <w:tcW w:w="6570" w:type="dxa"/>
          </w:tcPr>
          <w:p w:rsidR="005712EA" w:rsidRPr="006E4BD6" w:rsidRDefault="005712EA" w:rsidP="005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2"/>
            <w:vAlign w:val="center"/>
          </w:tcPr>
          <w:p w:rsidR="005712EA" w:rsidRPr="009C743B" w:rsidRDefault="005712EA" w:rsidP="005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743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9C743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</w:t>
            </w:r>
          </w:p>
          <w:p w:rsidR="005712EA" w:rsidRPr="009C743B" w:rsidRDefault="005712EA" w:rsidP="005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743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712EA" w:rsidRPr="001C2CB4" w:rsidTr="007F11B8">
        <w:trPr>
          <w:tblHeader/>
        </w:trPr>
        <w:tc>
          <w:tcPr>
            <w:tcW w:w="6570" w:type="dxa"/>
          </w:tcPr>
          <w:p w:rsidR="005712EA" w:rsidRPr="006E4BD6" w:rsidRDefault="005712EA" w:rsidP="005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:rsidR="005712EA" w:rsidRPr="006E4BD6" w:rsidRDefault="005712EA" w:rsidP="005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50" w:type="dxa"/>
            <w:vAlign w:val="center"/>
          </w:tcPr>
          <w:p w:rsidR="005712EA" w:rsidRPr="006E4BD6" w:rsidRDefault="005712EA" w:rsidP="005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7F11B8" w:rsidRPr="001C2CB4" w:rsidTr="007F11B8">
        <w:tc>
          <w:tcPr>
            <w:tcW w:w="6570" w:type="dxa"/>
            <w:shd w:val="clear" w:color="auto" w:fill="auto"/>
          </w:tcPr>
          <w:p w:rsidR="007F11B8" w:rsidRPr="006E4BD6" w:rsidRDefault="007F11B8" w:rsidP="005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7F11B8" w:rsidRPr="009C743B" w:rsidRDefault="007F11B8" w:rsidP="005712EA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5712EA" w:rsidRPr="001C2CB4" w:rsidTr="007F11B8">
        <w:tc>
          <w:tcPr>
            <w:tcW w:w="6570" w:type="dxa"/>
            <w:shd w:val="clear" w:color="auto" w:fill="auto"/>
          </w:tcPr>
          <w:p w:rsidR="005712EA" w:rsidRPr="006E4BD6" w:rsidRDefault="005712EA" w:rsidP="005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E4BD6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440" w:type="dxa"/>
            <w:vAlign w:val="bottom"/>
          </w:tcPr>
          <w:p w:rsidR="005712EA" w:rsidRPr="003017DA" w:rsidRDefault="005712EA" w:rsidP="005712EA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8.18</w:t>
            </w:r>
          </w:p>
        </w:tc>
        <w:tc>
          <w:tcPr>
            <w:tcW w:w="1350" w:type="dxa"/>
            <w:vAlign w:val="bottom"/>
          </w:tcPr>
          <w:p w:rsidR="005712EA" w:rsidRPr="003017DA" w:rsidRDefault="005712EA" w:rsidP="005712EA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8.</w:t>
            </w:r>
            <w:r w:rsidR="00DE34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</w:t>
            </w:r>
          </w:p>
        </w:tc>
      </w:tr>
      <w:tr w:rsidR="005712EA" w:rsidRPr="001C2CB4" w:rsidTr="007F11B8">
        <w:tc>
          <w:tcPr>
            <w:tcW w:w="6570" w:type="dxa"/>
            <w:shd w:val="clear" w:color="auto" w:fill="auto"/>
          </w:tcPr>
          <w:p w:rsidR="005712EA" w:rsidRPr="006E4BD6" w:rsidRDefault="005712EA" w:rsidP="005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อัตราการเติบโต</w:t>
            </w:r>
          </w:p>
        </w:tc>
        <w:tc>
          <w:tcPr>
            <w:tcW w:w="1440" w:type="dxa"/>
            <w:vAlign w:val="bottom"/>
          </w:tcPr>
          <w:p w:rsidR="005712EA" w:rsidRDefault="005712EA" w:rsidP="005712EA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0.00</w:t>
            </w:r>
          </w:p>
        </w:tc>
        <w:tc>
          <w:tcPr>
            <w:tcW w:w="1350" w:type="dxa"/>
            <w:vAlign w:val="bottom"/>
          </w:tcPr>
          <w:p w:rsidR="005712EA" w:rsidRDefault="005712EA" w:rsidP="005712EA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0.00</w:t>
            </w:r>
          </w:p>
        </w:tc>
      </w:tr>
    </w:tbl>
    <w:p w:rsidR="004263CE" w:rsidRPr="004263CE" w:rsidRDefault="004263CE" w:rsidP="004263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4263CE" w:rsidRPr="004263CE" w:rsidRDefault="004263CE" w:rsidP="004263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="Angsana New" w:hAnsi="Angsana New"/>
          <w:sz w:val="30"/>
          <w:szCs w:val="30"/>
          <w:cs/>
          <w:lang w:val="en-GB"/>
        </w:rPr>
      </w:pPr>
      <w:r w:rsidRPr="004263CE">
        <w:rPr>
          <w:rFonts w:ascii="Angsana New" w:hAnsi="Angsana New" w:hint="cs"/>
          <w:sz w:val="30"/>
          <w:szCs w:val="30"/>
          <w:cs/>
          <w:lang w:val="en-GB"/>
        </w:rPr>
        <w:t>จากการทดสอบการด้อยค่าดังกล่าว</w:t>
      </w:r>
      <w:r w:rsidRPr="004263CE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4263CE">
        <w:rPr>
          <w:rFonts w:ascii="Angsana New" w:hAnsi="Angsana New" w:hint="cs"/>
          <w:sz w:val="30"/>
          <w:szCs w:val="30"/>
          <w:cs/>
          <w:lang w:val="en-GB"/>
        </w:rPr>
        <w:t>มูลค่าที่คาดว่าจะได้รับคืนสูงกว่ามูลค่าตามบัญชี</w:t>
      </w:r>
      <w:r w:rsidRPr="004263CE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4263CE">
        <w:rPr>
          <w:rFonts w:ascii="Angsana New" w:hAnsi="Angsana New" w:hint="cs"/>
          <w:sz w:val="30"/>
          <w:szCs w:val="30"/>
          <w:cs/>
          <w:lang w:val="en-GB"/>
        </w:rPr>
        <w:t>บริษัทจึงไม่รับรู้ขาดทุนจากการด้อยค่าในงบการเงินรวม</w:t>
      </w:r>
      <w:r>
        <w:rPr>
          <w:rFonts w:ascii="Angsana New" w:hAnsi="Angsana New" w:hint="cs"/>
          <w:sz w:val="30"/>
          <w:szCs w:val="30"/>
          <w:cs/>
          <w:lang w:val="en-GB"/>
        </w:rPr>
        <w:t>และงบการเงินเฉพาะกิจการ</w:t>
      </w:r>
    </w:p>
    <w:p w:rsidR="002454B6" w:rsidRDefault="002454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:rsidR="007F11B8" w:rsidRDefault="007F11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:rsidR="007F11B8" w:rsidRDefault="007F11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:rsidR="007F11B8" w:rsidRDefault="007F11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:rsidR="007F11B8" w:rsidRDefault="007F11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:rsidR="007F11B8" w:rsidRDefault="007F11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:rsidR="007F11B8" w:rsidRDefault="007F11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:rsidR="007F11B8" w:rsidRDefault="007F11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:rsidR="007F11B8" w:rsidRDefault="007F11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:rsidR="007F11B8" w:rsidRDefault="007F11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:rsidR="007F11B8" w:rsidRDefault="007F11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:rsidR="007F11B8" w:rsidRDefault="007F11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:rsidR="007F11B8" w:rsidRDefault="007F11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:rsidR="007F11B8" w:rsidRDefault="007F11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cs/>
        </w:rPr>
      </w:pPr>
    </w:p>
    <w:p w:rsidR="00A31961" w:rsidRDefault="00A31961" w:rsidP="00A319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67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lastRenderedPageBreak/>
        <w:t>19</w:t>
      </w:r>
      <w:r w:rsidRPr="00FE2C1F">
        <w:rPr>
          <w:rFonts w:ascii="Angsana New" w:hAnsi="Angsana New"/>
          <w:b/>
          <w:sz w:val="30"/>
          <w:szCs w:val="30"/>
        </w:rPr>
        <w:tab/>
      </w:r>
      <w:r>
        <w:rPr>
          <w:rFonts w:ascii="Angsana New" w:hAnsi="Angsana New" w:hint="cs"/>
          <w:bCs/>
          <w:sz w:val="30"/>
          <w:szCs w:val="30"/>
          <w:cs/>
        </w:rPr>
        <w:t>สินทรัพย์ไม่มีตัวตนอื่น</w:t>
      </w:r>
    </w:p>
    <w:p w:rsidR="00A31961" w:rsidRDefault="00A31961" w:rsidP="008755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67"/>
        <w:jc w:val="thaiDistribute"/>
        <w:rPr>
          <w:rFonts w:ascii="Angsana New" w:hAnsi="Angsana New"/>
          <w:b/>
          <w:sz w:val="30"/>
          <w:szCs w:val="30"/>
          <w:cs/>
        </w:rPr>
      </w:pPr>
    </w:p>
    <w:tbl>
      <w:tblPr>
        <w:tblW w:w="9918" w:type="dxa"/>
        <w:tblInd w:w="432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78"/>
        <w:gridCol w:w="810"/>
        <w:gridCol w:w="990"/>
        <w:gridCol w:w="236"/>
        <w:gridCol w:w="900"/>
        <w:gridCol w:w="236"/>
        <w:gridCol w:w="1058"/>
        <w:gridCol w:w="248"/>
        <w:gridCol w:w="832"/>
        <w:gridCol w:w="236"/>
        <w:gridCol w:w="1114"/>
        <w:gridCol w:w="236"/>
        <w:gridCol w:w="844"/>
      </w:tblGrid>
      <w:tr w:rsidR="00DE34FE" w:rsidRPr="007F11B8" w:rsidTr="00DE34FE">
        <w:trPr>
          <w:cantSplit/>
          <w:trHeight w:val="74"/>
          <w:tblHeader/>
        </w:trPr>
        <w:tc>
          <w:tcPr>
            <w:tcW w:w="2178" w:type="dxa"/>
            <w:vAlign w:val="bottom"/>
          </w:tcPr>
          <w:p w:rsidR="00DE34FE" w:rsidRPr="007F11B8" w:rsidRDefault="00DE34FE" w:rsidP="00FF3717">
            <w:pPr>
              <w:spacing w:line="240" w:lineRule="auto"/>
              <w:ind w:right="-28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DE34FE" w:rsidRPr="007F11B8" w:rsidRDefault="00DE34FE" w:rsidP="00FF3717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930" w:type="dxa"/>
            <w:gridSpan w:val="11"/>
          </w:tcPr>
          <w:p w:rsidR="00DE34FE" w:rsidRPr="007F11B8" w:rsidRDefault="00DE34FE" w:rsidP="00FF3717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F11B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E34FE" w:rsidRPr="007F11B8" w:rsidTr="00DE34FE">
        <w:trPr>
          <w:cantSplit/>
          <w:trHeight w:val="420"/>
          <w:tblHeader/>
        </w:trPr>
        <w:tc>
          <w:tcPr>
            <w:tcW w:w="2178" w:type="dxa"/>
            <w:vAlign w:val="bottom"/>
          </w:tcPr>
          <w:p w:rsidR="00DE34FE" w:rsidRPr="007F11B8" w:rsidRDefault="00DE34FE" w:rsidP="00AC03C0">
            <w:pPr>
              <w:spacing w:line="240" w:lineRule="auto"/>
              <w:ind w:right="-28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DE34FE" w:rsidRPr="006104FD" w:rsidRDefault="00DE34FE" w:rsidP="00DE34FE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  <w:p w:rsidR="007F11B8" w:rsidRPr="006104FD" w:rsidRDefault="007F11B8" w:rsidP="00DE34FE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  <w:p w:rsidR="00DE34FE" w:rsidRPr="006104FD" w:rsidRDefault="00DE34FE" w:rsidP="00DE34FE">
            <w:pPr>
              <w:spacing w:line="240" w:lineRule="auto"/>
              <w:ind w:left="-198" w:right="-18" w:firstLine="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6104FD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990" w:type="dxa"/>
            <w:vAlign w:val="bottom"/>
          </w:tcPr>
          <w:p w:rsidR="00DE34FE" w:rsidRPr="007F11B8" w:rsidRDefault="00DE34FE" w:rsidP="00AC03C0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1B8">
              <w:rPr>
                <w:rFonts w:ascii="Angsana New" w:hAnsi="Angsan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236" w:type="dxa"/>
          </w:tcPr>
          <w:p w:rsidR="00DE34FE" w:rsidRPr="007F11B8" w:rsidRDefault="00DE34FE" w:rsidP="00AC03C0">
            <w:pPr>
              <w:tabs>
                <w:tab w:val="clear" w:pos="907"/>
                <w:tab w:val="decimal" w:pos="882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DE34FE" w:rsidRPr="007F11B8" w:rsidRDefault="00DE34FE" w:rsidP="00AC03C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1B8">
              <w:rPr>
                <w:rFonts w:ascii="Angsana New" w:hAnsi="Angsana New" w:hint="cs"/>
                <w:sz w:val="26"/>
                <w:szCs w:val="26"/>
                <w:cs/>
              </w:rPr>
              <w:t>เครื่องหมายการค้า</w:t>
            </w:r>
          </w:p>
        </w:tc>
        <w:tc>
          <w:tcPr>
            <w:tcW w:w="236" w:type="dxa"/>
            <w:vAlign w:val="bottom"/>
          </w:tcPr>
          <w:p w:rsidR="00DE34FE" w:rsidRPr="007F11B8" w:rsidRDefault="00DE34FE" w:rsidP="00AC03C0">
            <w:pPr>
              <w:tabs>
                <w:tab w:val="clear" w:pos="907"/>
                <w:tab w:val="decimal" w:pos="882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:rsidR="007F11B8" w:rsidRDefault="007F11B8" w:rsidP="00AC03C0">
            <w:pPr>
              <w:spacing w:line="240" w:lineRule="auto"/>
              <w:ind w:left="-108" w:right="-157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DE34FE" w:rsidRPr="007F11B8" w:rsidRDefault="00DE34FE" w:rsidP="00AC03C0">
            <w:pPr>
              <w:spacing w:line="240" w:lineRule="auto"/>
              <w:ind w:left="-108" w:right="-1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11B8">
              <w:rPr>
                <w:rFonts w:ascii="Angsana New" w:hAnsi="Angsana New" w:hint="cs"/>
                <w:sz w:val="26"/>
                <w:szCs w:val="26"/>
                <w:cs/>
              </w:rPr>
              <w:t>ความสัมพันธ์กับลูกค้า</w:t>
            </w:r>
          </w:p>
        </w:tc>
        <w:tc>
          <w:tcPr>
            <w:tcW w:w="248" w:type="dxa"/>
          </w:tcPr>
          <w:p w:rsidR="00DE34FE" w:rsidRPr="007F11B8" w:rsidRDefault="00DE34FE" w:rsidP="00AC03C0">
            <w:pPr>
              <w:spacing w:line="240" w:lineRule="auto"/>
              <w:ind w:left="-108" w:right="-1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2" w:type="dxa"/>
          </w:tcPr>
          <w:p w:rsidR="007F11B8" w:rsidRDefault="007F11B8" w:rsidP="00AC03C0">
            <w:pPr>
              <w:spacing w:line="240" w:lineRule="auto"/>
              <w:ind w:left="-108" w:right="-1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ค่าลิขสิทธิ์</w:t>
            </w:r>
          </w:p>
          <w:p w:rsidR="00DE34FE" w:rsidRPr="007F11B8" w:rsidRDefault="00DE34FE" w:rsidP="00AC03C0">
            <w:pPr>
              <w:spacing w:line="240" w:lineRule="auto"/>
              <w:ind w:left="-108" w:right="-1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11B8">
              <w:rPr>
                <w:rFonts w:ascii="Angsana New" w:hAnsi="Angsana New" w:hint="cs"/>
                <w:sz w:val="26"/>
                <w:szCs w:val="26"/>
                <w:cs/>
              </w:rPr>
              <w:t>รายการโทรทัศน์</w:t>
            </w:r>
          </w:p>
        </w:tc>
        <w:tc>
          <w:tcPr>
            <w:tcW w:w="236" w:type="dxa"/>
          </w:tcPr>
          <w:p w:rsidR="00DE34FE" w:rsidRPr="007F11B8" w:rsidRDefault="00DE34FE" w:rsidP="00AC03C0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4" w:type="dxa"/>
          </w:tcPr>
          <w:p w:rsidR="007F11B8" w:rsidRPr="007F11B8" w:rsidRDefault="00DE34FE" w:rsidP="007F11B8">
            <w:pPr>
              <w:tabs>
                <w:tab w:val="clear" w:pos="907"/>
                <w:tab w:val="left" w:pos="73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1B8">
              <w:rPr>
                <w:rFonts w:ascii="Angsana New" w:hAnsi="Angsana New" w:hint="cs"/>
                <w:sz w:val="26"/>
                <w:szCs w:val="26"/>
                <w:cs/>
              </w:rPr>
              <w:t>สินทรัพย์ที่อยู่ระหว่าง</w:t>
            </w:r>
          </w:p>
          <w:p w:rsidR="00DE34FE" w:rsidRPr="007F11B8" w:rsidRDefault="00DE34FE" w:rsidP="007F11B8">
            <w:pPr>
              <w:tabs>
                <w:tab w:val="clear" w:pos="907"/>
                <w:tab w:val="left" w:pos="73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11B8">
              <w:rPr>
                <w:rFonts w:ascii="Angsana New" w:hAnsi="Angsana New" w:hint="cs"/>
                <w:sz w:val="26"/>
                <w:szCs w:val="26"/>
                <w:cs/>
              </w:rPr>
              <w:t>ติดตั้ง</w:t>
            </w:r>
          </w:p>
        </w:tc>
        <w:tc>
          <w:tcPr>
            <w:tcW w:w="236" w:type="dxa"/>
          </w:tcPr>
          <w:p w:rsidR="00DE34FE" w:rsidRPr="007F11B8" w:rsidRDefault="00DE34FE" w:rsidP="00AC03C0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4" w:type="dxa"/>
            <w:vAlign w:val="bottom"/>
          </w:tcPr>
          <w:p w:rsidR="00DE34FE" w:rsidRPr="007F11B8" w:rsidRDefault="00DE34FE" w:rsidP="00AC03C0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11B8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DE34FE" w:rsidRPr="007F11B8" w:rsidTr="00DE34FE">
        <w:trPr>
          <w:cantSplit/>
          <w:trHeight w:val="74"/>
          <w:tblHeader/>
        </w:trPr>
        <w:tc>
          <w:tcPr>
            <w:tcW w:w="2178" w:type="dxa"/>
            <w:vAlign w:val="bottom"/>
          </w:tcPr>
          <w:p w:rsidR="00DE34FE" w:rsidRPr="007F11B8" w:rsidRDefault="00DE34FE" w:rsidP="00AC03C0">
            <w:pPr>
              <w:spacing w:line="240" w:lineRule="auto"/>
              <w:ind w:right="-28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DE34FE" w:rsidRPr="007F11B8" w:rsidRDefault="00DE34FE" w:rsidP="00AC03C0">
            <w:pPr>
              <w:tabs>
                <w:tab w:val="clear" w:pos="5387"/>
                <w:tab w:val="left" w:pos="51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930" w:type="dxa"/>
            <w:gridSpan w:val="11"/>
          </w:tcPr>
          <w:p w:rsidR="00DE34FE" w:rsidRPr="007F11B8" w:rsidRDefault="00DE34FE" w:rsidP="00AC03C0">
            <w:pPr>
              <w:tabs>
                <w:tab w:val="clear" w:pos="5387"/>
                <w:tab w:val="left" w:pos="51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7F11B8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DE34FE" w:rsidRPr="007F11B8" w:rsidTr="00DE34FE">
        <w:trPr>
          <w:cantSplit/>
          <w:trHeight w:val="74"/>
        </w:trPr>
        <w:tc>
          <w:tcPr>
            <w:tcW w:w="2178" w:type="dxa"/>
            <w:vAlign w:val="bottom"/>
          </w:tcPr>
          <w:p w:rsidR="00DE34FE" w:rsidRPr="007F11B8" w:rsidRDefault="00DE34FE" w:rsidP="00AC03C0">
            <w:pPr>
              <w:spacing w:line="240" w:lineRule="auto"/>
              <w:ind w:right="-28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7F11B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810" w:type="dxa"/>
          </w:tcPr>
          <w:p w:rsidR="00DE34FE" w:rsidRPr="007F11B8" w:rsidRDefault="00DE34FE" w:rsidP="00AC03C0">
            <w:pPr>
              <w:spacing w:line="240" w:lineRule="auto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DE34FE" w:rsidRPr="007F11B8" w:rsidRDefault="00DE34FE" w:rsidP="00AC03C0">
            <w:pPr>
              <w:spacing w:line="240" w:lineRule="auto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DE34FE" w:rsidRPr="007F11B8" w:rsidRDefault="00DE34FE" w:rsidP="00AC03C0">
            <w:pPr>
              <w:spacing w:line="240" w:lineRule="auto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DE34FE" w:rsidRPr="007F11B8" w:rsidRDefault="00DE34FE" w:rsidP="00AC03C0">
            <w:pPr>
              <w:spacing w:line="240" w:lineRule="auto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:rsidR="00DE34FE" w:rsidRPr="007F11B8" w:rsidRDefault="00DE34FE" w:rsidP="00AC03C0">
            <w:pPr>
              <w:spacing w:line="240" w:lineRule="auto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:rsidR="00DE34FE" w:rsidRPr="007F11B8" w:rsidRDefault="00DE34FE" w:rsidP="00AC03C0">
            <w:pPr>
              <w:spacing w:line="240" w:lineRule="auto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8" w:type="dxa"/>
            <w:tcBorders>
              <w:bottom w:val="nil"/>
            </w:tcBorders>
          </w:tcPr>
          <w:p w:rsidR="00DE34FE" w:rsidRPr="007F11B8" w:rsidRDefault="00DE34FE" w:rsidP="00AC03C0">
            <w:pPr>
              <w:spacing w:line="240" w:lineRule="auto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2" w:type="dxa"/>
          </w:tcPr>
          <w:p w:rsidR="00DE34FE" w:rsidRPr="007F11B8" w:rsidRDefault="00DE34FE" w:rsidP="00AC03C0">
            <w:pPr>
              <w:spacing w:line="240" w:lineRule="auto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DE34FE" w:rsidRPr="007F11B8" w:rsidRDefault="00DE34FE" w:rsidP="00AC03C0">
            <w:pPr>
              <w:spacing w:line="240" w:lineRule="auto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:rsidR="00DE34FE" w:rsidRPr="007F11B8" w:rsidRDefault="00DE34FE" w:rsidP="00AC03C0">
            <w:pPr>
              <w:spacing w:line="240" w:lineRule="auto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DE34FE" w:rsidRPr="007F11B8" w:rsidRDefault="00DE34FE" w:rsidP="00AC03C0">
            <w:pPr>
              <w:spacing w:line="240" w:lineRule="auto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:rsidR="00DE34FE" w:rsidRPr="007F11B8" w:rsidRDefault="00DE34FE" w:rsidP="00AC03C0">
            <w:pPr>
              <w:spacing w:line="240" w:lineRule="auto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E34FE" w:rsidRPr="007F11B8" w:rsidTr="00DE34FE">
        <w:trPr>
          <w:cantSplit/>
          <w:trHeight w:val="74"/>
        </w:trPr>
        <w:tc>
          <w:tcPr>
            <w:tcW w:w="2178" w:type="dxa"/>
            <w:vAlign w:val="bottom"/>
          </w:tcPr>
          <w:p w:rsidR="00DE34FE" w:rsidRPr="007F11B8" w:rsidRDefault="00DE34FE" w:rsidP="00B9597F">
            <w:pPr>
              <w:spacing w:line="240" w:lineRule="auto"/>
              <w:ind w:right="-288"/>
              <w:rPr>
                <w:rFonts w:ascii="Angsana New" w:hAnsi="Angsana New"/>
                <w:sz w:val="26"/>
                <w:szCs w:val="26"/>
              </w:rPr>
            </w:pPr>
            <w:r w:rsidRPr="007F11B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7F11B8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7F11B8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7F11B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810" w:type="dxa"/>
          </w:tcPr>
          <w:p w:rsidR="00DE34FE" w:rsidRPr="007F11B8" w:rsidRDefault="00DE34FE" w:rsidP="00B9597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:rsidR="00DE34FE" w:rsidRPr="007F11B8" w:rsidRDefault="00DE34FE" w:rsidP="00B9597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F11B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81,017</w:t>
            </w:r>
          </w:p>
        </w:tc>
        <w:tc>
          <w:tcPr>
            <w:tcW w:w="236" w:type="dxa"/>
          </w:tcPr>
          <w:p w:rsidR="00DE34FE" w:rsidRPr="007F11B8" w:rsidRDefault="00DE34FE" w:rsidP="00B9597F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DE34FE" w:rsidRPr="007F11B8" w:rsidRDefault="00DE34FE" w:rsidP="00B9597F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F11B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1,540</w:t>
            </w:r>
          </w:p>
        </w:tc>
        <w:tc>
          <w:tcPr>
            <w:tcW w:w="236" w:type="dxa"/>
          </w:tcPr>
          <w:p w:rsidR="00DE34FE" w:rsidRPr="007F11B8" w:rsidRDefault="00DE34FE" w:rsidP="00B9597F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58" w:type="dxa"/>
          </w:tcPr>
          <w:p w:rsidR="00DE34FE" w:rsidRPr="007F11B8" w:rsidRDefault="00DE34FE" w:rsidP="00B9597F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139" w:right="3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F11B8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- </w:t>
            </w:r>
          </w:p>
        </w:tc>
        <w:tc>
          <w:tcPr>
            <w:tcW w:w="248" w:type="dxa"/>
            <w:tcBorders>
              <w:bottom w:val="nil"/>
            </w:tcBorders>
          </w:tcPr>
          <w:p w:rsidR="00DE34FE" w:rsidRPr="007F11B8" w:rsidRDefault="00DE34FE" w:rsidP="00B9597F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2" w:type="dxa"/>
            <w:tcBorders>
              <w:bottom w:val="nil"/>
            </w:tcBorders>
          </w:tcPr>
          <w:p w:rsidR="00DE34FE" w:rsidRPr="007F11B8" w:rsidRDefault="00DE34FE" w:rsidP="00B9597F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F11B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54,951</w:t>
            </w:r>
          </w:p>
        </w:tc>
        <w:tc>
          <w:tcPr>
            <w:tcW w:w="236" w:type="dxa"/>
          </w:tcPr>
          <w:p w:rsidR="00DE34FE" w:rsidRPr="007F11B8" w:rsidRDefault="00DE34FE" w:rsidP="00B9597F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14" w:type="dxa"/>
            <w:tcBorders>
              <w:bottom w:val="nil"/>
            </w:tcBorders>
          </w:tcPr>
          <w:p w:rsidR="00DE34FE" w:rsidRPr="007F11B8" w:rsidRDefault="00DE34FE" w:rsidP="00B9597F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139" w:right="3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F11B8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- </w:t>
            </w:r>
          </w:p>
        </w:tc>
        <w:tc>
          <w:tcPr>
            <w:tcW w:w="236" w:type="dxa"/>
          </w:tcPr>
          <w:p w:rsidR="00DE34FE" w:rsidRPr="007F11B8" w:rsidRDefault="00DE34FE" w:rsidP="00B9597F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</w:tcPr>
          <w:p w:rsidR="00DE34FE" w:rsidRPr="007F11B8" w:rsidRDefault="00DE34FE" w:rsidP="00DE34F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39" w:right="-4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F11B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137,508</w:t>
            </w:r>
          </w:p>
        </w:tc>
      </w:tr>
      <w:tr w:rsidR="00DE34FE" w:rsidRPr="007F11B8" w:rsidTr="00DE34FE">
        <w:trPr>
          <w:cantSplit/>
          <w:trHeight w:val="74"/>
        </w:trPr>
        <w:tc>
          <w:tcPr>
            <w:tcW w:w="2178" w:type="dxa"/>
            <w:vAlign w:val="bottom"/>
          </w:tcPr>
          <w:p w:rsidR="00DE34FE" w:rsidRPr="007F11B8" w:rsidRDefault="00DE34FE" w:rsidP="00B9597F">
            <w:pPr>
              <w:spacing w:line="240" w:lineRule="auto"/>
              <w:ind w:right="-288"/>
              <w:rPr>
                <w:rFonts w:ascii="Angsana New" w:hAnsi="Angsana New"/>
                <w:sz w:val="26"/>
                <w:szCs w:val="26"/>
                <w:cs/>
              </w:rPr>
            </w:pPr>
            <w:r w:rsidRPr="007F11B8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810" w:type="dxa"/>
          </w:tcPr>
          <w:p w:rsidR="00DE34FE" w:rsidRPr="007F11B8" w:rsidRDefault="00DE34FE" w:rsidP="00B9597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:rsidR="00DE34FE" w:rsidRPr="007F11B8" w:rsidRDefault="00DE34FE" w:rsidP="00B9597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F11B8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823 </w:t>
            </w:r>
          </w:p>
        </w:tc>
        <w:tc>
          <w:tcPr>
            <w:tcW w:w="236" w:type="dxa"/>
            <w:tcBorders>
              <w:bottom w:val="nil"/>
            </w:tcBorders>
          </w:tcPr>
          <w:p w:rsidR="00DE34FE" w:rsidRPr="007F11B8" w:rsidRDefault="00DE34FE" w:rsidP="00B9597F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DE34FE" w:rsidRPr="007F11B8" w:rsidRDefault="00DE34FE" w:rsidP="00B9597F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13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F11B8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- </w:t>
            </w:r>
          </w:p>
        </w:tc>
        <w:tc>
          <w:tcPr>
            <w:tcW w:w="236" w:type="dxa"/>
            <w:tcBorders>
              <w:bottom w:val="nil"/>
            </w:tcBorders>
          </w:tcPr>
          <w:p w:rsidR="00DE34FE" w:rsidRPr="007F11B8" w:rsidRDefault="00DE34FE" w:rsidP="00B9597F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:rsidR="00DE34FE" w:rsidRPr="007F11B8" w:rsidRDefault="00DE34FE" w:rsidP="00B9597F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139" w:right="3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F11B8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- </w:t>
            </w:r>
          </w:p>
        </w:tc>
        <w:tc>
          <w:tcPr>
            <w:tcW w:w="248" w:type="dxa"/>
            <w:tcBorders>
              <w:bottom w:val="nil"/>
            </w:tcBorders>
          </w:tcPr>
          <w:p w:rsidR="00DE34FE" w:rsidRPr="007F11B8" w:rsidRDefault="00DE34FE" w:rsidP="00B9597F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</w:tcPr>
          <w:p w:rsidR="00DE34FE" w:rsidRPr="007F11B8" w:rsidRDefault="00DE34FE" w:rsidP="00B9597F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F11B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57,379</w:t>
            </w:r>
          </w:p>
        </w:tc>
        <w:tc>
          <w:tcPr>
            <w:tcW w:w="236" w:type="dxa"/>
            <w:tcBorders>
              <w:bottom w:val="nil"/>
            </w:tcBorders>
          </w:tcPr>
          <w:p w:rsidR="00DE34FE" w:rsidRPr="007F11B8" w:rsidRDefault="00DE34FE" w:rsidP="00B9597F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DE34FE" w:rsidRPr="007F11B8" w:rsidRDefault="00DE34FE" w:rsidP="00B9597F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139" w:right="3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F11B8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- </w:t>
            </w:r>
          </w:p>
        </w:tc>
        <w:tc>
          <w:tcPr>
            <w:tcW w:w="236" w:type="dxa"/>
            <w:tcBorders>
              <w:bottom w:val="nil"/>
            </w:tcBorders>
          </w:tcPr>
          <w:p w:rsidR="00DE34FE" w:rsidRPr="007F11B8" w:rsidRDefault="00DE34FE" w:rsidP="00B9597F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bottom w:val="nil"/>
            </w:tcBorders>
          </w:tcPr>
          <w:p w:rsidR="00DE34FE" w:rsidRPr="007F11B8" w:rsidRDefault="00DE34FE" w:rsidP="00DE34F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39" w:right="-4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F11B8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58,202 </w:t>
            </w:r>
          </w:p>
        </w:tc>
      </w:tr>
      <w:tr w:rsidR="00DE34FE" w:rsidRPr="007F11B8" w:rsidTr="00DE34FE">
        <w:trPr>
          <w:cantSplit/>
          <w:trHeight w:val="420"/>
        </w:trPr>
        <w:tc>
          <w:tcPr>
            <w:tcW w:w="2178" w:type="dxa"/>
            <w:tcBorders>
              <w:bottom w:val="nil"/>
            </w:tcBorders>
            <w:vAlign w:val="bottom"/>
          </w:tcPr>
          <w:p w:rsidR="00DE34FE" w:rsidRPr="007F11B8" w:rsidRDefault="00DE34FE" w:rsidP="00B9597F">
            <w:pPr>
              <w:spacing w:line="240" w:lineRule="auto"/>
              <w:ind w:left="90" w:right="-288" w:hanging="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11B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F11B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7F11B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7F11B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2560 </w:t>
            </w:r>
            <w:r w:rsidRPr="007F11B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และ</w:t>
            </w:r>
            <w:r w:rsidRPr="007F11B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br/>
            </w:r>
            <w:r w:rsidRPr="007F11B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1 </w:t>
            </w:r>
            <w:r w:rsidRPr="007F11B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7F11B8"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810" w:type="dxa"/>
            <w:tcBorders>
              <w:bottom w:val="nil"/>
            </w:tcBorders>
          </w:tcPr>
          <w:p w:rsidR="00DE34FE" w:rsidRPr="007F11B8" w:rsidRDefault="00DE34FE" w:rsidP="00B9597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:rsidR="00DE34FE" w:rsidRPr="007F11B8" w:rsidRDefault="00DE34FE" w:rsidP="00B9597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  <w:p w:rsidR="00DE34FE" w:rsidRPr="007F11B8" w:rsidRDefault="00DE34FE" w:rsidP="00B9597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F11B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81,840</w:t>
            </w:r>
          </w:p>
        </w:tc>
        <w:tc>
          <w:tcPr>
            <w:tcW w:w="236" w:type="dxa"/>
            <w:tcBorders>
              <w:bottom w:val="nil"/>
            </w:tcBorders>
          </w:tcPr>
          <w:p w:rsidR="00DE34FE" w:rsidRPr="007F11B8" w:rsidRDefault="00DE34FE" w:rsidP="00B9597F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:rsidR="00DE34FE" w:rsidRPr="007F11B8" w:rsidRDefault="00DE34FE" w:rsidP="00B9597F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  <w:p w:rsidR="00DE34FE" w:rsidRPr="007F11B8" w:rsidRDefault="00DE34FE" w:rsidP="00B9597F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F11B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1,540 </w:t>
            </w:r>
          </w:p>
        </w:tc>
        <w:tc>
          <w:tcPr>
            <w:tcW w:w="236" w:type="dxa"/>
            <w:tcBorders>
              <w:bottom w:val="nil"/>
            </w:tcBorders>
          </w:tcPr>
          <w:p w:rsidR="00DE34FE" w:rsidRPr="007F11B8" w:rsidRDefault="00DE34FE" w:rsidP="00B9597F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58" w:type="dxa"/>
            <w:tcBorders>
              <w:bottom w:val="nil"/>
            </w:tcBorders>
          </w:tcPr>
          <w:p w:rsidR="00DE34FE" w:rsidRPr="007F11B8" w:rsidRDefault="00DE34FE" w:rsidP="00B9597F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139" w:right="3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  <w:p w:rsidR="00DE34FE" w:rsidRPr="007F11B8" w:rsidRDefault="00DE34FE" w:rsidP="00B9597F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139" w:right="3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F11B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- </w:t>
            </w:r>
          </w:p>
        </w:tc>
        <w:tc>
          <w:tcPr>
            <w:tcW w:w="248" w:type="dxa"/>
            <w:tcBorders>
              <w:bottom w:val="nil"/>
            </w:tcBorders>
          </w:tcPr>
          <w:p w:rsidR="00DE34FE" w:rsidRPr="007F11B8" w:rsidRDefault="00DE34FE" w:rsidP="00B9597F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nil"/>
            </w:tcBorders>
          </w:tcPr>
          <w:p w:rsidR="00DE34FE" w:rsidRPr="007F11B8" w:rsidRDefault="00DE34FE" w:rsidP="00B9597F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  <w:p w:rsidR="00DE34FE" w:rsidRPr="007F11B8" w:rsidRDefault="00DE34FE" w:rsidP="00B9597F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F11B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112,330 </w:t>
            </w:r>
          </w:p>
        </w:tc>
        <w:tc>
          <w:tcPr>
            <w:tcW w:w="236" w:type="dxa"/>
            <w:tcBorders>
              <w:bottom w:val="nil"/>
            </w:tcBorders>
          </w:tcPr>
          <w:p w:rsidR="00DE34FE" w:rsidRPr="007F11B8" w:rsidRDefault="00DE34FE" w:rsidP="00B9597F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nil"/>
            </w:tcBorders>
          </w:tcPr>
          <w:p w:rsidR="00DE34FE" w:rsidRPr="007F11B8" w:rsidRDefault="00DE34FE" w:rsidP="00B9597F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139" w:right="3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  <w:p w:rsidR="00DE34FE" w:rsidRPr="007F11B8" w:rsidRDefault="00DE34FE" w:rsidP="00B9597F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139" w:right="3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F11B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- </w:t>
            </w:r>
          </w:p>
        </w:tc>
        <w:tc>
          <w:tcPr>
            <w:tcW w:w="236" w:type="dxa"/>
            <w:tcBorders>
              <w:bottom w:val="nil"/>
            </w:tcBorders>
          </w:tcPr>
          <w:p w:rsidR="00DE34FE" w:rsidRPr="007F11B8" w:rsidRDefault="00DE34FE" w:rsidP="00B9597F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nil"/>
            </w:tcBorders>
          </w:tcPr>
          <w:p w:rsidR="00DE34FE" w:rsidRPr="007F11B8" w:rsidRDefault="00DE34FE" w:rsidP="00DE34F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39" w:right="-4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  <w:p w:rsidR="00DE34FE" w:rsidRPr="007F11B8" w:rsidRDefault="00DE34FE" w:rsidP="00DE34F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39" w:right="-4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F11B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195,710</w:t>
            </w:r>
          </w:p>
        </w:tc>
      </w:tr>
      <w:tr w:rsidR="00DE34FE" w:rsidRPr="007F11B8" w:rsidTr="00DE34FE">
        <w:trPr>
          <w:cantSplit/>
          <w:trHeight w:val="74"/>
        </w:trPr>
        <w:tc>
          <w:tcPr>
            <w:tcW w:w="2178" w:type="dxa"/>
            <w:vAlign w:val="bottom"/>
          </w:tcPr>
          <w:p w:rsidR="00DE34FE" w:rsidRPr="007F11B8" w:rsidRDefault="00DE34FE" w:rsidP="00AF0B18">
            <w:pPr>
              <w:spacing w:line="240" w:lineRule="auto"/>
              <w:ind w:right="-288"/>
              <w:rPr>
                <w:rFonts w:ascii="Angsana New" w:hAnsi="Angsana New"/>
                <w:sz w:val="26"/>
                <w:szCs w:val="26"/>
                <w:cs/>
              </w:rPr>
            </w:pPr>
            <w:r w:rsidRPr="007F11B8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810" w:type="dxa"/>
          </w:tcPr>
          <w:p w:rsidR="00DE34FE" w:rsidRPr="007F11B8" w:rsidRDefault="00DE34FE" w:rsidP="00AF0B1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:rsidR="00DE34FE" w:rsidRPr="007F11B8" w:rsidRDefault="00DE34FE" w:rsidP="00AF0B1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F11B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1,998</w:t>
            </w:r>
          </w:p>
        </w:tc>
        <w:tc>
          <w:tcPr>
            <w:tcW w:w="236" w:type="dxa"/>
            <w:tcBorders>
              <w:bottom w:val="nil"/>
            </w:tcBorders>
          </w:tcPr>
          <w:p w:rsidR="00DE34FE" w:rsidRPr="007F11B8" w:rsidRDefault="00DE34FE" w:rsidP="00AF0B1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DE34FE" w:rsidRPr="007F11B8" w:rsidRDefault="00DE34FE" w:rsidP="00AF0B18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13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F11B8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- </w:t>
            </w:r>
          </w:p>
        </w:tc>
        <w:tc>
          <w:tcPr>
            <w:tcW w:w="236" w:type="dxa"/>
            <w:tcBorders>
              <w:bottom w:val="nil"/>
            </w:tcBorders>
          </w:tcPr>
          <w:p w:rsidR="00DE34FE" w:rsidRPr="007F11B8" w:rsidRDefault="00DE34FE" w:rsidP="00AF0B1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58" w:type="dxa"/>
            <w:tcBorders>
              <w:bottom w:val="nil"/>
            </w:tcBorders>
          </w:tcPr>
          <w:p w:rsidR="00DE34FE" w:rsidRPr="007F11B8" w:rsidRDefault="00DE34FE" w:rsidP="00AF0B18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139" w:right="3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F11B8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- </w:t>
            </w:r>
          </w:p>
        </w:tc>
        <w:tc>
          <w:tcPr>
            <w:tcW w:w="248" w:type="dxa"/>
            <w:tcBorders>
              <w:bottom w:val="nil"/>
            </w:tcBorders>
          </w:tcPr>
          <w:p w:rsidR="00DE34FE" w:rsidRPr="007F11B8" w:rsidRDefault="00DE34FE" w:rsidP="00AF0B1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2" w:type="dxa"/>
            <w:tcBorders>
              <w:bottom w:val="nil"/>
            </w:tcBorders>
          </w:tcPr>
          <w:p w:rsidR="00DE34FE" w:rsidRPr="007F11B8" w:rsidRDefault="00DE34FE" w:rsidP="00AF0B1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F11B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106,447</w:t>
            </w:r>
          </w:p>
        </w:tc>
        <w:tc>
          <w:tcPr>
            <w:tcW w:w="236" w:type="dxa"/>
            <w:tcBorders>
              <w:bottom w:val="nil"/>
            </w:tcBorders>
          </w:tcPr>
          <w:p w:rsidR="00DE34FE" w:rsidRPr="007F11B8" w:rsidRDefault="00DE34FE" w:rsidP="00AF0B1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14" w:type="dxa"/>
            <w:tcBorders>
              <w:bottom w:val="nil"/>
            </w:tcBorders>
          </w:tcPr>
          <w:p w:rsidR="00DE34FE" w:rsidRPr="007F11B8" w:rsidRDefault="00DE34FE" w:rsidP="00AF0B18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139" w:right="3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F11B8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- </w:t>
            </w:r>
          </w:p>
        </w:tc>
        <w:tc>
          <w:tcPr>
            <w:tcW w:w="236" w:type="dxa"/>
            <w:tcBorders>
              <w:bottom w:val="nil"/>
            </w:tcBorders>
          </w:tcPr>
          <w:p w:rsidR="00DE34FE" w:rsidRPr="007F11B8" w:rsidRDefault="00DE34FE" w:rsidP="00AF0B1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bottom w:val="nil"/>
            </w:tcBorders>
          </w:tcPr>
          <w:p w:rsidR="00DE34FE" w:rsidRPr="007F11B8" w:rsidRDefault="00DE34FE" w:rsidP="00DE34F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39" w:right="-4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F11B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108,445</w:t>
            </w:r>
          </w:p>
        </w:tc>
      </w:tr>
      <w:tr w:rsidR="00DE34FE" w:rsidRPr="007F11B8" w:rsidTr="00DE34FE">
        <w:trPr>
          <w:cantSplit/>
          <w:trHeight w:val="200"/>
        </w:trPr>
        <w:tc>
          <w:tcPr>
            <w:tcW w:w="2178" w:type="dxa"/>
            <w:vAlign w:val="bottom"/>
          </w:tcPr>
          <w:p w:rsidR="00DE34FE" w:rsidRPr="007F11B8" w:rsidRDefault="00DE34FE" w:rsidP="00AF0B18">
            <w:pPr>
              <w:spacing w:line="240" w:lineRule="auto"/>
              <w:ind w:right="-288"/>
              <w:rPr>
                <w:rFonts w:ascii="Angsana New" w:hAnsi="Angsana New"/>
                <w:sz w:val="26"/>
                <w:szCs w:val="26"/>
                <w:cs/>
              </w:rPr>
            </w:pPr>
            <w:r w:rsidRPr="007F11B8">
              <w:rPr>
                <w:rFonts w:ascii="Angsana New" w:hAnsi="Angsana New" w:hint="cs"/>
                <w:sz w:val="26"/>
                <w:szCs w:val="26"/>
                <w:cs/>
              </w:rPr>
              <w:t>ได้มาจากการซื้อบริษัทย่อย</w:t>
            </w:r>
          </w:p>
        </w:tc>
        <w:tc>
          <w:tcPr>
            <w:tcW w:w="810" w:type="dxa"/>
          </w:tcPr>
          <w:p w:rsidR="00DE34FE" w:rsidRPr="007F11B8" w:rsidRDefault="00DE34FE" w:rsidP="00DE34FE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90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 w:rsidRPr="007F11B8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DE34FE" w:rsidRPr="007F11B8" w:rsidRDefault="00DE34FE" w:rsidP="00AF0B1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F11B8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42,194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DE34FE" w:rsidRPr="007F11B8" w:rsidRDefault="00DE34FE" w:rsidP="00AF0B1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DE34FE" w:rsidRPr="007F11B8" w:rsidRDefault="00DE34FE" w:rsidP="00AF0B18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13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F11B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66,068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DE34FE" w:rsidRPr="007F11B8" w:rsidRDefault="00DE34FE" w:rsidP="00AF0B1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DE34FE" w:rsidRPr="007F11B8" w:rsidRDefault="00DE34FE" w:rsidP="00AF0B1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12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F11B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2,609</w:t>
            </w:r>
          </w:p>
        </w:tc>
        <w:tc>
          <w:tcPr>
            <w:tcW w:w="248" w:type="dxa"/>
            <w:tcBorders>
              <w:top w:val="nil"/>
              <w:bottom w:val="nil"/>
            </w:tcBorders>
          </w:tcPr>
          <w:p w:rsidR="00DE34FE" w:rsidRPr="007F11B8" w:rsidRDefault="00DE34FE" w:rsidP="00AF0B1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2" w:type="dxa"/>
            <w:tcBorders>
              <w:top w:val="nil"/>
              <w:bottom w:val="nil"/>
            </w:tcBorders>
          </w:tcPr>
          <w:p w:rsidR="00DE34FE" w:rsidRPr="007F11B8" w:rsidRDefault="00DE34FE" w:rsidP="00AF0B1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39" w:right="3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F11B8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-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DE34FE" w:rsidRPr="007F11B8" w:rsidRDefault="00DE34FE" w:rsidP="00AF0B1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:rsidR="00DE34FE" w:rsidRPr="007F11B8" w:rsidRDefault="00DE34FE" w:rsidP="00AF0B18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39" w:right="3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F11B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2,526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DE34FE" w:rsidRPr="007F11B8" w:rsidRDefault="00DE34FE" w:rsidP="00AF0B1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:rsidR="00DE34FE" w:rsidRPr="007F11B8" w:rsidRDefault="00DE34FE" w:rsidP="00DE34F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39" w:right="-4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F11B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113,397</w:t>
            </w:r>
          </w:p>
        </w:tc>
      </w:tr>
      <w:tr w:rsidR="00DE34FE" w:rsidRPr="007F11B8" w:rsidTr="00DE34FE">
        <w:trPr>
          <w:cantSplit/>
          <w:trHeight w:val="74"/>
        </w:trPr>
        <w:tc>
          <w:tcPr>
            <w:tcW w:w="2178" w:type="dxa"/>
            <w:vAlign w:val="bottom"/>
          </w:tcPr>
          <w:p w:rsidR="00DE34FE" w:rsidRPr="007F11B8" w:rsidRDefault="00DE34FE" w:rsidP="00AF0B18">
            <w:pPr>
              <w:spacing w:line="240" w:lineRule="auto"/>
              <w:ind w:right="-288"/>
              <w:rPr>
                <w:rFonts w:ascii="Angsana New" w:hAnsi="Angsana New"/>
                <w:sz w:val="26"/>
                <w:szCs w:val="26"/>
                <w:cs/>
              </w:rPr>
            </w:pPr>
            <w:r w:rsidRPr="007F11B8">
              <w:rPr>
                <w:rFonts w:ascii="Angsana New" w:hAnsi="Angsana New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810" w:type="dxa"/>
          </w:tcPr>
          <w:p w:rsidR="00DE34FE" w:rsidRPr="007F11B8" w:rsidRDefault="00DE34FE" w:rsidP="00AF0B1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DE34FE" w:rsidRPr="007F11B8" w:rsidRDefault="00DE34FE" w:rsidP="00AF0B1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F11B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2,526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DE34FE" w:rsidRPr="007F11B8" w:rsidRDefault="00DE34FE" w:rsidP="00AF0B1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DE34FE" w:rsidRPr="007F11B8" w:rsidRDefault="00DE34FE" w:rsidP="00AF0B18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13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F11B8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-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DE34FE" w:rsidRPr="007F11B8" w:rsidRDefault="00DE34FE" w:rsidP="00AF0B1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</w:tcPr>
          <w:p w:rsidR="00DE34FE" w:rsidRPr="007F11B8" w:rsidRDefault="00DE34FE" w:rsidP="00AF0B18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139" w:right="3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F11B8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- </w:t>
            </w:r>
          </w:p>
        </w:tc>
        <w:tc>
          <w:tcPr>
            <w:tcW w:w="248" w:type="dxa"/>
            <w:tcBorders>
              <w:top w:val="nil"/>
              <w:bottom w:val="nil"/>
            </w:tcBorders>
          </w:tcPr>
          <w:p w:rsidR="00DE34FE" w:rsidRPr="007F11B8" w:rsidRDefault="00DE34FE" w:rsidP="00AF0B1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2" w:type="dxa"/>
            <w:tcBorders>
              <w:top w:val="nil"/>
              <w:bottom w:val="nil"/>
            </w:tcBorders>
          </w:tcPr>
          <w:p w:rsidR="00DE34FE" w:rsidRPr="007F11B8" w:rsidRDefault="00DE34FE" w:rsidP="00AF0B1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39" w:right="3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F11B8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-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DE34FE" w:rsidRPr="007F11B8" w:rsidRDefault="00DE34FE" w:rsidP="00AF0B1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</w:tcPr>
          <w:p w:rsidR="00DE34FE" w:rsidRPr="007F11B8" w:rsidRDefault="00DE34FE" w:rsidP="00AF0B18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39" w:right="3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F11B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(2,526)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DE34FE" w:rsidRPr="007F11B8" w:rsidRDefault="00DE34FE" w:rsidP="00AF0B1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:rsidR="00DE34FE" w:rsidRPr="007F11B8" w:rsidRDefault="00DE34FE" w:rsidP="00DE34F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39" w:right="-4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F11B8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- </w:t>
            </w:r>
          </w:p>
        </w:tc>
      </w:tr>
      <w:tr w:rsidR="00DE34FE" w:rsidRPr="007F11B8" w:rsidTr="00DE34FE">
        <w:trPr>
          <w:cantSplit/>
          <w:trHeight w:val="73"/>
        </w:trPr>
        <w:tc>
          <w:tcPr>
            <w:tcW w:w="2178" w:type="dxa"/>
            <w:tcBorders>
              <w:bottom w:val="nil"/>
            </w:tcBorders>
            <w:vAlign w:val="bottom"/>
          </w:tcPr>
          <w:p w:rsidR="00DE34FE" w:rsidRPr="007F11B8" w:rsidRDefault="00DE34FE" w:rsidP="00AF0B18">
            <w:pPr>
              <w:spacing w:line="240" w:lineRule="auto"/>
              <w:ind w:right="-28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11B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F11B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7F11B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7F11B8"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810" w:type="dxa"/>
            <w:tcBorders>
              <w:bottom w:val="nil"/>
            </w:tcBorders>
          </w:tcPr>
          <w:p w:rsidR="00DE34FE" w:rsidRPr="007F11B8" w:rsidRDefault="00DE34FE" w:rsidP="00AF0B1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DE34FE" w:rsidRPr="007F11B8" w:rsidRDefault="00DE34FE" w:rsidP="00AF0B1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F11B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128,558</w:t>
            </w:r>
          </w:p>
        </w:tc>
        <w:tc>
          <w:tcPr>
            <w:tcW w:w="236" w:type="dxa"/>
            <w:tcBorders>
              <w:bottom w:val="nil"/>
            </w:tcBorders>
          </w:tcPr>
          <w:p w:rsidR="00DE34FE" w:rsidRPr="007F11B8" w:rsidRDefault="00DE34FE" w:rsidP="00AF0B1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DE34FE" w:rsidRPr="007F11B8" w:rsidRDefault="00DE34FE" w:rsidP="00AF0B1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F11B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67,608</w:t>
            </w:r>
          </w:p>
        </w:tc>
        <w:tc>
          <w:tcPr>
            <w:tcW w:w="236" w:type="dxa"/>
            <w:tcBorders>
              <w:bottom w:val="nil"/>
            </w:tcBorders>
          </w:tcPr>
          <w:p w:rsidR="00DE34FE" w:rsidRPr="007F11B8" w:rsidRDefault="00DE34FE" w:rsidP="00AF0B1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:rsidR="00DE34FE" w:rsidRPr="007F11B8" w:rsidRDefault="00DE34FE" w:rsidP="00AF0B1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12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F11B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2,609</w:t>
            </w:r>
          </w:p>
        </w:tc>
        <w:tc>
          <w:tcPr>
            <w:tcW w:w="248" w:type="dxa"/>
            <w:tcBorders>
              <w:bottom w:val="nil"/>
            </w:tcBorders>
          </w:tcPr>
          <w:p w:rsidR="00DE34FE" w:rsidRPr="007F11B8" w:rsidRDefault="00DE34FE" w:rsidP="00AF0B1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</w:tcPr>
          <w:p w:rsidR="00DE34FE" w:rsidRPr="007F11B8" w:rsidRDefault="00DE34FE" w:rsidP="00AF0B1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F11B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218,777</w:t>
            </w:r>
          </w:p>
        </w:tc>
        <w:tc>
          <w:tcPr>
            <w:tcW w:w="236" w:type="dxa"/>
            <w:tcBorders>
              <w:bottom w:val="nil"/>
            </w:tcBorders>
          </w:tcPr>
          <w:p w:rsidR="00DE34FE" w:rsidRPr="007F11B8" w:rsidRDefault="00DE34FE" w:rsidP="00AF0B1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:rsidR="00DE34FE" w:rsidRPr="007F11B8" w:rsidRDefault="00DE34FE" w:rsidP="00AF0B18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139" w:right="3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F11B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- </w:t>
            </w:r>
          </w:p>
        </w:tc>
        <w:tc>
          <w:tcPr>
            <w:tcW w:w="236" w:type="dxa"/>
            <w:tcBorders>
              <w:bottom w:val="nil"/>
            </w:tcBorders>
          </w:tcPr>
          <w:p w:rsidR="00DE34FE" w:rsidRPr="007F11B8" w:rsidRDefault="00DE34FE" w:rsidP="00AF0B1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DE34FE" w:rsidRPr="007F11B8" w:rsidRDefault="00DE34FE" w:rsidP="00DE34F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39" w:right="-4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F11B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417,552</w:t>
            </w:r>
          </w:p>
        </w:tc>
      </w:tr>
      <w:tr w:rsidR="00DE34FE" w:rsidRPr="007F11B8" w:rsidTr="00DE34FE">
        <w:trPr>
          <w:cantSplit/>
          <w:trHeight w:val="208"/>
        </w:trPr>
        <w:tc>
          <w:tcPr>
            <w:tcW w:w="2178" w:type="dxa"/>
            <w:tcBorders>
              <w:bottom w:val="nil"/>
            </w:tcBorders>
            <w:vAlign w:val="bottom"/>
          </w:tcPr>
          <w:p w:rsidR="00DE34FE" w:rsidRPr="007F11B8" w:rsidRDefault="00DE34FE" w:rsidP="00AF0B18">
            <w:pPr>
              <w:spacing w:line="240" w:lineRule="auto"/>
              <w:ind w:right="-28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:rsidR="00DE34FE" w:rsidRPr="007F11B8" w:rsidRDefault="00DE34FE" w:rsidP="00DE34FE">
            <w:pPr>
              <w:tabs>
                <w:tab w:val="clear" w:pos="907"/>
                <w:tab w:val="left" w:pos="340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11B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ab/>
            </w:r>
            <w:r w:rsidRPr="007F11B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ab/>
            </w:r>
            <w:r w:rsidRPr="007F11B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ab/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:rsidR="00DE34FE" w:rsidRPr="007F11B8" w:rsidRDefault="00DE34FE" w:rsidP="00AF0B18">
            <w:pPr>
              <w:tabs>
                <w:tab w:val="clear" w:pos="907"/>
                <w:tab w:val="decimal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DE34FE" w:rsidRPr="007F11B8" w:rsidRDefault="00DE34FE" w:rsidP="00AF0B18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:rsidR="00DE34FE" w:rsidRPr="007F11B8" w:rsidRDefault="00DE34FE" w:rsidP="00AF0B18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:rsidR="00DE34FE" w:rsidRPr="007F11B8" w:rsidRDefault="00DE34FE" w:rsidP="00AF0B18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DE34FE" w:rsidRPr="007F11B8" w:rsidRDefault="00DE34FE" w:rsidP="00AF0B18">
            <w:pPr>
              <w:spacing w:line="240" w:lineRule="auto"/>
              <w:ind w:right="12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8" w:type="dxa"/>
            <w:tcBorders>
              <w:top w:val="nil"/>
              <w:bottom w:val="nil"/>
            </w:tcBorders>
          </w:tcPr>
          <w:p w:rsidR="00DE34FE" w:rsidRPr="007F11B8" w:rsidRDefault="00DE34FE" w:rsidP="00AF0B18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32" w:type="dxa"/>
            <w:tcBorders>
              <w:top w:val="nil"/>
              <w:bottom w:val="nil"/>
            </w:tcBorders>
          </w:tcPr>
          <w:p w:rsidR="00DE34FE" w:rsidRPr="007F11B8" w:rsidRDefault="00DE34FE" w:rsidP="00AF0B18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DE34FE" w:rsidRPr="007F11B8" w:rsidRDefault="00DE34FE" w:rsidP="00AF0B18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nil"/>
            </w:tcBorders>
          </w:tcPr>
          <w:p w:rsidR="00DE34FE" w:rsidRPr="007F11B8" w:rsidRDefault="00DE34FE" w:rsidP="00AF0B18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DE34FE" w:rsidRPr="007F11B8" w:rsidRDefault="00DE34FE" w:rsidP="00AF0B18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vAlign w:val="bottom"/>
          </w:tcPr>
          <w:p w:rsidR="00DE34FE" w:rsidRPr="007F11B8" w:rsidRDefault="00DE34FE" w:rsidP="00AF0B18">
            <w:pPr>
              <w:tabs>
                <w:tab w:val="clear" w:pos="680"/>
                <w:tab w:val="clear" w:pos="907"/>
                <w:tab w:val="decimal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DE34FE" w:rsidRPr="007F11B8" w:rsidTr="00DE34FE">
        <w:trPr>
          <w:cantSplit/>
          <w:trHeight w:val="119"/>
        </w:trPr>
        <w:tc>
          <w:tcPr>
            <w:tcW w:w="2178" w:type="dxa"/>
            <w:tcBorders>
              <w:bottom w:val="nil"/>
            </w:tcBorders>
            <w:vAlign w:val="bottom"/>
          </w:tcPr>
          <w:p w:rsidR="00DE34FE" w:rsidRPr="007F11B8" w:rsidRDefault="00DE34FE" w:rsidP="00AF0B18">
            <w:pPr>
              <w:spacing w:line="240" w:lineRule="auto"/>
              <w:ind w:right="-28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7F11B8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810" w:type="dxa"/>
            <w:tcBorders>
              <w:bottom w:val="nil"/>
            </w:tcBorders>
          </w:tcPr>
          <w:p w:rsidR="00DE34FE" w:rsidRPr="007F11B8" w:rsidRDefault="00DE34FE" w:rsidP="00AF0B18">
            <w:pPr>
              <w:tabs>
                <w:tab w:val="clear" w:pos="907"/>
                <w:tab w:val="decimal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:rsidR="00DE34FE" w:rsidRPr="007F11B8" w:rsidRDefault="00DE34FE" w:rsidP="00AF0B18">
            <w:pPr>
              <w:tabs>
                <w:tab w:val="clear" w:pos="907"/>
                <w:tab w:val="decimal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DE34FE" w:rsidRPr="007F11B8" w:rsidRDefault="00DE34FE" w:rsidP="00AF0B18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DE34FE" w:rsidRPr="007F11B8" w:rsidRDefault="00DE34FE" w:rsidP="00AF0B18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:rsidR="00DE34FE" w:rsidRPr="007F11B8" w:rsidRDefault="00DE34FE" w:rsidP="00AF0B18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DE34FE" w:rsidRPr="007F11B8" w:rsidRDefault="00DE34FE" w:rsidP="00AF0B18">
            <w:pPr>
              <w:spacing w:line="240" w:lineRule="auto"/>
              <w:ind w:right="12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8" w:type="dxa"/>
            <w:tcBorders>
              <w:top w:val="nil"/>
              <w:bottom w:val="nil"/>
            </w:tcBorders>
          </w:tcPr>
          <w:p w:rsidR="00DE34FE" w:rsidRPr="007F11B8" w:rsidRDefault="00DE34FE" w:rsidP="00AF0B18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32" w:type="dxa"/>
            <w:tcBorders>
              <w:top w:val="nil"/>
              <w:bottom w:val="nil"/>
            </w:tcBorders>
          </w:tcPr>
          <w:p w:rsidR="00DE34FE" w:rsidRPr="007F11B8" w:rsidRDefault="00DE34FE" w:rsidP="00AF0B18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DE34FE" w:rsidRPr="007F11B8" w:rsidRDefault="00DE34FE" w:rsidP="00AF0B18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:rsidR="00DE34FE" w:rsidRPr="007F11B8" w:rsidRDefault="00DE34FE" w:rsidP="00AF0B18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DE34FE" w:rsidRPr="007F11B8" w:rsidRDefault="00DE34FE" w:rsidP="00AF0B18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vAlign w:val="bottom"/>
          </w:tcPr>
          <w:p w:rsidR="00DE34FE" w:rsidRPr="007F11B8" w:rsidRDefault="00DE34FE" w:rsidP="00AF0B18">
            <w:pPr>
              <w:tabs>
                <w:tab w:val="clear" w:pos="680"/>
                <w:tab w:val="clear" w:pos="907"/>
                <w:tab w:val="decimal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DE34FE" w:rsidRPr="007F11B8" w:rsidTr="00DE34FE">
        <w:trPr>
          <w:cantSplit/>
          <w:trHeight w:val="200"/>
        </w:trPr>
        <w:tc>
          <w:tcPr>
            <w:tcW w:w="2178" w:type="dxa"/>
            <w:tcBorders>
              <w:bottom w:val="nil"/>
            </w:tcBorders>
            <w:vAlign w:val="bottom"/>
          </w:tcPr>
          <w:p w:rsidR="00DE34FE" w:rsidRPr="007F11B8" w:rsidRDefault="00DE34FE" w:rsidP="00AF0B18">
            <w:pPr>
              <w:spacing w:line="240" w:lineRule="auto"/>
              <w:ind w:right="-288"/>
              <w:rPr>
                <w:rFonts w:ascii="Angsana New" w:hAnsi="Angsana New"/>
                <w:sz w:val="26"/>
                <w:szCs w:val="26"/>
                <w:cs/>
              </w:rPr>
            </w:pPr>
            <w:r w:rsidRPr="007F11B8">
              <w:rPr>
                <w:rFonts w:ascii="Angsana New" w:hAnsi="Angsana New" w:hint="cs"/>
                <w:sz w:val="26"/>
                <w:szCs w:val="26"/>
                <w:cs/>
              </w:rPr>
              <w:t>ณ วันที่ 1 มกราคม 25</w:t>
            </w:r>
            <w:r w:rsidRPr="007F11B8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810" w:type="dxa"/>
            <w:tcBorders>
              <w:bottom w:val="nil"/>
            </w:tcBorders>
          </w:tcPr>
          <w:p w:rsidR="00DE34FE" w:rsidRPr="007F11B8" w:rsidRDefault="00DE34FE" w:rsidP="00AF0B1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DE34FE" w:rsidRPr="007F11B8" w:rsidRDefault="00DE34FE" w:rsidP="00AF0B1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F11B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66,686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DE34FE" w:rsidRPr="007F11B8" w:rsidRDefault="00DE34FE" w:rsidP="00AF0B1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DE34FE" w:rsidRPr="007F11B8" w:rsidRDefault="00DE34FE" w:rsidP="00AF0B1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F11B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DE34FE" w:rsidRPr="007F11B8" w:rsidRDefault="00DE34FE" w:rsidP="00AF0B1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DE34FE" w:rsidRPr="007F11B8" w:rsidRDefault="00DE34FE" w:rsidP="00AF0B18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139" w:right="3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F11B8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- </w:t>
            </w:r>
          </w:p>
        </w:tc>
        <w:tc>
          <w:tcPr>
            <w:tcW w:w="248" w:type="dxa"/>
            <w:tcBorders>
              <w:top w:val="nil"/>
              <w:bottom w:val="nil"/>
            </w:tcBorders>
          </w:tcPr>
          <w:p w:rsidR="00DE34FE" w:rsidRPr="007F11B8" w:rsidRDefault="00DE34FE" w:rsidP="00AF0B1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2" w:type="dxa"/>
            <w:tcBorders>
              <w:top w:val="nil"/>
              <w:bottom w:val="nil"/>
            </w:tcBorders>
          </w:tcPr>
          <w:p w:rsidR="00DE34FE" w:rsidRPr="007F11B8" w:rsidRDefault="00DE34FE" w:rsidP="00AF0B1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F11B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32,081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DE34FE" w:rsidRPr="007F11B8" w:rsidRDefault="00DE34FE" w:rsidP="00AF0B1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:rsidR="00DE34FE" w:rsidRPr="007F11B8" w:rsidRDefault="00DE34FE" w:rsidP="00AF0B18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139" w:right="3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F11B8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-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DE34FE" w:rsidRPr="007F11B8" w:rsidRDefault="00DE34FE" w:rsidP="00AF0B1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:rsidR="00DE34FE" w:rsidRPr="007F11B8" w:rsidRDefault="00DE34FE" w:rsidP="007F11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39" w:right="-4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F11B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99,169</w:t>
            </w:r>
          </w:p>
        </w:tc>
      </w:tr>
      <w:tr w:rsidR="00DE34FE" w:rsidRPr="007F11B8" w:rsidTr="00DE34FE">
        <w:trPr>
          <w:cantSplit/>
          <w:trHeight w:val="74"/>
        </w:trPr>
        <w:tc>
          <w:tcPr>
            <w:tcW w:w="2178" w:type="dxa"/>
            <w:tcBorders>
              <w:bottom w:val="nil"/>
            </w:tcBorders>
            <w:vAlign w:val="bottom"/>
          </w:tcPr>
          <w:p w:rsidR="00DE34FE" w:rsidRPr="007F11B8" w:rsidRDefault="00DE34FE" w:rsidP="00AF0B18">
            <w:pPr>
              <w:spacing w:line="240" w:lineRule="auto"/>
              <w:ind w:right="-288"/>
              <w:rPr>
                <w:rFonts w:ascii="Angsana New" w:hAnsi="Angsana New"/>
                <w:sz w:val="26"/>
                <w:szCs w:val="26"/>
                <w:cs/>
              </w:rPr>
            </w:pPr>
            <w:r w:rsidRPr="007F11B8">
              <w:rPr>
                <w:rFonts w:ascii="Angsana New" w:hAnsi="Angsana New" w:hint="cs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810" w:type="dxa"/>
            <w:tcBorders>
              <w:bottom w:val="nil"/>
            </w:tcBorders>
          </w:tcPr>
          <w:p w:rsidR="00DE34FE" w:rsidRPr="007F11B8" w:rsidRDefault="00DE34FE" w:rsidP="00AF0B1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DE34FE" w:rsidRPr="007F11B8" w:rsidRDefault="00DE34FE" w:rsidP="00AF0B1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F11B8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6,330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DE34FE" w:rsidRPr="007F11B8" w:rsidRDefault="00DE34FE" w:rsidP="00AF0B1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DE34FE" w:rsidRPr="007F11B8" w:rsidRDefault="00DE34FE" w:rsidP="00AF0B1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F11B8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154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DE34FE" w:rsidRPr="007F11B8" w:rsidRDefault="00DE34FE" w:rsidP="00AF0B1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DE34FE" w:rsidRPr="007F11B8" w:rsidRDefault="00DE34FE" w:rsidP="00AF0B18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139" w:right="3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F11B8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- </w:t>
            </w:r>
          </w:p>
        </w:tc>
        <w:tc>
          <w:tcPr>
            <w:tcW w:w="248" w:type="dxa"/>
            <w:tcBorders>
              <w:top w:val="nil"/>
              <w:bottom w:val="nil"/>
            </w:tcBorders>
          </w:tcPr>
          <w:p w:rsidR="00DE34FE" w:rsidRPr="007F11B8" w:rsidRDefault="00DE34FE" w:rsidP="00AF0B1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2" w:type="dxa"/>
            <w:tcBorders>
              <w:top w:val="nil"/>
              <w:bottom w:val="nil"/>
            </w:tcBorders>
          </w:tcPr>
          <w:p w:rsidR="00DE34FE" w:rsidRPr="007F11B8" w:rsidRDefault="00DE34FE" w:rsidP="00AF0B1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F11B8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22,460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DE34FE" w:rsidRPr="007F11B8" w:rsidRDefault="00DE34FE" w:rsidP="00AF0B1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</w:tcPr>
          <w:p w:rsidR="00DE34FE" w:rsidRPr="007F11B8" w:rsidRDefault="00DE34FE" w:rsidP="00AF0B18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139" w:right="3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F11B8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-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DE34FE" w:rsidRPr="007F11B8" w:rsidRDefault="00DE34FE" w:rsidP="00AF0B1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:rsidR="00DE34FE" w:rsidRPr="007F11B8" w:rsidRDefault="00DE34FE" w:rsidP="007F11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39" w:right="-4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F11B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28,944</w:t>
            </w:r>
          </w:p>
        </w:tc>
      </w:tr>
      <w:tr w:rsidR="00DE34FE" w:rsidRPr="007F11B8" w:rsidTr="00DE34FE">
        <w:trPr>
          <w:cantSplit/>
          <w:trHeight w:val="208"/>
        </w:trPr>
        <w:tc>
          <w:tcPr>
            <w:tcW w:w="2178" w:type="dxa"/>
            <w:tcBorders>
              <w:bottom w:val="nil"/>
            </w:tcBorders>
            <w:vAlign w:val="bottom"/>
          </w:tcPr>
          <w:p w:rsidR="00DE34FE" w:rsidRPr="007F11B8" w:rsidRDefault="00DE34FE" w:rsidP="00AF0B18">
            <w:pPr>
              <w:spacing w:line="240" w:lineRule="auto"/>
              <w:ind w:left="90" w:right="-288" w:hanging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F11B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F11B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7F11B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7F11B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2560 </w:t>
            </w:r>
            <w:r w:rsidRPr="007F11B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และ</w:t>
            </w:r>
            <w:r w:rsidRPr="007F11B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br/>
            </w:r>
            <w:r w:rsidRPr="007F11B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1 </w:t>
            </w:r>
            <w:r w:rsidRPr="007F11B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7F11B8"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810" w:type="dxa"/>
            <w:tcBorders>
              <w:bottom w:val="nil"/>
            </w:tcBorders>
          </w:tcPr>
          <w:p w:rsidR="00DE34FE" w:rsidRPr="007F11B8" w:rsidRDefault="00DE34FE" w:rsidP="00AF0B1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:rsidR="00DE34FE" w:rsidRPr="007F11B8" w:rsidRDefault="00DE34FE" w:rsidP="00AF0B1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  <w:p w:rsidR="00DE34FE" w:rsidRPr="007F11B8" w:rsidRDefault="00DE34FE" w:rsidP="00AF0B1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F11B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73,016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DE34FE" w:rsidRPr="007F11B8" w:rsidRDefault="00DE34FE" w:rsidP="00AF0B1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:rsidR="00DE34FE" w:rsidRPr="007F11B8" w:rsidRDefault="00DE34FE" w:rsidP="00AF0B1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  <w:p w:rsidR="00DE34FE" w:rsidRPr="007F11B8" w:rsidRDefault="00DE34FE" w:rsidP="00AF0B1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F11B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556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DE34FE" w:rsidRPr="007F11B8" w:rsidRDefault="00DE34FE" w:rsidP="00AF0B1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nil"/>
            </w:tcBorders>
          </w:tcPr>
          <w:p w:rsidR="00DE34FE" w:rsidRPr="007F11B8" w:rsidRDefault="00DE34FE" w:rsidP="00AF0B18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139" w:right="3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  <w:p w:rsidR="00DE34FE" w:rsidRPr="007F11B8" w:rsidRDefault="00DE34FE" w:rsidP="00AF0B18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139" w:right="3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F11B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- </w:t>
            </w:r>
          </w:p>
        </w:tc>
        <w:tc>
          <w:tcPr>
            <w:tcW w:w="248" w:type="dxa"/>
            <w:tcBorders>
              <w:top w:val="nil"/>
              <w:bottom w:val="nil"/>
            </w:tcBorders>
          </w:tcPr>
          <w:p w:rsidR="00DE34FE" w:rsidRPr="007F11B8" w:rsidRDefault="00DE34FE" w:rsidP="00AF0B1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nil"/>
            </w:tcBorders>
          </w:tcPr>
          <w:p w:rsidR="00DE34FE" w:rsidRPr="007F11B8" w:rsidRDefault="00DE34FE" w:rsidP="00AF0B1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  <w:p w:rsidR="00DE34FE" w:rsidRPr="007F11B8" w:rsidRDefault="00DE34FE" w:rsidP="00AF0B1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F11B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54,541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DE34FE" w:rsidRPr="007F11B8" w:rsidRDefault="00DE34FE" w:rsidP="00AF0B1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nil"/>
            </w:tcBorders>
          </w:tcPr>
          <w:p w:rsidR="00DE34FE" w:rsidRPr="007F11B8" w:rsidRDefault="00DE34FE" w:rsidP="00AF0B18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139" w:right="3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  <w:p w:rsidR="00DE34FE" w:rsidRPr="007F11B8" w:rsidRDefault="00DE34FE" w:rsidP="00AF0B18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139" w:right="3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F11B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-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DE34FE" w:rsidRPr="007F11B8" w:rsidRDefault="00DE34FE" w:rsidP="00AF0B1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nil"/>
            </w:tcBorders>
          </w:tcPr>
          <w:p w:rsidR="00DE34FE" w:rsidRPr="007F11B8" w:rsidRDefault="00DE34FE" w:rsidP="007F11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39" w:right="-4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:rsidR="00DE34FE" w:rsidRPr="007F11B8" w:rsidRDefault="00DE34FE" w:rsidP="007F11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39" w:right="-4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F11B8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7F11B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128,113 </w:t>
            </w:r>
          </w:p>
        </w:tc>
      </w:tr>
      <w:tr w:rsidR="00DE34FE" w:rsidRPr="007F11B8" w:rsidTr="00DE34FE">
        <w:trPr>
          <w:cantSplit/>
          <w:trHeight w:val="101"/>
        </w:trPr>
        <w:tc>
          <w:tcPr>
            <w:tcW w:w="2178" w:type="dxa"/>
            <w:tcBorders>
              <w:bottom w:val="nil"/>
            </w:tcBorders>
            <w:vAlign w:val="bottom"/>
          </w:tcPr>
          <w:p w:rsidR="00DE34FE" w:rsidRPr="007F11B8" w:rsidRDefault="00DE34FE" w:rsidP="00DE34FE">
            <w:pPr>
              <w:spacing w:line="240" w:lineRule="auto"/>
              <w:ind w:right="-288"/>
              <w:rPr>
                <w:rFonts w:ascii="Angsana New" w:hAnsi="Angsana New"/>
                <w:sz w:val="26"/>
                <w:szCs w:val="26"/>
                <w:cs/>
              </w:rPr>
            </w:pPr>
            <w:r w:rsidRPr="007F11B8">
              <w:rPr>
                <w:rFonts w:ascii="Angsana New" w:hAnsi="Angsana New" w:hint="cs"/>
                <w:sz w:val="26"/>
                <w:szCs w:val="26"/>
                <w:cs/>
              </w:rPr>
              <w:t>ได้มาจากการซื้อบริษัทย่อย</w:t>
            </w:r>
          </w:p>
        </w:tc>
        <w:tc>
          <w:tcPr>
            <w:tcW w:w="810" w:type="dxa"/>
            <w:tcBorders>
              <w:bottom w:val="nil"/>
            </w:tcBorders>
          </w:tcPr>
          <w:p w:rsidR="00DE34FE" w:rsidRPr="007F11B8" w:rsidRDefault="00DE34FE" w:rsidP="00DE34FE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90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 w:rsidRPr="007F11B8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DE34FE" w:rsidRPr="007F11B8" w:rsidRDefault="00DE34FE" w:rsidP="00DE34F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F11B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38,557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DE34FE" w:rsidRPr="007F11B8" w:rsidRDefault="00DE34FE" w:rsidP="00DE34F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DE34FE" w:rsidRPr="007F11B8" w:rsidRDefault="00DE34FE" w:rsidP="00DE34FE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13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F11B8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-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DE34FE" w:rsidRPr="007F11B8" w:rsidRDefault="00DE34FE" w:rsidP="00DE34F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DE34FE" w:rsidRPr="007F11B8" w:rsidRDefault="00DE34FE" w:rsidP="00DE34FE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139" w:right="3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F11B8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- </w:t>
            </w:r>
          </w:p>
        </w:tc>
        <w:tc>
          <w:tcPr>
            <w:tcW w:w="248" w:type="dxa"/>
            <w:tcBorders>
              <w:top w:val="nil"/>
              <w:bottom w:val="nil"/>
            </w:tcBorders>
          </w:tcPr>
          <w:p w:rsidR="00DE34FE" w:rsidRPr="007F11B8" w:rsidRDefault="00DE34FE" w:rsidP="00DE34F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2" w:type="dxa"/>
            <w:tcBorders>
              <w:top w:val="nil"/>
              <w:bottom w:val="nil"/>
            </w:tcBorders>
          </w:tcPr>
          <w:p w:rsidR="00DE34FE" w:rsidRPr="007F11B8" w:rsidRDefault="00DE34FE" w:rsidP="00DE34F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39" w:right="3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F11B8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-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DE34FE" w:rsidRPr="007F11B8" w:rsidRDefault="00DE34FE" w:rsidP="00DE34F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:rsidR="00DE34FE" w:rsidRPr="007F11B8" w:rsidRDefault="00DE34FE" w:rsidP="00DE34FE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139" w:right="3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F11B8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-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DE34FE" w:rsidRPr="007F11B8" w:rsidRDefault="00DE34FE" w:rsidP="00DE34F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:rsidR="00DE34FE" w:rsidRPr="007F11B8" w:rsidRDefault="00DE34FE" w:rsidP="007F11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39" w:right="-4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F11B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38,557</w:t>
            </w:r>
          </w:p>
        </w:tc>
      </w:tr>
      <w:tr w:rsidR="00DE34FE" w:rsidRPr="007F11B8" w:rsidTr="00DE34FE">
        <w:trPr>
          <w:cantSplit/>
          <w:trHeight w:val="101"/>
        </w:trPr>
        <w:tc>
          <w:tcPr>
            <w:tcW w:w="2178" w:type="dxa"/>
            <w:tcBorders>
              <w:bottom w:val="nil"/>
            </w:tcBorders>
            <w:vAlign w:val="bottom"/>
          </w:tcPr>
          <w:p w:rsidR="00DE34FE" w:rsidRPr="007F11B8" w:rsidRDefault="00DE34FE" w:rsidP="00DE34FE">
            <w:pPr>
              <w:spacing w:line="240" w:lineRule="auto"/>
              <w:ind w:right="-288"/>
              <w:rPr>
                <w:rFonts w:ascii="Angsana New" w:hAnsi="Angsana New"/>
                <w:sz w:val="26"/>
                <w:szCs w:val="26"/>
                <w:cs/>
              </w:rPr>
            </w:pPr>
            <w:r w:rsidRPr="007F11B8">
              <w:rPr>
                <w:rFonts w:ascii="Angsana New" w:hAnsi="Angsana New" w:hint="cs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810" w:type="dxa"/>
            <w:tcBorders>
              <w:bottom w:val="nil"/>
            </w:tcBorders>
          </w:tcPr>
          <w:p w:rsidR="00DE34FE" w:rsidRPr="007F11B8" w:rsidRDefault="00DE34FE" w:rsidP="00DE34F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DE34FE" w:rsidRPr="007F11B8" w:rsidRDefault="00DE34FE" w:rsidP="00DE34F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F11B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6,243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DE34FE" w:rsidRPr="007F11B8" w:rsidRDefault="00DE34FE" w:rsidP="00DE34F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:rsidR="00DE34FE" w:rsidRPr="007F11B8" w:rsidRDefault="00DE34FE" w:rsidP="00DE34F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F11B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DE34FE" w:rsidRPr="007F11B8" w:rsidRDefault="00DE34FE" w:rsidP="00DE34F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DE34FE" w:rsidRPr="007F11B8" w:rsidRDefault="00DE34FE" w:rsidP="00DE34F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12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F11B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186</w:t>
            </w:r>
          </w:p>
        </w:tc>
        <w:tc>
          <w:tcPr>
            <w:tcW w:w="248" w:type="dxa"/>
            <w:tcBorders>
              <w:top w:val="nil"/>
              <w:bottom w:val="nil"/>
            </w:tcBorders>
          </w:tcPr>
          <w:p w:rsidR="00DE34FE" w:rsidRPr="007F11B8" w:rsidRDefault="00DE34FE" w:rsidP="00DE34F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2" w:type="dxa"/>
            <w:tcBorders>
              <w:top w:val="nil"/>
              <w:bottom w:val="nil"/>
            </w:tcBorders>
          </w:tcPr>
          <w:p w:rsidR="00DE34FE" w:rsidRPr="007F11B8" w:rsidRDefault="00DE34FE" w:rsidP="00DE34F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F11B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70,832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DE34FE" w:rsidRPr="007F11B8" w:rsidRDefault="00DE34FE" w:rsidP="00DE34F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</w:tcPr>
          <w:p w:rsidR="00DE34FE" w:rsidRPr="007F11B8" w:rsidRDefault="00DE34FE" w:rsidP="00DE34FE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139" w:right="3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F11B8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-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DE34FE" w:rsidRPr="007F11B8" w:rsidRDefault="00DE34FE" w:rsidP="00DE34F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:rsidR="00DE34FE" w:rsidRPr="007F11B8" w:rsidRDefault="00DE34FE" w:rsidP="007F11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39" w:right="-4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F11B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77,415</w:t>
            </w:r>
          </w:p>
        </w:tc>
      </w:tr>
      <w:tr w:rsidR="00DE34FE" w:rsidRPr="007F11B8" w:rsidTr="00DE34FE">
        <w:trPr>
          <w:cantSplit/>
          <w:trHeight w:val="199"/>
        </w:trPr>
        <w:tc>
          <w:tcPr>
            <w:tcW w:w="2178" w:type="dxa"/>
            <w:tcBorders>
              <w:bottom w:val="nil"/>
            </w:tcBorders>
            <w:vAlign w:val="bottom"/>
          </w:tcPr>
          <w:p w:rsidR="00DE34FE" w:rsidRPr="007F11B8" w:rsidRDefault="00DE34FE" w:rsidP="00DE34FE">
            <w:pPr>
              <w:spacing w:line="240" w:lineRule="auto"/>
              <w:ind w:right="-28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F11B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ณ วันที่ 31 ธันวาคม 25</w:t>
            </w:r>
            <w:r w:rsidRPr="007F11B8">
              <w:rPr>
                <w:rFonts w:ascii="Angsana New" w:hAnsi="Angsana New"/>
                <w:b/>
                <w:bCs/>
                <w:sz w:val="26"/>
                <w:szCs w:val="26"/>
              </w:rPr>
              <w:t>61</w:t>
            </w:r>
          </w:p>
        </w:tc>
        <w:tc>
          <w:tcPr>
            <w:tcW w:w="810" w:type="dxa"/>
            <w:tcBorders>
              <w:bottom w:val="nil"/>
            </w:tcBorders>
          </w:tcPr>
          <w:p w:rsidR="00DE34FE" w:rsidRPr="007F11B8" w:rsidRDefault="00DE34FE" w:rsidP="00DE34F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DE34FE" w:rsidRPr="007F11B8" w:rsidRDefault="00DE34FE" w:rsidP="00DE34F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F11B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117,816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DE34FE" w:rsidRPr="007F11B8" w:rsidRDefault="00DE34FE" w:rsidP="00DE34F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DE34FE" w:rsidRPr="007F11B8" w:rsidRDefault="00DE34FE" w:rsidP="00DE34F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F11B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710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DE34FE" w:rsidRPr="007F11B8" w:rsidRDefault="00DE34FE" w:rsidP="00DE34F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:rsidR="00DE34FE" w:rsidRPr="007F11B8" w:rsidRDefault="00DE34FE" w:rsidP="00DE34F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12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F11B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186</w:t>
            </w:r>
          </w:p>
        </w:tc>
        <w:tc>
          <w:tcPr>
            <w:tcW w:w="248" w:type="dxa"/>
            <w:tcBorders>
              <w:top w:val="nil"/>
              <w:bottom w:val="nil"/>
            </w:tcBorders>
          </w:tcPr>
          <w:p w:rsidR="00DE34FE" w:rsidRPr="007F11B8" w:rsidRDefault="00DE34FE" w:rsidP="00DE34F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</w:tcPr>
          <w:p w:rsidR="00DE34FE" w:rsidRPr="007F11B8" w:rsidRDefault="00DE34FE" w:rsidP="00DE34F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F11B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125,373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DE34FE" w:rsidRPr="007F11B8" w:rsidRDefault="00DE34FE" w:rsidP="00DE34F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:rsidR="00DE34FE" w:rsidRPr="007F11B8" w:rsidRDefault="00DE34FE" w:rsidP="00DE34FE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139" w:right="3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F11B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-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DE34FE" w:rsidRPr="007F11B8" w:rsidRDefault="00DE34FE" w:rsidP="00DE34F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DE34FE" w:rsidRPr="007F11B8" w:rsidRDefault="00DE34FE" w:rsidP="007F11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39" w:right="-4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F11B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244,085</w:t>
            </w:r>
          </w:p>
        </w:tc>
      </w:tr>
      <w:tr w:rsidR="00DE34FE" w:rsidRPr="007F11B8" w:rsidTr="00DE34FE">
        <w:trPr>
          <w:cantSplit/>
          <w:trHeight w:val="64"/>
        </w:trPr>
        <w:tc>
          <w:tcPr>
            <w:tcW w:w="2178" w:type="dxa"/>
            <w:tcBorders>
              <w:bottom w:val="nil"/>
            </w:tcBorders>
            <w:vAlign w:val="bottom"/>
          </w:tcPr>
          <w:p w:rsidR="00DE34FE" w:rsidRPr="007F11B8" w:rsidRDefault="00DE34FE" w:rsidP="00DE34FE">
            <w:pPr>
              <w:spacing w:line="240" w:lineRule="auto"/>
              <w:ind w:right="-28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:rsidR="00DE34FE" w:rsidRPr="007F11B8" w:rsidRDefault="00DE34FE" w:rsidP="00DE34FE">
            <w:pPr>
              <w:tabs>
                <w:tab w:val="clear" w:pos="907"/>
                <w:tab w:val="decimal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vAlign w:val="bottom"/>
          </w:tcPr>
          <w:p w:rsidR="00DE34FE" w:rsidRPr="007F11B8" w:rsidRDefault="00DE34FE" w:rsidP="00DE34FE">
            <w:pPr>
              <w:tabs>
                <w:tab w:val="clear" w:pos="907"/>
                <w:tab w:val="decimal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DE34FE" w:rsidRPr="007F11B8" w:rsidRDefault="00DE34FE" w:rsidP="00DE34FE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:rsidR="00DE34FE" w:rsidRPr="007F11B8" w:rsidRDefault="00DE34FE" w:rsidP="00DE34F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:rsidR="00DE34FE" w:rsidRPr="007F11B8" w:rsidRDefault="00DE34FE" w:rsidP="00DE34FE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nil"/>
            </w:tcBorders>
          </w:tcPr>
          <w:p w:rsidR="00DE34FE" w:rsidRPr="007F11B8" w:rsidRDefault="00DE34FE" w:rsidP="00DE34FE">
            <w:pPr>
              <w:spacing w:line="240" w:lineRule="auto"/>
              <w:ind w:right="12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8" w:type="dxa"/>
            <w:tcBorders>
              <w:top w:val="nil"/>
              <w:bottom w:val="nil"/>
            </w:tcBorders>
          </w:tcPr>
          <w:p w:rsidR="00DE34FE" w:rsidRPr="007F11B8" w:rsidRDefault="00DE34FE" w:rsidP="00DE34FE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nil"/>
            </w:tcBorders>
          </w:tcPr>
          <w:p w:rsidR="00DE34FE" w:rsidRPr="007F11B8" w:rsidRDefault="00DE34FE" w:rsidP="00DE34F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DE34FE" w:rsidRPr="007F11B8" w:rsidRDefault="00DE34FE" w:rsidP="00DE34FE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nil"/>
            </w:tcBorders>
          </w:tcPr>
          <w:p w:rsidR="00DE34FE" w:rsidRPr="007F11B8" w:rsidRDefault="00DE34FE" w:rsidP="00DE34FE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DE34FE" w:rsidRPr="007F11B8" w:rsidRDefault="00DE34FE" w:rsidP="00DE34FE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nil"/>
            </w:tcBorders>
            <w:vAlign w:val="bottom"/>
          </w:tcPr>
          <w:p w:rsidR="00DE34FE" w:rsidRPr="007F11B8" w:rsidRDefault="00DE34FE" w:rsidP="007F11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39" w:right="-4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DE34FE" w:rsidRPr="007F11B8" w:rsidTr="00DE34FE">
        <w:trPr>
          <w:cantSplit/>
          <w:trHeight w:val="227"/>
        </w:trPr>
        <w:tc>
          <w:tcPr>
            <w:tcW w:w="2178" w:type="dxa"/>
            <w:tcBorders>
              <w:bottom w:val="nil"/>
            </w:tcBorders>
            <w:vAlign w:val="bottom"/>
          </w:tcPr>
          <w:p w:rsidR="00DE34FE" w:rsidRPr="007F11B8" w:rsidRDefault="00DE34FE" w:rsidP="00DE34FE">
            <w:pPr>
              <w:spacing w:line="240" w:lineRule="auto"/>
              <w:ind w:right="-28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7F11B8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810" w:type="dxa"/>
            <w:tcBorders>
              <w:bottom w:val="nil"/>
            </w:tcBorders>
          </w:tcPr>
          <w:p w:rsidR="00DE34FE" w:rsidRPr="007F11B8" w:rsidRDefault="00DE34FE" w:rsidP="00DE34FE">
            <w:pPr>
              <w:tabs>
                <w:tab w:val="clear" w:pos="907"/>
                <w:tab w:val="decimal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:rsidR="00DE34FE" w:rsidRPr="007F11B8" w:rsidRDefault="00DE34FE" w:rsidP="00DE34FE">
            <w:pPr>
              <w:tabs>
                <w:tab w:val="clear" w:pos="907"/>
                <w:tab w:val="decimal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DE34FE" w:rsidRPr="007F11B8" w:rsidRDefault="00DE34FE" w:rsidP="00DE34FE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DE34FE" w:rsidRPr="007F11B8" w:rsidRDefault="00DE34FE" w:rsidP="00DE34F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:rsidR="00DE34FE" w:rsidRPr="007F11B8" w:rsidRDefault="00DE34FE" w:rsidP="00DE34FE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DE34FE" w:rsidRPr="007F11B8" w:rsidRDefault="00DE34FE" w:rsidP="00DE34FE">
            <w:pPr>
              <w:spacing w:line="240" w:lineRule="auto"/>
              <w:ind w:right="12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8" w:type="dxa"/>
            <w:tcBorders>
              <w:top w:val="nil"/>
              <w:bottom w:val="nil"/>
            </w:tcBorders>
          </w:tcPr>
          <w:p w:rsidR="00DE34FE" w:rsidRPr="007F11B8" w:rsidRDefault="00DE34FE" w:rsidP="00DE34FE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32" w:type="dxa"/>
            <w:tcBorders>
              <w:top w:val="nil"/>
              <w:bottom w:val="nil"/>
            </w:tcBorders>
          </w:tcPr>
          <w:p w:rsidR="00DE34FE" w:rsidRPr="007F11B8" w:rsidRDefault="00DE34FE" w:rsidP="00DE34F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DE34FE" w:rsidRPr="007F11B8" w:rsidRDefault="00DE34FE" w:rsidP="00DE34FE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:rsidR="00DE34FE" w:rsidRPr="007F11B8" w:rsidRDefault="00DE34FE" w:rsidP="00DE34FE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DE34FE" w:rsidRPr="007F11B8" w:rsidRDefault="00DE34FE" w:rsidP="00DE34FE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vAlign w:val="bottom"/>
          </w:tcPr>
          <w:p w:rsidR="00DE34FE" w:rsidRPr="007F11B8" w:rsidRDefault="00DE34FE" w:rsidP="007F11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39" w:right="-4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DE34FE" w:rsidRPr="007F11B8" w:rsidTr="00DE34FE">
        <w:trPr>
          <w:cantSplit/>
          <w:trHeight w:val="173"/>
        </w:trPr>
        <w:tc>
          <w:tcPr>
            <w:tcW w:w="2178" w:type="dxa"/>
            <w:tcBorders>
              <w:bottom w:val="nil"/>
            </w:tcBorders>
            <w:vAlign w:val="bottom"/>
          </w:tcPr>
          <w:p w:rsidR="00DE34FE" w:rsidRPr="007F11B8" w:rsidRDefault="00DE34FE" w:rsidP="00DE34FE">
            <w:pPr>
              <w:spacing w:line="240" w:lineRule="auto"/>
              <w:ind w:right="-28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F11B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ณ วันที่ 1 มกราคม 25</w:t>
            </w:r>
            <w:r w:rsidRPr="007F11B8">
              <w:rPr>
                <w:rFonts w:ascii="Angsana New" w:hAnsi="Angsana New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810" w:type="dxa"/>
            <w:tcBorders>
              <w:bottom w:val="nil"/>
            </w:tcBorders>
          </w:tcPr>
          <w:p w:rsidR="00DE34FE" w:rsidRPr="007F11B8" w:rsidRDefault="00DE34FE" w:rsidP="00DE34F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</w:tcPr>
          <w:p w:rsidR="00DE34FE" w:rsidRPr="007F11B8" w:rsidRDefault="00DE34FE" w:rsidP="00DE34F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F11B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14,331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DE34FE" w:rsidRPr="007F11B8" w:rsidRDefault="00DE34FE" w:rsidP="00DE34F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nil"/>
              <w:bottom w:val="double" w:sz="4" w:space="0" w:color="auto"/>
            </w:tcBorders>
          </w:tcPr>
          <w:p w:rsidR="00DE34FE" w:rsidRPr="007F11B8" w:rsidRDefault="00DE34FE" w:rsidP="00DE34F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F11B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1,138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DE34FE" w:rsidRPr="007F11B8" w:rsidRDefault="00DE34FE" w:rsidP="00DE34F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58" w:type="dxa"/>
            <w:tcBorders>
              <w:top w:val="nil"/>
              <w:bottom w:val="double" w:sz="4" w:space="0" w:color="auto"/>
            </w:tcBorders>
          </w:tcPr>
          <w:p w:rsidR="00DE34FE" w:rsidRPr="007F11B8" w:rsidRDefault="00DE34FE" w:rsidP="00DE34FE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139" w:right="3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F11B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- </w:t>
            </w:r>
          </w:p>
        </w:tc>
        <w:tc>
          <w:tcPr>
            <w:tcW w:w="248" w:type="dxa"/>
            <w:tcBorders>
              <w:top w:val="nil"/>
              <w:bottom w:val="nil"/>
            </w:tcBorders>
          </w:tcPr>
          <w:p w:rsidR="00DE34FE" w:rsidRPr="007F11B8" w:rsidRDefault="00DE34FE" w:rsidP="00DE34F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32" w:type="dxa"/>
            <w:tcBorders>
              <w:top w:val="nil"/>
              <w:bottom w:val="double" w:sz="4" w:space="0" w:color="auto"/>
            </w:tcBorders>
          </w:tcPr>
          <w:p w:rsidR="00DE34FE" w:rsidRPr="007F11B8" w:rsidRDefault="00DE34FE" w:rsidP="00DE34F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F11B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22,870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DE34FE" w:rsidRPr="007F11B8" w:rsidRDefault="00DE34FE" w:rsidP="00DE34F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14" w:type="dxa"/>
            <w:tcBorders>
              <w:top w:val="nil"/>
              <w:bottom w:val="double" w:sz="4" w:space="0" w:color="auto"/>
            </w:tcBorders>
          </w:tcPr>
          <w:p w:rsidR="00DE34FE" w:rsidRPr="007F11B8" w:rsidRDefault="00DE34FE" w:rsidP="00DE34FE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139" w:right="3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F11B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-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DE34FE" w:rsidRPr="007F11B8" w:rsidRDefault="00DE34FE" w:rsidP="00DE34F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double" w:sz="4" w:space="0" w:color="auto"/>
            </w:tcBorders>
          </w:tcPr>
          <w:p w:rsidR="00DE34FE" w:rsidRPr="007F11B8" w:rsidRDefault="00DE34FE" w:rsidP="007F11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39" w:right="-4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F11B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38,339</w:t>
            </w:r>
          </w:p>
        </w:tc>
      </w:tr>
      <w:tr w:rsidR="00DE34FE" w:rsidRPr="007F11B8" w:rsidTr="00DE34FE">
        <w:trPr>
          <w:cantSplit/>
          <w:trHeight w:val="404"/>
        </w:trPr>
        <w:tc>
          <w:tcPr>
            <w:tcW w:w="2178" w:type="dxa"/>
            <w:tcBorders>
              <w:bottom w:val="nil"/>
            </w:tcBorders>
            <w:vAlign w:val="bottom"/>
          </w:tcPr>
          <w:p w:rsidR="00DE34FE" w:rsidRPr="007F11B8" w:rsidRDefault="00DE34FE" w:rsidP="00DE34FE">
            <w:pPr>
              <w:spacing w:line="240" w:lineRule="auto"/>
              <w:ind w:left="90" w:right="-288" w:hanging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F11B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ณ วันที่ 31 ธันวาคม 25</w:t>
            </w:r>
            <w:r w:rsidRPr="007F11B8">
              <w:rPr>
                <w:rFonts w:ascii="Angsana New" w:hAnsi="Angsana New"/>
                <w:b/>
                <w:bCs/>
                <w:sz w:val="26"/>
                <w:szCs w:val="26"/>
              </w:rPr>
              <w:t>60</w:t>
            </w:r>
            <w:r w:rsidRPr="007F11B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และ </w:t>
            </w:r>
            <w:r w:rsidRPr="007F11B8">
              <w:rPr>
                <w:rFonts w:ascii="Angsana New" w:hAnsi="Angsana New"/>
                <w:b/>
                <w:bCs/>
                <w:sz w:val="26"/>
                <w:szCs w:val="26"/>
              </w:rPr>
              <w:br/>
            </w:r>
            <w:r w:rsidRPr="007F11B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1 มกราคม 25</w:t>
            </w:r>
            <w:r w:rsidRPr="007F11B8">
              <w:rPr>
                <w:rFonts w:ascii="Angsana New" w:hAnsi="Angsana New"/>
                <w:b/>
                <w:bCs/>
                <w:sz w:val="26"/>
                <w:szCs w:val="26"/>
              </w:rPr>
              <w:t>61</w:t>
            </w:r>
          </w:p>
        </w:tc>
        <w:tc>
          <w:tcPr>
            <w:tcW w:w="810" w:type="dxa"/>
            <w:tcBorders>
              <w:bottom w:val="nil"/>
            </w:tcBorders>
          </w:tcPr>
          <w:p w:rsidR="00DE34FE" w:rsidRPr="007F11B8" w:rsidRDefault="00DE34FE" w:rsidP="00DE34F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:rsidR="00DE34FE" w:rsidRPr="007F11B8" w:rsidRDefault="00DE34FE" w:rsidP="00DE34F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  <w:p w:rsidR="00DE34FE" w:rsidRPr="007F11B8" w:rsidRDefault="00DE34FE" w:rsidP="00DE34F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F11B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8,824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DE34FE" w:rsidRPr="007F11B8" w:rsidRDefault="00DE34FE" w:rsidP="00DE34F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:rsidR="00DE34FE" w:rsidRPr="007F11B8" w:rsidRDefault="00DE34FE" w:rsidP="00DE34F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  <w:p w:rsidR="00DE34FE" w:rsidRPr="007F11B8" w:rsidRDefault="00DE34FE" w:rsidP="00DE34F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F11B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984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DE34FE" w:rsidRPr="007F11B8" w:rsidRDefault="00DE34FE" w:rsidP="00DE34F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58" w:type="dxa"/>
            <w:tcBorders>
              <w:top w:val="double" w:sz="4" w:space="0" w:color="auto"/>
              <w:bottom w:val="double" w:sz="4" w:space="0" w:color="auto"/>
            </w:tcBorders>
          </w:tcPr>
          <w:p w:rsidR="00DE34FE" w:rsidRPr="007F11B8" w:rsidRDefault="00DE34FE" w:rsidP="00DE34FE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139" w:right="3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  <w:p w:rsidR="00DE34FE" w:rsidRPr="007F11B8" w:rsidRDefault="00DE34FE" w:rsidP="00DE34FE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139" w:right="3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F11B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- </w:t>
            </w:r>
          </w:p>
        </w:tc>
        <w:tc>
          <w:tcPr>
            <w:tcW w:w="248" w:type="dxa"/>
            <w:tcBorders>
              <w:top w:val="nil"/>
              <w:bottom w:val="nil"/>
            </w:tcBorders>
          </w:tcPr>
          <w:p w:rsidR="00DE34FE" w:rsidRPr="007F11B8" w:rsidRDefault="00DE34FE" w:rsidP="00DE34F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32" w:type="dxa"/>
            <w:tcBorders>
              <w:top w:val="double" w:sz="4" w:space="0" w:color="auto"/>
              <w:bottom w:val="double" w:sz="4" w:space="0" w:color="auto"/>
            </w:tcBorders>
          </w:tcPr>
          <w:p w:rsidR="00DE34FE" w:rsidRPr="007F11B8" w:rsidRDefault="00DE34FE" w:rsidP="00DE34F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  <w:p w:rsidR="00DE34FE" w:rsidRPr="007F11B8" w:rsidRDefault="00DE34FE" w:rsidP="00DE34F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F11B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57,789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DE34FE" w:rsidRPr="007F11B8" w:rsidRDefault="00DE34FE" w:rsidP="00DE34F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double" w:sz="4" w:space="0" w:color="auto"/>
            </w:tcBorders>
          </w:tcPr>
          <w:p w:rsidR="00DE34FE" w:rsidRPr="007F11B8" w:rsidRDefault="00DE34FE" w:rsidP="00DE34FE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139" w:right="3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  <w:p w:rsidR="00DE34FE" w:rsidRPr="007F11B8" w:rsidRDefault="00DE34FE" w:rsidP="00DE34FE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139" w:right="3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F11B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-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DE34FE" w:rsidRPr="007F11B8" w:rsidRDefault="00DE34FE" w:rsidP="00DE34F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double" w:sz="4" w:space="0" w:color="auto"/>
              <w:bottom w:val="double" w:sz="4" w:space="0" w:color="auto"/>
            </w:tcBorders>
          </w:tcPr>
          <w:p w:rsidR="00DE34FE" w:rsidRPr="007F11B8" w:rsidRDefault="00DE34FE" w:rsidP="007F11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39" w:right="-4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F11B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</w:t>
            </w:r>
          </w:p>
          <w:p w:rsidR="00DE34FE" w:rsidRPr="007F11B8" w:rsidRDefault="00DE34FE" w:rsidP="007F11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39" w:right="-4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F11B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67,597 </w:t>
            </w:r>
          </w:p>
        </w:tc>
      </w:tr>
      <w:tr w:rsidR="00DE34FE" w:rsidRPr="007F11B8" w:rsidTr="00DE34FE">
        <w:trPr>
          <w:cantSplit/>
          <w:trHeight w:val="197"/>
        </w:trPr>
        <w:tc>
          <w:tcPr>
            <w:tcW w:w="2178" w:type="dxa"/>
            <w:tcBorders>
              <w:bottom w:val="nil"/>
            </w:tcBorders>
            <w:vAlign w:val="bottom"/>
          </w:tcPr>
          <w:p w:rsidR="00DE34FE" w:rsidRPr="007F11B8" w:rsidRDefault="00DE34FE" w:rsidP="00DE34FE">
            <w:pPr>
              <w:spacing w:line="240" w:lineRule="auto"/>
              <w:ind w:right="-28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F11B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ณ วันที่ 31 ธันวาคม 25</w:t>
            </w:r>
            <w:r w:rsidRPr="007F11B8">
              <w:rPr>
                <w:rFonts w:ascii="Angsana New" w:hAnsi="Angsana New"/>
                <w:b/>
                <w:bCs/>
                <w:sz w:val="26"/>
                <w:szCs w:val="26"/>
              </w:rPr>
              <w:t>61</w:t>
            </w:r>
          </w:p>
        </w:tc>
        <w:tc>
          <w:tcPr>
            <w:tcW w:w="810" w:type="dxa"/>
            <w:tcBorders>
              <w:bottom w:val="nil"/>
            </w:tcBorders>
          </w:tcPr>
          <w:p w:rsidR="00DE34FE" w:rsidRPr="007F11B8" w:rsidRDefault="00DE34FE" w:rsidP="00DE34F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:rsidR="00DE34FE" w:rsidRPr="007F11B8" w:rsidRDefault="00DE34FE" w:rsidP="00DE34F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F11B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10,742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DE34FE" w:rsidRPr="007F11B8" w:rsidRDefault="00DE34FE" w:rsidP="00DE34F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:rsidR="00DE34FE" w:rsidRPr="007F11B8" w:rsidRDefault="00DE34FE" w:rsidP="00DE34F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F11B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66,898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DE34FE" w:rsidRPr="007F11B8" w:rsidRDefault="00DE34FE" w:rsidP="00DE34F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58" w:type="dxa"/>
            <w:tcBorders>
              <w:top w:val="double" w:sz="4" w:space="0" w:color="auto"/>
              <w:bottom w:val="double" w:sz="4" w:space="0" w:color="auto"/>
            </w:tcBorders>
          </w:tcPr>
          <w:p w:rsidR="00DE34FE" w:rsidRPr="007F11B8" w:rsidRDefault="00DE34FE" w:rsidP="00DE34F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12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F11B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2,423</w:t>
            </w:r>
          </w:p>
        </w:tc>
        <w:tc>
          <w:tcPr>
            <w:tcW w:w="248" w:type="dxa"/>
            <w:tcBorders>
              <w:top w:val="nil"/>
              <w:bottom w:val="nil"/>
            </w:tcBorders>
          </w:tcPr>
          <w:p w:rsidR="00DE34FE" w:rsidRPr="007F11B8" w:rsidRDefault="00DE34FE" w:rsidP="00DE34F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32" w:type="dxa"/>
            <w:tcBorders>
              <w:top w:val="double" w:sz="4" w:space="0" w:color="auto"/>
              <w:bottom w:val="double" w:sz="4" w:space="0" w:color="auto"/>
            </w:tcBorders>
          </w:tcPr>
          <w:p w:rsidR="00DE34FE" w:rsidRPr="007F11B8" w:rsidRDefault="00DE34FE" w:rsidP="00DE34F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F11B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93,404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DE34FE" w:rsidRPr="007F11B8" w:rsidRDefault="00DE34FE" w:rsidP="00DE34F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double" w:sz="4" w:space="0" w:color="auto"/>
            </w:tcBorders>
          </w:tcPr>
          <w:p w:rsidR="00DE34FE" w:rsidRPr="007F11B8" w:rsidRDefault="00DE34FE" w:rsidP="00DE34FE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139" w:right="3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F11B8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7F11B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-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DE34FE" w:rsidRPr="007F11B8" w:rsidRDefault="00DE34FE" w:rsidP="00DE34F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double" w:sz="4" w:space="0" w:color="auto"/>
              <w:bottom w:val="double" w:sz="4" w:space="0" w:color="auto"/>
            </w:tcBorders>
          </w:tcPr>
          <w:p w:rsidR="00DE34FE" w:rsidRPr="007F11B8" w:rsidRDefault="00DE34FE" w:rsidP="00DE34F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F11B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173,467</w:t>
            </w:r>
          </w:p>
        </w:tc>
      </w:tr>
      <w:tr w:rsidR="00DE34FE" w:rsidRPr="007F11B8" w:rsidTr="00DE34FE">
        <w:trPr>
          <w:cantSplit/>
          <w:trHeight w:val="420"/>
        </w:trPr>
        <w:tc>
          <w:tcPr>
            <w:tcW w:w="2178" w:type="dxa"/>
            <w:tcBorders>
              <w:bottom w:val="nil"/>
            </w:tcBorders>
            <w:vAlign w:val="bottom"/>
          </w:tcPr>
          <w:p w:rsidR="00DE34FE" w:rsidRPr="007F11B8" w:rsidRDefault="00DE34FE" w:rsidP="00DE34FE">
            <w:pPr>
              <w:spacing w:line="240" w:lineRule="auto"/>
              <w:ind w:right="-28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DE34FE" w:rsidRPr="007F11B8" w:rsidRDefault="00DE34FE" w:rsidP="00DE34F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:rsidR="00DE34FE" w:rsidRPr="007F11B8" w:rsidRDefault="00DE34FE" w:rsidP="00DE34F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DE34FE" w:rsidRPr="007F11B8" w:rsidRDefault="00DE34FE" w:rsidP="00DE34F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nil"/>
            </w:tcBorders>
          </w:tcPr>
          <w:p w:rsidR="00DE34FE" w:rsidRPr="007F11B8" w:rsidRDefault="00DE34FE" w:rsidP="00DE34F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DE34FE" w:rsidRPr="007F11B8" w:rsidRDefault="00DE34FE" w:rsidP="00DE34F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58" w:type="dxa"/>
            <w:tcBorders>
              <w:top w:val="double" w:sz="4" w:space="0" w:color="auto"/>
              <w:bottom w:val="nil"/>
            </w:tcBorders>
          </w:tcPr>
          <w:p w:rsidR="00DE34FE" w:rsidRPr="007F11B8" w:rsidRDefault="00DE34FE" w:rsidP="00DE34F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12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8" w:type="dxa"/>
            <w:tcBorders>
              <w:top w:val="nil"/>
              <w:bottom w:val="nil"/>
            </w:tcBorders>
          </w:tcPr>
          <w:p w:rsidR="00DE34FE" w:rsidRPr="007F11B8" w:rsidRDefault="00DE34FE" w:rsidP="00DE34F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32" w:type="dxa"/>
            <w:tcBorders>
              <w:top w:val="double" w:sz="4" w:space="0" w:color="auto"/>
              <w:bottom w:val="nil"/>
            </w:tcBorders>
          </w:tcPr>
          <w:p w:rsidR="00DE34FE" w:rsidRPr="007F11B8" w:rsidRDefault="00DE34FE" w:rsidP="00DE34F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DE34FE" w:rsidRPr="007F11B8" w:rsidRDefault="00DE34FE" w:rsidP="00DE34F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nil"/>
            </w:tcBorders>
          </w:tcPr>
          <w:p w:rsidR="00DE34FE" w:rsidRPr="007F11B8" w:rsidRDefault="00DE34FE" w:rsidP="00DE34F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DE34FE" w:rsidRPr="007F11B8" w:rsidRDefault="00DE34FE" w:rsidP="00DE34F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double" w:sz="4" w:space="0" w:color="auto"/>
              <w:bottom w:val="nil"/>
            </w:tcBorders>
          </w:tcPr>
          <w:p w:rsidR="00DE34FE" w:rsidRPr="007F11B8" w:rsidRDefault="00DE34FE" w:rsidP="00DE34F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</w:tbl>
    <w:p w:rsidR="00DE34FE" w:rsidRDefault="00DE34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:rsidR="00314B8C" w:rsidRDefault="00314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W w:w="9074" w:type="dxa"/>
        <w:tblInd w:w="432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38"/>
        <w:gridCol w:w="2036"/>
      </w:tblGrid>
      <w:tr w:rsidR="005308DE" w:rsidRPr="00960352" w:rsidTr="00DE34FE">
        <w:trPr>
          <w:cantSplit/>
          <w:trHeight w:val="420"/>
          <w:tblHeader/>
        </w:trPr>
        <w:tc>
          <w:tcPr>
            <w:tcW w:w="7038" w:type="dxa"/>
          </w:tcPr>
          <w:p w:rsidR="005308DE" w:rsidRPr="00F84E84" w:rsidRDefault="005308DE" w:rsidP="005308D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36" w:type="dxa"/>
            <w:vAlign w:val="bottom"/>
          </w:tcPr>
          <w:p w:rsidR="005308DE" w:rsidRPr="00960352" w:rsidRDefault="005308DE" w:rsidP="005308DE">
            <w:pPr>
              <w:spacing w:line="240" w:lineRule="auto"/>
              <w:ind w:left="-126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03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</w:t>
            </w:r>
            <w:r w:rsidRPr="009603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บการเงินเฉพาะกิจการ</w:t>
            </w:r>
          </w:p>
        </w:tc>
      </w:tr>
      <w:tr w:rsidR="005308DE" w:rsidRPr="00960352" w:rsidTr="00DE34FE">
        <w:trPr>
          <w:cantSplit/>
          <w:trHeight w:val="420"/>
          <w:tblHeader/>
        </w:trPr>
        <w:tc>
          <w:tcPr>
            <w:tcW w:w="7038" w:type="dxa"/>
          </w:tcPr>
          <w:p w:rsidR="005308DE" w:rsidRPr="00960352" w:rsidRDefault="005308DE" w:rsidP="005308D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36" w:type="dxa"/>
            <w:vAlign w:val="bottom"/>
          </w:tcPr>
          <w:p w:rsidR="005308DE" w:rsidRPr="00960352" w:rsidRDefault="005308DE" w:rsidP="005308D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0352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</w:tr>
      <w:tr w:rsidR="005308DE" w:rsidRPr="00960352" w:rsidTr="00DE34FE">
        <w:trPr>
          <w:cantSplit/>
          <w:trHeight w:val="74"/>
          <w:tblHeader/>
        </w:trPr>
        <w:tc>
          <w:tcPr>
            <w:tcW w:w="7038" w:type="dxa"/>
          </w:tcPr>
          <w:p w:rsidR="005308DE" w:rsidRPr="00960352" w:rsidRDefault="005308DE" w:rsidP="005308D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36" w:type="dxa"/>
            <w:vAlign w:val="bottom"/>
          </w:tcPr>
          <w:p w:rsidR="005308DE" w:rsidRPr="00960352" w:rsidRDefault="005308DE" w:rsidP="005308DE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6035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08DE" w:rsidRPr="00960352" w:rsidTr="002454B6">
        <w:trPr>
          <w:cantSplit/>
          <w:trHeight w:val="420"/>
        </w:trPr>
        <w:tc>
          <w:tcPr>
            <w:tcW w:w="7038" w:type="dxa"/>
          </w:tcPr>
          <w:p w:rsidR="005308DE" w:rsidRPr="00960352" w:rsidRDefault="005308DE" w:rsidP="005308D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6035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036" w:type="dxa"/>
            <w:tcBorders>
              <w:bottom w:val="nil"/>
            </w:tcBorders>
            <w:vAlign w:val="bottom"/>
          </w:tcPr>
          <w:p w:rsidR="005308DE" w:rsidRPr="00960352" w:rsidRDefault="005308DE" w:rsidP="005308DE">
            <w:pPr>
              <w:tabs>
                <w:tab w:val="clear" w:pos="907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4A69" w:rsidRPr="00960352" w:rsidTr="002454B6">
        <w:trPr>
          <w:cantSplit/>
          <w:trHeight w:val="420"/>
        </w:trPr>
        <w:tc>
          <w:tcPr>
            <w:tcW w:w="7038" w:type="dxa"/>
          </w:tcPr>
          <w:p w:rsidR="00424A69" w:rsidRPr="00960352" w:rsidRDefault="00424A69" w:rsidP="00424A6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60352">
              <w:rPr>
                <w:rFonts w:ascii="Angsana New" w:hAnsi="Angsana New"/>
                <w:sz w:val="30"/>
                <w:szCs w:val="30"/>
                <w:cs/>
              </w:rPr>
              <w:t>ณ วันที่ 1 มกราคม 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036" w:type="dxa"/>
            <w:tcBorders>
              <w:bottom w:val="nil"/>
            </w:tcBorders>
          </w:tcPr>
          <w:p w:rsidR="00424A69" w:rsidRPr="00424A69" w:rsidRDefault="00424A69" w:rsidP="00424A69">
            <w:pPr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4A69">
              <w:rPr>
                <w:rFonts w:ascii="Angsana New" w:hAnsi="Angsana New"/>
                <w:sz w:val="30"/>
                <w:szCs w:val="30"/>
              </w:rPr>
              <w:t xml:space="preserve"> 68,107 </w:t>
            </w:r>
          </w:p>
        </w:tc>
      </w:tr>
      <w:tr w:rsidR="00424A69" w:rsidRPr="00960352" w:rsidTr="002454B6">
        <w:trPr>
          <w:cantSplit/>
          <w:trHeight w:val="420"/>
        </w:trPr>
        <w:tc>
          <w:tcPr>
            <w:tcW w:w="7038" w:type="dxa"/>
            <w:vAlign w:val="bottom"/>
          </w:tcPr>
          <w:p w:rsidR="00424A69" w:rsidRPr="00960352" w:rsidRDefault="00424A69" w:rsidP="00424A69">
            <w:pPr>
              <w:spacing w:line="240" w:lineRule="auto"/>
              <w:ind w:right="-288"/>
              <w:rPr>
                <w:rFonts w:ascii="Angsana New" w:hAnsi="Angsana New"/>
                <w:sz w:val="30"/>
                <w:szCs w:val="30"/>
                <w:cs/>
              </w:rPr>
            </w:pPr>
            <w:r w:rsidRPr="00960352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036" w:type="dxa"/>
            <w:tcBorders>
              <w:bottom w:val="nil"/>
            </w:tcBorders>
          </w:tcPr>
          <w:p w:rsidR="00424A69" w:rsidRPr="00960352" w:rsidRDefault="00424A69" w:rsidP="00424A69">
            <w:pPr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190</w:t>
            </w:r>
            <w:r w:rsidRPr="0096035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424A69" w:rsidRPr="00960352" w:rsidTr="002454B6">
        <w:trPr>
          <w:cantSplit/>
          <w:trHeight w:val="420"/>
        </w:trPr>
        <w:tc>
          <w:tcPr>
            <w:tcW w:w="7038" w:type="dxa"/>
          </w:tcPr>
          <w:p w:rsidR="00424A69" w:rsidRPr="00960352" w:rsidRDefault="00424A69" w:rsidP="00424A6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03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  <w:r w:rsidRPr="009603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1 มกราคม </w:t>
            </w:r>
            <w:r w:rsidRPr="00960352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036" w:type="dxa"/>
            <w:tcBorders>
              <w:top w:val="single" w:sz="4" w:space="0" w:color="auto"/>
              <w:bottom w:val="nil"/>
            </w:tcBorders>
            <w:vAlign w:val="bottom"/>
          </w:tcPr>
          <w:p w:rsidR="00424A69" w:rsidRPr="00960352" w:rsidRDefault="00424A69" w:rsidP="00424A69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03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68</w:t>
            </w:r>
            <w:r w:rsidRPr="0096035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603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  <w:tr w:rsidR="00424A69" w:rsidRPr="00960352" w:rsidTr="007F11B8">
        <w:trPr>
          <w:cantSplit/>
          <w:trHeight w:val="420"/>
        </w:trPr>
        <w:tc>
          <w:tcPr>
            <w:tcW w:w="7038" w:type="dxa"/>
            <w:vAlign w:val="bottom"/>
          </w:tcPr>
          <w:p w:rsidR="00424A69" w:rsidRPr="00960352" w:rsidRDefault="00424A69" w:rsidP="00424A69">
            <w:pPr>
              <w:spacing w:line="240" w:lineRule="auto"/>
              <w:ind w:right="-288"/>
              <w:rPr>
                <w:rFonts w:ascii="Angsana New" w:hAnsi="Angsana New"/>
                <w:sz w:val="30"/>
                <w:szCs w:val="30"/>
                <w:cs/>
              </w:rPr>
            </w:pPr>
            <w:r w:rsidRPr="00960352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036" w:type="dxa"/>
            <w:tcBorders>
              <w:top w:val="nil"/>
              <w:bottom w:val="single" w:sz="4" w:space="0" w:color="auto"/>
            </w:tcBorders>
          </w:tcPr>
          <w:p w:rsidR="00424A69" w:rsidRPr="00960352" w:rsidRDefault="002D426A" w:rsidP="00F840E2">
            <w:pPr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</w:t>
            </w:r>
            <w:r w:rsidR="00F840E2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424A69" w:rsidRPr="00960352" w:rsidTr="007F11B8">
        <w:trPr>
          <w:cantSplit/>
          <w:trHeight w:val="420"/>
        </w:trPr>
        <w:tc>
          <w:tcPr>
            <w:tcW w:w="7038" w:type="dxa"/>
            <w:tcBorders>
              <w:bottom w:val="nil"/>
            </w:tcBorders>
          </w:tcPr>
          <w:p w:rsidR="00424A69" w:rsidRPr="00960352" w:rsidRDefault="00424A69" w:rsidP="00424A6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03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6035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603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60352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0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24A69" w:rsidRPr="00960352" w:rsidRDefault="002D426A" w:rsidP="00424A69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69,13</w:t>
            </w:r>
            <w:r w:rsidR="0012256E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  <w:tr w:rsidR="007F11B8" w:rsidRPr="00960352" w:rsidTr="007F11B8">
        <w:trPr>
          <w:cantSplit/>
          <w:trHeight w:val="80"/>
        </w:trPr>
        <w:tc>
          <w:tcPr>
            <w:tcW w:w="7038" w:type="dxa"/>
            <w:tcBorders>
              <w:bottom w:val="nil"/>
            </w:tcBorders>
          </w:tcPr>
          <w:p w:rsidR="007F11B8" w:rsidRPr="00960352" w:rsidRDefault="007F11B8" w:rsidP="00424A6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36" w:type="dxa"/>
            <w:tcBorders>
              <w:top w:val="single" w:sz="4" w:space="0" w:color="auto"/>
              <w:bottom w:val="nil"/>
            </w:tcBorders>
            <w:vAlign w:val="bottom"/>
          </w:tcPr>
          <w:p w:rsidR="007F11B8" w:rsidRPr="00960352" w:rsidRDefault="007F11B8" w:rsidP="00424A69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24A69" w:rsidRPr="00960352" w:rsidTr="00390E1E">
        <w:trPr>
          <w:cantSplit/>
          <w:trHeight w:val="80"/>
        </w:trPr>
        <w:tc>
          <w:tcPr>
            <w:tcW w:w="7038" w:type="dxa"/>
            <w:tcBorders>
              <w:bottom w:val="nil"/>
            </w:tcBorders>
          </w:tcPr>
          <w:p w:rsidR="00424A69" w:rsidRPr="00960352" w:rsidRDefault="00424A69" w:rsidP="00424A6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6035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2036" w:type="dxa"/>
            <w:tcBorders>
              <w:top w:val="nil"/>
              <w:bottom w:val="nil"/>
            </w:tcBorders>
            <w:vAlign w:val="bottom"/>
          </w:tcPr>
          <w:p w:rsidR="00424A69" w:rsidRPr="00960352" w:rsidRDefault="00424A69" w:rsidP="00424A69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24A69" w:rsidRPr="00960352" w:rsidTr="00390E1E">
        <w:trPr>
          <w:cantSplit/>
          <w:trHeight w:val="119"/>
        </w:trPr>
        <w:tc>
          <w:tcPr>
            <w:tcW w:w="7038" w:type="dxa"/>
            <w:tcBorders>
              <w:bottom w:val="nil"/>
            </w:tcBorders>
          </w:tcPr>
          <w:p w:rsidR="00424A69" w:rsidRPr="00960352" w:rsidRDefault="00424A69" w:rsidP="00424A6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60352">
              <w:rPr>
                <w:rFonts w:ascii="Angsana New" w:hAnsi="Angsana New"/>
                <w:sz w:val="30"/>
                <w:szCs w:val="30"/>
                <w:cs/>
              </w:rPr>
              <w:t>ณ วันที่ 1 มกราคม 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036" w:type="dxa"/>
            <w:tcBorders>
              <w:top w:val="nil"/>
              <w:bottom w:val="nil"/>
            </w:tcBorders>
          </w:tcPr>
          <w:p w:rsidR="00424A69" w:rsidRPr="00424A69" w:rsidRDefault="00424A69" w:rsidP="00424A69">
            <w:pPr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4A69">
              <w:rPr>
                <w:rFonts w:ascii="Angsana New" w:hAnsi="Angsana New"/>
                <w:sz w:val="30"/>
                <w:szCs w:val="30"/>
              </w:rPr>
              <w:t xml:space="preserve"> 58,802</w:t>
            </w:r>
          </w:p>
        </w:tc>
      </w:tr>
      <w:tr w:rsidR="00424A69" w:rsidRPr="00960352" w:rsidTr="002454B6">
        <w:trPr>
          <w:cantSplit/>
          <w:trHeight w:val="420"/>
        </w:trPr>
        <w:tc>
          <w:tcPr>
            <w:tcW w:w="7038" w:type="dxa"/>
            <w:tcBorders>
              <w:bottom w:val="nil"/>
            </w:tcBorders>
          </w:tcPr>
          <w:p w:rsidR="00424A69" w:rsidRPr="00960352" w:rsidRDefault="00424A69" w:rsidP="00424A6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60352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036" w:type="dxa"/>
            <w:tcBorders>
              <w:top w:val="nil"/>
              <w:bottom w:val="nil"/>
            </w:tcBorders>
          </w:tcPr>
          <w:p w:rsidR="00424A69" w:rsidRPr="00960352" w:rsidRDefault="00424A69" w:rsidP="00424A69">
            <w:pPr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0352">
              <w:rPr>
                <w:rFonts w:ascii="Angsana New" w:hAnsi="Angsana New"/>
                <w:sz w:val="30"/>
                <w:szCs w:val="30"/>
              </w:rPr>
              <w:t xml:space="preserve"> 4,198</w:t>
            </w:r>
          </w:p>
        </w:tc>
      </w:tr>
      <w:tr w:rsidR="00424A69" w:rsidRPr="00960352" w:rsidTr="002454B6">
        <w:trPr>
          <w:cantSplit/>
          <w:trHeight w:val="420"/>
        </w:trPr>
        <w:tc>
          <w:tcPr>
            <w:tcW w:w="7038" w:type="dxa"/>
            <w:tcBorders>
              <w:bottom w:val="nil"/>
            </w:tcBorders>
          </w:tcPr>
          <w:p w:rsidR="00424A69" w:rsidRPr="00960352" w:rsidRDefault="00424A69" w:rsidP="00424A6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03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  <w:r w:rsidRPr="009603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1 มกราคม </w:t>
            </w:r>
            <w:r w:rsidRPr="00960352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036" w:type="dxa"/>
            <w:tcBorders>
              <w:top w:val="single" w:sz="4" w:space="0" w:color="auto"/>
              <w:bottom w:val="nil"/>
            </w:tcBorders>
          </w:tcPr>
          <w:p w:rsidR="00424A69" w:rsidRPr="0012208F" w:rsidRDefault="00424A69" w:rsidP="00424A69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208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63,000</w:t>
            </w:r>
          </w:p>
        </w:tc>
      </w:tr>
      <w:tr w:rsidR="00424A69" w:rsidRPr="00960352" w:rsidTr="00390E1E">
        <w:trPr>
          <w:cantSplit/>
          <w:trHeight w:val="80"/>
        </w:trPr>
        <w:tc>
          <w:tcPr>
            <w:tcW w:w="7038" w:type="dxa"/>
            <w:tcBorders>
              <w:bottom w:val="nil"/>
            </w:tcBorders>
          </w:tcPr>
          <w:p w:rsidR="00424A69" w:rsidRPr="00960352" w:rsidRDefault="00424A69" w:rsidP="00424A6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60352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036" w:type="dxa"/>
            <w:tcBorders>
              <w:top w:val="nil"/>
              <w:bottom w:val="single" w:sz="4" w:space="0" w:color="auto"/>
            </w:tcBorders>
          </w:tcPr>
          <w:p w:rsidR="00424A69" w:rsidRPr="00960352" w:rsidRDefault="002D426A" w:rsidP="00424A69">
            <w:pPr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3,443</w:t>
            </w:r>
          </w:p>
        </w:tc>
      </w:tr>
      <w:tr w:rsidR="00424A69" w:rsidRPr="0012208F" w:rsidTr="00390E1E">
        <w:trPr>
          <w:cantSplit/>
          <w:trHeight w:val="70"/>
        </w:trPr>
        <w:tc>
          <w:tcPr>
            <w:tcW w:w="7038" w:type="dxa"/>
            <w:tcBorders>
              <w:bottom w:val="nil"/>
            </w:tcBorders>
          </w:tcPr>
          <w:p w:rsidR="00424A69" w:rsidRPr="00960352" w:rsidRDefault="00424A69" w:rsidP="00424A6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03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6035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603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60352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036" w:type="dxa"/>
            <w:tcBorders>
              <w:top w:val="single" w:sz="4" w:space="0" w:color="auto"/>
              <w:bottom w:val="nil"/>
            </w:tcBorders>
          </w:tcPr>
          <w:p w:rsidR="00424A69" w:rsidRPr="0012208F" w:rsidRDefault="002D426A" w:rsidP="00424A69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66,443</w:t>
            </w:r>
          </w:p>
        </w:tc>
      </w:tr>
      <w:tr w:rsidR="00424A69" w:rsidRPr="007F11B8" w:rsidTr="00DE34FE">
        <w:trPr>
          <w:cantSplit/>
          <w:trHeight w:val="154"/>
        </w:trPr>
        <w:tc>
          <w:tcPr>
            <w:tcW w:w="7038" w:type="dxa"/>
            <w:tcBorders>
              <w:bottom w:val="nil"/>
            </w:tcBorders>
          </w:tcPr>
          <w:p w:rsidR="00424A69" w:rsidRPr="007F11B8" w:rsidRDefault="00424A69" w:rsidP="00390E1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36" w:type="dxa"/>
            <w:tcBorders>
              <w:top w:val="single" w:sz="4" w:space="0" w:color="auto"/>
              <w:bottom w:val="nil"/>
            </w:tcBorders>
            <w:vAlign w:val="bottom"/>
          </w:tcPr>
          <w:p w:rsidR="00424A69" w:rsidRPr="007F11B8" w:rsidRDefault="00424A69" w:rsidP="007F11B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424A69" w:rsidRPr="00960352" w:rsidTr="00DE34FE">
        <w:trPr>
          <w:cantSplit/>
          <w:trHeight w:val="236"/>
        </w:trPr>
        <w:tc>
          <w:tcPr>
            <w:tcW w:w="7038" w:type="dxa"/>
            <w:tcBorders>
              <w:bottom w:val="nil"/>
            </w:tcBorders>
          </w:tcPr>
          <w:p w:rsidR="00424A69" w:rsidRPr="00960352" w:rsidRDefault="00424A69" w:rsidP="00424A6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6035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036" w:type="dxa"/>
            <w:tcBorders>
              <w:top w:val="nil"/>
              <w:bottom w:val="nil"/>
            </w:tcBorders>
            <w:vAlign w:val="bottom"/>
          </w:tcPr>
          <w:p w:rsidR="00424A69" w:rsidRPr="00960352" w:rsidRDefault="00424A69" w:rsidP="00424A69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24A69" w:rsidRPr="00960352" w:rsidTr="00390E1E">
        <w:trPr>
          <w:cantSplit/>
          <w:trHeight w:val="137"/>
        </w:trPr>
        <w:tc>
          <w:tcPr>
            <w:tcW w:w="7038" w:type="dxa"/>
            <w:tcBorders>
              <w:bottom w:val="nil"/>
            </w:tcBorders>
          </w:tcPr>
          <w:p w:rsidR="00424A69" w:rsidRPr="00960352" w:rsidRDefault="00424A69" w:rsidP="00424A6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603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 1 มกราคม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2036" w:type="dxa"/>
            <w:tcBorders>
              <w:top w:val="nil"/>
              <w:bottom w:val="double" w:sz="4" w:space="0" w:color="auto"/>
            </w:tcBorders>
          </w:tcPr>
          <w:p w:rsidR="00424A69" w:rsidRPr="00960352" w:rsidRDefault="00424A69" w:rsidP="00424A69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035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9,305 </w:t>
            </w:r>
          </w:p>
        </w:tc>
      </w:tr>
      <w:tr w:rsidR="00424A69" w:rsidRPr="00960352" w:rsidTr="00390E1E">
        <w:trPr>
          <w:cantSplit/>
          <w:trHeight w:val="50"/>
        </w:trPr>
        <w:tc>
          <w:tcPr>
            <w:tcW w:w="7038" w:type="dxa"/>
            <w:tcBorders>
              <w:bottom w:val="nil"/>
            </w:tcBorders>
          </w:tcPr>
          <w:p w:rsidR="00424A69" w:rsidRPr="00960352" w:rsidRDefault="00424A69" w:rsidP="00424A6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03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  <w:r w:rsidRPr="009603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1 มกราคม 25</w:t>
            </w:r>
            <w:r w:rsidRPr="00960352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036" w:type="dxa"/>
            <w:tcBorders>
              <w:top w:val="double" w:sz="4" w:space="0" w:color="auto"/>
              <w:bottom w:val="double" w:sz="4" w:space="0" w:color="auto"/>
            </w:tcBorders>
          </w:tcPr>
          <w:p w:rsidR="00424A69" w:rsidRPr="00960352" w:rsidRDefault="00424A69" w:rsidP="00424A69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035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5,297 </w:t>
            </w:r>
          </w:p>
        </w:tc>
      </w:tr>
      <w:tr w:rsidR="00424A69" w:rsidRPr="00960352" w:rsidTr="00390E1E">
        <w:trPr>
          <w:cantSplit/>
          <w:trHeight w:val="224"/>
        </w:trPr>
        <w:tc>
          <w:tcPr>
            <w:tcW w:w="7038" w:type="dxa"/>
            <w:tcBorders>
              <w:bottom w:val="nil"/>
            </w:tcBorders>
          </w:tcPr>
          <w:p w:rsidR="00424A69" w:rsidRPr="00960352" w:rsidRDefault="00424A69" w:rsidP="00424A6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03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 w:rsidRPr="00960352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036" w:type="dxa"/>
            <w:tcBorders>
              <w:top w:val="double" w:sz="4" w:space="0" w:color="auto"/>
              <w:bottom w:val="double" w:sz="4" w:space="0" w:color="auto"/>
            </w:tcBorders>
          </w:tcPr>
          <w:p w:rsidR="00424A69" w:rsidRPr="00960352" w:rsidRDefault="002D426A" w:rsidP="00424A69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2,69</w:t>
            </w:r>
            <w:r w:rsidR="00F840E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</w:tbl>
    <w:p w:rsidR="00C67E83" w:rsidRDefault="00C67E83" w:rsidP="008755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67"/>
        <w:jc w:val="thaiDistribute"/>
        <w:rPr>
          <w:rFonts w:ascii="Angsana New" w:hAnsi="Angsana New"/>
          <w:bCs/>
          <w:sz w:val="14"/>
          <w:szCs w:val="14"/>
        </w:rPr>
      </w:pPr>
    </w:p>
    <w:p w:rsidR="007F11B8" w:rsidRDefault="007F11B8" w:rsidP="008755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67"/>
        <w:jc w:val="thaiDistribute"/>
        <w:rPr>
          <w:rFonts w:ascii="Angsana New" w:hAnsi="Angsana New"/>
          <w:bCs/>
          <w:sz w:val="14"/>
          <w:szCs w:val="14"/>
        </w:rPr>
      </w:pPr>
    </w:p>
    <w:p w:rsidR="007F11B8" w:rsidRDefault="007F11B8" w:rsidP="008755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67"/>
        <w:jc w:val="thaiDistribute"/>
        <w:rPr>
          <w:rFonts w:ascii="Angsana New" w:hAnsi="Angsana New"/>
          <w:bCs/>
          <w:sz w:val="14"/>
          <w:szCs w:val="14"/>
        </w:rPr>
      </w:pPr>
    </w:p>
    <w:p w:rsidR="007F11B8" w:rsidRDefault="007F11B8" w:rsidP="008755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67"/>
        <w:jc w:val="thaiDistribute"/>
        <w:rPr>
          <w:rFonts w:ascii="Angsana New" w:hAnsi="Angsana New"/>
          <w:bCs/>
          <w:sz w:val="14"/>
          <w:szCs w:val="14"/>
        </w:rPr>
      </w:pPr>
    </w:p>
    <w:p w:rsidR="007F11B8" w:rsidRDefault="007F11B8" w:rsidP="008755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67"/>
        <w:jc w:val="thaiDistribute"/>
        <w:rPr>
          <w:rFonts w:ascii="Angsana New" w:hAnsi="Angsana New"/>
          <w:bCs/>
          <w:sz w:val="14"/>
          <w:szCs w:val="14"/>
        </w:rPr>
      </w:pPr>
    </w:p>
    <w:p w:rsidR="007F11B8" w:rsidRDefault="007F11B8" w:rsidP="008755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67"/>
        <w:jc w:val="thaiDistribute"/>
        <w:rPr>
          <w:rFonts w:ascii="Angsana New" w:hAnsi="Angsana New"/>
          <w:bCs/>
          <w:sz w:val="14"/>
          <w:szCs w:val="14"/>
        </w:rPr>
      </w:pPr>
    </w:p>
    <w:p w:rsidR="007F11B8" w:rsidRDefault="007F11B8" w:rsidP="008755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67"/>
        <w:jc w:val="thaiDistribute"/>
        <w:rPr>
          <w:rFonts w:ascii="Angsana New" w:hAnsi="Angsana New"/>
          <w:bCs/>
          <w:sz w:val="14"/>
          <w:szCs w:val="14"/>
        </w:rPr>
      </w:pPr>
    </w:p>
    <w:p w:rsidR="007F11B8" w:rsidRDefault="007F11B8" w:rsidP="008755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67"/>
        <w:jc w:val="thaiDistribute"/>
        <w:rPr>
          <w:rFonts w:ascii="Angsana New" w:hAnsi="Angsana New"/>
          <w:bCs/>
          <w:sz w:val="14"/>
          <w:szCs w:val="14"/>
        </w:rPr>
      </w:pPr>
    </w:p>
    <w:p w:rsidR="007F11B8" w:rsidRDefault="007F11B8" w:rsidP="008755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67"/>
        <w:jc w:val="thaiDistribute"/>
        <w:rPr>
          <w:rFonts w:ascii="Angsana New" w:hAnsi="Angsana New"/>
          <w:bCs/>
          <w:sz w:val="14"/>
          <w:szCs w:val="14"/>
        </w:rPr>
      </w:pPr>
    </w:p>
    <w:p w:rsidR="007F11B8" w:rsidRDefault="007F11B8" w:rsidP="008755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67"/>
        <w:jc w:val="thaiDistribute"/>
        <w:rPr>
          <w:rFonts w:ascii="Angsana New" w:hAnsi="Angsana New"/>
          <w:bCs/>
          <w:sz w:val="14"/>
          <w:szCs w:val="14"/>
        </w:rPr>
      </w:pPr>
    </w:p>
    <w:p w:rsidR="007F11B8" w:rsidRDefault="007F11B8" w:rsidP="008755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67"/>
        <w:jc w:val="thaiDistribute"/>
        <w:rPr>
          <w:rFonts w:ascii="Angsana New" w:hAnsi="Angsana New"/>
          <w:bCs/>
          <w:sz w:val="14"/>
          <w:szCs w:val="14"/>
        </w:rPr>
      </w:pPr>
    </w:p>
    <w:p w:rsidR="007F11B8" w:rsidRDefault="007F11B8" w:rsidP="008755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67"/>
        <w:jc w:val="thaiDistribute"/>
        <w:rPr>
          <w:rFonts w:ascii="Angsana New" w:hAnsi="Angsana New"/>
          <w:bCs/>
          <w:sz w:val="14"/>
          <w:szCs w:val="14"/>
        </w:rPr>
      </w:pPr>
    </w:p>
    <w:p w:rsidR="007F11B8" w:rsidRDefault="007F11B8" w:rsidP="008755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67"/>
        <w:jc w:val="thaiDistribute"/>
        <w:rPr>
          <w:rFonts w:ascii="Angsana New" w:hAnsi="Angsana New"/>
          <w:bCs/>
          <w:sz w:val="14"/>
          <w:szCs w:val="14"/>
        </w:rPr>
      </w:pPr>
    </w:p>
    <w:p w:rsidR="007F11B8" w:rsidRDefault="007F11B8" w:rsidP="008755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67"/>
        <w:jc w:val="thaiDistribute"/>
        <w:rPr>
          <w:rFonts w:ascii="Angsana New" w:hAnsi="Angsana New"/>
          <w:bCs/>
          <w:sz w:val="14"/>
          <w:szCs w:val="14"/>
        </w:rPr>
      </w:pPr>
    </w:p>
    <w:p w:rsidR="007F11B8" w:rsidRDefault="007F11B8" w:rsidP="008755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67"/>
        <w:jc w:val="thaiDistribute"/>
        <w:rPr>
          <w:rFonts w:ascii="Angsana New" w:hAnsi="Angsana New"/>
          <w:bCs/>
          <w:sz w:val="14"/>
          <w:szCs w:val="14"/>
        </w:rPr>
      </w:pPr>
    </w:p>
    <w:p w:rsidR="007F11B8" w:rsidRDefault="007F11B8" w:rsidP="008755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67"/>
        <w:jc w:val="thaiDistribute"/>
        <w:rPr>
          <w:rFonts w:ascii="Angsana New" w:hAnsi="Angsana New"/>
          <w:bCs/>
          <w:sz w:val="14"/>
          <w:szCs w:val="14"/>
        </w:rPr>
      </w:pPr>
    </w:p>
    <w:p w:rsidR="007F11B8" w:rsidRDefault="007F11B8" w:rsidP="008755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67"/>
        <w:jc w:val="thaiDistribute"/>
        <w:rPr>
          <w:rFonts w:ascii="Angsana New" w:hAnsi="Angsana New"/>
          <w:bCs/>
          <w:sz w:val="14"/>
          <w:szCs w:val="14"/>
        </w:rPr>
      </w:pPr>
    </w:p>
    <w:p w:rsidR="007F11B8" w:rsidRDefault="007F11B8" w:rsidP="008755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67"/>
        <w:jc w:val="thaiDistribute"/>
        <w:rPr>
          <w:rFonts w:ascii="Angsana New" w:hAnsi="Angsana New"/>
          <w:bCs/>
          <w:sz w:val="14"/>
          <w:szCs w:val="14"/>
        </w:rPr>
      </w:pPr>
    </w:p>
    <w:p w:rsidR="007F11B8" w:rsidRDefault="007F11B8" w:rsidP="008755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67"/>
        <w:jc w:val="thaiDistribute"/>
        <w:rPr>
          <w:rFonts w:ascii="Angsana New" w:hAnsi="Angsana New"/>
          <w:bCs/>
          <w:sz w:val="14"/>
          <w:szCs w:val="14"/>
        </w:rPr>
      </w:pPr>
    </w:p>
    <w:p w:rsidR="007F11B8" w:rsidRDefault="007F11B8" w:rsidP="008755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67"/>
        <w:jc w:val="thaiDistribute"/>
        <w:rPr>
          <w:rFonts w:ascii="Angsana New" w:hAnsi="Angsana New"/>
          <w:bCs/>
          <w:sz w:val="14"/>
          <w:szCs w:val="14"/>
        </w:rPr>
      </w:pPr>
    </w:p>
    <w:p w:rsidR="007F11B8" w:rsidRPr="00DE34FE" w:rsidRDefault="007F11B8" w:rsidP="008755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67"/>
        <w:jc w:val="thaiDistribute"/>
        <w:rPr>
          <w:rFonts w:ascii="Angsana New" w:hAnsi="Angsana New"/>
          <w:bCs/>
          <w:sz w:val="14"/>
          <w:szCs w:val="14"/>
        </w:rPr>
      </w:pPr>
    </w:p>
    <w:p w:rsidR="00875506" w:rsidRDefault="002E0723" w:rsidP="008755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67"/>
        <w:jc w:val="thaiDistribute"/>
        <w:rPr>
          <w:rFonts w:ascii="Angsana New" w:hAnsi="Angsana New"/>
          <w:bCs/>
          <w:sz w:val="30"/>
          <w:szCs w:val="30"/>
          <w:cs/>
        </w:rPr>
      </w:pPr>
      <w:r>
        <w:rPr>
          <w:rFonts w:ascii="Angsana New" w:hAnsi="Angsana New"/>
          <w:b/>
          <w:sz w:val="30"/>
          <w:szCs w:val="30"/>
        </w:rPr>
        <w:lastRenderedPageBreak/>
        <w:t>20</w:t>
      </w:r>
      <w:r w:rsidR="00875506" w:rsidRPr="009A7905">
        <w:rPr>
          <w:rFonts w:ascii="Angsana New" w:hAnsi="Angsana New"/>
          <w:b/>
          <w:sz w:val="30"/>
          <w:szCs w:val="30"/>
        </w:rPr>
        <w:tab/>
      </w:r>
      <w:r w:rsidR="00875506" w:rsidRPr="009A7905">
        <w:rPr>
          <w:rFonts w:ascii="Angsana New" w:hAnsi="Angsana New" w:hint="cs"/>
          <w:bCs/>
          <w:sz w:val="30"/>
          <w:szCs w:val="30"/>
          <w:cs/>
        </w:rPr>
        <w:t>ภาษีเงินได้รอการตัดบัญชี</w:t>
      </w:r>
    </w:p>
    <w:p w:rsidR="00666096" w:rsidRPr="007F11B8" w:rsidRDefault="00666096" w:rsidP="004D453F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666096" w:rsidRPr="001A6D18" w:rsidRDefault="001A6D18" w:rsidP="001A6D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="Angsana New" w:hAnsi="Angsana New"/>
          <w:sz w:val="30"/>
          <w:szCs w:val="30"/>
          <w:lang w:val="en-GB"/>
        </w:rPr>
      </w:pPr>
      <w:r w:rsidRPr="001A6D18">
        <w:rPr>
          <w:rFonts w:ascii="Angsana New" w:hAnsi="Angsana New"/>
          <w:sz w:val="30"/>
          <w:szCs w:val="30"/>
          <w:cs/>
          <w:lang w:val="en-GB"/>
        </w:rPr>
        <w:t>สินทรัพย์และหนี้สินภาษีเงินได้รอการตัดบัญชี ณ วันที่ 31 ธันวาคม มีดังนี้</w:t>
      </w:r>
    </w:p>
    <w:p w:rsidR="00666096" w:rsidRPr="007F11B8" w:rsidRDefault="00666096" w:rsidP="004D453F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9"/>
        <w:gridCol w:w="1062"/>
        <w:gridCol w:w="21"/>
        <w:gridCol w:w="271"/>
        <w:gridCol w:w="1084"/>
        <w:gridCol w:w="253"/>
        <w:gridCol w:w="1058"/>
        <w:gridCol w:w="262"/>
        <w:gridCol w:w="1091"/>
      </w:tblGrid>
      <w:tr w:rsidR="006209C5" w:rsidRPr="00D669F1" w:rsidTr="006209C5">
        <w:trPr>
          <w:trHeight w:val="413"/>
        </w:trPr>
        <w:tc>
          <w:tcPr>
            <w:tcW w:w="2275" w:type="pct"/>
          </w:tcPr>
          <w:p w:rsidR="006209C5" w:rsidRPr="002A43D6" w:rsidRDefault="006209C5" w:rsidP="00EE14B9">
            <w:pPr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5" w:type="pct"/>
            <w:gridSpan w:val="8"/>
          </w:tcPr>
          <w:p w:rsidR="006209C5" w:rsidRPr="00D669F1" w:rsidRDefault="006209C5" w:rsidP="00EE14B9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69F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A6D18" w:rsidRPr="00D669F1" w:rsidTr="006209C5">
        <w:trPr>
          <w:trHeight w:val="413"/>
        </w:trPr>
        <w:tc>
          <w:tcPr>
            <w:tcW w:w="2275" w:type="pct"/>
          </w:tcPr>
          <w:p w:rsidR="001A6D18" w:rsidRPr="00D669F1" w:rsidRDefault="001A6D18" w:rsidP="00EE14B9">
            <w:pPr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2" w:type="pct"/>
            <w:gridSpan w:val="4"/>
          </w:tcPr>
          <w:p w:rsidR="001A6D18" w:rsidRPr="00D669F1" w:rsidRDefault="001A6D18" w:rsidP="00EE14B9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69F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5" w:type="pct"/>
          </w:tcPr>
          <w:p w:rsidR="001A6D18" w:rsidRPr="00D669F1" w:rsidRDefault="001A6D18" w:rsidP="00EE14B9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pct"/>
            <w:gridSpan w:val="3"/>
          </w:tcPr>
          <w:p w:rsidR="001A6D18" w:rsidRPr="00D669F1" w:rsidRDefault="001A6D18" w:rsidP="00EE14B9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69F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1A6D18" w:rsidRPr="00D669F1" w:rsidTr="006209C5">
        <w:trPr>
          <w:trHeight w:val="413"/>
        </w:trPr>
        <w:tc>
          <w:tcPr>
            <w:tcW w:w="2275" w:type="pct"/>
          </w:tcPr>
          <w:p w:rsidR="001A6D18" w:rsidRPr="00D669F1" w:rsidRDefault="001A6D18" w:rsidP="00EE14B9">
            <w:pPr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gridSpan w:val="2"/>
          </w:tcPr>
          <w:p w:rsidR="001A6D18" w:rsidRPr="00D669F1" w:rsidRDefault="00424A69" w:rsidP="00EE14B9">
            <w:pPr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5" w:type="pct"/>
          </w:tcPr>
          <w:p w:rsidR="001A6D18" w:rsidRPr="00D669F1" w:rsidRDefault="001A6D18" w:rsidP="00EE14B9">
            <w:pPr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1A6D18" w:rsidRPr="00D669F1" w:rsidRDefault="00424A69" w:rsidP="00EE14B9">
            <w:pPr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5" w:type="pct"/>
          </w:tcPr>
          <w:p w:rsidR="001A6D18" w:rsidRPr="00D669F1" w:rsidRDefault="001A6D18" w:rsidP="00EE14B9">
            <w:pPr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:rsidR="001A6D18" w:rsidRPr="00D669F1" w:rsidRDefault="00424A69" w:rsidP="00EE14B9">
            <w:pPr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0" w:type="pct"/>
          </w:tcPr>
          <w:p w:rsidR="001A6D18" w:rsidRPr="00D669F1" w:rsidRDefault="001A6D18" w:rsidP="00EE14B9">
            <w:pPr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1A6D18" w:rsidRPr="00D669F1" w:rsidRDefault="00424A69" w:rsidP="00EE14B9">
            <w:pPr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1A6D18" w:rsidRPr="00D669F1" w:rsidTr="00DE34FE">
        <w:trPr>
          <w:trHeight w:val="74"/>
        </w:trPr>
        <w:tc>
          <w:tcPr>
            <w:tcW w:w="2275" w:type="pct"/>
          </w:tcPr>
          <w:p w:rsidR="001A6D18" w:rsidRPr="00D669F1" w:rsidRDefault="001A6D18" w:rsidP="00EE14B9">
            <w:pPr>
              <w:spacing w:line="240" w:lineRule="auto"/>
              <w:ind w:left="-110"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5" w:type="pct"/>
            <w:gridSpan w:val="8"/>
          </w:tcPr>
          <w:p w:rsidR="001A6D18" w:rsidRPr="00D669F1" w:rsidRDefault="001A6D18" w:rsidP="00EE14B9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69F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4B8C" w:rsidRPr="00D669F1" w:rsidTr="00DE34FE">
        <w:trPr>
          <w:trHeight w:val="218"/>
        </w:trPr>
        <w:tc>
          <w:tcPr>
            <w:tcW w:w="2275" w:type="pct"/>
          </w:tcPr>
          <w:p w:rsidR="00314B8C" w:rsidRPr="00D669F1" w:rsidRDefault="00314B8C" w:rsidP="00314B8C">
            <w:pPr>
              <w:rPr>
                <w:rFonts w:ascii="Angsana New" w:hAnsi="Angsana New"/>
                <w:sz w:val="30"/>
                <w:szCs w:val="30"/>
              </w:rPr>
            </w:pPr>
            <w:r w:rsidRPr="00D669F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567" w:type="pct"/>
          </w:tcPr>
          <w:p w:rsidR="00314B8C" w:rsidRPr="00D669F1" w:rsidRDefault="00314B8C" w:rsidP="00314B8C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92,644</w:t>
            </w:r>
          </w:p>
        </w:tc>
        <w:tc>
          <w:tcPr>
            <w:tcW w:w="156" w:type="pct"/>
            <w:gridSpan w:val="2"/>
          </w:tcPr>
          <w:p w:rsidR="00314B8C" w:rsidRPr="00D669F1" w:rsidRDefault="00314B8C" w:rsidP="00314B8C">
            <w:pPr>
              <w:tabs>
                <w:tab w:val="decimal" w:pos="967"/>
              </w:tabs>
              <w:spacing w:line="240" w:lineRule="auto"/>
              <w:ind w:left="-5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314B8C" w:rsidRPr="00D669F1" w:rsidRDefault="00314B8C" w:rsidP="00314B8C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57,637</w:t>
            </w:r>
          </w:p>
        </w:tc>
        <w:tc>
          <w:tcPr>
            <w:tcW w:w="135" w:type="pct"/>
          </w:tcPr>
          <w:p w:rsidR="00314B8C" w:rsidRPr="00D669F1" w:rsidRDefault="00314B8C" w:rsidP="00314B8C">
            <w:pPr>
              <w:tabs>
                <w:tab w:val="decimal" w:pos="967"/>
              </w:tabs>
              <w:spacing w:line="240" w:lineRule="auto"/>
              <w:ind w:left="-5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:rsidR="00314B8C" w:rsidRPr="00D669F1" w:rsidRDefault="00314B8C" w:rsidP="00314B8C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(77,825)</w:t>
            </w:r>
          </w:p>
        </w:tc>
        <w:tc>
          <w:tcPr>
            <w:tcW w:w="140" w:type="pct"/>
          </w:tcPr>
          <w:p w:rsidR="00314B8C" w:rsidRPr="00D669F1" w:rsidRDefault="00314B8C" w:rsidP="00314B8C">
            <w:pPr>
              <w:tabs>
                <w:tab w:val="decimal" w:pos="789"/>
                <w:tab w:val="decimal" w:pos="836"/>
                <w:tab w:val="decimal" w:pos="967"/>
              </w:tabs>
              <w:spacing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314B8C" w:rsidRPr="00D669F1" w:rsidRDefault="00314B8C" w:rsidP="00314B8C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(5,035)</w:t>
            </w:r>
          </w:p>
        </w:tc>
      </w:tr>
      <w:tr w:rsidR="00314B8C" w:rsidRPr="00D669F1" w:rsidTr="00DE34FE">
        <w:trPr>
          <w:trHeight w:val="164"/>
        </w:trPr>
        <w:tc>
          <w:tcPr>
            <w:tcW w:w="2275" w:type="pct"/>
          </w:tcPr>
          <w:p w:rsidR="00314B8C" w:rsidRPr="00D669F1" w:rsidRDefault="00314B8C" w:rsidP="00314B8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669F1">
              <w:rPr>
                <w:rFonts w:ascii="Angsana New" w:hAnsi="Angsana New" w:hint="cs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:rsidR="00314B8C" w:rsidRPr="00D669F1" w:rsidRDefault="00314B8C" w:rsidP="00314B8C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(77,825)</w:t>
            </w:r>
          </w:p>
        </w:tc>
        <w:tc>
          <w:tcPr>
            <w:tcW w:w="156" w:type="pct"/>
            <w:gridSpan w:val="2"/>
          </w:tcPr>
          <w:p w:rsidR="00314B8C" w:rsidRPr="00D669F1" w:rsidRDefault="00314B8C" w:rsidP="00314B8C">
            <w:pPr>
              <w:tabs>
                <w:tab w:val="decimal" w:pos="967"/>
              </w:tabs>
              <w:spacing w:line="240" w:lineRule="auto"/>
              <w:ind w:left="-5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:rsidR="00314B8C" w:rsidRPr="00D669F1" w:rsidRDefault="00314B8C" w:rsidP="00314B8C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(5,035)</w:t>
            </w:r>
          </w:p>
        </w:tc>
        <w:tc>
          <w:tcPr>
            <w:tcW w:w="135" w:type="pct"/>
          </w:tcPr>
          <w:p w:rsidR="00314B8C" w:rsidRPr="00D669F1" w:rsidRDefault="00314B8C" w:rsidP="00314B8C">
            <w:pPr>
              <w:tabs>
                <w:tab w:val="decimal" w:pos="967"/>
              </w:tabs>
              <w:spacing w:line="240" w:lineRule="auto"/>
              <w:ind w:left="-5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:rsidR="00314B8C" w:rsidRPr="00D669F1" w:rsidRDefault="00314B8C" w:rsidP="00314B8C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77,825</w:t>
            </w:r>
          </w:p>
        </w:tc>
        <w:tc>
          <w:tcPr>
            <w:tcW w:w="140" w:type="pct"/>
          </w:tcPr>
          <w:p w:rsidR="00314B8C" w:rsidRPr="00D669F1" w:rsidRDefault="00314B8C" w:rsidP="00314B8C">
            <w:pPr>
              <w:tabs>
                <w:tab w:val="decimal" w:pos="789"/>
                <w:tab w:val="decimal" w:pos="864"/>
              </w:tabs>
              <w:spacing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:rsidR="00314B8C" w:rsidRPr="00D669F1" w:rsidRDefault="00314B8C" w:rsidP="00314B8C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5,035</w:t>
            </w:r>
          </w:p>
        </w:tc>
      </w:tr>
      <w:tr w:rsidR="00314B8C" w:rsidRPr="002A43D6" w:rsidTr="00DE34FE">
        <w:trPr>
          <w:trHeight w:val="109"/>
        </w:trPr>
        <w:tc>
          <w:tcPr>
            <w:tcW w:w="2275" w:type="pct"/>
          </w:tcPr>
          <w:p w:rsidR="00314B8C" w:rsidRPr="00D669F1" w:rsidRDefault="00314B8C" w:rsidP="00314B8C">
            <w:pPr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</w:pPr>
            <w:r w:rsidRPr="00D669F1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:rsidR="00314B8C" w:rsidRPr="00D669F1" w:rsidRDefault="00314B8C" w:rsidP="00314B8C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14,839</w:t>
            </w:r>
          </w:p>
        </w:tc>
        <w:tc>
          <w:tcPr>
            <w:tcW w:w="156" w:type="pct"/>
            <w:gridSpan w:val="2"/>
          </w:tcPr>
          <w:p w:rsidR="00314B8C" w:rsidRPr="00D669F1" w:rsidRDefault="00314B8C" w:rsidP="00314B8C">
            <w:pPr>
              <w:tabs>
                <w:tab w:val="decimal" w:pos="778"/>
              </w:tabs>
              <w:spacing w:line="240" w:lineRule="auto"/>
              <w:ind w:left="-57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:rsidR="00314B8C" w:rsidRPr="00D669F1" w:rsidRDefault="00314B8C" w:rsidP="00314B8C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669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52,602</w:t>
            </w:r>
          </w:p>
        </w:tc>
        <w:tc>
          <w:tcPr>
            <w:tcW w:w="135" w:type="pct"/>
          </w:tcPr>
          <w:p w:rsidR="00314B8C" w:rsidRPr="00D669F1" w:rsidRDefault="00314B8C" w:rsidP="00314B8C">
            <w:pPr>
              <w:tabs>
                <w:tab w:val="decimal" w:pos="864"/>
              </w:tabs>
              <w:spacing w:line="240" w:lineRule="auto"/>
              <w:ind w:left="-57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:rsidR="00314B8C" w:rsidRPr="00202890" w:rsidRDefault="00314B8C" w:rsidP="00314B8C">
            <w:pPr>
              <w:pStyle w:val="acctfourfigures"/>
              <w:tabs>
                <w:tab w:val="clear" w:pos="765"/>
                <w:tab w:val="decimal" w:pos="57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669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0" w:type="pct"/>
          </w:tcPr>
          <w:p w:rsidR="00314B8C" w:rsidRPr="00D669F1" w:rsidRDefault="00314B8C" w:rsidP="00314B8C">
            <w:pPr>
              <w:tabs>
                <w:tab w:val="decimal" w:pos="789"/>
                <w:tab w:val="decimal" w:pos="836"/>
                <w:tab w:val="decimal" w:pos="967"/>
              </w:tabs>
              <w:spacing w:line="240" w:lineRule="auto"/>
              <w:ind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:rsidR="00314B8C" w:rsidRPr="00202890" w:rsidRDefault="00314B8C" w:rsidP="00314B8C">
            <w:pPr>
              <w:pStyle w:val="acctfourfigures"/>
              <w:tabs>
                <w:tab w:val="clear" w:pos="765"/>
                <w:tab w:val="decimal" w:pos="57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669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:rsidR="001A6D18" w:rsidRPr="007F11B8" w:rsidRDefault="001A6D18" w:rsidP="004D453F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9"/>
        <w:gridCol w:w="1062"/>
        <w:gridCol w:w="21"/>
        <w:gridCol w:w="271"/>
        <w:gridCol w:w="1084"/>
        <w:gridCol w:w="253"/>
        <w:gridCol w:w="1058"/>
        <w:gridCol w:w="262"/>
        <w:gridCol w:w="1091"/>
      </w:tblGrid>
      <w:tr w:rsidR="006209C5" w:rsidRPr="003C1B89" w:rsidTr="006209C5">
        <w:trPr>
          <w:trHeight w:val="413"/>
        </w:trPr>
        <w:tc>
          <w:tcPr>
            <w:tcW w:w="2275" w:type="pct"/>
          </w:tcPr>
          <w:p w:rsidR="006209C5" w:rsidRPr="002A43D6" w:rsidRDefault="006209C5" w:rsidP="00EE14B9">
            <w:pPr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5" w:type="pct"/>
            <w:gridSpan w:val="8"/>
          </w:tcPr>
          <w:p w:rsidR="006209C5" w:rsidRPr="003C1B89" w:rsidRDefault="006209C5" w:rsidP="00EE14B9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1B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09C5" w:rsidRPr="003C1B89" w:rsidTr="006209C5">
        <w:trPr>
          <w:trHeight w:val="413"/>
        </w:trPr>
        <w:tc>
          <w:tcPr>
            <w:tcW w:w="2275" w:type="pct"/>
          </w:tcPr>
          <w:p w:rsidR="006209C5" w:rsidRPr="003C1B89" w:rsidRDefault="006209C5" w:rsidP="00EE14B9">
            <w:pPr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2" w:type="pct"/>
            <w:gridSpan w:val="4"/>
          </w:tcPr>
          <w:p w:rsidR="006209C5" w:rsidRPr="003C1B89" w:rsidRDefault="006209C5" w:rsidP="00EE14B9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1B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5" w:type="pct"/>
          </w:tcPr>
          <w:p w:rsidR="006209C5" w:rsidRPr="003C1B89" w:rsidRDefault="006209C5" w:rsidP="00EE14B9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pct"/>
            <w:gridSpan w:val="3"/>
          </w:tcPr>
          <w:p w:rsidR="006209C5" w:rsidRPr="003C1B89" w:rsidRDefault="006209C5" w:rsidP="00EE14B9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1B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424A69" w:rsidRPr="003C1B89" w:rsidTr="006209C5">
        <w:trPr>
          <w:trHeight w:val="413"/>
        </w:trPr>
        <w:tc>
          <w:tcPr>
            <w:tcW w:w="2275" w:type="pct"/>
          </w:tcPr>
          <w:p w:rsidR="00424A69" w:rsidRPr="003C1B89" w:rsidRDefault="00424A69" w:rsidP="00424A69">
            <w:pPr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gridSpan w:val="2"/>
          </w:tcPr>
          <w:p w:rsidR="00424A69" w:rsidRPr="00D669F1" w:rsidRDefault="00424A69" w:rsidP="00424A69">
            <w:pPr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5" w:type="pct"/>
          </w:tcPr>
          <w:p w:rsidR="00424A69" w:rsidRPr="00D669F1" w:rsidRDefault="00424A69" w:rsidP="00424A69">
            <w:pPr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424A69" w:rsidRPr="00D669F1" w:rsidRDefault="00424A69" w:rsidP="00424A69">
            <w:pPr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5" w:type="pct"/>
          </w:tcPr>
          <w:p w:rsidR="00424A69" w:rsidRPr="00D669F1" w:rsidRDefault="00424A69" w:rsidP="00424A69">
            <w:pPr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:rsidR="00424A69" w:rsidRPr="00D669F1" w:rsidRDefault="00424A69" w:rsidP="00424A69">
            <w:pPr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0" w:type="pct"/>
          </w:tcPr>
          <w:p w:rsidR="00424A69" w:rsidRPr="00D669F1" w:rsidRDefault="00424A69" w:rsidP="00424A69">
            <w:pPr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424A69" w:rsidRPr="00D669F1" w:rsidRDefault="00424A69" w:rsidP="00424A69">
            <w:pPr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424A69" w:rsidRPr="003C1B89" w:rsidTr="00314B8C">
        <w:trPr>
          <w:trHeight w:val="200"/>
        </w:trPr>
        <w:tc>
          <w:tcPr>
            <w:tcW w:w="2275" w:type="pct"/>
          </w:tcPr>
          <w:p w:rsidR="00424A69" w:rsidRPr="003C1B89" w:rsidRDefault="00424A69" w:rsidP="00424A69">
            <w:pPr>
              <w:spacing w:line="240" w:lineRule="auto"/>
              <w:ind w:left="-110"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5" w:type="pct"/>
            <w:gridSpan w:val="8"/>
          </w:tcPr>
          <w:p w:rsidR="00424A69" w:rsidRPr="003C1B89" w:rsidRDefault="00424A69" w:rsidP="00424A69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1B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25A8C" w:rsidRPr="003C1B89" w:rsidTr="006209C5">
        <w:trPr>
          <w:trHeight w:val="305"/>
        </w:trPr>
        <w:tc>
          <w:tcPr>
            <w:tcW w:w="2275" w:type="pct"/>
          </w:tcPr>
          <w:p w:rsidR="00D25A8C" w:rsidRPr="003C1B89" w:rsidRDefault="00D25A8C" w:rsidP="00D25A8C">
            <w:pPr>
              <w:rPr>
                <w:rFonts w:ascii="Angsana New" w:hAnsi="Angsana New"/>
                <w:sz w:val="30"/>
                <w:szCs w:val="30"/>
              </w:rPr>
            </w:pPr>
            <w:r w:rsidRPr="003C1B8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567" w:type="pct"/>
          </w:tcPr>
          <w:p w:rsidR="00D25A8C" w:rsidRPr="003C1B89" w:rsidRDefault="00D25A8C" w:rsidP="00D25A8C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35,544</w:t>
            </w:r>
          </w:p>
        </w:tc>
        <w:tc>
          <w:tcPr>
            <w:tcW w:w="156" w:type="pct"/>
            <w:gridSpan w:val="2"/>
          </w:tcPr>
          <w:p w:rsidR="00D25A8C" w:rsidRPr="003C1B89" w:rsidRDefault="00D25A8C" w:rsidP="00D25A8C">
            <w:pPr>
              <w:tabs>
                <w:tab w:val="decimal" w:pos="967"/>
              </w:tabs>
              <w:spacing w:line="240" w:lineRule="auto"/>
              <w:ind w:left="-5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D25A8C" w:rsidRPr="003C1B89" w:rsidRDefault="00D25A8C" w:rsidP="00D25A8C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1B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38,565</w:t>
            </w:r>
          </w:p>
        </w:tc>
        <w:tc>
          <w:tcPr>
            <w:tcW w:w="135" w:type="pct"/>
          </w:tcPr>
          <w:p w:rsidR="00D25A8C" w:rsidRPr="003C1B89" w:rsidRDefault="00D25A8C" w:rsidP="00D25A8C">
            <w:pPr>
              <w:tabs>
                <w:tab w:val="decimal" w:pos="967"/>
              </w:tabs>
              <w:spacing w:line="240" w:lineRule="auto"/>
              <w:ind w:left="-5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:rsidR="00D25A8C" w:rsidRPr="003C1B89" w:rsidRDefault="00F36AE9" w:rsidP="00D25A8C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D25A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4,193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0" w:type="pct"/>
          </w:tcPr>
          <w:p w:rsidR="00D25A8C" w:rsidRPr="003C1B89" w:rsidRDefault="00D25A8C" w:rsidP="00D25A8C">
            <w:pPr>
              <w:tabs>
                <w:tab w:val="decimal" w:pos="789"/>
                <w:tab w:val="decimal" w:pos="836"/>
                <w:tab w:val="decimal" w:pos="967"/>
              </w:tabs>
              <w:spacing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D25A8C" w:rsidRPr="003C1B89" w:rsidRDefault="00D25A8C" w:rsidP="00D25A8C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1B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(3,127)</w:t>
            </w:r>
          </w:p>
        </w:tc>
      </w:tr>
      <w:tr w:rsidR="00D25A8C" w:rsidRPr="003C1B89" w:rsidTr="006209C5">
        <w:trPr>
          <w:trHeight w:val="305"/>
        </w:trPr>
        <w:tc>
          <w:tcPr>
            <w:tcW w:w="2275" w:type="pct"/>
          </w:tcPr>
          <w:p w:rsidR="00D25A8C" w:rsidRPr="003C1B89" w:rsidRDefault="00D25A8C" w:rsidP="00D25A8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C1B89">
              <w:rPr>
                <w:rFonts w:ascii="Angsana New" w:hAnsi="Angsana New" w:hint="cs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:rsidR="00D25A8C" w:rsidRPr="003C1B89" w:rsidRDefault="00D25A8C" w:rsidP="00D25A8C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(4,193)</w:t>
            </w:r>
          </w:p>
        </w:tc>
        <w:tc>
          <w:tcPr>
            <w:tcW w:w="156" w:type="pct"/>
            <w:gridSpan w:val="2"/>
          </w:tcPr>
          <w:p w:rsidR="00D25A8C" w:rsidRPr="003C1B89" w:rsidRDefault="00D25A8C" w:rsidP="00D25A8C">
            <w:pPr>
              <w:tabs>
                <w:tab w:val="decimal" w:pos="967"/>
              </w:tabs>
              <w:spacing w:line="240" w:lineRule="auto"/>
              <w:ind w:left="-5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:rsidR="00D25A8C" w:rsidRPr="003C1B89" w:rsidRDefault="00D25A8C" w:rsidP="00D25A8C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1B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(3,127)</w:t>
            </w:r>
          </w:p>
        </w:tc>
        <w:tc>
          <w:tcPr>
            <w:tcW w:w="135" w:type="pct"/>
          </w:tcPr>
          <w:p w:rsidR="00D25A8C" w:rsidRPr="003C1B89" w:rsidRDefault="00D25A8C" w:rsidP="00D25A8C">
            <w:pPr>
              <w:tabs>
                <w:tab w:val="decimal" w:pos="967"/>
              </w:tabs>
              <w:spacing w:line="240" w:lineRule="auto"/>
              <w:ind w:left="-5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:rsidR="00D25A8C" w:rsidRPr="003C1B89" w:rsidRDefault="00D25A8C" w:rsidP="00F36AE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4,193</w:t>
            </w:r>
          </w:p>
        </w:tc>
        <w:tc>
          <w:tcPr>
            <w:tcW w:w="140" w:type="pct"/>
          </w:tcPr>
          <w:p w:rsidR="00D25A8C" w:rsidRPr="003C1B89" w:rsidRDefault="00D25A8C" w:rsidP="00D25A8C">
            <w:pPr>
              <w:tabs>
                <w:tab w:val="decimal" w:pos="789"/>
                <w:tab w:val="decimal" w:pos="864"/>
              </w:tabs>
              <w:spacing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:rsidR="00D25A8C" w:rsidRPr="003C1B89" w:rsidRDefault="00D25A8C" w:rsidP="00D25A8C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1B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3,127</w:t>
            </w:r>
          </w:p>
        </w:tc>
      </w:tr>
      <w:tr w:rsidR="00D25A8C" w:rsidRPr="002A43D6" w:rsidTr="006209C5">
        <w:trPr>
          <w:trHeight w:val="413"/>
        </w:trPr>
        <w:tc>
          <w:tcPr>
            <w:tcW w:w="2275" w:type="pct"/>
          </w:tcPr>
          <w:p w:rsidR="00D25A8C" w:rsidRPr="003C1B89" w:rsidRDefault="00D25A8C" w:rsidP="00D25A8C">
            <w:pPr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</w:pPr>
            <w:r w:rsidRPr="003C1B89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:rsidR="00D25A8C" w:rsidRPr="003C1B89" w:rsidRDefault="00D25A8C" w:rsidP="00D25A8C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31,351</w:t>
            </w:r>
          </w:p>
        </w:tc>
        <w:tc>
          <w:tcPr>
            <w:tcW w:w="156" w:type="pct"/>
            <w:gridSpan w:val="2"/>
          </w:tcPr>
          <w:p w:rsidR="00D25A8C" w:rsidRPr="003C1B89" w:rsidRDefault="00D25A8C" w:rsidP="00D25A8C">
            <w:pPr>
              <w:tabs>
                <w:tab w:val="decimal" w:pos="778"/>
              </w:tabs>
              <w:spacing w:line="240" w:lineRule="auto"/>
              <w:ind w:left="-57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:rsidR="00D25A8C" w:rsidRPr="003C1B89" w:rsidRDefault="00D25A8C" w:rsidP="00D25A8C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C1B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35,438</w:t>
            </w:r>
          </w:p>
        </w:tc>
        <w:tc>
          <w:tcPr>
            <w:tcW w:w="135" w:type="pct"/>
          </w:tcPr>
          <w:p w:rsidR="00D25A8C" w:rsidRPr="003C1B89" w:rsidRDefault="00D25A8C" w:rsidP="00D25A8C">
            <w:pPr>
              <w:tabs>
                <w:tab w:val="decimal" w:pos="864"/>
              </w:tabs>
              <w:spacing w:line="240" w:lineRule="auto"/>
              <w:ind w:left="-57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:rsidR="00D25A8C" w:rsidRPr="003C1B89" w:rsidRDefault="00D25A8C" w:rsidP="00D25A8C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C1B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0" w:type="pct"/>
          </w:tcPr>
          <w:p w:rsidR="00D25A8C" w:rsidRPr="003C1B89" w:rsidRDefault="00D25A8C" w:rsidP="00D25A8C">
            <w:pPr>
              <w:tabs>
                <w:tab w:val="decimal" w:pos="789"/>
                <w:tab w:val="decimal" w:pos="836"/>
                <w:tab w:val="decimal" w:pos="967"/>
              </w:tabs>
              <w:spacing w:line="240" w:lineRule="auto"/>
              <w:ind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:rsidR="00D25A8C" w:rsidRPr="003C1B89" w:rsidRDefault="00D25A8C" w:rsidP="00D25A8C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C1B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:rsidR="007F11B8" w:rsidRDefault="007F11B8" w:rsidP="001C6A63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7F11B8" w:rsidRDefault="007F11B8" w:rsidP="001C6A63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7F11B8" w:rsidRDefault="007F11B8" w:rsidP="001C6A63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7F11B8" w:rsidRDefault="007F11B8" w:rsidP="001C6A63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7F11B8" w:rsidRDefault="007F11B8" w:rsidP="001C6A63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7F11B8" w:rsidRDefault="007F11B8" w:rsidP="001C6A63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7F11B8" w:rsidRDefault="007F11B8" w:rsidP="001C6A63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7F11B8" w:rsidRDefault="007F11B8" w:rsidP="001C6A63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7F11B8" w:rsidRDefault="007F11B8" w:rsidP="001C6A63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7F11B8" w:rsidRDefault="007F11B8" w:rsidP="001C6A63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7F11B8" w:rsidRDefault="007F11B8" w:rsidP="001C6A63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7F11B8" w:rsidRDefault="007F11B8" w:rsidP="001C6A63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7F11B8" w:rsidRDefault="007F11B8" w:rsidP="001C6A63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25625D" w:rsidRPr="006F7FCE" w:rsidRDefault="0025625D" w:rsidP="001C6A63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  <w:r w:rsidRPr="0025625D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รวมที่เกิดขึ้นในระหว่างปีมีดังนี้</w:t>
      </w:r>
    </w:p>
    <w:p w:rsidR="0025625D" w:rsidRPr="007F11B8" w:rsidRDefault="0025625D" w:rsidP="004D453F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8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1080"/>
        <w:gridCol w:w="270"/>
        <w:gridCol w:w="1080"/>
        <w:gridCol w:w="269"/>
        <w:gridCol w:w="1261"/>
        <w:gridCol w:w="270"/>
        <w:gridCol w:w="1170"/>
        <w:gridCol w:w="270"/>
        <w:gridCol w:w="1080"/>
      </w:tblGrid>
      <w:tr w:rsidR="00C615A3" w:rsidRPr="006F7FCE" w:rsidTr="006A090E">
        <w:trPr>
          <w:trHeight w:val="420"/>
        </w:trPr>
        <w:tc>
          <w:tcPr>
            <w:tcW w:w="3060" w:type="dxa"/>
            <w:shd w:val="clear" w:color="auto" w:fill="auto"/>
            <w:vAlign w:val="bottom"/>
          </w:tcPr>
          <w:p w:rsidR="00C615A3" w:rsidRPr="006F7FCE" w:rsidRDefault="00C615A3" w:rsidP="00EE14B9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C615A3" w:rsidRPr="006F7FCE" w:rsidRDefault="00C615A3" w:rsidP="00EE14B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C615A3" w:rsidRPr="006F7FCE" w:rsidRDefault="00C615A3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C615A3" w:rsidRPr="006F7FCE" w:rsidRDefault="00C615A3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FC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615A3" w:rsidRPr="006F7FCE" w:rsidRDefault="00C615A3" w:rsidP="00EE14B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615A3" w:rsidRPr="006F7FCE" w:rsidRDefault="00C615A3" w:rsidP="00EE14B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615A3" w:rsidRPr="006F7FCE" w:rsidRDefault="00C615A3" w:rsidP="00C615A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C615A3" w:rsidRPr="006F7FCE" w:rsidRDefault="00C615A3" w:rsidP="00EE14B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C615A3" w:rsidRPr="006F7FCE" w:rsidTr="006A090E">
        <w:trPr>
          <w:trHeight w:val="420"/>
        </w:trPr>
        <w:tc>
          <w:tcPr>
            <w:tcW w:w="3060" w:type="dxa"/>
            <w:shd w:val="clear" w:color="auto" w:fill="auto"/>
            <w:vAlign w:val="bottom"/>
          </w:tcPr>
          <w:p w:rsidR="00C615A3" w:rsidRPr="006F7FCE" w:rsidRDefault="00C615A3" w:rsidP="00EE14B9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C615A3" w:rsidRPr="006F7FCE" w:rsidRDefault="00C615A3" w:rsidP="00EE14B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C615A3" w:rsidRPr="006F7FCE" w:rsidRDefault="00C615A3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vAlign w:val="bottom"/>
          </w:tcPr>
          <w:p w:rsidR="00C615A3" w:rsidRPr="006F7FCE" w:rsidRDefault="00C615A3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FCE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6F7FCE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6F7FCE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6F7FCE">
              <w:rPr>
                <w:rFonts w:ascii="Angsana New" w:hAnsi="Angsana New"/>
                <w:sz w:val="30"/>
                <w:szCs w:val="30"/>
              </w:rPr>
              <w:t>)</w:t>
            </w:r>
            <w:r w:rsidRPr="006F7FCE">
              <w:rPr>
                <w:rFonts w:ascii="Angsana New" w:hAnsi="Angsana New"/>
                <w:sz w:val="30"/>
                <w:szCs w:val="30"/>
                <w:cs/>
              </w:rPr>
              <w:t xml:space="preserve"> / รายได้ใน</w:t>
            </w:r>
          </w:p>
        </w:tc>
        <w:tc>
          <w:tcPr>
            <w:tcW w:w="270" w:type="dxa"/>
          </w:tcPr>
          <w:p w:rsidR="00C615A3" w:rsidRPr="006F7FCE" w:rsidRDefault="00C615A3" w:rsidP="00EE14B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615A3" w:rsidRPr="006F7FCE" w:rsidRDefault="00C615A3" w:rsidP="00EE14B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615A3" w:rsidRPr="006F7FCE" w:rsidRDefault="00C615A3" w:rsidP="00C615A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C615A3" w:rsidRPr="006F7FCE" w:rsidRDefault="00C615A3" w:rsidP="00EE14B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C615A3" w:rsidRPr="006F7FCE" w:rsidTr="006A090E">
        <w:trPr>
          <w:trHeight w:val="420"/>
        </w:trPr>
        <w:tc>
          <w:tcPr>
            <w:tcW w:w="3060" w:type="dxa"/>
            <w:shd w:val="clear" w:color="auto" w:fill="auto"/>
            <w:vAlign w:val="bottom"/>
          </w:tcPr>
          <w:p w:rsidR="00C615A3" w:rsidRPr="006F7FCE" w:rsidRDefault="00C615A3" w:rsidP="00EE14B9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C615A3" w:rsidRPr="006F7FCE" w:rsidRDefault="00C615A3" w:rsidP="00EE14B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F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:rsidR="00C615A3" w:rsidRPr="006F7FCE" w:rsidRDefault="00C615A3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C615A3" w:rsidRPr="006F7FCE" w:rsidRDefault="00C615A3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  <w:tcBorders>
              <w:top w:val="single" w:sz="4" w:space="0" w:color="auto"/>
            </w:tcBorders>
            <w:vAlign w:val="bottom"/>
          </w:tcPr>
          <w:p w:rsidR="00C615A3" w:rsidRPr="006F7FCE" w:rsidRDefault="00C615A3" w:rsidP="00EE14B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:rsidR="00C615A3" w:rsidRPr="006F7FCE" w:rsidRDefault="00C615A3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C615A3" w:rsidRPr="006F7FCE" w:rsidRDefault="00C615A3" w:rsidP="00EE14B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615A3" w:rsidRPr="006F7FCE" w:rsidRDefault="00C615A3" w:rsidP="00EE14B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615A3" w:rsidRPr="006F7FCE" w:rsidRDefault="00C615A3" w:rsidP="00C615A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C615A3" w:rsidRPr="006F7FCE" w:rsidRDefault="00C615A3" w:rsidP="00EE14B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F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C615A3" w:rsidRPr="006F7FCE" w:rsidTr="006A090E">
        <w:trPr>
          <w:trHeight w:val="420"/>
        </w:trPr>
        <w:tc>
          <w:tcPr>
            <w:tcW w:w="3060" w:type="dxa"/>
            <w:shd w:val="clear" w:color="auto" w:fill="auto"/>
            <w:vAlign w:val="bottom"/>
          </w:tcPr>
          <w:p w:rsidR="00C615A3" w:rsidRPr="006F7FCE" w:rsidRDefault="00C615A3" w:rsidP="00EE14B9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C615A3" w:rsidRPr="006F7FCE" w:rsidRDefault="00C615A3" w:rsidP="00EE14B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FC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6F7F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:rsidR="00C615A3" w:rsidRPr="006F7FCE" w:rsidRDefault="00C615A3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C615A3" w:rsidRPr="006F7FCE" w:rsidRDefault="00C615A3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FCE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69" w:type="dxa"/>
            <w:vAlign w:val="bottom"/>
          </w:tcPr>
          <w:p w:rsidR="00C615A3" w:rsidRPr="006F7FCE" w:rsidRDefault="00C615A3" w:rsidP="00EE14B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C615A3" w:rsidRPr="006F7FCE" w:rsidRDefault="00C615A3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FCE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:rsidR="00C615A3" w:rsidRPr="006F7FCE" w:rsidRDefault="00C615A3" w:rsidP="00EE14B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615A3" w:rsidRPr="006F7FCE" w:rsidRDefault="00C615A3" w:rsidP="00EE14B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FCE">
              <w:rPr>
                <w:rFonts w:ascii="Angsana New" w:hAnsi="Angsana New" w:hint="cs"/>
                <w:sz w:val="30"/>
                <w:szCs w:val="30"/>
                <w:cs/>
              </w:rPr>
              <w:t>ได้มาจากการ</w:t>
            </w:r>
          </w:p>
        </w:tc>
        <w:tc>
          <w:tcPr>
            <w:tcW w:w="270" w:type="dxa"/>
            <w:vAlign w:val="bottom"/>
          </w:tcPr>
          <w:p w:rsidR="00C615A3" w:rsidRPr="006F7FCE" w:rsidRDefault="00C615A3" w:rsidP="00C615A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C615A3" w:rsidRPr="006F7FCE" w:rsidRDefault="00C615A3" w:rsidP="00EE14B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F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 ธันวาคม</w:t>
            </w:r>
          </w:p>
        </w:tc>
      </w:tr>
      <w:tr w:rsidR="00C615A3" w:rsidRPr="006F7FCE" w:rsidTr="006A090E">
        <w:trPr>
          <w:trHeight w:val="420"/>
        </w:trPr>
        <w:tc>
          <w:tcPr>
            <w:tcW w:w="3060" w:type="dxa"/>
            <w:shd w:val="clear" w:color="auto" w:fill="auto"/>
            <w:vAlign w:val="bottom"/>
          </w:tcPr>
          <w:p w:rsidR="00C615A3" w:rsidRPr="006F7FCE" w:rsidRDefault="00C615A3" w:rsidP="00EE14B9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C615A3" w:rsidRPr="006F7FCE" w:rsidRDefault="00C615A3" w:rsidP="00EE14B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FCE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:rsidR="00C615A3" w:rsidRPr="006F7FCE" w:rsidRDefault="00C615A3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C615A3" w:rsidRPr="006F7FCE" w:rsidRDefault="00C615A3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FCE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69" w:type="dxa"/>
            <w:vAlign w:val="bottom"/>
          </w:tcPr>
          <w:p w:rsidR="00C615A3" w:rsidRPr="006F7FCE" w:rsidRDefault="00C615A3" w:rsidP="00EE14B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C615A3" w:rsidRPr="006F7FCE" w:rsidRDefault="00C615A3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FCE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:rsidR="00C615A3" w:rsidRPr="006F7FCE" w:rsidRDefault="00C615A3" w:rsidP="00EE14B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615A3" w:rsidRPr="006F7FCE" w:rsidRDefault="00C615A3" w:rsidP="00EE14B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FCE">
              <w:rPr>
                <w:rFonts w:ascii="Angsana New" w:hAnsi="Angsana New" w:hint="cs"/>
                <w:sz w:val="30"/>
                <w:szCs w:val="30"/>
                <w:cs/>
              </w:rPr>
              <w:t>ซื้อบริษัทย่อย</w:t>
            </w:r>
          </w:p>
        </w:tc>
        <w:tc>
          <w:tcPr>
            <w:tcW w:w="270" w:type="dxa"/>
            <w:vAlign w:val="bottom"/>
          </w:tcPr>
          <w:p w:rsidR="00C615A3" w:rsidRPr="006F7FCE" w:rsidRDefault="00C615A3" w:rsidP="00C615A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C615A3" w:rsidRPr="006F7FCE" w:rsidRDefault="00C615A3" w:rsidP="00EE14B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FCE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</w:tr>
      <w:tr w:rsidR="006F7FCE" w:rsidRPr="006F7FCE" w:rsidTr="006A090E">
        <w:trPr>
          <w:trHeight w:val="146"/>
        </w:trPr>
        <w:tc>
          <w:tcPr>
            <w:tcW w:w="3060" w:type="dxa"/>
            <w:vAlign w:val="bottom"/>
          </w:tcPr>
          <w:p w:rsidR="006F7FCE" w:rsidRPr="006F7FCE" w:rsidRDefault="006F7FCE" w:rsidP="006F7FCE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50" w:type="dxa"/>
            <w:gridSpan w:val="9"/>
          </w:tcPr>
          <w:p w:rsidR="006F7FCE" w:rsidRPr="006F7FCE" w:rsidRDefault="006F7FCE" w:rsidP="006F7FCE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F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615A3" w:rsidRPr="006F7FCE" w:rsidTr="006F7FCE">
        <w:trPr>
          <w:trHeight w:val="299"/>
          <w:tblHeader/>
        </w:trPr>
        <w:tc>
          <w:tcPr>
            <w:tcW w:w="3060" w:type="dxa"/>
            <w:vAlign w:val="bottom"/>
          </w:tcPr>
          <w:p w:rsidR="00C615A3" w:rsidRPr="006F7FCE" w:rsidRDefault="00C615A3" w:rsidP="00EE14B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F7F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:rsidR="00C615A3" w:rsidRPr="006F7FCE" w:rsidRDefault="00C615A3" w:rsidP="00EE14B9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615A3" w:rsidRPr="006F7FCE" w:rsidRDefault="00C615A3" w:rsidP="00EE14B9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C615A3" w:rsidRPr="006F7FCE" w:rsidRDefault="00C615A3" w:rsidP="00EE14B9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:rsidR="00C615A3" w:rsidRPr="006F7FCE" w:rsidRDefault="00C615A3" w:rsidP="00EE14B9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:rsidR="00C615A3" w:rsidRPr="006F7FCE" w:rsidRDefault="00C615A3" w:rsidP="00EE14B9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615A3" w:rsidRPr="006F7FCE" w:rsidRDefault="00C615A3" w:rsidP="00EE14B9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C615A3" w:rsidRPr="006F7FCE" w:rsidRDefault="00C615A3" w:rsidP="00EE14B9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615A3" w:rsidRPr="006F7FCE" w:rsidRDefault="00C615A3" w:rsidP="00EE14B9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C615A3" w:rsidRPr="006F7FCE" w:rsidRDefault="00C615A3" w:rsidP="00EE14B9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71D54" w:rsidRPr="006F7FCE" w:rsidTr="00C9647B">
        <w:trPr>
          <w:trHeight w:val="420"/>
        </w:trPr>
        <w:tc>
          <w:tcPr>
            <w:tcW w:w="3060" w:type="dxa"/>
            <w:vAlign w:val="bottom"/>
          </w:tcPr>
          <w:p w:rsidR="00471D54" w:rsidRPr="006F7FCE" w:rsidRDefault="00471D54" w:rsidP="00471D54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F7FCE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  <w:r w:rsidRPr="006F7FC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F7FC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F7FC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หนี้สงสัยจะสูญและ</w:t>
            </w:r>
          </w:p>
          <w:p w:rsidR="00471D54" w:rsidRPr="006F7FCE" w:rsidRDefault="00471D54" w:rsidP="00471D5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F7FC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ค่าเผื่อประมาณการรับคืน)</w:t>
            </w:r>
          </w:p>
        </w:tc>
        <w:tc>
          <w:tcPr>
            <w:tcW w:w="1080" w:type="dxa"/>
            <w:vAlign w:val="bottom"/>
          </w:tcPr>
          <w:p w:rsidR="00471D54" w:rsidRPr="006F7FCE" w:rsidRDefault="00471D54" w:rsidP="00471D5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7F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8,629</w:t>
            </w:r>
          </w:p>
        </w:tc>
        <w:tc>
          <w:tcPr>
            <w:tcW w:w="270" w:type="dxa"/>
            <w:vAlign w:val="bottom"/>
          </w:tcPr>
          <w:p w:rsidR="00471D54" w:rsidRPr="006F7FCE" w:rsidRDefault="00471D54" w:rsidP="00471D54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71D54" w:rsidRPr="006F7FCE" w:rsidRDefault="00CF6923" w:rsidP="00471D5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(5,819</w:t>
            </w:r>
            <w:r w:rsidR="00471D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9" w:type="dxa"/>
            <w:vAlign w:val="bottom"/>
          </w:tcPr>
          <w:p w:rsidR="00471D54" w:rsidRPr="006F7FCE" w:rsidRDefault="00471D54" w:rsidP="00471D54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471D54" w:rsidRPr="006F7FCE" w:rsidRDefault="00471D54" w:rsidP="00471D54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71D54" w:rsidRPr="006F7FCE" w:rsidRDefault="00471D54" w:rsidP="00471D54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71D54" w:rsidRPr="006F7FCE" w:rsidRDefault="00471D54" w:rsidP="00471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62"/>
                <w:tab w:val="left" w:pos="25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3,420</w:t>
            </w:r>
          </w:p>
        </w:tc>
        <w:tc>
          <w:tcPr>
            <w:tcW w:w="270" w:type="dxa"/>
            <w:vAlign w:val="bottom"/>
          </w:tcPr>
          <w:p w:rsidR="00471D54" w:rsidRPr="006F7FCE" w:rsidRDefault="00471D54" w:rsidP="00471D54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71D54" w:rsidRPr="006F7FCE" w:rsidRDefault="00CF6923" w:rsidP="005030E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6,230</w:t>
            </w:r>
          </w:p>
        </w:tc>
      </w:tr>
      <w:tr w:rsidR="003926A3" w:rsidRPr="006F7FCE" w:rsidTr="003735C9">
        <w:trPr>
          <w:trHeight w:val="420"/>
        </w:trPr>
        <w:tc>
          <w:tcPr>
            <w:tcW w:w="3060" w:type="dxa"/>
            <w:vAlign w:val="bottom"/>
          </w:tcPr>
          <w:p w:rsidR="00303D4B" w:rsidRDefault="003926A3" w:rsidP="00303D4B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F7FCE">
              <w:rPr>
                <w:rFonts w:ascii="Angsana New" w:hAnsi="Angsana New" w:hint="cs"/>
                <w:sz w:val="30"/>
                <w:szCs w:val="30"/>
                <w:cs/>
              </w:rPr>
              <w:t xml:space="preserve">สินค้าคงเหลือ </w:t>
            </w:r>
            <w:r w:rsidRPr="006F7FC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303D4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ค่าเผื่อการลดมูลค่า</w:t>
            </w:r>
          </w:p>
          <w:p w:rsidR="003926A3" w:rsidRPr="006F7FCE" w:rsidRDefault="00303D4B" w:rsidP="00303D4B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ของสินค้า</w:t>
            </w:r>
            <w:r w:rsidR="003926A3" w:rsidRPr="006F7FC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:rsidR="003926A3" w:rsidRPr="006F7FCE" w:rsidRDefault="003926A3" w:rsidP="003926A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7F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3926A3" w:rsidRPr="006F7FCE" w:rsidRDefault="003926A3" w:rsidP="003926A3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3926A3" w:rsidRPr="006F7FCE" w:rsidRDefault="003926A3" w:rsidP="003926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(2,517)</w:t>
            </w:r>
          </w:p>
        </w:tc>
        <w:tc>
          <w:tcPr>
            <w:tcW w:w="269" w:type="dxa"/>
            <w:vAlign w:val="bottom"/>
          </w:tcPr>
          <w:p w:rsidR="003926A3" w:rsidRPr="006F7FCE" w:rsidRDefault="003926A3" w:rsidP="003926A3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3926A3" w:rsidRPr="006F7FCE" w:rsidRDefault="003926A3" w:rsidP="003926A3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926A3" w:rsidRPr="006F7FCE" w:rsidRDefault="003926A3" w:rsidP="003926A3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36AE9" w:rsidRDefault="00F36AE9" w:rsidP="00392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62"/>
                <w:tab w:val="left" w:pos="25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3926A3" w:rsidRPr="006F7FCE" w:rsidRDefault="003926A3" w:rsidP="00392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62"/>
                <w:tab w:val="left" w:pos="25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22,49</w:t>
            </w:r>
            <w:r w:rsidR="005030E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:rsidR="003926A3" w:rsidRPr="006F7FCE" w:rsidRDefault="003926A3" w:rsidP="003926A3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3926A3" w:rsidRPr="006F7FCE" w:rsidRDefault="003926A3" w:rsidP="00966B0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19,97</w:t>
            </w:r>
            <w:r w:rsidR="00CF69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3926A3" w:rsidRPr="006F7FCE" w:rsidTr="00C9647B">
        <w:trPr>
          <w:trHeight w:val="420"/>
        </w:trPr>
        <w:tc>
          <w:tcPr>
            <w:tcW w:w="3060" w:type="dxa"/>
            <w:vAlign w:val="bottom"/>
          </w:tcPr>
          <w:p w:rsidR="00F36AE9" w:rsidRDefault="003926A3" w:rsidP="003926A3">
            <w:pPr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6F7FCE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</w:t>
            </w:r>
            <w:r w:rsidR="00F36AE9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  <w:p w:rsidR="00F36AE9" w:rsidRDefault="00F36AE9" w:rsidP="00F36AE9">
            <w:pPr>
              <w:ind w:left="162" w:hanging="180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3926A3" w:rsidRPr="006F7FC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3926A3" w:rsidRPr="006F7FC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ค่าเผื่อจากการลดมูลค่า</w:t>
            </w:r>
            <w:r w:rsidR="003926A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ของ</w:t>
            </w:r>
          </w:p>
          <w:p w:rsidR="003926A3" w:rsidRPr="006F7FCE" w:rsidRDefault="00F36AE9" w:rsidP="00F36AE9">
            <w:pPr>
              <w:ind w:left="162" w:hanging="180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</w:t>
            </w:r>
            <w:r w:rsidR="003926A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เงินลงทุน</w:t>
            </w:r>
            <w:r w:rsidR="003926A3" w:rsidRPr="006F7FC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:rsidR="003926A3" w:rsidRPr="006F7FCE" w:rsidRDefault="003926A3" w:rsidP="003926A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7F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3926A3" w:rsidRPr="006F7FCE" w:rsidRDefault="003926A3" w:rsidP="003926A3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3926A3" w:rsidRPr="006F7FCE" w:rsidRDefault="003926A3" w:rsidP="003926A3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bottom"/>
          </w:tcPr>
          <w:p w:rsidR="003926A3" w:rsidRPr="006F7FCE" w:rsidRDefault="003926A3" w:rsidP="003926A3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3926A3" w:rsidRPr="006F7FCE" w:rsidRDefault="003926A3" w:rsidP="003926A3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926A3" w:rsidRPr="006F7FCE" w:rsidRDefault="003926A3" w:rsidP="003926A3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926A3" w:rsidRDefault="003926A3" w:rsidP="00F36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62"/>
                <w:tab w:val="left" w:pos="25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F36AE9" w:rsidRDefault="00F36AE9" w:rsidP="00F36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62"/>
                <w:tab w:val="left" w:pos="25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3926A3" w:rsidRPr="006F7FCE" w:rsidRDefault="005030E8" w:rsidP="00F36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62"/>
                <w:tab w:val="left" w:pos="25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2,429</w:t>
            </w:r>
          </w:p>
        </w:tc>
        <w:tc>
          <w:tcPr>
            <w:tcW w:w="270" w:type="dxa"/>
            <w:vAlign w:val="bottom"/>
          </w:tcPr>
          <w:p w:rsidR="003926A3" w:rsidRPr="006F7FCE" w:rsidRDefault="003926A3" w:rsidP="003926A3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926A3" w:rsidRDefault="003926A3" w:rsidP="003926A3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F36AE9" w:rsidRDefault="00F36AE9" w:rsidP="005030E8">
            <w:pPr>
              <w:tabs>
                <w:tab w:val="clear" w:pos="680"/>
                <w:tab w:val="left" w:pos="52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3926A3" w:rsidRPr="006F7FCE" w:rsidRDefault="00CF6923" w:rsidP="005030E8">
            <w:pPr>
              <w:tabs>
                <w:tab w:val="clear" w:pos="680"/>
                <w:tab w:val="left" w:pos="52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2,429</w:t>
            </w:r>
          </w:p>
        </w:tc>
      </w:tr>
      <w:tr w:rsidR="00966B0F" w:rsidRPr="006F7FCE" w:rsidTr="00C9647B">
        <w:trPr>
          <w:trHeight w:val="420"/>
        </w:trPr>
        <w:tc>
          <w:tcPr>
            <w:tcW w:w="3060" w:type="dxa"/>
            <w:vAlign w:val="bottom"/>
          </w:tcPr>
          <w:p w:rsidR="00966B0F" w:rsidRPr="006F7FCE" w:rsidRDefault="00966B0F" w:rsidP="00966B0F">
            <w:pPr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F7FCE"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  <w:r w:rsidRPr="006F7FC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F7FC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F7F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ความแตกต่างของค่าเสื่อมราคา)</w:t>
            </w:r>
          </w:p>
        </w:tc>
        <w:tc>
          <w:tcPr>
            <w:tcW w:w="1080" w:type="dxa"/>
            <w:vAlign w:val="bottom"/>
          </w:tcPr>
          <w:p w:rsidR="00966B0F" w:rsidRPr="006F7FCE" w:rsidRDefault="00966B0F" w:rsidP="00966B0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7F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6,018</w:t>
            </w:r>
          </w:p>
        </w:tc>
        <w:tc>
          <w:tcPr>
            <w:tcW w:w="270" w:type="dxa"/>
            <w:vAlign w:val="bottom"/>
          </w:tcPr>
          <w:p w:rsidR="00966B0F" w:rsidRPr="006F7FCE" w:rsidRDefault="00966B0F" w:rsidP="00966B0F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66B0F" w:rsidRPr="006F7FCE" w:rsidRDefault="00966B0F" w:rsidP="00966B0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336</w:t>
            </w:r>
          </w:p>
        </w:tc>
        <w:tc>
          <w:tcPr>
            <w:tcW w:w="269" w:type="dxa"/>
            <w:vAlign w:val="bottom"/>
          </w:tcPr>
          <w:p w:rsidR="00966B0F" w:rsidRPr="006F7FCE" w:rsidRDefault="00966B0F" w:rsidP="00966B0F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966B0F" w:rsidRPr="006F7FCE" w:rsidRDefault="00966B0F" w:rsidP="00966B0F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66B0F" w:rsidRPr="006F7FCE" w:rsidRDefault="00966B0F" w:rsidP="00966B0F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66B0F" w:rsidRDefault="00966B0F" w:rsidP="00F36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62"/>
                <w:tab w:val="left" w:pos="25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966B0F" w:rsidRPr="006F7FCE" w:rsidRDefault="00966B0F" w:rsidP="00F36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62"/>
                <w:tab w:val="left" w:pos="25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662</w:t>
            </w:r>
          </w:p>
        </w:tc>
        <w:tc>
          <w:tcPr>
            <w:tcW w:w="270" w:type="dxa"/>
            <w:vAlign w:val="bottom"/>
          </w:tcPr>
          <w:p w:rsidR="00966B0F" w:rsidRPr="006F7FCE" w:rsidRDefault="00966B0F" w:rsidP="00966B0F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66B0F" w:rsidRDefault="00966B0F" w:rsidP="005030E8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966B0F" w:rsidRPr="006F7FCE" w:rsidRDefault="00966B0F" w:rsidP="005030E8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7,016</w:t>
            </w:r>
          </w:p>
        </w:tc>
      </w:tr>
      <w:tr w:rsidR="00966B0F" w:rsidRPr="006F7FCE" w:rsidTr="00C9647B">
        <w:trPr>
          <w:trHeight w:val="420"/>
        </w:trPr>
        <w:tc>
          <w:tcPr>
            <w:tcW w:w="3060" w:type="dxa"/>
            <w:vAlign w:val="bottom"/>
          </w:tcPr>
          <w:p w:rsidR="00966B0F" w:rsidRPr="006F7FCE" w:rsidRDefault="00966B0F" w:rsidP="00966B0F">
            <w:pPr>
              <w:rPr>
                <w:rFonts w:ascii="Angsana New" w:hAnsi="Angsana New"/>
                <w:sz w:val="30"/>
                <w:szCs w:val="30"/>
              </w:rPr>
            </w:pPr>
            <w:r w:rsidRPr="006F7FCE">
              <w:rPr>
                <w:rFonts w:ascii="Angsana New" w:hAnsi="Angsana New"/>
                <w:sz w:val="30"/>
                <w:szCs w:val="30"/>
                <w:cs/>
              </w:rPr>
              <w:t>ใบอนุญาตให้ใช้คลื่นความถี่และ</w:t>
            </w:r>
          </w:p>
          <w:p w:rsidR="00966B0F" w:rsidRPr="006F7FCE" w:rsidRDefault="00966B0F" w:rsidP="00966B0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F7FC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F7FCE">
              <w:rPr>
                <w:rFonts w:ascii="Angsana New" w:hAnsi="Angsana New"/>
                <w:sz w:val="30"/>
                <w:szCs w:val="30"/>
                <w:cs/>
              </w:rPr>
              <w:t>ประกอบกิจการโทรทัศน์</w:t>
            </w:r>
          </w:p>
        </w:tc>
        <w:tc>
          <w:tcPr>
            <w:tcW w:w="1080" w:type="dxa"/>
            <w:vAlign w:val="bottom"/>
          </w:tcPr>
          <w:p w:rsidR="00966B0F" w:rsidRPr="006F7FCE" w:rsidRDefault="00966B0F" w:rsidP="00966B0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7F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16,990</w:t>
            </w:r>
          </w:p>
        </w:tc>
        <w:tc>
          <w:tcPr>
            <w:tcW w:w="270" w:type="dxa"/>
            <w:vAlign w:val="bottom"/>
          </w:tcPr>
          <w:p w:rsidR="00966B0F" w:rsidRPr="006F7FCE" w:rsidRDefault="00966B0F" w:rsidP="00966B0F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66B0F" w:rsidRPr="006F7FCE" w:rsidRDefault="00966B0F" w:rsidP="00966B0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1,149</w:t>
            </w:r>
          </w:p>
        </w:tc>
        <w:tc>
          <w:tcPr>
            <w:tcW w:w="269" w:type="dxa"/>
            <w:vAlign w:val="bottom"/>
          </w:tcPr>
          <w:p w:rsidR="00966B0F" w:rsidRPr="006F7FCE" w:rsidRDefault="00966B0F" w:rsidP="00966B0F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966B0F" w:rsidRPr="006F7FCE" w:rsidRDefault="00966B0F" w:rsidP="00966B0F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66B0F" w:rsidRPr="006F7FCE" w:rsidRDefault="00966B0F" w:rsidP="00966B0F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66B0F" w:rsidRPr="006F7FCE" w:rsidRDefault="00966B0F" w:rsidP="00966B0F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966B0F" w:rsidRPr="006F7FCE" w:rsidRDefault="00966B0F" w:rsidP="00966B0F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66B0F" w:rsidRDefault="00966B0F" w:rsidP="005030E8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966B0F" w:rsidRPr="006F7FCE" w:rsidRDefault="00966B0F" w:rsidP="005030E8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18,139</w:t>
            </w:r>
          </w:p>
        </w:tc>
      </w:tr>
      <w:tr w:rsidR="00966B0F" w:rsidRPr="006F7FCE" w:rsidTr="00C9647B">
        <w:trPr>
          <w:trHeight w:val="420"/>
        </w:trPr>
        <w:tc>
          <w:tcPr>
            <w:tcW w:w="3060" w:type="dxa"/>
            <w:vAlign w:val="bottom"/>
          </w:tcPr>
          <w:p w:rsidR="00966B0F" w:rsidRPr="006F7FCE" w:rsidRDefault="00966B0F" w:rsidP="00966B0F">
            <w:pPr>
              <w:rPr>
                <w:rFonts w:ascii="Angsana New" w:hAnsi="Angsana New"/>
                <w:sz w:val="30"/>
                <w:szCs w:val="30"/>
              </w:rPr>
            </w:pPr>
            <w:r w:rsidRPr="006F7FCE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</w:p>
          <w:p w:rsidR="00966B0F" w:rsidRPr="006F7FCE" w:rsidRDefault="00966B0F" w:rsidP="00966B0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F7FCE">
              <w:rPr>
                <w:rFonts w:ascii="Angsana New" w:hAnsi="Angsana New" w:hint="cs"/>
                <w:sz w:val="30"/>
                <w:szCs w:val="30"/>
                <w:cs/>
              </w:rPr>
              <w:t xml:space="preserve">   ผลประโยชน์พนักงาน</w:t>
            </w:r>
          </w:p>
        </w:tc>
        <w:tc>
          <w:tcPr>
            <w:tcW w:w="1080" w:type="dxa"/>
            <w:vAlign w:val="bottom"/>
          </w:tcPr>
          <w:p w:rsidR="00966B0F" w:rsidRPr="006F7FCE" w:rsidRDefault="00966B0F" w:rsidP="00966B0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7F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26,000</w:t>
            </w:r>
          </w:p>
        </w:tc>
        <w:tc>
          <w:tcPr>
            <w:tcW w:w="270" w:type="dxa"/>
            <w:vAlign w:val="bottom"/>
          </w:tcPr>
          <w:p w:rsidR="00966B0F" w:rsidRPr="006F7FCE" w:rsidRDefault="00966B0F" w:rsidP="00966B0F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66B0F" w:rsidRPr="006F7FCE" w:rsidRDefault="00966B0F" w:rsidP="000C0B3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</w:t>
            </w:r>
            <w:r w:rsidR="000C0B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504</w:t>
            </w:r>
          </w:p>
        </w:tc>
        <w:tc>
          <w:tcPr>
            <w:tcW w:w="269" w:type="dxa"/>
            <w:vAlign w:val="bottom"/>
          </w:tcPr>
          <w:p w:rsidR="00966B0F" w:rsidRPr="006F7FCE" w:rsidRDefault="00966B0F" w:rsidP="00966B0F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966B0F" w:rsidRPr="000C0B3E" w:rsidRDefault="000C0B3E" w:rsidP="000C0B3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C0B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(305)</w:t>
            </w:r>
          </w:p>
        </w:tc>
        <w:tc>
          <w:tcPr>
            <w:tcW w:w="270" w:type="dxa"/>
          </w:tcPr>
          <w:p w:rsidR="00966B0F" w:rsidRPr="006F7FCE" w:rsidRDefault="00966B0F" w:rsidP="00966B0F">
            <w:pPr>
              <w:tabs>
                <w:tab w:val="clear" w:pos="907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66B0F" w:rsidRDefault="00966B0F" w:rsidP="00F36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62"/>
                <w:tab w:val="left" w:pos="25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966B0F" w:rsidRPr="006F7FCE" w:rsidRDefault="00966B0F" w:rsidP="00F36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62"/>
                <w:tab w:val="left" w:pos="25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8,443</w:t>
            </w:r>
          </w:p>
        </w:tc>
        <w:tc>
          <w:tcPr>
            <w:tcW w:w="270" w:type="dxa"/>
            <w:vAlign w:val="bottom"/>
          </w:tcPr>
          <w:p w:rsidR="00966B0F" w:rsidRPr="006F7FCE" w:rsidRDefault="00966B0F" w:rsidP="00966B0F">
            <w:pPr>
              <w:tabs>
                <w:tab w:val="clear" w:pos="907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66B0F" w:rsidRDefault="00966B0F" w:rsidP="005030E8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966B0F" w:rsidRPr="006F7FCE" w:rsidRDefault="00966B0F" w:rsidP="005030E8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36,64</w:t>
            </w:r>
            <w:r w:rsidR="00CF6923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66B0F" w:rsidRPr="006F7FCE" w:rsidTr="00C9647B">
        <w:trPr>
          <w:trHeight w:val="420"/>
        </w:trPr>
        <w:tc>
          <w:tcPr>
            <w:tcW w:w="3060" w:type="dxa"/>
            <w:vAlign w:val="bottom"/>
          </w:tcPr>
          <w:p w:rsidR="00F36AE9" w:rsidRDefault="00966B0F" w:rsidP="00966B0F">
            <w:pPr>
              <w:rPr>
                <w:rFonts w:ascii="Angsana New" w:hAnsi="Angsana New"/>
                <w:sz w:val="30"/>
                <w:szCs w:val="30"/>
              </w:rPr>
            </w:pPr>
            <w:r w:rsidRPr="006F7FCE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ประมาณการหนี้สินต้นทุน</w:t>
            </w:r>
          </w:p>
          <w:p w:rsidR="00966B0F" w:rsidRPr="006F7FCE" w:rsidRDefault="00F36AE9" w:rsidP="00F36AE9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966B0F" w:rsidRPr="006F7FCE">
              <w:rPr>
                <w:rFonts w:ascii="Angsana New" w:hAnsi="Angsana New" w:hint="cs"/>
                <w:sz w:val="30"/>
                <w:szCs w:val="30"/>
                <w:cs/>
              </w:rPr>
              <w:t>การรื้อถอน</w:t>
            </w:r>
          </w:p>
        </w:tc>
        <w:tc>
          <w:tcPr>
            <w:tcW w:w="1080" w:type="dxa"/>
            <w:vAlign w:val="bottom"/>
          </w:tcPr>
          <w:p w:rsidR="00966B0F" w:rsidRPr="006F7FCE" w:rsidRDefault="00966B0F" w:rsidP="00966B0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7F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966B0F" w:rsidRPr="006F7FCE" w:rsidRDefault="00966B0F" w:rsidP="00966B0F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66B0F" w:rsidRPr="006F7FCE" w:rsidRDefault="00966B0F" w:rsidP="00966B0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(35)</w:t>
            </w:r>
          </w:p>
        </w:tc>
        <w:tc>
          <w:tcPr>
            <w:tcW w:w="269" w:type="dxa"/>
            <w:vAlign w:val="bottom"/>
          </w:tcPr>
          <w:p w:rsidR="00966B0F" w:rsidRPr="006F7FCE" w:rsidRDefault="00966B0F" w:rsidP="00966B0F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966B0F" w:rsidRPr="006F7FCE" w:rsidRDefault="00966B0F" w:rsidP="00966B0F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66B0F" w:rsidRPr="006F7FCE" w:rsidRDefault="00966B0F" w:rsidP="00966B0F">
            <w:pPr>
              <w:tabs>
                <w:tab w:val="clear" w:pos="907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66B0F" w:rsidRDefault="00966B0F" w:rsidP="00F36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62"/>
                <w:tab w:val="left" w:pos="25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966B0F" w:rsidRPr="006F7FCE" w:rsidRDefault="00966B0F" w:rsidP="00F36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62"/>
                <w:tab w:val="left" w:pos="25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2,046</w:t>
            </w:r>
          </w:p>
        </w:tc>
        <w:tc>
          <w:tcPr>
            <w:tcW w:w="270" w:type="dxa"/>
            <w:vAlign w:val="bottom"/>
          </w:tcPr>
          <w:p w:rsidR="00966B0F" w:rsidRPr="006F7FCE" w:rsidRDefault="00966B0F" w:rsidP="00966B0F">
            <w:pPr>
              <w:tabs>
                <w:tab w:val="clear" w:pos="907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66B0F" w:rsidRDefault="00966B0F" w:rsidP="005030E8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966B0F" w:rsidRPr="006F7FCE" w:rsidRDefault="00966B0F" w:rsidP="005030E8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2,011</w:t>
            </w:r>
          </w:p>
        </w:tc>
      </w:tr>
      <w:tr w:rsidR="00966B0F" w:rsidRPr="006F7FCE" w:rsidTr="00C9647B">
        <w:trPr>
          <w:trHeight w:val="420"/>
        </w:trPr>
        <w:tc>
          <w:tcPr>
            <w:tcW w:w="3060" w:type="dxa"/>
            <w:vAlign w:val="bottom"/>
          </w:tcPr>
          <w:p w:rsidR="00966B0F" w:rsidRPr="006F7FCE" w:rsidRDefault="00966B0F" w:rsidP="00966B0F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F7FCE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vAlign w:val="bottom"/>
          </w:tcPr>
          <w:p w:rsidR="00966B0F" w:rsidRPr="006F7FCE" w:rsidRDefault="00966B0F" w:rsidP="00966B0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7F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966B0F" w:rsidRPr="006F7FCE" w:rsidRDefault="00966B0F" w:rsidP="00966B0F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66B0F" w:rsidRPr="006F7FCE" w:rsidRDefault="00966B0F" w:rsidP="00966B0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223</w:t>
            </w:r>
          </w:p>
        </w:tc>
        <w:tc>
          <w:tcPr>
            <w:tcW w:w="269" w:type="dxa"/>
            <w:vAlign w:val="bottom"/>
          </w:tcPr>
          <w:p w:rsidR="00966B0F" w:rsidRPr="006F7FCE" w:rsidRDefault="00966B0F" w:rsidP="00966B0F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966B0F" w:rsidRPr="006F7FCE" w:rsidRDefault="00966B0F" w:rsidP="00966B0F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66B0F" w:rsidRPr="006F7FCE" w:rsidRDefault="00966B0F" w:rsidP="00966B0F">
            <w:pPr>
              <w:tabs>
                <w:tab w:val="clear" w:pos="907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966B0F" w:rsidRPr="006F7FCE" w:rsidRDefault="00966B0F" w:rsidP="00966B0F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966B0F" w:rsidRPr="006F7FCE" w:rsidRDefault="00966B0F" w:rsidP="00966B0F">
            <w:pPr>
              <w:tabs>
                <w:tab w:val="clear" w:pos="907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66B0F" w:rsidRPr="005030E8" w:rsidRDefault="00966B0F" w:rsidP="005030E8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B0F">
              <w:rPr>
                <w:rFonts w:ascii="Angsana New" w:hAnsi="Angsana New"/>
                <w:sz w:val="30"/>
                <w:szCs w:val="30"/>
              </w:rPr>
              <w:t>223</w:t>
            </w:r>
          </w:p>
        </w:tc>
      </w:tr>
      <w:tr w:rsidR="00966B0F" w:rsidRPr="006F7FCE" w:rsidTr="006F7FCE">
        <w:trPr>
          <w:trHeight w:val="442"/>
        </w:trPr>
        <w:tc>
          <w:tcPr>
            <w:tcW w:w="3060" w:type="dxa"/>
            <w:vAlign w:val="bottom"/>
          </w:tcPr>
          <w:p w:rsidR="00966B0F" w:rsidRPr="006F7FCE" w:rsidRDefault="00966B0F" w:rsidP="00966B0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F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66B0F" w:rsidRPr="00B43E22" w:rsidRDefault="00966B0F" w:rsidP="00966B0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43E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57,637</w:t>
            </w:r>
          </w:p>
        </w:tc>
        <w:tc>
          <w:tcPr>
            <w:tcW w:w="270" w:type="dxa"/>
            <w:vAlign w:val="bottom"/>
          </w:tcPr>
          <w:p w:rsidR="00966B0F" w:rsidRPr="00B43E22" w:rsidRDefault="00966B0F" w:rsidP="00966B0F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66B0F" w:rsidRPr="00B43E22" w:rsidRDefault="00A06315" w:rsidP="000C0B3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43E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966B0F" w:rsidRPr="00B43E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</w:t>
            </w:r>
            <w:r w:rsidR="000C0B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159</w:t>
            </w:r>
            <w:r w:rsidRPr="00B43E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9" w:type="dxa"/>
            <w:vAlign w:val="bottom"/>
          </w:tcPr>
          <w:p w:rsidR="00966B0F" w:rsidRPr="00B43E22" w:rsidRDefault="00966B0F" w:rsidP="00966B0F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66B0F" w:rsidRPr="000C0B3E" w:rsidRDefault="000C0B3E" w:rsidP="000C0B3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C0B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(305)</w:t>
            </w:r>
          </w:p>
        </w:tc>
        <w:tc>
          <w:tcPr>
            <w:tcW w:w="270" w:type="dxa"/>
          </w:tcPr>
          <w:p w:rsidR="00966B0F" w:rsidRPr="00B43E22" w:rsidRDefault="00966B0F" w:rsidP="00966B0F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66B0F" w:rsidRPr="00B43E22" w:rsidRDefault="00966B0F" w:rsidP="00F36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62"/>
                <w:tab w:val="left" w:pos="25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3E22">
              <w:rPr>
                <w:rFonts w:ascii="Angsana New" w:hAnsi="Angsana New"/>
                <w:b/>
                <w:bCs/>
                <w:sz w:val="30"/>
                <w:szCs w:val="30"/>
              </w:rPr>
              <w:t>39,491</w:t>
            </w:r>
          </w:p>
        </w:tc>
        <w:tc>
          <w:tcPr>
            <w:tcW w:w="270" w:type="dxa"/>
            <w:vAlign w:val="bottom"/>
          </w:tcPr>
          <w:p w:rsidR="00966B0F" w:rsidRPr="00B43E22" w:rsidRDefault="00966B0F" w:rsidP="00966B0F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66B0F" w:rsidRPr="00B43E22" w:rsidRDefault="00966B0F" w:rsidP="005030E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43E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92,664</w:t>
            </w:r>
          </w:p>
        </w:tc>
      </w:tr>
      <w:tr w:rsidR="00966B0F" w:rsidRPr="006F7FCE" w:rsidTr="006F7FCE">
        <w:trPr>
          <w:trHeight w:val="64"/>
        </w:trPr>
        <w:tc>
          <w:tcPr>
            <w:tcW w:w="3060" w:type="dxa"/>
            <w:vAlign w:val="bottom"/>
          </w:tcPr>
          <w:p w:rsidR="00966B0F" w:rsidRPr="006F7FCE" w:rsidRDefault="00966B0F" w:rsidP="00966B0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966B0F" w:rsidRPr="006F7FCE" w:rsidRDefault="00966B0F" w:rsidP="00966B0F">
            <w:pPr>
              <w:tabs>
                <w:tab w:val="clear" w:pos="907"/>
                <w:tab w:val="decimal" w:pos="792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66B0F" w:rsidRPr="006F7FCE" w:rsidRDefault="00966B0F" w:rsidP="00966B0F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66B0F" w:rsidRPr="006F7FCE" w:rsidRDefault="00966B0F" w:rsidP="00966B0F">
            <w:pPr>
              <w:tabs>
                <w:tab w:val="decimal" w:pos="99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966B0F" w:rsidRPr="006F7FCE" w:rsidRDefault="00966B0F" w:rsidP="00966B0F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966B0F" w:rsidRPr="006F7FCE" w:rsidRDefault="00966B0F" w:rsidP="00966B0F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66B0F" w:rsidRPr="006F7FCE" w:rsidRDefault="00966B0F" w:rsidP="00966B0F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966B0F" w:rsidRPr="006F7FCE" w:rsidRDefault="00966B0F" w:rsidP="00966B0F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66B0F" w:rsidRPr="006F7FCE" w:rsidRDefault="00966B0F" w:rsidP="00966B0F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66B0F" w:rsidRPr="006F7FCE" w:rsidRDefault="00966B0F" w:rsidP="00966B0F">
            <w:pPr>
              <w:tabs>
                <w:tab w:val="clear" w:pos="907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54B6" w:rsidRPr="006F7FCE" w:rsidTr="003735C9">
        <w:trPr>
          <w:trHeight w:val="420"/>
        </w:trPr>
        <w:tc>
          <w:tcPr>
            <w:tcW w:w="3060" w:type="dxa"/>
            <w:vAlign w:val="bottom"/>
          </w:tcPr>
          <w:p w:rsidR="002454B6" w:rsidRPr="006F7FCE" w:rsidRDefault="002454B6" w:rsidP="00966B0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2454B6" w:rsidRPr="006F7FCE" w:rsidRDefault="002454B6" w:rsidP="00966B0F">
            <w:pPr>
              <w:tabs>
                <w:tab w:val="clear" w:pos="907"/>
                <w:tab w:val="decimal" w:pos="792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2454B6" w:rsidRPr="006F7FCE" w:rsidRDefault="002454B6" w:rsidP="00966B0F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2454B6" w:rsidRPr="006F7FCE" w:rsidRDefault="002454B6" w:rsidP="00966B0F">
            <w:pPr>
              <w:tabs>
                <w:tab w:val="decimal" w:pos="99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2454B6" w:rsidRPr="006F7FCE" w:rsidRDefault="002454B6" w:rsidP="00966B0F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2454B6" w:rsidRPr="006F7FCE" w:rsidRDefault="002454B6" w:rsidP="00966B0F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454B6" w:rsidRPr="006F7FCE" w:rsidRDefault="002454B6" w:rsidP="00966B0F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454B6" w:rsidRPr="006F7FCE" w:rsidRDefault="002454B6" w:rsidP="00966B0F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2454B6" w:rsidRPr="006F7FCE" w:rsidRDefault="002454B6" w:rsidP="00966B0F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2454B6" w:rsidRPr="006F7FCE" w:rsidRDefault="002454B6" w:rsidP="00966B0F">
            <w:pPr>
              <w:tabs>
                <w:tab w:val="clear" w:pos="907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54B6" w:rsidRPr="006F7FCE" w:rsidTr="003735C9">
        <w:trPr>
          <w:trHeight w:val="420"/>
        </w:trPr>
        <w:tc>
          <w:tcPr>
            <w:tcW w:w="3060" w:type="dxa"/>
            <w:vAlign w:val="bottom"/>
          </w:tcPr>
          <w:p w:rsidR="002454B6" w:rsidRPr="006F7FCE" w:rsidRDefault="002454B6" w:rsidP="00966B0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2454B6" w:rsidRPr="006F7FCE" w:rsidRDefault="002454B6" w:rsidP="00966B0F">
            <w:pPr>
              <w:tabs>
                <w:tab w:val="clear" w:pos="907"/>
                <w:tab w:val="decimal" w:pos="792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2454B6" w:rsidRPr="006F7FCE" w:rsidRDefault="002454B6" w:rsidP="00966B0F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2454B6" w:rsidRPr="006F7FCE" w:rsidRDefault="002454B6" w:rsidP="00966B0F">
            <w:pPr>
              <w:tabs>
                <w:tab w:val="decimal" w:pos="99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2454B6" w:rsidRPr="006F7FCE" w:rsidRDefault="002454B6" w:rsidP="00966B0F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2454B6" w:rsidRPr="006F7FCE" w:rsidRDefault="002454B6" w:rsidP="00966B0F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454B6" w:rsidRPr="006F7FCE" w:rsidRDefault="002454B6" w:rsidP="00966B0F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454B6" w:rsidRPr="006F7FCE" w:rsidRDefault="002454B6" w:rsidP="00966B0F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2454B6" w:rsidRPr="006F7FCE" w:rsidRDefault="002454B6" w:rsidP="00966B0F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2454B6" w:rsidRPr="006F7FCE" w:rsidRDefault="002454B6" w:rsidP="00966B0F">
            <w:pPr>
              <w:tabs>
                <w:tab w:val="clear" w:pos="907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54B6" w:rsidRPr="006F7FCE" w:rsidTr="003735C9">
        <w:trPr>
          <w:trHeight w:val="420"/>
        </w:trPr>
        <w:tc>
          <w:tcPr>
            <w:tcW w:w="3060" w:type="dxa"/>
            <w:vAlign w:val="bottom"/>
          </w:tcPr>
          <w:p w:rsidR="002454B6" w:rsidRPr="006F7FCE" w:rsidRDefault="002454B6" w:rsidP="00966B0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2454B6" w:rsidRPr="006F7FCE" w:rsidRDefault="002454B6" w:rsidP="00966B0F">
            <w:pPr>
              <w:tabs>
                <w:tab w:val="clear" w:pos="907"/>
                <w:tab w:val="decimal" w:pos="792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2454B6" w:rsidRPr="006F7FCE" w:rsidRDefault="002454B6" w:rsidP="00966B0F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2454B6" w:rsidRPr="006F7FCE" w:rsidRDefault="002454B6" w:rsidP="00966B0F">
            <w:pPr>
              <w:tabs>
                <w:tab w:val="decimal" w:pos="99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2454B6" w:rsidRPr="006F7FCE" w:rsidRDefault="002454B6" w:rsidP="00966B0F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2454B6" w:rsidRPr="006F7FCE" w:rsidRDefault="002454B6" w:rsidP="00966B0F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454B6" w:rsidRPr="006F7FCE" w:rsidRDefault="002454B6" w:rsidP="00966B0F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454B6" w:rsidRPr="006F7FCE" w:rsidRDefault="002454B6" w:rsidP="00966B0F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2454B6" w:rsidRPr="006F7FCE" w:rsidRDefault="002454B6" w:rsidP="00966B0F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2454B6" w:rsidRPr="006F7FCE" w:rsidRDefault="002454B6" w:rsidP="00966B0F">
            <w:pPr>
              <w:tabs>
                <w:tab w:val="clear" w:pos="907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54B6" w:rsidRPr="006F7FCE" w:rsidTr="003735C9">
        <w:trPr>
          <w:trHeight w:val="420"/>
        </w:trPr>
        <w:tc>
          <w:tcPr>
            <w:tcW w:w="3060" w:type="dxa"/>
            <w:vAlign w:val="bottom"/>
          </w:tcPr>
          <w:p w:rsidR="002454B6" w:rsidRPr="006F7FCE" w:rsidRDefault="002454B6" w:rsidP="00966B0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2454B6" w:rsidRPr="006F7FCE" w:rsidRDefault="002454B6" w:rsidP="00966B0F">
            <w:pPr>
              <w:tabs>
                <w:tab w:val="clear" w:pos="907"/>
                <w:tab w:val="decimal" w:pos="792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2454B6" w:rsidRPr="006F7FCE" w:rsidRDefault="002454B6" w:rsidP="00966B0F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2454B6" w:rsidRPr="006F7FCE" w:rsidRDefault="002454B6" w:rsidP="00966B0F">
            <w:pPr>
              <w:tabs>
                <w:tab w:val="decimal" w:pos="99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2454B6" w:rsidRPr="006F7FCE" w:rsidRDefault="002454B6" w:rsidP="00966B0F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2454B6" w:rsidRPr="006F7FCE" w:rsidRDefault="002454B6" w:rsidP="00966B0F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454B6" w:rsidRPr="006F7FCE" w:rsidRDefault="002454B6" w:rsidP="00966B0F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454B6" w:rsidRPr="006F7FCE" w:rsidRDefault="002454B6" w:rsidP="00966B0F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2454B6" w:rsidRPr="006F7FCE" w:rsidRDefault="002454B6" w:rsidP="00966B0F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2454B6" w:rsidRPr="006F7FCE" w:rsidRDefault="002454B6" w:rsidP="00966B0F">
            <w:pPr>
              <w:tabs>
                <w:tab w:val="clear" w:pos="907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54B6" w:rsidRPr="006F7FCE" w:rsidTr="00B43E22">
        <w:trPr>
          <w:trHeight w:hRule="exact" w:val="389"/>
        </w:trPr>
        <w:tc>
          <w:tcPr>
            <w:tcW w:w="3060" w:type="dxa"/>
            <w:shd w:val="clear" w:color="auto" w:fill="auto"/>
            <w:vAlign w:val="bottom"/>
          </w:tcPr>
          <w:p w:rsidR="002454B6" w:rsidRPr="006F7FCE" w:rsidRDefault="002454B6" w:rsidP="00AA5121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2454B6" w:rsidRPr="006F7FCE" w:rsidRDefault="002454B6" w:rsidP="00AA512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2454B6" w:rsidRPr="006F7FCE" w:rsidRDefault="002454B6" w:rsidP="00AA512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2454B6" w:rsidRPr="006F7FCE" w:rsidRDefault="002454B6" w:rsidP="00AA512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FC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2454B6" w:rsidRPr="006F7FCE" w:rsidRDefault="002454B6" w:rsidP="00AA5121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454B6" w:rsidRPr="006F7FCE" w:rsidRDefault="002454B6" w:rsidP="00AA5121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2454B6" w:rsidRPr="006F7FCE" w:rsidRDefault="002454B6" w:rsidP="00AA512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2454B6" w:rsidRPr="006F7FCE" w:rsidRDefault="002454B6" w:rsidP="00AA512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2454B6" w:rsidRPr="006F7FCE" w:rsidTr="00B43E22">
        <w:trPr>
          <w:trHeight w:hRule="exact" w:val="389"/>
        </w:trPr>
        <w:tc>
          <w:tcPr>
            <w:tcW w:w="3060" w:type="dxa"/>
            <w:shd w:val="clear" w:color="auto" w:fill="auto"/>
            <w:vAlign w:val="bottom"/>
          </w:tcPr>
          <w:p w:rsidR="002454B6" w:rsidRPr="006F7FCE" w:rsidRDefault="002454B6" w:rsidP="00AA5121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2454B6" w:rsidRPr="006F7FCE" w:rsidRDefault="002454B6" w:rsidP="00AA512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2454B6" w:rsidRPr="006F7FCE" w:rsidRDefault="002454B6" w:rsidP="00AA512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vAlign w:val="bottom"/>
          </w:tcPr>
          <w:p w:rsidR="002454B6" w:rsidRPr="006F7FCE" w:rsidRDefault="002454B6" w:rsidP="00AA512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FCE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6F7FCE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6F7FCE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6F7FCE">
              <w:rPr>
                <w:rFonts w:ascii="Angsana New" w:hAnsi="Angsana New"/>
                <w:sz w:val="30"/>
                <w:szCs w:val="30"/>
              </w:rPr>
              <w:t>)</w:t>
            </w:r>
            <w:r w:rsidRPr="006F7FCE">
              <w:rPr>
                <w:rFonts w:ascii="Angsana New" w:hAnsi="Angsana New"/>
                <w:sz w:val="30"/>
                <w:szCs w:val="30"/>
                <w:cs/>
              </w:rPr>
              <w:t xml:space="preserve"> / รายได้ใน</w:t>
            </w:r>
          </w:p>
        </w:tc>
        <w:tc>
          <w:tcPr>
            <w:tcW w:w="270" w:type="dxa"/>
          </w:tcPr>
          <w:p w:rsidR="002454B6" w:rsidRPr="006F7FCE" w:rsidRDefault="002454B6" w:rsidP="00AA5121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454B6" w:rsidRPr="006F7FCE" w:rsidRDefault="002454B6" w:rsidP="00AA5121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2454B6" w:rsidRPr="006F7FCE" w:rsidRDefault="002454B6" w:rsidP="00AA512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2454B6" w:rsidRPr="006F7FCE" w:rsidRDefault="002454B6" w:rsidP="00AA512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2454B6" w:rsidRPr="006F7FCE" w:rsidTr="00B43E22">
        <w:trPr>
          <w:trHeight w:hRule="exact" w:val="389"/>
        </w:trPr>
        <w:tc>
          <w:tcPr>
            <w:tcW w:w="3060" w:type="dxa"/>
            <w:shd w:val="clear" w:color="auto" w:fill="auto"/>
            <w:vAlign w:val="bottom"/>
          </w:tcPr>
          <w:p w:rsidR="002454B6" w:rsidRPr="006F7FCE" w:rsidRDefault="002454B6" w:rsidP="00AA5121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2454B6" w:rsidRPr="006F7FCE" w:rsidRDefault="002454B6" w:rsidP="00AA512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F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:rsidR="002454B6" w:rsidRPr="006F7FCE" w:rsidRDefault="002454B6" w:rsidP="00AA512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2454B6" w:rsidRPr="006F7FCE" w:rsidRDefault="002454B6" w:rsidP="00AA512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  <w:tcBorders>
              <w:top w:val="single" w:sz="4" w:space="0" w:color="auto"/>
            </w:tcBorders>
            <w:vAlign w:val="bottom"/>
          </w:tcPr>
          <w:p w:rsidR="002454B6" w:rsidRPr="006F7FCE" w:rsidRDefault="002454B6" w:rsidP="00AA5121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:rsidR="002454B6" w:rsidRPr="006F7FCE" w:rsidRDefault="002454B6" w:rsidP="00AA512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454B6" w:rsidRPr="006F7FCE" w:rsidRDefault="002454B6" w:rsidP="00AA5121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454B6" w:rsidRPr="006F7FCE" w:rsidRDefault="002454B6" w:rsidP="00AA5121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2454B6" w:rsidRPr="006F7FCE" w:rsidRDefault="002454B6" w:rsidP="00AA512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2454B6" w:rsidRPr="006F7FCE" w:rsidRDefault="002454B6" w:rsidP="00AA512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F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2454B6" w:rsidRPr="006F7FCE" w:rsidTr="00B43E22">
        <w:trPr>
          <w:trHeight w:hRule="exact" w:val="389"/>
        </w:trPr>
        <w:tc>
          <w:tcPr>
            <w:tcW w:w="3060" w:type="dxa"/>
            <w:shd w:val="clear" w:color="auto" w:fill="auto"/>
            <w:vAlign w:val="bottom"/>
          </w:tcPr>
          <w:p w:rsidR="002454B6" w:rsidRPr="006F7FCE" w:rsidRDefault="002454B6" w:rsidP="00AA5121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2454B6" w:rsidRPr="006F7FCE" w:rsidRDefault="002454B6" w:rsidP="00AA512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FC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6F7F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:rsidR="002454B6" w:rsidRPr="006F7FCE" w:rsidRDefault="002454B6" w:rsidP="00AA512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2454B6" w:rsidRPr="006F7FCE" w:rsidRDefault="002454B6" w:rsidP="00AA512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FCE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69" w:type="dxa"/>
            <w:vAlign w:val="bottom"/>
          </w:tcPr>
          <w:p w:rsidR="002454B6" w:rsidRPr="006F7FCE" w:rsidRDefault="002454B6" w:rsidP="00AA5121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2454B6" w:rsidRPr="006F7FCE" w:rsidRDefault="002454B6" w:rsidP="00AA512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FCE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:rsidR="002454B6" w:rsidRPr="006F7FCE" w:rsidRDefault="002454B6" w:rsidP="00AA5121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454B6" w:rsidRPr="006F7FCE" w:rsidRDefault="002454B6" w:rsidP="00AA5121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FCE">
              <w:rPr>
                <w:rFonts w:ascii="Angsana New" w:hAnsi="Angsana New" w:hint="cs"/>
                <w:sz w:val="30"/>
                <w:szCs w:val="30"/>
                <w:cs/>
              </w:rPr>
              <w:t>ได้มาจากการ</w:t>
            </w:r>
          </w:p>
        </w:tc>
        <w:tc>
          <w:tcPr>
            <w:tcW w:w="270" w:type="dxa"/>
            <w:vAlign w:val="bottom"/>
          </w:tcPr>
          <w:p w:rsidR="002454B6" w:rsidRPr="006F7FCE" w:rsidRDefault="002454B6" w:rsidP="00AA512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2454B6" w:rsidRPr="006F7FCE" w:rsidRDefault="002454B6" w:rsidP="00AA512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F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 ธันวาคม</w:t>
            </w:r>
          </w:p>
        </w:tc>
      </w:tr>
      <w:tr w:rsidR="002454B6" w:rsidRPr="006F7FCE" w:rsidTr="00B43E22">
        <w:trPr>
          <w:trHeight w:hRule="exact" w:val="389"/>
        </w:trPr>
        <w:tc>
          <w:tcPr>
            <w:tcW w:w="3060" w:type="dxa"/>
            <w:shd w:val="clear" w:color="auto" w:fill="auto"/>
            <w:vAlign w:val="bottom"/>
          </w:tcPr>
          <w:p w:rsidR="002454B6" w:rsidRPr="006F7FCE" w:rsidRDefault="002454B6" w:rsidP="00AA5121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2454B6" w:rsidRPr="006F7FCE" w:rsidRDefault="002454B6" w:rsidP="00AA512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FCE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:rsidR="002454B6" w:rsidRPr="006F7FCE" w:rsidRDefault="002454B6" w:rsidP="00AA512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2454B6" w:rsidRPr="006F7FCE" w:rsidRDefault="002454B6" w:rsidP="00AA512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FCE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69" w:type="dxa"/>
            <w:vAlign w:val="bottom"/>
          </w:tcPr>
          <w:p w:rsidR="002454B6" w:rsidRPr="006F7FCE" w:rsidRDefault="002454B6" w:rsidP="00AA5121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2454B6" w:rsidRPr="006F7FCE" w:rsidRDefault="002454B6" w:rsidP="00AA512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FCE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:rsidR="002454B6" w:rsidRPr="006F7FCE" w:rsidRDefault="002454B6" w:rsidP="00AA5121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454B6" w:rsidRPr="006F7FCE" w:rsidRDefault="002454B6" w:rsidP="00AA5121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FCE">
              <w:rPr>
                <w:rFonts w:ascii="Angsana New" w:hAnsi="Angsana New" w:hint="cs"/>
                <w:sz w:val="30"/>
                <w:szCs w:val="30"/>
                <w:cs/>
              </w:rPr>
              <w:t>ซื้อบริษัทย่อย</w:t>
            </w:r>
          </w:p>
        </w:tc>
        <w:tc>
          <w:tcPr>
            <w:tcW w:w="270" w:type="dxa"/>
            <w:vAlign w:val="bottom"/>
          </w:tcPr>
          <w:p w:rsidR="002454B6" w:rsidRPr="006F7FCE" w:rsidRDefault="002454B6" w:rsidP="00AA512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2454B6" w:rsidRPr="006F7FCE" w:rsidRDefault="002454B6" w:rsidP="00AA512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FCE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</w:tr>
      <w:tr w:rsidR="002454B6" w:rsidRPr="006F7FCE" w:rsidTr="00AA5121">
        <w:trPr>
          <w:trHeight w:val="146"/>
        </w:trPr>
        <w:tc>
          <w:tcPr>
            <w:tcW w:w="3060" w:type="dxa"/>
            <w:vAlign w:val="bottom"/>
          </w:tcPr>
          <w:p w:rsidR="002454B6" w:rsidRPr="006F7FCE" w:rsidRDefault="002454B6" w:rsidP="00AA512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50" w:type="dxa"/>
            <w:gridSpan w:val="9"/>
          </w:tcPr>
          <w:p w:rsidR="002454B6" w:rsidRPr="006F7FCE" w:rsidRDefault="002454B6" w:rsidP="00AA5121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F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66B0F" w:rsidRPr="006F7FCE" w:rsidTr="003735C9">
        <w:trPr>
          <w:trHeight w:val="420"/>
        </w:trPr>
        <w:tc>
          <w:tcPr>
            <w:tcW w:w="3060" w:type="dxa"/>
            <w:vAlign w:val="bottom"/>
          </w:tcPr>
          <w:p w:rsidR="00966B0F" w:rsidRPr="006F7FCE" w:rsidRDefault="00966B0F" w:rsidP="00966B0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F7F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:rsidR="00966B0F" w:rsidRPr="006F7FCE" w:rsidRDefault="00966B0F" w:rsidP="00966B0F">
            <w:pPr>
              <w:tabs>
                <w:tab w:val="clear" w:pos="907"/>
                <w:tab w:val="decimal" w:pos="792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66B0F" w:rsidRPr="006F7FCE" w:rsidRDefault="00966B0F" w:rsidP="00966B0F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66B0F" w:rsidRPr="006F7FCE" w:rsidRDefault="00966B0F" w:rsidP="00966B0F">
            <w:pPr>
              <w:tabs>
                <w:tab w:val="decimal" w:pos="99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966B0F" w:rsidRPr="006F7FCE" w:rsidRDefault="00966B0F" w:rsidP="00966B0F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966B0F" w:rsidRPr="006F7FCE" w:rsidRDefault="00966B0F" w:rsidP="00966B0F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66B0F" w:rsidRPr="006F7FCE" w:rsidRDefault="00966B0F" w:rsidP="00966B0F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66B0F" w:rsidRPr="006F7FCE" w:rsidRDefault="00966B0F" w:rsidP="00966B0F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66B0F" w:rsidRPr="006F7FCE" w:rsidRDefault="00966B0F" w:rsidP="00966B0F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66B0F" w:rsidRPr="006F7FCE" w:rsidRDefault="00966B0F" w:rsidP="00966B0F">
            <w:pPr>
              <w:tabs>
                <w:tab w:val="clear" w:pos="907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42E0" w:rsidRPr="006F7FCE" w:rsidTr="00FF3717">
        <w:trPr>
          <w:trHeight w:val="420"/>
        </w:trPr>
        <w:tc>
          <w:tcPr>
            <w:tcW w:w="3060" w:type="dxa"/>
            <w:vAlign w:val="bottom"/>
          </w:tcPr>
          <w:p w:rsidR="005E42E0" w:rsidRPr="006F7FCE" w:rsidRDefault="005E42E0" w:rsidP="005E42E0">
            <w:pPr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F7FCE"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  <w:r w:rsidRPr="006F7FC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F7FC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F7F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ความแตกต่าง</w:t>
            </w:r>
            <w:r w:rsidRPr="006F7F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br/>
              <w:t>ของค่าเสื่อมราคา)</w:t>
            </w:r>
          </w:p>
        </w:tc>
        <w:tc>
          <w:tcPr>
            <w:tcW w:w="1080" w:type="dxa"/>
            <w:vAlign w:val="bottom"/>
          </w:tcPr>
          <w:p w:rsidR="005E42E0" w:rsidRPr="006F7FCE" w:rsidRDefault="005E42E0" w:rsidP="005E42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7F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(1,909)</w:t>
            </w:r>
          </w:p>
        </w:tc>
        <w:tc>
          <w:tcPr>
            <w:tcW w:w="270" w:type="dxa"/>
            <w:vAlign w:val="bottom"/>
          </w:tcPr>
          <w:p w:rsidR="005E42E0" w:rsidRPr="006F7FCE" w:rsidRDefault="005E42E0" w:rsidP="005E42E0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5E42E0" w:rsidRPr="006F7FCE" w:rsidRDefault="005E42E0" w:rsidP="005E42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153</w:t>
            </w:r>
          </w:p>
        </w:tc>
        <w:tc>
          <w:tcPr>
            <w:tcW w:w="269" w:type="dxa"/>
            <w:vAlign w:val="bottom"/>
          </w:tcPr>
          <w:p w:rsidR="005E42E0" w:rsidRPr="006F7FCE" w:rsidRDefault="005E42E0" w:rsidP="005E42E0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5E42E0" w:rsidRPr="006F7FCE" w:rsidRDefault="005E42E0" w:rsidP="005E42E0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E42E0" w:rsidRPr="006F7FCE" w:rsidRDefault="005E42E0" w:rsidP="005E42E0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E42E0" w:rsidRPr="006F7FCE" w:rsidRDefault="005E42E0" w:rsidP="005E42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(6,993</w:t>
            </w:r>
            <w:r w:rsidRPr="006F7F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:rsidR="005E42E0" w:rsidRPr="006F7FCE" w:rsidRDefault="005E42E0" w:rsidP="005E42E0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5E42E0" w:rsidRPr="006F7FCE" w:rsidRDefault="005E42E0" w:rsidP="005E42E0">
            <w:pPr>
              <w:tabs>
                <w:tab w:val="clear" w:pos="227"/>
                <w:tab w:val="clear" w:pos="454"/>
                <w:tab w:val="clear" w:pos="680"/>
                <w:tab w:val="left" w:pos="252"/>
              </w:tabs>
              <w:spacing w:line="240" w:lineRule="auto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E42E0" w:rsidRPr="006F7FCE" w:rsidTr="00FF3717">
        <w:trPr>
          <w:trHeight w:val="420"/>
        </w:trPr>
        <w:tc>
          <w:tcPr>
            <w:tcW w:w="3060" w:type="dxa"/>
            <w:vAlign w:val="bottom"/>
          </w:tcPr>
          <w:p w:rsidR="005E42E0" w:rsidRPr="006F7FCE" w:rsidRDefault="005E42E0" w:rsidP="005E42E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F7FCE">
              <w:rPr>
                <w:rFonts w:ascii="Angsana New" w:hAnsi="Angsana New" w:hint="cs"/>
                <w:sz w:val="30"/>
                <w:szCs w:val="30"/>
                <w:cs/>
              </w:rPr>
              <w:t>สัญญาเช่าการเงิน</w:t>
            </w:r>
          </w:p>
        </w:tc>
        <w:tc>
          <w:tcPr>
            <w:tcW w:w="1080" w:type="dxa"/>
            <w:vAlign w:val="bottom"/>
          </w:tcPr>
          <w:p w:rsidR="005E42E0" w:rsidRPr="006F7FCE" w:rsidRDefault="005E42E0" w:rsidP="005E42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7F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(3,126)</w:t>
            </w:r>
          </w:p>
        </w:tc>
        <w:tc>
          <w:tcPr>
            <w:tcW w:w="270" w:type="dxa"/>
            <w:vAlign w:val="bottom"/>
          </w:tcPr>
          <w:p w:rsidR="005E42E0" w:rsidRPr="006F7FCE" w:rsidRDefault="005E42E0" w:rsidP="005E42E0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5E42E0" w:rsidRPr="006F7FCE" w:rsidRDefault="005E42E0" w:rsidP="005E42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(1,100)</w:t>
            </w:r>
          </w:p>
        </w:tc>
        <w:tc>
          <w:tcPr>
            <w:tcW w:w="269" w:type="dxa"/>
            <w:vAlign w:val="bottom"/>
          </w:tcPr>
          <w:p w:rsidR="005E42E0" w:rsidRPr="006F7FCE" w:rsidRDefault="005E42E0" w:rsidP="005E42E0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5E42E0" w:rsidRPr="006F7FCE" w:rsidRDefault="005E42E0" w:rsidP="005E42E0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E42E0" w:rsidRPr="006F7FCE" w:rsidRDefault="005E42E0" w:rsidP="005E42E0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E42E0" w:rsidRPr="006F7FCE" w:rsidRDefault="005E42E0" w:rsidP="005E42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(99</w:t>
            </w:r>
            <w:r w:rsidRPr="006F7F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:rsidR="005E42E0" w:rsidRPr="006F7FCE" w:rsidRDefault="005E42E0" w:rsidP="005E42E0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5E42E0" w:rsidRPr="006F7FCE" w:rsidRDefault="005E42E0" w:rsidP="005E42E0">
            <w:pPr>
              <w:tabs>
                <w:tab w:val="clear" w:pos="227"/>
                <w:tab w:val="clear" w:pos="454"/>
                <w:tab w:val="clear" w:pos="680"/>
                <w:tab w:val="left" w:pos="252"/>
              </w:tabs>
              <w:spacing w:line="240" w:lineRule="auto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E42E0" w:rsidRPr="006F7FCE" w:rsidTr="00FF3717">
        <w:trPr>
          <w:trHeight w:val="420"/>
        </w:trPr>
        <w:tc>
          <w:tcPr>
            <w:tcW w:w="3060" w:type="dxa"/>
            <w:vAlign w:val="bottom"/>
          </w:tcPr>
          <w:p w:rsidR="005E42E0" w:rsidRPr="006F7FCE" w:rsidRDefault="005E42E0" w:rsidP="00B43E22">
            <w:pPr>
              <w:tabs>
                <w:tab w:val="clear" w:pos="227"/>
                <w:tab w:val="clear" w:pos="454"/>
                <w:tab w:val="left" w:pos="257"/>
                <w:tab w:val="left" w:pos="522"/>
              </w:tabs>
              <w:ind w:left="162" w:right="7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F7FCE">
              <w:rPr>
                <w:rFonts w:ascii="Angsana New" w:hAnsi="Angsana New" w:hint="cs"/>
                <w:sz w:val="30"/>
                <w:szCs w:val="30"/>
                <w:cs/>
              </w:rPr>
              <w:t>ปรับปรุงมูลค่ายุติธรรมของ</w:t>
            </w:r>
            <w:r w:rsidR="00B43E22">
              <w:rPr>
                <w:rFonts w:ascii="Angsana New" w:hAnsi="Angsana New" w:hint="cs"/>
                <w:sz w:val="30"/>
                <w:szCs w:val="30"/>
                <w:cs/>
              </w:rPr>
              <w:t>สิ</w:t>
            </w:r>
            <w:r w:rsidRPr="006F7FCE">
              <w:rPr>
                <w:rFonts w:ascii="Angsana New" w:hAnsi="Angsana New" w:hint="cs"/>
                <w:sz w:val="30"/>
                <w:szCs w:val="30"/>
                <w:cs/>
              </w:rPr>
              <w:t>นทรัพย์ที่ได้จากการซื้อ</w:t>
            </w:r>
            <w:r w:rsidRPr="006F7FCE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6F7FC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:rsidR="005E42E0" w:rsidRPr="006F7FCE" w:rsidRDefault="005E42E0" w:rsidP="005E42E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7F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5E42E0" w:rsidRPr="006F7FCE" w:rsidRDefault="005E42E0" w:rsidP="005E42E0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5E42E0" w:rsidRPr="006F7FCE" w:rsidRDefault="005E42E0" w:rsidP="005E42E0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bottom"/>
          </w:tcPr>
          <w:p w:rsidR="005E42E0" w:rsidRPr="006F7FCE" w:rsidRDefault="005E42E0" w:rsidP="005E42E0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5E42E0" w:rsidRPr="006F7FCE" w:rsidRDefault="005E42E0" w:rsidP="005E42E0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E42E0" w:rsidRPr="006F7FCE" w:rsidRDefault="005E42E0" w:rsidP="005E42E0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5E42E0" w:rsidRPr="006F7FCE" w:rsidRDefault="005E42E0" w:rsidP="005E42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(64,751</w:t>
            </w:r>
            <w:r w:rsidRPr="006F7F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:rsidR="005E42E0" w:rsidRPr="006F7FCE" w:rsidRDefault="005E42E0" w:rsidP="005E42E0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5E42E0" w:rsidRPr="006F7FCE" w:rsidRDefault="005E42E0" w:rsidP="005E42E0">
            <w:pPr>
              <w:tabs>
                <w:tab w:val="clear" w:pos="227"/>
                <w:tab w:val="clear" w:pos="454"/>
                <w:tab w:val="clear" w:pos="680"/>
                <w:tab w:val="left" w:pos="252"/>
              </w:tabs>
              <w:spacing w:line="240" w:lineRule="auto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06315" w:rsidRPr="006F7FCE" w:rsidTr="00FF3717">
        <w:trPr>
          <w:trHeight w:val="420"/>
        </w:trPr>
        <w:tc>
          <w:tcPr>
            <w:tcW w:w="3060" w:type="dxa"/>
            <w:vAlign w:val="bottom"/>
          </w:tcPr>
          <w:p w:rsidR="00A06315" w:rsidRPr="006F7FCE" w:rsidRDefault="00A06315" w:rsidP="00A0631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F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06315" w:rsidRPr="006F7FCE" w:rsidRDefault="00A06315" w:rsidP="00A0631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F7F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(5,035)</w:t>
            </w:r>
          </w:p>
        </w:tc>
        <w:tc>
          <w:tcPr>
            <w:tcW w:w="270" w:type="dxa"/>
            <w:vAlign w:val="bottom"/>
          </w:tcPr>
          <w:p w:rsidR="00A06315" w:rsidRPr="006F7FCE" w:rsidRDefault="00A06315" w:rsidP="00A06315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06315" w:rsidRPr="006F7FCE" w:rsidRDefault="00A06315" w:rsidP="00A0631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(947)</w:t>
            </w:r>
          </w:p>
        </w:tc>
        <w:tc>
          <w:tcPr>
            <w:tcW w:w="269" w:type="dxa"/>
            <w:vAlign w:val="bottom"/>
          </w:tcPr>
          <w:p w:rsidR="00A06315" w:rsidRPr="006F7FCE" w:rsidRDefault="00A06315" w:rsidP="00A06315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06315" w:rsidRPr="00471D54" w:rsidRDefault="00A06315" w:rsidP="00A06315">
            <w:pPr>
              <w:spacing w:line="240" w:lineRule="auto"/>
              <w:ind w:right="39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D5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06315" w:rsidRPr="006F7FCE" w:rsidRDefault="00A06315" w:rsidP="00A06315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06315" w:rsidRPr="006F7FCE" w:rsidRDefault="00A06315" w:rsidP="00A0631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(71,843)</w:t>
            </w:r>
          </w:p>
        </w:tc>
        <w:tc>
          <w:tcPr>
            <w:tcW w:w="270" w:type="dxa"/>
            <w:vAlign w:val="bottom"/>
          </w:tcPr>
          <w:p w:rsidR="00A06315" w:rsidRPr="006F7FCE" w:rsidRDefault="00A06315" w:rsidP="00A06315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06315" w:rsidRPr="006F7FCE" w:rsidRDefault="00A06315" w:rsidP="00A0631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(77,825)</w:t>
            </w:r>
          </w:p>
        </w:tc>
      </w:tr>
      <w:tr w:rsidR="00A06315" w:rsidRPr="006F7FCE" w:rsidTr="00B43E22">
        <w:trPr>
          <w:trHeight w:hRule="exact" w:val="202"/>
        </w:trPr>
        <w:tc>
          <w:tcPr>
            <w:tcW w:w="3060" w:type="dxa"/>
            <w:vAlign w:val="bottom"/>
          </w:tcPr>
          <w:p w:rsidR="00A06315" w:rsidRPr="006F7FCE" w:rsidRDefault="00A06315" w:rsidP="00A0631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A06315" w:rsidRPr="006F7FCE" w:rsidRDefault="00A06315" w:rsidP="00A06315">
            <w:pPr>
              <w:tabs>
                <w:tab w:val="clear" w:pos="907"/>
                <w:tab w:val="decimal" w:pos="792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A06315" w:rsidRPr="006F7FCE" w:rsidRDefault="00A06315" w:rsidP="00A06315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A06315" w:rsidRPr="006F7FCE" w:rsidRDefault="00A06315" w:rsidP="00A0631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vAlign w:val="bottom"/>
          </w:tcPr>
          <w:p w:rsidR="00A06315" w:rsidRPr="006F7FCE" w:rsidRDefault="00A06315" w:rsidP="00A06315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:rsidR="00A06315" w:rsidRPr="006F7FCE" w:rsidRDefault="00A06315" w:rsidP="00A06315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06315" w:rsidRPr="006F7FCE" w:rsidRDefault="00A06315" w:rsidP="00A06315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06315" w:rsidRPr="006F7FCE" w:rsidRDefault="00A06315" w:rsidP="00A06315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A06315" w:rsidRPr="006F7FCE" w:rsidRDefault="00A06315" w:rsidP="00A06315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A06315" w:rsidRPr="006F7FCE" w:rsidRDefault="00A06315" w:rsidP="00A06315">
            <w:pPr>
              <w:tabs>
                <w:tab w:val="clear" w:pos="907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06315" w:rsidRPr="006F7FCE" w:rsidTr="00FF3717">
        <w:trPr>
          <w:trHeight w:val="420"/>
        </w:trPr>
        <w:tc>
          <w:tcPr>
            <w:tcW w:w="3060" w:type="dxa"/>
            <w:vAlign w:val="bottom"/>
          </w:tcPr>
          <w:p w:rsidR="00A06315" w:rsidRPr="006F7FCE" w:rsidRDefault="00A06315" w:rsidP="00A0631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F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A06315" w:rsidRPr="006F7FCE" w:rsidRDefault="00A06315" w:rsidP="00A0631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F7F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52,602</w:t>
            </w:r>
          </w:p>
        </w:tc>
        <w:tc>
          <w:tcPr>
            <w:tcW w:w="270" w:type="dxa"/>
            <w:vAlign w:val="bottom"/>
          </w:tcPr>
          <w:p w:rsidR="00A06315" w:rsidRPr="006F7FCE" w:rsidRDefault="00A06315" w:rsidP="00A06315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A06315" w:rsidRPr="006F7FCE" w:rsidRDefault="000C0B3E" w:rsidP="000C0B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(5,106</w:t>
            </w:r>
            <w:r w:rsidR="00A063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9" w:type="dxa"/>
            <w:vAlign w:val="bottom"/>
          </w:tcPr>
          <w:p w:rsidR="00A06315" w:rsidRPr="006F7FCE" w:rsidRDefault="00A06315" w:rsidP="00A06315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vAlign w:val="bottom"/>
          </w:tcPr>
          <w:p w:rsidR="00A06315" w:rsidRPr="000C0B3E" w:rsidRDefault="000C0B3E" w:rsidP="000C0B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C0B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(305)</w:t>
            </w:r>
          </w:p>
        </w:tc>
        <w:tc>
          <w:tcPr>
            <w:tcW w:w="270" w:type="dxa"/>
          </w:tcPr>
          <w:p w:rsidR="00A06315" w:rsidRPr="006F7FCE" w:rsidRDefault="00A06315" w:rsidP="00A06315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A06315" w:rsidRPr="006F7FCE" w:rsidRDefault="00A06315" w:rsidP="00A0631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(32,352)</w:t>
            </w:r>
          </w:p>
        </w:tc>
        <w:tc>
          <w:tcPr>
            <w:tcW w:w="270" w:type="dxa"/>
            <w:vAlign w:val="bottom"/>
          </w:tcPr>
          <w:p w:rsidR="00A06315" w:rsidRPr="006F7FCE" w:rsidRDefault="00A06315" w:rsidP="00A06315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A06315" w:rsidRPr="006F7FCE" w:rsidRDefault="00A06315" w:rsidP="00A0631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14,839</w:t>
            </w:r>
          </w:p>
        </w:tc>
      </w:tr>
    </w:tbl>
    <w:p w:rsidR="00104276" w:rsidRPr="00B43E22" w:rsidRDefault="00104276" w:rsidP="004D453F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270"/>
        <w:gridCol w:w="1260"/>
        <w:gridCol w:w="269"/>
        <w:gridCol w:w="1261"/>
        <w:gridCol w:w="270"/>
        <w:gridCol w:w="1170"/>
      </w:tblGrid>
      <w:tr w:rsidR="00FA7115" w:rsidRPr="007541AF" w:rsidTr="00B43E22">
        <w:trPr>
          <w:trHeight w:hRule="exact" w:val="389"/>
        </w:trPr>
        <w:tc>
          <w:tcPr>
            <w:tcW w:w="3510" w:type="dxa"/>
            <w:shd w:val="clear" w:color="auto" w:fill="auto"/>
            <w:vAlign w:val="bottom"/>
          </w:tcPr>
          <w:p w:rsidR="00FA7115" w:rsidRPr="00E33F25" w:rsidRDefault="00FA7115" w:rsidP="00B35404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FA7115" w:rsidRPr="00E33F25" w:rsidRDefault="00FA7115" w:rsidP="00B3540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FA7115" w:rsidRPr="00E33F25" w:rsidRDefault="00FA7115" w:rsidP="00B3540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:rsidR="00FA7115" w:rsidRPr="007541AF" w:rsidRDefault="00FA7115" w:rsidP="00B3540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41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:rsidR="00FA7115" w:rsidRPr="007541AF" w:rsidRDefault="00FA7115" w:rsidP="00B3540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A7115" w:rsidRPr="007541AF" w:rsidRDefault="00FA7115" w:rsidP="00B3540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A7115" w:rsidRPr="007541AF" w:rsidTr="00B43E22">
        <w:trPr>
          <w:trHeight w:hRule="exact" w:val="389"/>
        </w:trPr>
        <w:tc>
          <w:tcPr>
            <w:tcW w:w="3510" w:type="dxa"/>
            <w:shd w:val="clear" w:color="auto" w:fill="auto"/>
            <w:vAlign w:val="bottom"/>
          </w:tcPr>
          <w:p w:rsidR="00FA7115" w:rsidRPr="007541AF" w:rsidRDefault="00FA7115" w:rsidP="00B35404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FA7115" w:rsidRPr="007541AF" w:rsidRDefault="00FA7115" w:rsidP="00B3540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FA7115" w:rsidRPr="007541AF" w:rsidRDefault="00FA7115" w:rsidP="00B3540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:rsidR="00FA7115" w:rsidRPr="007541AF" w:rsidRDefault="00FA7115" w:rsidP="00B3540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541AF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7541AF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7541AF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7541AF">
              <w:rPr>
                <w:rFonts w:ascii="Angsana New" w:hAnsi="Angsana New"/>
                <w:sz w:val="30"/>
                <w:szCs w:val="30"/>
              </w:rPr>
              <w:t>)</w:t>
            </w:r>
            <w:r w:rsidRPr="007541AF">
              <w:rPr>
                <w:rFonts w:ascii="Angsana New" w:hAnsi="Angsana New"/>
                <w:sz w:val="30"/>
                <w:szCs w:val="30"/>
                <w:cs/>
              </w:rPr>
              <w:t xml:space="preserve"> / รายได้ใน</w:t>
            </w:r>
          </w:p>
        </w:tc>
        <w:tc>
          <w:tcPr>
            <w:tcW w:w="270" w:type="dxa"/>
            <w:vAlign w:val="bottom"/>
          </w:tcPr>
          <w:p w:rsidR="00FA7115" w:rsidRPr="007541AF" w:rsidRDefault="00FA7115" w:rsidP="00B3540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A7115" w:rsidRPr="007541AF" w:rsidRDefault="00FA7115" w:rsidP="00B3540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A7115" w:rsidRPr="007541AF" w:rsidTr="00B43E22">
        <w:trPr>
          <w:trHeight w:hRule="exact" w:val="389"/>
        </w:trPr>
        <w:tc>
          <w:tcPr>
            <w:tcW w:w="3510" w:type="dxa"/>
            <w:shd w:val="clear" w:color="auto" w:fill="auto"/>
            <w:vAlign w:val="bottom"/>
          </w:tcPr>
          <w:p w:rsidR="00FA7115" w:rsidRPr="007541AF" w:rsidRDefault="00FA7115" w:rsidP="00B35404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FA7115" w:rsidRPr="007541AF" w:rsidRDefault="00FA7115" w:rsidP="00B3540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41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:rsidR="00FA7115" w:rsidRPr="007541AF" w:rsidRDefault="00FA7115" w:rsidP="00B3540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FA7115" w:rsidRPr="007541AF" w:rsidRDefault="00FA7115" w:rsidP="00B3540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  <w:tcBorders>
              <w:top w:val="single" w:sz="4" w:space="0" w:color="auto"/>
            </w:tcBorders>
            <w:vAlign w:val="bottom"/>
          </w:tcPr>
          <w:p w:rsidR="00FA7115" w:rsidRPr="007541AF" w:rsidRDefault="00FA7115" w:rsidP="00B3540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:rsidR="00FA7115" w:rsidRPr="007541AF" w:rsidRDefault="00FA7115" w:rsidP="00B3540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FA7115" w:rsidRPr="007541AF" w:rsidRDefault="00FA7115" w:rsidP="00B3540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A7115" w:rsidRPr="007541AF" w:rsidRDefault="00FA7115" w:rsidP="00B3540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41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FA7115" w:rsidRPr="007541AF" w:rsidTr="00B43E22">
        <w:trPr>
          <w:trHeight w:hRule="exact" w:val="389"/>
        </w:trPr>
        <w:tc>
          <w:tcPr>
            <w:tcW w:w="3510" w:type="dxa"/>
            <w:shd w:val="clear" w:color="auto" w:fill="auto"/>
            <w:vAlign w:val="bottom"/>
          </w:tcPr>
          <w:p w:rsidR="00FA7115" w:rsidRPr="007541AF" w:rsidRDefault="00FA7115" w:rsidP="00B35404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FA7115" w:rsidRPr="007541AF" w:rsidRDefault="00FA7115" w:rsidP="00B3540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41A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7541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:rsidR="00FA7115" w:rsidRPr="007541AF" w:rsidRDefault="00FA7115" w:rsidP="00B3540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FA7115" w:rsidRPr="007541AF" w:rsidRDefault="00FA7115" w:rsidP="00B3540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541AF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69" w:type="dxa"/>
            <w:vAlign w:val="bottom"/>
          </w:tcPr>
          <w:p w:rsidR="00FA7115" w:rsidRPr="007541AF" w:rsidRDefault="00FA7115" w:rsidP="00B3540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FA7115" w:rsidRPr="007541AF" w:rsidRDefault="00FA7115" w:rsidP="00B3540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541AF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vAlign w:val="bottom"/>
          </w:tcPr>
          <w:p w:rsidR="00FA7115" w:rsidRPr="007541AF" w:rsidRDefault="00FA7115" w:rsidP="00B3540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A7115" w:rsidRPr="007541AF" w:rsidRDefault="00FA7115" w:rsidP="00B3540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41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 ธันวาคม</w:t>
            </w:r>
          </w:p>
        </w:tc>
      </w:tr>
      <w:tr w:rsidR="00FA7115" w:rsidRPr="007541AF" w:rsidTr="00B43E22">
        <w:trPr>
          <w:trHeight w:hRule="exact" w:val="389"/>
        </w:trPr>
        <w:tc>
          <w:tcPr>
            <w:tcW w:w="3510" w:type="dxa"/>
            <w:shd w:val="clear" w:color="auto" w:fill="auto"/>
            <w:vAlign w:val="bottom"/>
          </w:tcPr>
          <w:p w:rsidR="00FA7115" w:rsidRPr="007541AF" w:rsidRDefault="00FA7115" w:rsidP="00B35404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FA7115" w:rsidRPr="007541AF" w:rsidRDefault="00FA7115" w:rsidP="00B3540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41AF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270" w:type="dxa"/>
            <w:vAlign w:val="bottom"/>
          </w:tcPr>
          <w:p w:rsidR="00FA7115" w:rsidRPr="007541AF" w:rsidRDefault="00FA7115" w:rsidP="00B3540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FA7115" w:rsidRPr="007541AF" w:rsidRDefault="00FA7115" w:rsidP="00B3540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41AF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69" w:type="dxa"/>
            <w:vAlign w:val="bottom"/>
          </w:tcPr>
          <w:p w:rsidR="00FA7115" w:rsidRPr="007541AF" w:rsidRDefault="00FA7115" w:rsidP="00B3540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FA7115" w:rsidRPr="007541AF" w:rsidRDefault="00FA7115" w:rsidP="00B3540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41AF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vAlign w:val="bottom"/>
          </w:tcPr>
          <w:p w:rsidR="00FA7115" w:rsidRPr="007541AF" w:rsidRDefault="00FA7115" w:rsidP="00B3540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A7115" w:rsidRPr="007541AF" w:rsidRDefault="00FA7115" w:rsidP="00B3540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41AF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</w:tr>
      <w:tr w:rsidR="00FA7115" w:rsidRPr="007541AF" w:rsidTr="00B35404">
        <w:trPr>
          <w:trHeight w:val="420"/>
        </w:trPr>
        <w:tc>
          <w:tcPr>
            <w:tcW w:w="3510" w:type="dxa"/>
            <w:vAlign w:val="bottom"/>
          </w:tcPr>
          <w:p w:rsidR="00FA7115" w:rsidRPr="007541AF" w:rsidRDefault="00FA7115" w:rsidP="00B3540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  <w:vAlign w:val="bottom"/>
          </w:tcPr>
          <w:p w:rsidR="00FA7115" w:rsidRPr="007541AF" w:rsidRDefault="00FA7115" w:rsidP="00B35404">
            <w:pPr>
              <w:jc w:val="center"/>
              <w:rPr>
                <w:sz w:val="30"/>
                <w:szCs w:val="30"/>
              </w:rPr>
            </w:pPr>
            <w:r w:rsidRPr="007541A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A7115" w:rsidRPr="007541AF" w:rsidTr="00B35404">
        <w:trPr>
          <w:trHeight w:val="420"/>
        </w:trPr>
        <w:tc>
          <w:tcPr>
            <w:tcW w:w="3510" w:type="dxa"/>
            <w:vAlign w:val="bottom"/>
          </w:tcPr>
          <w:p w:rsidR="00FA7115" w:rsidRPr="007541AF" w:rsidRDefault="00FA7115" w:rsidP="00B3540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541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:rsidR="00FA7115" w:rsidRPr="007541AF" w:rsidRDefault="00FA7115" w:rsidP="00B35404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A7115" w:rsidRPr="007541AF" w:rsidRDefault="00FA7115" w:rsidP="00B35404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FA7115" w:rsidRPr="007541AF" w:rsidRDefault="00FA7115" w:rsidP="00B35404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:rsidR="00FA7115" w:rsidRPr="007541AF" w:rsidRDefault="00FA7115" w:rsidP="00B35404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:rsidR="00FA7115" w:rsidRPr="007541AF" w:rsidRDefault="00FA7115" w:rsidP="00B35404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A7115" w:rsidRPr="007541AF" w:rsidRDefault="00FA7115" w:rsidP="00B35404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FA7115" w:rsidRPr="007541AF" w:rsidRDefault="00FA7115" w:rsidP="00B35404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A7115" w:rsidRPr="007541AF" w:rsidTr="00B35404">
        <w:trPr>
          <w:trHeight w:val="420"/>
        </w:trPr>
        <w:tc>
          <w:tcPr>
            <w:tcW w:w="3510" w:type="dxa"/>
            <w:vAlign w:val="bottom"/>
          </w:tcPr>
          <w:p w:rsidR="00FA7115" w:rsidRPr="007541AF" w:rsidRDefault="00FA7115" w:rsidP="00B35404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541AF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  <w:r w:rsidRPr="007541A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541A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541A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หนี้สงสัยจะสูญและ</w:t>
            </w:r>
          </w:p>
          <w:p w:rsidR="00FA7115" w:rsidRPr="007541AF" w:rsidRDefault="00FA7115" w:rsidP="00B3540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541A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ค่าเผื่อประมาณการรับคืน)</w:t>
            </w:r>
          </w:p>
        </w:tc>
        <w:tc>
          <w:tcPr>
            <w:tcW w:w="1350" w:type="dxa"/>
          </w:tcPr>
          <w:p w:rsidR="00FA7115" w:rsidRPr="007541AF" w:rsidRDefault="00FA7115" w:rsidP="00B3540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FA7115" w:rsidRPr="007541AF" w:rsidRDefault="00FA7115" w:rsidP="00B3540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41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8,963</w:t>
            </w:r>
          </w:p>
        </w:tc>
        <w:tc>
          <w:tcPr>
            <w:tcW w:w="270" w:type="dxa"/>
            <w:vAlign w:val="bottom"/>
          </w:tcPr>
          <w:p w:rsidR="00FA7115" w:rsidRPr="007541AF" w:rsidRDefault="00FA7115" w:rsidP="00B35404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FA7115" w:rsidRPr="007541AF" w:rsidRDefault="00FA7115" w:rsidP="00B354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41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(334)</w:t>
            </w:r>
          </w:p>
        </w:tc>
        <w:tc>
          <w:tcPr>
            <w:tcW w:w="269" w:type="dxa"/>
            <w:vAlign w:val="bottom"/>
          </w:tcPr>
          <w:p w:rsidR="00FA7115" w:rsidRPr="007541AF" w:rsidRDefault="00FA7115" w:rsidP="00B35404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FA7115" w:rsidRPr="007541AF" w:rsidRDefault="00FA7115" w:rsidP="00B35404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41A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FA7115" w:rsidRPr="007541AF" w:rsidRDefault="00FA7115" w:rsidP="00B35404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A7115" w:rsidRPr="007541AF" w:rsidRDefault="00FA7115" w:rsidP="00B354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41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8,629</w:t>
            </w:r>
          </w:p>
        </w:tc>
      </w:tr>
      <w:tr w:rsidR="00FA7115" w:rsidRPr="007541AF" w:rsidTr="00B35404">
        <w:trPr>
          <w:trHeight w:val="420"/>
        </w:trPr>
        <w:tc>
          <w:tcPr>
            <w:tcW w:w="3510" w:type="dxa"/>
            <w:vAlign w:val="bottom"/>
          </w:tcPr>
          <w:p w:rsidR="007823A4" w:rsidRDefault="00FA7115" w:rsidP="00B35404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541AF"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  <w:r w:rsidRPr="007541A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541A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541A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ความแตกต่าง</w:t>
            </w:r>
          </w:p>
          <w:p w:rsidR="00FA7115" w:rsidRPr="007541AF" w:rsidRDefault="007823A4" w:rsidP="007823A4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="00FA7115" w:rsidRPr="007541A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ของค่าเสื่อมราคา)</w:t>
            </w:r>
          </w:p>
        </w:tc>
        <w:tc>
          <w:tcPr>
            <w:tcW w:w="1350" w:type="dxa"/>
          </w:tcPr>
          <w:p w:rsidR="00FA7115" w:rsidRPr="007541AF" w:rsidRDefault="00FA7115" w:rsidP="00B3540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FA7115" w:rsidRPr="007541AF" w:rsidRDefault="00FA7115" w:rsidP="00B3540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41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5,585</w:t>
            </w:r>
          </w:p>
        </w:tc>
        <w:tc>
          <w:tcPr>
            <w:tcW w:w="270" w:type="dxa"/>
            <w:vAlign w:val="bottom"/>
          </w:tcPr>
          <w:p w:rsidR="00FA7115" w:rsidRPr="007541AF" w:rsidRDefault="00FA7115" w:rsidP="00B35404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FA7115" w:rsidRPr="007541AF" w:rsidRDefault="00FA7115" w:rsidP="00B354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41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433</w:t>
            </w:r>
          </w:p>
        </w:tc>
        <w:tc>
          <w:tcPr>
            <w:tcW w:w="269" w:type="dxa"/>
            <w:vAlign w:val="bottom"/>
          </w:tcPr>
          <w:p w:rsidR="00FA7115" w:rsidRPr="007541AF" w:rsidRDefault="00FA7115" w:rsidP="00B35404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FA7115" w:rsidRPr="007541AF" w:rsidRDefault="00FA7115" w:rsidP="00B35404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41A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FA7115" w:rsidRPr="007541AF" w:rsidRDefault="00FA7115" w:rsidP="00B35404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A7115" w:rsidRPr="007541AF" w:rsidRDefault="00FA7115" w:rsidP="00B354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41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6,018</w:t>
            </w:r>
          </w:p>
        </w:tc>
      </w:tr>
      <w:tr w:rsidR="00FA7115" w:rsidRPr="007541AF" w:rsidTr="00B35404">
        <w:trPr>
          <w:trHeight w:val="420"/>
        </w:trPr>
        <w:tc>
          <w:tcPr>
            <w:tcW w:w="3510" w:type="dxa"/>
            <w:vAlign w:val="bottom"/>
          </w:tcPr>
          <w:p w:rsidR="00FA7115" w:rsidRPr="007541AF" w:rsidRDefault="00FA7115" w:rsidP="00B35404">
            <w:pPr>
              <w:rPr>
                <w:rFonts w:ascii="Angsana New" w:hAnsi="Angsana New"/>
                <w:sz w:val="30"/>
                <w:szCs w:val="30"/>
              </w:rPr>
            </w:pPr>
            <w:r w:rsidRPr="007541AF">
              <w:rPr>
                <w:rFonts w:ascii="Angsana New" w:hAnsi="Angsana New"/>
                <w:sz w:val="30"/>
                <w:szCs w:val="30"/>
                <w:cs/>
              </w:rPr>
              <w:t>ใบอนุญาตให้ใช้คลื่นความถี่และ</w:t>
            </w:r>
          </w:p>
          <w:p w:rsidR="00FA7115" w:rsidRPr="007541AF" w:rsidRDefault="00FA7115" w:rsidP="00B3540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541A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541AF">
              <w:rPr>
                <w:rFonts w:ascii="Angsana New" w:hAnsi="Angsana New"/>
                <w:sz w:val="30"/>
                <w:szCs w:val="30"/>
                <w:cs/>
              </w:rPr>
              <w:t>ประกอบกิจการโทรทัศน์</w:t>
            </w:r>
          </w:p>
        </w:tc>
        <w:tc>
          <w:tcPr>
            <w:tcW w:w="1350" w:type="dxa"/>
          </w:tcPr>
          <w:p w:rsidR="00FA7115" w:rsidRPr="007541AF" w:rsidRDefault="00FA7115" w:rsidP="00B3540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FA7115" w:rsidRPr="007541AF" w:rsidRDefault="00FA7115" w:rsidP="00B3540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41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11,348</w:t>
            </w:r>
          </w:p>
        </w:tc>
        <w:tc>
          <w:tcPr>
            <w:tcW w:w="270" w:type="dxa"/>
            <w:vAlign w:val="bottom"/>
          </w:tcPr>
          <w:p w:rsidR="00FA7115" w:rsidRPr="007541AF" w:rsidRDefault="00FA7115" w:rsidP="00B35404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FA7115" w:rsidRPr="007541AF" w:rsidRDefault="00FA7115" w:rsidP="00B354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41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5,642</w:t>
            </w:r>
          </w:p>
        </w:tc>
        <w:tc>
          <w:tcPr>
            <w:tcW w:w="269" w:type="dxa"/>
            <w:vAlign w:val="bottom"/>
          </w:tcPr>
          <w:p w:rsidR="00FA7115" w:rsidRPr="007541AF" w:rsidRDefault="00FA7115" w:rsidP="00B35404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FA7115" w:rsidRPr="007541AF" w:rsidRDefault="00FA7115" w:rsidP="00B35404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41A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FA7115" w:rsidRPr="007541AF" w:rsidRDefault="00FA7115" w:rsidP="00B35404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A7115" w:rsidRPr="007541AF" w:rsidRDefault="00FA7115" w:rsidP="00B354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41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16,990</w:t>
            </w:r>
          </w:p>
        </w:tc>
      </w:tr>
      <w:tr w:rsidR="00FA7115" w:rsidRPr="007541AF" w:rsidTr="00B35404">
        <w:trPr>
          <w:trHeight w:val="420"/>
        </w:trPr>
        <w:tc>
          <w:tcPr>
            <w:tcW w:w="3510" w:type="dxa"/>
            <w:vAlign w:val="bottom"/>
          </w:tcPr>
          <w:p w:rsidR="00FA7115" w:rsidRPr="007541AF" w:rsidRDefault="00FA7115" w:rsidP="00B35404">
            <w:pPr>
              <w:rPr>
                <w:rFonts w:ascii="Angsana New" w:hAnsi="Angsana New"/>
                <w:sz w:val="30"/>
                <w:szCs w:val="30"/>
              </w:rPr>
            </w:pPr>
            <w:r w:rsidRPr="007541AF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</w:p>
          <w:p w:rsidR="00FA7115" w:rsidRPr="007541AF" w:rsidRDefault="00FA7115" w:rsidP="00B3540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541AF">
              <w:rPr>
                <w:rFonts w:ascii="Angsana New" w:hAnsi="Angsana New" w:hint="cs"/>
                <w:sz w:val="30"/>
                <w:szCs w:val="30"/>
                <w:cs/>
              </w:rPr>
              <w:t xml:space="preserve">   ผลประโยชน์พนักงาน</w:t>
            </w:r>
          </w:p>
        </w:tc>
        <w:tc>
          <w:tcPr>
            <w:tcW w:w="1350" w:type="dxa"/>
          </w:tcPr>
          <w:p w:rsidR="00FA7115" w:rsidRPr="007541AF" w:rsidRDefault="00FA7115" w:rsidP="00B3540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FA7115" w:rsidRPr="007541AF" w:rsidRDefault="00FA7115" w:rsidP="00B3540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41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24,080</w:t>
            </w:r>
          </w:p>
        </w:tc>
        <w:tc>
          <w:tcPr>
            <w:tcW w:w="270" w:type="dxa"/>
            <w:vAlign w:val="bottom"/>
          </w:tcPr>
          <w:p w:rsidR="00FA7115" w:rsidRPr="007541AF" w:rsidRDefault="00FA7115" w:rsidP="00B35404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FA7115" w:rsidRPr="007541AF" w:rsidRDefault="00FA7115" w:rsidP="00B354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41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1,920</w:t>
            </w:r>
          </w:p>
        </w:tc>
        <w:tc>
          <w:tcPr>
            <w:tcW w:w="269" w:type="dxa"/>
            <w:vAlign w:val="bottom"/>
          </w:tcPr>
          <w:p w:rsidR="00FA7115" w:rsidRPr="007541AF" w:rsidRDefault="00FA7115" w:rsidP="00B35404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FA7115" w:rsidRPr="007541AF" w:rsidRDefault="00FA7115" w:rsidP="00B35404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41A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FA7115" w:rsidRPr="007541AF" w:rsidRDefault="00FA7115" w:rsidP="00B35404">
            <w:pPr>
              <w:tabs>
                <w:tab w:val="clear" w:pos="907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A7115" w:rsidRPr="007541AF" w:rsidRDefault="00FA7115" w:rsidP="00B354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41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26,000</w:t>
            </w:r>
          </w:p>
        </w:tc>
      </w:tr>
      <w:tr w:rsidR="00FA7115" w:rsidRPr="007541AF" w:rsidTr="00B35404">
        <w:trPr>
          <w:trHeight w:val="420"/>
        </w:trPr>
        <w:tc>
          <w:tcPr>
            <w:tcW w:w="3510" w:type="dxa"/>
            <w:vAlign w:val="bottom"/>
          </w:tcPr>
          <w:p w:rsidR="00FA7115" w:rsidRPr="007541AF" w:rsidRDefault="00FA7115" w:rsidP="00B3540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41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A7115" w:rsidRPr="007541AF" w:rsidRDefault="00FA7115" w:rsidP="00B3540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541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49,976</w:t>
            </w:r>
          </w:p>
        </w:tc>
        <w:tc>
          <w:tcPr>
            <w:tcW w:w="270" w:type="dxa"/>
            <w:vAlign w:val="bottom"/>
          </w:tcPr>
          <w:p w:rsidR="00FA7115" w:rsidRPr="007541AF" w:rsidRDefault="00FA7115" w:rsidP="00B35404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A7115" w:rsidRPr="007541AF" w:rsidRDefault="00FA7115" w:rsidP="00B354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541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7,661</w:t>
            </w:r>
          </w:p>
        </w:tc>
        <w:tc>
          <w:tcPr>
            <w:tcW w:w="269" w:type="dxa"/>
            <w:vAlign w:val="bottom"/>
          </w:tcPr>
          <w:p w:rsidR="00FA7115" w:rsidRPr="007541AF" w:rsidRDefault="00FA7115" w:rsidP="00B35404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A7115" w:rsidRPr="007541AF" w:rsidRDefault="00FA7115" w:rsidP="00B35404">
            <w:pPr>
              <w:spacing w:line="240" w:lineRule="auto"/>
              <w:ind w:right="39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41A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FA7115" w:rsidRPr="007541AF" w:rsidRDefault="00FA7115" w:rsidP="00B35404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A7115" w:rsidRPr="007541AF" w:rsidRDefault="00FA7115" w:rsidP="00B354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541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57,637</w:t>
            </w:r>
          </w:p>
        </w:tc>
      </w:tr>
      <w:tr w:rsidR="00B43E22" w:rsidRPr="007541AF" w:rsidTr="00AA5121">
        <w:trPr>
          <w:trHeight w:hRule="exact" w:val="389"/>
        </w:trPr>
        <w:tc>
          <w:tcPr>
            <w:tcW w:w="3510" w:type="dxa"/>
            <w:shd w:val="clear" w:color="auto" w:fill="auto"/>
            <w:vAlign w:val="bottom"/>
          </w:tcPr>
          <w:p w:rsidR="00B43E22" w:rsidRPr="00E33F25" w:rsidRDefault="00B43E22" w:rsidP="00AA5121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B43E22" w:rsidRPr="00E33F25" w:rsidRDefault="00B43E22" w:rsidP="00AA512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B43E22" w:rsidRPr="00E33F25" w:rsidRDefault="00B43E22" w:rsidP="00AA512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:rsidR="00B43E22" w:rsidRPr="007541AF" w:rsidRDefault="00B43E22" w:rsidP="00AA512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41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:rsidR="00B43E22" w:rsidRPr="007541AF" w:rsidRDefault="00B43E22" w:rsidP="00AA5121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43E22" w:rsidRPr="007541AF" w:rsidRDefault="00B43E22" w:rsidP="00AA512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B43E22" w:rsidRPr="007541AF" w:rsidTr="00AA5121">
        <w:trPr>
          <w:trHeight w:hRule="exact" w:val="389"/>
        </w:trPr>
        <w:tc>
          <w:tcPr>
            <w:tcW w:w="3510" w:type="dxa"/>
            <w:shd w:val="clear" w:color="auto" w:fill="auto"/>
            <w:vAlign w:val="bottom"/>
          </w:tcPr>
          <w:p w:rsidR="00B43E22" w:rsidRPr="007541AF" w:rsidRDefault="00B43E22" w:rsidP="00AA5121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B43E22" w:rsidRPr="007541AF" w:rsidRDefault="00B43E22" w:rsidP="00AA512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B43E22" w:rsidRPr="007541AF" w:rsidRDefault="00B43E22" w:rsidP="00AA512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:rsidR="00B43E22" w:rsidRPr="007541AF" w:rsidRDefault="00B43E22" w:rsidP="00AA512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541AF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7541AF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7541AF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7541AF">
              <w:rPr>
                <w:rFonts w:ascii="Angsana New" w:hAnsi="Angsana New"/>
                <w:sz w:val="30"/>
                <w:szCs w:val="30"/>
              </w:rPr>
              <w:t>)</w:t>
            </w:r>
            <w:r w:rsidRPr="007541AF">
              <w:rPr>
                <w:rFonts w:ascii="Angsana New" w:hAnsi="Angsana New"/>
                <w:sz w:val="30"/>
                <w:szCs w:val="30"/>
                <w:cs/>
              </w:rPr>
              <w:t xml:space="preserve"> / รายได้ใน</w:t>
            </w:r>
          </w:p>
        </w:tc>
        <w:tc>
          <w:tcPr>
            <w:tcW w:w="270" w:type="dxa"/>
            <w:vAlign w:val="bottom"/>
          </w:tcPr>
          <w:p w:rsidR="00B43E22" w:rsidRPr="007541AF" w:rsidRDefault="00B43E22" w:rsidP="00AA5121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43E22" w:rsidRPr="007541AF" w:rsidRDefault="00B43E22" w:rsidP="00AA512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B43E22" w:rsidRPr="007541AF" w:rsidTr="00AA5121">
        <w:trPr>
          <w:trHeight w:hRule="exact" w:val="389"/>
        </w:trPr>
        <w:tc>
          <w:tcPr>
            <w:tcW w:w="3510" w:type="dxa"/>
            <w:shd w:val="clear" w:color="auto" w:fill="auto"/>
            <w:vAlign w:val="bottom"/>
          </w:tcPr>
          <w:p w:rsidR="00B43E22" w:rsidRPr="007541AF" w:rsidRDefault="00B43E22" w:rsidP="00AA5121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B43E22" w:rsidRPr="007541AF" w:rsidRDefault="00B43E22" w:rsidP="00AA512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41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:rsidR="00B43E22" w:rsidRPr="007541AF" w:rsidRDefault="00B43E22" w:rsidP="00AA512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B43E22" w:rsidRPr="007541AF" w:rsidRDefault="00B43E22" w:rsidP="00AA512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  <w:tcBorders>
              <w:top w:val="single" w:sz="4" w:space="0" w:color="auto"/>
            </w:tcBorders>
            <w:vAlign w:val="bottom"/>
          </w:tcPr>
          <w:p w:rsidR="00B43E22" w:rsidRPr="007541AF" w:rsidRDefault="00B43E22" w:rsidP="00AA5121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:rsidR="00B43E22" w:rsidRPr="007541AF" w:rsidRDefault="00B43E22" w:rsidP="00AA512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B43E22" w:rsidRPr="007541AF" w:rsidRDefault="00B43E22" w:rsidP="00AA5121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43E22" w:rsidRPr="007541AF" w:rsidRDefault="00B43E22" w:rsidP="00AA512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41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B43E22" w:rsidRPr="007541AF" w:rsidTr="00AA5121">
        <w:trPr>
          <w:trHeight w:hRule="exact" w:val="389"/>
        </w:trPr>
        <w:tc>
          <w:tcPr>
            <w:tcW w:w="3510" w:type="dxa"/>
            <w:shd w:val="clear" w:color="auto" w:fill="auto"/>
            <w:vAlign w:val="bottom"/>
          </w:tcPr>
          <w:p w:rsidR="00B43E22" w:rsidRPr="007541AF" w:rsidRDefault="00B43E22" w:rsidP="00AA5121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B43E22" w:rsidRPr="007541AF" w:rsidRDefault="00B43E22" w:rsidP="00AA512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41A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7541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:rsidR="00B43E22" w:rsidRPr="007541AF" w:rsidRDefault="00B43E22" w:rsidP="00AA512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43E22" w:rsidRPr="007541AF" w:rsidRDefault="00B43E22" w:rsidP="00AA512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541AF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69" w:type="dxa"/>
            <w:vAlign w:val="bottom"/>
          </w:tcPr>
          <w:p w:rsidR="00B43E22" w:rsidRPr="007541AF" w:rsidRDefault="00B43E22" w:rsidP="00AA5121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B43E22" w:rsidRPr="007541AF" w:rsidRDefault="00B43E22" w:rsidP="00AA512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541AF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vAlign w:val="bottom"/>
          </w:tcPr>
          <w:p w:rsidR="00B43E22" w:rsidRPr="007541AF" w:rsidRDefault="00B43E22" w:rsidP="00AA5121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43E22" w:rsidRPr="007541AF" w:rsidRDefault="00B43E22" w:rsidP="00AA512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41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 ธันวาคม</w:t>
            </w:r>
          </w:p>
        </w:tc>
      </w:tr>
      <w:tr w:rsidR="00B43E22" w:rsidRPr="007541AF" w:rsidTr="00AA5121">
        <w:trPr>
          <w:trHeight w:hRule="exact" w:val="389"/>
        </w:trPr>
        <w:tc>
          <w:tcPr>
            <w:tcW w:w="3510" w:type="dxa"/>
            <w:shd w:val="clear" w:color="auto" w:fill="auto"/>
            <w:vAlign w:val="bottom"/>
          </w:tcPr>
          <w:p w:rsidR="00B43E22" w:rsidRPr="007541AF" w:rsidRDefault="00B43E22" w:rsidP="00AA5121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B43E22" w:rsidRPr="007541AF" w:rsidRDefault="00B43E22" w:rsidP="00AA512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41AF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270" w:type="dxa"/>
            <w:vAlign w:val="bottom"/>
          </w:tcPr>
          <w:p w:rsidR="00B43E22" w:rsidRPr="007541AF" w:rsidRDefault="00B43E22" w:rsidP="00AA512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43E22" w:rsidRPr="007541AF" w:rsidRDefault="00B43E22" w:rsidP="00AA512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41AF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69" w:type="dxa"/>
            <w:vAlign w:val="bottom"/>
          </w:tcPr>
          <w:p w:rsidR="00B43E22" w:rsidRPr="007541AF" w:rsidRDefault="00B43E22" w:rsidP="00AA5121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B43E22" w:rsidRPr="007541AF" w:rsidRDefault="00B43E22" w:rsidP="00AA512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41AF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vAlign w:val="bottom"/>
          </w:tcPr>
          <w:p w:rsidR="00B43E22" w:rsidRPr="007541AF" w:rsidRDefault="00B43E22" w:rsidP="00AA5121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43E22" w:rsidRPr="007541AF" w:rsidRDefault="00B43E22" w:rsidP="00AA512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41AF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</w:tr>
      <w:tr w:rsidR="00B43E22" w:rsidRPr="007541AF" w:rsidTr="00AA5121">
        <w:trPr>
          <w:trHeight w:hRule="exact" w:val="389"/>
        </w:trPr>
        <w:tc>
          <w:tcPr>
            <w:tcW w:w="3510" w:type="dxa"/>
            <w:shd w:val="clear" w:color="auto" w:fill="auto"/>
            <w:vAlign w:val="bottom"/>
          </w:tcPr>
          <w:p w:rsidR="00B43E22" w:rsidRPr="007541AF" w:rsidRDefault="00B43E22" w:rsidP="00AA5121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50" w:type="dxa"/>
            <w:gridSpan w:val="7"/>
            <w:vAlign w:val="bottom"/>
          </w:tcPr>
          <w:p w:rsidR="00B43E22" w:rsidRPr="007541AF" w:rsidRDefault="00B43E22" w:rsidP="00AA512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41A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A7115" w:rsidRPr="007541AF" w:rsidTr="00B35404">
        <w:trPr>
          <w:trHeight w:val="420"/>
        </w:trPr>
        <w:tc>
          <w:tcPr>
            <w:tcW w:w="3510" w:type="dxa"/>
            <w:vAlign w:val="bottom"/>
          </w:tcPr>
          <w:p w:rsidR="00FA7115" w:rsidRPr="007541AF" w:rsidRDefault="00FA7115" w:rsidP="00B3540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541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:rsidR="00FA7115" w:rsidRPr="007541AF" w:rsidRDefault="00FA7115" w:rsidP="00B35404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FA7115" w:rsidRPr="007541AF" w:rsidRDefault="00FA7115" w:rsidP="00B35404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FA7115" w:rsidRPr="007541AF" w:rsidRDefault="00FA7115" w:rsidP="00B35404">
            <w:pPr>
              <w:tabs>
                <w:tab w:val="decimal" w:pos="99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FA7115" w:rsidRPr="007541AF" w:rsidRDefault="00FA7115" w:rsidP="00B35404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FA7115" w:rsidRPr="007541AF" w:rsidRDefault="00FA7115" w:rsidP="00B35404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FA7115" w:rsidRPr="007541AF" w:rsidRDefault="00FA7115" w:rsidP="00B35404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A7115" w:rsidRPr="007541AF" w:rsidRDefault="00FA7115" w:rsidP="00B35404">
            <w:pPr>
              <w:tabs>
                <w:tab w:val="clear" w:pos="907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7115" w:rsidRPr="007541AF" w:rsidTr="00B35404">
        <w:trPr>
          <w:trHeight w:val="420"/>
        </w:trPr>
        <w:tc>
          <w:tcPr>
            <w:tcW w:w="3510" w:type="dxa"/>
            <w:vAlign w:val="bottom"/>
          </w:tcPr>
          <w:p w:rsidR="00FA7115" w:rsidRPr="007541AF" w:rsidRDefault="00FA7115" w:rsidP="00B35404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541AF"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  <w:r w:rsidRPr="007541A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541A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541A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ความแตกต่างของ</w:t>
            </w:r>
          </w:p>
          <w:p w:rsidR="00FA7115" w:rsidRPr="007541AF" w:rsidRDefault="00FA7115" w:rsidP="00B3540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541AF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Pr="007541A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ค่าเสื่อมราคา)</w:t>
            </w:r>
          </w:p>
        </w:tc>
        <w:tc>
          <w:tcPr>
            <w:tcW w:w="1350" w:type="dxa"/>
          </w:tcPr>
          <w:p w:rsidR="00FA7115" w:rsidRPr="007541AF" w:rsidRDefault="00FA7115" w:rsidP="00B3540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FA7115" w:rsidRPr="007541AF" w:rsidRDefault="00FA7115" w:rsidP="00B3540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41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(1,809)</w:t>
            </w:r>
          </w:p>
        </w:tc>
        <w:tc>
          <w:tcPr>
            <w:tcW w:w="270" w:type="dxa"/>
            <w:vAlign w:val="bottom"/>
          </w:tcPr>
          <w:p w:rsidR="00FA7115" w:rsidRPr="007541AF" w:rsidRDefault="00FA7115" w:rsidP="00B35404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FA7115" w:rsidRPr="007541AF" w:rsidRDefault="00FA7115" w:rsidP="00B354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41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(100)</w:t>
            </w:r>
          </w:p>
        </w:tc>
        <w:tc>
          <w:tcPr>
            <w:tcW w:w="269" w:type="dxa"/>
            <w:vAlign w:val="bottom"/>
          </w:tcPr>
          <w:p w:rsidR="00FA7115" w:rsidRPr="007541AF" w:rsidRDefault="00FA7115" w:rsidP="00B35404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FA7115" w:rsidRPr="007541AF" w:rsidRDefault="00FA7115" w:rsidP="00B35404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41A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FA7115" w:rsidRPr="007541AF" w:rsidRDefault="00FA7115" w:rsidP="00B35404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A7115" w:rsidRPr="007541AF" w:rsidRDefault="00FA7115" w:rsidP="00B354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41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(1,909)</w:t>
            </w:r>
          </w:p>
        </w:tc>
      </w:tr>
      <w:tr w:rsidR="00FA7115" w:rsidRPr="007541AF" w:rsidTr="00B35404">
        <w:trPr>
          <w:trHeight w:val="420"/>
        </w:trPr>
        <w:tc>
          <w:tcPr>
            <w:tcW w:w="3510" w:type="dxa"/>
            <w:vAlign w:val="bottom"/>
          </w:tcPr>
          <w:p w:rsidR="00FA7115" w:rsidRPr="007541AF" w:rsidRDefault="00FA7115" w:rsidP="00B3540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541AF">
              <w:rPr>
                <w:rFonts w:ascii="Angsana New" w:hAnsi="Angsana New" w:hint="cs"/>
                <w:sz w:val="30"/>
                <w:szCs w:val="30"/>
                <w:cs/>
              </w:rPr>
              <w:t>สัญญาเช่าการเงิน</w:t>
            </w:r>
          </w:p>
        </w:tc>
        <w:tc>
          <w:tcPr>
            <w:tcW w:w="1350" w:type="dxa"/>
          </w:tcPr>
          <w:p w:rsidR="00FA7115" w:rsidRPr="007541AF" w:rsidRDefault="00FA7115" w:rsidP="00B3540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41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(2,083)</w:t>
            </w:r>
          </w:p>
        </w:tc>
        <w:tc>
          <w:tcPr>
            <w:tcW w:w="270" w:type="dxa"/>
            <w:vAlign w:val="bottom"/>
          </w:tcPr>
          <w:p w:rsidR="00FA7115" w:rsidRPr="007541AF" w:rsidRDefault="00FA7115" w:rsidP="00B35404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FA7115" w:rsidRPr="007541AF" w:rsidRDefault="00FA7115" w:rsidP="00B354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41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(1,043)</w:t>
            </w:r>
          </w:p>
        </w:tc>
        <w:tc>
          <w:tcPr>
            <w:tcW w:w="269" w:type="dxa"/>
            <w:vAlign w:val="bottom"/>
          </w:tcPr>
          <w:p w:rsidR="00FA7115" w:rsidRPr="007541AF" w:rsidRDefault="00FA7115" w:rsidP="00B35404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FA7115" w:rsidRPr="007541AF" w:rsidRDefault="00FA7115" w:rsidP="00B35404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41A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FA7115" w:rsidRPr="007541AF" w:rsidRDefault="00FA7115" w:rsidP="00B35404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A7115" w:rsidRPr="007541AF" w:rsidRDefault="00FA7115" w:rsidP="00B354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41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(3,126)</w:t>
            </w:r>
          </w:p>
        </w:tc>
      </w:tr>
      <w:tr w:rsidR="00FA7115" w:rsidRPr="007541AF" w:rsidTr="00B35404">
        <w:trPr>
          <w:trHeight w:val="420"/>
        </w:trPr>
        <w:tc>
          <w:tcPr>
            <w:tcW w:w="3510" w:type="dxa"/>
            <w:vAlign w:val="bottom"/>
          </w:tcPr>
          <w:p w:rsidR="00FA7115" w:rsidRPr="007541AF" w:rsidRDefault="00FA7115" w:rsidP="00B3540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41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FA7115" w:rsidRPr="007541AF" w:rsidRDefault="00FA7115" w:rsidP="00B3540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541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(3,892)</w:t>
            </w:r>
          </w:p>
        </w:tc>
        <w:tc>
          <w:tcPr>
            <w:tcW w:w="270" w:type="dxa"/>
            <w:vAlign w:val="bottom"/>
          </w:tcPr>
          <w:p w:rsidR="00FA7115" w:rsidRPr="007541AF" w:rsidRDefault="00FA7115" w:rsidP="00B35404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A7115" w:rsidRPr="007541AF" w:rsidRDefault="00FA7115" w:rsidP="00B354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541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(1,143)</w:t>
            </w:r>
          </w:p>
        </w:tc>
        <w:tc>
          <w:tcPr>
            <w:tcW w:w="269" w:type="dxa"/>
            <w:vAlign w:val="bottom"/>
          </w:tcPr>
          <w:p w:rsidR="00FA7115" w:rsidRPr="007541AF" w:rsidRDefault="00FA7115" w:rsidP="00B35404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A7115" w:rsidRPr="007541AF" w:rsidRDefault="00FA7115" w:rsidP="00B35404">
            <w:pPr>
              <w:spacing w:line="240" w:lineRule="auto"/>
              <w:ind w:right="39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41A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FA7115" w:rsidRPr="007541AF" w:rsidRDefault="00FA7115" w:rsidP="00B35404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A7115" w:rsidRPr="007541AF" w:rsidRDefault="00FA7115" w:rsidP="00B354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541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(5,035)</w:t>
            </w:r>
          </w:p>
        </w:tc>
      </w:tr>
      <w:tr w:rsidR="00FA7115" w:rsidRPr="007541AF" w:rsidTr="00B35404">
        <w:trPr>
          <w:trHeight w:val="420"/>
        </w:trPr>
        <w:tc>
          <w:tcPr>
            <w:tcW w:w="3510" w:type="dxa"/>
            <w:vAlign w:val="bottom"/>
          </w:tcPr>
          <w:p w:rsidR="00FA7115" w:rsidRPr="007541AF" w:rsidRDefault="00FA7115" w:rsidP="00B3540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FA7115" w:rsidRPr="007541AF" w:rsidRDefault="00FA7115" w:rsidP="00B35404">
            <w:pPr>
              <w:tabs>
                <w:tab w:val="clear" w:pos="907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FA7115" w:rsidRPr="007541AF" w:rsidRDefault="00FA7115" w:rsidP="00B35404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FA7115" w:rsidRPr="007541AF" w:rsidRDefault="00FA7115" w:rsidP="00B354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vAlign w:val="bottom"/>
          </w:tcPr>
          <w:p w:rsidR="00FA7115" w:rsidRPr="007541AF" w:rsidRDefault="00FA7115" w:rsidP="00B35404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:rsidR="00FA7115" w:rsidRPr="007541AF" w:rsidRDefault="00FA7115" w:rsidP="00B35404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FA7115" w:rsidRPr="007541AF" w:rsidRDefault="00FA7115" w:rsidP="00B35404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FA7115" w:rsidRPr="007541AF" w:rsidRDefault="00FA7115" w:rsidP="00B35404">
            <w:pPr>
              <w:tabs>
                <w:tab w:val="clear" w:pos="907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A7115" w:rsidRPr="00E33F25" w:rsidTr="00B35404">
        <w:trPr>
          <w:trHeight w:val="420"/>
        </w:trPr>
        <w:tc>
          <w:tcPr>
            <w:tcW w:w="3510" w:type="dxa"/>
            <w:vAlign w:val="bottom"/>
          </w:tcPr>
          <w:p w:rsidR="00FA7115" w:rsidRPr="007541AF" w:rsidRDefault="00FA7115" w:rsidP="00B3540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41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FA7115" w:rsidRPr="007541AF" w:rsidRDefault="00FA7115" w:rsidP="00B3540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541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46,084</w:t>
            </w:r>
          </w:p>
        </w:tc>
        <w:tc>
          <w:tcPr>
            <w:tcW w:w="270" w:type="dxa"/>
            <w:vAlign w:val="bottom"/>
          </w:tcPr>
          <w:p w:rsidR="00FA7115" w:rsidRPr="007541AF" w:rsidRDefault="00FA7115" w:rsidP="00B35404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FA7115" w:rsidRPr="007541AF" w:rsidRDefault="00FA7115" w:rsidP="00B354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541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6,518</w:t>
            </w:r>
          </w:p>
        </w:tc>
        <w:tc>
          <w:tcPr>
            <w:tcW w:w="269" w:type="dxa"/>
            <w:vAlign w:val="bottom"/>
          </w:tcPr>
          <w:p w:rsidR="00FA7115" w:rsidRPr="007541AF" w:rsidRDefault="00FA7115" w:rsidP="00B35404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vAlign w:val="bottom"/>
          </w:tcPr>
          <w:p w:rsidR="00FA7115" w:rsidRPr="007541AF" w:rsidRDefault="00FA7115" w:rsidP="00B35404">
            <w:pPr>
              <w:spacing w:line="240" w:lineRule="auto"/>
              <w:ind w:right="39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41A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FA7115" w:rsidRPr="007541AF" w:rsidRDefault="00FA7115" w:rsidP="00B35404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FA7115" w:rsidRPr="000810FA" w:rsidRDefault="00FA7115" w:rsidP="00B354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541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52,602</w:t>
            </w:r>
          </w:p>
        </w:tc>
      </w:tr>
      <w:tr w:rsidR="005E42E0" w:rsidRPr="00E33F25" w:rsidTr="005E42E0">
        <w:trPr>
          <w:trHeight w:val="420"/>
        </w:trPr>
        <w:tc>
          <w:tcPr>
            <w:tcW w:w="3510" w:type="dxa"/>
            <w:vAlign w:val="bottom"/>
          </w:tcPr>
          <w:p w:rsidR="005E42E0" w:rsidRPr="007541AF" w:rsidRDefault="005E42E0" w:rsidP="00B3540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5E42E0" w:rsidRPr="007541AF" w:rsidRDefault="005E42E0" w:rsidP="00B3540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5E42E0" w:rsidRPr="007541AF" w:rsidRDefault="005E42E0" w:rsidP="00B35404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E42E0" w:rsidRPr="007541AF" w:rsidRDefault="005E42E0" w:rsidP="00B354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vAlign w:val="bottom"/>
          </w:tcPr>
          <w:p w:rsidR="005E42E0" w:rsidRPr="007541AF" w:rsidRDefault="005E42E0" w:rsidP="00B35404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5E42E0" w:rsidRPr="007541AF" w:rsidRDefault="005E42E0" w:rsidP="00B35404">
            <w:pPr>
              <w:spacing w:line="240" w:lineRule="auto"/>
              <w:ind w:right="39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5E42E0" w:rsidRPr="007541AF" w:rsidRDefault="005E42E0" w:rsidP="00B35404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E42E0" w:rsidRPr="007541AF" w:rsidRDefault="005E42E0" w:rsidP="00B354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E4D3B" w:rsidRPr="00DA2D9C" w:rsidTr="00EE14B9">
        <w:trPr>
          <w:trHeight w:val="420"/>
        </w:trPr>
        <w:tc>
          <w:tcPr>
            <w:tcW w:w="3510" w:type="dxa"/>
            <w:shd w:val="clear" w:color="auto" w:fill="auto"/>
            <w:vAlign w:val="bottom"/>
          </w:tcPr>
          <w:p w:rsidR="00BE4D3B" w:rsidRPr="00E33F25" w:rsidRDefault="00BE4D3B" w:rsidP="00EE14B9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BE4D3B" w:rsidRPr="00E33F25" w:rsidRDefault="00BE4D3B" w:rsidP="00EE14B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BE4D3B" w:rsidRPr="00E33F25" w:rsidRDefault="00BE4D3B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:rsidR="00BE4D3B" w:rsidRPr="00DA2D9C" w:rsidRDefault="00BE4D3B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2D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70" w:type="dxa"/>
            <w:vAlign w:val="bottom"/>
          </w:tcPr>
          <w:p w:rsidR="00BE4D3B" w:rsidRPr="00DA2D9C" w:rsidRDefault="00BE4D3B" w:rsidP="00EE14B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E4D3B" w:rsidRPr="00DA2D9C" w:rsidRDefault="00BE4D3B" w:rsidP="00EE14B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BE4D3B" w:rsidRPr="00DA2D9C" w:rsidTr="00EE14B9">
        <w:trPr>
          <w:trHeight w:val="420"/>
        </w:trPr>
        <w:tc>
          <w:tcPr>
            <w:tcW w:w="3510" w:type="dxa"/>
            <w:shd w:val="clear" w:color="auto" w:fill="auto"/>
            <w:vAlign w:val="bottom"/>
          </w:tcPr>
          <w:p w:rsidR="00BE4D3B" w:rsidRPr="00DA2D9C" w:rsidRDefault="00BE4D3B" w:rsidP="00EE14B9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BE4D3B" w:rsidRPr="00DA2D9C" w:rsidRDefault="00BE4D3B" w:rsidP="00EE14B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BE4D3B" w:rsidRPr="00DA2D9C" w:rsidRDefault="00BE4D3B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:rsidR="00BE4D3B" w:rsidRPr="00DA2D9C" w:rsidRDefault="00BE4D3B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2D9C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DA2D9C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DA2D9C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DA2D9C">
              <w:rPr>
                <w:rFonts w:ascii="Angsana New" w:hAnsi="Angsana New"/>
                <w:sz w:val="30"/>
                <w:szCs w:val="30"/>
              </w:rPr>
              <w:t>)</w:t>
            </w:r>
            <w:r w:rsidRPr="00DA2D9C">
              <w:rPr>
                <w:rFonts w:ascii="Angsana New" w:hAnsi="Angsana New"/>
                <w:sz w:val="30"/>
                <w:szCs w:val="30"/>
                <w:cs/>
              </w:rPr>
              <w:t xml:space="preserve"> / รายได้ใน</w:t>
            </w:r>
          </w:p>
        </w:tc>
        <w:tc>
          <w:tcPr>
            <w:tcW w:w="270" w:type="dxa"/>
            <w:vAlign w:val="bottom"/>
          </w:tcPr>
          <w:p w:rsidR="00BE4D3B" w:rsidRPr="00DA2D9C" w:rsidRDefault="00BE4D3B" w:rsidP="00EE14B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E4D3B" w:rsidRPr="00DA2D9C" w:rsidRDefault="00BE4D3B" w:rsidP="00EE14B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BE4D3B" w:rsidRPr="00DA2D9C" w:rsidTr="00EE14B9">
        <w:trPr>
          <w:trHeight w:val="420"/>
        </w:trPr>
        <w:tc>
          <w:tcPr>
            <w:tcW w:w="3510" w:type="dxa"/>
            <w:shd w:val="clear" w:color="auto" w:fill="auto"/>
            <w:vAlign w:val="bottom"/>
          </w:tcPr>
          <w:p w:rsidR="00BE4D3B" w:rsidRPr="00DA2D9C" w:rsidRDefault="00BE4D3B" w:rsidP="00EE14B9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BE4D3B" w:rsidRPr="00DA2D9C" w:rsidRDefault="00BE4D3B" w:rsidP="00EE14B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2D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:rsidR="00BE4D3B" w:rsidRPr="00DA2D9C" w:rsidRDefault="00BE4D3B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BE4D3B" w:rsidRPr="00DA2D9C" w:rsidRDefault="00BE4D3B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  <w:tcBorders>
              <w:top w:val="single" w:sz="4" w:space="0" w:color="auto"/>
            </w:tcBorders>
            <w:vAlign w:val="bottom"/>
          </w:tcPr>
          <w:p w:rsidR="00BE4D3B" w:rsidRPr="00DA2D9C" w:rsidRDefault="00BE4D3B" w:rsidP="00EE14B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:rsidR="00BE4D3B" w:rsidRPr="00DA2D9C" w:rsidRDefault="00BE4D3B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BE4D3B" w:rsidRPr="00DA2D9C" w:rsidRDefault="00BE4D3B" w:rsidP="00EE14B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E4D3B" w:rsidRPr="00DA2D9C" w:rsidRDefault="00BE4D3B" w:rsidP="00EE14B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2D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BE4D3B" w:rsidRPr="00DA2D9C" w:rsidTr="00EE14B9">
        <w:trPr>
          <w:trHeight w:val="420"/>
        </w:trPr>
        <w:tc>
          <w:tcPr>
            <w:tcW w:w="3510" w:type="dxa"/>
            <w:shd w:val="clear" w:color="auto" w:fill="auto"/>
            <w:vAlign w:val="bottom"/>
          </w:tcPr>
          <w:p w:rsidR="00BE4D3B" w:rsidRPr="00DA2D9C" w:rsidRDefault="00BE4D3B" w:rsidP="00EE14B9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BE4D3B" w:rsidRPr="00DA2D9C" w:rsidRDefault="00BE4D3B" w:rsidP="00EE14B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2D9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DA2D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:rsidR="00BE4D3B" w:rsidRPr="00DA2D9C" w:rsidRDefault="00BE4D3B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E4D3B" w:rsidRPr="00DA2D9C" w:rsidRDefault="00BE4D3B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2D9C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69" w:type="dxa"/>
            <w:vAlign w:val="bottom"/>
          </w:tcPr>
          <w:p w:rsidR="00BE4D3B" w:rsidRPr="00DA2D9C" w:rsidRDefault="00BE4D3B" w:rsidP="00EE14B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BE4D3B" w:rsidRPr="00DA2D9C" w:rsidRDefault="00BE4D3B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2D9C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vAlign w:val="bottom"/>
          </w:tcPr>
          <w:p w:rsidR="00BE4D3B" w:rsidRPr="00DA2D9C" w:rsidRDefault="00BE4D3B" w:rsidP="00EE14B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E4D3B" w:rsidRPr="00DA2D9C" w:rsidRDefault="00BE4D3B" w:rsidP="00EE14B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2D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 ธันวาคม</w:t>
            </w:r>
          </w:p>
        </w:tc>
      </w:tr>
      <w:tr w:rsidR="00BE4D3B" w:rsidRPr="00DA2D9C" w:rsidTr="00EE14B9">
        <w:trPr>
          <w:trHeight w:val="420"/>
        </w:trPr>
        <w:tc>
          <w:tcPr>
            <w:tcW w:w="3510" w:type="dxa"/>
            <w:shd w:val="clear" w:color="auto" w:fill="auto"/>
            <w:vAlign w:val="bottom"/>
          </w:tcPr>
          <w:p w:rsidR="00BE4D3B" w:rsidRPr="00DA2D9C" w:rsidRDefault="00BE4D3B" w:rsidP="00EE14B9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BE4D3B" w:rsidRPr="00DA2D9C" w:rsidRDefault="00910722" w:rsidP="00EE14B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:rsidR="00BE4D3B" w:rsidRPr="00DA2D9C" w:rsidRDefault="00BE4D3B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E4D3B" w:rsidRPr="00DA2D9C" w:rsidRDefault="00BE4D3B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2D9C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69" w:type="dxa"/>
            <w:vAlign w:val="bottom"/>
          </w:tcPr>
          <w:p w:rsidR="00BE4D3B" w:rsidRPr="00DA2D9C" w:rsidRDefault="00BE4D3B" w:rsidP="00EE14B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BE4D3B" w:rsidRPr="00DA2D9C" w:rsidRDefault="00BE4D3B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2D9C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vAlign w:val="bottom"/>
          </w:tcPr>
          <w:p w:rsidR="00BE4D3B" w:rsidRPr="00DA2D9C" w:rsidRDefault="00BE4D3B" w:rsidP="00EE14B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E4D3B" w:rsidRPr="00DA2D9C" w:rsidRDefault="00910722" w:rsidP="00EE14B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</w:tr>
      <w:tr w:rsidR="00BE4D3B" w:rsidRPr="00DA2D9C" w:rsidTr="00EE14B9">
        <w:trPr>
          <w:trHeight w:val="420"/>
        </w:trPr>
        <w:tc>
          <w:tcPr>
            <w:tcW w:w="3510" w:type="dxa"/>
            <w:vAlign w:val="bottom"/>
          </w:tcPr>
          <w:p w:rsidR="00BE4D3B" w:rsidRPr="00DA2D9C" w:rsidRDefault="00BE4D3B" w:rsidP="00EE14B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  <w:vAlign w:val="bottom"/>
          </w:tcPr>
          <w:p w:rsidR="00BE4D3B" w:rsidRPr="00DA2D9C" w:rsidRDefault="00BE4D3B" w:rsidP="00EE14B9">
            <w:pPr>
              <w:jc w:val="center"/>
              <w:rPr>
                <w:sz w:val="30"/>
                <w:szCs w:val="30"/>
              </w:rPr>
            </w:pPr>
            <w:r w:rsidRPr="00DA2D9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E4D3B" w:rsidRPr="00DA2D9C" w:rsidTr="00EE14B9">
        <w:trPr>
          <w:trHeight w:val="420"/>
        </w:trPr>
        <w:tc>
          <w:tcPr>
            <w:tcW w:w="3510" w:type="dxa"/>
            <w:vAlign w:val="bottom"/>
          </w:tcPr>
          <w:p w:rsidR="00BE4D3B" w:rsidRPr="00DA2D9C" w:rsidRDefault="00BE4D3B" w:rsidP="00EE14B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A2D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:rsidR="00BE4D3B" w:rsidRPr="00DA2D9C" w:rsidRDefault="00BE4D3B" w:rsidP="00EE14B9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E4D3B" w:rsidRPr="00DA2D9C" w:rsidRDefault="00BE4D3B" w:rsidP="00EE14B9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BE4D3B" w:rsidRPr="00DA2D9C" w:rsidRDefault="00BE4D3B" w:rsidP="00EE14B9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:rsidR="00BE4D3B" w:rsidRPr="00DA2D9C" w:rsidRDefault="00BE4D3B" w:rsidP="00EE14B9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:rsidR="00BE4D3B" w:rsidRPr="00DA2D9C" w:rsidRDefault="00BE4D3B" w:rsidP="00EE14B9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E4D3B" w:rsidRPr="00DA2D9C" w:rsidRDefault="00BE4D3B" w:rsidP="00EE14B9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BE4D3B" w:rsidRPr="00DA2D9C" w:rsidRDefault="00BE4D3B" w:rsidP="00EE14B9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E2A24" w:rsidRPr="00DA2D9C" w:rsidTr="00EE14B9">
        <w:trPr>
          <w:trHeight w:val="420"/>
        </w:trPr>
        <w:tc>
          <w:tcPr>
            <w:tcW w:w="3510" w:type="dxa"/>
            <w:vAlign w:val="bottom"/>
          </w:tcPr>
          <w:p w:rsidR="008E2A24" w:rsidRPr="00DA2D9C" w:rsidRDefault="008E2A24" w:rsidP="008E2A24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A2D9C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  <w:r w:rsidRPr="00DA2D9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A2D9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A2D9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หนี้สงสัยจะสูญและ</w:t>
            </w:r>
          </w:p>
          <w:p w:rsidR="008E2A24" w:rsidRPr="00DA2D9C" w:rsidRDefault="008E2A24" w:rsidP="008E2A2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A2D9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ค่าเผื่อประมาณการรับคืน)</w:t>
            </w:r>
          </w:p>
        </w:tc>
        <w:tc>
          <w:tcPr>
            <w:tcW w:w="1350" w:type="dxa"/>
            <w:vAlign w:val="bottom"/>
          </w:tcPr>
          <w:p w:rsidR="008E2A24" w:rsidRPr="00DA2D9C" w:rsidRDefault="008E2A24" w:rsidP="008E2A2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A2D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8,232</w:t>
            </w:r>
          </w:p>
        </w:tc>
        <w:tc>
          <w:tcPr>
            <w:tcW w:w="270" w:type="dxa"/>
            <w:vAlign w:val="bottom"/>
          </w:tcPr>
          <w:p w:rsidR="008E2A24" w:rsidRPr="00DA2D9C" w:rsidRDefault="008E2A24" w:rsidP="008E2A24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E2A24" w:rsidRPr="00DA2D9C" w:rsidRDefault="008E2A24" w:rsidP="008E2A2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(5,751)</w:t>
            </w:r>
          </w:p>
        </w:tc>
        <w:tc>
          <w:tcPr>
            <w:tcW w:w="269" w:type="dxa"/>
            <w:vAlign w:val="bottom"/>
          </w:tcPr>
          <w:p w:rsidR="008E2A24" w:rsidRPr="00DA2D9C" w:rsidRDefault="008E2A24" w:rsidP="008E2A24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8E2A24" w:rsidRPr="007541AF" w:rsidRDefault="008E2A24" w:rsidP="008E2A24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41A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8E2A24" w:rsidRPr="00DA2D9C" w:rsidRDefault="008E2A24" w:rsidP="008E2A24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E2A24" w:rsidRPr="00DA2D9C" w:rsidRDefault="008E2A24" w:rsidP="008E2A2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2,481</w:t>
            </w:r>
          </w:p>
        </w:tc>
      </w:tr>
      <w:tr w:rsidR="008E2A24" w:rsidRPr="00DA2D9C" w:rsidTr="00EE14B9">
        <w:trPr>
          <w:trHeight w:val="420"/>
        </w:trPr>
        <w:tc>
          <w:tcPr>
            <w:tcW w:w="3510" w:type="dxa"/>
            <w:vAlign w:val="bottom"/>
          </w:tcPr>
          <w:p w:rsidR="008E2A24" w:rsidRPr="002D426A" w:rsidRDefault="008E2A24" w:rsidP="008E2A24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สินค้าคงเหลือ </w:t>
            </w:r>
            <w:r w:rsidRPr="00DA2D9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สินค้าล้าสมัย</w:t>
            </w:r>
            <w:r w:rsidRPr="00DA2D9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:rsidR="008E2A24" w:rsidRPr="00DA2D9C" w:rsidRDefault="008E2A24" w:rsidP="008E2A2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8E2A24" w:rsidRPr="00DA2D9C" w:rsidRDefault="008E2A24" w:rsidP="008E2A24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E2A24" w:rsidRPr="00DA2D9C" w:rsidRDefault="008E2A24" w:rsidP="008E2A2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893</w:t>
            </w:r>
          </w:p>
        </w:tc>
        <w:tc>
          <w:tcPr>
            <w:tcW w:w="269" w:type="dxa"/>
            <w:vAlign w:val="bottom"/>
          </w:tcPr>
          <w:p w:rsidR="008E2A24" w:rsidRPr="00DA2D9C" w:rsidRDefault="008E2A24" w:rsidP="008E2A24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8E2A24" w:rsidRPr="007541AF" w:rsidRDefault="008E2A24" w:rsidP="008E2A24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41A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8E2A24" w:rsidRPr="00DA2D9C" w:rsidRDefault="008E2A24" w:rsidP="008E2A24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E2A24" w:rsidRPr="00DA2D9C" w:rsidRDefault="008E2A24" w:rsidP="008E2A2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893</w:t>
            </w:r>
          </w:p>
        </w:tc>
      </w:tr>
      <w:tr w:rsidR="008E2A24" w:rsidRPr="00DA2D9C" w:rsidTr="00EE14B9">
        <w:trPr>
          <w:trHeight w:val="420"/>
        </w:trPr>
        <w:tc>
          <w:tcPr>
            <w:tcW w:w="3510" w:type="dxa"/>
            <w:vAlign w:val="bottom"/>
          </w:tcPr>
          <w:p w:rsidR="008E2A24" w:rsidRPr="00DA2D9C" w:rsidRDefault="008E2A24" w:rsidP="008E2A24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A2D9C"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  <w:r w:rsidRPr="00DA2D9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A2D9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A2D9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ความแตกต่างของ</w:t>
            </w:r>
          </w:p>
          <w:p w:rsidR="008E2A24" w:rsidRPr="00DA2D9C" w:rsidRDefault="008E2A24" w:rsidP="008E2A2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A2D9C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Pr="00DA2D9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ค่าเสื่อมราคา)</w:t>
            </w:r>
          </w:p>
        </w:tc>
        <w:tc>
          <w:tcPr>
            <w:tcW w:w="1350" w:type="dxa"/>
            <w:vAlign w:val="bottom"/>
          </w:tcPr>
          <w:p w:rsidR="008E2A24" w:rsidRPr="00DA2D9C" w:rsidRDefault="008E2A24" w:rsidP="008E2A2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A2D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6,019</w:t>
            </w:r>
          </w:p>
        </w:tc>
        <w:tc>
          <w:tcPr>
            <w:tcW w:w="270" w:type="dxa"/>
            <w:vAlign w:val="bottom"/>
          </w:tcPr>
          <w:p w:rsidR="008E2A24" w:rsidRPr="00DA2D9C" w:rsidRDefault="008E2A24" w:rsidP="008E2A24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E2A24" w:rsidRPr="00DA2D9C" w:rsidRDefault="008E2A24" w:rsidP="008E2A2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424</w:t>
            </w:r>
          </w:p>
        </w:tc>
        <w:tc>
          <w:tcPr>
            <w:tcW w:w="269" w:type="dxa"/>
            <w:vAlign w:val="bottom"/>
          </w:tcPr>
          <w:p w:rsidR="008E2A24" w:rsidRPr="00DA2D9C" w:rsidRDefault="008E2A24" w:rsidP="008E2A24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8E2A24" w:rsidRPr="007541AF" w:rsidRDefault="008E2A24" w:rsidP="008E2A24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41A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8E2A24" w:rsidRPr="00DA2D9C" w:rsidRDefault="008E2A24" w:rsidP="008E2A24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E2A24" w:rsidRPr="00DA2D9C" w:rsidRDefault="008E2A24" w:rsidP="008E2A2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6,443</w:t>
            </w:r>
          </w:p>
        </w:tc>
      </w:tr>
      <w:tr w:rsidR="008E2A24" w:rsidRPr="00DA2D9C" w:rsidTr="00EE14B9">
        <w:trPr>
          <w:trHeight w:val="420"/>
        </w:trPr>
        <w:tc>
          <w:tcPr>
            <w:tcW w:w="3510" w:type="dxa"/>
            <w:vAlign w:val="bottom"/>
          </w:tcPr>
          <w:p w:rsidR="008E2A24" w:rsidRPr="00DA2D9C" w:rsidRDefault="008E2A24" w:rsidP="008E2A24">
            <w:pPr>
              <w:rPr>
                <w:rFonts w:ascii="Angsana New" w:hAnsi="Angsana New"/>
                <w:sz w:val="30"/>
                <w:szCs w:val="30"/>
              </w:rPr>
            </w:pPr>
            <w:r w:rsidRPr="00DA2D9C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</w:p>
          <w:p w:rsidR="008E2A24" w:rsidRPr="00DA2D9C" w:rsidRDefault="008E2A24" w:rsidP="008E2A2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A2D9C">
              <w:rPr>
                <w:rFonts w:ascii="Angsana New" w:hAnsi="Angsana New" w:hint="cs"/>
                <w:sz w:val="30"/>
                <w:szCs w:val="30"/>
                <w:cs/>
              </w:rPr>
              <w:t xml:space="preserve">   ผลประโยชน์พนักงาน</w:t>
            </w:r>
          </w:p>
        </w:tc>
        <w:tc>
          <w:tcPr>
            <w:tcW w:w="1350" w:type="dxa"/>
            <w:vAlign w:val="bottom"/>
          </w:tcPr>
          <w:p w:rsidR="008E2A24" w:rsidRPr="00DA2D9C" w:rsidRDefault="008E2A24" w:rsidP="008E2A2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A2D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24,314</w:t>
            </w:r>
          </w:p>
        </w:tc>
        <w:tc>
          <w:tcPr>
            <w:tcW w:w="270" w:type="dxa"/>
            <w:vAlign w:val="bottom"/>
          </w:tcPr>
          <w:p w:rsidR="008E2A24" w:rsidRPr="00DA2D9C" w:rsidRDefault="008E2A24" w:rsidP="008E2A24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E2A24" w:rsidRPr="00DA2D9C" w:rsidRDefault="008E2A24" w:rsidP="008E2A2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1,413</w:t>
            </w:r>
          </w:p>
        </w:tc>
        <w:tc>
          <w:tcPr>
            <w:tcW w:w="269" w:type="dxa"/>
            <w:vAlign w:val="bottom"/>
          </w:tcPr>
          <w:p w:rsidR="008E2A24" w:rsidRPr="00DA2D9C" w:rsidRDefault="008E2A24" w:rsidP="008E2A24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8E2A24" w:rsidRPr="007541AF" w:rsidRDefault="008E2A24" w:rsidP="008E2A24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41A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8E2A24" w:rsidRPr="00DA2D9C" w:rsidRDefault="008E2A24" w:rsidP="008E2A24">
            <w:pPr>
              <w:tabs>
                <w:tab w:val="clear" w:pos="907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E2A24" w:rsidRPr="00DA2D9C" w:rsidRDefault="008E2A24" w:rsidP="008E2A2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25,727</w:t>
            </w:r>
          </w:p>
        </w:tc>
      </w:tr>
      <w:tr w:rsidR="008E2A24" w:rsidRPr="00DA2D9C" w:rsidTr="00EE14B9">
        <w:trPr>
          <w:trHeight w:val="420"/>
        </w:trPr>
        <w:tc>
          <w:tcPr>
            <w:tcW w:w="3510" w:type="dxa"/>
            <w:vAlign w:val="bottom"/>
          </w:tcPr>
          <w:p w:rsidR="008E2A24" w:rsidRPr="00DA2D9C" w:rsidRDefault="008E2A24" w:rsidP="008E2A2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2D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E2A24" w:rsidRPr="00DA2D9C" w:rsidRDefault="008E2A24" w:rsidP="008E2A2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A2D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38,565</w:t>
            </w:r>
          </w:p>
        </w:tc>
        <w:tc>
          <w:tcPr>
            <w:tcW w:w="270" w:type="dxa"/>
            <w:vAlign w:val="bottom"/>
          </w:tcPr>
          <w:p w:rsidR="008E2A24" w:rsidRPr="00DA2D9C" w:rsidRDefault="008E2A24" w:rsidP="008E2A24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E2A24" w:rsidRPr="00DA2D9C" w:rsidRDefault="008E2A24" w:rsidP="008E2A2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(3,021)</w:t>
            </w:r>
          </w:p>
        </w:tc>
        <w:tc>
          <w:tcPr>
            <w:tcW w:w="269" w:type="dxa"/>
            <w:vAlign w:val="bottom"/>
          </w:tcPr>
          <w:p w:rsidR="008E2A24" w:rsidRPr="00DA2D9C" w:rsidRDefault="008E2A24" w:rsidP="008E2A24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E2A24" w:rsidRPr="007541AF" w:rsidRDefault="008E2A24" w:rsidP="008E2A24">
            <w:pPr>
              <w:spacing w:line="240" w:lineRule="auto"/>
              <w:ind w:right="39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41A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8E2A24" w:rsidRPr="00DA2D9C" w:rsidRDefault="008E2A24" w:rsidP="008E2A24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E2A24" w:rsidRPr="00DA2D9C" w:rsidRDefault="008E2A24" w:rsidP="008E2A2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35,544</w:t>
            </w:r>
          </w:p>
        </w:tc>
      </w:tr>
      <w:tr w:rsidR="008E2A24" w:rsidRPr="00DA2D9C" w:rsidTr="00EE14B9">
        <w:trPr>
          <w:trHeight w:val="420"/>
        </w:trPr>
        <w:tc>
          <w:tcPr>
            <w:tcW w:w="3510" w:type="dxa"/>
            <w:vAlign w:val="bottom"/>
          </w:tcPr>
          <w:p w:rsidR="008E2A24" w:rsidRPr="00DA2D9C" w:rsidRDefault="008E2A24" w:rsidP="008E2A2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8E2A24" w:rsidRPr="00DA2D9C" w:rsidRDefault="008E2A24" w:rsidP="008E2A2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8E2A24" w:rsidRPr="00DA2D9C" w:rsidRDefault="008E2A24" w:rsidP="008E2A24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E2A24" w:rsidRPr="00DA2D9C" w:rsidRDefault="008E2A24" w:rsidP="008E2A24">
            <w:pPr>
              <w:tabs>
                <w:tab w:val="decimal" w:pos="99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8E2A24" w:rsidRPr="00DA2D9C" w:rsidRDefault="008E2A24" w:rsidP="008E2A24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8E2A24" w:rsidRPr="00DA2D9C" w:rsidRDefault="008E2A24" w:rsidP="008E2A24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8E2A24" w:rsidRPr="00DA2D9C" w:rsidRDefault="008E2A24" w:rsidP="008E2A24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E2A24" w:rsidRPr="00DA2D9C" w:rsidRDefault="008E2A24" w:rsidP="008E2A2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43E22" w:rsidRPr="00DA2D9C" w:rsidTr="00EE14B9">
        <w:trPr>
          <w:trHeight w:val="420"/>
        </w:trPr>
        <w:tc>
          <w:tcPr>
            <w:tcW w:w="3510" w:type="dxa"/>
            <w:vAlign w:val="bottom"/>
          </w:tcPr>
          <w:p w:rsidR="00B43E22" w:rsidRPr="00DA2D9C" w:rsidRDefault="00B43E22" w:rsidP="008E2A2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B43E22" w:rsidRPr="00DA2D9C" w:rsidRDefault="00B43E22" w:rsidP="008E2A2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B43E22" w:rsidRPr="00DA2D9C" w:rsidRDefault="00B43E22" w:rsidP="008E2A24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43E22" w:rsidRPr="00DA2D9C" w:rsidRDefault="00B43E22" w:rsidP="008E2A24">
            <w:pPr>
              <w:tabs>
                <w:tab w:val="decimal" w:pos="99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B43E22" w:rsidRPr="00DA2D9C" w:rsidRDefault="00B43E22" w:rsidP="008E2A24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B43E22" w:rsidRPr="00DA2D9C" w:rsidRDefault="00B43E22" w:rsidP="008E2A24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43E22" w:rsidRPr="00DA2D9C" w:rsidRDefault="00B43E22" w:rsidP="008E2A24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43E22" w:rsidRPr="00DA2D9C" w:rsidRDefault="00B43E22" w:rsidP="008E2A2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43E22" w:rsidRPr="00DA2D9C" w:rsidTr="00EE14B9">
        <w:trPr>
          <w:trHeight w:val="420"/>
        </w:trPr>
        <w:tc>
          <w:tcPr>
            <w:tcW w:w="3510" w:type="dxa"/>
            <w:vAlign w:val="bottom"/>
          </w:tcPr>
          <w:p w:rsidR="00B43E22" w:rsidRPr="00DA2D9C" w:rsidRDefault="00B43E22" w:rsidP="008E2A2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B43E22" w:rsidRPr="00DA2D9C" w:rsidRDefault="00B43E22" w:rsidP="008E2A2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B43E22" w:rsidRPr="00DA2D9C" w:rsidRDefault="00B43E22" w:rsidP="008E2A24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43E22" w:rsidRPr="00DA2D9C" w:rsidRDefault="00B43E22" w:rsidP="008E2A24">
            <w:pPr>
              <w:tabs>
                <w:tab w:val="decimal" w:pos="99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B43E22" w:rsidRPr="00DA2D9C" w:rsidRDefault="00B43E22" w:rsidP="008E2A24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B43E22" w:rsidRPr="00DA2D9C" w:rsidRDefault="00B43E22" w:rsidP="008E2A24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43E22" w:rsidRPr="00DA2D9C" w:rsidRDefault="00B43E22" w:rsidP="008E2A24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43E22" w:rsidRPr="00DA2D9C" w:rsidRDefault="00B43E22" w:rsidP="008E2A2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43E22" w:rsidRPr="00DA2D9C" w:rsidTr="00AA5121">
        <w:trPr>
          <w:trHeight w:val="420"/>
        </w:trPr>
        <w:tc>
          <w:tcPr>
            <w:tcW w:w="3510" w:type="dxa"/>
            <w:shd w:val="clear" w:color="auto" w:fill="auto"/>
            <w:vAlign w:val="bottom"/>
          </w:tcPr>
          <w:p w:rsidR="00B43E22" w:rsidRPr="00E33F25" w:rsidRDefault="00B43E22" w:rsidP="00AA5121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B43E22" w:rsidRPr="00E33F25" w:rsidRDefault="00B43E22" w:rsidP="00AA512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B43E22" w:rsidRPr="00E33F25" w:rsidRDefault="00B43E22" w:rsidP="00AA512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:rsidR="00B43E22" w:rsidRPr="00DA2D9C" w:rsidRDefault="00B43E22" w:rsidP="00AA512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2D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70" w:type="dxa"/>
            <w:vAlign w:val="bottom"/>
          </w:tcPr>
          <w:p w:rsidR="00B43E22" w:rsidRPr="00DA2D9C" w:rsidRDefault="00B43E22" w:rsidP="00AA5121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43E22" w:rsidRPr="00DA2D9C" w:rsidRDefault="00B43E22" w:rsidP="00AA512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B43E22" w:rsidRPr="00DA2D9C" w:rsidTr="00AA5121">
        <w:trPr>
          <w:trHeight w:val="420"/>
        </w:trPr>
        <w:tc>
          <w:tcPr>
            <w:tcW w:w="3510" w:type="dxa"/>
            <w:shd w:val="clear" w:color="auto" w:fill="auto"/>
            <w:vAlign w:val="bottom"/>
          </w:tcPr>
          <w:p w:rsidR="00B43E22" w:rsidRPr="00DA2D9C" w:rsidRDefault="00B43E22" w:rsidP="00AA5121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B43E22" w:rsidRPr="00DA2D9C" w:rsidRDefault="00B43E22" w:rsidP="00AA512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B43E22" w:rsidRPr="00DA2D9C" w:rsidRDefault="00B43E22" w:rsidP="00AA512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:rsidR="00B43E22" w:rsidRPr="00DA2D9C" w:rsidRDefault="00B43E22" w:rsidP="00AA512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2D9C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DA2D9C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DA2D9C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DA2D9C">
              <w:rPr>
                <w:rFonts w:ascii="Angsana New" w:hAnsi="Angsana New"/>
                <w:sz w:val="30"/>
                <w:szCs w:val="30"/>
              </w:rPr>
              <w:t>)</w:t>
            </w:r>
            <w:r w:rsidRPr="00DA2D9C">
              <w:rPr>
                <w:rFonts w:ascii="Angsana New" w:hAnsi="Angsana New"/>
                <w:sz w:val="30"/>
                <w:szCs w:val="30"/>
                <w:cs/>
              </w:rPr>
              <w:t xml:space="preserve"> / รายได้ใน</w:t>
            </w:r>
          </w:p>
        </w:tc>
        <w:tc>
          <w:tcPr>
            <w:tcW w:w="270" w:type="dxa"/>
            <w:vAlign w:val="bottom"/>
          </w:tcPr>
          <w:p w:rsidR="00B43E22" w:rsidRPr="00DA2D9C" w:rsidRDefault="00B43E22" w:rsidP="00AA5121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43E22" w:rsidRPr="00DA2D9C" w:rsidRDefault="00B43E22" w:rsidP="00AA512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B43E22" w:rsidRPr="00DA2D9C" w:rsidTr="00AA5121">
        <w:trPr>
          <w:trHeight w:val="420"/>
        </w:trPr>
        <w:tc>
          <w:tcPr>
            <w:tcW w:w="3510" w:type="dxa"/>
            <w:shd w:val="clear" w:color="auto" w:fill="auto"/>
            <w:vAlign w:val="bottom"/>
          </w:tcPr>
          <w:p w:rsidR="00B43E22" w:rsidRPr="00DA2D9C" w:rsidRDefault="00B43E22" w:rsidP="00AA5121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B43E22" w:rsidRPr="00DA2D9C" w:rsidRDefault="00B43E22" w:rsidP="00AA512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2D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:rsidR="00B43E22" w:rsidRPr="00DA2D9C" w:rsidRDefault="00B43E22" w:rsidP="00AA512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B43E22" w:rsidRPr="00DA2D9C" w:rsidRDefault="00B43E22" w:rsidP="00AA512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  <w:tcBorders>
              <w:top w:val="single" w:sz="4" w:space="0" w:color="auto"/>
            </w:tcBorders>
            <w:vAlign w:val="bottom"/>
          </w:tcPr>
          <w:p w:rsidR="00B43E22" w:rsidRPr="00DA2D9C" w:rsidRDefault="00B43E22" w:rsidP="00AA5121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:rsidR="00B43E22" w:rsidRPr="00DA2D9C" w:rsidRDefault="00B43E22" w:rsidP="00AA512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B43E22" w:rsidRPr="00DA2D9C" w:rsidRDefault="00B43E22" w:rsidP="00AA5121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43E22" w:rsidRPr="00DA2D9C" w:rsidRDefault="00B43E22" w:rsidP="00AA512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2D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B43E22" w:rsidRPr="00DA2D9C" w:rsidTr="00AA5121">
        <w:trPr>
          <w:trHeight w:val="420"/>
        </w:trPr>
        <w:tc>
          <w:tcPr>
            <w:tcW w:w="3510" w:type="dxa"/>
            <w:shd w:val="clear" w:color="auto" w:fill="auto"/>
            <w:vAlign w:val="bottom"/>
          </w:tcPr>
          <w:p w:rsidR="00B43E22" w:rsidRPr="00DA2D9C" w:rsidRDefault="00B43E22" w:rsidP="00AA5121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B43E22" w:rsidRPr="00DA2D9C" w:rsidRDefault="00B43E22" w:rsidP="00AA512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2D9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DA2D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:rsidR="00B43E22" w:rsidRPr="00DA2D9C" w:rsidRDefault="00B43E22" w:rsidP="00AA512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43E22" w:rsidRPr="00DA2D9C" w:rsidRDefault="00B43E22" w:rsidP="00AA512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2D9C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69" w:type="dxa"/>
            <w:vAlign w:val="bottom"/>
          </w:tcPr>
          <w:p w:rsidR="00B43E22" w:rsidRPr="00DA2D9C" w:rsidRDefault="00B43E22" w:rsidP="00AA5121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B43E22" w:rsidRPr="00DA2D9C" w:rsidRDefault="00B43E22" w:rsidP="00AA512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2D9C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vAlign w:val="bottom"/>
          </w:tcPr>
          <w:p w:rsidR="00B43E22" w:rsidRPr="00DA2D9C" w:rsidRDefault="00B43E22" w:rsidP="00AA5121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43E22" w:rsidRPr="00DA2D9C" w:rsidRDefault="00B43E22" w:rsidP="00AA512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2D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 ธันวาคม</w:t>
            </w:r>
          </w:p>
        </w:tc>
      </w:tr>
      <w:tr w:rsidR="00B43E22" w:rsidRPr="00DA2D9C" w:rsidTr="00AA5121">
        <w:trPr>
          <w:trHeight w:val="420"/>
        </w:trPr>
        <w:tc>
          <w:tcPr>
            <w:tcW w:w="3510" w:type="dxa"/>
            <w:shd w:val="clear" w:color="auto" w:fill="auto"/>
            <w:vAlign w:val="bottom"/>
          </w:tcPr>
          <w:p w:rsidR="00B43E22" w:rsidRPr="00DA2D9C" w:rsidRDefault="00B43E22" w:rsidP="00AA5121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B43E22" w:rsidRPr="00DA2D9C" w:rsidRDefault="00B43E22" w:rsidP="00AA512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:rsidR="00B43E22" w:rsidRPr="00DA2D9C" w:rsidRDefault="00B43E22" w:rsidP="00AA512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43E22" w:rsidRPr="00DA2D9C" w:rsidRDefault="00B43E22" w:rsidP="00AA512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2D9C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69" w:type="dxa"/>
            <w:vAlign w:val="bottom"/>
          </w:tcPr>
          <w:p w:rsidR="00B43E22" w:rsidRPr="00DA2D9C" w:rsidRDefault="00B43E22" w:rsidP="00AA5121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B43E22" w:rsidRPr="00DA2D9C" w:rsidRDefault="00B43E22" w:rsidP="00AA512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2D9C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vAlign w:val="bottom"/>
          </w:tcPr>
          <w:p w:rsidR="00B43E22" w:rsidRPr="00DA2D9C" w:rsidRDefault="00B43E22" w:rsidP="00AA5121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43E22" w:rsidRPr="00DA2D9C" w:rsidRDefault="00B43E22" w:rsidP="00AA512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</w:tr>
      <w:tr w:rsidR="00B43E22" w:rsidRPr="00DA2D9C" w:rsidTr="00AA5121">
        <w:trPr>
          <w:trHeight w:val="420"/>
        </w:trPr>
        <w:tc>
          <w:tcPr>
            <w:tcW w:w="3510" w:type="dxa"/>
            <w:vAlign w:val="bottom"/>
          </w:tcPr>
          <w:p w:rsidR="00B43E22" w:rsidRPr="00DA2D9C" w:rsidRDefault="00B43E22" w:rsidP="00AA512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  <w:vAlign w:val="bottom"/>
          </w:tcPr>
          <w:p w:rsidR="00B43E22" w:rsidRPr="00DA2D9C" w:rsidRDefault="00B43E22" w:rsidP="00AA5121">
            <w:pPr>
              <w:jc w:val="center"/>
              <w:rPr>
                <w:sz w:val="30"/>
                <w:szCs w:val="30"/>
              </w:rPr>
            </w:pPr>
            <w:r w:rsidRPr="00DA2D9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E2A24" w:rsidRPr="00DA2D9C" w:rsidTr="00EE14B9">
        <w:trPr>
          <w:trHeight w:val="420"/>
        </w:trPr>
        <w:tc>
          <w:tcPr>
            <w:tcW w:w="3510" w:type="dxa"/>
            <w:vAlign w:val="bottom"/>
          </w:tcPr>
          <w:p w:rsidR="008E2A24" w:rsidRPr="00DA2D9C" w:rsidRDefault="008E2A24" w:rsidP="008E2A2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A2D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:rsidR="008E2A24" w:rsidRPr="00DA2D9C" w:rsidRDefault="008E2A24" w:rsidP="008E2A2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8E2A24" w:rsidRPr="00DA2D9C" w:rsidRDefault="008E2A24" w:rsidP="008E2A24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E2A24" w:rsidRPr="00DA2D9C" w:rsidRDefault="008E2A24" w:rsidP="008E2A24">
            <w:pPr>
              <w:tabs>
                <w:tab w:val="decimal" w:pos="99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8E2A24" w:rsidRPr="00DA2D9C" w:rsidRDefault="008E2A24" w:rsidP="008E2A24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8E2A24" w:rsidRPr="00DA2D9C" w:rsidRDefault="008E2A24" w:rsidP="008E2A24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8E2A24" w:rsidRPr="00DA2D9C" w:rsidRDefault="008E2A24" w:rsidP="008E2A24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E2A24" w:rsidRPr="00DA2D9C" w:rsidRDefault="008E2A24" w:rsidP="008E2A2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E2A24" w:rsidRPr="00DA2D9C" w:rsidTr="00B35404">
        <w:trPr>
          <w:trHeight w:val="420"/>
        </w:trPr>
        <w:tc>
          <w:tcPr>
            <w:tcW w:w="3510" w:type="dxa"/>
            <w:vAlign w:val="bottom"/>
          </w:tcPr>
          <w:p w:rsidR="008E2A24" w:rsidRPr="00DA2D9C" w:rsidRDefault="008E2A24" w:rsidP="008E2A24">
            <w:pPr>
              <w:rPr>
                <w:rFonts w:ascii="Angsana New" w:hAnsi="Angsana New"/>
                <w:sz w:val="30"/>
                <w:szCs w:val="30"/>
              </w:rPr>
            </w:pPr>
            <w:r w:rsidRPr="00DA2D9C">
              <w:rPr>
                <w:rFonts w:ascii="Angsana New" w:hAnsi="Angsana New" w:hint="cs"/>
                <w:sz w:val="30"/>
                <w:szCs w:val="30"/>
                <w:cs/>
              </w:rPr>
              <w:t>สัญญาเช่าการเงิน</w:t>
            </w:r>
          </w:p>
        </w:tc>
        <w:tc>
          <w:tcPr>
            <w:tcW w:w="1350" w:type="dxa"/>
            <w:vAlign w:val="bottom"/>
          </w:tcPr>
          <w:p w:rsidR="008E2A24" w:rsidRPr="00DA2D9C" w:rsidRDefault="008E2A24" w:rsidP="008E2A2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A2D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(3,127)</w:t>
            </w:r>
          </w:p>
        </w:tc>
        <w:tc>
          <w:tcPr>
            <w:tcW w:w="270" w:type="dxa"/>
            <w:vAlign w:val="bottom"/>
          </w:tcPr>
          <w:p w:rsidR="008E2A24" w:rsidRPr="00DA2D9C" w:rsidRDefault="008E2A24" w:rsidP="008E2A24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E2A24" w:rsidRPr="00DA2D9C" w:rsidRDefault="008E2A24" w:rsidP="008E2A2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(1,066)</w:t>
            </w:r>
          </w:p>
        </w:tc>
        <w:tc>
          <w:tcPr>
            <w:tcW w:w="269" w:type="dxa"/>
            <w:vAlign w:val="bottom"/>
          </w:tcPr>
          <w:p w:rsidR="008E2A24" w:rsidRPr="00DA2D9C" w:rsidRDefault="008E2A24" w:rsidP="008E2A24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8E2A24" w:rsidRPr="007541AF" w:rsidRDefault="008E2A24" w:rsidP="008E2A24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41A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8E2A24" w:rsidRPr="00DA2D9C" w:rsidRDefault="008E2A24" w:rsidP="008E2A24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E2A24" w:rsidRPr="00DA2D9C" w:rsidRDefault="008E2A24" w:rsidP="008E2A2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(4,193)</w:t>
            </w:r>
          </w:p>
        </w:tc>
      </w:tr>
      <w:tr w:rsidR="008E2A24" w:rsidRPr="00DA2D9C" w:rsidTr="00B35404">
        <w:trPr>
          <w:trHeight w:val="420"/>
        </w:trPr>
        <w:tc>
          <w:tcPr>
            <w:tcW w:w="3510" w:type="dxa"/>
            <w:vAlign w:val="bottom"/>
          </w:tcPr>
          <w:p w:rsidR="008E2A24" w:rsidRPr="00DA2D9C" w:rsidRDefault="008E2A24" w:rsidP="008E2A2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2D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E2A24" w:rsidRPr="00DA2D9C" w:rsidRDefault="008E2A24" w:rsidP="008E2A2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A2D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(3,127)</w:t>
            </w:r>
          </w:p>
        </w:tc>
        <w:tc>
          <w:tcPr>
            <w:tcW w:w="270" w:type="dxa"/>
            <w:vAlign w:val="bottom"/>
          </w:tcPr>
          <w:p w:rsidR="008E2A24" w:rsidRPr="00DA2D9C" w:rsidRDefault="008E2A24" w:rsidP="008E2A24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E2A24" w:rsidRPr="008E2A24" w:rsidRDefault="008E2A24" w:rsidP="008E2A2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E2A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(1,066)</w:t>
            </w:r>
          </w:p>
        </w:tc>
        <w:tc>
          <w:tcPr>
            <w:tcW w:w="269" w:type="dxa"/>
            <w:vAlign w:val="bottom"/>
          </w:tcPr>
          <w:p w:rsidR="008E2A24" w:rsidRPr="00DA2D9C" w:rsidRDefault="008E2A24" w:rsidP="008E2A24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E2A24" w:rsidRPr="007541AF" w:rsidRDefault="008E2A24" w:rsidP="008E2A24">
            <w:pPr>
              <w:spacing w:line="240" w:lineRule="auto"/>
              <w:ind w:right="39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41A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8E2A24" w:rsidRPr="00DA2D9C" w:rsidRDefault="008E2A24" w:rsidP="008E2A24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E2A24" w:rsidRPr="008E2A24" w:rsidRDefault="008E2A24" w:rsidP="008E2A2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E2A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(4,193)</w:t>
            </w:r>
          </w:p>
        </w:tc>
      </w:tr>
      <w:tr w:rsidR="008E2A24" w:rsidRPr="00DA2D9C" w:rsidTr="00B35404">
        <w:trPr>
          <w:trHeight w:val="420"/>
        </w:trPr>
        <w:tc>
          <w:tcPr>
            <w:tcW w:w="3510" w:type="dxa"/>
            <w:vAlign w:val="bottom"/>
          </w:tcPr>
          <w:p w:rsidR="008E2A24" w:rsidRPr="00DA2D9C" w:rsidRDefault="008E2A24" w:rsidP="008E2A2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8E2A24" w:rsidRPr="00DA2D9C" w:rsidRDefault="008E2A24" w:rsidP="008E2A2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8E2A24" w:rsidRPr="00DA2D9C" w:rsidRDefault="008E2A24" w:rsidP="008E2A24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8E2A24" w:rsidRPr="00DA2D9C" w:rsidRDefault="008E2A24" w:rsidP="008E2A24">
            <w:pPr>
              <w:tabs>
                <w:tab w:val="decimal" w:pos="99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8E2A24" w:rsidRPr="00DA2D9C" w:rsidRDefault="008E2A24" w:rsidP="008E2A24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:rsidR="008E2A24" w:rsidRPr="007541AF" w:rsidRDefault="008E2A24" w:rsidP="008E2A24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8E2A24" w:rsidRPr="00DA2D9C" w:rsidRDefault="008E2A24" w:rsidP="008E2A24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8E2A24" w:rsidRPr="00DA2D9C" w:rsidRDefault="008E2A24" w:rsidP="008E2A2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E2A24" w:rsidRPr="00E33F25" w:rsidTr="00B35404">
        <w:trPr>
          <w:trHeight w:val="420"/>
        </w:trPr>
        <w:tc>
          <w:tcPr>
            <w:tcW w:w="3510" w:type="dxa"/>
            <w:vAlign w:val="bottom"/>
          </w:tcPr>
          <w:p w:rsidR="008E2A24" w:rsidRPr="00DA2D9C" w:rsidRDefault="008E2A24" w:rsidP="008E2A2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2D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8E2A24" w:rsidRPr="00A315CF" w:rsidRDefault="008E2A24" w:rsidP="008E2A2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A2D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35,438</w:t>
            </w:r>
          </w:p>
        </w:tc>
        <w:tc>
          <w:tcPr>
            <w:tcW w:w="270" w:type="dxa"/>
            <w:vAlign w:val="bottom"/>
          </w:tcPr>
          <w:p w:rsidR="008E2A24" w:rsidRPr="00DA2D9C" w:rsidRDefault="008E2A24" w:rsidP="008E2A24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8E2A24" w:rsidRPr="00DA2D9C" w:rsidRDefault="008E2A24" w:rsidP="008E2A2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(4,087)</w:t>
            </w:r>
          </w:p>
        </w:tc>
        <w:tc>
          <w:tcPr>
            <w:tcW w:w="269" w:type="dxa"/>
            <w:vAlign w:val="bottom"/>
          </w:tcPr>
          <w:p w:rsidR="008E2A24" w:rsidRPr="00DA2D9C" w:rsidRDefault="008E2A24" w:rsidP="008E2A24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vAlign w:val="bottom"/>
          </w:tcPr>
          <w:p w:rsidR="008E2A24" w:rsidRPr="007541AF" w:rsidRDefault="008E2A24" w:rsidP="008E2A24">
            <w:pPr>
              <w:spacing w:line="240" w:lineRule="auto"/>
              <w:ind w:right="39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41A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8E2A24" w:rsidRPr="00DA2D9C" w:rsidRDefault="008E2A24" w:rsidP="008E2A24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8E2A24" w:rsidRPr="00A315CF" w:rsidRDefault="008E2A24" w:rsidP="008E2A2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31,351</w:t>
            </w:r>
          </w:p>
        </w:tc>
      </w:tr>
    </w:tbl>
    <w:p w:rsidR="005321AA" w:rsidRPr="00B43E22" w:rsidRDefault="005321AA" w:rsidP="004D453F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270"/>
        <w:gridCol w:w="1260"/>
        <w:gridCol w:w="269"/>
        <w:gridCol w:w="1261"/>
        <w:gridCol w:w="270"/>
        <w:gridCol w:w="1170"/>
      </w:tblGrid>
      <w:tr w:rsidR="00910722" w:rsidRPr="00DA2D9C" w:rsidTr="00B35404">
        <w:trPr>
          <w:trHeight w:val="420"/>
        </w:trPr>
        <w:tc>
          <w:tcPr>
            <w:tcW w:w="3510" w:type="dxa"/>
            <w:shd w:val="clear" w:color="auto" w:fill="auto"/>
            <w:vAlign w:val="bottom"/>
          </w:tcPr>
          <w:p w:rsidR="00910722" w:rsidRPr="00E33F25" w:rsidRDefault="00910722" w:rsidP="00B35404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910722" w:rsidRPr="00E33F25" w:rsidRDefault="00910722" w:rsidP="00B3540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910722" w:rsidRPr="00E33F25" w:rsidRDefault="00910722" w:rsidP="00B3540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:rsidR="00910722" w:rsidRPr="00DA2D9C" w:rsidRDefault="00910722" w:rsidP="00B3540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2D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70" w:type="dxa"/>
            <w:vAlign w:val="bottom"/>
          </w:tcPr>
          <w:p w:rsidR="00910722" w:rsidRPr="00DA2D9C" w:rsidRDefault="00910722" w:rsidP="00B3540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10722" w:rsidRPr="00DA2D9C" w:rsidRDefault="00910722" w:rsidP="00B3540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10722" w:rsidRPr="00DA2D9C" w:rsidTr="00B35404">
        <w:trPr>
          <w:trHeight w:val="420"/>
        </w:trPr>
        <w:tc>
          <w:tcPr>
            <w:tcW w:w="3510" w:type="dxa"/>
            <w:shd w:val="clear" w:color="auto" w:fill="auto"/>
            <w:vAlign w:val="bottom"/>
          </w:tcPr>
          <w:p w:rsidR="00910722" w:rsidRPr="00DA2D9C" w:rsidRDefault="00910722" w:rsidP="00B35404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910722" w:rsidRPr="00DA2D9C" w:rsidRDefault="00910722" w:rsidP="00B3540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910722" w:rsidRPr="00DA2D9C" w:rsidRDefault="00910722" w:rsidP="00B3540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:rsidR="00910722" w:rsidRPr="00DA2D9C" w:rsidRDefault="00910722" w:rsidP="00B3540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2D9C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DA2D9C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DA2D9C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DA2D9C">
              <w:rPr>
                <w:rFonts w:ascii="Angsana New" w:hAnsi="Angsana New"/>
                <w:sz w:val="30"/>
                <w:szCs w:val="30"/>
              </w:rPr>
              <w:t>)</w:t>
            </w:r>
            <w:r w:rsidRPr="00DA2D9C">
              <w:rPr>
                <w:rFonts w:ascii="Angsana New" w:hAnsi="Angsana New"/>
                <w:sz w:val="30"/>
                <w:szCs w:val="30"/>
                <w:cs/>
              </w:rPr>
              <w:t xml:space="preserve"> / รายได้ใน</w:t>
            </w:r>
          </w:p>
        </w:tc>
        <w:tc>
          <w:tcPr>
            <w:tcW w:w="270" w:type="dxa"/>
            <w:vAlign w:val="bottom"/>
          </w:tcPr>
          <w:p w:rsidR="00910722" w:rsidRPr="00DA2D9C" w:rsidRDefault="00910722" w:rsidP="00B3540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10722" w:rsidRPr="00DA2D9C" w:rsidRDefault="00910722" w:rsidP="00B3540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10722" w:rsidRPr="00DA2D9C" w:rsidTr="00B35404">
        <w:trPr>
          <w:trHeight w:val="420"/>
        </w:trPr>
        <w:tc>
          <w:tcPr>
            <w:tcW w:w="3510" w:type="dxa"/>
            <w:shd w:val="clear" w:color="auto" w:fill="auto"/>
            <w:vAlign w:val="bottom"/>
          </w:tcPr>
          <w:p w:rsidR="00910722" w:rsidRPr="00DA2D9C" w:rsidRDefault="00910722" w:rsidP="00B35404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910722" w:rsidRPr="00DA2D9C" w:rsidRDefault="00910722" w:rsidP="00B3540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2D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:rsidR="00910722" w:rsidRPr="00DA2D9C" w:rsidRDefault="00910722" w:rsidP="00B3540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910722" w:rsidRPr="00DA2D9C" w:rsidRDefault="00910722" w:rsidP="00B3540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  <w:tcBorders>
              <w:top w:val="single" w:sz="4" w:space="0" w:color="auto"/>
            </w:tcBorders>
            <w:vAlign w:val="bottom"/>
          </w:tcPr>
          <w:p w:rsidR="00910722" w:rsidRPr="00DA2D9C" w:rsidRDefault="00910722" w:rsidP="00B3540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:rsidR="00910722" w:rsidRPr="00DA2D9C" w:rsidRDefault="00910722" w:rsidP="00B3540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910722" w:rsidRPr="00DA2D9C" w:rsidRDefault="00910722" w:rsidP="00B3540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10722" w:rsidRPr="00DA2D9C" w:rsidRDefault="00910722" w:rsidP="00B3540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2D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910722" w:rsidRPr="00DA2D9C" w:rsidTr="00B35404">
        <w:trPr>
          <w:trHeight w:val="420"/>
        </w:trPr>
        <w:tc>
          <w:tcPr>
            <w:tcW w:w="3510" w:type="dxa"/>
            <w:shd w:val="clear" w:color="auto" w:fill="auto"/>
            <w:vAlign w:val="bottom"/>
          </w:tcPr>
          <w:p w:rsidR="00910722" w:rsidRPr="00DA2D9C" w:rsidRDefault="00910722" w:rsidP="00B35404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910722" w:rsidRPr="00DA2D9C" w:rsidRDefault="00910722" w:rsidP="00B3540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2D9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DA2D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:rsidR="00910722" w:rsidRPr="00DA2D9C" w:rsidRDefault="00910722" w:rsidP="00B3540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910722" w:rsidRPr="00DA2D9C" w:rsidRDefault="00910722" w:rsidP="00B3540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2D9C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69" w:type="dxa"/>
            <w:vAlign w:val="bottom"/>
          </w:tcPr>
          <w:p w:rsidR="00910722" w:rsidRPr="00DA2D9C" w:rsidRDefault="00910722" w:rsidP="00B3540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910722" w:rsidRPr="00DA2D9C" w:rsidRDefault="00910722" w:rsidP="00B3540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2D9C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vAlign w:val="bottom"/>
          </w:tcPr>
          <w:p w:rsidR="00910722" w:rsidRPr="00DA2D9C" w:rsidRDefault="00910722" w:rsidP="00B3540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10722" w:rsidRPr="00DA2D9C" w:rsidRDefault="00910722" w:rsidP="00B3540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2D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 ธันวาคม</w:t>
            </w:r>
          </w:p>
        </w:tc>
      </w:tr>
      <w:tr w:rsidR="00910722" w:rsidRPr="00DA2D9C" w:rsidTr="00B35404">
        <w:trPr>
          <w:trHeight w:val="420"/>
        </w:trPr>
        <w:tc>
          <w:tcPr>
            <w:tcW w:w="3510" w:type="dxa"/>
            <w:shd w:val="clear" w:color="auto" w:fill="auto"/>
            <w:vAlign w:val="bottom"/>
          </w:tcPr>
          <w:p w:rsidR="00910722" w:rsidRPr="00DA2D9C" w:rsidRDefault="00910722" w:rsidP="00B35404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910722" w:rsidRPr="00DA2D9C" w:rsidRDefault="00910722" w:rsidP="00B3540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2D9C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270" w:type="dxa"/>
            <w:vAlign w:val="bottom"/>
          </w:tcPr>
          <w:p w:rsidR="00910722" w:rsidRPr="00DA2D9C" w:rsidRDefault="00910722" w:rsidP="00B3540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910722" w:rsidRPr="00DA2D9C" w:rsidRDefault="00910722" w:rsidP="00B3540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2D9C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69" w:type="dxa"/>
            <w:vAlign w:val="bottom"/>
          </w:tcPr>
          <w:p w:rsidR="00910722" w:rsidRPr="00DA2D9C" w:rsidRDefault="00910722" w:rsidP="00B3540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910722" w:rsidRPr="00DA2D9C" w:rsidRDefault="00910722" w:rsidP="00B3540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2D9C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vAlign w:val="bottom"/>
          </w:tcPr>
          <w:p w:rsidR="00910722" w:rsidRPr="00DA2D9C" w:rsidRDefault="00910722" w:rsidP="00B3540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10722" w:rsidRPr="00DA2D9C" w:rsidRDefault="00910722" w:rsidP="00B3540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2D9C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</w:tr>
      <w:tr w:rsidR="00910722" w:rsidRPr="00DA2D9C" w:rsidTr="00B35404">
        <w:trPr>
          <w:trHeight w:val="420"/>
        </w:trPr>
        <w:tc>
          <w:tcPr>
            <w:tcW w:w="3510" w:type="dxa"/>
            <w:vAlign w:val="bottom"/>
          </w:tcPr>
          <w:p w:rsidR="00910722" w:rsidRPr="00DA2D9C" w:rsidRDefault="00910722" w:rsidP="00B3540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  <w:vAlign w:val="bottom"/>
          </w:tcPr>
          <w:p w:rsidR="00910722" w:rsidRPr="00DA2D9C" w:rsidRDefault="00910722" w:rsidP="00B35404">
            <w:pPr>
              <w:jc w:val="center"/>
              <w:rPr>
                <w:sz w:val="30"/>
                <w:szCs w:val="30"/>
              </w:rPr>
            </w:pPr>
            <w:r w:rsidRPr="00DA2D9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10722" w:rsidRPr="00DA2D9C" w:rsidTr="00B35404">
        <w:trPr>
          <w:trHeight w:val="420"/>
        </w:trPr>
        <w:tc>
          <w:tcPr>
            <w:tcW w:w="3510" w:type="dxa"/>
            <w:vAlign w:val="bottom"/>
          </w:tcPr>
          <w:p w:rsidR="00910722" w:rsidRPr="00DA2D9C" w:rsidRDefault="00910722" w:rsidP="00B3540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A2D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:rsidR="00910722" w:rsidRPr="00DA2D9C" w:rsidRDefault="00910722" w:rsidP="00B35404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10722" w:rsidRPr="00DA2D9C" w:rsidRDefault="00910722" w:rsidP="00B35404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910722" w:rsidRPr="00DA2D9C" w:rsidRDefault="00910722" w:rsidP="00B35404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:rsidR="00910722" w:rsidRPr="00DA2D9C" w:rsidRDefault="00910722" w:rsidP="00B35404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:rsidR="00910722" w:rsidRPr="00DA2D9C" w:rsidRDefault="00910722" w:rsidP="00B35404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10722" w:rsidRPr="00DA2D9C" w:rsidRDefault="00910722" w:rsidP="00B35404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910722" w:rsidRPr="00DA2D9C" w:rsidRDefault="00910722" w:rsidP="00B35404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10722" w:rsidRPr="00DA2D9C" w:rsidTr="00B35404">
        <w:trPr>
          <w:trHeight w:val="420"/>
        </w:trPr>
        <w:tc>
          <w:tcPr>
            <w:tcW w:w="3510" w:type="dxa"/>
            <w:vAlign w:val="bottom"/>
          </w:tcPr>
          <w:p w:rsidR="00910722" w:rsidRPr="00DA2D9C" w:rsidRDefault="00910722" w:rsidP="00B35404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A2D9C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  <w:r w:rsidRPr="00DA2D9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A2D9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A2D9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หนี้สงสัยจะสูญและ</w:t>
            </w:r>
          </w:p>
          <w:p w:rsidR="00910722" w:rsidRPr="00DA2D9C" w:rsidRDefault="00910722" w:rsidP="00B3540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A2D9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ค่าเผื่อประมาณการรับคืน)</w:t>
            </w:r>
          </w:p>
        </w:tc>
        <w:tc>
          <w:tcPr>
            <w:tcW w:w="1350" w:type="dxa"/>
            <w:vAlign w:val="bottom"/>
          </w:tcPr>
          <w:p w:rsidR="00910722" w:rsidRPr="00DA2D9C" w:rsidRDefault="00910722" w:rsidP="00B3540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A2D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8,963</w:t>
            </w:r>
          </w:p>
        </w:tc>
        <w:tc>
          <w:tcPr>
            <w:tcW w:w="270" w:type="dxa"/>
            <w:vAlign w:val="bottom"/>
          </w:tcPr>
          <w:p w:rsidR="00910722" w:rsidRPr="00DA2D9C" w:rsidRDefault="00910722" w:rsidP="00B35404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910722" w:rsidRPr="00DA2D9C" w:rsidRDefault="00910722" w:rsidP="00B354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A2D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(731)</w:t>
            </w:r>
          </w:p>
        </w:tc>
        <w:tc>
          <w:tcPr>
            <w:tcW w:w="269" w:type="dxa"/>
            <w:vAlign w:val="bottom"/>
          </w:tcPr>
          <w:p w:rsidR="00910722" w:rsidRPr="00DA2D9C" w:rsidRDefault="00910722" w:rsidP="00B35404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910722" w:rsidRPr="00DA2D9C" w:rsidRDefault="00910722" w:rsidP="00B35404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2D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910722" w:rsidRPr="00DA2D9C" w:rsidRDefault="00910722" w:rsidP="00B35404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10722" w:rsidRPr="00DA2D9C" w:rsidRDefault="00910722" w:rsidP="00B354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A2D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8,232</w:t>
            </w:r>
          </w:p>
        </w:tc>
      </w:tr>
      <w:tr w:rsidR="00910722" w:rsidRPr="00DA2D9C" w:rsidTr="00B35404">
        <w:trPr>
          <w:trHeight w:val="420"/>
        </w:trPr>
        <w:tc>
          <w:tcPr>
            <w:tcW w:w="3510" w:type="dxa"/>
            <w:vAlign w:val="bottom"/>
          </w:tcPr>
          <w:p w:rsidR="00910722" w:rsidRPr="00DA2D9C" w:rsidRDefault="00910722" w:rsidP="00B35404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A2D9C"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  <w:r w:rsidRPr="00DA2D9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A2D9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A2D9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ความแตกต่างของ</w:t>
            </w:r>
          </w:p>
          <w:p w:rsidR="00910722" w:rsidRPr="00DA2D9C" w:rsidRDefault="00910722" w:rsidP="00B3540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A2D9C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Pr="00DA2D9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ค่าเสื่อมราคา)</w:t>
            </w:r>
          </w:p>
        </w:tc>
        <w:tc>
          <w:tcPr>
            <w:tcW w:w="1350" w:type="dxa"/>
            <w:vAlign w:val="bottom"/>
          </w:tcPr>
          <w:p w:rsidR="00910722" w:rsidRPr="00DA2D9C" w:rsidRDefault="00910722" w:rsidP="00B3540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A2D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5,585</w:t>
            </w:r>
          </w:p>
        </w:tc>
        <w:tc>
          <w:tcPr>
            <w:tcW w:w="270" w:type="dxa"/>
            <w:vAlign w:val="bottom"/>
          </w:tcPr>
          <w:p w:rsidR="00910722" w:rsidRPr="00DA2D9C" w:rsidRDefault="00910722" w:rsidP="00B35404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910722" w:rsidRPr="00DA2D9C" w:rsidRDefault="00910722" w:rsidP="00B354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A2D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434</w:t>
            </w:r>
          </w:p>
        </w:tc>
        <w:tc>
          <w:tcPr>
            <w:tcW w:w="269" w:type="dxa"/>
            <w:vAlign w:val="bottom"/>
          </w:tcPr>
          <w:p w:rsidR="00910722" w:rsidRPr="00DA2D9C" w:rsidRDefault="00910722" w:rsidP="00B35404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910722" w:rsidRPr="00DA2D9C" w:rsidRDefault="00910722" w:rsidP="00B35404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2D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910722" w:rsidRPr="00DA2D9C" w:rsidRDefault="00910722" w:rsidP="00B35404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10722" w:rsidRPr="00DA2D9C" w:rsidRDefault="00910722" w:rsidP="00B354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A2D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6,019</w:t>
            </w:r>
          </w:p>
        </w:tc>
      </w:tr>
      <w:tr w:rsidR="00910722" w:rsidRPr="00DA2D9C" w:rsidTr="00B35404">
        <w:trPr>
          <w:trHeight w:val="420"/>
        </w:trPr>
        <w:tc>
          <w:tcPr>
            <w:tcW w:w="3510" w:type="dxa"/>
            <w:vAlign w:val="bottom"/>
          </w:tcPr>
          <w:p w:rsidR="00910722" w:rsidRPr="00DA2D9C" w:rsidRDefault="00910722" w:rsidP="00B35404">
            <w:pPr>
              <w:rPr>
                <w:rFonts w:ascii="Angsana New" w:hAnsi="Angsana New"/>
                <w:sz w:val="30"/>
                <w:szCs w:val="30"/>
              </w:rPr>
            </w:pPr>
            <w:r w:rsidRPr="00DA2D9C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</w:p>
          <w:p w:rsidR="00910722" w:rsidRPr="00DA2D9C" w:rsidRDefault="00910722" w:rsidP="00B3540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A2D9C">
              <w:rPr>
                <w:rFonts w:ascii="Angsana New" w:hAnsi="Angsana New" w:hint="cs"/>
                <w:sz w:val="30"/>
                <w:szCs w:val="30"/>
                <w:cs/>
              </w:rPr>
              <w:t xml:space="preserve">   ผลประโยชน์พนักงาน</w:t>
            </w:r>
          </w:p>
        </w:tc>
        <w:tc>
          <w:tcPr>
            <w:tcW w:w="1350" w:type="dxa"/>
            <w:vAlign w:val="bottom"/>
          </w:tcPr>
          <w:p w:rsidR="00910722" w:rsidRPr="00DA2D9C" w:rsidRDefault="00910722" w:rsidP="00B3540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A2D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22,847</w:t>
            </w:r>
          </w:p>
        </w:tc>
        <w:tc>
          <w:tcPr>
            <w:tcW w:w="270" w:type="dxa"/>
            <w:vAlign w:val="bottom"/>
          </w:tcPr>
          <w:p w:rsidR="00910722" w:rsidRPr="00DA2D9C" w:rsidRDefault="00910722" w:rsidP="00B35404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910722" w:rsidRPr="00DA2D9C" w:rsidRDefault="00910722" w:rsidP="00B354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A2D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1,467</w:t>
            </w:r>
          </w:p>
        </w:tc>
        <w:tc>
          <w:tcPr>
            <w:tcW w:w="269" w:type="dxa"/>
            <w:vAlign w:val="bottom"/>
          </w:tcPr>
          <w:p w:rsidR="00910722" w:rsidRPr="00DA2D9C" w:rsidRDefault="00910722" w:rsidP="00B35404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910722" w:rsidRPr="00DA2D9C" w:rsidRDefault="00910722" w:rsidP="00B35404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2D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910722" w:rsidRPr="00DA2D9C" w:rsidRDefault="00910722" w:rsidP="00B35404">
            <w:pPr>
              <w:tabs>
                <w:tab w:val="clear" w:pos="907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10722" w:rsidRPr="00DA2D9C" w:rsidRDefault="00910722" w:rsidP="00B354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A2D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24,314</w:t>
            </w:r>
          </w:p>
        </w:tc>
      </w:tr>
      <w:tr w:rsidR="00910722" w:rsidRPr="00DA2D9C" w:rsidTr="00B35404">
        <w:trPr>
          <w:trHeight w:val="420"/>
        </w:trPr>
        <w:tc>
          <w:tcPr>
            <w:tcW w:w="3510" w:type="dxa"/>
            <w:vAlign w:val="bottom"/>
          </w:tcPr>
          <w:p w:rsidR="00910722" w:rsidRPr="00DA2D9C" w:rsidRDefault="00910722" w:rsidP="00B3540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2D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10722" w:rsidRPr="00DA2D9C" w:rsidRDefault="00910722" w:rsidP="00B3540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A2D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37,395</w:t>
            </w:r>
          </w:p>
        </w:tc>
        <w:tc>
          <w:tcPr>
            <w:tcW w:w="270" w:type="dxa"/>
            <w:vAlign w:val="bottom"/>
          </w:tcPr>
          <w:p w:rsidR="00910722" w:rsidRPr="00DA2D9C" w:rsidRDefault="00910722" w:rsidP="00B35404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10722" w:rsidRPr="00DA2D9C" w:rsidRDefault="00910722" w:rsidP="00B354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A2D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1,170</w:t>
            </w:r>
          </w:p>
        </w:tc>
        <w:tc>
          <w:tcPr>
            <w:tcW w:w="269" w:type="dxa"/>
            <w:vAlign w:val="bottom"/>
          </w:tcPr>
          <w:p w:rsidR="00910722" w:rsidRPr="00DA2D9C" w:rsidRDefault="00910722" w:rsidP="00B35404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10722" w:rsidRPr="00DA2D9C" w:rsidRDefault="00910722" w:rsidP="00B35404">
            <w:pPr>
              <w:spacing w:line="240" w:lineRule="auto"/>
              <w:ind w:right="39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2D9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910722" w:rsidRPr="00DA2D9C" w:rsidRDefault="00910722" w:rsidP="00B35404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10722" w:rsidRPr="00DA2D9C" w:rsidRDefault="00910722" w:rsidP="00B354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A2D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38,565</w:t>
            </w:r>
          </w:p>
        </w:tc>
      </w:tr>
      <w:tr w:rsidR="00910722" w:rsidRPr="00DA2D9C" w:rsidTr="00B43E22">
        <w:trPr>
          <w:trHeight w:hRule="exact" w:val="360"/>
        </w:trPr>
        <w:tc>
          <w:tcPr>
            <w:tcW w:w="3510" w:type="dxa"/>
            <w:vAlign w:val="bottom"/>
          </w:tcPr>
          <w:p w:rsidR="00910722" w:rsidRPr="00DA2D9C" w:rsidRDefault="00910722" w:rsidP="00B3540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910722" w:rsidRPr="00DA2D9C" w:rsidRDefault="00910722" w:rsidP="00B3540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910722" w:rsidRPr="00DA2D9C" w:rsidRDefault="00910722" w:rsidP="00B35404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910722" w:rsidRPr="00DA2D9C" w:rsidRDefault="00910722" w:rsidP="00B35404">
            <w:pPr>
              <w:tabs>
                <w:tab w:val="decimal" w:pos="99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910722" w:rsidRPr="00DA2D9C" w:rsidRDefault="00910722" w:rsidP="00B35404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910722" w:rsidRPr="00DA2D9C" w:rsidRDefault="00910722" w:rsidP="00B35404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10722" w:rsidRPr="00DA2D9C" w:rsidRDefault="00910722" w:rsidP="00B35404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10722" w:rsidRPr="00DA2D9C" w:rsidRDefault="00910722" w:rsidP="00B354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10722" w:rsidRPr="00DA2D9C" w:rsidTr="00B35404">
        <w:trPr>
          <w:trHeight w:val="420"/>
        </w:trPr>
        <w:tc>
          <w:tcPr>
            <w:tcW w:w="3510" w:type="dxa"/>
            <w:vAlign w:val="bottom"/>
          </w:tcPr>
          <w:p w:rsidR="00910722" w:rsidRPr="00DA2D9C" w:rsidRDefault="00910722" w:rsidP="00B3540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A2D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:rsidR="00910722" w:rsidRPr="00DA2D9C" w:rsidRDefault="00910722" w:rsidP="00B3540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910722" w:rsidRPr="00DA2D9C" w:rsidRDefault="00910722" w:rsidP="00B35404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910722" w:rsidRPr="00DA2D9C" w:rsidRDefault="00910722" w:rsidP="00B35404">
            <w:pPr>
              <w:tabs>
                <w:tab w:val="decimal" w:pos="99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910722" w:rsidRPr="00DA2D9C" w:rsidRDefault="00910722" w:rsidP="00B35404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910722" w:rsidRPr="00DA2D9C" w:rsidRDefault="00910722" w:rsidP="00B35404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10722" w:rsidRPr="00DA2D9C" w:rsidRDefault="00910722" w:rsidP="00B35404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10722" w:rsidRPr="00DA2D9C" w:rsidRDefault="00910722" w:rsidP="00B354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10722" w:rsidRPr="00DA2D9C" w:rsidTr="00B35404">
        <w:trPr>
          <w:trHeight w:val="420"/>
        </w:trPr>
        <w:tc>
          <w:tcPr>
            <w:tcW w:w="3510" w:type="dxa"/>
            <w:vAlign w:val="bottom"/>
          </w:tcPr>
          <w:p w:rsidR="00910722" w:rsidRPr="00DA2D9C" w:rsidRDefault="00910722" w:rsidP="00B35404">
            <w:pPr>
              <w:rPr>
                <w:rFonts w:ascii="Angsana New" w:hAnsi="Angsana New"/>
                <w:sz w:val="30"/>
                <w:szCs w:val="30"/>
              </w:rPr>
            </w:pPr>
            <w:r w:rsidRPr="00DA2D9C">
              <w:rPr>
                <w:rFonts w:ascii="Angsana New" w:hAnsi="Angsana New" w:hint="cs"/>
                <w:sz w:val="30"/>
                <w:szCs w:val="30"/>
                <w:cs/>
              </w:rPr>
              <w:t>สัญญาเช่าการเงิน</w:t>
            </w:r>
          </w:p>
        </w:tc>
        <w:tc>
          <w:tcPr>
            <w:tcW w:w="1350" w:type="dxa"/>
          </w:tcPr>
          <w:p w:rsidR="00910722" w:rsidRPr="00DA2D9C" w:rsidRDefault="00910722" w:rsidP="00B3540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A2D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(2,083)</w:t>
            </w:r>
          </w:p>
        </w:tc>
        <w:tc>
          <w:tcPr>
            <w:tcW w:w="270" w:type="dxa"/>
            <w:vAlign w:val="bottom"/>
          </w:tcPr>
          <w:p w:rsidR="00910722" w:rsidRPr="00DA2D9C" w:rsidRDefault="00910722" w:rsidP="00B35404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910722" w:rsidRPr="00DA2D9C" w:rsidRDefault="00910722" w:rsidP="00B354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A2D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(1,044)</w:t>
            </w:r>
          </w:p>
        </w:tc>
        <w:tc>
          <w:tcPr>
            <w:tcW w:w="269" w:type="dxa"/>
            <w:vAlign w:val="bottom"/>
          </w:tcPr>
          <w:p w:rsidR="00910722" w:rsidRPr="00DA2D9C" w:rsidRDefault="00910722" w:rsidP="00B35404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910722" w:rsidRPr="00DA2D9C" w:rsidRDefault="00910722" w:rsidP="00B35404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2D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910722" w:rsidRPr="00DA2D9C" w:rsidRDefault="00910722" w:rsidP="00B35404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10722" w:rsidRPr="00DA2D9C" w:rsidRDefault="00910722" w:rsidP="00B354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A2D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(3,127)</w:t>
            </w:r>
          </w:p>
        </w:tc>
      </w:tr>
      <w:tr w:rsidR="00910722" w:rsidRPr="00DA2D9C" w:rsidTr="00B35404">
        <w:trPr>
          <w:trHeight w:val="420"/>
        </w:trPr>
        <w:tc>
          <w:tcPr>
            <w:tcW w:w="3510" w:type="dxa"/>
            <w:vAlign w:val="bottom"/>
          </w:tcPr>
          <w:p w:rsidR="00910722" w:rsidRPr="00DA2D9C" w:rsidRDefault="00910722" w:rsidP="00B3540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2D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910722" w:rsidRPr="00DA2D9C" w:rsidRDefault="00910722" w:rsidP="00B3540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A2D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(2,083)</w:t>
            </w:r>
          </w:p>
        </w:tc>
        <w:tc>
          <w:tcPr>
            <w:tcW w:w="270" w:type="dxa"/>
            <w:vAlign w:val="bottom"/>
          </w:tcPr>
          <w:p w:rsidR="00910722" w:rsidRPr="00DA2D9C" w:rsidRDefault="00910722" w:rsidP="00B35404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10722" w:rsidRPr="00DA2D9C" w:rsidRDefault="00910722" w:rsidP="00B354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A2D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(1,044)</w:t>
            </w:r>
          </w:p>
        </w:tc>
        <w:tc>
          <w:tcPr>
            <w:tcW w:w="269" w:type="dxa"/>
            <w:vAlign w:val="bottom"/>
          </w:tcPr>
          <w:p w:rsidR="00910722" w:rsidRPr="00DA2D9C" w:rsidRDefault="00910722" w:rsidP="00B35404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10722" w:rsidRPr="00DA2D9C" w:rsidRDefault="00910722" w:rsidP="00B35404">
            <w:pPr>
              <w:spacing w:line="240" w:lineRule="auto"/>
              <w:ind w:right="39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2D9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910722" w:rsidRPr="00DA2D9C" w:rsidRDefault="00910722" w:rsidP="00B35404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10722" w:rsidRPr="00DA2D9C" w:rsidRDefault="00910722" w:rsidP="00B354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A2D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(3,127)</w:t>
            </w:r>
          </w:p>
        </w:tc>
      </w:tr>
      <w:tr w:rsidR="00910722" w:rsidRPr="00DA2D9C" w:rsidTr="00B43E22">
        <w:trPr>
          <w:trHeight w:hRule="exact" w:val="360"/>
        </w:trPr>
        <w:tc>
          <w:tcPr>
            <w:tcW w:w="3510" w:type="dxa"/>
            <w:vAlign w:val="bottom"/>
          </w:tcPr>
          <w:p w:rsidR="00910722" w:rsidRPr="00DA2D9C" w:rsidRDefault="00910722" w:rsidP="00B3540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910722" w:rsidRPr="00DA2D9C" w:rsidRDefault="00910722" w:rsidP="00B3540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910722" w:rsidRPr="00DA2D9C" w:rsidRDefault="00910722" w:rsidP="00B35404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910722" w:rsidRPr="00DA2D9C" w:rsidRDefault="00910722" w:rsidP="00B35404">
            <w:pPr>
              <w:tabs>
                <w:tab w:val="decimal" w:pos="99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910722" w:rsidRPr="00DA2D9C" w:rsidRDefault="00910722" w:rsidP="00B35404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:rsidR="00910722" w:rsidRPr="00DA2D9C" w:rsidRDefault="00910722" w:rsidP="00B35404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10722" w:rsidRPr="00DA2D9C" w:rsidRDefault="00910722" w:rsidP="00B35404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910722" w:rsidRPr="00DA2D9C" w:rsidRDefault="00910722" w:rsidP="00B354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10722" w:rsidRPr="00A315CF" w:rsidTr="00B35404">
        <w:trPr>
          <w:trHeight w:val="420"/>
        </w:trPr>
        <w:tc>
          <w:tcPr>
            <w:tcW w:w="3510" w:type="dxa"/>
            <w:vAlign w:val="bottom"/>
          </w:tcPr>
          <w:p w:rsidR="00910722" w:rsidRPr="00DA2D9C" w:rsidRDefault="00910722" w:rsidP="00B3540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2D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910722" w:rsidRPr="00DA2D9C" w:rsidRDefault="00910722" w:rsidP="00B3540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A2D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35,312</w:t>
            </w:r>
          </w:p>
        </w:tc>
        <w:tc>
          <w:tcPr>
            <w:tcW w:w="270" w:type="dxa"/>
            <w:vAlign w:val="bottom"/>
          </w:tcPr>
          <w:p w:rsidR="00910722" w:rsidRPr="00DA2D9C" w:rsidRDefault="00910722" w:rsidP="00B35404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910722" w:rsidRPr="00DA2D9C" w:rsidRDefault="00910722" w:rsidP="00B354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A2D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126</w:t>
            </w:r>
          </w:p>
        </w:tc>
        <w:tc>
          <w:tcPr>
            <w:tcW w:w="269" w:type="dxa"/>
            <w:vAlign w:val="bottom"/>
          </w:tcPr>
          <w:p w:rsidR="00910722" w:rsidRPr="00DA2D9C" w:rsidRDefault="00910722" w:rsidP="00B35404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vAlign w:val="bottom"/>
          </w:tcPr>
          <w:p w:rsidR="00910722" w:rsidRPr="00DA2D9C" w:rsidRDefault="00910722" w:rsidP="00B35404">
            <w:pPr>
              <w:spacing w:line="240" w:lineRule="auto"/>
              <w:ind w:right="39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2D9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910722" w:rsidRPr="00DA2D9C" w:rsidRDefault="00910722" w:rsidP="00B35404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910722" w:rsidRPr="00A315CF" w:rsidRDefault="00910722" w:rsidP="00B354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A2D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35,438</w:t>
            </w:r>
          </w:p>
        </w:tc>
      </w:tr>
    </w:tbl>
    <w:p w:rsidR="00254D35" w:rsidRPr="00254D35" w:rsidRDefault="00254D35" w:rsidP="00254D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  <w:r w:rsidRPr="00254D35">
        <w:rPr>
          <w:rFonts w:ascii="Angsana New" w:hAnsi="Angsana New" w:hint="cs"/>
          <w:sz w:val="30"/>
          <w:szCs w:val="30"/>
          <w:cs/>
          <w:lang w:val="en-GB"/>
        </w:rPr>
        <w:lastRenderedPageBreak/>
        <w:t>สิ</w:t>
      </w:r>
      <w:r w:rsidRPr="00254D35">
        <w:rPr>
          <w:rFonts w:ascii="Angsana New" w:hAnsi="Angsana New"/>
          <w:sz w:val="30"/>
          <w:szCs w:val="30"/>
          <w:cs/>
          <w:lang w:val="en-GB"/>
        </w:rPr>
        <w:t>นทรัพย์ภาษีเงินได้</w:t>
      </w:r>
      <w:r>
        <w:rPr>
          <w:rFonts w:ascii="Angsana New" w:hAnsi="Angsana New"/>
          <w:sz w:val="30"/>
          <w:szCs w:val="30"/>
          <w:cs/>
          <w:lang w:val="en-GB"/>
        </w:rPr>
        <w:t xml:space="preserve">รอการตัดบัญชีที่ยังไม่ได้รับรู้ </w:t>
      </w:r>
      <w:r w:rsidRPr="00254D35">
        <w:rPr>
          <w:rFonts w:ascii="Angsana New" w:hAnsi="Angsana New"/>
          <w:sz w:val="30"/>
          <w:szCs w:val="30"/>
          <w:cs/>
          <w:lang w:val="en-GB"/>
        </w:rPr>
        <w:t xml:space="preserve">เกิดจากรายการดังต่อไปนี้  </w:t>
      </w:r>
    </w:p>
    <w:p w:rsidR="00254D35" w:rsidRDefault="00254D35" w:rsidP="00BC36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2"/>
        <w:gridCol w:w="1332"/>
        <w:gridCol w:w="275"/>
        <w:gridCol w:w="1244"/>
        <w:gridCol w:w="267"/>
        <w:gridCol w:w="1262"/>
        <w:gridCol w:w="275"/>
        <w:gridCol w:w="1174"/>
      </w:tblGrid>
      <w:tr w:rsidR="00254D35" w:rsidRPr="00666EFF" w:rsidTr="007A00D8">
        <w:trPr>
          <w:trHeight w:val="420"/>
          <w:tblHeader/>
        </w:trPr>
        <w:tc>
          <w:tcPr>
            <w:tcW w:w="1883" w:type="pct"/>
            <w:vAlign w:val="bottom"/>
          </w:tcPr>
          <w:p w:rsidR="00254D35" w:rsidRPr="007A3F8C" w:rsidRDefault="00254D35" w:rsidP="00BC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4" w:type="pct"/>
            <w:gridSpan w:val="3"/>
          </w:tcPr>
          <w:p w:rsidR="00254D35" w:rsidRPr="00666EFF" w:rsidRDefault="00254D35" w:rsidP="00BC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6E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:rsidR="00254D35" w:rsidRPr="00666EFF" w:rsidRDefault="00254D35" w:rsidP="00BC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0" w:type="pct"/>
            <w:gridSpan w:val="3"/>
          </w:tcPr>
          <w:p w:rsidR="00254D35" w:rsidRPr="00666EFF" w:rsidRDefault="00254D35" w:rsidP="00BC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6E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4D35" w:rsidRPr="00666EFF" w:rsidTr="007A00D8">
        <w:trPr>
          <w:trHeight w:val="420"/>
          <w:tblHeader/>
        </w:trPr>
        <w:tc>
          <w:tcPr>
            <w:tcW w:w="1883" w:type="pct"/>
            <w:vAlign w:val="bottom"/>
          </w:tcPr>
          <w:p w:rsidR="00254D35" w:rsidRPr="00666EFF" w:rsidRDefault="00254D35" w:rsidP="00BC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2" w:type="pct"/>
          </w:tcPr>
          <w:p w:rsidR="00254D35" w:rsidRPr="00666EFF" w:rsidRDefault="007A00D8" w:rsidP="00BC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</w:tcPr>
          <w:p w:rsidR="00254D35" w:rsidRPr="00666EFF" w:rsidRDefault="00254D35" w:rsidP="00BC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:rsidR="00254D35" w:rsidRPr="00666EFF" w:rsidRDefault="007A00D8" w:rsidP="00BC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3" w:type="pct"/>
          </w:tcPr>
          <w:p w:rsidR="00254D35" w:rsidRPr="00666EFF" w:rsidRDefault="00254D35" w:rsidP="00BC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:rsidR="00254D35" w:rsidRPr="00666EFF" w:rsidRDefault="007A00D8" w:rsidP="00BC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</w:tcPr>
          <w:p w:rsidR="00254D35" w:rsidRPr="00666EFF" w:rsidRDefault="00254D35" w:rsidP="00BC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:rsidR="00254D35" w:rsidRPr="00666EFF" w:rsidRDefault="007A00D8" w:rsidP="00BC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254D35" w:rsidRPr="00666EFF" w:rsidTr="007A00D8">
        <w:trPr>
          <w:trHeight w:val="420"/>
          <w:tblHeader/>
        </w:trPr>
        <w:tc>
          <w:tcPr>
            <w:tcW w:w="1883" w:type="pct"/>
            <w:vAlign w:val="bottom"/>
          </w:tcPr>
          <w:p w:rsidR="00254D35" w:rsidRPr="00666EFF" w:rsidRDefault="00254D35" w:rsidP="00BC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17" w:type="pct"/>
            <w:gridSpan w:val="7"/>
          </w:tcPr>
          <w:p w:rsidR="00254D35" w:rsidRPr="00666EFF" w:rsidRDefault="00254D35" w:rsidP="00BC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66EF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275A3" w:rsidRPr="00254D35" w:rsidTr="007A00D8">
        <w:trPr>
          <w:trHeight w:val="420"/>
        </w:trPr>
        <w:tc>
          <w:tcPr>
            <w:tcW w:w="1883" w:type="pct"/>
            <w:vAlign w:val="bottom"/>
          </w:tcPr>
          <w:p w:rsidR="00A275A3" w:rsidRPr="00666EFF" w:rsidRDefault="00A275A3" w:rsidP="00A27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66EFF">
              <w:rPr>
                <w:rFonts w:ascii="Angsana New" w:hAnsi="Angsana New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712" w:type="pct"/>
            <w:tcBorders>
              <w:bottom w:val="double" w:sz="4" w:space="0" w:color="auto"/>
            </w:tcBorders>
          </w:tcPr>
          <w:p w:rsidR="00A275A3" w:rsidRPr="00666EFF" w:rsidRDefault="0012256E" w:rsidP="00375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527,127</w:t>
            </w:r>
          </w:p>
        </w:tc>
        <w:tc>
          <w:tcPr>
            <w:tcW w:w="147" w:type="pct"/>
          </w:tcPr>
          <w:p w:rsidR="00A275A3" w:rsidRPr="00666EFF" w:rsidRDefault="00A275A3" w:rsidP="00A27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double" w:sz="4" w:space="0" w:color="auto"/>
            </w:tcBorders>
          </w:tcPr>
          <w:p w:rsidR="00A275A3" w:rsidRPr="00666EFF" w:rsidRDefault="00A275A3" w:rsidP="00A27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425,515</w:t>
            </w:r>
          </w:p>
        </w:tc>
        <w:tc>
          <w:tcPr>
            <w:tcW w:w="143" w:type="pct"/>
          </w:tcPr>
          <w:p w:rsidR="00A275A3" w:rsidRPr="00666EFF" w:rsidRDefault="00A275A3" w:rsidP="00A27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double" w:sz="4" w:space="0" w:color="auto"/>
            </w:tcBorders>
          </w:tcPr>
          <w:p w:rsidR="00A275A3" w:rsidRPr="00254D35" w:rsidRDefault="00A275A3" w:rsidP="00A27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6EF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A275A3" w:rsidRPr="00666EFF" w:rsidRDefault="00A275A3" w:rsidP="00A27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double" w:sz="4" w:space="0" w:color="auto"/>
            </w:tcBorders>
          </w:tcPr>
          <w:p w:rsidR="00A275A3" w:rsidRPr="00254D35" w:rsidRDefault="00A275A3" w:rsidP="00A27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6EF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254D35" w:rsidRPr="00254D35" w:rsidRDefault="00254D35" w:rsidP="00BC36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="Angsana New" w:hAnsi="Angsana New"/>
          <w:b/>
          <w:sz w:val="30"/>
          <w:szCs w:val="30"/>
          <w:lang w:val="en-GB"/>
        </w:rPr>
      </w:pPr>
    </w:p>
    <w:p w:rsidR="00254D35" w:rsidRDefault="000C6EAC" w:rsidP="000C6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/>
          <w:sz w:val="30"/>
          <w:szCs w:val="30"/>
          <w:cs/>
          <w:lang w:val="en-GB"/>
        </w:rPr>
        <w:t xml:space="preserve">ขาดทุนทางภาษีจะสิ้นอายุในปี </w:t>
      </w:r>
      <w:r>
        <w:rPr>
          <w:rFonts w:ascii="Angsana New" w:hAnsi="Angsana New"/>
          <w:sz w:val="30"/>
          <w:szCs w:val="30"/>
          <w:lang w:val="en-GB"/>
        </w:rPr>
        <w:t>256</w:t>
      </w:r>
      <w:r w:rsidR="008E7F50">
        <w:rPr>
          <w:rFonts w:ascii="Angsana New" w:hAnsi="Angsana New"/>
          <w:sz w:val="30"/>
          <w:szCs w:val="30"/>
          <w:lang w:val="en-GB"/>
        </w:rPr>
        <w:t>6</w:t>
      </w:r>
      <w:r w:rsidRPr="000C6EAC">
        <w:rPr>
          <w:rFonts w:ascii="Angsana New" w:hAnsi="Angsana New"/>
          <w:sz w:val="30"/>
          <w:szCs w:val="30"/>
          <w:cs/>
          <w:lang w:val="en-GB"/>
        </w:rPr>
        <w:t xml:space="preserve"> ผลแตกต่างชั่วคราวที่ใช้หักภาษีที่ยังไ</w:t>
      </w:r>
      <w:r>
        <w:rPr>
          <w:rFonts w:ascii="Angsana New" w:hAnsi="Angsana New"/>
          <w:sz w:val="30"/>
          <w:szCs w:val="30"/>
          <w:cs/>
          <w:lang w:val="en-GB"/>
        </w:rPr>
        <w:t>ม่สิ้นอายุตามกฎหมายเกี่ยวกับภาษ</w:t>
      </w:r>
      <w:r>
        <w:rPr>
          <w:rFonts w:ascii="Angsana New" w:hAnsi="Angsana New" w:hint="cs"/>
          <w:sz w:val="30"/>
          <w:szCs w:val="30"/>
          <w:cs/>
          <w:lang w:val="en-GB"/>
        </w:rPr>
        <w:t>ีเ</w:t>
      </w:r>
      <w:r>
        <w:rPr>
          <w:rFonts w:ascii="Angsana New" w:hAnsi="Angsana New"/>
          <w:sz w:val="30"/>
          <w:szCs w:val="30"/>
          <w:cs/>
          <w:lang w:val="en-GB"/>
        </w:rPr>
        <w:t xml:space="preserve">งินได้ปัจจุบันนั้น </w:t>
      </w:r>
      <w:r w:rsidRPr="000C6EAC">
        <w:rPr>
          <w:rFonts w:ascii="Angsana New" w:hAnsi="Angsana New"/>
          <w:sz w:val="30"/>
          <w:szCs w:val="30"/>
          <w:cs/>
          <w:lang w:val="en-GB"/>
        </w:rPr>
        <w:t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          </w:t>
      </w:r>
      <w:r>
        <w:rPr>
          <w:rFonts w:ascii="Angsana New" w:hAnsi="Angsana New"/>
          <w:sz w:val="30"/>
          <w:szCs w:val="30"/>
          <w:cs/>
          <w:lang w:val="en-GB"/>
        </w:rPr>
        <w:t>ความเป็นได้ค่อนข้างแน่ว่า</w:t>
      </w:r>
      <w:r w:rsidRPr="000C6EAC">
        <w:rPr>
          <w:rFonts w:ascii="Angsana New" w:hAnsi="Angsana New"/>
          <w:sz w:val="30"/>
          <w:szCs w:val="30"/>
          <w:cs/>
          <w:lang w:val="en-GB"/>
        </w:rPr>
        <w:t>กลุ่มบริษัทจะมีกำไรทางภาษีเพียงพอที่จะใช้ประโยชน์ทางภาษีดังกล่าว</w:t>
      </w:r>
    </w:p>
    <w:p w:rsidR="007823A4" w:rsidRDefault="007823A4" w:rsidP="000C6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8712B8" w:rsidRDefault="002E0723" w:rsidP="008A1C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67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t>2</w:t>
      </w:r>
      <w:r w:rsidR="00C06367">
        <w:rPr>
          <w:rFonts w:ascii="Angsana New" w:hAnsi="Angsana New"/>
          <w:b/>
          <w:sz w:val="30"/>
          <w:szCs w:val="30"/>
        </w:rPr>
        <w:t>1</w:t>
      </w:r>
      <w:r w:rsidR="00BC3604" w:rsidRPr="00FE2C1F">
        <w:rPr>
          <w:rFonts w:ascii="Angsana New" w:hAnsi="Angsana New"/>
          <w:b/>
          <w:sz w:val="30"/>
          <w:szCs w:val="30"/>
        </w:rPr>
        <w:tab/>
      </w:r>
      <w:r w:rsidR="0077783C" w:rsidRPr="00FE2C1F">
        <w:rPr>
          <w:rFonts w:ascii="Angsana New" w:hAnsi="Angsana New" w:hint="cs"/>
          <w:bCs/>
          <w:sz w:val="30"/>
          <w:szCs w:val="30"/>
          <w:cs/>
        </w:rPr>
        <w:t>หนี้สินที่มีภาระดอกเบี้ย</w:t>
      </w:r>
    </w:p>
    <w:p w:rsidR="005E1241" w:rsidRPr="007823A4" w:rsidRDefault="005E1241" w:rsidP="008A1C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67"/>
        <w:jc w:val="thaiDistribute"/>
        <w:rPr>
          <w:rFonts w:ascii="Angsana New" w:hAnsi="Angsana New"/>
          <w:sz w:val="30"/>
          <w:szCs w:val="30"/>
          <w:lang w:val="en-GB" w:bidi="ar-SA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1"/>
        <w:gridCol w:w="1014"/>
        <w:gridCol w:w="275"/>
        <w:gridCol w:w="992"/>
        <w:gridCol w:w="267"/>
        <w:gridCol w:w="1081"/>
        <w:gridCol w:w="275"/>
        <w:gridCol w:w="1063"/>
      </w:tblGrid>
      <w:tr w:rsidR="002B3A2C" w:rsidRPr="00ED6A6B" w:rsidTr="006F7558">
        <w:trPr>
          <w:trHeight w:val="420"/>
          <w:tblHeader/>
        </w:trPr>
        <w:tc>
          <w:tcPr>
            <w:tcW w:w="2326" w:type="pct"/>
            <w:vAlign w:val="bottom"/>
          </w:tcPr>
          <w:p w:rsidR="002B3A2C" w:rsidRPr="007A3F8C" w:rsidRDefault="002B3A2C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8" w:type="pct"/>
            <w:gridSpan w:val="3"/>
          </w:tcPr>
          <w:p w:rsidR="002B3A2C" w:rsidRPr="00ED6A6B" w:rsidRDefault="002B3A2C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6A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:rsidR="002B3A2C" w:rsidRPr="00ED6A6B" w:rsidRDefault="002B3A2C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pct"/>
            <w:gridSpan w:val="3"/>
          </w:tcPr>
          <w:p w:rsidR="002B3A2C" w:rsidRPr="00ED6A6B" w:rsidRDefault="002B3A2C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6A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3A2C" w:rsidRPr="00ED6A6B" w:rsidTr="006F7558">
        <w:trPr>
          <w:trHeight w:val="420"/>
          <w:tblHeader/>
        </w:trPr>
        <w:tc>
          <w:tcPr>
            <w:tcW w:w="2326" w:type="pct"/>
            <w:vAlign w:val="bottom"/>
          </w:tcPr>
          <w:p w:rsidR="002B3A2C" w:rsidRPr="00ED6A6B" w:rsidRDefault="002B3A2C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</w:tcPr>
          <w:p w:rsidR="002B3A2C" w:rsidRPr="00ED6A6B" w:rsidRDefault="006F7558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8" w:type="pct"/>
          </w:tcPr>
          <w:p w:rsidR="002B3A2C" w:rsidRPr="00ED6A6B" w:rsidRDefault="002B3A2C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2B3A2C" w:rsidRPr="00ED6A6B" w:rsidRDefault="006F7558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4" w:type="pct"/>
          </w:tcPr>
          <w:p w:rsidR="002B3A2C" w:rsidRPr="00ED6A6B" w:rsidRDefault="002B3A2C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2B3A2C" w:rsidRPr="00ED6A6B" w:rsidRDefault="006F7558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8" w:type="pct"/>
          </w:tcPr>
          <w:p w:rsidR="002B3A2C" w:rsidRPr="00ED6A6B" w:rsidRDefault="002B3A2C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2B3A2C" w:rsidRPr="00ED6A6B" w:rsidRDefault="006F7558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2B3A2C" w:rsidRPr="00ED6A6B" w:rsidTr="006F7558">
        <w:trPr>
          <w:trHeight w:val="420"/>
          <w:tblHeader/>
        </w:trPr>
        <w:tc>
          <w:tcPr>
            <w:tcW w:w="2326" w:type="pct"/>
            <w:vAlign w:val="bottom"/>
          </w:tcPr>
          <w:p w:rsidR="002B3A2C" w:rsidRPr="00ED6A6B" w:rsidRDefault="002B3A2C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4" w:type="pct"/>
            <w:gridSpan w:val="7"/>
          </w:tcPr>
          <w:p w:rsidR="002B3A2C" w:rsidRPr="00ED6A6B" w:rsidRDefault="002B3A2C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D6A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B3A2C" w:rsidRPr="00ED6A6B" w:rsidTr="006F7558">
        <w:trPr>
          <w:trHeight w:val="420"/>
        </w:trPr>
        <w:tc>
          <w:tcPr>
            <w:tcW w:w="2326" w:type="pct"/>
            <w:vAlign w:val="bottom"/>
          </w:tcPr>
          <w:p w:rsidR="002B3A2C" w:rsidRPr="00ED6A6B" w:rsidRDefault="002B3A2C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D6A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46" w:type="pct"/>
          </w:tcPr>
          <w:p w:rsidR="002B3A2C" w:rsidRPr="00ED6A6B" w:rsidRDefault="002B3A2C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2B3A2C" w:rsidRPr="00ED6A6B" w:rsidRDefault="002B3A2C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2B3A2C" w:rsidRPr="00ED6A6B" w:rsidRDefault="002B3A2C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2B3A2C" w:rsidRPr="00ED6A6B" w:rsidRDefault="002B3A2C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2B3A2C" w:rsidRPr="00ED6A6B" w:rsidRDefault="002B3A2C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2B3A2C" w:rsidRPr="00ED6A6B" w:rsidRDefault="002B3A2C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2B3A2C" w:rsidRPr="00ED6A6B" w:rsidRDefault="002B3A2C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172A" w:rsidRPr="005E1241" w:rsidTr="006F7558">
        <w:trPr>
          <w:trHeight w:val="420"/>
        </w:trPr>
        <w:tc>
          <w:tcPr>
            <w:tcW w:w="2326" w:type="pct"/>
            <w:vAlign w:val="bottom"/>
          </w:tcPr>
          <w:p w:rsidR="00BB172A" w:rsidRPr="005E1241" w:rsidRDefault="00BB172A" w:rsidP="00BB1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E1241">
              <w:rPr>
                <w:rFonts w:ascii="Angsana New" w:hAnsi="Angsana New" w:hint="cs"/>
                <w:sz w:val="30"/>
                <w:szCs w:val="30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546" w:type="pct"/>
          </w:tcPr>
          <w:p w:rsidR="00BB172A" w:rsidRPr="00ED6A6B" w:rsidRDefault="00BB172A" w:rsidP="00BB1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</w:rPr>
            </w:pPr>
            <w:r w:rsidRPr="00ED6A6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BB172A" w:rsidRPr="005E1241" w:rsidRDefault="00BB172A" w:rsidP="00BB1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BB172A" w:rsidRPr="005E1241" w:rsidRDefault="00BB172A" w:rsidP="00BB1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  <w:r w:rsidRPr="005E1241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144" w:type="pct"/>
          </w:tcPr>
          <w:p w:rsidR="00BB172A" w:rsidRPr="005E1241" w:rsidRDefault="00BB172A" w:rsidP="00BB1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BB172A" w:rsidRPr="00ED6A6B" w:rsidRDefault="00BB172A" w:rsidP="00BB1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</w:rPr>
            </w:pPr>
            <w:r w:rsidRPr="00ED6A6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BB172A" w:rsidRPr="005E1241" w:rsidRDefault="00BB172A" w:rsidP="00BB1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BB172A" w:rsidRPr="005E1241" w:rsidRDefault="00BB172A" w:rsidP="00BB1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  <w:r w:rsidRPr="005E1241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</w:tr>
      <w:tr w:rsidR="00BB172A" w:rsidRPr="005E1241" w:rsidTr="00377BCD">
        <w:trPr>
          <w:trHeight w:val="317"/>
        </w:trPr>
        <w:tc>
          <w:tcPr>
            <w:tcW w:w="2326" w:type="pct"/>
            <w:vAlign w:val="bottom"/>
          </w:tcPr>
          <w:p w:rsidR="00BB172A" w:rsidRPr="005E1241" w:rsidRDefault="00BB172A" w:rsidP="00BB1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546" w:type="pct"/>
            <w:vAlign w:val="bottom"/>
          </w:tcPr>
          <w:p w:rsidR="00BB172A" w:rsidRPr="005E1241" w:rsidRDefault="00BB172A" w:rsidP="00BB1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4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8" w:type="pct"/>
            <w:vAlign w:val="bottom"/>
          </w:tcPr>
          <w:p w:rsidR="00BB172A" w:rsidRPr="005E1241" w:rsidRDefault="00BB172A" w:rsidP="00BB1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34" w:type="pct"/>
            <w:vAlign w:val="bottom"/>
          </w:tcPr>
          <w:p w:rsidR="00BB172A" w:rsidRPr="005E1241" w:rsidRDefault="00BB172A" w:rsidP="00BB1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" w:type="pct"/>
            <w:vAlign w:val="bottom"/>
          </w:tcPr>
          <w:p w:rsidR="00BB172A" w:rsidRPr="005E1241" w:rsidRDefault="00BB172A" w:rsidP="00BB1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82" w:type="pct"/>
            <w:vAlign w:val="bottom"/>
          </w:tcPr>
          <w:p w:rsidR="00BB172A" w:rsidRPr="005E1241" w:rsidRDefault="00BB172A" w:rsidP="00BB1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4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8" w:type="pct"/>
            <w:vAlign w:val="bottom"/>
          </w:tcPr>
          <w:p w:rsidR="00BB172A" w:rsidRPr="005E1241" w:rsidRDefault="00BB172A" w:rsidP="00BB1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72" w:type="pct"/>
            <w:vAlign w:val="bottom"/>
          </w:tcPr>
          <w:p w:rsidR="00BB172A" w:rsidRPr="005E1241" w:rsidRDefault="00BB172A" w:rsidP="00BB1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4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BB172A" w:rsidRPr="005E1241" w:rsidTr="006F7558">
        <w:trPr>
          <w:trHeight w:val="420"/>
        </w:trPr>
        <w:tc>
          <w:tcPr>
            <w:tcW w:w="2326" w:type="pct"/>
            <w:vAlign w:val="bottom"/>
          </w:tcPr>
          <w:p w:rsidR="00BB172A" w:rsidRPr="005E1241" w:rsidRDefault="00BB172A" w:rsidP="00BB1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E1241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  <w:r w:rsidRPr="005E1241">
              <w:rPr>
                <w:rFonts w:ascii="Angsana New" w:hAnsi="Angsana New" w:hint="cs"/>
                <w:sz w:val="30"/>
                <w:szCs w:val="30"/>
                <w:cs/>
              </w:rPr>
              <w:t>ตาม</w:t>
            </w:r>
            <w:r w:rsidRPr="005E1241">
              <w:rPr>
                <w:rFonts w:ascii="Angsana New" w:hAnsi="Angsana New"/>
                <w:sz w:val="30"/>
                <w:szCs w:val="30"/>
                <w:cs/>
              </w:rPr>
              <w:t>สัญญาเช่าการเงินส่วนที่ถึง</w:t>
            </w:r>
          </w:p>
        </w:tc>
        <w:tc>
          <w:tcPr>
            <w:tcW w:w="546" w:type="pct"/>
          </w:tcPr>
          <w:p w:rsidR="00BB172A" w:rsidRPr="005E1241" w:rsidRDefault="00BB172A" w:rsidP="00BB1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BB172A" w:rsidRPr="005E1241" w:rsidRDefault="00BB172A" w:rsidP="00BB1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BB172A" w:rsidRPr="005E1241" w:rsidRDefault="00BB172A" w:rsidP="00BB1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BB172A" w:rsidRPr="005E1241" w:rsidRDefault="00BB172A" w:rsidP="00BB1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BB172A" w:rsidRPr="005E1241" w:rsidRDefault="00BB172A" w:rsidP="00BB1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BB172A" w:rsidRPr="005E1241" w:rsidRDefault="00BB172A" w:rsidP="00BB1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BB172A" w:rsidRPr="005E1241" w:rsidRDefault="00BB172A" w:rsidP="00BB1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172A" w:rsidRPr="005E1241" w:rsidTr="006F7558">
        <w:trPr>
          <w:trHeight w:val="420"/>
        </w:trPr>
        <w:tc>
          <w:tcPr>
            <w:tcW w:w="2326" w:type="pct"/>
            <w:vAlign w:val="bottom"/>
          </w:tcPr>
          <w:p w:rsidR="00BB172A" w:rsidRPr="005E1241" w:rsidRDefault="00BB172A" w:rsidP="00BB1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E1241">
              <w:rPr>
                <w:rFonts w:ascii="Angsana New" w:hAnsi="Angsana New"/>
                <w:sz w:val="30"/>
                <w:szCs w:val="30"/>
                <w:cs/>
              </w:rPr>
              <w:t xml:space="preserve">   กำหนดชำระภายในหนึ่งปี</w:t>
            </w: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:rsidR="00BB172A" w:rsidRPr="005E1241" w:rsidRDefault="00377BCD" w:rsidP="00BB1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16,675</w:t>
            </w:r>
          </w:p>
        </w:tc>
        <w:tc>
          <w:tcPr>
            <w:tcW w:w="148" w:type="pct"/>
          </w:tcPr>
          <w:p w:rsidR="00BB172A" w:rsidRPr="005E1241" w:rsidRDefault="00BB172A" w:rsidP="00BB1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:rsidR="00BB172A" w:rsidRPr="005E1241" w:rsidRDefault="00BB172A" w:rsidP="00BB1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  <w:r w:rsidRPr="005E1241">
              <w:rPr>
                <w:rFonts w:ascii="Angsana New" w:hAnsi="Angsana New"/>
                <w:sz w:val="30"/>
                <w:szCs w:val="30"/>
              </w:rPr>
              <w:t>16,172</w:t>
            </w:r>
          </w:p>
        </w:tc>
        <w:tc>
          <w:tcPr>
            <w:tcW w:w="144" w:type="pct"/>
          </w:tcPr>
          <w:p w:rsidR="00BB172A" w:rsidRPr="005E1241" w:rsidRDefault="00BB172A" w:rsidP="00BB1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:rsidR="00BB172A" w:rsidRPr="005E1241" w:rsidRDefault="00BB172A" w:rsidP="00BB1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16,033</w:t>
            </w:r>
          </w:p>
        </w:tc>
        <w:tc>
          <w:tcPr>
            <w:tcW w:w="148" w:type="pct"/>
          </w:tcPr>
          <w:p w:rsidR="00BB172A" w:rsidRPr="005E1241" w:rsidRDefault="00BB172A" w:rsidP="00BB1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:rsidR="00BB172A" w:rsidRPr="005E1241" w:rsidRDefault="00BB172A" w:rsidP="00BB1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  <w:r w:rsidRPr="005E1241">
              <w:rPr>
                <w:rFonts w:ascii="Angsana New" w:hAnsi="Angsana New"/>
                <w:sz w:val="30"/>
                <w:szCs w:val="30"/>
              </w:rPr>
              <w:t>16,172</w:t>
            </w:r>
          </w:p>
        </w:tc>
      </w:tr>
      <w:tr w:rsidR="00BB172A" w:rsidRPr="00B43E22" w:rsidTr="006F7558">
        <w:trPr>
          <w:trHeight w:val="127"/>
        </w:trPr>
        <w:tc>
          <w:tcPr>
            <w:tcW w:w="2326" w:type="pct"/>
            <w:vAlign w:val="bottom"/>
          </w:tcPr>
          <w:p w:rsidR="00BB172A" w:rsidRPr="00B43E22" w:rsidRDefault="00BB172A" w:rsidP="00B43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</w:tcPr>
          <w:p w:rsidR="00BB172A" w:rsidRPr="00B43E22" w:rsidRDefault="00BB172A" w:rsidP="00B43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:rsidR="00BB172A" w:rsidRPr="00B43E22" w:rsidRDefault="00BB172A" w:rsidP="00B43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</w:tcPr>
          <w:p w:rsidR="00BB172A" w:rsidRPr="00B43E22" w:rsidRDefault="00BB172A" w:rsidP="00B43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BB172A" w:rsidRPr="00B43E22" w:rsidRDefault="00BB172A" w:rsidP="00B43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:rsidR="00BB172A" w:rsidRPr="00B43E22" w:rsidRDefault="00BB172A" w:rsidP="00B43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:rsidR="00BB172A" w:rsidRPr="00B43E22" w:rsidRDefault="00BB172A" w:rsidP="00B43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:rsidR="00BB172A" w:rsidRPr="00B43E22" w:rsidRDefault="00BB172A" w:rsidP="00B43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77BCD" w:rsidRPr="00ED6A6B" w:rsidTr="006F7558">
        <w:trPr>
          <w:trHeight w:val="420"/>
        </w:trPr>
        <w:tc>
          <w:tcPr>
            <w:tcW w:w="2326" w:type="pct"/>
            <w:vAlign w:val="bottom"/>
          </w:tcPr>
          <w:p w:rsidR="00377BCD" w:rsidRPr="00ED6A6B" w:rsidRDefault="00377BCD" w:rsidP="00377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6A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รวมหนี้สินที่มีดอกเบี้ย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546" w:type="pct"/>
            <w:tcBorders>
              <w:bottom w:val="double" w:sz="4" w:space="0" w:color="auto"/>
            </w:tcBorders>
          </w:tcPr>
          <w:p w:rsidR="00377BCD" w:rsidRPr="00377BCD" w:rsidRDefault="00377BCD" w:rsidP="00377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7BCD">
              <w:rPr>
                <w:rFonts w:ascii="Angsana New" w:hAnsi="Angsana New"/>
                <w:b/>
                <w:bCs/>
                <w:sz w:val="30"/>
                <w:szCs w:val="30"/>
              </w:rPr>
              <w:t>16,675</w:t>
            </w:r>
          </w:p>
        </w:tc>
        <w:tc>
          <w:tcPr>
            <w:tcW w:w="148" w:type="pct"/>
          </w:tcPr>
          <w:p w:rsidR="00377BCD" w:rsidRPr="00ED6A6B" w:rsidRDefault="00377BCD" w:rsidP="00377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double" w:sz="4" w:space="0" w:color="auto"/>
            </w:tcBorders>
          </w:tcPr>
          <w:p w:rsidR="00377BCD" w:rsidRPr="00ED6A6B" w:rsidRDefault="00377BCD" w:rsidP="00377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216,172</w:t>
            </w:r>
          </w:p>
        </w:tc>
        <w:tc>
          <w:tcPr>
            <w:tcW w:w="144" w:type="pct"/>
          </w:tcPr>
          <w:p w:rsidR="00377BCD" w:rsidRPr="00ED6A6B" w:rsidRDefault="00377BCD" w:rsidP="00377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:rsidR="00377BCD" w:rsidRPr="00A275A3" w:rsidRDefault="00377BCD" w:rsidP="00377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75A3">
              <w:rPr>
                <w:rFonts w:ascii="Angsana New" w:hAnsi="Angsana New"/>
                <w:b/>
                <w:bCs/>
                <w:sz w:val="30"/>
                <w:szCs w:val="30"/>
              </w:rPr>
              <w:t>16,033</w:t>
            </w:r>
          </w:p>
        </w:tc>
        <w:tc>
          <w:tcPr>
            <w:tcW w:w="148" w:type="pct"/>
          </w:tcPr>
          <w:p w:rsidR="00377BCD" w:rsidRPr="00ED6A6B" w:rsidRDefault="00377BCD" w:rsidP="00377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</w:tcPr>
          <w:p w:rsidR="00377BCD" w:rsidRPr="00ED6A6B" w:rsidRDefault="00377BCD" w:rsidP="00377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216,172</w:t>
            </w:r>
          </w:p>
        </w:tc>
      </w:tr>
      <w:tr w:rsidR="00377BCD" w:rsidRPr="00B43E22" w:rsidTr="00377BCD">
        <w:trPr>
          <w:trHeight w:val="305"/>
        </w:trPr>
        <w:tc>
          <w:tcPr>
            <w:tcW w:w="2326" w:type="pct"/>
            <w:vAlign w:val="bottom"/>
          </w:tcPr>
          <w:p w:rsidR="00377BCD" w:rsidRPr="00B43E22" w:rsidRDefault="00377BCD" w:rsidP="00B43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6" w:type="pct"/>
            <w:vAlign w:val="bottom"/>
          </w:tcPr>
          <w:p w:rsidR="00377BCD" w:rsidRPr="00B43E22" w:rsidRDefault="00377BCD" w:rsidP="00B43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:rsidR="00377BCD" w:rsidRPr="00B43E22" w:rsidRDefault="00377BCD" w:rsidP="00B43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vAlign w:val="bottom"/>
          </w:tcPr>
          <w:p w:rsidR="00377BCD" w:rsidRPr="00B43E22" w:rsidRDefault="00377BCD" w:rsidP="00B43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:rsidR="00377BCD" w:rsidRPr="00B43E22" w:rsidRDefault="00377BCD" w:rsidP="00B43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:rsidR="00377BCD" w:rsidRPr="00B43E22" w:rsidRDefault="00377BCD" w:rsidP="00B43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:rsidR="00377BCD" w:rsidRPr="00B43E22" w:rsidRDefault="00377BCD" w:rsidP="00B43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:rsidR="00377BCD" w:rsidRPr="00B43E22" w:rsidRDefault="00377BCD" w:rsidP="00B43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77BCD" w:rsidRPr="00ED6A6B" w:rsidTr="006F7558">
        <w:trPr>
          <w:trHeight w:val="420"/>
        </w:trPr>
        <w:tc>
          <w:tcPr>
            <w:tcW w:w="2326" w:type="pct"/>
            <w:vAlign w:val="bottom"/>
          </w:tcPr>
          <w:p w:rsidR="00377BCD" w:rsidRPr="00ED6A6B" w:rsidRDefault="00377BCD" w:rsidP="00377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D6A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546" w:type="pct"/>
          </w:tcPr>
          <w:p w:rsidR="00377BCD" w:rsidRPr="00ED6A6B" w:rsidRDefault="00377BCD" w:rsidP="00377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377BCD" w:rsidRPr="00ED6A6B" w:rsidRDefault="00377BCD" w:rsidP="00377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377BCD" w:rsidRPr="00ED6A6B" w:rsidRDefault="00377BCD" w:rsidP="00377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377BCD" w:rsidRPr="00ED6A6B" w:rsidRDefault="00377BCD" w:rsidP="00377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377BCD" w:rsidRPr="00ED6A6B" w:rsidRDefault="00377BCD" w:rsidP="00377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377BCD" w:rsidRPr="00ED6A6B" w:rsidRDefault="00377BCD" w:rsidP="00377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377BCD" w:rsidRPr="00ED6A6B" w:rsidRDefault="00377BCD" w:rsidP="00377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7BCD" w:rsidRPr="005E1241" w:rsidTr="006F7558">
        <w:trPr>
          <w:trHeight w:val="420"/>
        </w:trPr>
        <w:tc>
          <w:tcPr>
            <w:tcW w:w="2326" w:type="pct"/>
            <w:vAlign w:val="bottom"/>
          </w:tcPr>
          <w:p w:rsidR="00377BCD" w:rsidRPr="005E1241" w:rsidRDefault="00377BCD" w:rsidP="00377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E1241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  <w:r w:rsidRPr="005E1241">
              <w:rPr>
                <w:rFonts w:ascii="Angsana New" w:hAnsi="Angsana New" w:hint="cs"/>
                <w:sz w:val="30"/>
                <w:szCs w:val="30"/>
                <w:cs/>
              </w:rPr>
              <w:t>ตาม</w:t>
            </w:r>
            <w:r w:rsidRPr="005E1241">
              <w:rPr>
                <w:rFonts w:ascii="Angsana New" w:hAnsi="Angsana New"/>
                <w:sz w:val="30"/>
                <w:szCs w:val="30"/>
                <w:cs/>
              </w:rPr>
              <w:t>สัญญาเช่าการเงิน</w:t>
            </w:r>
          </w:p>
        </w:tc>
        <w:tc>
          <w:tcPr>
            <w:tcW w:w="546" w:type="pct"/>
          </w:tcPr>
          <w:p w:rsidR="00377BCD" w:rsidRPr="005E1241" w:rsidRDefault="00377BCD" w:rsidP="00377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32,810</w:t>
            </w:r>
          </w:p>
        </w:tc>
        <w:tc>
          <w:tcPr>
            <w:tcW w:w="148" w:type="pct"/>
          </w:tcPr>
          <w:p w:rsidR="00377BCD" w:rsidRPr="005E1241" w:rsidRDefault="00377BCD" w:rsidP="00377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377BCD" w:rsidRPr="005E1241" w:rsidRDefault="00377BCD" w:rsidP="00377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</w:rPr>
            </w:pPr>
            <w:r w:rsidRPr="005E1241">
              <w:rPr>
                <w:rFonts w:ascii="Angsana New" w:hAnsi="Angsana New"/>
                <w:sz w:val="30"/>
                <w:szCs w:val="30"/>
              </w:rPr>
              <w:t>48,685</w:t>
            </w:r>
          </w:p>
        </w:tc>
        <w:tc>
          <w:tcPr>
            <w:tcW w:w="144" w:type="pct"/>
          </w:tcPr>
          <w:p w:rsidR="00377BCD" w:rsidRPr="005E1241" w:rsidRDefault="00377BCD" w:rsidP="00377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377BCD" w:rsidRPr="005E1241" w:rsidRDefault="00377BCD" w:rsidP="00377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</w:rPr>
            </w:pPr>
            <w:r w:rsidRPr="00A275A3">
              <w:rPr>
                <w:rFonts w:ascii="Angsana New" w:hAnsi="Angsana New"/>
                <w:sz w:val="30"/>
                <w:szCs w:val="30"/>
              </w:rPr>
              <w:t>31,785</w:t>
            </w:r>
          </w:p>
        </w:tc>
        <w:tc>
          <w:tcPr>
            <w:tcW w:w="148" w:type="pct"/>
          </w:tcPr>
          <w:p w:rsidR="00377BCD" w:rsidRPr="005E1241" w:rsidRDefault="00377BCD" w:rsidP="00377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377BCD" w:rsidRPr="005E1241" w:rsidRDefault="00377BCD" w:rsidP="00377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</w:rPr>
            </w:pPr>
            <w:r w:rsidRPr="005E1241">
              <w:rPr>
                <w:rFonts w:ascii="Angsana New" w:hAnsi="Angsana New"/>
                <w:sz w:val="30"/>
                <w:szCs w:val="30"/>
              </w:rPr>
              <w:t>48,685</w:t>
            </w:r>
          </w:p>
        </w:tc>
      </w:tr>
      <w:tr w:rsidR="00377BCD" w:rsidRPr="00B43E22" w:rsidTr="006F7558">
        <w:trPr>
          <w:trHeight w:val="118"/>
        </w:trPr>
        <w:tc>
          <w:tcPr>
            <w:tcW w:w="2326" w:type="pct"/>
            <w:vAlign w:val="bottom"/>
          </w:tcPr>
          <w:p w:rsidR="00377BCD" w:rsidRPr="00B43E22" w:rsidRDefault="00377BCD" w:rsidP="00B43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</w:tcPr>
          <w:p w:rsidR="00377BCD" w:rsidRPr="00B43E22" w:rsidRDefault="00377BCD" w:rsidP="00B43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:rsidR="00377BCD" w:rsidRPr="00B43E22" w:rsidRDefault="00377BCD" w:rsidP="00B43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</w:tcPr>
          <w:p w:rsidR="00377BCD" w:rsidRPr="00B43E22" w:rsidRDefault="00377BCD" w:rsidP="00B43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377BCD" w:rsidRPr="00B43E22" w:rsidRDefault="00377BCD" w:rsidP="00B43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:rsidR="00377BCD" w:rsidRPr="00B43E22" w:rsidRDefault="00377BCD" w:rsidP="00B43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:rsidR="00377BCD" w:rsidRPr="00B43E22" w:rsidRDefault="00377BCD" w:rsidP="00B43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:rsidR="00377BCD" w:rsidRPr="00B43E22" w:rsidRDefault="00377BCD" w:rsidP="00B43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77BCD" w:rsidRPr="007A3F8C" w:rsidTr="006F7558">
        <w:trPr>
          <w:trHeight w:val="420"/>
        </w:trPr>
        <w:tc>
          <w:tcPr>
            <w:tcW w:w="2326" w:type="pct"/>
            <w:vAlign w:val="bottom"/>
          </w:tcPr>
          <w:p w:rsidR="00377BCD" w:rsidRPr="00ED6A6B" w:rsidRDefault="00377BCD" w:rsidP="00377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D6A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รวมหนี้สินที่มีดอกเบี้ยไม่หมุนเวียน</w:t>
            </w:r>
          </w:p>
        </w:tc>
        <w:tc>
          <w:tcPr>
            <w:tcW w:w="546" w:type="pct"/>
            <w:tcBorders>
              <w:bottom w:val="double" w:sz="4" w:space="0" w:color="auto"/>
            </w:tcBorders>
          </w:tcPr>
          <w:p w:rsidR="00377BCD" w:rsidRPr="00377BCD" w:rsidRDefault="00377BCD" w:rsidP="00377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7BCD">
              <w:rPr>
                <w:rFonts w:ascii="Angsana New" w:hAnsi="Angsana New"/>
                <w:b/>
                <w:bCs/>
                <w:sz w:val="30"/>
                <w:szCs w:val="30"/>
              </w:rPr>
              <w:t>32,810</w:t>
            </w:r>
          </w:p>
        </w:tc>
        <w:tc>
          <w:tcPr>
            <w:tcW w:w="148" w:type="pct"/>
          </w:tcPr>
          <w:p w:rsidR="00377BCD" w:rsidRPr="00ED6A6B" w:rsidRDefault="00377BCD" w:rsidP="00377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double" w:sz="4" w:space="0" w:color="auto"/>
            </w:tcBorders>
          </w:tcPr>
          <w:p w:rsidR="00377BCD" w:rsidRPr="00ED6A6B" w:rsidRDefault="00377BCD" w:rsidP="00377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48,685</w:t>
            </w:r>
          </w:p>
        </w:tc>
        <w:tc>
          <w:tcPr>
            <w:tcW w:w="144" w:type="pct"/>
          </w:tcPr>
          <w:p w:rsidR="00377BCD" w:rsidRPr="00ED6A6B" w:rsidRDefault="00377BCD" w:rsidP="00377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:rsidR="00377BCD" w:rsidRPr="00ED6A6B" w:rsidRDefault="00377BCD" w:rsidP="00377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31,785</w:t>
            </w:r>
          </w:p>
        </w:tc>
        <w:tc>
          <w:tcPr>
            <w:tcW w:w="148" w:type="pct"/>
          </w:tcPr>
          <w:p w:rsidR="00377BCD" w:rsidRPr="00ED6A6B" w:rsidRDefault="00377BCD" w:rsidP="00377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</w:tcPr>
          <w:p w:rsidR="00377BCD" w:rsidRPr="00ED6A6B" w:rsidRDefault="00377BCD" w:rsidP="00377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48,685</w:t>
            </w:r>
          </w:p>
        </w:tc>
      </w:tr>
      <w:tr w:rsidR="00377BCD" w:rsidRPr="00B43E22" w:rsidTr="00B43E22">
        <w:tc>
          <w:tcPr>
            <w:tcW w:w="2326" w:type="pct"/>
            <w:vAlign w:val="bottom"/>
          </w:tcPr>
          <w:p w:rsidR="00377BCD" w:rsidRPr="00ED6A6B" w:rsidRDefault="00377BCD" w:rsidP="00B43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6" w:type="pct"/>
            <w:tcBorders>
              <w:top w:val="double" w:sz="4" w:space="0" w:color="auto"/>
            </w:tcBorders>
          </w:tcPr>
          <w:p w:rsidR="00377BCD" w:rsidRDefault="00377BCD" w:rsidP="00B43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:rsidR="00377BCD" w:rsidRPr="00ED6A6B" w:rsidRDefault="00377BCD" w:rsidP="00B43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double" w:sz="4" w:space="0" w:color="auto"/>
            </w:tcBorders>
          </w:tcPr>
          <w:p w:rsidR="00377BCD" w:rsidRPr="00ED6A6B" w:rsidRDefault="00377BCD" w:rsidP="00B43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377BCD" w:rsidRPr="00ED6A6B" w:rsidRDefault="00377BCD" w:rsidP="00B43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:rsidR="00377BCD" w:rsidRDefault="00377BCD" w:rsidP="00B43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:rsidR="00377BCD" w:rsidRPr="00ED6A6B" w:rsidRDefault="00377BCD" w:rsidP="00B43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:rsidR="00377BCD" w:rsidRPr="00ED6A6B" w:rsidRDefault="00377BCD" w:rsidP="00B43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77BCD" w:rsidRPr="007A3F8C" w:rsidTr="006F7558">
        <w:trPr>
          <w:trHeight w:val="420"/>
        </w:trPr>
        <w:tc>
          <w:tcPr>
            <w:tcW w:w="2326" w:type="pct"/>
            <w:vAlign w:val="bottom"/>
          </w:tcPr>
          <w:p w:rsidR="00377BCD" w:rsidRPr="00ED6A6B" w:rsidRDefault="00377BCD" w:rsidP="00377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546" w:type="pct"/>
            <w:tcBorders>
              <w:bottom w:val="double" w:sz="4" w:space="0" w:color="auto"/>
            </w:tcBorders>
          </w:tcPr>
          <w:p w:rsidR="00377BCD" w:rsidRDefault="00377BCD" w:rsidP="00377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49,485</w:t>
            </w:r>
          </w:p>
        </w:tc>
        <w:tc>
          <w:tcPr>
            <w:tcW w:w="148" w:type="pct"/>
          </w:tcPr>
          <w:p w:rsidR="00377BCD" w:rsidRPr="00ED6A6B" w:rsidRDefault="00377BCD" w:rsidP="00377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double" w:sz="4" w:space="0" w:color="auto"/>
            </w:tcBorders>
          </w:tcPr>
          <w:p w:rsidR="00377BCD" w:rsidRDefault="00377BCD" w:rsidP="00377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264,857</w:t>
            </w:r>
          </w:p>
        </w:tc>
        <w:tc>
          <w:tcPr>
            <w:tcW w:w="144" w:type="pct"/>
          </w:tcPr>
          <w:p w:rsidR="00377BCD" w:rsidRPr="00ED6A6B" w:rsidRDefault="00377BCD" w:rsidP="00377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:rsidR="00377BCD" w:rsidRDefault="00377BCD" w:rsidP="00377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47,818</w:t>
            </w:r>
          </w:p>
        </w:tc>
        <w:tc>
          <w:tcPr>
            <w:tcW w:w="148" w:type="pct"/>
          </w:tcPr>
          <w:p w:rsidR="00377BCD" w:rsidRPr="00ED6A6B" w:rsidRDefault="00377BCD" w:rsidP="00377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</w:tcPr>
          <w:p w:rsidR="00377BCD" w:rsidRDefault="00377BCD" w:rsidP="00377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264,857</w:t>
            </w:r>
          </w:p>
        </w:tc>
      </w:tr>
    </w:tbl>
    <w:p w:rsidR="005E1241" w:rsidRDefault="005E1241" w:rsidP="00527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D66394" w:rsidRDefault="00515653" w:rsidP="00527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  <w:r w:rsidRPr="00515653">
        <w:rPr>
          <w:rFonts w:ascii="Angsana New" w:hAnsi="Angsana New"/>
          <w:sz w:val="30"/>
          <w:szCs w:val="30"/>
          <w:cs/>
          <w:lang w:val="en-GB"/>
        </w:rPr>
        <w:lastRenderedPageBreak/>
        <w:t xml:space="preserve">หนี้สินที่มีภาระดอกเบี้ยซึ่งไม่รวมหนี้สินตามสัญญาเช่าการเงิน แสดงตามระยะเวลาครบกำหนดการจ่ายชำระ                  ณ วันที่ </w:t>
      </w:r>
      <w:r w:rsidRPr="00515653">
        <w:rPr>
          <w:rFonts w:ascii="Angsana New" w:hAnsi="Angsana New"/>
          <w:sz w:val="30"/>
          <w:szCs w:val="30"/>
          <w:lang w:val="en-GB"/>
        </w:rPr>
        <w:t xml:space="preserve">31 </w:t>
      </w:r>
      <w:r w:rsidRPr="00515653">
        <w:rPr>
          <w:rFonts w:ascii="Angsana New" w:hAnsi="Angsana New"/>
          <w:sz w:val="30"/>
          <w:szCs w:val="30"/>
          <w:cs/>
          <w:lang w:val="en-GB"/>
        </w:rPr>
        <w:t>ธันวาคม ได้ดังนี้</w:t>
      </w:r>
    </w:p>
    <w:p w:rsidR="00B43E22" w:rsidRDefault="00B43E22" w:rsidP="00527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81"/>
        <w:gridCol w:w="268"/>
        <w:gridCol w:w="1083"/>
        <w:gridCol w:w="270"/>
        <w:gridCol w:w="990"/>
        <w:gridCol w:w="270"/>
        <w:gridCol w:w="1080"/>
      </w:tblGrid>
      <w:tr w:rsidR="00104FB2" w:rsidRPr="000D5600" w:rsidTr="00104FB2">
        <w:tc>
          <w:tcPr>
            <w:tcW w:w="2254" w:type="pct"/>
            <w:shd w:val="clear" w:color="auto" w:fill="auto"/>
          </w:tcPr>
          <w:p w:rsidR="00104FB2" w:rsidRPr="000D5600" w:rsidRDefault="00104FB2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5" w:type="pct"/>
            <w:gridSpan w:val="3"/>
            <w:shd w:val="clear" w:color="auto" w:fill="auto"/>
          </w:tcPr>
          <w:p w:rsidR="00104FB2" w:rsidRPr="000D5600" w:rsidRDefault="00104FB2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56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0D560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7" w:type="pct"/>
          </w:tcPr>
          <w:p w:rsidR="00104FB2" w:rsidRPr="000D5600" w:rsidRDefault="00104FB2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pct"/>
            <w:gridSpan w:val="3"/>
          </w:tcPr>
          <w:p w:rsidR="00104FB2" w:rsidRPr="000D5600" w:rsidRDefault="00104FB2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56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0D560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04FB2" w:rsidRPr="000D5600" w:rsidTr="00104FB2">
        <w:tc>
          <w:tcPr>
            <w:tcW w:w="2254" w:type="pct"/>
            <w:shd w:val="clear" w:color="auto" w:fill="auto"/>
          </w:tcPr>
          <w:p w:rsidR="00104FB2" w:rsidRPr="000D5600" w:rsidRDefault="00104FB2" w:rsidP="000D5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:rsidR="00104FB2" w:rsidRPr="000D5600" w:rsidRDefault="00E10004" w:rsidP="000D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6" w:type="pct"/>
            <w:shd w:val="clear" w:color="auto" w:fill="auto"/>
          </w:tcPr>
          <w:p w:rsidR="00104FB2" w:rsidRPr="000D5600" w:rsidRDefault="00104FB2" w:rsidP="000D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104FB2" w:rsidRPr="000D5600" w:rsidRDefault="00E10004" w:rsidP="000D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7" w:type="pct"/>
          </w:tcPr>
          <w:p w:rsidR="00104FB2" w:rsidRPr="000D5600" w:rsidRDefault="00104FB2" w:rsidP="000D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104FB2" w:rsidRPr="000D5600" w:rsidRDefault="00E10004" w:rsidP="000D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</w:tcPr>
          <w:p w:rsidR="00104FB2" w:rsidRPr="000D5600" w:rsidRDefault="00104FB2" w:rsidP="000D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104FB2" w:rsidRPr="000D5600" w:rsidRDefault="00E10004" w:rsidP="000D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104FB2" w:rsidRPr="000D5600" w:rsidTr="008E7F50">
        <w:tc>
          <w:tcPr>
            <w:tcW w:w="2254" w:type="pct"/>
            <w:shd w:val="clear" w:color="auto" w:fill="auto"/>
          </w:tcPr>
          <w:p w:rsidR="00104FB2" w:rsidRPr="000D5600" w:rsidRDefault="00104FB2" w:rsidP="000D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46" w:type="pct"/>
            <w:gridSpan w:val="7"/>
            <w:shd w:val="clear" w:color="auto" w:fill="auto"/>
          </w:tcPr>
          <w:p w:rsidR="00104FB2" w:rsidRPr="00104FB2" w:rsidRDefault="00104FB2" w:rsidP="00104F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6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04FB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104FB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B172A" w:rsidRPr="000D5600" w:rsidTr="008E7F50">
        <w:tc>
          <w:tcPr>
            <w:tcW w:w="2254" w:type="pct"/>
            <w:shd w:val="clear" w:color="auto" w:fill="auto"/>
          </w:tcPr>
          <w:p w:rsidR="00BB172A" w:rsidRPr="000D5600" w:rsidRDefault="00BB172A" w:rsidP="00BB1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D5600">
              <w:rPr>
                <w:rFonts w:ascii="Angsana New" w:hAnsi="Angsana New"/>
                <w:sz w:val="30"/>
                <w:szCs w:val="30"/>
                <w:cs/>
              </w:rPr>
              <w:t>ครบกำหนดภายในหนึ่งปี</w:t>
            </w:r>
            <w:r w:rsidRPr="000D560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89" w:type="pct"/>
            <w:tcBorders>
              <w:bottom w:val="double" w:sz="4" w:space="0" w:color="auto"/>
            </w:tcBorders>
            <w:shd w:val="clear" w:color="auto" w:fill="auto"/>
          </w:tcPr>
          <w:p w:rsidR="00BB172A" w:rsidRPr="008E7F50" w:rsidRDefault="00BB172A" w:rsidP="00BB1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F5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:rsidR="00BB172A" w:rsidRPr="008E7F50" w:rsidRDefault="00BB172A" w:rsidP="00BB1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</w:tcPr>
          <w:p w:rsidR="00BB172A" w:rsidRPr="008E7F50" w:rsidRDefault="00BB172A" w:rsidP="00BB1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F50">
              <w:rPr>
                <w:rFonts w:ascii="Angsana New" w:hAnsi="Angsana New"/>
                <w:b/>
                <w:bCs/>
                <w:sz w:val="30"/>
                <w:szCs w:val="30"/>
              </w:rPr>
              <w:t>200,000</w:t>
            </w:r>
          </w:p>
        </w:tc>
        <w:tc>
          <w:tcPr>
            <w:tcW w:w="147" w:type="pct"/>
          </w:tcPr>
          <w:p w:rsidR="00BB172A" w:rsidRPr="008E7F50" w:rsidRDefault="00BB172A" w:rsidP="00BB1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double" w:sz="4" w:space="0" w:color="auto"/>
            </w:tcBorders>
          </w:tcPr>
          <w:p w:rsidR="00BB172A" w:rsidRPr="008E7F50" w:rsidRDefault="00BB172A" w:rsidP="00BB1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F5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BB172A" w:rsidRPr="008E7F50" w:rsidRDefault="00BB172A" w:rsidP="00BB1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:rsidR="00BB172A" w:rsidRPr="008E7F50" w:rsidRDefault="00BB172A" w:rsidP="00BB1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F50">
              <w:rPr>
                <w:rFonts w:ascii="Angsana New" w:hAnsi="Angsana New"/>
                <w:b/>
                <w:bCs/>
                <w:sz w:val="30"/>
                <w:szCs w:val="30"/>
              </w:rPr>
              <w:t>200,000</w:t>
            </w:r>
          </w:p>
        </w:tc>
      </w:tr>
    </w:tbl>
    <w:p w:rsidR="00D66394" w:rsidRPr="00AA5121" w:rsidRDefault="00D66394" w:rsidP="008712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45"/>
        <w:jc w:val="thaiDistribute"/>
        <w:rPr>
          <w:rFonts w:ascii="Angsana New" w:hAnsi="Angsana New"/>
          <w:sz w:val="30"/>
          <w:szCs w:val="30"/>
          <w:lang w:val="en-GB" w:bidi="ar-SA"/>
        </w:rPr>
      </w:pPr>
    </w:p>
    <w:p w:rsidR="00574997" w:rsidRDefault="00574997" w:rsidP="00574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07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C54C3A">
        <w:rPr>
          <w:rFonts w:ascii="Angsana New" w:hAnsi="Angsana New"/>
          <w:sz w:val="30"/>
          <w:szCs w:val="30"/>
          <w:cs/>
          <w:lang w:val="en-GB"/>
        </w:rPr>
        <w:t>ณ วันที่ 31 ธันวาคม 25</w:t>
      </w:r>
      <w:r w:rsidR="00F67C21" w:rsidRPr="00C54C3A">
        <w:rPr>
          <w:rFonts w:ascii="Angsana New" w:hAnsi="Angsana New"/>
          <w:sz w:val="30"/>
          <w:szCs w:val="30"/>
          <w:lang w:val="en-GB"/>
        </w:rPr>
        <w:t>6</w:t>
      </w:r>
      <w:r w:rsidR="00E10004">
        <w:rPr>
          <w:rFonts w:ascii="Angsana New" w:hAnsi="Angsana New"/>
          <w:sz w:val="30"/>
          <w:szCs w:val="30"/>
          <w:lang w:val="en-GB"/>
        </w:rPr>
        <w:t>1</w:t>
      </w:r>
      <w:r w:rsidR="00E8427A" w:rsidRPr="00C54C3A">
        <w:rPr>
          <w:rFonts w:ascii="Angsana New" w:hAnsi="Angsana New"/>
          <w:sz w:val="30"/>
          <w:szCs w:val="30"/>
          <w:lang w:val="en-GB"/>
        </w:rPr>
        <w:t xml:space="preserve"> </w:t>
      </w:r>
      <w:r w:rsidRPr="00C54C3A">
        <w:rPr>
          <w:rFonts w:ascii="Angsana New" w:hAnsi="Angsana New"/>
          <w:sz w:val="30"/>
          <w:szCs w:val="30"/>
          <w:cs/>
          <w:lang w:val="en-GB"/>
        </w:rPr>
        <w:t>บริษัทมีวงเงินสินเชื่อซึ่งยังมิได้เบิกใช้เป็นจำนวนเงินรวม</w:t>
      </w:r>
      <w:r w:rsidR="00C54C3A" w:rsidRPr="00C54C3A">
        <w:rPr>
          <w:rFonts w:ascii="Angsana New" w:hAnsi="Angsana New"/>
          <w:sz w:val="30"/>
          <w:szCs w:val="30"/>
          <w:lang w:val="en-GB"/>
        </w:rPr>
        <w:t xml:space="preserve"> </w:t>
      </w:r>
      <w:r w:rsidR="00377BCD">
        <w:rPr>
          <w:rFonts w:ascii="Angsana New" w:hAnsi="Angsana New"/>
          <w:sz w:val="30"/>
          <w:szCs w:val="30"/>
          <w:lang w:val="en-GB"/>
        </w:rPr>
        <w:t>682.</w:t>
      </w:r>
      <w:r w:rsidR="00957D40">
        <w:rPr>
          <w:rFonts w:ascii="Angsana New" w:hAnsi="Angsana New"/>
          <w:sz w:val="30"/>
          <w:szCs w:val="30"/>
          <w:lang w:val="en-GB"/>
        </w:rPr>
        <w:t>48</w:t>
      </w:r>
      <w:r w:rsidRPr="00C54C3A">
        <w:rPr>
          <w:rFonts w:ascii="Angsana New" w:hAnsi="Angsana New"/>
          <w:sz w:val="30"/>
          <w:szCs w:val="30"/>
          <w:cs/>
          <w:lang w:val="en-GB"/>
        </w:rPr>
        <w:t xml:space="preserve"> ล้านบาท </w:t>
      </w:r>
      <w:r w:rsidR="00957D40">
        <w:rPr>
          <w:rFonts w:ascii="Angsana New" w:hAnsi="Angsana New"/>
          <w:sz w:val="30"/>
          <w:szCs w:val="30"/>
          <w:lang w:val="en-GB"/>
        </w:rPr>
        <w:t>1.85</w:t>
      </w:r>
      <w:r w:rsidR="007A1C22">
        <w:rPr>
          <w:rFonts w:ascii="Angsana New" w:hAnsi="Angsana New"/>
          <w:sz w:val="30"/>
          <w:szCs w:val="30"/>
          <w:lang w:val="en-GB"/>
        </w:rPr>
        <w:t xml:space="preserve"> </w:t>
      </w:r>
      <w:r w:rsidRPr="00C54C3A">
        <w:rPr>
          <w:rFonts w:ascii="Angsana New" w:hAnsi="Angsana New"/>
          <w:sz w:val="30"/>
          <w:szCs w:val="30"/>
          <w:cs/>
          <w:lang w:val="en-GB"/>
        </w:rPr>
        <w:t>ล้าน</w:t>
      </w:r>
      <w:r w:rsidR="00C54C3A" w:rsidRPr="00C54C3A">
        <w:rPr>
          <w:rFonts w:ascii="Angsana New" w:hAnsi="Angsana New" w:hint="cs"/>
          <w:sz w:val="30"/>
          <w:szCs w:val="30"/>
          <w:cs/>
          <w:lang w:val="en-GB"/>
        </w:rPr>
        <w:t>เหรียญสหรัฐอเมริกา</w:t>
      </w:r>
      <w:r w:rsidR="00957D40">
        <w:rPr>
          <w:rFonts w:ascii="Angsana New" w:hAnsi="Angsana New"/>
          <w:sz w:val="30"/>
          <w:szCs w:val="30"/>
          <w:lang w:val="en-GB"/>
        </w:rPr>
        <w:t xml:space="preserve"> </w:t>
      </w:r>
      <w:r w:rsidR="00957D40">
        <w:rPr>
          <w:rFonts w:ascii="Angsana New" w:hAnsi="Angsana New" w:hint="cs"/>
          <w:sz w:val="30"/>
          <w:szCs w:val="30"/>
          <w:cs/>
          <w:lang w:val="en-GB"/>
        </w:rPr>
        <w:t xml:space="preserve">และ </w:t>
      </w:r>
      <w:r w:rsidR="00957D40">
        <w:rPr>
          <w:rFonts w:ascii="Angsana New" w:hAnsi="Angsana New"/>
          <w:sz w:val="30"/>
          <w:szCs w:val="30"/>
        </w:rPr>
        <w:t>100.80</w:t>
      </w:r>
      <w:r w:rsidR="00957D40">
        <w:rPr>
          <w:rFonts w:ascii="Angsana New" w:hAnsi="Angsana New" w:hint="cs"/>
          <w:sz w:val="30"/>
          <w:szCs w:val="30"/>
          <w:cs/>
        </w:rPr>
        <w:t xml:space="preserve"> ล้านเยน</w:t>
      </w:r>
      <w:r w:rsidR="008E7F50">
        <w:rPr>
          <w:rFonts w:ascii="Angsana New" w:hAnsi="Angsana New" w:hint="cs"/>
          <w:sz w:val="30"/>
          <w:szCs w:val="30"/>
          <w:cs/>
        </w:rPr>
        <w:t>ญี่ปุ่น</w:t>
      </w:r>
      <w:r w:rsidR="00C54C3A" w:rsidRPr="00C54C3A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C54C3A">
        <w:rPr>
          <w:rFonts w:ascii="Angsana New" w:hAnsi="Angsana New"/>
          <w:i/>
          <w:iCs/>
          <w:sz w:val="30"/>
          <w:szCs w:val="30"/>
          <w:cs/>
          <w:lang w:val="en-GB"/>
        </w:rPr>
        <w:t>(25</w:t>
      </w:r>
      <w:r w:rsidR="00E10004">
        <w:rPr>
          <w:rFonts w:ascii="Angsana New" w:hAnsi="Angsana New"/>
          <w:i/>
          <w:iCs/>
          <w:sz w:val="30"/>
          <w:szCs w:val="30"/>
          <w:lang w:val="en-GB"/>
        </w:rPr>
        <w:t>60</w:t>
      </w:r>
      <w:r w:rsidRPr="00C54C3A">
        <w:rPr>
          <w:rFonts w:ascii="Angsana New" w:hAnsi="Angsana New"/>
          <w:i/>
          <w:iCs/>
          <w:sz w:val="30"/>
          <w:szCs w:val="30"/>
          <w:cs/>
          <w:lang w:val="en-GB"/>
        </w:rPr>
        <w:t xml:space="preserve">: </w:t>
      </w:r>
      <w:r w:rsidR="007A1C22">
        <w:rPr>
          <w:rFonts w:ascii="Angsana New" w:hAnsi="Angsana New"/>
          <w:i/>
          <w:iCs/>
          <w:sz w:val="30"/>
          <w:szCs w:val="30"/>
          <w:lang w:val="en-GB"/>
        </w:rPr>
        <w:t>697.58</w:t>
      </w:r>
      <w:r w:rsidRPr="00C54C3A">
        <w:rPr>
          <w:rFonts w:ascii="Angsana New" w:hAnsi="Angsana New"/>
          <w:i/>
          <w:iCs/>
          <w:sz w:val="30"/>
          <w:szCs w:val="30"/>
          <w:cs/>
          <w:lang w:val="en-GB"/>
        </w:rPr>
        <w:t xml:space="preserve"> ล้านบาท</w:t>
      </w:r>
      <w:r w:rsidR="00E8427A" w:rsidRPr="00C54C3A">
        <w:rPr>
          <w:rFonts w:ascii="Angsana New" w:hAnsi="Angsana New"/>
          <w:i/>
          <w:iCs/>
          <w:sz w:val="30"/>
          <w:szCs w:val="30"/>
          <w:lang w:val="en-GB"/>
        </w:rPr>
        <w:t xml:space="preserve"> </w:t>
      </w:r>
      <w:r w:rsidR="00E8427A" w:rsidRPr="00C54C3A">
        <w:rPr>
          <w:rFonts w:ascii="Angsana New" w:hAnsi="Angsana New" w:hint="cs"/>
          <w:i/>
          <w:iCs/>
          <w:sz w:val="30"/>
          <w:szCs w:val="30"/>
          <w:cs/>
          <w:lang w:val="en-GB"/>
        </w:rPr>
        <w:t xml:space="preserve">และ </w:t>
      </w:r>
      <w:r w:rsidR="00E8427A" w:rsidRPr="00C54C3A">
        <w:rPr>
          <w:rFonts w:ascii="Angsana New" w:hAnsi="Angsana New"/>
          <w:i/>
          <w:iCs/>
          <w:sz w:val="30"/>
          <w:szCs w:val="30"/>
        </w:rPr>
        <w:t xml:space="preserve">1.85 </w:t>
      </w:r>
      <w:r w:rsidR="00E8427A" w:rsidRPr="00C54C3A">
        <w:rPr>
          <w:rFonts w:ascii="Angsana New" w:hAnsi="Angsana New" w:hint="cs"/>
          <w:i/>
          <w:iCs/>
          <w:sz w:val="30"/>
          <w:szCs w:val="30"/>
          <w:cs/>
        </w:rPr>
        <w:t>ล้านเหรียญสหรัฐอเมริกา</w:t>
      </w:r>
      <w:r w:rsidRPr="00C54C3A">
        <w:rPr>
          <w:rFonts w:ascii="Angsana New" w:hAnsi="Angsana New"/>
          <w:i/>
          <w:iCs/>
          <w:sz w:val="30"/>
          <w:szCs w:val="30"/>
          <w:cs/>
          <w:lang w:val="en-GB"/>
        </w:rPr>
        <w:t>)</w:t>
      </w:r>
    </w:p>
    <w:p w:rsidR="00104276" w:rsidRPr="00AA5121" w:rsidRDefault="00104276" w:rsidP="00574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07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2E7637" w:rsidRPr="002E7637" w:rsidRDefault="002E7637" w:rsidP="002E7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0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</w:pPr>
      <w:r w:rsidRPr="002E7637"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t>หนี้สินตามสัญญาเช่าการเงิน</w:t>
      </w:r>
    </w:p>
    <w:p w:rsidR="002E7637" w:rsidRPr="00AA5121" w:rsidRDefault="002E7637" w:rsidP="00532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2E7637" w:rsidRPr="002E7637" w:rsidRDefault="002E7637" w:rsidP="002E7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07"/>
        <w:jc w:val="thaiDistribute"/>
        <w:rPr>
          <w:rFonts w:ascii="Angsana New" w:hAnsi="Angsana New"/>
          <w:sz w:val="30"/>
          <w:szCs w:val="30"/>
          <w:lang w:val="en-GB"/>
        </w:rPr>
      </w:pPr>
      <w:r w:rsidRPr="002E7637">
        <w:rPr>
          <w:rFonts w:ascii="Angsana New" w:hAnsi="Angsana New"/>
          <w:sz w:val="30"/>
          <w:szCs w:val="30"/>
          <w:cs/>
          <w:lang w:val="en-GB"/>
        </w:rPr>
        <w:t>หนี้สิน</w:t>
      </w:r>
      <w:r w:rsidRPr="002E7637">
        <w:rPr>
          <w:rFonts w:ascii="Angsana New" w:hAnsi="Angsana New" w:hint="cs"/>
          <w:sz w:val="30"/>
          <w:szCs w:val="30"/>
          <w:cs/>
          <w:lang w:val="en-GB"/>
        </w:rPr>
        <w:t>ตาม</w:t>
      </w:r>
      <w:r w:rsidRPr="002E7637">
        <w:rPr>
          <w:rFonts w:ascii="Angsana New" w:hAnsi="Angsana New"/>
          <w:sz w:val="30"/>
          <w:szCs w:val="30"/>
          <w:cs/>
          <w:lang w:val="en-GB"/>
        </w:rPr>
        <w:t>สัญญาเช่าการเงิน ณ วันที่ 31 ธันวาคม มีรายละเอียดดังนี้</w:t>
      </w:r>
    </w:p>
    <w:p w:rsidR="002E7637" w:rsidRPr="00AA5121" w:rsidRDefault="002E7637" w:rsidP="002E7637">
      <w:pPr>
        <w:pStyle w:val="block"/>
        <w:spacing w:after="0" w:line="240" w:lineRule="auto"/>
        <w:jc w:val="both"/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38"/>
        <w:gridCol w:w="900"/>
        <w:gridCol w:w="270"/>
        <w:gridCol w:w="900"/>
        <w:gridCol w:w="270"/>
        <w:gridCol w:w="990"/>
        <w:gridCol w:w="270"/>
        <w:gridCol w:w="900"/>
        <w:gridCol w:w="270"/>
        <w:gridCol w:w="900"/>
        <w:gridCol w:w="270"/>
        <w:gridCol w:w="990"/>
      </w:tblGrid>
      <w:tr w:rsidR="002E7637" w:rsidRPr="0013642B" w:rsidTr="002E7637">
        <w:trPr>
          <w:cantSplit/>
        </w:trPr>
        <w:tc>
          <w:tcPr>
            <w:tcW w:w="2538" w:type="dxa"/>
          </w:tcPr>
          <w:p w:rsidR="002E7637" w:rsidRPr="00616CEB" w:rsidRDefault="002E763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930" w:type="dxa"/>
            <w:gridSpan w:val="11"/>
          </w:tcPr>
          <w:p w:rsidR="002E7637" w:rsidRPr="0013642B" w:rsidRDefault="002E7637" w:rsidP="00EE14B9">
            <w:pPr>
              <w:pStyle w:val="a2"/>
              <w:ind w:right="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13642B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2E7637" w:rsidRPr="0013642B" w:rsidTr="002E7637">
        <w:trPr>
          <w:cantSplit/>
        </w:trPr>
        <w:tc>
          <w:tcPr>
            <w:tcW w:w="2538" w:type="dxa"/>
          </w:tcPr>
          <w:p w:rsidR="002E7637" w:rsidRPr="0013642B" w:rsidRDefault="002E763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30" w:type="dxa"/>
            <w:gridSpan w:val="5"/>
          </w:tcPr>
          <w:p w:rsidR="002E7637" w:rsidRPr="0013642B" w:rsidRDefault="007A1C22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:rsidR="002E7637" w:rsidRPr="0013642B" w:rsidRDefault="002E7637" w:rsidP="00EE14B9">
            <w:pPr>
              <w:pStyle w:val="a2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330" w:type="dxa"/>
            <w:gridSpan w:val="5"/>
          </w:tcPr>
          <w:p w:rsidR="002E7637" w:rsidRPr="0013642B" w:rsidRDefault="007A1C22" w:rsidP="00EE14B9">
            <w:pPr>
              <w:pStyle w:val="a2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2560</w:t>
            </w:r>
          </w:p>
        </w:tc>
      </w:tr>
      <w:tr w:rsidR="002E7637" w:rsidRPr="0013642B" w:rsidTr="002E7637">
        <w:trPr>
          <w:cantSplit/>
        </w:trPr>
        <w:tc>
          <w:tcPr>
            <w:tcW w:w="2538" w:type="dxa"/>
          </w:tcPr>
          <w:p w:rsidR="002E7637" w:rsidRPr="0013642B" w:rsidRDefault="002E763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2E7637" w:rsidRPr="0013642B" w:rsidRDefault="002E7637" w:rsidP="00EE14B9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มูลค่าอนาคต</w:t>
            </w:r>
          </w:p>
        </w:tc>
        <w:tc>
          <w:tcPr>
            <w:tcW w:w="270" w:type="dxa"/>
          </w:tcPr>
          <w:p w:rsidR="002E7637" w:rsidRPr="0013642B" w:rsidRDefault="002E7637" w:rsidP="00EE14B9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2E7637" w:rsidRPr="0013642B" w:rsidRDefault="002E7637" w:rsidP="00EE14B9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:rsidR="002E7637" w:rsidRPr="0013642B" w:rsidRDefault="002E763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2E7637" w:rsidRPr="0013642B" w:rsidRDefault="002E763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</w:rPr>
              <w:t>มูลค่าปัจจุบัน</w:t>
            </w:r>
          </w:p>
        </w:tc>
        <w:tc>
          <w:tcPr>
            <w:tcW w:w="270" w:type="dxa"/>
          </w:tcPr>
          <w:p w:rsidR="002E7637" w:rsidRPr="0013642B" w:rsidRDefault="002E7637" w:rsidP="00EE14B9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2E7637" w:rsidRPr="0013642B" w:rsidRDefault="002E7637" w:rsidP="00EE14B9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มูลค่าอนาคต</w:t>
            </w:r>
          </w:p>
        </w:tc>
        <w:tc>
          <w:tcPr>
            <w:tcW w:w="270" w:type="dxa"/>
          </w:tcPr>
          <w:p w:rsidR="002E7637" w:rsidRPr="0013642B" w:rsidRDefault="002E7637" w:rsidP="00EE14B9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2E7637" w:rsidRPr="0013642B" w:rsidRDefault="002E7637" w:rsidP="00EE14B9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:rsidR="002E7637" w:rsidRPr="0013642B" w:rsidRDefault="002E763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2E7637" w:rsidRPr="0013642B" w:rsidRDefault="002E763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</w:rPr>
              <w:t>มูลค่าปัจจุบัน</w:t>
            </w:r>
          </w:p>
        </w:tc>
      </w:tr>
      <w:tr w:rsidR="002E7637" w:rsidRPr="0013642B" w:rsidTr="002E7637">
        <w:trPr>
          <w:cantSplit/>
        </w:trPr>
        <w:tc>
          <w:tcPr>
            <w:tcW w:w="2538" w:type="dxa"/>
          </w:tcPr>
          <w:p w:rsidR="002E7637" w:rsidRPr="0013642B" w:rsidRDefault="002E763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2E7637" w:rsidRPr="0013642B" w:rsidRDefault="002E7637" w:rsidP="00EE14B9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  <w:lang w:val="en-US"/>
              </w:rPr>
              <w:t>ของจำนวน</w:t>
            </w:r>
          </w:p>
        </w:tc>
        <w:tc>
          <w:tcPr>
            <w:tcW w:w="270" w:type="dxa"/>
          </w:tcPr>
          <w:p w:rsidR="002E7637" w:rsidRPr="0013642B" w:rsidRDefault="002E7637" w:rsidP="00EE14B9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2E7637" w:rsidRPr="0013642B" w:rsidRDefault="002E7637" w:rsidP="00EE14B9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:rsidR="002E7637" w:rsidRPr="0013642B" w:rsidRDefault="002E763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2E7637" w:rsidRPr="0013642B" w:rsidRDefault="002E763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</w:rPr>
              <w:t>ของจำนวน</w:t>
            </w:r>
          </w:p>
        </w:tc>
        <w:tc>
          <w:tcPr>
            <w:tcW w:w="270" w:type="dxa"/>
          </w:tcPr>
          <w:p w:rsidR="002E7637" w:rsidRPr="0013642B" w:rsidRDefault="002E7637" w:rsidP="00EE14B9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2E7637" w:rsidRPr="0013642B" w:rsidRDefault="002E7637" w:rsidP="00EE14B9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  <w:lang w:val="en-US"/>
              </w:rPr>
              <w:t>ของจำนวน</w:t>
            </w:r>
          </w:p>
        </w:tc>
        <w:tc>
          <w:tcPr>
            <w:tcW w:w="270" w:type="dxa"/>
          </w:tcPr>
          <w:p w:rsidR="002E7637" w:rsidRPr="0013642B" w:rsidRDefault="002E7637" w:rsidP="00EE14B9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2E7637" w:rsidRPr="0013642B" w:rsidRDefault="002E7637" w:rsidP="00EE14B9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:rsidR="002E7637" w:rsidRPr="0013642B" w:rsidRDefault="002E763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2E7637" w:rsidRPr="0013642B" w:rsidRDefault="002E763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</w:rPr>
              <w:t>ของจำนวน</w:t>
            </w:r>
          </w:p>
        </w:tc>
      </w:tr>
      <w:tr w:rsidR="002E7637" w:rsidRPr="0013642B" w:rsidTr="002E7637">
        <w:trPr>
          <w:cantSplit/>
        </w:trPr>
        <w:tc>
          <w:tcPr>
            <w:tcW w:w="2538" w:type="dxa"/>
          </w:tcPr>
          <w:p w:rsidR="002E7637" w:rsidRPr="0013642B" w:rsidRDefault="002E763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2E7637" w:rsidRPr="0013642B" w:rsidRDefault="002E7637" w:rsidP="00EE14B9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เงินขั้นต่ำที่</w:t>
            </w:r>
          </w:p>
        </w:tc>
        <w:tc>
          <w:tcPr>
            <w:tcW w:w="270" w:type="dxa"/>
          </w:tcPr>
          <w:p w:rsidR="002E7637" w:rsidRPr="0013642B" w:rsidRDefault="002E7637" w:rsidP="00EE14B9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2E7637" w:rsidRPr="0013642B" w:rsidRDefault="002E7637" w:rsidP="00EE14B9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:rsidR="002E7637" w:rsidRPr="0013642B" w:rsidRDefault="002E763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2E7637" w:rsidRPr="0013642B" w:rsidRDefault="002E763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</w:rPr>
              <w:t>เงินขั้นต่ำที่</w:t>
            </w:r>
          </w:p>
        </w:tc>
        <w:tc>
          <w:tcPr>
            <w:tcW w:w="270" w:type="dxa"/>
          </w:tcPr>
          <w:p w:rsidR="002E7637" w:rsidRPr="0013642B" w:rsidRDefault="002E7637" w:rsidP="00EE14B9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2E7637" w:rsidRPr="0013642B" w:rsidRDefault="002E7637" w:rsidP="00EE14B9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เงินขั้นต่ำที่</w:t>
            </w:r>
          </w:p>
        </w:tc>
        <w:tc>
          <w:tcPr>
            <w:tcW w:w="270" w:type="dxa"/>
          </w:tcPr>
          <w:p w:rsidR="002E7637" w:rsidRPr="0013642B" w:rsidRDefault="002E7637" w:rsidP="00EE14B9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2E7637" w:rsidRPr="0013642B" w:rsidRDefault="002E7637" w:rsidP="00EE14B9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:rsidR="002E7637" w:rsidRPr="0013642B" w:rsidRDefault="002E763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2E7637" w:rsidRPr="0013642B" w:rsidRDefault="002E763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</w:rPr>
              <w:t>เงินขั้นต่ำที่</w:t>
            </w:r>
          </w:p>
        </w:tc>
      </w:tr>
      <w:tr w:rsidR="002E7637" w:rsidRPr="0013642B" w:rsidTr="002E7637">
        <w:trPr>
          <w:cantSplit/>
        </w:trPr>
        <w:tc>
          <w:tcPr>
            <w:tcW w:w="2538" w:type="dxa"/>
          </w:tcPr>
          <w:p w:rsidR="002E7637" w:rsidRPr="0013642B" w:rsidRDefault="002E763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2E7637" w:rsidRPr="0013642B" w:rsidRDefault="002E7637" w:rsidP="00EE14B9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  <w:lang w:val="en-US"/>
              </w:rPr>
              <w:t>ต้องจ่าย</w:t>
            </w:r>
          </w:p>
        </w:tc>
        <w:tc>
          <w:tcPr>
            <w:tcW w:w="270" w:type="dxa"/>
          </w:tcPr>
          <w:p w:rsidR="002E7637" w:rsidRPr="0013642B" w:rsidRDefault="002E7637" w:rsidP="00EE14B9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2E7637" w:rsidRPr="0013642B" w:rsidRDefault="002E7637" w:rsidP="00EE14B9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270" w:type="dxa"/>
          </w:tcPr>
          <w:p w:rsidR="002E7637" w:rsidRPr="0013642B" w:rsidRDefault="002E763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2E7637" w:rsidRPr="0013642B" w:rsidRDefault="002E763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</w:rPr>
              <w:t>ต้องจ่าย</w:t>
            </w:r>
          </w:p>
        </w:tc>
        <w:tc>
          <w:tcPr>
            <w:tcW w:w="270" w:type="dxa"/>
          </w:tcPr>
          <w:p w:rsidR="002E7637" w:rsidRPr="0013642B" w:rsidRDefault="002E7637" w:rsidP="00EE14B9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2E7637" w:rsidRPr="0013642B" w:rsidRDefault="002E7637" w:rsidP="00EE14B9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  <w:lang w:val="en-US"/>
              </w:rPr>
              <w:t>ต้องจ่าย</w:t>
            </w:r>
          </w:p>
        </w:tc>
        <w:tc>
          <w:tcPr>
            <w:tcW w:w="270" w:type="dxa"/>
          </w:tcPr>
          <w:p w:rsidR="002E7637" w:rsidRPr="0013642B" w:rsidRDefault="002E7637" w:rsidP="00EE14B9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2E7637" w:rsidRPr="0013642B" w:rsidRDefault="002E7637" w:rsidP="00EE14B9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270" w:type="dxa"/>
          </w:tcPr>
          <w:p w:rsidR="002E7637" w:rsidRPr="0013642B" w:rsidRDefault="002E763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2E7637" w:rsidRPr="0013642B" w:rsidRDefault="002E763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</w:rPr>
              <w:t>ต้องจ่าย</w:t>
            </w:r>
          </w:p>
        </w:tc>
      </w:tr>
      <w:tr w:rsidR="002E7637" w:rsidRPr="0013642B" w:rsidTr="002E7637">
        <w:trPr>
          <w:cantSplit/>
        </w:trPr>
        <w:tc>
          <w:tcPr>
            <w:tcW w:w="2538" w:type="dxa"/>
          </w:tcPr>
          <w:p w:rsidR="002E7637" w:rsidRPr="0013642B" w:rsidRDefault="002E763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930" w:type="dxa"/>
            <w:gridSpan w:val="11"/>
          </w:tcPr>
          <w:p w:rsidR="002E7637" w:rsidRPr="0013642B" w:rsidRDefault="002E7637" w:rsidP="00EE14B9">
            <w:pPr>
              <w:pStyle w:val="a2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</w:pPr>
            <w:r w:rsidRPr="0013642B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377BCD" w:rsidRPr="0013642B" w:rsidTr="002E7637">
        <w:trPr>
          <w:cantSplit/>
        </w:trPr>
        <w:tc>
          <w:tcPr>
            <w:tcW w:w="2538" w:type="dxa"/>
          </w:tcPr>
          <w:p w:rsidR="00377BCD" w:rsidRPr="0013642B" w:rsidRDefault="00377BCD" w:rsidP="00377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</w:rPr>
              <w:t>ครบกำหนดชำระภายในหนึ่งปี</w:t>
            </w:r>
          </w:p>
        </w:tc>
        <w:tc>
          <w:tcPr>
            <w:tcW w:w="900" w:type="dxa"/>
          </w:tcPr>
          <w:p w:rsidR="00377BCD" w:rsidRPr="0013642B" w:rsidRDefault="00377BCD" w:rsidP="00377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19,436</w:t>
            </w:r>
          </w:p>
        </w:tc>
        <w:tc>
          <w:tcPr>
            <w:tcW w:w="270" w:type="dxa"/>
          </w:tcPr>
          <w:p w:rsidR="00377BCD" w:rsidRPr="0013642B" w:rsidRDefault="00377BCD" w:rsidP="00377BCD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377BCD" w:rsidRPr="0013642B" w:rsidRDefault="00377BCD" w:rsidP="00377BCD">
            <w:pPr>
              <w:pStyle w:val="a2"/>
              <w:tabs>
                <w:tab w:val="decimal" w:pos="594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(2,761)</w:t>
            </w:r>
          </w:p>
        </w:tc>
        <w:tc>
          <w:tcPr>
            <w:tcW w:w="270" w:type="dxa"/>
          </w:tcPr>
          <w:p w:rsidR="00377BCD" w:rsidRPr="0013642B" w:rsidRDefault="00377BCD" w:rsidP="00377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77BCD" w:rsidRPr="0013642B" w:rsidRDefault="00377BCD" w:rsidP="00377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16,675</w:t>
            </w:r>
          </w:p>
        </w:tc>
        <w:tc>
          <w:tcPr>
            <w:tcW w:w="270" w:type="dxa"/>
          </w:tcPr>
          <w:p w:rsidR="00377BCD" w:rsidRPr="0013642B" w:rsidRDefault="00377BCD" w:rsidP="00377BCD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377BCD" w:rsidRPr="0013642B" w:rsidRDefault="00377BCD" w:rsidP="00377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19,669</w:t>
            </w:r>
          </w:p>
        </w:tc>
        <w:tc>
          <w:tcPr>
            <w:tcW w:w="270" w:type="dxa"/>
          </w:tcPr>
          <w:p w:rsidR="00377BCD" w:rsidRPr="0013642B" w:rsidRDefault="00377BCD" w:rsidP="00377BCD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377BCD" w:rsidRPr="0013642B" w:rsidRDefault="00377BCD" w:rsidP="00377BCD">
            <w:pPr>
              <w:pStyle w:val="a2"/>
              <w:tabs>
                <w:tab w:val="decimal" w:pos="594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(3,497)</w:t>
            </w:r>
          </w:p>
        </w:tc>
        <w:tc>
          <w:tcPr>
            <w:tcW w:w="270" w:type="dxa"/>
          </w:tcPr>
          <w:p w:rsidR="00377BCD" w:rsidRPr="0013642B" w:rsidRDefault="00377BCD" w:rsidP="00377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77BCD" w:rsidRPr="0013642B" w:rsidRDefault="00377BCD" w:rsidP="00377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16,172</w:t>
            </w:r>
          </w:p>
        </w:tc>
      </w:tr>
      <w:tr w:rsidR="00377BCD" w:rsidRPr="0013642B" w:rsidTr="002E7637">
        <w:trPr>
          <w:cantSplit/>
        </w:trPr>
        <w:tc>
          <w:tcPr>
            <w:tcW w:w="2538" w:type="dxa"/>
          </w:tcPr>
          <w:p w:rsidR="00377BCD" w:rsidRPr="0013642B" w:rsidRDefault="00377BCD" w:rsidP="00377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</w:rPr>
              <w:t>ครบกำหนดชำระหลังจากหนึ่งปี</w:t>
            </w:r>
          </w:p>
        </w:tc>
        <w:tc>
          <w:tcPr>
            <w:tcW w:w="900" w:type="dxa"/>
          </w:tcPr>
          <w:p w:rsidR="00377BCD" w:rsidRPr="0013642B" w:rsidRDefault="00377BCD" w:rsidP="00377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77BCD" w:rsidRPr="0013642B" w:rsidRDefault="00377BCD" w:rsidP="00377BCD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377BCD" w:rsidRPr="0013642B" w:rsidRDefault="00377BCD" w:rsidP="00377BCD">
            <w:pPr>
              <w:pStyle w:val="a2"/>
              <w:tabs>
                <w:tab w:val="decimal" w:pos="594"/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:rsidR="00377BCD" w:rsidRPr="0013642B" w:rsidRDefault="00377BCD" w:rsidP="00377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77BCD" w:rsidRPr="0013642B" w:rsidRDefault="00377BCD" w:rsidP="00377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77BCD" w:rsidRPr="0013642B" w:rsidRDefault="00377BCD" w:rsidP="00377BCD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377BCD" w:rsidRPr="0013642B" w:rsidRDefault="00377BCD" w:rsidP="00377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77BCD" w:rsidRPr="0013642B" w:rsidRDefault="00377BCD" w:rsidP="00377BCD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377BCD" w:rsidRPr="0013642B" w:rsidRDefault="00377BCD" w:rsidP="00377BCD">
            <w:pPr>
              <w:pStyle w:val="a2"/>
              <w:tabs>
                <w:tab w:val="decimal" w:pos="594"/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:rsidR="00377BCD" w:rsidRPr="0013642B" w:rsidRDefault="00377BCD" w:rsidP="00377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77BCD" w:rsidRPr="0013642B" w:rsidRDefault="00377BCD" w:rsidP="00377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77BCD" w:rsidRPr="0013642B" w:rsidTr="002E7637">
        <w:trPr>
          <w:cantSplit/>
          <w:trHeight w:val="74"/>
        </w:trPr>
        <w:tc>
          <w:tcPr>
            <w:tcW w:w="2538" w:type="dxa"/>
          </w:tcPr>
          <w:p w:rsidR="00377BCD" w:rsidRPr="0013642B" w:rsidRDefault="00377BCD" w:rsidP="00377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</w:rPr>
              <w:t xml:space="preserve">   แต่ไม่เกินห้าปี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377BCD" w:rsidRPr="0013642B" w:rsidRDefault="00377BCD" w:rsidP="00377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5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35,872</w:t>
            </w:r>
          </w:p>
        </w:tc>
        <w:tc>
          <w:tcPr>
            <w:tcW w:w="270" w:type="dxa"/>
          </w:tcPr>
          <w:p w:rsidR="00377BCD" w:rsidRPr="0013642B" w:rsidRDefault="00377BCD" w:rsidP="00377BCD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377BCD" w:rsidRPr="0013642B" w:rsidRDefault="00377BCD" w:rsidP="00377BCD">
            <w:pPr>
              <w:pStyle w:val="a2"/>
              <w:tabs>
                <w:tab w:val="decimal" w:pos="594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(3,062)</w:t>
            </w:r>
          </w:p>
        </w:tc>
        <w:tc>
          <w:tcPr>
            <w:tcW w:w="270" w:type="dxa"/>
          </w:tcPr>
          <w:p w:rsidR="00377BCD" w:rsidRPr="0013642B" w:rsidRDefault="00377BCD" w:rsidP="00377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377BCD" w:rsidRPr="0013642B" w:rsidRDefault="00377BCD" w:rsidP="00377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32,810</w:t>
            </w:r>
          </w:p>
        </w:tc>
        <w:tc>
          <w:tcPr>
            <w:tcW w:w="270" w:type="dxa"/>
          </w:tcPr>
          <w:p w:rsidR="00377BCD" w:rsidRPr="0013642B" w:rsidRDefault="00377BCD" w:rsidP="00377BCD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377BCD" w:rsidRPr="0013642B" w:rsidRDefault="00377BCD" w:rsidP="00377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5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54,435</w:t>
            </w:r>
          </w:p>
        </w:tc>
        <w:tc>
          <w:tcPr>
            <w:tcW w:w="270" w:type="dxa"/>
          </w:tcPr>
          <w:p w:rsidR="00377BCD" w:rsidRPr="0013642B" w:rsidRDefault="00377BCD" w:rsidP="00377BCD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377BCD" w:rsidRPr="0013642B" w:rsidRDefault="00377BCD" w:rsidP="00377BCD">
            <w:pPr>
              <w:pStyle w:val="a2"/>
              <w:tabs>
                <w:tab w:val="decimal" w:pos="594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(5,750)</w:t>
            </w:r>
          </w:p>
        </w:tc>
        <w:tc>
          <w:tcPr>
            <w:tcW w:w="270" w:type="dxa"/>
          </w:tcPr>
          <w:p w:rsidR="00377BCD" w:rsidRPr="0013642B" w:rsidRDefault="00377BCD" w:rsidP="00377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377BCD" w:rsidRPr="0013642B" w:rsidRDefault="00377BCD" w:rsidP="00377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48,685</w:t>
            </w:r>
          </w:p>
        </w:tc>
      </w:tr>
      <w:tr w:rsidR="00377BCD" w:rsidRPr="00616CEB" w:rsidTr="002E7637">
        <w:trPr>
          <w:cantSplit/>
        </w:trPr>
        <w:tc>
          <w:tcPr>
            <w:tcW w:w="2538" w:type="dxa"/>
          </w:tcPr>
          <w:p w:rsidR="00377BCD" w:rsidRPr="0013642B" w:rsidRDefault="00377BCD" w:rsidP="00377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3642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377BCD" w:rsidRPr="0013642B" w:rsidRDefault="00377BCD" w:rsidP="00377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55,308</w:t>
            </w:r>
          </w:p>
        </w:tc>
        <w:tc>
          <w:tcPr>
            <w:tcW w:w="270" w:type="dxa"/>
          </w:tcPr>
          <w:p w:rsidR="00377BCD" w:rsidRPr="0013642B" w:rsidRDefault="00377BCD" w:rsidP="00377BCD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377BCD" w:rsidRPr="003B0163" w:rsidRDefault="00377BCD" w:rsidP="00377BCD">
            <w:pPr>
              <w:pStyle w:val="a2"/>
              <w:tabs>
                <w:tab w:val="decimal" w:pos="594"/>
              </w:tabs>
              <w:ind w:left="-115" w:right="-19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(5,82</w:t>
            </w:r>
            <w:r w:rsidRPr="003B016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3)</w:t>
            </w:r>
          </w:p>
        </w:tc>
        <w:tc>
          <w:tcPr>
            <w:tcW w:w="270" w:type="dxa"/>
          </w:tcPr>
          <w:p w:rsidR="00377BCD" w:rsidRPr="0013642B" w:rsidRDefault="00377BCD" w:rsidP="00377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377BCD" w:rsidRPr="0013642B" w:rsidRDefault="00377BCD" w:rsidP="00377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49,485</w:t>
            </w:r>
          </w:p>
        </w:tc>
        <w:tc>
          <w:tcPr>
            <w:tcW w:w="270" w:type="dxa"/>
          </w:tcPr>
          <w:p w:rsidR="00377BCD" w:rsidRPr="0013642B" w:rsidRDefault="00377BCD" w:rsidP="00377BCD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377BCD" w:rsidRPr="0013642B" w:rsidRDefault="00377BCD" w:rsidP="00377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74,104</w:t>
            </w:r>
          </w:p>
        </w:tc>
        <w:tc>
          <w:tcPr>
            <w:tcW w:w="270" w:type="dxa"/>
          </w:tcPr>
          <w:p w:rsidR="00377BCD" w:rsidRPr="0013642B" w:rsidRDefault="00377BCD" w:rsidP="00377BCD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377BCD" w:rsidRPr="0013642B" w:rsidRDefault="00377BCD" w:rsidP="00377BCD">
            <w:pPr>
              <w:pStyle w:val="a2"/>
              <w:tabs>
                <w:tab w:val="decimal" w:pos="594"/>
              </w:tabs>
              <w:ind w:left="-115" w:right="-19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(9,247)</w:t>
            </w:r>
          </w:p>
        </w:tc>
        <w:tc>
          <w:tcPr>
            <w:tcW w:w="270" w:type="dxa"/>
          </w:tcPr>
          <w:p w:rsidR="00377BCD" w:rsidRPr="0013642B" w:rsidRDefault="00377BCD" w:rsidP="00377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377BCD" w:rsidRPr="0013642B" w:rsidRDefault="00377BCD" w:rsidP="00377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64,857</w:t>
            </w:r>
          </w:p>
        </w:tc>
      </w:tr>
    </w:tbl>
    <w:p w:rsidR="00B43E22" w:rsidRDefault="00B43E22" w:rsidP="00532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45"/>
        <w:jc w:val="thaiDistribute"/>
        <w:rPr>
          <w:rFonts w:ascii="Angsana New" w:hAnsi="Angsana New"/>
          <w:sz w:val="24"/>
          <w:szCs w:val="24"/>
          <w:lang w:val="en-GB"/>
        </w:rPr>
      </w:pPr>
    </w:p>
    <w:p w:rsidR="006E0706" w:rsidRDefault="006E0706" w:rsidP="00532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45"/>
        <w:jc w:val="thaiDistribute"/>
        <w:rPr>
          <w:rFonts w:ascii="Angsana New" w:hAnsi="Angsana New"/>
          <w:sz w:val="24"/>
          <w:szCs w:val="24"/>
          <w:lang w:val="en-GB"/>
        </w:rPr>
      </w:pPr>
    </w:p>
    <w:p w:rsidR="006E0706" w:rsidRDefault="006E0706" w:rsidP="00532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45"/>
        <w:jc w:val="thaiDistribute"/>
        <w:rPr>
          <w:rFonts w:ascii="Angsana New" w:hAnsi="Angsana New"/>
          <w:sz w:val="24"/>
          <w:szCs w:val="24"/>
          <w:lang w:val="en-GB"/>
        </w:rPr>
      </w:pPr>
    </w:p>
    <w:p w:rsidR="006E0706" w:rsidRDefault="006E0706" w:rsidP="00532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45"/>
        <w:jc w:val="thaiDistribute"/>
        <w:rPr>
          <w:rFonts w:ascii="Angsana New" w:hAnsi="Angsana New"/>
          <w:sz w:val="24"/>
          <w:szCs w:val="24"/>
          <w:lang w:val="en-GB"/>
        </w:rPr>
      </w:pPr>
    </w:p>
    <w:p w:rsidR="006E0706" w:rsidRDefault="006E0706" w:rsidP="00532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45"/>
        <w:jc w:val="thaiDistribute"/>
        <w:rPr>
          <w:rFonts w:ascii="Angsana New" w:hAnsi="Angsana New"/>
          <w:sz w:val="24"/>
          <w:szCs w:val="24"/>
          <w:lang w:val="en-GB"/>
        </w:rPr>
      </w:pPr>
    </w:p>
    <w:p w:rsidR="00AA5121" w:rsidRDefault="00AA5121" w:rsidP="00532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45"/>
        <w:jc w:val="thaiDistribute"/>
        <w:rPr>
          <w:rFonts w:ascii="Angsana New" w:hAnsi="Angsana New"/>
          <w:sz w:val="24"/>
          <w:szCs w:val="24"/>
          <w:lang w:val="en-GB"/>
        </w:rPr>
      </w:pPr>
    </w:p>
    <w:p w:rsidR="006E0706" w:rsidRDefault="006E0706" w:rsidP="00532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45"/>
        <w:jc w:val="thaiDistribute"/>
        <w:rPr>
          <w:rFonts w:ascii="Angsana New" w:hAnsi="Angsana New"/>
          <w:sz w:val="24"/>
          <w:szCs w:val="24"/>
          <w:lang w:val="en-GB"/>
        </w:rPr>
      </w:pPr>
    </w:p>
    <w:p w:rsidR="006E0706" w:rsidRDefault="006E0706" w:rsidP="00532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45"/>
        <w:jc w:val="thaiDistribute"/>
        <w:rPr>
          <w:rFonts w:ascii="Angsana New" w:hAnsi="Angsana New"/>
          <w:sz w:val="24"/>
          <w:szCs w:val="24"/>
          <w:lang w:val="en-GB"/>
        </w:rPr>
      </w:pPr>
    </w:p>
    <w:p w:rsidR="006E0706" w:rsidRDefault="006E0706" w:rsidP="00532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45"/>
        <w:jc w:val="thaiDistribute"/>
        <w:rPr>
          <w:rFonts w:ascii="Angsana New" w:hAnsi="Angsana New"/>
          <w:sz w:val="24"/>
          <w:szCs w:val="24"/>
          <w:lang w:val="en-GB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38"/>
        <w:gridCol w:w="900"/>
        <w:gridCol w:w="270"/>
        <w:gridCol w:w="900"/>
        <w:gridCol w:w="270"/>
        <w:gridCol w:w="990"/>
        <w:gridCol w:w="270"/>
        <w:gridCol w:w="900"/>
        <w:gridCol w:w="270"/>
        <w:gridCol w:w="900"/>
        <w:gridCol w:w="270"/>
        <w:gridCol w:w="990"/>
      </w:tblGrid>
      <w:tr w:rsidR="003B0163" w:rsidRPr="0013642B" w:rsidTr="003302BC">
        <w:trPr>
          <w:cantSplit/>
        </w:trPr>
        <w:tc>
          <w:tcPr>
            <w:tcW w:w="2538" w:type="dxa"/>
          </w:tcPr>
          <w:p w:rsidR="003B0163" w:rsidRPr="00616CEB" w:rsidRDefault="003B0163" w:rsidP="0033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930" w:type="dxa"/>
            <w:gridSpan w:val="11"/>
          </w:tcPr>
          <w:p w:rsidR="003B0163" w:rsidRPr="0013642B" w:rsidRDefault="003B0163" w:rsidP="003302BC">
            <w:pPr>
              <w:pStyle w:val="a2"/>
              <w:ind w:right="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13642B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3B0163" w:rsidRPr="0013642B" w:rsidTr="003302BC">
        <w:trPr>
          <w:cantSplit/>
        </w:trPr>
        <w:tc>
          <w:tcPr>
            <w:tcW w:w="2538" w:type="dxa"/>
          </w:tcPr>
          <w:p w:rsidR="003B0163" w:rsidRPr="0013642B" w:rsidRDefault="003B0163" w:rsidP="0033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30" w:type="dxa"/>
            <w:gridSpan w:val="5"/>
          </w:tcPr>
          <w:p w:rsidR="003B0163" w:rsidRPr="0013642B" w:rsidRDefault="003B0163" w:rsidP="0033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:rsidR="003B0163" w:rsidRPr="0013642B" w:rsidRDefault="003B0163" w:rsidP="003302BC">
            <w:pPr>
              <w:pStyle w:val="a2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330" w:type="dxa"/>
            <w:gridSpan w:val="5"/>
          </w:tcPr>
          <w:p w:rsidR="003B0163" w:rsidRPr="0013642B" w:rsidRDefault="003B0163" w:rsidP="003302BC">
            <w:pPr>
              <w:pStyle w:val="a2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2560</w:t>
            </w:r>
          </w:p>
        </w:tc>
      </w:tr>
      <w:tr w:rsidR="003B0163" w:rsidRPr="0013642B" w:rsidTr="003302BC">
        <w:trPr>
          <w:cantSplit/>
        </w:trPr>
        <w:tc>
          <w:tcPr>
            <w:tcW w:w="2538" w:type="dxa"/>
          </w:tcPr>
          <w:p w:rsidR="003B0163" w:rsidRPr="0013642B" w:rsidRDefault="003B0163" w:rsidP="0033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3B0163" w:rsidRPr="0013642B" w:rsidRDefault="003B0163" w:rsidP="003302BC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มูลค่าอนาคต</w:t>
            </w:r>
          </w:p>
        </w:tc>
        <w:tc>
          <w:tcPr>
            <w:tcW w:w="270" w:type="dxa"/>
          </w:tcPr>
          <w:p w:rsidR="003B0163" w:rsidRPr="0013642B" w:rsidRDefault="003B0163" w:rsidP="003302BC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3B0163" w:rsidRPr="0013642B" w:rsidRDefault="003B0163" w:rsidP="003302BC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:rsidR="003B0163" w:rsidRPr="0013642B" w:rsidRDefault="003B0163" w:rsidP="0033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B0163" w:rsidRPr="0013642B" w:rsidRDefault="003B0163" w:rsidP="0033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</w:rPr>
              <w:t>มูลค่าปัจจุบัน</w:t>
            </w:r>
          </w:p>
        </w:tc>
        <w:tc>
          <w:tcPr>
            <w:tcW w:w="270" w:type="dxa"/>
          </w:tcPr>
          <w:p w:rsidR="003B0163" w:rsidRPr="0013642B" w:rsidRDefault="003B0163" w:rsidP="003302BC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3B0163" w:rsidRPr="0013642B" w:rsidRDefault="003B0163" w:rsidP="003302BC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มูลค่าอนาคต</w:t>
            </w:r>
          </w:p>
        </w:tc>
        <w:tc>
          <w:tcPr>
            <w:tcW w:w="270" w:type="dxa"/>
          </w:tcPr>
          <w:p w:rsidR="003B0163" w:rsidRPr="0013642B" w:rsidRDefault="003B0163" w:rsidP="003302BC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3B0163" w:rsidRPr="0013642B" w:rsidRDefault="003B0163" w:rsidP="003302BC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:rsidR="003B0163" w:rsidRPr="0013642B" w:rsidRDefault="003B0163" w:rsidP="0033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B0163" w:rsidRPr="0013642B" w:rsidRDefault="003B0163" w:rsidP="0033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</w:rPr>
              <w:t>มูลค่าปัจจุบัน</w:t>
            </w:r>
          </w:p>
        </w:tc>
      </w:tr>
      <w:tr w:rsidR="003B0163" w:rsidRPr="0013642B" w:rsidTr="003302BC">
        <w:trPr>
          <w:cantSplit/>
        </w:trPr>
        <w:tc>
          <w:tcPr>
            <w:tcW w:w="2538" w:type="dxa"/>
          </w:tcPr>
          <w:p w:rsidR="003B0163" w:rsidRPr="0013642B" w:rsidRDefault="003B0163" w:rsidP="0033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3B0163" w:rsidRPr="0013642B" w:rsidRDefault="003B0163" w:rsidP="003302BC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  <w:lang w:val="en-US"/>
              </w:rPr>
              <w:t>ของจำนวน</w:t>
            </w:r>
          </w:p>
        </w:tc>
        <w:tc>
          <w:tcPr>
            <w:tcW w:w="270" w:type="dxa"/>
          </w:tcPr>
          <w:p w:rsidR="003B0163" w:rsidRPr="0013642B" w:rsidRDefault="003B0163" w:rsidP="003302BC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3B0163" w:rsidRPr="0013642B" w:rsidRDefault="003B0163" w:rsidP="003302BC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:rsidR="003B0163" w:rsidRPr="0013642B" w:rsidRDefault="003B0163" w:rsidP="0033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B0163" w:rsidRPr="0013642B" w:rsidRDefault="003B0163" w:rsidP="0033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</w:rPr>
              <w:t>ของจำนวน</w:t>
            </w:r>
          </w:p>
        </w:tc>
        <w:tc>
          <w:tcPr>
            <w:tcW w:w="270" w:type="dxa"/>
          </w:tcPr>
          <w:p w:rsidR="003B0163" w:rsidRPr="0013642B" w:rsidRDefault="003B0163" w:rsidP="003302BC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3B0163" w:rsidRPr="0013642B" w:rsidRDefault="003B0163" w:rsidP="003302BC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  <w:lang w:val="en-US"/>
              </w:rPr>
              <w:t>ของจำนวน</w:t>
            </w:r>
          </w:p>
        </w:tc>
        <w:tc>
          <w:tcPr>
            <w:tcW w:w="270" w:type="dxa"/>
          </w:tcPr>
          <w:p w:rsidR="003B0163" w:rsidRPr="0013642B" w:rsidRDefault="003B0163" w:rsidP="003302BC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3B0163" w:rsidRPr="0013642B" w:rsidRDefault="003B0163" w:rsidP="003302BC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:rsidR="003B0163" w:rsidRPr="0013642B" w:rsidRDefault="003B0163" w:rsidP="0033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B0163" w:rsidRPr="0013642B" w:rsidRDefault="003B0163" w:rsidP="0033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</w:rPr>
              <w:t>ของจำนวน</w:t>
            </w:r>
          </w:p>
        </w:tc>
      </w:tr>
      <w:tr w:rsidR="003B0163" w:rsidRPr="0013642B" w:rsidTr="003302BC">
        <w:trPr>
          <w:cantSplit/>
        </w:trPr>
        <w:tc>
          <w:tcPr>
            <w:tcW w:w="2538" w:type="dxa"/>
          </w:tcPr>
          <w:p w:rsidR="003B0163" w:rsidRPr="0013642B" w:rsidRDefault="003B0163" w:rsidP="0033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3B0163" w:rsidRPr="0013642B" w:rsidRDefault="003B0163" w:rsidP="003302BC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เงินขั้นต่ำที่</w:t>
            </w:r>
          </w:p>
        </w:tc>
        <w:tc>
          <w:tcPr>
            <w:tcW w:w="270" w:type="dxa"/>
          </w:tcPr>
          <w:p w:rsidR="003B0163" w:rsidRPr="0013642B" w:rsidRDefault="003B0163" w:rsidP="003302BC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3B0163" w:rsidRPr="0013642B" w:rsidRDefault="003B0163" w:rsidP="003302BC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:rsidR="003B0163" w:rsidRPr="0013642B" w:rsidRDefault="003B0163" w:rsidP="0033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B0163" w:rsidRPr="0013642B" w:rsidRDefault="003B0163" w:rsidP="0033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</w:rPr>
              <w:t>เงินขั้นต่ำที่</w:t>
            </w:r>
          </w:p>
        </w:tc>
        <w:tc>
          <w:tcPr>
            <w:tcW w:w="270" w:type="dxa"/>
          </w:tcPr>
          <w:p w:rsidR="003B0163" w:rsidRPr="0013642B" w:rsidRDefault="003B0163" w:rsidP="003302BC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3B0163" w:rsidRPr="0013642B" w:rsidRDefault="003B0163" w:rsidP="003302BC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เงินขั้นต่ำที่</w:t>
            </w:r>
          </w:p>
        </w:tc>
        <w:tc>
          <w:tcPr>
            <w:tcW w:w="270" w:type="dxa"/>
          </w:tcPr>
          <w:p w:rsidR="003B0163" w:rsidRPr="0013642B" w:rsidRDefault="003B0163" w:rsidP="003302BC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3B0163" w:rsidRPr="0013642B" w:rsidRDefault="003B0163" w:rsidP="003302BC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:rsidR="003B0163" w:rsidRPr="0013642B" w:rsidRDefault="003B0163" w:rsidP="0033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B0163" w:rsidRPr="0013642B" w:rsidRDefault="003B0163" w:rsidP="0033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</w:rPr>
              <w:t>เงินขั้นต่ำที่</w:t>
            </w:r>
          </w:p>
        </w:tc>
      </w:tr>
      <w:tr w:rsidR="003B0163" w:rsidRPr="0013642B" w:rsidTr="003302BC">
        <w:trPr>
          <w:cantSplit/>
        </w:trPr>
        <w:tc>
          <w:tcPr>
            <w:tcW w:w="2538" w:type="dxa"/>
          </w:tcPr>
          <w:p w:rsidR="003B0163" w:rsidRPr="0013642B" w:rsidRDefault="003B0163" w:rsidP="0033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3B0163" w:rsidRPr="0013642B" w:rsidRDefault="003B0163" w:rsidP="003302BC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  <w:lang w:val="en-US"/>
              </w:rPr>
              <w:t>ต้องจ่าย</w:t>
            </w:r>
          </w:p>
        </w:tc>
        <w:tc>
          <w:tcPr>
            <w:tcW w:w="270" w:type="dxa"/>
          </w:tcPr>
          <w:p w:rsidR="003B0163" w:rsidRPr="0013642B" w:rsidRDefault="003B0163" w:rsidP="003302BC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3B0163" w:rsidRPr="0013642B" w:rsidRDefault="003B0163" w:rsidP="003302BC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270" w:type="dxa"/>
          </w:tcPr>
          <w:p w:rsidR="003B0163" w:rsidRPr="0013642B" w:rsidRDefault="003B0163" w:rsidP="0033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B0163" w:rsidRPr="0013642B" w:rsidRDefault="003B0163" w:rsidP="0033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</w:rPr>
              <w:t>ต้องจ่าย</w:t>
            </w:r>
          </w:p>
        </w:tc>
        <w:tc>
          <w:tcPr>
            <w:tcW w:w="270" w:type="dxa"/>
          </w:tcPr>
          <w:p w:rsidR="003B0163" w:rsidRPr="0013642B" w:rsidRDefault="003B0163" w:rsidP="003302BC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3B0163" w:rsidRPr="0013642B" w:rsidRDefault="003B0163" w:rsidP="003302BC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  <w:lang w:val="en-US"/>
              </w:rPr>
              <w:t>ต้องจ่าย</w:t>
            </w:r>
          </w:p>
        </w:tc>
        <w:tc>
          <w:tcPr>
            <w:tcW w:w="270" w:type="dxa"/>
          </w:tcPr>
          <w:p w:rsidR="003B0163" w:rsidRPr="0013642B" w:rsidRDefault="003B0163" w:rsidP="003302BC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3B0163" w:rsidRPr="0013642B" w:rsidRDefault="003B0163" w:rsidP="003302BC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270" w:type="dxa"/>
          </w:tcPr>
          <w:p w:rsidR="003B0163" w:rsidRPr="0013642B" w:rsidRDefault="003B0163" w:rsidP="0033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B0163" w:rsidRPr="0013642B" w:rsidRDefault="003B0163" w:rsidP="0033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</w:rPr>
              <w:t>ต้องจ่าย</w:t>
            </w:r>
          </w:p>
        </w:tc>
      </w:tr>
      <w:tr w:rsidR="003B0163" w:rsidRPr="0013642B" w:rsidTr="003302BC">
        <w:trPr>
          <w:cantSplit/>
        </w:trPr>
        <w:tc>
          <w:tcPr>
            <w:tcW w:w="2538" w:type="dxa"/>
          </w:tcPr>
          <w:p w:rsidR="003B0163" w:rsidRPr="0013642B" w:rsidRDefault="003B0163" w:rsidP="0033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930" w:type="dxa"/>
            <w:gridSpan w:val="11"/>
          </w:tcPr>
          <w:p w:rsidR="003B0163" w:rsidRPr="0013642B" w:rsidRDefault="003B0163" w:rsidP="003302BC">
            <w:pPr>
              <w:pStyle w:val="a2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</w:pPr>
            <w:r w:rsidRPr="0013642B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3B0163" w:rsidRPr="0013642B" w:rsidTr="003302BC">
        <w:trPr>
          <w:cantSplit/>
        </w:trPr>
        <w:tc>
          <w:tcPr>
            <w:tcW w:w="2538" w:type="dxa"/>
          </w:tcPr>
          <w:p w:rsidR="003B0163" w:rsidRPr="0013642B" w:rsidRDefault="003B0163" w:rsidP="0033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</w:rPr>
              <w:t>ครบกำหนดชำระภายในหนึ่งปี</w:t>
            </w:r>
          </w:p>
        </w:tc>
        <w:tc>
          <w:tcPr>
            <w:tcW w:w="900" w:type="dxa"/>
          </w:tcPr>
          <w:p w:rsidR="003B0163" w:rsidRPr="0013642B" w:rsidRDefault="003B0163" w:rsidP="0033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18,72</w:t>
            </w:r>
            <w:r w:rsidR="000D316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:rsidR="003B0163" w:rsidRPr="0013642B" w:rsidRDefault="003B0163" w:rsidP="003302BC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3B0163" w:rsidRPr="0013642B" w:rsidRDefault="003B0163" w:rsidP="003302BC">
            <w:pPr>
              <w:pStyle w:val="a2"/>
              <w:tabs>
                <w:tab w:val="decimal" w:pos="594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(2,692)</w:t>
            </w:r>
          </w:p>
        </w:tc>
        <w:tc>
          <w:tcPr>
            <w:tcW w:w="270" w:type="dxa"/>
          </w:tcPr>
          <w:p w:rsidR="003B0163" w:rsidRPr="0013642B" w:rsidRDefault="003B0163" w:rsidP="0033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B0163" w:rsidRPr="0013642B" w:rsidRDefault="003B0163" w:rsidP="0033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16,033</w:t>
            </w:r>
          </w:p>
        </w:tc>
        <w:tc>
          <w:tcPr>
            <w:tcW w:w="270" w:type="dxa"/>
          </w:tcPr>
          <w:p w:rsidR="003B0163" w:rsidRPr="0013642B" w:rsidRDefault="003B0163" w:rsidP="003302BC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3B0163" w:rsidRPr="0013642B" w:rsidRDefault="003B0163" w:rsidP="0033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19,669</w:t>
            </w:r>
          </w:p>
        </w:tc>
        <w:tc>
          <w:tcPr>
            <w:tcW w:w="270" w:type="dxa"/>
          </w:tcPr>
          <w:p w:rsidR="003B0163" w:rsidRPr="0013642B" w:rsidRDefault="003B0163" w:rsidP="003302BC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3B0163" w:rsidRPr="0013642B" w:rsidRDefault="003B0163" w:rsidP="003302BC">
            <w:pPr>
              <w:pStyle w:val="a2"/>
              <w:tabs>
                <w:tab w:val="decimal" w:pos="594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(3,497)</w:t>
            </w:r>
          </w:p>
        </w:tc>
        <w:tc>
          <w:tcPr>
            <w:tcW w:w="270" w:type="dxa"/>
          </w:tcPr>
          <w:p w:rsidR="003B0163" w:rsidRPr="0013642B" w:rsidRDefault="003B0163" w:rsidP="0033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B0163" w:rsidRPr="0013642B" w:rsidRDefault="003B0163" w:rsidP="0033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16,172</w:t>
            </w:r>
          </w:p>
        </w:tc>
      </w:tr>
      <w:tr w:rsidR="003B0163" w:rsidRPr="0013642B" w:rsidTr="003302BC">
        <w:trPr>
          <w:cantSplit/>
        </w:trPr>
        <w:tc>
          <w:tcPr>
            <w:tcW w:w="2538" w:type="dxa"/>
          </w:tcPr>
          <w:p w:rsidR="003B0163" w:rsidRPr="0013642B" w:rsidRDefault="003B0163" w:rsidP="0033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</w:rPr>
              <w:t>ครบกำหนดชำระหลังจากหนึ่งปี</w:t>
            </w:r>
          </w:p>
        </w:tc>
        <w:tc>
          <w:tcPr>
            <w:tcW w:w="900" w:type="dxa"/>
          </w:tcPr>
          <w:p w:rsidR="003B0163" w:rsidRPr="0013642B" w:rsidRDefault="003B0163" w:rsidP="0033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B0163" w:rsidRPr="0013642B" w:rsidRDefault="003B0163" w:rsidP="003302BC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3B0163" w:rsidRPr="0013642B" w:rsidRDefault="003B0163" w:rsidP="003302BC">
            <w:pPr>
              <w:pStyle w:val="a2"/>
              <w:tabs>
                <w:tab w:val="decimal" w:pos="594"/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:rsidR="003B0163" w:rsidRPr="0013642B" w:rsidRDefault="003B0163" w:rsidP="0033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B0163" w:rsidRPr="0013642B" w:rsidRDefault="003B0163" w:rsidP="0033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B0163" w:rsidRPr="0013642B" w:rsidRDefault="003B0163" w:rsidP="003302BC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3B0163" w:rsidRPr="0013642B" w:rsidRDefault="003B0163" w:rsidP="0033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B0163" w:rsidRPr="0013642B" w:rsidRDefault="003B0163" w:rsidP="003302BC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3B0163" w:rsidRPr="0013642B" w:rsidRDefault="003B0163" w:rsidP="003302BC">
            <w:pPr>
              <w:pStyle w:val="a2"/>
              <w:tabs>
                <w:tab w:val="decimal" w:pos="594"/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:rsidR="003B0163" w:rsidRPr="0013642B" w:rsidRDefault="003B0163" w:rsidP="0033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B0163" w:rsidRPr="0013642B" w:rsidRDefault="003B0163" w:rsidP="0033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B0163" w:rsidRPr="0013642B" w:rsidTr="003302BC">
        <w:trPr>
          <w:cantSplit/>
          <w:trHeight w:val="74"/>
        </w:trPr>
        <w:tc>
          <w:tcPr>
            <w:tcW w:w="2538" w:type="dxa"/>
          </w:tcPr>
          <w:p w:rsidR="003B0163" w:rsidRPr="0013642B" w:rsidRDefault="003B0163" w:rsidP="0033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</w:rPr>
              <w:t xml:space="preserve">   แต่ไม่เกินห้าปี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3B0163" w:rsidRPr="0013642B" w:rsidRDefault="003B0163" w:rsidP="0033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5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0D3164">
              <w:rPr>
                <w:rFonts w:ascii="Angsana New" w:hAnsi="Angsana New"/>
                <w:sz w:val="26"/>
                <w:szCs w:val="26"/>
              </w:rPr>
              <w:t>4,806</w:t>
            </w:r>
          </w:p>
        </w:tc>
        <w:tc>
          <w:tcPr>
            <w:tcW w:w="270" w:type="dxa"/>
          </w:tcPr>
          <w:p w:rsidR="003B0163" w:rsidRPr="0013642B" w:rsidRDefault="003B0163" w:rsidP="003302BC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3B0163" w:rsidRPr="0013642B" w:rsidRDefault="000D3164" w:rsidP="003302BC">
            <w:pPr>
              <w:pStyle w:val="a2"/>
              <w:tabs>
                <w:tab w:val="decimal" w:pos="594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(3,021)</w:t>
            </w:r>
          </w:p>
        </w:tc>
        <w:tc>
          <w:tcPr>
            <w:tcW w:w="270" w:type="dxa"/>
          </w:tcPr>
          <w:p w:rsidR="003B0163" w:rsidRPr="0013642B" w:rsidRDefault="003B0163" w:rsidP="0033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3B0163" w:rsidRPr="0013642B" w:rsidRDefault="003B0163" w:rsidP="0033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31,785</w:t>
            </w:r>
          </w:p>
        </w:tc>
        <w:tc>
          <w:tcPr>
            <w:tcW w:w="270" w:type="dxa"/>
          </w:tcPr>
          <w:p w:rsidR="003B0163" w:rsidRPr="0013642B" w:rsidRDefault="003B0163" w:rsidP="003302BC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3B0163" w:rsidRPr="0013642B" w:rsidRDefault="003B0163" w:rsidP="0033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5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54,435</w:t>
            </w:r>
          </w:p>
        </w:tc>
        <w:tc>
          <w:tcPr>
            <w:tcW w:w="270" w:type="dxa"/>
          </w:tcPr>
          <w:p w:rsidR="003B0163" w:rsidRPr="0013642B" w:rsidRDefault="003B0163" w:rsidP="003302BC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3B0163" w:rsidRPr="0013642B" w:rsidRDefault="003B0163" w:rsidP="003302BC">
            <w:pPr>
              <w:pStyle w:val="a2"/>
              <w:tabs>
                <w:tab w:val="decimal" w:pos="594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(5,750)</w:t>
            </w:r>
          </w:p>
        </w:tc>
        <w:tc>
          <w:tcPr>
            <w:tcW w:w="270" w:type="dxa"/>
          </w:tcPr>
          <w:p w:rsidR="003B0163" w:rsidRPr="0013642B" w:rsidRDefault="003B0163" w:rsidP="0033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3B0163" w:rsidRPr="0013642B" w:rsidRDefault="003B0163" w:rsidP="0033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48,685</w:t>
            </w:r>
          </w:p>
        </w:tc>
      </w:tr>
      <w:tr w:rsidR="003B0163" w:rsidRPr="00616CEB" w:rsidTr="003302BC">
        <w:trPr>
          <w:cantSplit/>
        </w:trPr>
        <w:tc>
          <w:tcPr>
            <w:tcW w:w="2538" w:type="dxa"/>
          </w:tcPr>
          <w:p w:rsidR="003B0163" w:rsidRPr="0013642B" w:rsidRDefault="003B0163" w:rsidP="003B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3642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3B0163" w:rsidRPr="0013642B" w:rsidRDefault="003B0163" w:rsidP="003B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="000D3164">
              <w:rPr>
                <w:rFonts w:ascii="Angsana New" w:hAnsi="Angsana New"/>
                <w:b/>
                <w:bCs/>
                <w:sz w:val="26"/>
                <w:szCs w:val="26"/>
              </w:rPr>
              <w:t>3,531</w:t>
            </w:r>
          </w:p>
        </w:tc>
        <w:tc>
          <w:tcPr>
            <w:tcW w:w="270" w:type="dxa"/>
          </w:tcPr>
          <w:p w:rsidR="003B0163" w:rsidRPr="0013642B" w:rsidRDefault="003B0163" w:rsidP="003B0163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3B0163" w:rsidRPr="003B0163" w:rsidRDefault="003B0163" w:rsidP="003B0163">
            <w:pPr>
              <w:pStyle w:val="a2"/>
              <w:tabs>
                <w:tab w:val="decimal" w:pos="594"/>
              </w:tabs>
              <w:ind w:left="-115" w:right="-19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3B016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(5,713)</w:t>
            </w:r>
          </w:p>
        </w:tc>
        <w:tc>
          <w:tcPr>
            <w:tcW w:w="270" w:type="dxa"/>
          </w:tcPr>
          <w:p w:rsidR="003B0163" w:rsidRPr="0013642B" w:rsidRDefault="003B0163" w:rsidP="003B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3B0163" w:rsidRPr="0013642B" w:rsidRDefault="003B0163" w:rsidP="003B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47,818</w:t>
            </w:r>
          </w:p>
        </w:tc>
        <w:tc>
          <w:tcPr>
            <w:tcW w:w="270" w:type="dxa"/>
          </w:tcPr>
          <w:p w:rsidR="003B0163" w:rsidRPr="0013642B" w:rsidRDefault="003B0163" w:rsidP="003B0163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3B0163" w:rsidRPr="0013642B" w:rsidRDefault="003B0163" w:rsidP="003B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74,104</w:t>
            </w:r>
          </w:p>
        </w:tc>
        <w:tc>
          <w:tcPr>
            <w:tcW w:w="270" w:type="dxa"/>
          </w:tcPr>
          <w:p w:rsidR="003B0163" w:rsidRPr="0013642B" w:rsidRDefault="003B0163" w:rsidP="003B0163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3B0163" w:rsidRPr="0013642B" w:rsidRDefault="003B0163" w:rsidP="003B0163">
            <w:pPr>
              <w:pStyle w:val="a2"/>
              <w:tabs>
                <w:tab w:val="decimal" w:pos="594"/>
              </w:tabs>
              <w:ind w:left="-115" w:right="-19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(9,247)</w:t>
            </w:r>
          </w:p>
        </w:tc>
        <w:tc>
          <w:tcPr>
            <w:tcW w:w="270" w:type="dxa"/>
          </w:tcPr>
          <w:p w:rsidR="003B0163" w:rsidRPr="0013642B" w:rsidRDefault="003B0163" w:rsidP="003B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3B0163" w:rsidRPr="0013642B" w:rsidRDefault="003B0163" w:rsidP="003B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64,857</w:t>
            </w:r>
          </w:p>
        </w:tc>
      </w:tr>
    </w:tbl>
    <w:p w:rsidR="006E0706" w:rsidRPr="00AA5121" w:rsidRDefault="006E0706" w:rsidP="003774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37741E" w:rsidRPr="00AA5121" w:rsidRDefault="0037741E" w:rsidP="00AA51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20"/>
          <w:szCs w:val="20"/>
          <w:lang w:val="en-GB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C06367">
        <w:rPr>
          <w:rFonts w:ascii="Angsana New" w:hAnsi="Angsana New"/>
          <w:b/>
          <w:bCs/>
          <w:sz w:val="30"/>
          <w:szCs w:val="30"/>
        </w:rPr>
        <w:t>2</w:t>
      </w:r>
      <w:r w:rsidRPr="00D200E9">
        <w:rPr>
          <w:rFonts w:ascii="Angsana New" w:hAnsi="Angsana New"/>
          <w:b/>
          <w:b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เจ้าหนี้การค้า</w:t>
      </w:r>
    </w:p>
    <w:tbl>
      <w:tblPr>
        <w:tblW w:w="94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1"/>
        <w:gridCol w:w="990"/>
        <w:gridCol w:w="1075"/>
        <w:gridCol w:w="270"/>
        <w:gridCol w:w="1083"/>
        <w:gridCol w:w="259"/>
        <w:gridCol w:w="1160"/>
        <w:gridCol w:w="270"/>
        <w:gridCol w:w="1100"/>
      </w:tblGrid>
      <w:tr w:rsidR="00924B24" w:rsidRPr="00E51F06" w:rsidTr="00281306">
        <w:trPr>
          <w:trHeight w:hRule="exact" w:val="374"/>
        </w:trPr>
        <w:tc>
          <w:tcPr>
            <w:tcW w:w="1715" w:type="pct"/>
          </w:tcPr>
          <w:p w:rsidR="00924B24" w:rsidRPr="00E51F06" w:rsidRDefault="00924B24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</w:tcPr>
          <w:p w:rsidR="00924B24" w:rsidRPr="00E51F06" w:rsidRDefault="00924B24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5" w:type="pct"/>
            <w:gridSpan w:val="3"/>
          </w:tcPr>
          <w:p w:rsidR="00924B24" w:rsidRPr="00E51F06" w:rsidRDefault="00924B24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1F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</w:tcPr>
          <w:p w:rsidR="00924B24" w:rsidRPr="00E51F06" w:rsidRDefault="00924B24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pct"/>
            <w:gridSpan w:val="3"/>
          </w:tcPr>
          <w:p w:rsidR="00924B24" w:rsidRPr="00E51F06" w:rsidRDefault="00924B24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1F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4B24" w:rsidRPr="00E51F06" w:rsidTr="00281306">
        <w:trPr>
          <w:trHeight w:hRule="exact" w:val="374"/>
        </w:trPr>
        <w:tc>
          <w:tcPr>
            <w:tcW w:w="1715" w:type="pct"/>
          </w:tcPr>
          <w:p w:rsidR="00924B24" w:rsidRPr="00E51F06" w:rsidRDefault="00924B24" w:rsidP="00924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</w:tcPr>
          <w:p w:rsidR="00924B24" w:rsidRPr="005E1241" w:rsidRDefault="00924B24" w:rsidP="00924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E124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69" w:type="pct"/>
          </w:tcPr>
          <w:p w:rsidR="00924B24" w:rsidRPr="006E594F" w:rsidRDefault="00924B24" w:rsidP="00924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3" w:type="pct"/>
          </w:tcPr>
          <w:p w:rsidR="00924B24" w:rsidRPr="006E594F" w:rsidRDefault="00924B24" w:rsidP="00924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924B24" w:rsidRPr="006E594F" w:rsidRDefault="00924B24" w:rsidP="00924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7" w:type="pct"/>
          </w:tcPr>
          <w:p w:rsidR="00924B24" w:rsidRPr="006E594F" w:rsidRDefault="00924B24" w:rsidP="00924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:rsidR="00924B24" w:rsidRPr="006E594F" w:rsidRDefault="00924B24" w:rsidP="00924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3" w:type="pct"/>
          </w:tcPr>
          <w:p w:rsidR="00924B24" w:rsidRPr="006E594F" w:rsidRDefault="00924B24" w:rsidP="00924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924B24" w:rsidRPr="006E594F" w:rsidRDefault="00924B24" w:rsidP="00924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924B24" w:rsidRPr="00E51F06" w:rsidTr="00281306">
        <w:trPr>
          <w:trHeight w:hRule="exact" w:val="374"/>
        </w:trPr>
        <w:tc>
          <w:tcPr>
            <w:tcW w:w="1715" w:type="pct"/>
          </w:tcPr>
          <w:p w:rsidR="00924B24" w:rsidRPr="00E51F06" w:rsidRDefault="00924B24" w:rsidP="00924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</w:tcPr>
          <w:p w:rsidR="00924B24" w:rsidRPr="00433252" w:rsidRDefault="00924B24" w:rsidP="00924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1" w:type="pct"/>
            <w:gridSpan w:val="7"/>
          </w:tcPr>
          <w:p w:rsidR="00924B24" w:rsidRPr="00E51F06" w:rsidRDefault="00924B24" w:rsidP="00924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1F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24B24" w:rsidRPr="00E51F06" w:rsidTr="00281306">
        <w:trPr>
          <w:trHeight w:hRule="exact" w:val="374"/>
        </w:trPr>
        <w:tc>
          <w:tcPr>
            <w:tcW w:w="1715" w:type="pct"/>
          </w:tcPr>
          <w:p w:rsidR="00924B24" w:rsidRPr="00E51F06" w:rsidRDefault="00924B24" w:rsidP="00924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24" w:type="pct"/>
          </w:tcPr>
          <w:p w:rsidR="00924B24" w:rsidRPr="005E1241" w:rsidRDefault="00924B24" w:rsidP="00281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569" w:type="pct"/>
          </w:tcPr>
          <w:p w:rsidR="00924B24" w:rsidRPr="00BA769A" w:rsidRDefault="00924B24" w:rsidP="00924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20,135</w:t>
            </w:r>
          </w:p>
        </w:tc>
        <w:tc>
          <w:tcPr>
            <w:tcW w:w="143" w:type="pct"/>
          </w:tcPr>
          <w:p w:rsidR="00924B24" w:rsidRPr="002B0AA5" w:rsidRDefault="00924B24" w:rsidP="00924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924B24" w:rsidRPr="00BA769A" w:rsidRDefault="00924B24" w:rsidP="00924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1,542</w:t>
            </w:r>
          </w:p>
        </w:tc>
        <w:tc>
          <w:tcPr>
            <w:tcW w:w="137" w:type="pct"/>
          </w:tcPr>
          <w:p w:rsidR="00924B24" w:rsidRPr="002B0AA5" w:rsidRDefault="00924B24" w:rsidP="00924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:rsidR="00924B24" w:rsidRPr="00BA769A" w:rsidRDefault="00924B24" w:rsidP="00924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35,396</w:t>
            </w:r>
          </w:p>
        </w:tc>
        <w:tc>
          <w:tcPr>
            <w:tcW w:w="143" w:type="pct"/>
          </w:tcPr>
          <w:p w:rsidR="00924B24" w:rsidRPr="002B0AA5" w:rsidRDefault="00924B24" w:rsidP="00924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924B24" w:rsidRPr="00BA769A" w:rsidRDefault="00924B24" w:rsidP="00924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16,714</w:t>
            </w:r>
          </w:p>
        </w:tc>
      </w:tr>
      <w:tr w:rsidR="00924B24" w:rsidRPr="00E51F06" w:rsidTr="00281306">
        <w:trPr>
          <w:trHeight w:hRule="exact" w:val="374"/>
        </w:trPr>
        <w:tc>
          <w:tcPr>
            <w:tcW w:w="1715" w:type="pct"/>
          </w:tcPr>
          <w:p w:rsidR="00924B24" w:rsidRPr="00E51F06" w:rsidRDefault="00924B24" w:rsidP="0038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524" w:type="pct"/>
          </w:tcPr>
          <w:p w:rsidR="00924B24" w:rsidRDefault="00924B24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:rsidR="00924B24" w:rsidRPr="00BA769A" w:rsidRDefault="00924B24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454,031</w:t>
            </w:r>
          </w:p>
        </w:tc>
        <w:tc>
          <w:tcPr>
            <w:tcW w:w="143" w:type="pct"/>
          </w:tcPr>
          <w:p w:rsidR="00924B24" w:rsidRPr="002B0AA5" w:rsidRDefault="00924B24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924B24" w:rsidRPr="00BA769A" w:rsidRDefault="00924B24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116,664</w:t>
            </w:r>
          </w:p>
        </w:tc>
        <w:tc>
          <w:tcPr>
            <w:tcW w:w="137" w:type="pct"/>
          </w:tcPr>
          <w:p w:rsidR="00924B24" w:rsidRPr="002B0AA5" w:rsidRDefault="00924B24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:rsidR="00924B24" w:rsidRPr="00BA769A" w:rsidRDefault="00924B24" w:rsidP="00077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95,413</w:t>
            </w:r>
          </w:p>
        </w:tc>
        <w:tc>
          <w:tcPr>
            <w:tcW w:w="143" w:type="pct"/>
          </w:tcPr>
          <w:p w:rsidR="00924B24" w:rsidRPr="002B0AA5" w:rsidRDefault="00924B24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924B24" w:rsidRPr="00BA769A" w:rsidRDefault="00924B24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108,445</w:t>
            </w:r>
          </w:p>
        </w:tc>
      </w:tr>
      <w:tr w:rsidR="00924B24" w:rsidRPr="00E51F06" w:rsidTr="00281306">
        <w:trPr>
          <w:trHeight w:hRule="exact" w:val="374"/>
        </w:trPr>
        <w:tc>
          <w:tcPr>
            <w:tcW w:w="1715" w:type="pct"/>
          </w:tcPr>
          <w:p w:rsidR="00924B24" w:rsidRPr="00E51F06" w:rsidRDefault="00924B24" w:rsidP="0038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1F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4" w:type="pct"/>
          </w:tcPr>
          <w:p w:rsidR="00924B24" w:rsidRDefault="00924B24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:rsidR="00924B24" w:rsidRPr="00C54C3A" w:rsidRDefault="00924B24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474,166</w:t>
            </w:r>
          </w:p>
        </w:tc>
        <w:tc>
          <w:tcPr>
            <w:tcW w:w="143" w:type="pct"/>
          </w:tcPr>
          <w:p w:rsidR="00924B24" w:rsidRPr="002B0AA5" w:rsidRDefault="00924B24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:rsidR="00924B24" w:rsidRPr="00C54C3A" w:rsidRDefault="00924B24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C3A">
              <w:rPr>
                <w:rFonts w:ascii="Angsana New" w:hAnsi="Angsana New"/>
                <w:b/>
                <w:bCs/>
                <w:sz w:val="30"/>
                <w:szCs w:val="30"/>
              </w:rPr>
              <w:t>118,206</w:t>
            </w:r>
          </w:p>
        </w:tc>
        <w:tc>
          <w:tcPr>
            <w:tcW w:w="137" w:type="pct"/>
          </w:tcPr>
          <w:p w:rsidR="00924B24" w:rsidRPr="002B0AA5" w:rsidRDefault="00924B24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:rsidR="00924B24" w:rsidRPr="002F5F77" w:rsidRDefault="00924B24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130,809</w:t>
            </w:r>
          </w:p>
        </w:tc>
        <w:tc>
          <w:tcPr>
            <w:tcW w:w="143" w:type="pct"/>
          </w:tcPr>
          <w:p w:rsidR="00924B24" w:rsidRPr="002B0AA5" w:rsidRDefault="00924B24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:rsidR="00924B24" w:rsidRPr="002F5F77" w:rsidRDefault="00924B24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125,159</w:t>
            </w:r>
          </w:p>
        </w:tc>
      </w:tr>
    </w:tbl>
    <w:p w:rsidR="001712FB" w:rsidRPr="006E0706" w:rsidRDefault="001712FB" w:rsidP="00270F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897133" w:rsidRPr="006E0706" w:rsidRDefault="00270FB7" w:rsidP="006E07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20"/>
          <w:szCs w:val="20"/>
          <w:lang w:val="en-GB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C06367">
        <w:rPr>
          <w:rFonts w:ascii="Angsana New" w:hAnsi="Angsana New"/>
          <w:b/>
          <w:bCs/>
          <w:sz w:val="30"/>
          <w:szCs w:val="30"/>
        </w:rPr>
        <w:t>3</w:t>
      </w:r>
      <w:r w:rsidRPr="00D200E9">
        <w:rPr>
          <w:rFonts w:ascii="Angsana New" w:hAnsi="Angsana New"/>
          <w:b/>
          <w:b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เจ้าหนี้อื่น</w:t>
      </w:r>
    </w:p>
    <w:tbl>
      <w:tblPr>
        <w:tblW w:w="944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990"/>
        <w:gridCol w:w="1075"/>
        <w:gridCol w:w="272"/>
        <w:gridCol w:w="1088"/>
        <w:gridCol w:w="261"/>
        <w:gridCol w:w="1164"/>
        <w:gridCol w:w="272"/>
        <w:gridCol w:w="1085"/>
      </w:tblGrid>
      <w:tr w:rsidR="005E1241" w:rsidRPr="005B3147" w:rsidTr="00281306">
        <w:trPr>
          <w:trHeight w:hRule="exact" w:val="374"/>
        </w:trPr>
        <w:tc>
          <w:tcPr>
            <w:tcW w:w="1715" w:type="pct"/>
          </w:tcPr>
          <w:p w:rsidR="005E1241" w:rsidRPr="00433252" w:rsidRDefault="005E1241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</w:tcPr>
          <w:p w:rsidR="005E1241" w:rsidRPr="00433252" w:rsidRDefault="005E1241" w:rsidP="007A5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9" w:type="pct"/>
            <w:gridSpan w:val="3"/>
          </w:tcPr>
          <w:p w:rsidR="005E1241" w:rsidRPr="00433252" w:rsidRDefault="005E1241" w:rsidP="007A5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32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</w:tcPr>
          <w:p w:rsidR="005E1241" w:rsidRPr="00433252" w:rsidRDefault="005E1241" w:rsidP="007A5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pct"/>
            <w:gridSpan w:val="3"/>
          </w:tcPr>
          <w:p w:rsidR="005E1241" w:rsidRPr="00433252" w:rsidRDefault="005E1241" w:rsidP="007A5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32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40B0" w:rsidRPr="005B3147" w:rsidTr="00281306">
        <w:trPr>
          <w:trHeight w:hRule="exact" w:val="374"/>
        </w:trPr>
        <w:tc>
          <w:tcPr>
            <w:tcW w:w="1715" w:type="pct"/>
          </w:tcPr>
          <w:p w:rsidR="003840B0" w:rsidRPr="00433252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</w:tcPr>
          <w:p w:rsidR="003840B0" w:rsidRPr="005E1241" w:rsidRDefault="003840B0" w:rsidP="0038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E124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69" w:type="pct"/>
          </w:tcPr>
          <w:p w:rsidR="003840B0" w:rsidRPr="006E594F" w:rsidRDefault="003840B0" w:rsidP="0038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4" w:type="pct"/>
          </w:tcPr>
          <w:p w:rsidR="003840B0" w:rsidRPr="006E594F" w:rsidRDefault="003840B0" w:rsidP="0038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3840B0" w:rsidRPr="006E594F" w:rsidRDefault="003840B0" w:rsidP="0038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8" w:type="pct"/>
          </w:tcPr>
          <w:p w:rsidR="003840B0" w:rsidRPr="00433252" w:rsidRDefault="003840B0" w:rsidP="0038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3840B0" w:rsidRPr="006E594F" w:rsidRDefault="003840B0" w:rsidP="0038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4" w:type="pct"/>
          </w:tcPr>
          <w:p w:rsidR="003840B0" w:rsidRPr="006E594F" w:rsidRDefault="003840B0" w:rsidP="0038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:rsidR="003840B0" w:rsidRPr="006E594F" w:rsidRDefault="003840B0" w:rsidP="0038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3840B0" w:rsidRPr="005B3147" w:rsidTr="00281306">
        <w:trPr>
          <w:trHeight w:hRule="exact" w:val="374"/>
        </w:trPr>
        <w:tc>
          <w:tcPr>
            <w:tcW w:w="1715" w:type="pct"/>
          </w:tcPr>
          <w:p w:rsidR="003840B0" w:rsidRPr="00433252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</w:tcPr>
          <w:p w:rsidR="003840B0" w:rsidRPr="00433252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1" w:type="pct"/>
            <w:gridSpan w:val="7"/>
          </w:tcPr>
          <w:p w:rsidR="003840B0" w:rsidRPr="00433252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325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840B0" w:rsidRPr="005B3147" w:rsidTr="00281306">
        <w:trPr>
          <w:trHeight w:hRule="exact" w:val="374"/>
        </w:trPr>
        <w:tc>
          <w:tcPr>
            <w:tcW w:w="1715" w:type="pct"/>
          </w:tcPr>
          <w:p w:rsidR="003840B0" w:rsidRPr="00D81237" w:rsidRDefault="003840B0" w:rsidP="0038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12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24" w:type="pct"/>
          </w:tcPr>
          <w:p w:rsidR="003840B0" w:rsidRPr="00390E1E" w:rsidRDefault="00897133" w:rsidP="00281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90E1E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:rsidR="003840B0" w:rsidRPr="00C54C3A" w:rsidRDefault="00432728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14,597</w:t>
            </w:r>
          </w:p>
        </w:tc>
        <w:tc>
          <w:tcPr>
            <w:tcW w:w="144" w:type="pct"/>
          </w:tcPr>
          <w:p w:rsidR="003840B0" w:rsidRPr="00C54C3A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3840B0" w:rsidRPr="00C54C3A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C3A">
              <w:rPr>
                <w:rFonts w:ascii="Angsana New" w:hAnsi="Angsana New"/>
                <w:b/>
                <w:bCs/>
                <w:sz w:val="30"/>
                <w:szCs w:val="30"/>
              </w:rPr>
              <w:t>7,272</w:t>
            </w:r>
          </w:p>
        </w:tc>
        <w:tc>
          <w:tcPr>
            <w:tcW w:w="138" w:type="pct"/>
          </w:tcPr>
          <w:p w:rsidR="003840B0" w:rsidRPr="00C54C3A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:rsidR="003840B0" w:rsidRPr="00C54C3A" w:rsidRDefault="00FA702D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13,150</w:t>
            </w:r>
          </w:p>
        </w:tc>
        <w:tc>
          <w:tcPr>
            <w:tcW w:w="144" w:type="pct"/>
          </w:tcPr>
          <w:p w:rsidR="003840B0" w:rsidRPr="00C54C3A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:rsidR="003840B0" w:rsidRPr="00C54C3A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7,318</w:t>
            </w:r>
          </w:p>
        </w:tc>
      </w:tr>
      <w:tr w:rsidR="003840B0" w:rsidRPr="005B3147" w:rsidTr="00281306">
        <w:trPr>
          <w:trHeight w:hRule="exact" w:val="374"/>
        </w:trPr>
        <w:tc>
          <w:tcPr>
            <w:tcW w:w="1715" w:type="pct"/>
          </w:tcPr>
          <w:p w:rsidR="003840B0" w:rsidRPr="00433252" w:rsidRDefault="003840B0" w:rsidP="0038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4" w:type="pct"/>
          </w:tcPr>
          <w:p w:rsidR="003840B0" w:rsidRPr="00433252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:rsidR="003840B0" w:rsidRPr="00433252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3840B0" w:rsidRPr="00433252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:rsidR="003840B0" w:rsidRPr="00433252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:rsidR="003840B0" w:rsidRPr="00433252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</w:tcPr>
          <w:p w:rsidR="003840B0" w:rsidRPr="00433252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3840B0" w:rsidRPr="00433252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:rsidR="003840B0" w:rsidRPr="00433252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40B0" w:rsidRPr="005B3147" w:rsidTr="00281306">
        <w:trPr>
          <w:trHeight w:hRule="exact" w:val="374"/>
        </w:trPr>
        <w:tc>
          <w:tcPr>
            <w:tcW w:w="1715" w:type="pct"/>
          </w:tcPr>
          <w:p w:rsidR="003840B0" w:rsidRPr="00D81237" w:rsidRDefault="003840B0" w:rsidP="0038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12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524" w:type="pct"/>
          </w:tcPr>
          <w:p w:rsidR="003840B0" w:rsidRPr="00433252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:rsidR="003840B0" w:rsidRPr="00433252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3840B0" w:rsidRPr="00433252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3840B0" w:rsidRPr="00433252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:rsidR="003840B0" w:rsidRPr="00433252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3840B0" w:rsidRPr="00433252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3840B0" w:rsidRPr="00433252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:rsidR="003840B0" w:rsidRPr="00433252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40B0" w:rsidRPr="005B3147" w:rsidTr="00281306">
        <w:trPr>
          <w:trHeight w:hRule="exact" w:val="374"/>
        </w:trPr>
        <w:tc>
          <w:tcPr>
            <w:tcW w:w="1715" w:type="pct"/>
          </w:tcPr>
          <w:p w:rsidR="003840B0" w:rsidRPr="00433252" w:rsidRDefault="003840B0" w:rsidP="0038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3252">
              <w:rPr>
                <w:rFonts w:ascii="Angsana New" w:hAnsi="Angsana New" w:hint="cs"/>
                <w:sz w:val="30"/>
                <w:szCs w:val="30"/>
                <w:cs/>
              </w:rPr>
              <w:t>เงินรับล่วงหน้า</w:t>
            </w:r>
          </w:p>
        </w:tc>
        <w:tc>
          <w:tcPr>
            <w:tcW w:w="524" w:type="pct"/>
          </w:tcPr>
          <w:p w:rsidR="003840B0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:rsidR="003840B0" w:rsidRPr="00433252" w:rsidRDefault="00432728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97,497</w:t>
            </w:r>
          </w:p>
        </w:tc>
        <w:tc>
          <w:tcPr>
            <w:tcW w:w="144" w:type="pct"/>
          </w:tcPr>
          <w:p w:rsidR="003840B0" w:rsidRPr="00433252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3840B0" w:rsidRPr="00433252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51,423</w:t>
            </w:r>
          </w:p>
        </w:tc>
        <w:tc>
          <w:tcPr>
            <w:tcW w:w="138" w:type="pct"/>
          </w:tcPr>
          <w:p w:rsidR="003840B0" w:rsidRPr="00433252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3840B0" w:rsidRPr="00433252" w:rsidRDefault="00FA702D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61,670</w:t>
            </w:r>
          </w:p>
        </w:tc>
        <w:tc>
          <w:tcPr>
            <w:tcW w:w="144" w:type="pct"/>
          </w:tcPr>
          <w:p w:rsidR="003840B0" w:rsidRPr="00433252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:rsidR="003840B0" w:rsidRPr="00433252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40,496</w:t>
            </w:r>
          </w:p>
        </w:tc>
      </w:tr>
      <w:tr w:rsidR="00281306" w:rsidRPr="009232B1" w:rsidTr="00281306">
        <w:trPr>
          <w:trHeight w:hRule="exact" w:val="374"/>
        </w:trPr>
        <w:tc>
          <w:tcPr>
            <w:tcW w:w="1715" w:type="pct"/>
          </w:tcPr>
          <w:p w:rsidR="00281306" w:rsidRDefault="00281306" w:rsidP="00281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232B1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ค่าบริการโครงข่ายโทรทัศน์</w:t>
            </w:r>
          </w:p>
          <w:p w:rsidR="00281306" w:rsidRPr="009232B1" w:rsidRDefault="00281306" w:rsidP="00281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4" w:type="pct"/>
          </w:tcPr>
          <w:p w:rsidR="00281306" w:rsidRDefault="00281306" w:rsidP="00281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9" w:type="pct"/>
          </w:tcPr>
          <w:p w:rsidR="00281306" w:rsidRDefault="00281306" w:rsidP="00281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281306" w:rsidRPr="009232B1" w:rsidRDefault="00281306" w:rsidP="00281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281306" w:rsidRDefault="00281306" w:rsidP="00281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:rsidR="00281306" w:rsidRPr="009232B1" w:rsidRDefault="00281306" w:rsidP="00281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281306" w:rsidRDefault="00281306" w:rsidP="00281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281306" w:rsidRPr="009232B1" w:rsidRDefault="00281306" w:rsidP="00281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:rsidR="00281306" w:rsidRDefault="00281306" w:rsidP="00281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1306" w:rsidRPr="009232B1" w:rsidTr="00281306">
        <w:trPr>
          <w:trHeight w:hRule="exact" w:val="374"/>
        </w:trPr>
        <w:tc>
          <w:tcPr>
            <w:tcW w:w="1715" w:type="pct"/>
          </w:tcPr>
          <w:p w:rsidR="00281306" w:rsidRDefault="00281306" w:rsidP="00281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ในระบบดิจิทัล</w:t>
            </w:r>
          </w:p>
          <w:p w:rsidR="00281306" w:rsidRPr="009232B1" w:rsidRDefault="00281306" w:rsidP="00281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4" w:type="pct"/>
          </w:tcPr>
          <w:p w:rsidR="00281306" w:rsidRDefault="00281306" w:rsidP="00281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9" w:type="pct"/>
          </w:tcPr>
          <w:p w:rsidR="00281306" w:rsidRPr="00281306" w:rsidRDefault="00281306" w:rsidP="00281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281306">
              <w:rPr>
                <w:rFonts w:ascii="Angsana New" w:hAnsi="Angsana New"/>
                <w:sz w:val="30"/>
                <w:szCs w:val="30"/>
              </w:rPr>
              <w:t>25,740</w:t>
            </w:r>
          </w:p>
        </w:tc>
        <w:tc>
          <w:tcPr>
            <w:tcW w:w="144" w:type="pct"/>
          </w:tcPr>
          <w:p w:rsidR="00281306" w:rsidRPr="00281306" w:rsidRDefault="00281306" w:rsidP="00281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281306" w:rsidRPr="00281306" w:rsidRDefault="00281306" w:rsidP="00281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281306">
              <w:rPr>
                <w:rFonts w:ascii="Angsana New" w:hAnsi="Angsana New"/>
                <w:sz w:val="30"/>
                <w:szCs w:val="30"/>
              </w:rPr>
              <w:t>6,407</w:t>
            </w:r>
          </w:p>
        </w:tc>
        <w:tc>
          <w:tcPr>
            <w:tcW w:w="138" w:type="pct"/>
          </w:tcPr>
          <w:p w:rsidR="00281306" w:rsidRPr="00281306" w:rsidRDefault="00281306" w:rsidP="00281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281306" w:rsidRPr="00281306" w:rsidRDefault="00281306" w:rsidP="00281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28130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281306" w:rsidRPr="00281306" w:rsidRDefault="00281306" w:rsidP="00281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:rsidR="00281306" w:rsidRPr="00281306" w:rsidRDefault="00281306" w:rsidP="00281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28130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81306" w:rsidRPr="005B3147" w:rsidTr="00560A92">
        <w:trPr>
          <w:trHeight w:hRule="exact" w:val="374"/>
        </w:trPr>
        <w:tc>
          <w:tcPr>
            <w:tcW w:w="1715" w:type="pct"/>
          </w:tcPr>
          <w:p w:rsidR="00281306" w:rsidRPr="00433252" w:rsidRDefault="00281306" w:rsidP="00560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เงินรับแทน</w:t>
            </w:r>
          </w:p>
        </w:tc>
        <w:tc>
          <w:tcPr>
            <w:tcW w:w="524" w:type="pct"/>
          </w:tcPr>
          <w:p w:rsidR="00281306" w:rsidRPr="00433252" w:rsidRDefault="00281306" w:rsidP="00560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:rsidR="00281306" w:rsidRPr="00281306" w:rsidRDefault="00281306" w:rsidP="00560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281306">
              <w:rPr>
                <w:rFonts w:ascii="Angsana New" w:hAnsi="Angsana New"/>
                <w:sz w:val="30"/>
                <w:szCs w:val="30"/>
              </w:rPr>
              <w:t>29,209</w:t>
            </w:r>
          </w:p>
        </w:tc>
        <w:tc>
          <w:tcPr>
            <w:tcW w:w="144" w:type="pct"/>
          </w:tcPr>
          <w:p w:rsidR="00281306" w:rsidRPr="00281306" w:rsidRDefault="00281306" w:rsidP="00560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281306" w:rsidRPr="00281306" w:rsidRDefault="00281306" w:rsidP="00560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281306">
              <w:rPr>
                <w:rFonts w:ascii="Angsana New" w:hAnsi="Angsana New"/>
                <w:sz w:val="30"/>
                <w:szCs w:val="30"/>
              </w:rPr>
              <w:t>1,611</w:t>
            </w:r>
          </w:p>
        </w:tc>
        <w:tc>
          <w:tcPr>
            <w:tcW w:w="138" w:type="pct"/>
          </w:tcPr>
          <w:p w:rsidR="00281306" w:rsidRPr="00281306" w:rsidRDefault="00281306" w:rsidP="00560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281306" w:rsidRPr="00281306" w:rsidRDefault="00281306" w:rsidP="00281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281306">
              <w:rPr>
                <w:rFonts w:ascii="Angsana New" w:hAnsi="Angsana New"/>
                <w:sz w:val="30"/>
                <w:szCs w:val="30"/>
              </w:rPr>
              <w:t>1,271</w:t>
            </w:r>
          </w:p>
        </w:tc>
        <w:tc>
          <w:tcPr>
            <w:tcW w:w="144" w:type="pct"/>
          </w:tcPr>
          <w:p w:rsidR="00281306" w:rsidRPr="00281306" w:rsidRDefault="00281306" w:rsidP="00560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:rsidR="00281306" w:rsidRPr="00281306" w:rsidRDefault="00281306" w:rsidP="00281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281306">
              <w:rPr>
                <w:rFonts w:ascii="Angsana New" w:hAnsi="Angsana New"/>
                <w:sz w:val="30"/>
                <w:szCs w:val="30"/>
              </w:rPr>
              <w:t>1,172</w:t>
            </w:r>
          </w:p>
        </w:tc>
      </w:tr>
      <w:tr w:rsidR="003840B0" w:rsidRPr="005B3147" w:rsidTr="00281306">
        <w:trPr>
          <w:trHeight w:hRule="exact" w:val="374"/>
        </w:trPr>
        <w:tc>
          <w:tcPr>
            <w:tcW w:w="1715" w:type="pct"/>
          </w:tcPr>
          <w:p w:rsidR="003840B0" w:rsidRPr="00433252" w:rsidRDefault="003840B0" w:rsidP="0038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3252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เจ้าหนี้ค่าซื้อสินทรัพย์</w:t>
            </w:r>
          </w:p>
        </w:tc>
        <w:tc>
          <w:tcPr>
            <w:tcW w:w="524" w:type="pct"/>
          </w:tcPr>
          <w:p w:rsidR="003840B0" w:rsidRPr="00433252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:rsidR="003840B0" w:rsidRPr="00433252" w:rsidRDefault="00D60B61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9,05</w:t>
            </w:r>
            <w:r w:rsidR="0000383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:rsidR="003840B0" w:rsidRPr="00433252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3840B0" w:rsidRPr="00433252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433252">
              <w:rPr>
                <w:rFonts w:ascii="Angsana New" w:hAnsi="Angsana New"/>
                <w:sz w:val="30"/>
                <w:szCs w:val="30"/>
              </w:rPr>
              <w:t>3,211</w:t>
            </w:r>
          </w:p>
        </w:tc>
        <w:tc>
          <w:tcPr>
            <w:tcW w:w="138" w:type="pct"/>
          </w:tcPr>
          <w:p w:rsidR="003840B0" w:rsidRPr="00433252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3840B0" w:rsidRPr="00433252" w:rsidRDefault="00FA702D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2,184</w:t>
            </w:r>
          </w:p>
        </w:tc>
        <w:tc>
          <w:tcPr>
            <w:tcW w:w="144" w:type="pct"/>
          </w:tcPr>
          <w:p w:rsidR="003840B0" w:rsidRPr="00433252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:rsidR="003840B0" w:rsidRPr="00433252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433252">
              <w:rPr>
                <w:rFonts w:ascii="Angsana New" w:hAnsi="Angsana New"/>
                <w:sz w:val="30"/>
                <w:szCs w:val="30"/>
              </w:rPr>
              <w:t>815</w:t>
            </w:r>
          </w:p>
        </w:tc>
      </w:tr>
      <w:tr w:rsidR="00281306" w:rsidRPr="005B3147" w:rsidTr="00281306">
        <w:trPr>
          <w:trHeight w:hRule="exact" w:val="374"/>
        </w:trPr>
        <w:tc>
          <w:tcPr>
            <w:tcW w:w="1715" w:type="pct"/>
          </w:tcPr>
          <w:p w:rsidR="00281306" w:rsidRPr="00433252" w:rsidRDefault="00281306" w:rsidP="00281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3252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524" w:type="pct"/>
          </w:tcPr>
          <w:p w:rsidR="00281306" w:rsidRPr="00433252" w:rsidRDefault="00281306" w:rsidP="00281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:rsidR="00281306" w:rsidRPr="00281306" w:rsidRDefault="00281306" w:rsidP="00281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281306">
              <w:rPr>
                <w:rFonts w:ascii="Angsana New" w:hAnsi="Angsana New"/>
                <w:sz w:val="30"/>
                <w:szCs w:val="30"/>
              </w:rPr>
              <w:t>41,394</w:t>
            </w:r>
          </w:p>
        </w:tc>
        <w:tc>
          <w:tcPr>
            <w:tcW w:w="144" w:type="pct"/>
          </w:tcPr>
          <w:p w:rsidR="00281306" w:rsidRPr="00281306" w:rsidRDefault="00281306" w:rsidP="00281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281306" w:rsidRPr="00281306" w:rsidRDefault="00281306" w:rsidP="00281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281306">
              <w:rPr>
                <w:rFonts w:ascii="Angsana New" w:hAnsi="Angsana New"/>
                <w:sz w:val="30"/>
                <w:szCs w:val="30"/>
              </w:rPr>
              <w:t>14,743</w:t>
            </w:r>
          </w:p>
        </w:tc>
        <w:tc>
          <w:tcPr>
            <w:tcW w:w="138" w:type="pct"/>
          </w:tcPr>
          <w:p w:rsidR="00281306" w:rsidRPr="00281306" w:rsidRDefault="00281306" w:rsidP="00281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:rsidR="00281306" w:rsidRPr="00281306" w:rsidRDefault="00281306" w:rsidP="00281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281306">
              <w:rPr>
                <w:rFonts w:ascii="Angsana New" w:hAnsi="Angsana New"/>
                <w:sz w:val="30"/>
                <w:szCs w:val="30"/>
              </w:rPr>
              <w:t>11,364</w:t>
            </w:r>
          </w:p>
        </w:tc>
        <w:tc>
          <w:tcPr>
            <w:tcW w:w="144" w:type="pct"/>
          </w:tcPr>
          <w:p w:rsidR="00281306" w:rsidRPr="00281306" w:rsidRDefault="00281306" w:rsidP="00281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:rsidR="00281306" w:rsidRPr="00281306" w:rsidRDefault="00281306" w:rsidP="00281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281306">
              <w:rPr>
                <w:rFonts w:ascii="Angsana New" w:hAnsi="Angsana New"/>
                <w:sz w:val="30"/>
                <w:szCs w:val="30"/>
              </w:rPr>
              <w:t>15,792</w:t>
            </w:r>
          </w:p>
        </w:tc>
      </w:tr>
      <w:tr w:rsidR="003840B0" w:rsidRPr="00E51F06" w:rsidTr="00281306">
        <w:trPr>
          <w:trHeight w:hRule="exact" w:val="374"/>
        </w:trPr>
        <w:tc>
          <w:tcPr>
            <w:tcW w:w="1715" w:type="pct"/>
          </w:tcPr>
          <w:p w:rsidR="003840B0" w:rsidRPr="00433252" w:rsidRDefault="003840B0" w:rsidP="0038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4" w:type="pct"/>
          </w:tcPr>
          <w:p w:rsidR="003840B0" w:rsidRPr="00C54C3A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</w:tcPr>
          <w:p w:rsidR="003840B0" w:rsidRPr="00C54C3A" w:rsidRDefault="00003832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202,896</w:t>
            </w:r>
          </w:p>
        </w:tc>
        <w:tc>
          <w:tcPr>
            <w:tcW w:w="144" w:type="pct"/>
          </w:tcPr>
          <w:p w:rsidR="003840B0" w:rsidRPr="00433252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:rsidR="003840B0" w:rsidRPr="00C54C3A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C3A">
              <w:rPr>
                <w:rFonts w:ascii="Angsana New" w:hAnsi="Angsana New"/>
                <w:b/>
                <w:bCs/>
                <w:sz w:val="30"/>
                <w:szCs w:val="30"/>
              </w:rPr>
              <w:t>77,395</w:t>
            </w:r>
          </w:p>
        </w:tc>
        <w:tc>
          <w:tcPr>
            <w:tcW w:w="138" w:type="pct"/>
          </w:tcPr>
          <w:p w:rsidR="003840B0" w:rsidRPr="00433252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</w:tcPr>
          <w:p w:rsidR="003840B0" w:rsidRPr="00C54C3A" w:rsidRDefault="00FA702D" w:rsidP="00924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924B24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,489</w:t>
            </w:r>
          </w:p>
        </w:tc>
        <w:tc>
          <w:tcPr>
            <w:tcW w:w="144" w:type="pct"/>
          </w:tcPr>
          <w:p w:rsidR="003840B0" w:rsidRPr="00433252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:rsidR="003840B0" w:rsidRPr="00C54C3A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C3A">
              <w:rPr>
                <w:rFonts w:ascii="Angsana New" w:hAnsi="Angsana New"/>
                <w:b/>
                <w:bCs/>
                <w:sz w:val="30"/>
                <w:szCs w:val="30"/>
              </w:rPr>
              <w:t>58,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275</w:t>
            </w:r>
          </w:p>
        </w:tc>
      </w:tr>
      <w:tr w:rsidR="003840B0" w:rsidRPr="00E51F06" w:rsidTr="00281306">
        <w:trPr>
          <w:trHeight w:hRule="exact" w:val="374"/>
        </w:trPr>
        <w:tc>
          <w:tcPr>
            <w:tcW w:w="1715" w:type="pct"/>
          </w:tcPr>
          <w:p w:rsidR="003840B0" w:rsidRPr="00433252" w:rsidRDefault="003840B0" w:rsidP="0038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4" w:type="pct"/>
          </w:tcPr>
          <w:p w:rsidR="003840B0" w:rsidRPr="00C54C3A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:rsidR="003840B0" w:rsidRPr="00C54C3A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3840B0" w:rsidRPr="00433252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:rsidR="003840B0" w:rsidRPr="00C54C3A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:rsidR="003840B0" w:rsidRPr="00433252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</w:tcPr>
          <w:p w:rsidR="003840B0" w:rsidRPr="00C54C3A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3840B0" w:rsidRPr="00433252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:rsidR="003840B0" w:rsidRPr="00C54C3A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40B0" w:rsidRPr="00E51F06" w:rsidTr="00281306">
        <w:trPr>
          <w:trHeight w:hRule="exact" w:val="374"/>
        </w:trPr>
        <w:tc>
          <w:tcPr>
            <w:tcW w:w="1715" w:type="pct"/>
          </w:tcPr>
          <w:p w:rsidR="003840B0" w:rsidRPr="00433252" w:rsidRDefault="003840B0" w:rsidP="0038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32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4" w:type="pct"/>
          </w:tcPr>
          <w:p w:rsidR="003840B0" w:rsidRPr="00C54C3A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:rsidR="003840B0" w:rsidRPr="00C54C3A" w:rsidRDefault="002B73C3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217,493</w:t>
            </w:r>
          </w:p>
        </w:tc>
        <w:tc>
          <w:tcPr>
            <w:tcW w:w="144" w:type="pct"/>
          </w:tcPr>
          <w:p w:rsidR="003840B0" w:rsidRPr="00433252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:rsidR="003840B0" w:rsidRPr="00C54C3A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C3A">
              <w:rPr>
                <w:rFonts w:ascii="Angsana New" w:hAnsi="Angsana New"/>
                <w:b/>
                <w:bCs/>
                <w:sz w:val="30"/>
                <w:szCs w:val="30"/>
              </w:rPr>
              <w:t>84,667</w:t>
            </w:r>
          </w:p>
        </w:tc>
        <w:tc>
          <w:tcPr>
            <w:tcW w:w="138" w:type="pct"/>
          </w:tcPr>
          <w:p w:rsidR="003840B0" w:rsidRPr="00433252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double" w:sz="4" w:space="0" w:color="auto"/>
            </w:tcBorders>
          </w:tcPr>
          <w:p w:rsidR="003840B0" w:rsidRPr="00C54C3A" w:rsidRDefault="00FA702D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89,639</w:t>
            </w:r>
          </w:p>
        </w:tc>
        <w:tc>
          <w:tcPr>
            <w:tcW w:w="144" w:type="pct"/>
          </w:tcPr>
          <w:p w:rsidR="003840B0" w:rsidRPr="00433252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:rsidR="003840B0" w:rsidRPr="00C54C3A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C3A">
              <w:rPr>
                <w:rFonts w:ascii="Angsana New" w:hAnsi="Angsana New"/>
                <w:b/>
                <w:bCs/>
                <w:sz w:val="30"/>
                <w:szCs w:val="30"/>
              </w:rPr>
              <w:t>65,59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</w:tbl>
    <w:p w:rsidR="00376E23" w:rsidRPr="00C06367" w:rsidRDefault="006B2D9B" w:rsidP="005E1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C06367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C06367" w:rsidRPr="00C06367">
        <w:rPr>
          <w:rFonts w:ascii="Angsana New" w:hAnsi="Angsana New"/>
          <w:b/>
          <w:bCs/>
          <w:sz w:val="30"/>
          <w:szCs w:val="30"/>
        </w:rPr>
        <w:t>4</w:t>
      </w:r>
      <w:r w:rsidRPr="00C06367">
        <w:rPr>
          <w:rFonts w:ascii="Angsana New" w:hAnsi="Angsana New"/>
          <w:b/>
          <w:bCs/>
          <w:sz w:val="30"/>
          <w:szCs w:val="30"/>
          <w:cs/>
        </w:rPr>
        <w:tab/>
      </w:r>
      <w:r w:rsidRPr="00C06367">
        <w:rPr>
          <w:rFonts w:ascii="Angsana New" w:hAnsi="Angsana New" w:hint="cs"/>
          <w:b/>
          <w:bCs/>
          <w:sz w:val="30"/>
          <w:szCs w:val="30"/>
          <w:cs/>
        </w:rPr>
        <w:t>ค่าใช้จ่ายค้างจ่าย</w:t>
      </w:r>
    </w:p>
    <w:p w:rsidR="00FF3717" w:rsidRPr="00897133" w:rsidRDefault="00FF3717" w:rsidP="005E1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lang w:val="en-GB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1"/>
        <w:gridCol w:w="1076"/>
        <w:gridCol w:w="271"/>
        <w:gridCol w:w="1083"/>
        <w:gridCol w:w="259"/>
        <w:gridCol w:w="1161"/>
        <w:gridCol w:w="271"/>
        <w:gridCol w:w="1096"/>
      </w:tblGrid>
      <w:tr w:rsidR="00DC0517" w:rsidRPr="00C06367" w:rsidTr="00897133">
        <w:tc>
          <w:tcPr>
            <w:tcW w:w="2245" w:type="pct"/>
          </w:tcPr>
          <w:p w:rsidR="00DC0517" w:rsidRPr="00C06367" w:rsidRDefault="00DC051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3" w:type="pct"/>
            <w:gridSpan w:val="3"/>
          </w:tcPr>
          <w:p w:rsidR="00DC0517" w:rsidRPr="00C06367" w:rsidRDefault="00DC0517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636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</w:tcPr>
          <w:p w:rsidR="00DC0517" w:rsidRPr="00C06367" w:rsidRDefault="00DC0517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5" w:type="pct"/>
            <w:gridSpan w:val="3"/>
          </w:tcPr>
          <w:p w:rsidR="00DC0517" w:rsidRPr="00C06367" w:rsidRDefault="00DC0517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636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40B0" w:rsidRPr="00C06367" w:rsidTr="00897133">
        <w:tc>
          <w:tcPr>
            <w:tcW w:w="2245" w:type="pct"/>
          </w:tcPr>
          <w:p w:rsidR="003840B0" w:rsidRPr="00C06367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68" w:type="pct"/>
          </w:tcPr>
          <w:p w:rsidR="003840B0" w:rsidRPr="00C06367" w:rsidRDefault="003840B0" w:rsidP="0038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636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3" w:type="pct"/>
          </w:tcPr>
          <w:p w:rsidR="003840B0" w:rsidRPr="00C06367" w:rsidRDefault="003840B0" w:rsidP="0038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3840B0" w:rsidRPr="00C06367" w:rsidRDefault="003840B0" w:rsidP="0038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6367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7" w:type="pct"/>
          </w:tcPr>
          <w:p w:rsidR="003840B0" w:rsidRPr="00C06367" w:rsidRDefault="003840B0" w:rsidP="0038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3" w:type="pct"/>
          </w:tcPr>
          <w:p w:rsidR="003840B0" w:rsidRPr="00C06367" w:rsidRDefault="003840B0" w:rsidP="0038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636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3" w:type="pct"/>
          </w:tcPr>
          <w:p w:rsidR="003840B0" w:rsidRPr="00C06367" w:rsidRDefault="003840B0" w:rsidP="0038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3840B0" w:rsidRPr="00C06367" w:rsidRDefault="003840B0" w:rsidP="0038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6367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3840B0" w:rsidRPr="00C06367" w:rsidTr="00897133">
        <w:tc>
          <w:tcPr>
            <w:tcW w:w="2245" w:type="pct"/>
          </w:tcPr>
          <w:p w:rsidR="003840B0" w:rsidRPr="00C06367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55" w:type="pct"/>
            <w:gridSpan w:val="7"/>
          </w:tcPr>
          <w:p w:rsidR="003840B0" w:rsidRPr="00C06367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636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840B0" w:rsidRPr="00C06367" w:rsidTr="00897133">
        <w:tc>
          <w:tcPr>
            <w:tcW w:w="2245" w:type="pct"/>
          </w:tcPr>
          <w:p w:rsidR="003840B0" w:rsidRPr="00C06367" w:rsidRDefault="003840B0" w:rsidP="0038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06367">
              <w:rPr>
                <w:rFonts w:ascii="Angsana New" w:hAnsi="Angsana New"/>
                <w:sz w:val="30"/>
                <w:szCs w:val="30"/>
                <w:cs/>
              </w:rPr>
              <w:t>ค่าบทความและลิขสิทธิ์ค้างจ่าย</w:t>
            </w:r>
          </w:p>
        </w:tc>
        <w:tc>
          <w:tcPr>
            <w:tcW w:w="568" w:type="pct"/>
          </w:tcPr>
          <w:p w:rsidR="003840B0" w:rsidRPr="00C06367" w:rsidRDefault="00532165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C06367">
              <w:rPr>
                <w:rFonts w:ascii="Angsana New" w:hAnsi="Angsana New"/>
                <w:sz w:val="30"/>
                <w:szCs w:val="30"/>
              </w:rPr>
              <w:t>68,057</w:t>
            </w:r>
          </w:p>
        </w:tc>
        <w:tc>
          <w:tcPr>
            <w:tcW w:w="143" w:type="pct"/>
          </w:tcPr>
          <w:p w:rsidR="003840B0" w:rsidRPr="00C06367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2" w:type="pct"/>
          </w:tcPr>
          <w:p w:rsidR="003840B0" w:rsidRPr="00C06367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C06367">
              <w:rPr>
                <w:rFonts w:ascii="Angsana New" w:hAnsi="Angsana New"/>
                <w:sz w:val="30"/>
                <w:szCs w:val="30"/>
              </w:rPr>
              <w:t>63,854</w:t>
            </w:r>
          </w:p>
        </w:tc>
        <w:tc>
          <w:tcPr>
            <w:tcW w:w="137" w:type="pct"/>
          </w:tcPr>
          <w:p w:rsidR="003840B0" w:rsidRPr="00C06367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3" w:type="pct"/>
          </w:tcPr>
          <w:p w:rsidR="003840B0" w:rsidRPr="00C06367" w:rsidRDefault="003302BC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C06367">
              <w:rPr>
                <w:rFonts w:ascii="Angsana New" w:hAnsi="Angsana New"/>
                <w:sz w:val="30"/>
                <w:szCs w:val="30"/>
              </w:rPr>
              <w:t>68,057</w:t>
            </w:r>
          </w:p>
        </w:tc>
        <w:tc>
          <w:tcPr>
            <w:tcW w:w="143" w:type="pct"/>
          </w:tcPr>
          <w:p w:rsidR="003840B0" w:rsidRPr="00C06367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3840B0" w:rsidRPr="00C06367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C06367">
              <w:rPr>
                <w:rFonts w:ascii="Angsana New" w:hAnsi="Angsana New"/>
                <w:sz w:val="30"/>
                <w:szCs w:val="30"/>
              </w:rPr>
              <w:t>63,854</w:t>
            </w:r>
          </w:p>
        </w:tc>
      </w:tr>
      <w:tr w:rsidR="007D4C85" w:rsidRPr="00C06367" w:rsidTr="00897133">
        <w:tc>
          <w:tcPr>
            <w:tcW w:w="2245" w:type="pct"/>
          </w:tcPr>
          <w:p w:rsidR="007D4C85" w:rsidRPr="001B07DB" w:rsidRDefault="007D4C85" w:rsidP="007D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B07DB">
              <w:rPr>
                <w:rFonts w:ascii="Angsana New" w:hAnsi="Angsana New" w:hint="cs"/>
                <w:sz w:val="30"/>
                <w:szCs w:val="30"/>
                <w:cs/>
              </w:rPr>
              <w:t>ค่าสนับสนุนการขาย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568" w:type="pct"/>
          </w:tcPr>
          <w:p w:rsidR="007D4C85" w:rsidRPr="001B07DB" w:rsidRDefault="007D4C85" w:rsidP="007D4C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49,615</w:t>
            </w:r>
          </w:p>
        </w:tc>
        <w:tc>
          <w:tcPr>
            <w:tcW w:w="143" w:type="pct"/>
          </w:tcPr>
          <w:p w:rsidR="007D4C85" w:rsidRPr="001B07DB" w:rsidRDefault="007D4C85" w:rsidP="007D4C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7D4C85" w:rsidRPr="001B07DB" w:rsidRDefault="007D4C85" w:rsidP="007D4C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1B07DB">
              <w:rPr>
                <w:rFonts w:ascii="Angsana New" w:hAnsi="Angsana New"/>
                <w:sz w:val="30"/>
                <w:szCs w:val="30"/>
              </w:rPr>
              <w:t>13,368</w:t>
            </w:r>
          </w:p>
        </w:tc>
        <w:tc>
          <w:tcPr>
            <w:tcW w:w="137" w:type="pct"/>
          </w:tcPr>
          <w:p w:rsidR="007D4C85" w:rsidRPr="00C06367" w:rsidRDefault="007D4C85" w:rsidP="007D4C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:rsidR="007D4C85" w:rsidRPr="00C06367" w:rsidRDefault="007D4C85" w:rsidP="007D4C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C063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7D4C85" w:rsidRPr="00C06367" w:rsidRDefault="007D4C85" w:rsidP="007D4C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:rsidR="007D4C85" w:rsidRPr="00C06367" w:rsidRDefault="007D4C85" w:rsidP="007D4C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C0636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E185E" w:rsidRPr="00C06367" w:rsidTr="00897133">
        <w:tc>
          <w:tcPr>
            <w:tcW w:w="2245" w:type="pct"/>
          </w:tcPr>
          <w:p w:rsidR="009E185E" w:rsidRPr="001B07DB" w:rsidRDefault="009E185E" w:rsidP="009E1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B07DB">
              <w:rPr>
                <w:rFonts w:ascii="Angsana New" w:hAnsi="Angsana New" w:hint="cs"/>
                <w:sz w:val="30"/>
                <w:szCs w:val="30"/>
                <w:cs/>
              </w:rPr>
              <w:t>ค่าคอมมิชชั่นค้างจ่าย</w:t>
            </w:r>
          </w:p>
        </w:tc>
        <w:tc>
          <w:tcPr>
            <w:tcW w:w="568" w:type="pct"/>
          </w:tcPr>
          <w:p w:rsidR="009E185E" w:rsidRPr="001B07DB" w:rsidRDefault="009E185E" w:rsidP="009E1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15,726</w:t>
            </w:r>
          </w:p>
        </w:tc>
        <w:tc>
          <w:tcPr>
            <w:tcW w:w="143" w:type="pct"/>
          </w:tcPr>
          <w:p w:rsidR="009E185E" w:rsidRPr="001B07DB" w:rsidRDefault="009E185E" w:rsidP="009E1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9E185E" w:rsidRPr="001B07DB" w:rsidRDefault="009E185E" w:rsidP="009E1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10,011</w:t>
            </w:r>
          </w:p>
        </w:tc>
        <w:tc>
          <w:tcPr>
            <w:tcW w:w="137" w:type="pct"/>
          </w:tcPr>
          <w:p w:rsidR="009E185E" w:rsidRPr="00C06367" w:rsidRDefault="009E185E" w:rsidP="009E1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:rsidR="009E185E" w:rsidRPr="001B07DB" w:rsidRDefault="009E185E" w:rsidP="009E1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1B07DB">
              <w:rPr>
                <w:rFonts w:ascii="Angsana New" w:hAnsi="Angsana New"/>
                <w:sz w:val="30"/>
                <w:szCs w:val="30"/>
              </w:rPr>
              <w:t>6,423</w:t>
            </w:r>
          </w:p>
        </w:tc>
        <w:tc>
          <w:tcPr>
            <w:tcW w:w="143" w:type="pct"/>
          </w:tcPr>
          <w:p w:rsidR="009E185E" w:rsidRPr="001B07DB" w:rsidRDefault="009E185E" w:rsidP="009E1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9E185E" w:rsidRPr="001B07DB" w:rsidRDefault="009E185E" w:rsidP="009E1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1B07DB">
              <w:rPr>
                <w:rFonts w:ascii="Angsana New" w:hAnsi="Angsana New"/>
                <w:sz w:val="30"/>
                <w:szCs w:val="30"/>
              </w:rPr>
              <w:t>6,936</w:t>
            </w:r>
          </w:p>
        </w:tc>
      </w:tr>
      <w:tr w:rsidR="009E185E" w:rsidRPr="00C06367" w:rsidTr="00897133">
        <w:tc>
          <w:tcPr>
            <w:tcW w:w="2245" w:type="pct"/>
          </w:tcPr>
          <w:p w:rsidR="009E185E" w:rsidRPr="001B07DB" w:rsidRDefault="009E185E" w:rsidP="009E1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B07DB">
              <w:rPr>
                <w:rFonts w:ascii="Angsana New" w:hAnsi="Angsana New" w:hint="cs"/>
                <w:sz w:val="30"/>
                <w:szCs w:val="30"/>
                <w:cs/>
              </w:rPr>
              <w:t>ค่าเช่าและบริการพื้นที่ค้างจ่าย</w:t>
            </w:r>
          </w:p>
        </w:tc>
        <w:tc>
          <w:tcPr>
            <w:tcW w:w="568" w:type="pct"/>
          </w:tcPr>
          <w:p w:rsidR="009E185E" w:rsidRPr="001B07DB" w:rsidRDefault="009E185E" w:rsidP="009E1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8,216</w:t>
            </w:r>
          </w:p>
        </w:tc>
        <w:tc>
          <w:tcPr>
            <w:tcW w:w="143" w:type="pct"/>
          </w:tcPr>
          <w:p w:rsidR="009E185E" w:rsidRPr="001B07DB" w:rsidRDefault="009E185E" w:rsidP="009E1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9E185E" w:rsidRPr="00C06367" w:rsidRDefault="009E185E" w:rsidP="009E1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C063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:rsidR="009E185E" w:rsidRPr="00C06367" w:rsidRDefault="009E185E" w:rsidP="009E1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:rsidR="009E185E" w:rsidRPr="00C06367" w:rsidRDefault="009E185E" w:rsidP="009E1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C063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9E185E" w:rsidRPr="00C06367" w:rsidRDefault="009E185E" w:rsidP="009E1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:rsidR="009E185E" w:rsidRPr="00C06367" w:rsidRDefault="009E185E" w:rsidP="009E1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C0636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E185E" w:rsidRPr="00C06367" w:rsidTr="00897133">
        <w:tc>
          <w:tcPr>
            <w:tcW w:w="2245" w:type="pct"/>
          </w:tcPr>
          <w:p w:rsidR="009E185E" w:rsidRPr="001B07DB" w:rsidRDefault="009E185E" w:rsidP="009E1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B07DB">
              <w:rPr>
                <w:rFonts w:ascii="Angsana New" w:hAnsi="Angsana New" w:hint="cs"/>
                <w:sz w:val="30"/>
                <w:szCs w:val="30"/>
                <w:cs/>
              </w:rPr>
              <w:t>ค่าสวัสดิการพนักงานค้างจ่าย</w:t>
            </w:r>
          </w:p>
        </w:tc>
        <w:tc>
          <w:tcPr>
            <w:tcW w:w="568" w:type="pct"/>
          </w:tcPr>
          <w:p w:rsidR="009E185E" w:rsidRPr="001B07DB" w:rsidRDefault="009E185E" w:rsidP="009E1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5,676</w:t>
            </w:r>
          </w:p>
        </w:tc>
        <w:tc>
          <w:tcPr>
            <w:tcW w:w="143" w:type="pct"/>
          </w:tcPr>
          <w:p w:rsidR="009E185E" w:rsidRPr="001B07DB" w:rsidRDefault="009E185E" w:rsidP="009E1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9E185E" w:rsidRPr="001B07DB" w:rsidRDefault="009E185E" w:rsidP="009E1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1B07DB">
              <w:rPr>
                <w:rFonts w:ascii="Angsana New" w:hAnsi="Angsana New"/>
                <w:sz w:val="30"/>
                <w:szCs w:val="30"/>
              </w:rPr>
              <w:t>5,253</w:t>
            </w:r>
          </w:p>
        </w:tc>
        <w:tc>
          <w:tcPr>
            <w:tcW w:w="137" w:type="pct"/>
          </w:tcPr>
          <w:p w:rsidR="009E185E" w:rsidRPr="00C06367" w:rsidRDefault="009E185E" w:rsidP="009E1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:rsidR="009E185E" w:rsidRPr="001B07DB" w:rsidRDefault="009E185E" w:rsidP="009E1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1B07DB">
              <w:rPr>
                <w:rFonts w:ascii="Angsana New" w:hAnsi="Angsana New"/>
                <w:sz w:val="30"/>
                <w:szCs w:val="30"/>
              </w:rPr>
              <w:t>5,594</w:t>
            </w:r>
          </w:p>
        </w:tc>
        <w:tc>
          <w:tcPr>
            <w:tcW w:w="143" w:type="pct"/>
          </w:tcPr>
          <w:p w:rsidR="009E185E" w:rsidRPr="001B07DB" w:rsidRDefault="009E185E" w:rsidP="009E1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9E185E" w:rsidRPr="001B07DB" w:rsidRDefault="009E185E" w:rsidP="009E1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1B07DB">
              <w:rPr>
                <w:rFonts w:ascii="Angsana New" w:hAnsi="Angsana New"/>
                <w:sz w:val="30"/>
                <w:szCs w:val="30"/>
              </w:rPr>
              <w:t>5,253</w:t>
            </w:r>
          </w:p>
        </w:tc>
      </w:tr>
      <w:tr w:rsidR="00532165" w:rsidRPr="00C06367" w:rsidTr="00897133">
        <w:tc>
          <w:tcPr>
            <w:tcW w:w="2245" w:type="pct"/>
          </w:tcPr>
          <w:p w:rsidR="00532165" w:rsidRPr="00C06367" w:rsidRDefault="00532165" w:rsidP="00532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06367">
              <w:rPr>
                <w:rFonts w:ascii="Angsana New" w:hAnsi="Angsana New"/>
                <w:sz w:val="30"/>
                <w:szCs w:val="30"/>
                <w:cs/>
              </w:rPr>
              <w:t>ค่าสาธารณูปโภคค้างจ่าย</w:t>
            </w:r>
          </w:p>
        </w:tc>
        <w:tc>
          <w:tcPr>
            <w:tcW w:w="568" w:type="pct"/>
          </w:tcPr>
          <w:p w:rsidR="00532165" w:rsidRPr="00C06367" w:rsidRDefault="00550FC2" w:rsidP="00532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4,295</w:t>
            </w:r>
          </w:p>
        </w:tc>
        <w:tc>
          <w:tcPr>
            <w:tcW w:w="143" w:type="pct"/>
          </w:tcPr>
          <w:p w:rsidR="00532165" w:rsidRPr="00C06367" w:rsidRDefault="00532165" w:rsidP="00532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2" w:type="pct"/>
          </w:tcPr>
          <w:p w:rsidR="00532165" w:rsidRPr="00C06367" w:rsidRDefault="00532165" w:rsidP="00532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C06367">
              <w:rPr>
                <w:rFonts w:ascii="Angsana New" w:hAnsi="Angsana New"/>
                <w:sz w:val="30"/>
                <w:szCs w:val="30"/>
              </w:rPr>
              <w:t>3,313</w:t>
            </w:r>
          </w:p>
        </w:tc>
        <w:tc>
          <w:tcPr>
            <w:tcW w:w="137" w:type="pct"/>
          </w:tcPr>
          <w:p w:rsidR="00532165" w:rsidRPr="00C06367" w:rsidRDefault="00532165" w:rsidP="00532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3" w:type="pct"/>
          </w:tcPr>
          <w:p w:rsidR="00532165" w:rsidRPr="00C06367" w:rsidRDefault="00532165" w:rsidP="00532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C06367">
              <w:rPr>
                <w:rFonts w:ascii="Angsana New" w:hAnsi="Angsana New"/>
                <w:sz w:val="30"/>
                <w:szCs w:val="30"/>
              </w:rPr>
              <w:t>2,651</w:t>
            </w:r>
          </w:p>
        </w:tc>
        <w:tc>
          <w:tcPr>
            <w:tcW w:w="143" w:type="pct"/>
          </w:tcPr>
          <w:p w:rsidR="00532165" w:rsidRPr="00C06367" w:rsidRDefault="00532165" w:rsidP="00532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532165" w:rsidRPr="00C06367" w:rsidRDefault="00532165" w:rsidP="00532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C06367">
              <w:rPr>
                <w:rFonts w:ascii="Angsana New" w:hAnsi="Angsana New"/>
                <w:sz w:val="30"/>
                <w:szCs w:val="30"/>
              </w:rPr>
              <w:t>2,991</w:t>
            </w:r>
          </w:p>
        </w:tc>
      </w:tr>
      <w:tr w:rsidR="00532165" w:rsidRPr="00C06367" w:rsidTr="00897133">
        <w:tc>
          <w:tcPr>
            <w:tcW w:w="2245" w:type="pct"/>
          </w:tcPr>
          <w:p w:rsidR="00532165" w:rsidRPr="00C06367" w:rsidRDefault="00532165" w:rsidP="00532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06367">
              <w:rPr>
                <w:rFonts w:ascii="Angsana New" w:hAnsi="Angsana New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568" w:type="pct"/>
          </w:tcPr>
          <w:p w:rsidR="00532165" w:rsidRPr="00C06367" w:rsidRDefault="00532165" w:rsidP="00125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C063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532165" w:rsidRPr="00C06367" w:rsidRDefault="00532165" w:rsidP="00532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2" w:type="pct"/>
          </w:tcPr>
          <w:p w:rsidR="00532165" w:rsidRPr="00C06367" w:rsidRDefault="00532165" w:rsidP="00532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C06367">
              <w:rPr>
                <w:rFonts w:ascii="Angsana New" w:hAnsi="Angsana New"/>
                <w:sz w:val="30"/>
                <w:szCs w:val="30"/>
              </w:rPr>
              <w:t>3,309</w:t>
            </w:r>
          </w:p>
        </w:tc>
        <w:tc>
          <w:tcPr>
            <w:tcW w:w="137" w:type="pct"/>
          </w:tcPr>
          <w:p w:rsidR="00532165" w:rsidRPr="00C06367" w:rsidRDefault="00532165" w:rsidP="00532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3" w:type="pct"/>
          </w:tcPr>
          <w:p w:rsidR="00532165" w:rsidRPr="00C06367" w:rsidRDefault="00532165" w:rsidP="00125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C063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532165" w:rsidRPr="00C06367" w:rsidRDefault="00532165" w:rsidP="00532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532165" w:rsidRPr="00C06367" w:rsidRDefault="00532165" w:rsidP="00532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C06367">
              <w:rPr>
                <w:rFonts w:ascii="Angsana New" w:hAnsi="Angsana New"/>
                <w:sz w:val="30"/>
                <w:szCs w:val="30"/>
              </w:rPr>
              <w:t>663</w:t>
            </w:r>
          </w:p>
        </w:tc>
      </w:tr>
      <w:tr w:rsidR="00F603C9" w:rsidRPr="00C06367" w:rsidTr="00897133">
        <w:tc>
          <w:tcPr>
            <w:tcW w:w="2245" w:type="pct"/>
          </w:tcPr>
          <w:p w:rsidR="00F603C9" w:rsidRPr="00C06367" w:rsidRDefault="00F603C9" w:rsidP="00F60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06367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ค่าใช้จ่ายค้างจ่ายอื่น</w:t>
            </w:r>
          </w:p>
        </w:tc>
        <w:tc>
          <w:tcPr>
            <w:tcW w:w="568" w:type="pct"/>
          </w:tcPr>
          <w:p w:rsidR="00F603C9" w:rsidRPr="00C06367" w:rsidRDefault="00550FC2" w:rsidP="00550F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30,013</w:t>
            </w:r>
          </w:p>
        </w:tc>
        <w:tc>
          <w:tcPr>
            <w:tcW w:w="143" w:type="pct"/>
          </w:tcPr>
          <w:p w:rsidR="00F603C9" w:rsidRPr="00C06367" w:rsidRDefault="00F603C9" w:rsidP="00F60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2" w:type="pct"/>
          </w:tcPr>
          <w:p w:rsidR="00F603C9" w:rsidRPr="00C06367" w:rsidRDefault="00F603C9" w:rsidP="00F60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30,115</w:t>
            </w:r>
          </w:p>
        </w:tc>
        <w:tc>
          <w:tcPr>
            <w:tcW w:w="137" w:type="pct"/>
          </w:tcPr>
          <w:p w:rsidR="00F603C9" w:rsidRPr="00C06367" w:rsidRDefault="00F603C9" w:rsidP="00F60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3" w:type="pct"/>
          </w:tcPr>
          <w:p w:rsidR="00F603C9" w:rsidRPr="00C06367" w:rsidRDefault="00F603C9" w:rsidP="00F60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11,279</w:t>
            </w:r>
          </w:p>
        </w:tc>
        <w:tc>
          <w:tcPr>
            <w:tcW w:w="143" w:type="pct"/>
          </w:tcPr>
          <w:p w:rsidR="00F603C9" w:rsidRPr="00C06367" w:rsidRDefault="00F603C9" w:rsidP="00F60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F603C9" w:rsidRPr="00C06367" w:rsidRDefault="00F603C9" w:rsidP="00F60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15,378</w:t>
            </w:r>
          </w:p>
        </w:tc>
      </w:tr>
      <w:tr w:rsidR="00532165" w:rsidRPr="00C06367" w:rsidTr="00897133">
        <w:tc>
          <w:tcPr>
            <w:tcW w:w="2245" w:type="pct"/>
          </w:tcPr>
          <w:p w:rsidR="00532165" w:rsidRPr="00C06367" w:rsidRDefault="00532165" w:rsidP="00532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636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:rsidR="00532165" w:rsidRPr="00C06367" w:rsidRDefault="00110D9C" w:rsidP="00532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6367">
              <w:rPr>
                <w:rFonts w:ascii="Angsana New" w:hAnsi="Angsana New"/>
                <w:b/>
                <w:bCs/>
                <w:sz w:val="30"/>
                <w:szCs w:val="30"/>
              </w:rPr>
              <w:t>181,59</w:t>
            </w:r>
            <w:r w:rsidR="00125DFB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:rsidR="00532165" w:rsidRPr="00C06367" w:rsidRDefault="00532165" w:rsidP="00532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:rsidR="00532165" w:rsidRPr="00C06367" w:rsidRDefault="00532165" w:rsidP="00532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6367">
              <w:rPr>
                <w:rFonts w:ascii="Angsana New" w:hAnsi="Angsana New"/>
                <w:b/>
                <w:bCs/>
                <w:sz w:val="30"/>
                <w:szCs w:val="30"/>
              </w:rPr>
              <w:t>129,223</w:t>
            </w:r>
          </w:p>
        </w:tc>
        <w:tc>
          <w:tcPr>
            <w:tcW w:w="137" w:type="pct"/>
          </w:tcPr>
          <w:p w:rsidR="00532165" w:rsidRPr="00C06367" w:rsidRDefault="00532165" w:rsidP="00532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:rsidR="00532165" w:rsidRPr="00C06367" w:rsidRDefault="00532165" w:rsidP="00532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6367">
              <w:rPr>
                <w:rFonts w:ascii="Angsana New" w:hAnsi="Angsana New"/>
                <w:b/>
                <w:bCs/>
                <w:sz w:val="30"/>
                <w:szCs w:val="30"/>
              </w:rPr>
              <w:t>94,004</w:t>
            </w:r>
          </w:p>
        </w:tc>
        <w:tc>
          <w:tcPr>
            <w:tcW w:w="143" w:type="pct"/>
          </w:tcPr>
          <w:p w:rsidR="00532165" w:rsidRPr="00C06367" w:rsidRDefault="00532165" w:rsidP="00532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:rsidR="00532165" w:rsidRPr="00C06367" w:rsidRDefault="00532165" w:rsidP="00532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6367">
              <w:rPr>
                <w:rFonts w:ascii="Angsana New" w:hAnsi="Angsana New"/>
                <w:b/>
                <w:bCs/>
                <w:sz w:val="30"/>
                <w:szCs w:val="30"/>
              </w:rPr>
              <w:t>95,075</w:t>
            </w:r>
          </w:p>
        </w:tc>
      </w:tr>
    </w:tbl>
    <w:p w:rsidR="006A090E" w:rsidRPr="00897133" w:rsidRDefault="006A090E" w:rsidP="00532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270FB7" w:rsidRPr="00C06367" w:rsidRDefault="00270FB7" w:rsidP="00270F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C06367">
        <w:rPr>
          <w:rFonts w:ascii="Angsana New" w:hAnsi="Angsana New"/>
          <w:b/>
          <w:bCs/>
          <w:sz w:val="30"/>
          <w:szCs w:val="30"/>
        </w:rPr>
        <w:t>2</w:t>
      </w:r>
      <w:r w:rsidR="00C06367">
        <w:rPr>
          <w:rFonts w:ascii="Angsana New" w:hAnsi="Angsana New"/>
          <w:b/>
          <w:bCs/>
          <w:sz w:val="30"/>
          <w:szCs w:val="30"/>
        </w:rPr>
        <w:t>5</w:t>
      </w:r>
      <w:r w:rsidRPr="00C06367">
        <w:rPr>
          <w:rFonts w:ascii="Angsana New" w:hAnsi="Angsana New"/>
          <w:b/>
          <w:bCs/>
          <w:sz w:val="30"/>
          <w:szCs w:val="30"/>
          <w:cs/>
        </w:rPr>
        <w:tab/>
        <w:t>ค่าใบอนุญาตให้ใช้คลื่นความถี่และประกอบกิจการโทรทัศน์ค้างจ่าย</w:t>
      </w:r>
    </w:p>
    <w:p w:rsidR="00270FB7" w:rsidRPr="00897133" w:rsidRDefault="00270FB7" w:rsidP="00532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270FB7" w:rsidRPr="00897133" w:rsidRDefault="00270FB7" w:rsidP="00270FB7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897133">
        <w:rPr>
          <w:rFonts w:ascii="Angsana New" w:hAnsi="Angsana New" w:hint="cs"/>
          <w:sz w:val="30"/>
          <w:szCs w:val="30"/>
          <w:cs/>
        </w:rPr>
        <w:t>ค่าใบอนุญาตให้ใช้คลื่นความถี่และประกอบกิจการโทรทัศน์ค้างจ่าย</w:t>
      </w:r>
      <w:r w:rsidRPr="00897133">
        <w:rPr>
          <w:rFonts w:ascii="Angsana New" w:hAnsi="Angsana New"/>
          <w:sz w:val="30"/>
          <w:szCs w:val="30"/>
          <w:cs/>
        </w:rPr>
        <w:t xml:space="preserve"> </w:t>
      </w:r>
      <w:r w:rsidRPr="00897133">
        <w:rPr>
          <w:rFonts w:ascii="Angsana New" w:hAnsi="Angsana New" w:hint="cs"/>
          <w:sz w:val="30"/>
          <w:szCs w:val="30"/>
          <w:cs/>
        </w:rPr>
        <w:t>ณ</w:t>
      </w:r>
      <w:r w:rsidRPr="00897133">
        <w:rPr>
          <w:rFonts w:ascii="Angsana New" w:hAnsi="Angsana New"/>
          <w:sz w:val="30"/>
          <w:szCs w:val="30"/>
          <w:cs/>
        </w:rPr>
        <w:t xml:space="preserve"> </w:t>
      </w:r>
      <w:r w:rsidRPr="00897133">
        <w:rPr>
          <w:rFonts w:ascii="Angsana New" w:hAnsi="Angsana New" w:hint="cs"/>
          <w:sz w:val="30"/>
          <w:szCs w:val="30"/>
          <w:cs/>
        </w:rPr>
        <w:t>วันที่</w:t>
      </w:r>
      <w:r w:rsidRPr="00897133">
        <w:rPr>
          <w:rFonts w:ascii="Angsana New" w:hAnsi="Angsana New"/>
          <w:sz w:val="30"/>
          <w:szCs w:val="30"/>
        </w:rPr>
        <w:t xml:space="preserve"> 31 </w:t>
      </w:r>
      <w:r w:rsidRPr="00897133">
        <w:rPr>
          <w:rFonts w:ascii="Angsana New" w:hAnsi="Angsana New" w:hint="cs"/>
          <w:sz w:val="30"/>
          <w:szCs w:val="30"/>
          <w:cs/>
        </w:rPr>
        <w:t>ธันวาคม</w:t>
      </w:r>
      <w:r w:rsidRPr="00897133">
        <w:rPr>
          <w:rFonts w:ascii="Angsana New" w:hAnsi="Angsana New"/>
          <w:sz w:val="30"/>
          <w:szCs w:val="30"/>
          <w:cs/>
        </w:rPr>
        <w:t xml:space="preserve"> </w:t>
      </w:r>
      <w:r w:rsidRPr="00897133">
        <w:rPr>
          <w:rFonts w:ascii="Angsana New" w:hAnsi="Angsana New" w:hint="cs"/>
          <w:sz w:val="30"/>
          <w:szCs w:val="30"/>
          <w:cs/>
        </w:rPr>
        <w:t>มีรายละเอียด</w:t>
      </w:r>
      <w:r w:rsidRPr="00897133">
        <w:rPr>
          <w:rFonts w:ascii="Angsana New" w:hAnsi="Angsana New"/>
          <w:sz w:val="30"/>
          <w:szCs w:val="30"/>
          <w:cs/>
        </w:rPr>
        <w:t xml:space="preserve"> </w:t>
      </w:r>
      <w:r w:rsidRPr="00897133">
        <w:rPr>
          <w:rFonts w:ascii="Angsana New" w:hAnsi="Angsana New" w:hint="cs"/>
          <w:sz w:val="30"/>
          <w:szCs w:val="30"/>
          <w:cs/>
        </w:rPr>
        <w:t>ดังนี้</w:t>
      </w:r>
    </w:p>
    <w:p w:rsidR="00270FB7" w:rsidRPr="00897133" w:rsidRDefault="00270FB7" w:rsidP="00270FB7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990"/>
        <w:gridCol w:w="270"/>
        <w:gridCol w:w="810"/>
        <w:gridCol w:w="236"/>
        <w:gridCol w:w="990"/>
        <w:gridCol w:w="236"/>
        <w:gridCol w:w="990"/>
        <w:gridCol w:w="236"/>
        <w:gridCol w:w="822"/>
        <w:gridCol w:w="270"/>
        <w:gridCol w:w="1068"/>
      </w:tblGrid>
      <w:tr w:rsidR="00270FB7" w:rsidRPr="0004399C" w:rsidTr="00EE14B9">
        <w:trPr>
          <w:cantSplit/>
        </w:trPr>
        <w:tc>
          <w:tcPr>
            <w:tcW w:w="2340" w:type="dxa"/>
          </w:tcPr>
          <w:p w:rsidR="00270FB7" w:rsidRPr="005E5714" w:rsidRDefault="00270FB7" w:rsidP="00EE14B9">
            <w:pPr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96" w:type="dxa"/>
            <w:gridSpan w:val="5"/>
          </w:tcPr>
          <w:p w:rsidR="00270FB7" w:rsidRPr="0004399C" w:rsidRDefault="003840B0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36" w:type="dxa"/>
          </w:tcPr>
          <w:p w:rsidR="00270FB7" w:rsidRPr="0004399C" w:rsidRDefault="00270FB7" w:rsidP="00EE14B9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86" w:type="dxa"/>
            <w:gridSpan w:val="5"/>
          </w:tcPr>
          <w:p w:rsidR="00270FB7" w:rsidRPr="0004399C" w:rsidRDefault="003840B0" w:rsidP="00EE14B9">
            <w:pPr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270FB7" w:rsidRPr="0004399C" w:rsidTr="00EE14B9">
        <w:trPr>
          <w:cantSplit/>
        </w:trPr>
        <w:tc>
          <w:tcPr>
            <w:tcW w:w="2340" w:type="dxa"/>
          </w:tcPr>
          <w:p w:rsidR="00270FB7" w:rsidRPr="0004399C" w:rsidRDefault="00270FB7" w:rsidP="00EE14B9">
            <w:pPr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270FB7" w:rsidRPr="0004399C" w:rsidRDefault="00270FB7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04399C">
              <w:rPr>
                <w:rFonts w:ascii="Angsana New" w:hAnsi="Angsana New"/>
                <w:spacing w:val="-6"/>
                <w:sz w:val="26"/>
                <w:szCs w:val="26"/>
                <w:cs/>
              </w:rPr>
              <w:t>มูลค่าอนาคต</w:t>
            </w:r>
          </w:p>
        </w:tc>
        <w:tc>
          <w:tcPr>
            <w:tcW w:w="270" w:type="dxa"/>
          </w:tcPr>
          <w:p w:rsidR="00270FB7" w:rsidRPr="0004399C" w:rsidRDefault="00270FB7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270FB7" w:rsidRPr="0004399C" w:rsidRDefault="00270FB7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270FB7" w:rsidRPr="0004399C" w:rsidRDefault="00270FB7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270FB7" w:rsidRPr="0004399C" w:rsidRDefault="00270FB7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04399C">
              <w:rPr>
                <w:rFonts w:ascii="Angsana New" w:hAnsi="Angsana New"/>
                <w:spacing w:val="-6"/>
                <w:sz w:val="26"/>
                <w:szCs w:val="26"/>
                <w:cs/>
              </w:rPr>
              <w:t>มูลค่าปัจจุบัน</w:t>
            </w:r>
          </w:p>
        </w:tc>
        <w:tc>
          <w:tcPr>
            <w:tcW w:w="236" w:type="dxa"/>
          </w:tcPr>
          <w:p w:rsidR="00270FB7" w:rsidRPr="0004399C" w:rsidRDefault="00270FB7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270FB7" w:rsidRPr="0004399C" w:rsidRDefault="00270FB7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04399C">
              <w:rPr>
                <w:rFonts w:ascii="Angsana New" w:hAnsi="Angsana New"/>
                <w:spacing w:val="-6"/>
                <w:sz w:val="26"/>
                <w:szCs w:val="26"/>
                <w:cs/>
              </w:rPr>
              <w:t>มูลค่าอนาคต</w:t>
            </w:r>
          </w:p>
        </w:tc>
        <w:tc>
          <w:tcPr>
            <w:tcW w:w="236" w:type="dxa"/>
          </w:tcPr>
          <w:p w:rsidR="00270FB7" w:rsidRPr="0004399C" w:rsidRDefault="00270FB7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22" w:type="dxa"/>
          </w:tcPr>
          <w:p w:rsidR="00270FB7" w:rsidRPr="0004399C" w:rsidRDefault="00270FB7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270FB7" w:rsidRPr="0004399C" w:rsidRDefault="00270FB7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</w:tcPr>
          <w:p w:rsidR="00270FB7" w:rsidRPr="0004399C" w:rsidRDefault="00270FB7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04399C">
              <w:rPr>
                <w:rFonts w:ascii="Angsana New" w:hAnsi="Angsana New"/>
                <w:spacing w:val="-6"/>
                <w:sz w:val="26"/>
                <w:szCs w:val="26"/>
                <w:cs/>
              </w:rPr>
              <w:t>มูลค่าปัจจุบัน</w:t>
            </w:r>
          </w:p>
        </w:tc>
      </w:tr>
      <w:tr w:rsidR="00270FB7" w:rsidRPr="0004399C" w:rsidTr="00EE14B9">
        <w:trPr>
          <w:cantSplit/>
        </w:trPr>
        <w:tc>
          <w:tcPr>
            <w:tcW w:w="2340" w:type="dxa"/>
          </w:tcPr>
          <w:p w:rsidR="00270FB7" w:rsidRPr="0004399C" w:rsidRDefault="00270FB7" w:rsidP="00EE14B9">
            <w:pPr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270FB7" w:rsidRPr="0004399C" w:rsidRDefault="00270FB7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04399C">
              <w:rPr>
                <w:rFonts w:ascii="Angsana New" w:hAnsi="Angsana New"/>
                <w:spacing w:val="-6"/>
                <w:sz w:val="26"/>
                <w:szCs w:val="26"/>
                <w:cs/>
              </w:rPr>
              <w:t>ของจำนวน</w:t>
            </w:r>
            <w:r w:rsidRPr="0004399C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เงิน</w:t>
            </w:r>
          </w:p>
        </w:tc>
        <w:tc>
          <w:tcPr>
            <w:tcW w:w="270" w:type="dxa"/>
          </w:tcPr>
          <w:p w:rsidR="00270FB7" w:rsidRPr="0004399C" w:rsidRDefault="00270FB7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270FB7" w:rsidRPr="0004399C" w:rsidRDefault="00270FB7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270FB7" w:rsidRPr="0004399C" w:rsidRDefault="00270FB7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270FB7" w:rsidRPr="0004399C" w:rsidRDefault="00270FB7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04399C">
              <w:rPr>
                <w:rFonts w:ascii="Angsana New" w:hAnsi="Angsana New"/>
                <w:spacing w:val="-6"/>
                <w:sz w:val="26"/>
                <w:szCs w:val="26"/>
                <w:cs/>
              </w:rPr>
              <w:t>ของจำนวน</w:t>
            </w:r>
            <w:r w:rsidRPr="0004399C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เงิน</w:t>
            </w:r>
          </w:p>
        </w:tc>
        <w:tc>
          <w:tcPr>
            <w:tcW w:w="236" w:type="dxa"/>
          </w:tcPr>
          <w:p w:rsidR="00270FB7" w:rsidRPr="0004399C" w:rsidRDefault="00270FB7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270FB7" w:rsidRPr="0004399C" w:rsidRDefault="00270FB7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04399C">
              <w:rPr>
                <w:rFonts w:ascii="Angsana New" w:hAnsi="Angsana New"/>
                <w:spacing w:val="-6"/>
                <w:sz w:val="26"/>
                <w:szCs w:val="26"/>
                <w:cs/>
              </w:rPr>
              <w:t>ของจำนวน</w:t>
            </w:r>
            <w:r w:rsidRPr="0004399C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เงิน</w:t>
            </w:r>
          </w:p>
        </w:tc>
        <w:tc>
          <w:tcPr>
            <w:tcW w:w="236" w:type="dxa"/>
          </w:tcPr>
          <w:p w:rsidR="00270FB7" w:rsidRPr="0004399C" w:rsidRDefault="00270FB7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22" w:type="dxa"/>
          </w:tcPr>
          <w:p w:rsidR="00270FB7" w:rsidRPr="0004399C" w:rsidRDefault="00270FB7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270FB7" w:rsidRPr="0004399C" w:rsidRDefault="00270FB7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</w:tcPr>
          <w:p w:rsidR="00270FB7" w:rsidRPr="0004399C" w:rsidRDefault="00270FB7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04399C">
              <w:rPr>
                <w:rFonts w:ascii="Angsana New" w:hAnsi="Angsana New"/>
                <w:spacing w:val="-6"/>
                <w:sz w:val="26"/>
                <w:szCs w:val="26"/>
                <w:cs/>
              </w:rPr>
              <w:t>ของจำนวน</w:t>
            </w:r>
            <w:r w:rsidRPr="0004399C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เงิน</w:t>
            </w:r>
          </w:p>
        </w:tc>
      </w:tr>
      <w:tr w:rsidR="00270FB7" w:rsidRPr="0004399C" w:rsidTr="00EE14B9">
        <w:trPr>
          <w:cantSplit/>
        </w:trPr>
        <w:tc>
          <w:tcPr>
            <w:tcW w:w="2340" w:type="dxa"/>
          </w:tcPr>
          <w:p w:rsidR="00270FB7" w:rsidRPr="0004399C" w:rsidRDefault="00270FB7" w:rsidP="00EE14B9">
            <w:pPr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270FB7" w:rsidRPr="0004399C" w:rsidRDefault="00270FB7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04399C">
              <w:rPr>
                <w:rFonts w:ascii="Angsana New" w:hAnsi="Angsana New"/>
                <w:spacing w:val="-6"/>
                <w:sz w:val="26"/>
                <w:szCs w:val="26"/>
                <w:cs/>
              </w:rPr>
              <w:t>ที่</w:t>
            </w:r>
            <w:r w:rsidRPr="0004399C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ต้องจ่าย</w:t>
            </w:r>
          </w:p>
        </w:tc>
        <w:tc>
          <w:tcPr>
            <w:tcW w:w="270" w:type="dxa"/>
          </w:tcPr>
          <w:p w:rsidR="00270FB7" w:rsidRPr="0004399C" w:rsidRDefault="00270FB7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270FB7" w:rsidRPr="0004399C" w:rsidRDefault="00270FB7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399C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36" w:type="dxa"/>
          </w:tcPr>
          <w:p w:rsidR="00270FB7" w:rsidRPr="0004399C" w:rsidRDefault="00270FB7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270FB7" w:rsidRPr="0004399C" w:rsidRDefault="00270FB7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04399C">
              <w:rPr>
                <w:rFonts w:ascii="Angsana New" w:hAnsi="Angsana New"/>
                <w:spacing w:val="-6"/>
                <w:sz w:val="26"/>
                <w:szCs w:val="26"/>
                <w:cs/>
              </w:rPr>
              <w:t>ที่</w:t>
            </w:r>
            <w:r w:rsidRPr="0004399C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ต้องจ่าย</w:t>
            </w:r>
          </w:p>
        </w:tc>
        <w:tc>
          <w:tcPr>
            <w:tcW w:w="236" w:type="dxa"/>
          </w:tcPr>
          <w:p w:rsidR="00270FB7" w:rsidRPr="0004399C" w:rsidRDefault="00270FB7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270FB7" w:rsidRPr="0004399C" w:rsidRDefault="00270FB7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04399C">
              <w:rPr>
                <w:rFonts w:ascii="Angsana New" w:hAnsi="Angsana New"/>
                <w:spacing w:val="-6"/>
                <w:sz w:val="26"/>
                <w:szCs w:val="26"/>
                <w:cs/>
              </w:rPr>
              <w:t>ที่</w:t>
            </w:r>
            <w:r w:rsidRPr="0004399C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ต้องจ่าย</w:t>
            </w:r>
          </w:p>
        </w:tc>
        <w:tc>
          <w:tcPr>
            <w:tcW w:w="236" w:type="dxa"/>
          </w:tcPr>
          <w:p w:rsidR="00270FB7" w:rsidRPr="0004399C" w:rsidRDefault="00270FB7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22" w:type="dxa"/>
          </w:tcPr>
          <w:p w:rsidR="00270FB7" w:rsidRPr="0004399C" w:rsidRDefault="00270FB7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399C">
              <w:rPr>
                <w:rFonts w:ascii="Angsana New" w:hAnsi="Angsana New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70" w:type="dxa"/>
          </w:tcPr>
          <w:p w:rsidR="00270FB7" w:rsidRPr="0004399C" w:rsidRDefault="00270FB7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</w:tcPr>
          <w:p w:rsidR="00270FB7" w:rsidRPr="0004399C" w:rsidRDefault="00270FB7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04399C">
              <w:rPr>
                <w:rFonts w:ascii="Angsana New" w:hAnsi="Angsana New"/>
                <w:spacing w:val="-6"/>
                <w:sz w:val="26"/>
                <w:szCs w:val="26"/>
                <w:cs/>
              </w:rPr>
              <w:t>ที่</w:t>
            </w:r>
            <w:r w:rsidRPr="0004399C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ต้องจ่าย</w:t>
            </w:r>
          </w:p>
        </w:tc>
      </w:tr>
      <w:tr w:rsidR="00270FB7" w:rsidRPr="0004399C" w:rsidTr="00EE14B9">
        <w:trPr>
          <w:cantSplit/>
        </w:trPr>
        <w:tc>
          <w:tcPr>
            <w:tcW w:w="2340" w:type="dxa"/>
          </w:tcPr>
          <w:p w:rsidR="00270FB7" w:rsidRPr="0004399C" w:rsidRDefault="00270FB7" w:rsidP="00EE14B9">
            <w:pPr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918" w:type="dxa"/>
            <w:gridSpan w:val="11"/>
          </w:tcPr>
          <w:p w:rsidR="00270FB7" w:rsidRPr="0004399C" w:rsidRDefault="00270FB7" w:rsidP="00EE14B9">
            <w:pPr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04399C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3302BC" w:rsidRPr="005B3147" w:rsidTr="007A2930">
        <w:trPr>
          <w:cantSplit/>
          <w:trHeight w:val="317"/>
        </w:trPr>
        <w:tc>
          <w:tcPr>
            <w:tcW w:w="2340" w:type="dxa"/>
          </w:tcPr>
          <w:p w:rsidR="003302BC" w:rsidRPr="0004399C" w:rsidRDefault="003302BC" w:rsidP="003302BC">
            <w:pPr>
              <w:spacing w:line="240" w:lineRule="auto"/>
              <w:ind w:right="-43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04399C">
              <w:rPr>
                <w:rFonts w:ascii="Angsana New" w:hAnsi="Angsana New"/>
                <w:spacing w:val="-6"/>
                <w:sz w:val="26"/>
                <w:szCs w:val="26"/>
                <w:cs/>
              </w:rPr>
              <w:t>ครบกำหนดชำระภายในหนึ่งปี</w:t>
            </w:r>
          </w:p>
        </w:tc>
        <w:tc>
          <w:tcPr>
            <w:tcW w:w="990" w:type="dxa"/>
          </w:tcPr>
          <w:p w:rsidR="003302BC" w:rsidRPr="0004399C" w:rsidRDefault="003302BC" w:rsidP="0033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-6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3302BC" w:rsidRPr="0004399C" w:rsidRDefault="003302BC" w:rsidP="003302BC">
            <w:pPr>
              <w:tabs>
                <w:tab w:val="clear" w:pos="680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3302BC" w:rsidRPr="0004399C" w:rsidRDefault="003302BC" w:rsidP="00125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240" w:lineRule="auto"/>
              <w:ind w:left="-108" w:right="-6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3302BC" w:rsidRPr="0004399C" w:rsidRDefault="003302BC" w:rsidP="003302BC">
            <w:pPr>
              <w:tabs>
                <w:tab w:val="clear" w:pos="680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302BC" w:rsidRPr="0004399C" w:rsidRDefault="003302BC" w:rsidP="0033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-6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3302BC" w:rsidRPr="0004399C" w:rsidRDefault="003302BC" w:rsidP="003302BC">
            <w:pPr>
              <w:tabs>
                <w:tab w:val="clear" w:pos="680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3302BC" w:rsidRPr="0004399C" w:rsidRDefault="003302BC" w:rsidP="0033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68"/>
              <w:rPr>
                <w:rFonts w:ascii="Angsana New" w:hAnsi="Angsana New"/>
                <w:sz w:val="26"/>
                <w:szCs w:val="26"/>
              </w:rPr>
            </w:pPr>
            <w:r w:rsidRPr="0004399C">
              <w:rPr>
                <w:rFonts w:ascii="Angsana New" w:hAnsi="Angsana New"/>
                <w:sz w:val="26"/>
                <w:szCs w:val="26"/>
              </w:rPr>
              <w:t>256,500</w:t>
            </w:r>
          </w:p>
        </w:tc>
        <w:tc>
          <w:tcPr>
            <w:tcW w:w="236" w:type="dxa"/>
          </w:tcPr>
          <w:p w:rsidR="003302BC" w:rsidRPr="0004399C" w:rsidRDefault="003302BC" w:rsidP="003302BC">
            <w:pPr>
              <w:tabs>
                <w:tab w:val="clear" w:pos="680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22" w:type="dxa"/>
          </w:tcPr>
          <w:p w:rsidR="003302BC" w:rsidRPr="0004399C" w:rsidRDefault="003302BC" w:rsidP="0033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240" w:lineRule="auto"/>
              <w:ind w:left="-108" w:right="-6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04399C">
              <w:rPr>
                <w:rFonts w:ascii="Angsana New" w:hAnsi="Angsana New"/>
                <w:sz w:val="26"/>
                <w:szCs w:val="26"/>
              </w:rPr>
              <w:t>12,105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:rsidR="003302BC" w:rsidRPr="0004399C" w:rsidRDefault="003302BC" w:rsidP="003302BC">
            <w:pPr>
              <w:tabs>
                <w:tab w:val="clear" w:pos="680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</w:tcPr>
          <w:p w:rsidR="003302BC" w:rsidRPr="0004399C" w:rsidRDefault="003302BC" w:rsidP="0033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68"/>
              <w:rPr>
                <w:rFonts w:ascii="Angsana New" w:hAnsi="Angsana New"/>
                <w:sz w:val="26"/>
                <w:szCs w:val="26"/>
              </w:rPr>
            </w:pPr>
            <w:r w:rsidRPr="0004399C">
              <w:rPr>
                <w:rFonts w:ascii="Angsana New" w:hAnsi="Angsana New"/>
                <w:sz w:val="26"/>
                <w:szCs w:val="26"/>
              </w:rPr>
              <w:t>244,395</w:t>
            </w:r>
          </w:p>
        </w:tc>
      </w:tr>
      <w:tr w:rsidR="003302BC" w:rsidRPr="0004399C" w:rsidTr="00EE14B9">
        <w:trPr>
          <w:cantSplit/>
        </w:trPr>
        <w:tc>
          <w:tcPr>
            <w:tcW w:w="2340" w:type="dxa"/>
          </w:tcPr>
          <w:p w:rsidR="003302BC" w:rsidRPr="0004399C" w:rsidRDefault="003302BC" w:rsidP="003302BC">
            <w:pPr>
              <w:spacing w:line="240" w:lineRule="auto"/>
              <w:ind w:right="-43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04399C">
              <w:rPr>
                <w:rFonts w:ascii="Angsana New" w:hAnsi="Angsana New"/>
                <w:spacing w:val="-6"/>
                <w:sz w:val="26"/>
                <w:szCs w:val="26"/>
                <w:cs/>
              </w:rPr>
              <w:t>ครบกำหนดชำระหลังจากหนึ่งปี</w:t>
            </w:r>
          </w:p>
        </w:tc>
        <w:tc>
          <w:tcPr>
            <w:tcW w:w="990" w:type="dxa"/>
          </w:tcPr>
          <w:p w:rsidR="003302BC" w:rsidRPr="0004399C" w:rsidRDefault="003302BC" w:rsidP="0033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302BC" w:rsidRPr="0004399C" w:rsidRDefault="003302BC" w:rsidP="003302BC">
            <w:pPr>
              <w:tabs>
                <w:tab w:val="clear" w:pos="680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3302BC" w:rsidRPr="0004399C" w:rsidRDefault="003302BC" w:rsidP="0033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240" w:lineRule="auto"/>
              <w:ind w:left="-108" w:right="-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3302BC" w:rsidRPr="0004399C" w:rsidRDefault="003302BC" w:rsidP="003302BC">
            <w:pPr>
              <w:tabs>
                <w:tab w:val="clear" w:pos="680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302BC" w:rsidRPr="0004399C" w:rsidRDefault="003302BC" w:rsidP="0033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3302BC" w:rsidRPr="0004399C" w:rsidRDefault="003302BC" w:rsidP="003302BC">
            <w:pPr>
              <w:tabs>
                <w:tab w:val="clear" w:pos="680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3302BC" w:rsidRPr="0004399C" w:rsidRDefault="003302BC" w:rsidP="0033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3302BC" w:rsidRPr="0004399C" w:rsidRDefault="003302BC" w:rsidP="003302BC">
            <w:pPr>
              <w:tabs>
                <w:tab w:val="clear" w:pos="680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22" w:type="dxa"/>
          </w:tcPr>
          <w:p w:rsidR="003302BC" w:rsidRPr="0004399C" w:rsidRDefault="003302BC" w:rsidP="0033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240" w:lineRule="auto"/>
              <w:ind w:left="-108" w:right="-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302BC" w:rsidRPr="0004399C" w:rsidRDefault="003302BC" w:rsidP="003302BC">
            <w:pPr>
              <w:tabs>
                <w:tab w:val="clear" w:pos="680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</w:tcPr>
          <w:p w:rsidR="003302BC" w:rsidRPr="0004399C" w:rsidRDefault="003302BC" w:rsidP="0033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6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302BC" w:rsidRPr="005B3147" w:rsidTr="00EE14B9">
        <w:trPr>
          <w:cantSplit/>
          <w:trHeight w:val="74"/>
        </w:trPr>
        <w:tc>
          <w:tcPr>
            <w:tcW w:w="2340" w:type="dxa"/>
          </w:tcPr>
          <w:p w:rsidR="003302BC" w:rsidRPr="0004399C" w:rsidRDefault="003302BC" w:rsidP="003302BC">
            <w:pPr>
              <w:spacing w:line="240" w:lineRule="auto"/>
              <w:ind w:right="-43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04399C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  แต่ไม่เกินห้าปี</w:t>
            </w:r>
          </w:p>
        </w:tc>
        <w:tc>
          <w:tcPr>
            <w:tcW w:w="990" w:type="dxa"/>
          </w:tcPr>
          <w:p w:rsidR="003302BC" w:rsidRPr="0004399C" w:rsidRDefault="003302BC" w:rsidP="0033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6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618,500</w:t>
            </w:r>
          </w:p>
        </w:tc>
        <w:tc>
          <w:tcPr>
            <w:tcW w:w="270" w:type="dxa"/>
          </w:tcPr>
          <w:p w:rsidR="003302BC" w:rsidRPr="0004399C" w:rsidRDefault="003302BC" w:rsidP="003302BC">
            <w:pPr>
              <w:tabs>
                <w:tab w:val="clear" w:pos="680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3302BC" w:rsidRPr="0004399C" w:rsidRDefault="00365E02" w:rsidP="0033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240" w:lineRule="auto"/>
              <w:ind w:left="-108" w:right="-6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3302BC">
              <w:rPr>
                <w:rFonts w:ascii="Angsana New" w:hAnsi="Angsana New"/>
                <w:sz w:val="26"/>
                <w:szCs w:val="26"/>
              </w:rPr>
              <w:t>55,981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:rsidR="003302BC" w:rsidRPr="0004399C" w:rsidRDefault="003302BC" w:rsidP="003302BC">
            <w:pPr>
              <w:tabs>
                <w:tab w:val="clear" w:pos="680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302BC" w:rsidRPr="0004399C" w:rsidRDefault="003302BC" w:rsidP="0033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6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562,519</w:t>
            </w:r>
          </w:p>
        </w:tc>
        <w:tc>
          <w:tcPr>
            <w:tcW w:w="236" w:type="dxa"/>
          </w:tcPr>
          <w:p w:rsidR="003302BC" w:rsidRPr="0004399C" w:rsidRDefault="003302BC" w:rsidP="003302BC">
            <w:pPr>
              <w:tabs>
                <w:tab w:val="clear" w:pos="680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3302BC" w:rsidRPr="0004399C" w:rsidRDefault="003302BC" w:rsidP="0033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68"/>
              <w:rPr>
                <w:rFonts w:ascii="Angsana New" w:hAnsi="Angsana New"/>
                <w:sz w:val="26"/>
                <w:szCs w:val="26"/>
              </w:rPr>
            </w:pPr>
            <w:r w:rsidRPr="0004399C">
              <w:rPr>
                <w:rFonts w:ascii="Angsana New" w:hAnsi="Angsana New"/>
                <w:sz w:val="26"/>
                <w:szCs w:val="26"/>
              </w:rPr>
              <w:t>724,000</w:t>
            </w:r>
          </w:p>
        </w:tc>
        <w:tc>
          <w:tcPr>
            <w:tcW w:w="236" w:type="dxa"/>
          </w:tcPr>
          <w:p w:rsidR="003302BC" w:rsidRPr="0004399C" w:rsidRDefault="003302BC" w:rsidP="003302BC">
            <w:pPr>
              <w:tabs>
                <w:tab w:val="clear" w:pos="680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22" w:type="dxa"/>
          </w:tcPr>
          <w:p w:rsidR="003302BC" w:rsidRPr="0004399C" w:rsidRDefault="003302BC" w:rsidP="0033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240" w:lineRule="auto"/>
              <w:ind w:left="-108" w:right="-6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04399C">
              <w:rPr>
                <w:rFonts w:ascii="Angsana New" w:hAnsi="Angsana New"/>
                <w:sz w:val="26"/>
                <w:szCs w:val="26"/>
              </w:rPr>
              <w:t>73,554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:rsidR="003302BC" w:rsidRPr="0004399C" w:rsidRDefault="003302BC" w:rsidP="003302BC">
            <w:pPr>
              <w:tabs>
                <w:tab w:val="clear" w:pos="680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</w:tcPr>
          <w:p w:rsidR="003302BC" w:rsidRPr="0004399C" w:rsidRDefault="003302BC" w:rsidP="0033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68"/>
              <w:rPr>
                <w:rFonts w:ascii="Angsana New" w:hAnsi="Angsana New"/>
                <w:sz w:val="26"/>
                <w:szCs w:val="26"/>
              </w:rPr>
            </w:pPr>
            <w:r w:rsidRPr="0004399C">
              <w:rPr>
                <w:rFonts w:ascii="Angsana New" w:hAnsi="Angsana New"/>
                <w:sz w:val="26"/>
                <w:szCs w:val="26"/>
              </w:rPr>
              <w:t>650,446</w:t>
            </w:r>
          </w:p>
        </w:tc>
      </w:tr>
      <w:tr w:rsidR="00365E02" w:rsidRPr="005B3147" w:rsidTr="00EE14B9">
        <w:trPr>
          <w:cantSplit/>
          <w:trHeight w:val="74"/>
        </w:trPr>
        <w:tc>
          <w:tcPr>
            <w:tcW w:w="2340" w:type="dxa"/>
          </w:tcPr>
          <w:p w:rsidR="00365E02" w:rsidRPr="0004399C" w:rsidRDefault="008E6FEF" w:rsidP="00365E02">
            <w:pPr>
              <w:spacing w:line="240" w:lineRule="auto"/>
              <w:ind w:right="-43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หลังจากห้า</w:t>
            </w:r>
            <w:r w:rsidR="00365E02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ปี</w:t>
            </w:r>
          </w:p>
        </w:tc>
        <w:tc>
          <w:tcPr>
            <w:tcW w:w="990" w:type="dxa"/>
          </w:tcPr>
          <w:p w:rsidR="00365E02" w:rsidRPr="0004399C" w:rsidRDefault="00365E02" w:rsidP="00365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6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362,000</w:t>
            </w:r>
          </w:p>
        </w:tc>
        <w:tc>
          <w:tcPr>
            <w:tcW w:w="270" w:type="dxa"/>
          </w:tcPr>
          <w:p w:rsidR="00365E02" w:rsidRPr="0004399C" w:rsidRDefault="00365E02" w:rsidP="00365E02">
            <w:pPr>
              <w:tabs>
                <w:tab w:val="clear" w:pos="680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365E02" w:rsidRPr="0004399C" w:rsidRDefault="00365E02" w:rsidP="00365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240" w:lineRule="auto"/>
              <w:ind w:left="-108" w:right="-6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(8,855)</w:t>
            </w:r>
          </w:p>
        </w:tc>
        <w:tc>
          <w:tcPr>
            <w:tcW w:w="236" w:type="dxa"/>
          </w:tcPr>
          <w:p w:rsidR="00365E02" w:rsidRPr="0004399C" w:rsidRDefault="00365E02" w:rsidP="00365E02">
            <w:pPr>
              <w:tabs>
                <w:tab w:val="clear" w:pos="680"/>
                <w:tab w:val="decimal" w:pos="594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65E02" w:rsidRPr="0004399C" w:rsidRDefault="00365E02" w:rsidP="00365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6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353,145</w:t>
            </w:r>
          </w:p>
        </w:tc>
        <w:tc>
          <w:tcPr>
            <w:tcW w:w="236" w:type="dxa"/>
          </w:tcPr>
          <w:p w:rsidR="00365E02" w:rsidRPr="0004399C" w:rsidRDefault="00365E02" w:rsidP="00365E02">
            <w:pPr>
              <w:tabs>
                <w:tab w:val="clear" w:pos="680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365E02" w:rsidRDefault="00365E02" w:rsidP="00365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15" w:right="-15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365E02" w:rsidRPr="0013642B" w:rsidRDefault="00365E02" w:rsidP="00365E02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22" w:type="dxa"/>
          </w:tcPr>
          <w:p w:rsidR="00365E02" w:rsidRPr="0013642B" w:rsidRDefault="00365E02" w:rsidP="00365E02">
            <w:pPr>
              <w:pStyle w:val="a2"/>
              <w:tabs>
                <w:tab w:val="decimal" w:pos="-6"/>
              </w:tabs>
              <w:ind w:left="-115" w:right="-19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:rsidR="00365E02" w:rsidRPr="0013642B" w:rsidRDefault="00365E02" w:rsidP="00365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</w:tcPr>
          <w:p w:rsidR="00365E02" w:rsidRPr="0013642B" w:rsidRDefault="00365E02" w:rsidP="00365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15" w:right="-19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302BC" w:rsidRPr="005E5714" w:rsidTr="00EE14B9">
        <w:trPr>
          <w:cantSplit/>
        </w:trPr>
        <w:tc>
          <w:tcPr>
            <w:tcW w:w="2340" w:type="dxa"/>
          </w:tcPr>
          <w:p w:rsidR="003302BC" w:rsidRPr="0004399C" w:rsidRDefault="003302BC" w:rsidP="003302BC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4399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3302BC" w:rsidRPr="0004399C" w:rsidRDefault="003302BC" w:rsidP="0033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6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980,500</w:t>
            </w:r>
          </w:p>
        </w:tc>
        <w:tc>
          <w:tcPr>
            <w:tcW w:w="270" w:type="dxa"/>
          </w:tcPr>
          <w:p w:rsidR="003302BC" w:rsidRPr="0004399C" w:rsidRDefault="003302BC" w:rsidP="003302BC">
            <w:pPr>
              <w:tabs>
                <w:tab w:val="clear" w:pos="680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3302BC" w:rsidRPr="0004399C" w:rsidRDefault="003302BC" w:rsidP="0033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240" w:lineRule="auto"/>
              <w:ind w:left="-108" w:right="-6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(64,836)</w:t>
            </w:r>
          </w:p>
        </w:tc>
        <w:tc>
          <w:tcPr>
            <w:tcW w:w="236" w:type="dxa"/>
          </w:tcPr>
          <w:p w:rsidR="003302BC" w:rsidRPr="0004399C" w:rsidRDefault="003302BC" w:rsidP="003302BC">
            <w:pPr>
              <w:tabs>
                <w:tab w:val="clear" w:pos="680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3302BC" w:rsidRPr="0004399C" w:rsidRDefault="003302BC" w:rsidP="0033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6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915,664</w:t>
            </w:r>
          </w:p>
        </w:tc>
        <w:tc>
          <w:tcPr>
            <w:tcW w:w="236" w:type="dxa"/>
          </w:tcPr>
          <w:p w:rsidR="003302BC" w:rsidRPr="0004399C" w:rsidRDefault="003302BC" w:rsidP="003302BC">
            <w:pPr>
              <w:tabs>
                <w:tab w:val="clear" w:pos="680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3302BC" w:rsidRPr="0004399C" w:rsidRDefault="003302BC" w:rsidP="0033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6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4399C">
              <w:rPr>
                <w:rFonts w:ascii="Angsana New" w:hAnsi="Angsana New"/>
                <w:b/>
                <w:bCs/>
                <w:sz w:val="26"/>
                <w:szCs w:val="26"/>
              </w:rPr>
              <w:t>980,500</w:t>
            </w:r>
          </w:p>
        </w:tc>
        <w:tc>
          <w:tcPr>
            <w:tcW w:w="236" w:type="dxa"/>
          </w:tcPr>
          <w:p w:rsidR="003302BC" w:rsidRPr="0004399C" w:rsidRDefault="003302BC" w:rsidP="003302BC">
            <w:pPr>
              <w:tabs>
                <w:tab w:val="clear" w:pos="680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</w:tcPr>
          <w:p w:rsidR="003302BC" w:rsidRPr="0004399C" w:rsidRDefault="003302BC" w:rsidP="0033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240" w:lineRule="auto"/>
              <w:ind w:left="-108" w:right="-6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04399C">
              <w:rPr>
                <w:rFonts w:ascii="Angsana New" w:hAnsi="Angsana New"/>
                <w:b/>
                <w:bCs/>
                <w:sz w:val="26"/>
                <w:szCs w:val="26"/>
              </w:rPr>
              <w:t>85,659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:rsidR="003302BC" w:rsidRPr="0004399C" w:rsidRDefault="003302BC" w:rsidP="003302BC">
            <w:pPr>
              <w:tabs>
                <w:tab w:val="clear" w:pos="680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:rsidR="003302BC" w:rsidRPr="0004399C" w:rsidRDefault="003302BC" w:rsidP="0033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6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4399C">
              <w:rPr>
                <w:rFonts w:ascii="Angsana New" w:hAnsi="Angsana New"/>
                <w:b/>
                <w:bCs/>
                <w:sz w:val="26"/>
                <w:szCs w:val="26"/>
              </w:rPr>
              <w:t>894,841</w:t>
            </w:r>
          </w:p>
        </w:tc>
      </w:tr>
    </w:tbl>
    <w:p w:rsidR="006E0706" w:rsidRDefault="006E0706" w:rsidP="00532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45"/>
        <w:jc w:val="thaiDistribute"/>
        <w:rPr>
          <w:rFonts w:ascii="Angsana New" w:hAnsi="Angsana New"/>
          <w:sz w:val="20"/>
          <w:szCs w:val="20"/>
          <w:lang w:val="en-GB"/>
        </w:rPr>
      </w:pPr>
    </w:p>
    <w:p w:rsidR="00897133" w:rsidRDefault="00897133" w:rsidP="00532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45"/>
        <w:jc w:val="thaiDistribute"/>
        <w:rPr>
          <w:rFonts w:ascii="Angsana New" w:hAnsi="Angsana New"/>
          <w:sz w:val="20"/>
          <w:szCs w:val="20"/>
          <w:lang w:val="en-GB"/>
        </w:rPr>
      </w:pPr>
    </w:p>
    <w:p w:rsidR="00897133" w:rsidRDefault="00897133" w:rsidP="00532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45"/>
        <w:jc w:val="thaiDistribute"/>
        <w:rPr>
          <w:rFonts w:ascii="Angsana New" w:hAnsi="Angsana New"/>
          <w:sz w:val="20"/>
          <w:szCs w:val="20"/>
          <w:lang w:val="en-GB"/>
        </w:rPr>
      </w:pPr>
    </w:p>
    <w:p w:rsidR="00897133" w:rsidRDefault="00897133" w:rsidP="00532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45"/>
        <w:jc w:val="thaiDistribute"/>
        <w:rPr>
          <w:rFonts w:ascii="Angsana New" w:hAnsi="Angsana New"/>
          <w:sz w:val="20"/>
          <w:szCs w:val="20"/>
          <w:lang w:val="en-GB"/>
        </w:rPr>
      </w:pPr>
    </w:p>
    <w:p w:rsidR="00897133" w:rsidRDefault="00897133" w:rsidP="00532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45"/>
        <w:jc w:val="thaiDistribute"/>
        <w:rPr>
          <w:rFonts w:ascii="Angsana New" w:hAnsi="Angsana New"/>
          <w:sz w:val="20"/>
          <w:szCs w:val="20"/>
          <w:lang w:val="en-GB"/>
        </w:rPr>
      </w:pPr>
    </w:p>
    <w:p w:rsidR="00897133" w:rsidRDefault="00897133" w:rsidP="00532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45"/>
        <w:jc w:val="thaiDistribute"/>
        <w:rPr>
          <w:rFonts w:ascii="Angsana New" w:hAnsi="Angsana New"/>
          <w:sz w:val="20"/>
          <w:szCs w:val="20"/>
          <w:lang w:val="en-GB"/>
        </w:rPr>
      </w:pPr>
    </w:p>
    <w:p w:rsidR="00376E23" w:rsidRDefault="00376E23" w:rsidP="00897133">
      <w:pPr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6E0706">
        <w:rPr>
          <w:rFonts w:ascii="Angsana New" w:hAnsi="Angsana New" w:hint="cs"/>
          <w:spacing w:val="-6"/>
          <w:sz w:val="30"/>
          <w:szCs w:val="30"/>
          <w:cs/>
        </w:rPr>
        <w:lastRenderedPageBreak/>
        <w:t xml:space="preserve">การเปลี่ยนแปลงของค่าใบอนุญาตให้ใช้คลื่นความถี่และประกอบกิจการโทรทัศน์ค้างจ่าย ณ วันที่ 31 ธันวาคม </w:t>
      </w:r>
      <w:r w:rsidRPr="006E0706">
        <w:rPr>
          <w:rFonts w:ascii="Angsana New" w:hAnsi="Angsana New"/>
          <w:spacing w:val="-6"/>
          <w:sz w:val="30"/>
          <w:szCs w:val="30"/>
          <w:cs/>
        </w:rPr>
        <w:br/>
      </w:r>
      <w:r w:rsidRPr="006E0706">
        <w:rPr>
          <w:rFonts w:ascii="Angsana New" w:hAnsi="Angsana New" w:hint="cs"/>
          <w:spacing w:val="-6"/>
          <w:sz w:val="30"/>
          <w:szCs w:val="30"/>
          <w:cs/>
        </w:rPr>
        <w:t>มีรายละเอียดดังนี้</w:t>
      </w:r>
    </w:p>
    <w:p w:rsidR="00897133" w:rsidRPr="00897133" w:rsidRDefault="00897133" w:rsidP="00897133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4950"/>
        <w:gridCol w:w="1458"/>
        <w:gridCol w:w="1260"/>
        <w:gridCol w:w="270"/>
        <w:gridCol w:w="1260"/>
      </w:tblGrid>
      <w:tr w:rsidR="00376E23" w:rsidRPr="006E0706" w:rsidTr="00EE14B9">
        <w:tc>
          <w:tcPr>
            <w:tcW w:w="4950" w:type="dxa"/>
          </w:tcPr>
          <w:p w:rsidR="00376E23" w:rsidRPr="006E0706" w:rsidRDefault="00376E23" w:rsidP="00EE14B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8" w:type="dxa"/>
          </w:tcPr>
          <w:p w:rsidR="00376E23" w:rsidRPr="006E0706" w:rsidRDefault="00376E23" w:rsidP="00EE14B9">
            <w:pPr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E070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</w:tcPr>
          <w:p w:rsidR="00376E23" w:rsidRPr="006E0706" w:rsidRDefault="003840B0" w:rsidP="00EE14B9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070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376E23" w:rsidRPr="006E0706" w:rsidRDefault="00376E23" w:rsidP="00EE14B9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76E23" w:rsidRPr="006E0706" w:rsidRDefault="003840B0" w:rsidP="00EE14B9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0706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376E23" w:rsidRPr="006E0706" w:rsidTr="00365E02">
        <w:trPr>
          <w:trHeight w:val="227"/>
        </w:trPr>
        <w:tc>
          <w:tcPr>
            <w:tcW w:w="4950" w:type="dxa"/>
          </w:tcPr>
          <w:p w:rsidR="00376E23" w:rsidRPr="006E0706" w:rsidRDefault="00376E23" w:rsidP="00EE14B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8" w:type="dxa"/>
          </w:tcPr>
          <w:p w:rsidR="00376E23" w:rsidRPr="006E0706" w:rsidRDefault="00376E23" w:rsidP="00EE14B9">
            <w:pPr>
              <w:tabs>
                <w:tab w:val="left" w:pos="72"/>
                <w:tab w:val="decimal" w:pos="792"/>
              </w:tabs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vAlign w:val="bottom"/>
          </w:tcPr>
          <w:p w:rsidR="00376E23" w:rsidRPr="006E0706" w:rsidRDefault="00376E23" w:rsidP="00EE14B9">
            <w:pPr>
              <w:tabs>
                <w:tab w:val="left" w:pos="72"/>
                <w:tab w:val="decimal" w:pos="792"/>
              </w:tabs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E07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840B0" w:rsidRPr="006E0706" w:rsidTr="007A2930">
        <w:trPr>
          <w:trHeight w:val="344"/>
        </w:trPr>
        <w:tc>
          <w:tcPr>
            <w:tcW w:w="4950" w:type="dxa"/>
          </w:tcPr>
          <w:p w:rsidR="003840B0" w:rsidRPr="006E0706" w:rsidRDefault="003840B0" w:rsidP="003840B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E0706">
              <w:rPr>
                <w:rFonts w:ascii="Angsana New" w:hAnsi="Angsana New" w:hint="cs"/>
                <w:sz w:val="30"/>
                <w:szCs w:val="30"/>
                <w:cs/>
              </w:rPr>
              <w:t>ค่าใบอนุญาตให้ใช้คลื่นความถี่และประกอบกิจการ</w:t>
            </w:r>
          </w:p>
          <w:p w:rsidR="003840B0" w:rsidRPr="006E0706" w:rsidRDefault="003840B0" w:rsidP="003840B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E0706">
              <w:rPr>
                <w:rFonts w:ascii="Angsana New" w:hAnsi="Angsana New" w:hint="cs"/>
                <w:sz w:val="30"/>
                <w:szCs w:val="30"/>
                <w:cs/>
              </w:rPr>
              <w:t xml:space="preserve">   โทรทัศน์ค้างจ่าย ณ วันที่ </w:t>
            </w:r>
            <w:r w:rsidRPr="006E070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E0706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458" w:type="dxa"/>
          </w:tcPr>
          <w:p w:rsidR="003840B0" w:rsidRPr="006E0706" w:rsidRDefault="003840B0" w:rsidP="003840B0">
            <w:pPr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840B0" w:rsidRPr="006E0706" w:rsidRDefault="003840B0" w:rsidP="003840B0">
            <w:pPr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365E02" w:rsidRPr="006E0706" w:rsidRDefault="00365E02" w:rsidP="003840B0">
            <w:pPr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E0706">
              <w:rPr>
                <w:rFonts w:ascii="Angsana New" w:hAnsi="Angsana New"/>
                <w:sz w:val="30"/>
                <w:szCs w:val="30"/>
              </w:rPr>
              <w:t>894,841</w:t>
            </w:r>
          </w:p>
        </w:tc>
        <w:tc>
          <w:tcPr>
            <w:tcW w:w="270" w:type="dxa"/>
            <w:vAlign w:val="bottom"/>
          </w:tcPr>
          <w:p w:rsidR="003840B0" w:rsidRPr="006E0706" w:rsidRDefault="003840B0" w:rsidP="003840B0">
            <w:pPr>
              <w:tabs>
                <w:tab w:val="clear" w:pos="907"/>
                <w:tab w:val="decimal" w:pos="88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840B0" w:rsidRPr="006E0706" w:rsidRDefault="003840B0" w:rsidP="003840B0">
            <w:pPr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3840B0" w:rsidRPr="006E0706" w:rsidRDefault="003840B0" w:rsidP="003840B0">
            <w:pPr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E0706">
              <w:rPr>
                <w:rFonts w:ascii="Angsana New" w:hAnsi="Angsana New"/>
                <w:sz w:val="30"/>
                <w:szCs w:val="30"/>
              </w:rPr>
              <w:t>1,108,050</w:t>
            </w:r>
          </w:p>
        </w:tc>
      </w:tr>
      <w:tr w:rsidR="003840B0" w:rsidRPr="006E0706" w:rsidTr="007A2930">
        <w:trPr>
          <w:trHeight w:val="74"/>
        </w:trPr>
        <w:tc>
          <w:tcPr>
            <w:tcW w:w="4950" w:type="dxa"/>
          </w:tcPr>
          <w:p w:rsidR="003840B0" w:rsidRPr="006E0706" w:rsidRDefault="003840B0" w:rsidP="003840B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E0706">
              <w:rPr>
                <w:rFonts w:ascii="Angsana New" w:hAnsi="Angsana New" w:hint="cs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458" w:type="dxa"/>
          </w:tcPr>
          <w:p w:rsidR="003840B0" w:rsidRPr="006E0706" w:rsidRDefault="003840B0" w:rsidP="003840B0">
            <w:pPr>
              <w:spacing w:line="240" w:lineRule="auto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840B0" w:rsidRPr="006E0706" w:rsidRDefault="00365E02" w:rsidP="00365E02">
            <w:pPr>
              <w:tabs>
                <w:tab w:val="clear" w:pos="680"/>
                <w:tab w:val="clear" w:pos="907"/>
                <w:tab w:val="left" w:pos="-18"/>
              </w:tabs>
              <w:spacing w:line="240" w:lineRule="auto"/>
              <w:ind w:left="-18" w:right="-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070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3840B0" w:rsidRPr="006E0706" w:rsidRDefault="003840B0" w:rsidP="003840B0">
            <w:pPr>
              <w:tabs>
                <w:tab w:val="clear" w:pos="907"/>
                <w:tab w:val="decimal" w:pos="88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840B0" w:rsidRPr="006E0706" w:rsidRDefault="003840B0" w:rsidP="003840B0">
            <w:pPr>
              <w:spacing w:line="240" w:lineRule="auto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E0706">
              <w:rPr>
                <w:rFonts w:ascii="Angsana New" w:hAnsi="Angsana New"/>
                <w:sz w:val="30"/>
                <w:szCs w:val="30"/>
              </w:rPr>
              <w:t>(256,500)</w:t>
            </w:r>
          </w:p>
        </w:tc>
      </w:tr>
      <w:tr w:rsidR="003840B0" w:rsidRPr="006E0706" w:rsidTr="00EE14B9">
        <w:tc>
          <w:tcPr>
            <w:tcW w:w="4950" w:type="dxa"/>
          </w:tcPr>
          <w:p w:rsidR="003840B0" w:rsidRPr="006E0706" w:rsidRDefault="003840B0" w:rsidP="003840B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E0706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458" w:type="dxa"/>
          </w:tcPr>
          <w:p w:rsidR="003840B0" w:rsidRPr="006E0706" w:rsidRDefault="003840B0" w:rsidP="003840B0">
            <w:pPr>
              <w:spacing w:line="240" w:lineRule="auto"/>
              <w:ind w:left="-18"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E0706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  <w:r w:rsidR="00897133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60" w:type="dxa"/>
          </w:tcPr>
          <w:p w:rsidR="003840B0" w:rsidRPr="006E0706" w:rsidRDefault="00365E02" w:rsidP="003840B0">
            <w:pPr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E0706">
              <w:rPr>
                <w:rFonts w:ascii="Angsana New" w:hAnsi="Angsana New"/>
                <w:sz w:val="30"/>
                <w:szCs w:val="30"/>
              </w:rPr>
              <w:t>20,823</w:t>
            </w:r>
          </w:p>
        </w:tc>
        <w:tc>
          <w:tcPr>
            <w:tcW w:w="270" w:type="dxa"/>
            <w:vAlign w:val="bottom"/>
          </w:tcPr>
          <w:p w:rsidR="003840B0" w:rsidRPr="006E0706" w:rsidRDefault="003840B0" w:rsidP="003840B0">
            <w:pPr>
              <w:tabs>
                <w:tab w:val="clear" w:pos="907"/>
                <w:tab w:val="decimal" w:pos="88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840B0" w:rsidRPr="006E0706" w:rsidRDefault="003840B0" w:rsidP="003840B0">
            <w:pPr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E0706">
              <w:rPr>
                <w:rFonts w:ascii="Angsana New" w:hAnsi="Angsana New"/>
                <w:sz w:val="30"/>
                <w:szCs w:val="30"/>
              </w:rPr>
              <w:t>43,291</w:t>
            </w:r>
          </w:p>
        </w:tc>
      </w:tr>
      <w:tr w:rsidR="00365E02" w:rsidRPr="006E0706" w:rsidTr="007A2930">
        <w:trPr>
          <w:trHeight w:val="199"/>
        </w:trPr>
        <w:tc>
          <w:tcPr>
            <w:tcW w:w="4950" w:type="dxa"/>
          </w:tcPr>
          <w:p w:rsidR="00365E02" w:rsidRPr="006E0706" w:rsidRDefault="00365E02" w:rsidP="00365E0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07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ค่าใบอนุญาตให้ใช้คลื่นความถี่และประกอบกิจการ</w:t>
            </w:r>
          </w:p>
          <w:p w:rsidR="00365E02" w:rsidRPr="006E0706" w:rsidRDefault="00365E02" w:rsidP="00365E0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07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โทรทัศน์ค้างจ่าย</w:t>
            </w:r>
            <w:r w:rsidRPr="006E07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Pr="006E070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6E07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8" w:type="dxa"/>
          </w:tcPr>
          <w:p w:rsidR="00365E02" w:rsidRPr="006E0706" w:rsidRDefault="00365E02" w:rsidP="00365E02">
            <w:pPr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125DFB" w:rsidRDefault="00125DFB" w:rsidP="00365E02">
            <w:pPr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365E02" w:rsidRPr="006E0706" w:rsidRDefault="00365E02" w:rsidP="00365E02">
            <w:pPr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0706">
              <w:rPr>
                <w:rFonts w:ascii="Angsana New" w:hAnsi="Angsana New"/>
                <w:b/>
                <w:bCs/>
                <w:sz w:val="30"/>
                <w:szCs w:val="30"/>
              </w:rPr>
              <w:t>915,664</w:t>
            </w:r>
          </w:p>
        </w:tc>
        <w:tc>
          <w:tcPr>
            <w:tcW w:w="270" w:type="dxa"/>
            <w:vAlign w:val="bottom"/>
          </w:tcPr>
          <w:p w:rsidR="00365E02" w:rsidRPr="006E0706" w:rsidRDefault="00365E02" w:rsidP="00365E02">
            <w:pPr>
              <w:tabs>
                <w:tab w:val="clear" w:pos="907"/>
                <w:tab w:val="decimal" w:pos="882"/>
              </w:tabs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125DFB" w:rsidRDefault="00125DFB" w:rsidP="00365E02">
            <w:pPr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365E02" w:rsidRPr="006E0706" w:rsidRDefault="00897133" w:rsidP="00125DFB">
            <w:pPr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894,841</w:t>
            </w:r>
          </w:p>
        </w:tc>
      </w:tr>
    </w:tbl>
    <w:p w:rsidR="006E0706" w:rsidRDefault="006E0706" w:rsidP="004826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482624" w:rsidRDefault="006B2D9B" w:rsidP="004826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712FB">
        <w:rPr>
          <w:rFonts w:ascii="Angsana New" w:hAnsi="Angsana New"/>
          <w:b/>
          <w:bCs/>
          <w:sz w:val="30"/>
          <w:szCs w:val="30"/>
        </w:rPr>
        <w:t>2</w:t>
      </w:r>
      <w:r w:rsidR="00C06367">
        <w:rPr>
          <w:rFonts w:ascii="Angsana New" w:hAnsi="Angsana New"/>
          <w:b/>
          <w:bCs/>
          <w:sz w:val="30"/>
          <w:szCs w:val="30"/>
        </w:rPr>
        <w:t>6</w:t>
      </w:r>
      <w:r w:rsidR="00482624" w:rsidRPr="001712FB">
        <w:rPr>
          <w:rFonts w:ascii="Angsana New" w:hAnsi="Angsana New"/>
          <w:b/>
          <w:bCs/>
          <w:sz w:val="30"/>
          <w:szCs w:val="30"/>
          <w:cs/>
        </w:rPr>
        <w:tab/>
      </w:r>
      <w:r w:rsidR="00482624" w:rsidRPr="001712FB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ประมาณการหนี้สินสำหรับผลประโยชน์พนักงาน</w:t>
      </w:r>
    </w:p>
    <w:p w:rsidR="00376E23" w:rsidRPr="006E0706" w:rsidRDefault="00376E23" w:rsidP="00532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3850"/>
        <w:gridCol w:w="1133"/>
        <w:gridCol w:w="238"/>
        <w:gridCol w:w="1134"/>
        <w:gridCol w:w="237"/>
        <w:gridCol w:w="1134"/>
        <w:gridCol w:w="237"/>
        <w:gridCol w:w="1132"/>
      </w:tblGrid>
      <w:tr w:rsidR="00F663D9" w:rsidRPr="001712FB" w:rsidTr="00F663D9">
        <w:trPr>
          <w:trHeight w:val="420"/>
        </w:trPr>
        <w:tc>
          <w:tcPr>
            <w:tcW w:w="3850" w:type="dxa"/>
          </w:tcPr>
          <w:p w:rsidR="00F663D9" w:rsidRPr="001712FB" w:rsidRDefault="00F663D9" w:rsidP="00EE14B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5" w:type="dxa"/>
            <w:gridSpan w:val="3"/>
          </w:tcPr>
          <w:p w:rsidR="00F663D9" w:rsidRPr="001712FB" w:rsidRDefault="00F663D9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2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7" w:type="dxa"/>
          </w:tcPr>
          <w:p w:rsidR="00F663D9" w:rsidRPr="001712FB" w:rsidRDefault="00F663D9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3" w:type="dxa"/>
            <w:gridSpan w:val="3"/>
          </w:tcPr>
          <w:p w:rsidR="00F663D9" w:rsidRPr="001712FB" w:rsidRDefault="00F663D9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2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840B0" w:rsidRPr="001712FB" w:rsidTr="00F663D9">
        <w:trPr>
          <w:trHeight w:val="420"/>
        </w:trPr>
        <w:tc>
          <w:tcPr>
            <w:tcW w:w="3850" w:type="dxa"/>
          </w:tcPr>
          <w:p w:rsidR="003840B0" w:rsidRPr="001712FB" w:rsidRDefault="003840B0" w:rsidP="003840B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:rsidR="003840B0" w:rsidRPr="001712FB" w:rsidRDefault="003840B0" w:rsidP="0038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2F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8" w:type="dxa"/>
          </w:tcPr>
          <w:p w:rsidR="003840B0" w:rsidRPr="001712FB" w:rsidRDefault="003840B0" w:rsidP="0038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3840B0" w:rsidRPr="001712FB" w:rsidRDefault="003840B0" w:rsidP="0038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2FB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7" w:type="dxa"/>
          </w:tcPr>
          <w:p w:rsidR="003840B0" w:rsidRPr="001712FB" w:rsidRDefault="003840B0" w:rsidP="0038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3840B0" w:rsidRPr="001712FB" w:rsidRDefault="003840B0" w:rsidP="0038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2F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7" w:type="dxa"/>
          </w:tcPr>
          <w:p w:rsidR="003840B0" w:rsidRPr="001712FB" w:rsidRDefault="003840B0" w:rsidP="0038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:rsidR="003840B0" w:rsidRPr="001712FB" w:rsidRDefault="003840B0" w:rsidP="0038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2FB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3840B0" w:rsidRPr="001712FB" w:rsidTr="00F663D9">
        <w:trPr>
          <w:trHeight w:val="420"/>
        </w:trPr>
        <w:tc>
          <w:tcPr>
            <w:tcW w:w="3850" w:type="dxa"/>
            <w:vAlign w:val="bottom"/>
          </w:tcPr>
          <w:p w:rsidR="003840B0" w:rsidRPr="001712FB" w:rsidRDefault="003840B0" w:rsidP="003840B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45" w:type="dxa"/>
            <w:gridSpan w:val="7"/>
            <w:vAlign w:val="bottom"/>
          </w:tcPr>
          <w:p w:rsidR="003840B0" w:rsidRPr="001712FB" w:rsidRDefault="003840B0" w:rsidP="003840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712FB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840B0" w:rsidRPr="001712FB" w:rsidTr="00F663D9">
        <w:trPr>
          <w:trHeight w:val="420"/>
        </w:trPr>
        <w:tc>
          <w:tcPr>
            <w:tcW w:w="3850" w:type="dxa"/>
            <w:vAlign w:val="bottom"/>
          </w:tcPr>
          <w:p w:rsidR="003840B0" w:rsidRPr="001712FB" w:rsidRDefault="003840B0" w:rsidP="003840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12FB">
              <w:rPr>
                <w:rFonts w:ascii="Angsana New" w:hAnsi="Angsana New" w:cs="Angsana New"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133" w:type="dxa"/>
          </w:tcPr>
          <w:p w:rsidR="003840B0" w:rsidRPr="001712FB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:rsidR="003840B0" w:rsidRPr="001712FB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3840B0" w:rsidRPr="001712FB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3840B0" w:rsidRPr="001712FB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3840B0" w:rsidRPr="001712FB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3840B0" w:rsidRPr="001712FB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:rsidR="003840B0" w:rsidRPr="001712FB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40B0" w:rsidRPr="001712FB" w:rsidTr="00700016">
        <w:trPr>
          <w:trHeight w:val="420"/>
        </w:trPr>
        <w:tc>
          <w:tcPr>
            <w:tcW w:w="3850" w:type="dxa"/>
          </w:tcPr>
          <w:p w:rsidR="003840B0" w:rsidRPr="001712FB" w:rsidRDefault="003840B0" w:rsidP="0038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1712F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ประมาณการหนี้สินสำหรับ</w:t>
            </w:r>
          </w:p>
        </w:tc>
        <w:tc>
          <w:tcPr>
            <w:tcW w:w="1133" w:type="dxa"/>
          </w:tcPr>
          <w:p w:rsidR="003840B0" w:rsidRPr="001712FB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:rsidR="003840B0" w:rsidRPr="001712FB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3840B0" w:rsidRPr="001712FB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3840B0" w:rsidRPr="001712FB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3840B0" w:rsidRPr="001712FB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3840B0" w:rsidRPr="001712FB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:rsidR="003840B0" w:rsidRPr="001712FB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40B0" w:rsidRPr="001712FB" w:rsidTr="00700016">
        <w:trPr>
          <w:trHeight w:val="420"/>
        </w:trPr>
        <w:tc>
          <w:tcPr>
            <w:tcW w:w="3850" w:type="dxa"/>
          </w:tcPr>
          <w:p w:rsidR="003840B0" w:rsidRPr="001712FB" w:rsidRDefault="003840B0" w:rsidP="003840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712FB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133" w:type="dxa"/>
          </w:tcPr>
          <w:p w:rsidR="003840B0" w:rsidRPr="001712FB" w:rsidRDefault="00867024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12FB">
              <w:rPr>
                <w:rFonts w:ascii="Angsana New" w:hAnsi="Angsana New"/>
                <w:sz w:val="30"/>
                <w:szCs w:val="30"/>
              </w:rPr>
              <w:t>128,948</w:t>
            </w:r>
          </w:p>
        </w:tc>
        <w:tc>
          <w:tcPr>
            <w:tcW w:w="238" w:type="dxa"/>
          </w:tcPr>
          <w:p w:rsidR="003840B0" w:rsidRPr="001712FB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3840B0" w:rsidRPr="001712FB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712FB">
              <w:rPr>
                <w:rFonts w:ascii="Angsana New" w:hAnsi="Angsana New"/>
                <w:sz w:val="30"/>
                <w:szCs w:val="30"/>
              </w:rPr>
              <w:t>101,419</w:t>
            </w:r>
          </w:p>
        </w:tc>
        <w:tc>
          <w:tcPr>
            <w:tcW w:w="237" w:type="dxa"/>
          </w:tcPr>
          <w:p w:rsidR="003840B0" w:rsidRPr="001712FB" w:rsidRDefault="003840B0" w:rsidP="0038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3840B0" w:rsidRPr="001712FB" w:rsidRDefault="00365E02" w:rsidP="0038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1712FB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97,472</w:t>
            </w:r>
          </w:p>
        </w:tc>
        <w:tc>
          <w:tcPr>
            <w:tcW w:w="237" w:type="dxa"/>
          </w:tcPr>
          <w:p w:rsidR="003840B0" w:rsidRPr="001712FB" w:rsidRDefault="003840B0" w:rsidP="0038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:rsidR="003840B0" w:rsidRPr="001712FB" w:rsidRDefault="003840B0" w:rsidP="0038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1712FB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94,244</w:t>
            </w:r>
          </w:p>
        </w:tc>
      </w:tr>
      <w:tr w:rsidR="003840B0" w:rsidRPr="001712FB" w:rsidTr="00700016">
        <w:trPr>
          <w:trHeight w:val="420"/>
        </w:trPr>
        <w:tc>
          <w:tcPr>
            <w:tcW w:w="3850" w:type="dxa"/>
          </w:tcPr>
          <w:p w:rsidR="003840B0" w:rsidRPr="001712FB" w:rsidRDefault="003840B0" w:rsidP="003840B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712FB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3840B0" w:rsidRPr="001712FB" w:rsidRDefault="00867024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712FB">
              <w:rPr>
                <w:rFonts w:ascii="Angsana New" w:hAnsi="Angsana New"/>
                <w:sz w:val="30"/>
                <w:szCs w:val="30"/>
              </w:rPr>
              <w:t>54,260</w:t>
            </w:r>
          </w:p>
        </w:tc>
        <w:tc>
          <w:tcPr>
            <w:tcW w:w="238" w:type="dxa"/>
          </w:tcPr>
          <w:p w:rsidR="003840B0" w:rsidRPr="001712FB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840B0" w:rsidRPr="001712FB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712FB">
              <w:rPr>
                <w:rFonts w:ascii="Angsana New" w:hAnsi="Angsana New"/>
                <w:sz w:val="30"/>
                <w:szCs w:val="30"/>
              </w:rPr>
              <w:t>28,583</w:t>
            </w:r>
          </w:p>
        </w:tc>
        <w:tc>
          <w:tcPr>
            <w:tcW w:w="237" w:type="dxa"/>
          </w:tcPr>
          <w:p w:rsidR="003840B0" w:rsidRPr="001712FB" w:rsidRDefault="003840B0" w:rsidP="0038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840B0" w:rsidRPr="001712FB" w:rsidRDefault="00365E02" w:rsidP="0038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1712FB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31,163</w:t>
            </w:r>
          </w:p>
        </w:tc>
        <w:tc>
          <w:tcPr>
            <w:tcW w:w="237" w:type="dxa"/>
          </w:tcPr>
          <w:p w:rsidR="003840B0" w:rsidRPr="001712FB" w:rsidRDefault="003840B0" w:rsidP="0038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3840B0" w:rsidRPr="001712FB" w:rsidRDefault="003840B0" w:rsidP="0038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1712FB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27,327</w:t>
            </w:r>
          </w:p>
        </w:tc>
      </w:tr>
      <w:tr w:rsidR="003840B0" w:rsidRPr="001712FB" w:rsidTr="003E487F">
        <w:trPr>
          <w:trHeight w:val="370"/>
        </w:trPr>
        <w:tc>
          <w:tcPr>
            <w:tcW w:w="3850" w:type="dxa"/>
          </w:tcPr>
          <w:p w:rsidR="003840B0" w:rsidRPr="001712FB" w:rsidRDefault="003840B0" w:rsidP="003840B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12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:rsidR="003840B0" w:rsidRPr="001712FB" w:rsidRDefault="00867024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12FB">
              <w:rPr>
                <w:rFonts w:ascii="Angsana New" w:hAnsi="Angsana New"/>
                <w:b/>
                <w:bCs/>
                <w:sz w:val="30"/>
                <w:szCs w:val="30"/>
              </w:rPr>
              <w:t>183,208</w:t>
            </w:r>
          </w:p>
        </w:tc>
        <w:tc>
          <w:tcPr>
            <w:tcW w:w="238" w:type="dxa"/>
          </w:tcPr>
          <w:p w:rsidR="003840B0" w:rsidRPr="001712FB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3840B0" w:rsidRPr="001712FB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12FB">
              <w:rPr>
                <w:rFonts w:ascii="Angsana New" w:hAnsi="Angsana New"/>
                <w:b/>
                <w:bCs/>
                <w:sz w:val="30"/>
                <w:szCs w:val="30"/>
              </w:rPr>
              <w:t>130,002</w:t>
            </w:r>
          </w:p>
        </w:tc>
        <w:tc>
          <w:tcPr>
            <w:tcW w:w="237" w:type="dxa"/>
          </w:tcPr>
          <w:p w:rsidR="003840B0" w:rsidRPr="001712FB" w:rsidRDefault="003840B0" w:rsidP="0038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3840B0" w:rsidRPr="001712FB" w:rsidRDefault="00365E02" w:rsidP="0038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1712F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128,635</w:t>
            </w:r>
          </w:p>
        </w:tc>
        <w:tc>
          <w:tcPr>
            <w:tcW w:w="237" w:type="dxa"/>
          </w:tcPr>
          <w:p w:rsidR="003840B0" w:rsidRPr="001712FB" w:rsidRDefault="003840B0" w:rsidP="0038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:rsidR="003840B0" w:rsidRPr="001712FB" w:rsidRDefault="003840B0" w:rsidP="0038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1712F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121,571</w:t>
            </w:r>
          </w:p>
        </w:tc>
      </w:tr>
      <w:tr w:rsidR="006E0706" w:rsidRPr="000F3DFA" w:rsidTr="00EE14B9">
        <w:trPr>
          <w:trHeight w:val="420"/>
        </w:trPr>
        <w:tc>
          <w:tcPr>
            <w:tcW w:w="3850" w:type="dxa"/>
            <w:tcBorders>
              <w:bottom w:val="nil"/>
            </w:tcBorders>
          </w:tcPr>
          <w:p w:rsidR="006E0706" w:rsidRPr="000F3DFA" w:rsidRDefault="006E0706" w:rsidP="003840B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:rsidR="006E0706" w:rsidRPr="000F3DFA" w:rsidRDefault="006E0706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:rsidR="006E0706" w:rsidRPr="000F3DFA" w:rsidRDefault="006E0706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6E0706" w:rsidRPr="000F3DFA" w:rsidRDefault="006E0706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6E0706" w:rsidRPr="000F3DFA" w:rsidRDefault="006E0706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6E0706" w:rsidRPr="000F3DFA" w:rsidRDefault="006E0706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6E0706" w:rsidRPr="000F3DFA" w:rsidRDefault="006E0706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:rsidR="006E0706" w:rsidRPr="000F3DFA" w:rsidRDefault="006E0706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40B0" w:rsidRPr="000F3DFA" w:rsidTr="00EE14B9">
        <w:trPr>
          <w:trHeight w:val="420"/>
        </w:trPr>
        <w:tc>
          <w:tcPr>
            <w:tcW w:w="3850" w:type="dxa"/>
            <w:tcBorders>
              <w:bottom w:val="nil"/>
            </w:tcBorders>
          </w:tcPr>
          <w:p w:rsidR="003840B0" w:rsidRPr="000F3DFA" w:rsidRDefault="003840B0" w:rsidP="003840B0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0F3DFA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0F3DFA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0F3DFA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33" w:type="dxa"/>
          </w:tcPr>
          <w:p w:rsidR="003840B0" w:rsidRPr="000F3DFA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:rsidR="003840B0" w:rsidRPr="000F3DFA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3840B0" w:rsidRPr="000F3DFA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3840B0" w:rsidRPr="000F3DFA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3840B0" w:rsidRPr="000F3DFA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3840B0" w:rsidRPr="000F3DFA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:rsidR="003840B0" w:rsidRPr="000F3DFA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40B0" w:rsidRPr="000F3DFA" w:rsidTr="00EE14B9">
        <w:trPr>
          <w:trHeight w:val="420"/>
        </w:trPr>
        <w:tc>
          <w:tcPr>
            <w:tcW w:w="3850" w:type="dxa"/>
            <w:tcBorders>
              <w:bottom w:val="nil"/>
            </w:tcBorders>
          </w:tcPr>
          <w:p w:rsidR="003840B0" w:rsidRPr="000F3DFA" w:rsidRDefault="003840B0" w:rsidP="003840B0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0F3DF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133" w:type="dxa"/>
          </w:tcPr>
          <w:p w:rsidR="003840B0" w:rsidRPr="000F3DFA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:rsidR="003840B0" w:rsidRPr="000F3DFA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3840B0" w:rsidRPr="000F3DFA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3840B0" w:rsidRPr="000F3DFA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3840B0" w:rsidRPr="000F3DFA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3840B0" w:rsidRPr="000F3DFA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:rsidR="003840B0" w:rsidRPr="000F3DFA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40B0" w:rsidRPr="000F3DFA" w:rsidTr="00EE14B9">
        <w:trPr>
          <w:trHeight w:val="420"/>
        </w:trPr>
        <w:tc>
          <w:tcPr>
            <w:tcW w:w="3850" w:type="dxa"/>
            <w:tcBorders>
              <w:bottom w:val="nil"/>
            </w:tcBorders>
          </w:tcPr>
          <w:p w:rsidR="003840B0" w:rsidRPr="000F3DFA" w:rsidRDefault="003840B0" w:rsidP="003840B0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0F3DF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133" w:type="dxa"/>
          </w:tcPr>
          <w:p w:rsidR="003840B0" w:rsidRPr="000F3DFA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:rsidR="003840B0" w:rsidRPr="000F3DFA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3840B0" w:rsidRPr="000F3DFA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3840B0" w:rsidRPr="000F3DFA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3840B0" w:rsidRPr="000F3DFA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3840B0" w:rsidRPr="000F3DFA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:rsidR="003840B0" w:rsidRPr="000F3DFA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40B0" w:rsidRPr="000F3DFA" w:rsidTr="003C50AA">
        <w:trPr>
          <w:trHeight w:val="420"/>
        </w:trPr>
        <w:tc>
          <w:tcPr>
            <w:tcW w:w="3850" w:type="dxa"/>
          </w:tcPr>
          <w:p w:rsidR="003840B0" w:rsidRPr="000F3DFA" w:rsidRDefault="003840B0" w:rsidP="003840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F3DFA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133" w:type="dxa"/>
          </w:tcPr>
          <w:p w:rsidR="003840B0" w:rsidRPr="000F3DFA" w:rsidRDefault="00867024" w:rsidP="00CE1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CE1D79">
              <w:rPr>
                <w:rFonts w:ascii="Angsana New" w:hAnsi="Angsana New"/>
                <w:sz w:val="30"/>
                <w:szCs w:val="30"/>
              </w:rPr>
              <w:t>0,105</w:t>
            </w:r>
          </w:p>
        </w:tc>
        <w:tc>
          <w:tcPr>
            <w:tcW w:w="238" w:type="dxa"/>
          </w:tcPr>
          <w:p w:rsidR="003840B0" w:rsidRPr="000F3DFA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3840B0" w:rsidRPr="000F3DFA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24,715</w:t>
            </w:r>
          </w:p>
        </w:tc>
        <w:tc>
          <w:tcPr>
            <w:tcW w:w="237" w:type="dxa"/>
          </w:tcPr>
          <w:p w:rsidR="003840B0" w:rsidRPr="000F3DFA" w:rsidRDefault="003840B0" w:rsidP="0038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3840B0" w:rsidRPr="000F3DFA" w:rsidRDefault="00365E02" w:rsidP="0038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12,599</w:t>
            </w:r>
          </w:p>
        </w:tc>
        <w:tc>
          <w:tcPr>
            <w:tcW w:w="237" w:type="dxa"/>
          </w:tcPr>
          <w:p w:rsidR="003840B0" w:rsidRPr="000F3DFA" w:rsidRDefault="003840B0" w:rsidP="0038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:rsidR="003840B0" w:rsidRPr="000F3DFA" w:rsidRDefault="003840B0" w:rsidP="0038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22,623</w:t>
            </w:r>
          </w:p>
        </w:tc>
      </w:tr>
      <w:tr w:rsidR="003840B0" w:rsidRPr="000F3DFA" w:rsidTr="003C50AA">
        <w:trPr>
          <w:trHeight w:val="420"/>
        </w:trPr>
        <w:tc>
          <w:tcPr>
            <w:tcW w:w="3850" w:type="dxa"/>
          </w:tcPr>
          <w:p w:rsidR="003840B0" w:rsidRPr="000F3DFA" w:rsidRDefault="003840B0" w:rsidP="003840B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F3DFA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3840B0" w:rsidRPr="000F3DFA" w:rsidRDefault="00CE1D79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11,216</w:t>
            </w:r>
          </w:p>
        </w:tc>
        <w:tc>
          <w:tcPr>
            <w:tcW w:w="238" w:type="dxa"/>
          </w:tcPr>
          <w:p w:rsidR="003840B0" w:rsidRPr="000F3DFA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840B0" w:rsidRPr="000F3DFA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3,776</w:t>
            </w:r>
          </w:p>
        </w:tc>
        <w:tc>
          <w:tcPr>
            <w:tcW w:w="237" w:type="dxa"/>
          </w:tcPr>
          <w:p w:rsidR="003840B0" w:rsidRPr="000F3DFA" w:rsidRDefault="003840B0" w:rsidP="0038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840B0" w:rsidRPr="000F3DFA" w:rsidRDefault="00365E02" w:rsidP="0038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9,568</w:t>
            </w:r>
          </w:p>
        </w:tc>
        <w:tc>
          <w:tcPr>
            <w:tcW w:w="237" w:type="dxa"/>
          </w:tcPr>
          <w:p w:rsidR="003840B0" w:rsidRPr="000F3DFA" w:rsidRDefault="003840B0" w:rsidP="0038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3840B0" w:rsidRPr="000F3DFA" w:rsidRDefault="003840B0" w:rsidP="0038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3,450</w:t>
            </w:r>
          </w:p>
        </w:tc>
      </w:tr>
      <w:tr w:rsidR="003840B0" w:rsidRPr="005B3147" w:rsidTr="003C50AA">
        <w:trPr>
          <w:trHeight w:val="420"/>
        </w:trPr>
        <w:tc>
          <w:tcPr>
            <w:tcW w:w="3850" w:type="dxa"/>
          </w:tcPr>
          <w:p w:rsidR="003840B0" w:rsidRPr="000F3DFA" w:rsidRDefault="003840B0" w:rsidP="003840B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F3DF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:rsidR="003840B0" w:rsidRPr="000F3DFA" w:rsidRDefault="00867024" w:rsidP="00CE1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CE1D79">
              <w:rPr>
                <w:rFonts w:ascii="Angsana New" w:hAnsi="Angsana New"/>
                <w:b/>
                <w:bCs/>
                <w:sz w:val="30"/>
                <w:szCs w:val="30"/>
              </w:rPr>
              <w:t>1,321</w:t>
            </w:r>
          </w:p>
        </w:tc>
        <w:tc>
          <w:tcPr>
            <w:tcW w:w="238" w:type="dxa"/>
          </w:tcPr>
          <w:p w:rsidR="003840B0" w:rsidRPr="000F3DFA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3840B0" w:rsidRPr="000F3DFA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28,491</w:t>
            </w:r>
          </w:p>
        </w:tc>
        <w:tc>
          <w:tcPr>
            <w:tcW w:w="237" w:type="dxa"/>
          </w:tcPr>
          <w:p w:rsidR="003840B0" w:rsidRPr="000F3DFA" w:rsidRDefault="003840B0" w:rsidP="0038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3840B0" w:rsidRPr="000F3DFA" w:rsidRDefault="00365E02" w:rsidP="0038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22,167</w:t>
            </w:r>
          </w:p>
        </w:tc>
        <w:tc>
          <w:tcPr>
            <w:tcW w:w="237" w:type="dxa"/>
          </w:tcPr>
          <w:p w:rsidR="003840B0" w:rsidRPr="000F3DFA" w:rsidRDefault="003840B0" w:rsidP="0038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:rsidR="003840B0" w:rsidRPr="000F3DFA" w:rsidRDefault="003840B0" w:rsidP="0038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26,073</w:t>
            </w:r>
          </w:p>
        </w:tc>
      </w:tr>
      <w:tr w:rsidR="003840B0" w:rsidRPr="005B3147" w:rsidTr="003C50AA">
        <w:trPr>
          <w:trHeight w:val="420"/>
        </w:trPr>
        <w:tc>
          <w:tcPr>
            <w:tcW w:w="3850" w:type="dxa"/>
          </w:tcPr>
          <w:p w:rsidR="003840B0" w:rsidRPr="005B3147" w:rsidRDefault="003840B0" w:rsidP="003840B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</w:tcPr>
          <w:p w:rsidR="003840B0" w:rsidRPr="005B3147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8" w:type="dxa"/>
          </w:tcPr>
          <w:p w:rsidR="003840B0" w:rsidRPr="005B3147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3840B0" w:rsidRPr="005B3147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7" w:type="dxa"/>
          </w:tcPr>
          <w:p w:rsidR="003840B0" w:rsidRPr="005B3147" w:rsidRDefault="003840B0" w:rsidP="0038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3840B0" w:rsidRPr="005B3147" w:rsidRDefault="003840B0" w:rsidP="0038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237" w:type="dxa"/>
          </w:tcPr>
          <w:p w:rsidR="003840B0" w:rsidRPr="005B3147" w:rsidRDefault="003840B0" w:rsidP="0038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</w:tcPr>
          <w:p w:rsidR="003840B0" w:rsidRPr="005B3147" w:rsidRDefault="003840B0" w:rsidP="0038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  <w:lang w:val="en-GB"/>
              </w:rPr>
            </w:pPr>
          </w:p>
        </w:tc>
      </w:tr>
      <w:tr w:rsidR="006E0706" w:rsidRPr="0044336A" w:rsidTr="003C50AA">
        <w:trPr>
          <w:trHeight w:val="420"/>
        </w:trPr>
        <w:tc>
          <w:tcPr>
            <w:tcW w:w="3850" w:type="dxa"/>
            <w:tcBorders>
              <w:bottom w:val="nil"/>
            </w:tcBorders>
          </w:tcPr>
          <w:p w:rsidR="006E0706" w:rsidRPr="0044336A" w:rsidRDefault="006E0706" w:rsidP="003840B0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:rsidR="006E0706" w:rsidRPr="0044336A" w:rsidRDefault="006E0706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:rsidR="006E0706" w:rsidRPr="0044336A" w:rsidRDefault="006E0706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6E0706" w:rsidRPr="0044336A" w:rsidRDefault="006E0706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:rsidR="006E0706" w:rsidRPr="0044336A" w:rsidRDefault="006E0706" w:rsidP="0038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6E0706" w:rsidRPr="0044336A" w:rsidRDefault="006E0706" w:rsidP="0038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7" w:type="dxa"/>
          </w:tcPr>
          <w:p w:rsidR="006E0706" w:rsidRPr="0044336A" w:rsidRDefault="006E0706" w:rsidP="0038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:rsidR="006E0706" w:rsidRPr="0044336A" w:rsidRDefault="006E0706" w:rsidP="0038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6E0706" w:rsidRPr="001712FB" w:rsidTr="00AA5121">
        <w:trPr>
          <w:trHeight w:val="420"/>
        </w:trPr>
        <w:tc>
          <w:tcPr>
            <w:tcW w:w="3850" w:type="dxa"/>
          </w:tcPr>
          <w:p w:rsidR="006E0706" w:rsidRPr="001712FB" w:rsidRDefault="006E0706" w:rsidP="00AA512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5" w:type="dxa"/>
            <w:gridSpan w:val="3"/>
          </w:tcPr>
          <w:p w:rsidR="006E0706" w:rsidRPr="001712FB" w:rsidRDefault="006E0706" w:rsidP="00AA5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2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7" w:type="dxa"/>
          </w:tcPr>
          <w:p w:rsidR="006E0706" w:rsidRPr="001712FB" w:rsidRDefault="006E0706" w:rsidP="00AA5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3" w:type="dxa"/>
            <w:gridSpan w:val="3"/>
          </w:tcPr>
          <w:p w:rsidR="006E0706" w:rsidRPr="001712FB" w:rsidRDefault="006E0706" w:rsidP="00AA5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2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E0706" w:rsidRPr="001712FB" w:rsidTr="00AA5121">
        <w:trPr>
          <w:trHeight w:val="420"/>
        </w:trPr>
        <w:tc>
          <w:tcPr>
            <w:tcW w:w="3850" w:type="dxa"/>
          </w:tcPr>
          <w:p w:rsidR="006E0706" w:rsidRPr="001712FB" w:rsidRDefault="006E0706" w:rsidP="00AA512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:rsidR="006E0706" w:rsidRPr="001712FB" w:rsidRDefault="006E0706" w:rsidP="00AA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2F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8" w:type="dxa"/>
          </w:tcPr>
          <w:p w:rsidR="006E0706" w:rsidRPr="001712FB" w:rsidRDefault="006E0706" w:rsidP="00AA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6E0706" w:rsidRPr="001712FB" w:rsidRDefault="006E0706" w:rsidP="00AA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2FB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7" w:type="dxa"/>
          </w:tcPr>
          <w:p w:rsidR="006E0706" w:rsidRPr="001712FB" w:rsidRDefault="006E0706" w:rsidP="00AA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6E0706" w:rsidRPr="001712FB" w:rsidRDefault="006E0706" w:rsidP="00AA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2F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7" w:type="dxa"/>
          </w:tcPr>
          <w:p w:rsidR="006E0706" w:rsidRPr="001712FB" w:rsidRDefault="006E0706" w:rsidP="00AA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:rsidR="006E0706" w:rsidRPr="001712FB" w:rsidRDefault="006E0706" w:rsidP="00AA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2FB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6E0706" w:rsidRPr="001712FB" w:rsidTr="00AA5121">
        <w:trPr>
          <w:trHeight w:val="420"/>
        </w:trPr>
        <w:tc>
          <w:tcPr>
            <w:tcW w:w="3850" w:type="dxa"/>
            <w:vAlign w:val="bottom"/>
          </w:tcPr>
          <w:p w:rsidR="006E0706" w:rsidRPr="001712FB" w:rsidRDefault="006E0706" w:rsidP="00AA512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45" w:type="dxa"/>
            <w:gridSpan w:val="7"/>
            <w:vAlign w:val="bottom"/>
          </w:tcPr>
          <w:p w:rsidR="006E0706" w:rsidRPr="001712FB" w:rsidRDefault="006E0706" w:rsidP="00AA512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712FB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840B0" w:rsidRPr="0044336A" w:rsidTr="003C50AA">
        <w:trPr>
          <w:trHeight w:val="420"/>
        </w:trPr>
        <w:tc>
          <w:tcPr>
            <w:tcW w:w="3850" w:type="dxa"/>
            <w:tcBorders>
              <w:bottom w:val="nil"/>
            </w:tcBorders>
          </w:tcPr>
          <w:p w:rsidR="003840B0" w:rsidRPr="0044336A" w:rsidRDefault="003840B0" w:rsidP="003840B0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44336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33" w:type="dxa"/>
          </w:tcPr>
          <w:p w:rsidR="003840B0" w:rsidRPr="0044336A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:rsidR="003840B0" w:rsidRPr="0044336A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3840B0" w:rsidRPr="0044336A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:rsidR="003840B0" w:rsidRPr="0044336A" w:rsidRDefault="003840B0" w:rsidP="0038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3840B0" w:rsidRPr="0044336A" w:rsidRDefault="003840B0" w:rsidP="0038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7" w:type="dxa"/>
          </w:tcPr>
          <w:p w:rsidR="003840B0" w:rsidRPr="0044336A" w:rsidRDefault="003840B0" w:rsidP="0038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:rsidR="003840B0" w:rsidRPr="0044336A" w:rsidRDefault="003840B0" w:rsidP="0038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3840B0" w:rsidRPr="0044336A" w:rsidTr="00AC5F83">
        <w:trPr>
          <w:trHeight w:val="420"/>
        </w:trPr>
        <w:tc>
          <w:tcPr>
            <w:tcW w:w="3850" w:type="dxa"/>
            <w:tcBorders>
              <w:bottom w:val="nil"/>
            </w:tcBorders>
          </w:tcPr>
          <w:p w:rsidR="003840B0" w:rsidRPr="0044336A" w:rsidRDefault="003840B0" w:rsidP="003840B0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44336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กำไร</w:t>
            </w:r>
            <w:r w:rsidRPr="004433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จากการประมาณ</w:t>
            </w:r>
            <w:r w:rsidRPr="0044336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ตามหลัก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คณิตศาสตร์</w:t>
            </w:r>
          </w:p>
        </w:tc>
        <w:tc>
          <w:tcPr>
            <w:tcW w:w="1133" w:type="dxa"/>
          </w:tcPr>
          <w:p w:rsidR="003840B0" w:rsidRPr="0044336A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:rsidR="003840B0" w:rsidRPr="0044336A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3840B0" w:rsidRPr="0044336A" w:rsidRDefault="003840B0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:rsidR="003840B0" w:rsidRPr="0044336A" w:rsidRDefault="003840B0" w:rsidP="0038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3840B0" w:rsidRPr="0044336A" w:rsidRDefault="003840B0" w:rsidP="0038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7" w:type="dxa"/>
          </w:tcPr>
          <w:p w:rsidR="003840B0" w:rsidRPr="0044336A" w:rsidRDefault="003840B0" w:rsidP="0038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:rsidR="003840B0" w:rsidRPr="0044336A" w:rsidRDefault="003840B0" w:rsidP="0038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365E02" w:rsidRPr="007A6B21" w:rsidTr="00AC5F83">
        <w:trPr>
          <w:trHeight w:val="420"/>
        </w:trPr>
        <w:tc>
          <w:tcPr>
            <w:tcW w:w="3850" w:type="dxa"/>
            <w:tcBorders>
              <w:top w:val="nil"/>
              <w:bottom w:val="nil"/>
            </w:tcBorders>
          </w:tcPr>
          <w:p w:rsidR="00365E02" w:rsidRPr="0044336A" w:rsidRDefault="00365E02" w:rsidP="00365E02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4336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</w:t>
            </w:r>
            <w:r w:rsidRPr="004433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ประกันภัยที่รับรู้ใน</w:t>
            </w:r>
            <w:r w:rsidRPr="0044336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ระหว่างปี</w:t>
            </w:r>
          </w:p>
        </w:tc>
        <w:tc>
          <w:tcPr>
            <w:tcW w:w="1133" w:type="dxa"/>
            <w:tcBorders>
              <w:bottom w:val="double" w:sz="4" w:space="0" w:color="auto"/>
            </w:tcBorders>
          </w:tcPr>
          <w:p w:rsidR="00365E02" w:rsidRPr="00A40D8B" w:rsidRDefault="00867024" w:rsidP="008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(1,525)</w:t>
            </w:r>
          </w:p>
        </w:tc>
        <w:tc>
          <w:tcPr>
            <w:tcW w:w="238" w:type="dxa"/>
          </w:tcPr>
          <w:p w:rsidR="00365E02" w:rsidRPr="00A40D8B" w:rsidRDefault="00365E02" w:rsidP="00365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365E02" w:rsidRPr="00A40D8B" w:rsidRDefault="00365E02" w:rsidP="00365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0D8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-</w:t>
            </w:r>
          </w:p>
        </w:tc>
        <w:tc>
          <w:tcPr>
            <w:tcW w:w="237" w:type="dxa"/>
          </w:tcPr>
          <w:p w:rsidR="00365E02" w:rsidRPr="00A40D8B" w:rsidRDefault="00365E02" w:rsidP="00365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365E02" w:rsidRPr="00A40D8B" w:rsidRDefault="00365E02" w:rsidP="00365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A40D8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 xml:space="preserve">        -</w:t>
            </w:r>
          </w:p>
        </w:tc>
        <w:tc>
          <w:tcPr>
            <w:tcW w:w="237" w:type="dxa"/>
          </w:tcPr>
          <w:p w:rsidR="00365E02" w:rsidRPr="00A40D8B" w:rsidRDefault="00365E02" w:rsidP="00365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</w:tcPr>
          <w:p w:rsidR="00365E02" w:rsidRPr="00A40D8B" w:rsidRDefault="00365E02" w:rsidP="00365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A40D8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 xml:space="preserve">        -</w:t>
            </w:r>
          </w:p>
        </w:tc>
      </w:tr>
      <w:tr w:rsidR="00AC5F83" w:rsidRPr="007A6B21" w:rsidTr="00560A92">
        <w:trPr>
          <w:trHeight w:val="420"/>
        </w:trPr>
        <w:tc>
          <w:tcPr>
            <w:tcW w:w="3850" w:type="dxa"/>
            <w:tcBorders>
              <w:bottom w:val="nil"/>
            </w:tcBorders>
          </w:tcPr>
          <w:p w:rsidR="00AC5F83" w:rsidRPr="0044336A" w:rsidRDefault="00AC5F83" w:rsidP="00AC5F83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44336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สะสม</w:t>
            </w:r>
            <w:r w:rsidRPr="004433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จากการประมาณ</w:t>
            </w:r>
            <w:r w:rsidRPr="0044336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ตามหลัก</w:t>
            </w:r>
          </w:p>
        </w:tc>
        <w:tc>
          <w:tcPr>
            <w:tcW w:w="1133" w:type="dxa"/>
            <w:tcBorders>
              <w:top w:val="double" w:sz="4" w:space="0" w:color="auto"/>
            </w:tcBorders>
          </w:tcPr>
          <w:p w:rsidR="00AC5F83" w:rsidRDefault="00AC5F83" w:rsidP="00AC5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:rsidR="00AC5F83" w:rsidRPr="00A40D8B" w:rsidRDefault="00AC5F83" w:rsidP="00AC5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AC5F83" w:rsidRPr="00A40D8B" w:rsidRDefault="00AC5F83" w:rsidP="00AC5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:rsidR="00AC5F83" w:rsidRPr="00A40D8B" w:rsidRDefault="00AC5F83" w:rsidP="00AC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AC5F83" w:rsidRPr="00A40D8B" w:rsidRDefault="00AC5F83" w:rsidP="00AC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7" w:type="dxa"/>
          </w:tcPr>
          <w:p w:rsidR="00AC5F83" w:rsidRPr="00A40D8B" w:rsidRDefault="00AC5F83" w:rsidP="00AC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</w:tcPr>
          <w:p w:rsidR="00AC5F83" w:rsidRPr="00A40D8B" w:rsidRDefault="00AC5F83" w:rsidP="00AC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AC5F83" w:rsidRPr="007A6B21" w:rsidTr="003C50AA">
        <w:trPr>
          <w:trHeight w:val="420"/>
        </w:trPr>
        <w:tc>
          <w:tcPr>
            <w:tcW w:w="3850" w:type="dxa"/>
            <w:tcBorders>
              <w:top w:val="nil"/>
              <w:bottom w:val="nil"/>
            </w:tcBorders>
          </w:tcPr>
          <w:p w:rsidR="00AC5F83" w:rsidRPr="0044336A" w:rsidRDefault="00AC5F83" w:rsidP="00AC5F83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4336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คณิตศาสตร์</w:t>
            </w:r>
            <w:r w:rsidRPr="004433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ประกันภัยที่รับรู้</w:t>
            </w:r>
          </w:p>
        </w:tc>
        <w:tc>
          <w:tcPr>
            <w:tcW w:w="1133" w:type="dxa"/>
            <w:tcBorders>
              <w:bottom w:val="double" w:sz="4" w:space="0" w:color="auto"/>
            </w:tcBorders>
          </w:tcPr>
          <w:p w:rsidR="00AC5F83" w:rsidRDefault="0052214C" w:rsidP="00AC5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(4,533)</w:t>
            </w:r>
          </w:p>
        </w:tc>
        <w:tc>
          <w:tcPr>
            <w:tcW w:w="238" w:type="dxa"/>
          </w:tcPr>
          <w:p w:rsidR="00AC5F83" w:rsidRPr="00A40D8B" w:rsidRDefault="00AC5F83" w:rsidP="00AC5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AC5F83" w:rsidRPr="00A40D8B" w:rsidRDefault="0052214C" w:rsidP="005221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(3,008)</w:t>
            </w:r>
          </w:p>
        </w:tc>
        <w:tc>
          <w:tcPr>
            <w:tcW w:w="237" w:type="dxa"/>
          </w:tcPr>
          <w:p w:rsidR="00AC5F83" w:rsidRPr="00A40D8B" w:rsidRDefault="00AC5F83" w:rsidP="00AC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AC5F83" w:rsidRPr="00A40D8B" w:rsidRDefault="0052214C" w:rsidP="0052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(2,081)</w:t>
            </w:r>
          </w:p>
        </w:tc>
        <w:tc>
          <w:tcPr>
            <w:tcW w:w="237" w:type="dxa"/>
          </w:tcPr>
          <w:p w:rsidR="00AC5F83" w:rsidRPr="00A40D8B" w:rsidRDefault="00AC5F83" w:rsidP="00AC5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</w:tcPr>
          <w:p w:rsidR="00AC5F83" w:rsidRPr="00A40D8B" w:rsidRDefault="0052214C" w:rsidP="00C23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(2,081)</w:t>
            </w:r>
          </w:p>
        </w:tc>
      </w:tr>
    </w:tbl>
    <w:p w:rsidR="00104276" w:rsidRPr="00C235AB" w:rsidRDefault="00104276" w:rsidP="00F35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0"/>
          <w:szCs w:val="20"/>
          <w:lang w:val="en-GB"/>
        </w:rPr>
      </w:pPr>
    </w:p>
    <w:p w:rsidR="00A40D8B" w:rsidRPr="00A40D8B" w:rsidRDefault="00A40D8B" w:rsidP="00F35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A40D8B"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t>โครงการผลประโยชน์ที่กำหนดไว้</w:t>
      </w:r>
    </w:p>
    <w:p w:rsidR="00A40D8B" w:rsidRPr="00C235AB" w:rsidRDefault="00A40D8B" w:rsidP="00F35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0"/>
          <w:szCs w:val="20"/>
          <w:lang w:val="en-GB"/>
        </w:rPr>
      </w:pPr>
    </w:p>
    <w:p w:rsidR="00F35517" w:rsidRPr="00F35517" w:rsidRDefault="00F35517" w:rsidP="00F35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  <w:r w:rsidRPr="00F35517">
        <w:rPr>
          <w:rFonts w:ascii="Angsana New" w:hAnsi="Angsana New" w:hint="cs"/>
          <w:sz w:val="30"/>
          <w:szCs w:val="30"/>
          <w:cs/>
          <w:lang w:val="en-GB"/>
        </w:rPr>
        <w:t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</w:t>
      </w:r>
      <w:r w:rsidRPr="00F35517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F35517">
        <w:rPr>
          <w:rFonts w:ascii="Angsana New" w:hAnsi="Angsana New" w:hint="cs"/>
          <w:sz w:val="30"/>
          <w:szCs w:val="30"/>
          <w:cs/>
          <w:lang w:val="en-GB"/>
        </w:rPr>
        <w:t>พ</w:t>
      </w:r>
      <w:r w:rsidRPr="00F35517">
        <w:rPr>
          <w:rFonts w:ascii="Angsana New" w:hAnsi="Angsana New"/>
          <w:sz w:val="30"/>
          <w:szCs w:val="30"/>
          <w:cs/>
          <w:lang w:val="en-GB"/>
        </w:rPr>
        <w:t>.</w:t>
      </w:r>
      <w:r w:rsidRPr="00F35517">
        <w:rPr>
          <w:rFonts w:ascii="Angsana New" w:hAnsi="Angsana New" w:hint="cs"/>
          <w:sz w:val="30"/>
          <w:szCs w:val="30"/>
          <w:cs/>
          <w:lang w:val="en-GB"/>
        </w:rPr>
        <w:t>ศ</w:t>
      </w:r>
      <w:r w:rsidRPr="00F35517">
        <w:rPr>
          <w:rFonts w:ascii="Angsana New" w:hAnsi="Angsana New"/>
          <w:sz w:val="30"/>
          <w:szCs w:val="30"/>
          <w:cs/>
          <w:lang w:val="en-GB"/>
        </w:rPr>
        <w:t xml:space="preserve">. 2541 </w:t>
      </w:r>
      <w:r w:rsidRPr="00F35517">
        <w:rPr>
          <w:rFonts w:ascii="Angsana New" w:hAnsi="Angsana New" w:hint="cs"/>
          <w:sz w:val="30"/>
          <w:szCs w:val="30"/>
          <w:cs/>
          <w:lang w:val="en-GB"/>
        </w:rPr>
        <w:t>ในการให้ผลประโยชน์เมื่อเกษียณแก่พนักงานตามสิทธิและอายุงาน</w:t>
      </w:r>
    </w:p>
    <w:p w:rsidR="00F35517" w:rsidRPr="00C235AB" w:rsidRDefault="00F35517" w:rsidP="00F35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0"/>
          <w:szCs w:val="20"/>
          <w:lang w:val="en-GB"/>
        </w:rPr>
      </w:pPr>
    </w:p>
    <w:p w:rsidR="00F35517" w:rsidRPr="00F35517" w:rsidRDefault="00F35517" w:rsidP="00F35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  <w:r w:rsidRPr="00F35517">
        <w:rPr>
          <w:rFonts w:ascii="Angsana New" w:hAnsi="Angsana New" w:hint="cs"/>
          <w:sz w:val="30"/>
          <w:szCs w:val="30"/>
          <w:cs/>
          <w:lang w:val="en-GB"/>
        </w:rPr>
        <w:t>โครงการผลประโยชน์ที่กำหนดไว้มีความเสี่ยงจากการประมาณการตามหลักคณิตศาสตร์ประกันภัย</w:t>
      </w:r>
      <w:r w:rsidRPr="00F35517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F35517">
        <w:rPr>
          <w:rFonts w:ascii="Angsana New" w:hAnsi="Angsana New" w:hint="cs"/>
          <w:sz w:val="30"/>
          <w:szCs w:val="30"/>
          <w:cs/>
          <w:lang w:val="en-GB"/>
        </w:rPr>
        <w:t>ได้แก่</w:t>
      </w:r>
      <w:r w:rsidRPr="00F35517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9567B5">
        <w:rPr>
          <w:rFonts w:ascii="Angsana New" w:hAnsi="Angsana New"/>
          <w:sz w:val="30"/>
          <w:szCs w:val="30"/>
          <w:lang w:val="en-GB"/>
        </w:rPr>
        <w:t xml:space="preserve">             </w:t>
      </w:r>
      <w:r w:rsidRPr="00F35517">
        <w:rPr>
          <w:rFonts w:ascii="Angsana New" w:hAnsi="Angsana New" w:hint="cs"/>
          <w:sz w:val="30"/>
          <w:szCs w:val="30"/>
          <w:cs/>
          <w:lang w:val="en-GB"/>
        </w:rPr>
        <w:t>ความเสี่ยงของช่วงชีวิต</w:t>
      </w:r>
      <w:r w:rsidR="00A40D8B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F35517">
        <w:rPr>
          <w:rFonts w:ascii="Angsana New" w:hAnsi="Angsana New" w:hint="cs"/>
          <w:sz w:val="30"/>
          <w:szCs w:val="30"/>
          <w:cs/>
          <w:lang w:val="en-GB"/>
        </w:rPr>
        <w:t>ความเสี่ยงจากอัตราดอกเบี้ยและความเสี่ยงจากตลาด</w:t>
      </w:r>
      <w:r w:rsidR="00A40D8B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F35517">
        <w:rPr>
          <w:rFonts w:ascii="Angsana New" w:hAnsi="Angsana New"/>
          <w:sz w:val="30"/>
          <w:szCs w:val="30"/>
          <w:cs/>
          <w:lang w:val="en-GB"/>
        </w:rPr>
        <w:t>(</w:t>
      </w:r>
      <w:r w:rsidRPr="00F35517">
        <w:rPr>
          <w:rFonts w:ascii="Angsana New" w:hAnsi="Angsana New" w:hint="cs"/>
          <w:sz w:val="30"/>
          <w:szCs w:val="30"/>
          <w:cs/>
          <w:lang w:val="en-GB"/>
        </w:rPr>
        <w:t>เงินลงทุน</w:t>
      </w:r>
      <w:r w:rsidRPr="00F35517">
        <w:rPr>
          <w:rFonts w:ascii="Angsana New" w:hAnsi="Angsana New"/>
          <w:sz w:val="30"/>
          <w:szCs w:val="30"/>
          <w:cs/>
          <w:lang w:val="en-GB"/>
        </w:rPr>
        <w:t>)</w:t>
      </w:r>
    </w:p>
    <w:p w:rsidR="007A2930" w:rsidRPr="00C235AB" w:rsidRDefault="007A2930" w:rsidP="00F35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0"/>
          <w:szCs w:val="20"/>
          <w:lang w:val="en-GB"/>
        </w:rPr>
      </w:pPr>
    </w:p>
    <w:p w:rsidR="00F35517" w:rsidRPr="00F35517" w:rsidRDefault="00F35517" w:rsidP="00F35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  <w:r w:rsidRPr="00F35517">
        <w:rPr>
          <w:rFonts w:ascii="Angsana New" w:hAnsi="Angsana New" w:hint="cs"/>
          <w:sz w:val="30"/>
          <w:szCs w:val="30"/>
          <w:cs/>
          <w:lang w:val="en-GB"/>
        </w:rPr>
        <w:t>การเปลี่ยนแปลงในมูลค่าปัจจุบันของภาระผูกพันของโครงการผลประโยชน์</w:t>
      </w:r>
    </w:p>
    <w:p w:rsidR="007A2930" w:rsidRPr="00C235AB" w:rsidRDefault="007A2930" w:rsidP="00532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45"/>
        <w:jc w:val="thaiDistribute"/>
        <w:rPr>
          <w:rFonts w:ascii="Angsana New" w:hAnsi="Angsana New"/>
          <w:sz w:val="20"/>
          <w:szCs w:val="20"/>
          <w:lang w:val="en-GB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920"/>
        <w:gridCol w:w="970"/>
        <w:gridCol w:w="238"/>
        <w:gridCol w:w="932"/>
        <w:gridCol w:w="237"/>
        <w:gridCol w:w="1023"/>
        <w:gridCol w:w="237"/>
        <w:gridCol w:w="1023"/>
      </w:tblGrid>
      <w:tr w:rsidR="00C32225" w:rsidRPr="0044336A" w:rsidTr="00C235AB">
        <w:trPr>
          <w:trHeight w:val="420"/>
        </w:trPr>
        <w:tc>
          <w:tcPr>
            <w:tcW w:w="3690" w:type="dxa"/>
          </w:tcPr>
          <w:p w:rsidR="00C32225" w:rsidRPr="007A6B21" w:rsidRDefault="00C32225" w:rsidP="00EE14B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0" w:type="dxa"/>
          </w:tcPr>
          <w:p w:rsidR="00C32225" w:rsidRPr="0044336A" w:rsidRDefault="00C32225" w:rsidP="00C322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right="-110" w:firstLine="6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40" w:type="dxa"/>
            <w:gridSpan w:val="3"/>
          </w:tcPr>
          <w:p w:rsidR="00C32225" w:rsidRPr="0044336A" w:rsidRDefault="00C32225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33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7" w:type="dxa"/>
          </w:tcPr>
          <w:p w:rsidR="00C32225" w:rsidRPr="0044336A" w:rsidRDefault="00C32225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3" w:type="dxa"/>
            <w:gridSpan w:val="3"/>
          </w:tcPr>
          <w:p w:rsidR="00C32225" w:rsidRPr="0044336A" w:rsidRDefault="00C32225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33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32225" w:rsidRPr="0044336A" w:rsidTr="00C235AB">
        <w:trPr>
          <w:trHeight w:val="420"/>
        </w:trPr>
        <w:tc>
          <w:tcPr>
            <w:tcW w:w="3690" w:type="dxa"/>
          </w:tcPr>
          <w:p w:rsidR="00C32225" w:rsidRPr="0044336A" w:rsidRDefault="00C32225" w:rsidP="003840B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0" w:type="dxa"/>
          </w:tcPr>
          <w:p w:rsidR="00C32225" w:rsidRDefault="00C32225" w:rsidP="00C32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18" w:right="-108" w:firstLine="6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</w:tcPr>
          <w:p w:rsidR="00C32225" w:rsidRPr="006E594F" w:rsidRDefault="00C32225" w:rsidP="0038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8" w:type="dxa"/>
          </w:tcPr>
          <w:p w:rsidR="00C32225" w:rsidRPr="006E594F" w:rsidRDefault="00C32225" w:rsidP="0038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2" w:type="dxa"/>
          </w:tcPr>
          <w:p w:rsidR="00C32225" w:rsidRPr="006E594F" w:rsidRDefault="00C32225" w:rsidP="0038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7" w:type="dxa"/>
          </w:tcPr>
          <w:p w:rsidR="00C32225" w:rsidRPr="0044336A" w:rsidRDefault="00C32225" w:rsidP="0038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</w:tcPr>
          <w:p w:rsidR="00C32225" w:rsidRPr="006E594F" w:rsidRDefault="00C32225" w:rsidP="0038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7" w:type="dxa"/>
          </w:tcPr>
          <w:p w:rsidR="00C32225" w:rsidRPr="006E594F" w:rsidRDefault="00C32225" w:rsidP="0038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</w:tcPr>
          <w:p w:rsidR="00C32225" w:rsidRPr="006E594F" w:rsidRDefault="00C32225" w:rsidP="0038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C32225" w:rsidRPr="005B3147" w:rsidTr="00C235AB">
        <w:trPr>
          <w:trHeight w:val="420"/>
        </w:trPr>
        <w:tc>
          <w:tcPr>
            <w:tcW w:w="3690" w:type="dxa"/>
            <w:vAlign w:val="bottom"/>
          </w:tcPr>
          <w:p w:rsidR="00C32225" w:rsidRPr="0044336A" w:rsidRDefault="00C32225" w:rsidP="003840B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0" w:type="dxa"/>
          </w:tcPr>
          <w:p w:rsidR="00C32225" w:rsidRPr="0044336A" w:rsidRDefault="00C32225" w:rsidP="00C3222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718" w:right="-45" w:firstLine="610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60" w:type="dxa"/>
            <w:gridSpan w:val="7"/>
            <w:vAlign w:val="bottom"/>
          </w:tcPr>
          <w:p w:rsidR="00C32225" w:rsidRPr="0044336A" w:rsidRDefault="00C32225" w:rsidP="003840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4336A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32225" w:rsidRPr="009E6A49" w:rsidTr="00C235AB">
        <w:trPr>
          <w:trHeight w:val="420"/>
        </w:trPr>
        <w:tc>
          <w:tcPr>
            <w:tcW w:w="3690" w:type="dxa"/>
            <w:tcBorders>
              <w:bottom w:val="nil"/>
            </w:tcBorders>
          </w:tcPr>
          <w:p w:rsidR="00C32225" w:rsidRPr="009E6A49" w:rsidRDefault="00C32225" w:rsidP="003840B0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9E6A4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9E6A49">
              <w:rPr>
                <w:rFonts w:ascii="Angsana New" w:hAnsi="Angsana New"/>
                <w:color w:val="000000"/>
                <w:sz w:val="30"/>
                <w:szCs w:val="30"/>
              </w:rPr>
              <w:t xml:space="preserve">1 </w:t>
            </w:r>
            <w:r w:rsidRPr="009E6A4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920" w:type="dxa"/>
          </w:tcPr>
          <w:p w:rsidR="00C32225" w:rsidRDefault="00C32225" w:rsidP="00C322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right="57" w:firstLine="6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</w:tcPr>
          <w:p w:rsidR="00C32225" w:rsidRPr="009E6A49" w:rsidRDefault="00C32225" w:rsidP="00C23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130,002</w:t>
            </w:r>
          </w:p>
        </w:tc>
        <w:tc>
          <w:tcPr>
            <w:tcW w:w="238" w:type="dxa"/>
          </w:tcPr>
          <w:p w:rsidR="00C32225" w:rsidRPr="009E6A49" w:rsidRDefault="00C32225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2" w:type="dxa"/>
          </w:tcPr>
          <w:p w:rsidR="00C32225" w:rsidRPr="009E6A49" w:rsidRDefault="00C32225" w:rsidP="00C23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9E6A49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0,401</w:t>
            </w:r>
          </w:p>
        </w:tc>
        <w:tc>
          <w:tcPr>
            <w:tcW w:w="237" w:type="dxa"/>
          </w:tcPr>
          <w:p w:rsidR="00C32225" w:rsidRPr="009E6A49" w:rsidRDefault="00C32225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</w:tcPr>
          <w:p w:rsidR="00C32225" w:rsidRPr="00C235AB" w:rsidRDefault="00C32225" w:rsidP="00C23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C235AB">
              <w:rPr>
                <w:rFonts w:ascii="Angsana New" w:hAnsi="Angsana New"/>
                <w:sz w:val="30"/>
                <w:szCs w:val="30"/>
              </w:rPr>
              <w:t>121,571</w:t>
            </w:r>
          </w:p>
        </w:tc>
        <w:tc>
          <w:tcPr>
            <w:tcW w:w="237" w:type="dxa"/>
          </w:tcPr>
          <w:p w:rsidR="00C32225" w:rsidRPr="009E6A49" w:rsidRDefault="00C32225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</w:tcPr>
          <w:p w:rsidR="00C32225" w:rsidRPr="009E6A49" w:rsidRDefault="00C32225" w:rsidP="0038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9E6A49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114,235</w:t>
            </w:r>
          </w:p>
        </w:tc>
      </w:tr>
      <w:tr w:rsidR="00C32225" w:rsidRPr="009E6A49" w:rsidTr="00C235AB">
        <w:trPr>
          <w:trHeight w:hRule="exact" w:val="360"/>
        </w:trPr>
        <w:tc>
          <w:tcPr>
            <w:tcW w:w="3690" w:type="dxa"/>
            <w:tcBorders>
              <w:bottom w:val="nil"/>
            </w:tcBorders>
          </w:tcPr>
          <w:p w:rsidR="00C32225" w:rsidRPr="009E6A49" w:rsidRDefault="00C32225" w:rsidP="003840B0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920" w:type="dxa"/>
          </w:tcPr>
          <w:p w:rsidR="00C32225" w:rsidRPr="009E6A49" w:rsidRDefault="00C32225" w:rsidP="00C322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firstLine="6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</w:tcPr>
          <w:p w:rsidR="00C32225" w:rsidRPr="009E6A49" w:rsidRDefault="00C32225" w:rsidP="00C23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:rsidR="00C32225" w:rsidRPr="009E6A49" w:rsidRDefault="00C32225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2" w:type="dxa"/>
          </w:tcPr>
          <w:p w:rsidR="00C32225" w:rsidRPr="009E6A49" w:rsidRDefault="00C32225" w:rsidP="00C23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C32225" w:rsidRPr="009E6A49" w:rsidRDefault="00C32225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</w:tcPr>
          <w:p w:rsidR="00C32225" w:rsidRPr="009E6A49" w:rsidRDefault="00C32225" w:rsidP="00C23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C32225" w:rsidRPr="009E6A49" w:rsidRDefault="00C32225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</w:tcPr>
          <w:p w:rsidR="00C32225" w:rsidRPr="009E6A49" w:rsidRDefault="00C32225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2225" w:rsidRPr="009E6A49" w:rsidTr="00C235AB">
        <w:trPr>
          <w:trHeight w:val="420"/>
        </w:trPr>
        <w:tc>
          <w:tcPr>
            <w:tcW w:w="3690" w:type="dxa"/>
            <w:tcBorders>
              <w:bottom w:val="nil"/>
            </w:tcBorders>
          </w:tcPr>
          <w:p w:rsidR="00C32225" w:rsidRPr="009E6A49" w:rsidRDefault="00C32225" w:rsidP="003840B0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E6A4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920" w:type="dxa"/>
          </w:tcPr>
          <w:p w:rsidR="00C32225" w:rsidRPr="009E6A49" w:rsidRDefault="00C32225" w:rsidP="00C322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firstLine="6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</w:tcPr>
          <w:p w:rsidR="00C32225" w:rsidRPr="009E6A49" w:rsidRDefault="00C32225" w:rsidP="00C23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:rsidR="00C32225" w:rsidRPr="009E6A49" w:rsidRDefault="00C32225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2" w:type="dxa"/>
          </w:tcPr>
          <w:p w:rsidR="00C32225" w:rsidRPr="009E6A49" w:rsidRDefault="00C32225" w:rsidP="00C23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C32225" w:rsidRPr="009E6A49" w:rsidRDefault="00C32225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</w:tcPr>
          <w:p w:rsidR="00C32225" w:rsidRPr="009E6A49" w:rsidRDefault="00C32225" w:rsidP="00C23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C32225" w:rsidRPr="009E6A49" w:rsidRDefault="00C32225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</w:tcPr>
          <w:p w:rsidR="00C32225" w:rsidRPr="009E6A49" w:rsidRDefault="00C32225" w:rsidP="00384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2225" w:rsidRPr="009E6A49" w:rsidTr="00C235AB">
        <w:trPr>
          <w:trHeight w:val="420"/>
        </w:trPr>
        <w:tc>
          <w:tcPr>
            <w:tcW w:w="3690" w:type="dxa"/>
          </w:tcPr>
          <w:p w:rsidR="00C32225" w:rsidRPr="009E6A49" w:rsidRDefault="00C32225" w:rsidP="003226B4">
            <w:pPr>
              <w:ind w:left="342" w:hanging="342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E6A49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  <w:r w:rsidRPr="009E6A4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20" w:type="dxa"/>
          </w:tcPr>
          <w:p w:rsidR="00C32225" w:rsidRDefault="00C32225" w:rsidP="00C322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right="57" w:firstLine="6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</w:tcPr>
          <w:p w:rsidR="00C32225" w:rsidRPr="009E6A49" w:rsidRDefault="00C32225" w:rsidP="00C23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28,502</w:t>
            </w:r>
          </w:p>
        </w:tc>
        <w:tc>
          <w:tcPr>
            <w:tcW w:w="238" w:type="dxa"/>
          </w:tcPr>
          <w:p w:rsidR="00C32225" w:rsidRPr="009E6A49" w:rsidRDefault="00C32225" w:rsidP="00322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</w:tcPr>
          <w:p w:rsidR="00C32225" w:rsidRPr="009E6A49" w:rsidRDefault="00C32225" w:rsidP="00C23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  <w:cs/>
              </w:rPr>
            </w:pPr>
            <w:r w:rsidRPr="009E6A49">
              <w:rPr>
                <w:rFonts w:ascii="Angsana New" w:hAnsi="Angsana New"/>
                <w:sz w:val="30"/>
                <w:szCs w:val="30"/>
              </w:rPr>
              <w:t>21,613</w:t>
            </w:r>
          </w:p>
        </w:tc>
        <w:tc>
          <w:tcPr>
            <w:tcW w:w="237" w:type="dxa"/>
          </w:tcPr>
          <w:p w:rsidR="00C32225" w:rsidRPr="009E6A49" w:rsidRDefault="00C32225" w:rsidP="0032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</w:tcPr>
          <w:p w:rsidR="00C32225" w:rsidRPr="00C235AB" w:rsidRDefault="00C32225" w:rsidP="00C23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C235AB">
              <w:rPr>
                <w:rFonts w:ascii="Angsana New" w:hAnsi="Angsana New"/>
                <w:sz w:val="30"/>
                <w:szCs w:val="30"/>
              </w:rPr>
              <w:t>19,400</w:t>
            </w:r>
          </w:p>
        </w:tc>
        <w:tc>
          <w:tcPr>
            <w:tcW w:w="237" w:type="dxa"/>
          </w:tcPr>
          <w:p w:rsidR="00C32225" w:rsidRPr="009E6A49" w:rsidRDefault="00C32225" w:rsidP="0032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</w:tcPr>
          <w:p w:rsidR="00C32225" w:rsidRPr="009E6A49" w:rsidRDefault="00C32225" w:rsidP="0032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9E6A49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19,373</w:t>
            </w:r>
          </w:p>
        </w:tc>
      </w:tr>
      <w:tr w:rsidR="00C32225" w:rsidRPr="009E6A49" w:rsidTr="00C235AB">
        <w:trPr>
          <w:trHeight w:val="420"/>
        </w:trPr>
        <w:tc>
          <w:tcPr>
            <w:tcW w:w="3690" w:type="dxa"/>
          </w:tcPr>
          <w:p w:rsidR="00C32225" w:rsidRPr="009E6A49" w:rsidRDefault="00C32225" w:rsidP="003226B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6A49">
              <w:rPr>
                <w:rFonts w:ascii="Angsana New" w:hAnsi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920" w:type="dxa"/>
          </w:tcPr>
          <w:p w:rsidR="00C32225" w:rsidRDefault="00C32225" w:rsidP="00C322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right="57" w:firstLine="6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</w:tcPr>
          <w:p w:rsidR="00C32225" w:rsidRPr="009E6A49" w:rsidRDefault="00C32225" w:rsidP="00C23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3,345</w:t>
            </w:r>
          </w:p>
        </w:tc>
        <w:tc>
          <w:tcPr>
            <w:tcW w:w="238" w:type="dxa"/>
          </w:tcPr>
          <w:p w:rsidR="00C32225" w:rsidRPr="009E6A49" w:rsidRDefault="00C32225" w:rsidP="00322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2" w:type="dxa"/>
          </w:tcPr>
          <w:p w:rsidR="00C32225" w:rsidRPr="009E6A49" w:rsidRDefault="00C32225" w:rsidP="00C23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9E6A49">
              <w:rPr>
                <w:rFonts w:ascii="Angsana New" w:hAnsi="Angsana New"/>
                <w:sz w:val="30"/>
                <w:szCs w:val="30"/>
              </w:rPr>
              <w:t>6,878</w:t>
            </w:r>
          </w:p>
        </w:tc>
        <w:tc>
          <w:tcPr>
            <w:tcW w:w="237" w:type="dxa"/>
          </w:tcPr>
          <w:p w:rsidR="00C32225" w:rsidRPr="009E6A49" w:rsidRDefault="00C32225" w:rsidP="0032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</w:tcPr>
          <w:p w:rsidR="00C32225" w:rsidRPr="00C235AB" w:rsidRDefault="00C32225" w:rsidP="00C23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C235AB">
              <w:rPr>
                <w:rFonts w:ascii="Angsana New" w:hAnsi="Angsana New"/>
                <w:sz w:val="30"/>
                <w:szCs w:val="30"/>
              </w:rPr>
              <w:t>2,767</w:t>
            </w:r>
          </w:p>
        </w:tc>
        <w:tc>
          <w:tcPr>
            <w:tcW w:w="237" w:type="dxa"/>
          </w:tcPr>
          <w:p w:rsidR="00C32225" w:rsidRPr="009E6A49" w:rsidRDefault="00C32225" w:rsidP="0032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</w:tcPr>
          <w:p w:rsidR="00C32225" w:rsidRPr="009E6A49" w:rsidRDefault="00C32225" w:rsidP="0032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9E6A49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6,700</w:t>
            </w:r>
          </w:p>
        </w:tc>
      </w:tr>
      <w:tr w:rsidR="00C32225" w:rsidRPr="009E6A49" w:rsidTr="00C235AB">
        <w:trPr>
          <w:trHeight w:val="420"/>
        </w:trPr>
        <w:tc>
          <w:tcPr>
            <w:tcW w:w="3690" w:type="dxa"/>
          </w:tcPr>
          <w:p w:rsidR="00C32225" w:rsidRPr="009E6A49" w:rsidRDefault="00C32225" w:rsidP="003226B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6A49">
              <w:rPr>
                <w:rFonts w:ascii="Angsana New" w:hAnsi="Angsana New" w:hint="cs"/>
                <w:sz w:val="30"/>
                <w:szCs w:val="30"/>
                <w:cs/>
              </w:rPr>
              <w:t>กำไรจากการประมาณตามหลัก</w:t>
            </w:r>
          </w:p>
        </w:tc>
        <w:tc>
          <w:tcPr>
            <w:tcW w:w="920" w:type="dxa"/>
          </w:tcPr>
          <w:p w:rsidR="00C32225" w:rsidRPr="009E6A49" w:rsidRDefault="00C32225" w:rsidP="00C322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right="57" w:firstLine="6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</w:tcPr>
          <w:p w:rsidR="00C32225" w:rsidRPr="009E6A49" w:rsidRDefault="00C32225" w:rsidP="00C23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:rsidR="00C32225" w:rsidRPr="009E6A49" w:rsidRDefault="00C32225" w:rsidP="00322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2" w:type="dxa"/>
          </w:tcPr>
          <w:p w:rsidR="00C32225" w:rsidRPr="009E6A49" w:rsidRDefault="00C32225" w:rsidP="00C23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C32225" w:rsidRPr="009E6A49" w:rsidRDefault="00C32225" w:rsidP="0032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</w:tcPr>
          <w:p w:rsidR="00C32225" w:rsidRPr="00C235AB" w:rsidRDefault="00C32225" w:rsidP="00C23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C32225" w:rsidRPr="009E6A49" w:rsidRDefault="00C32225" w:rsidP="0032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</w:tcPr>
          <w:p w:rsidR="00C32225" w:rsidRPr="009E6A49" w:rsidRDefault="00C32225" w:rsidP="0032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</w:tr>
      <w:tr w:rsidR="00C32225" w:rsidRPr="009E6A49" w:rsidTr="00C235AB">
        <w:trPr>
          <w:trHeight w:val="420"/>
        </w:trPr>
        <w:tc>
          <w:tcPr>
            <w:tcW w:w="3690" w:type="dxa"/>
          </w:tcPr>
          <w:p w:rsidR="00C32225" w:rsidRPr="009E6A49" w:rsidRDefault="00C32225" w:rsidP="003226B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6A49">
              <w:rPr>
                <w:rFonts w:ascii="Angsana New" w:hAnsi="Angsana New" w:hint="cs"/>
                <w:sz w:val="30"/>
                <w:szCs w:val="30"/>
                <w:cs/>
              </w:rPr>
              <w:t xml:space="preserve">   คณิตศาสตร์ประกันภัย</w:t>
            </w:r>
          </w:p>
        </w:tc>
        <w:tc>
          <w:tcPr>
            <w:tcW w:w="920" w:type="dxa"/>
          </w:tcPr>
          <w:p w:rsidR="00C32225" w:rsidRDefault="00C32225" w:rsidP="00C322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718" w:right="-81" w:firstLine="6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:rsidR="00C32225" w:rsidRPr="009E6A49" w:rsidRDefault="00C32225" w:rsidP="00C23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(526)</w:t>
            </w:r>
          </w:p>
        </w:tc>
        <w:tc>
          <w:tcPr>
            <w:tcW w:w="238" w:type="dxa"/>
          </w:tcPr>
          <w:p w:rsidR="00C32225" w:rsidRPr="009E6A49" w:rsidRDefault="00C32225" w:rsidP="00322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:rsidR="00C32225" w:rsidRPr="009E6A49" w:rsidRDefault="00C32225" w:rsidP="00C23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9E6A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:rsidR="00C32225" w:rsidRPr="009E6A49" w:rsidRDefault="00C32225" w:rsidP="0032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:rsidR="00C32225" w:rsidRPr="009E6A49" w:rsidRDefault="00C32225" w:rsidP="00C23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9E6A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:rsidR="00C32225" w:rsidRPr="009E6A49" w:rsidRDefault="00C32225" w:rsidP="0032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:rsidR="00C32225" w:rsidRPr="009E6A49" w:rsidRDefault="00C32225" w:rsidP="00C23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left="-108" w:right="-68"/>
              <w:rPr>
                <w:rFonts w:ascii="Angsana New" w:hAnsi="Angsana New"/>
                <w:sz w:val="30"/>
                <w:szCs w:val="30"/>
              </w:rPr>
            </w:pPr>
            <w:r w:rsidRPr="009E6A4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32225" w:rsidRPr="005B3147" w:rsidTr="00C235AB">
        <w:trPr>
          <w:trHeight w:val="420"/>
        </w:trPr>
        <w:tc>
          <w:tcPr>
            <w:tcW w:w="3690" w:type="dxa"/>
          </w:tcPr>
          <w:p w:rsidR="00C32225" w:rsidRPr="009E6A49" w:rsidRDefault="00C32225" w:rsidP="003226B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20" w:type="dxa"/>
          </w:tcPr>
          <w:p w:rsidR="00C32225" w:rsidRDefault="00C32225" w:rsidP="00C322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right="57" w:firstLine="6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:rsidR="00C32225" w:rsidRPr="00C235AB" w:rsidRDefault="00C32225" w:rsidP="00C23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35AB">
              <w:rPr>
                <w:rFonts w:ascii="Angsana New" w:hAnsi="Angsana New"/>
                <w:b/>
                <w:bCs/>
                <w:sz w:val="30"/>
                <w:szCs w:val="30"/>
              </w:rPr>
              <w:t>31,321</w:t>
            </w:r>
          </w:p>
        </w:tc>
        <w:tc>
          <w:tcPr>
            <w:tcW w:w="238" w:type="dxa"/>
          </w:tcPr>
          <w:p w:rsidR="00C32225" w:rsidRPr="009E6A49" w:rsidRDefault="00C32225" w:rsidP="00322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</w:tcPr>
          <w:p w:rsidR="00C32225" w:rsidRPr="00C235AB" w:rsidRDefault="00C32225" w:rsidP="00C23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35AB">
              <w:rPr>
                <w:rFonts w:ascii="Angsana New" w:hAnsi="Angsana New"/>
                <w:b/>
                <w:bCs/>
                <w:sz w:val="30"/>
                <w:szCs w:val="30"/>
              </w:rPr>
              <w:t>28,491</w:t>
            </w:r>
          </w:p>
        </w:tc>
        <w:tc>
          <w:tcPr>
            <w:tcW w:w="237" w:type="dxa"/>
          </w:tcPr>
          <w:p w:rsidR="00C32225" w:rsidRPr="009E6A49" w:rsidRDefault="00C32225" w:rsidP="0032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:rsidR="00C32225" w:rsidRPr="00C235AB" w:rsidRDefault="00C32225" w:rsidP="00C23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35AB">
              <w:rPr>
                <w:rFonts w:ascii="Angsana New" w:hAnsi="Angsana New"/>
                <w:b/>
                <w:bCs/>
                <w:sz w:val="30"/>
                <w:szCs w:val="30"/>
              </w:rPr>
              <w:t>22,167</w:t>
            </w:r>
          </w:p>
        </w:tc>
        <w:tc>
          <w:tcPr>
            <w:tcW w:w="237" w:type="dxa"/>
          </w:tcPr>
          <w:p w:rsidR="00C32225" w:rsidRPr="009E6A49" w:rsidRDefault="00C32225" w:rsidP="0032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:rsidR="00C32225" w:rsidRPr="00EC433B" w:rsidRDefault="00C32225" w:rsidP="0032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EC43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26,073</w:t>
            </w:r>
          </w:p>
        </w:tc>
      </w:tr>
      <w:tr w:rsidR="00C32225" w:rsidRPr="00860430" w:rsidTr="00C235AB">
        <w:trPr>
          <w:trHeight w:val="420"/>
        </w:trPr>
        <w:tc>
          <w:tcPr>
            <w:tcW w:w="3690" w:type="dxa"/>
          </w:tcPr>
          <w:p w:rsidR="00C32225" w:rsidRPr="00860430" w:rsidRDefault="00C32225" w:rsidP="003226B4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20" w:type="dxa"/>
          </w:tcPr>
          <w:p w:rsidR="00C32225" w:rsidRPr="00860430" w:rsidRDefault="00C32225" w:rsidP="00C322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right="57" w:firstLine="6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0" w:type="dxa"/>
          </w:tcPr>
          <w:p w:rsidR="00C32225" w:rsidRPr="00C235AB" w:rsidRDefault="00C32225" w:rsidP="00C23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:rsidR="00C32225" w:rsidRPr="00860430" w:rsidRDefault="00C32225" w:rsidP="00322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</w:tcPr>
          <w:p w:rsidR="00C32225" w:rsidRPr="00C235AB" w:rsidRDefault="00C32225" w:rsidP="00C23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C32225" w:rsidRPr="00860430" w:rsidRDefault="00C32225" w:rsidP="0032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</w:tcPr>
          <w:p w:rsidR="00C32225" w:rsidRPr="00C235AB" w:rsidRDefault="00C32225" w:rsidP="00C23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C32225" w:rsidRPr="00860430" w:rsidRDefault="00C32225" w:rsidP="0032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</w:tcPr>
          <w:p w:rsidR="00C32225" w:rsidRPr="00860430" w:rsidRDefault="00C32225" w:rsidP="0032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C32225" w:rsidRPr="00860430" w:rsidTr="00C235AB">
        <w:trPr>
          <w:trHeight w:val="420"/>
        </w:trPr>
        <w:tc>
          <w:tcPr>
            <w:tcW w:w="3690" w:type="dxa"/>
            <w:tcBorders>
              <w:bottom w:val="nil"/>
            </w:tcBorders>
          </w:tcPr>
          <w:p w:rsidR="00C32225" w:rsidRPr="00860430" w:rsidRDefault="00C32225" w:rsidP="003226B4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920" w:type="dxa"/>
          </w:tcPr>
          <w:p w:rsidR="00C32225" w:rsidRPr="00860430" w:rsidRDefault="00C32225" w:rsidP="00C322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right="57" w:firstLine="6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0" w:type="dxa"/>
          </w:tcPr>
          <w:p w:rsidR="00C32225" w:rsidRPr="00C235AB" w:rsidRDefault="00C32225" w:rsidP="00C23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:rsidR="00C32225" w:rsidRPr="00860430" w:rsidRDefault="00C32225" w:rsidP="00322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</w:tcPr>
          <w:p w:rsidR="00C32225" w:rsidRPr="00C235AB" w:rsidRDefault="00C32225" w:rsidP="00C23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C32225" w:rsidRPr="00860430" w:rsidRDefault="00C32225" w:rsidP="0032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</w:tcPr>
          <w:p w:rsidR="00C32225" w:rsidRPr="00C235AB" w:rsidRDefault="00C32225" w:rsidP="00C23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C32225" w:rsidRPr="00860430" w:rsidRDefault="00C32225" w:rsidP="0032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</w:tcPr>
          <w:p w:rsidR="00C32225" w:rsidRPr="00860430" w:rsidRDefault="00C32225" w:rsidP="0032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C32225" w:rsidRPr="00860430" w:rsidTr="00C235AB">
        <w:trPr>
          <w:trHeight w:val="420"/>
        </w:trPr>
        <w:tc>
          <w:tcPr>
            <w:tcW w:w="3690" w:type="dxa"/>
            <w:tcBorders>
              <w:top w:val="nil"/>
              <w:bottom w:val="nil"/>
            </w:tcBorders>
          </w:tcPr>
          <w:p w:rsidR="00C32225" w:rsidRPr="00860430" w:rsidRDefault="00C32225" w:rsidP="003226B4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0" w:type="dxa"/>
          </w:tcPr>
          <w:p w:rsidR="00C32225" w:rsidRPr="003226B4" w:rsidRDefault="00C32225" w:rsidP="00C322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718" w:right="-81" w:firstLine="6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</w:tcPr>
          <w:p w:rsidR="00C32225" w:rsidRPr="003226B4" w:rsidRDefault="00C32225" w:rsidP="00C23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:rsidR="00C32225" w:rsidRPr="00860430" w:rsidRDefault="00C32225" w:rsidP="00322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</w:tcPr>
          <w:p w:rsidR="00C32225" w:rsidRPr="00860430" w:rsidRDefault="00C32225" w:rsidP="00C23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C32225" w:rsidRPr="00860430" w:rsidRDefault="00C32225" w:rsidP="0032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</w:tcPr>
          <w:p w:rsidR="00C32225" w:rsidRPr="00860430" w:rsidRDefault="00C32225" w:rsidP="00C23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C32225" w:rsidRPr="00860430" w:rsidRDefault="00C32225" w:rsidP="0032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</w:tcPr>
          <w:p w:rsidR="00C32225" w:rsidRPr="00860430" w:rsidRDefault="00C32225" w:rsidP="00C23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left="-108" w:right="-6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2225" w:rsidRPr="0044336A" w:rsidTr="00C235AB">
        <w:trPr>
          <w:trHeight w:val="420"/>
        </w:trPr>
        <w:tc>
          <w:tcPr>
            <w:tcW w:w="3690" w:type="dxa"/>
          </w:tcPr>
          <w:p w:rsidR="00C32225" w:rsidRPr="007A6B21" w:rsidRDefault="00C32225" w:rsidP="00AA512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0" w:type="dxa"/>
          </w:tcPr>
          <w:p w:rsidR="00C32225" w:rsidRPr="0044336A" w:rsidRDefault="00C32225" w:rsidP="00C322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right="-110" w:firstLine="6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40" w:type="dxa"/>
            <w:gridSpan w:val="3"/>
          </w:tcPr>
          <w:p w:rsidR="00C32225" w:rsidRPr="0044336A" w:rsidRDefault="00C32225" w:rsidP="00AA5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33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7" w:type="dxa"/>
          </w:tcPr>
          <w:p w:rsidR="00C32225" w:rsidRPr="0044336A" w:rsidRDefault="00C32225" w:rsidP="00AA5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3" w:type="dxa"/>
            <w:gridSpan w:val="3"/>
          </w:tcPr>
          <w:p w:rsidR="00C32225" w:rsidRPr="0044336A" w:rsidRDefault="00C32225" w:rsidP="00AA5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33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32225" w:rsidRPr="0044336A" w:rsidTr="00C235AB">
        <w:trPr>
          <w:trHeight w:val="420"/>
        </w:trPr>
        <w:tc>
          <w:tcPr>
            <w:tcW w:w="3690" w:type="dxa"/>
          </w:tcPr>
          <w:p w:rsidR="00C32225" w:rsidRPr="0044336A" w:rsidRDefault="00C32225" w:rsidP="00AA512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0" w:type="dxa"/>
          </w:tcPr>
          <w:p w:rsidR="00C32225" w:rsidRDefault="00C32225" w:rsidP="00C32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18" w:right="-108" w:firstLine="6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70" w:type="dxa"/>
          </w:tcPr>
          <w:p w:rsidR="00C32225" w:rsidRPr="006E594F" w:rsidRDefault="00C32225" w:rsidP="00AA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8" w:type="dxa"/>
          </w:tcPr>
          <w:p w:rsidR="00C32225" w:rsidRPr="006E594F" w:rsidRDefault="00C32225" w:rsidP="00AA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2" w:type="dxa"/>
          </w:tcPr>
          <w:p w:rsidR="00C32225" w:rsidRPr="006E594F" w:rsidRDefault="00C32225" w:rsidP="00AA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7" w:type="dxa"/>
          </w:tcPr>
          <w:p w:rsidR="00C32225" w:rsidRPr="0044336A" w:rsidRDefault="00C32225" w:rsidP="00AA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</w:tcPr>
          <w:p w:rsidR="00C32225" w:rsidRPr="006E594F" w:rsidRDefault="00C32225" w:rsidP="00AA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7" w:type="dxa"/>
          </w:tcPr>
          <w:p w:rsidR="00C32225" w:rsidRPr="006E594F" w:rsidRDefault="00C32225" w:rsidP="00AA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</w:tcPr>
          <w:p w:rsidR="00C32225" w:rsidRPr="006E594F" w:rsidRDefault="00C32225" w:rsidP="00AA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C32225" w:rsidRPr="005B3147" w:rsidTr="00C235AB">
        <w:trPr>
          <w:trHeight w:val="420"/>
        </w:trPr>
        <w:tc>
          <w:tcPr>
            <w:tcW w:w="3690" w:type="dxa"/>
            <w:vAlign w:val="bottom"/>
          </w:tcPr>
          <w:p w:rsidR="00C32225" w:rsidRPr="0044336A" w:rsidRDefault="00C32225" w:rsidP="00AA512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0" w:type="dxa"/>
          </w:tcPr>
          <w:p w:rsidR="00C32225" w:rsidRPr="0044336A" w:rsidRDefault="00C32225" w:rsidP="00C3222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718" w:right="-45" w:firstLine="610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60" w:type="dxa"/>
            <w:gridSpan w:val="7"/>
            <w:vAlign w:val="bottom"/>
          </w:tcPr>
          <w:p w:rsidR="00C32225" w:rsidRPr="0044336A" w:rsidRDefault="00C32225" w:rsidP="00AA512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4336A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104FD" w:rsidRPr="00860430" w:rsidTr="00560A92">
        <w:trPr>
          <w:trHeight w:val="420"/>
        </w:trPr>
        <w:tc>
          <w:tcPr>
            <w:tcW w:w="3690" w:type="dxa"/>
          </w:tcPr>
          <w:p w:rsidR="006104FD" w:rsidRPr="00860430" w:rsidRDefault="006104FD" w:rsidP="00560A92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8604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20" w:type="dxa"/>
          </w:tcPr>
          <w:p w:rsidR="006104FD" w:rsidRPr="00860430" w:rsidRDefault="006104FD" w:rsidP="00560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right="57" w:firstLine="6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0" w:type="dxa"/>
          </w:tcPr>
          <w:p w:rsidR="006104FD" w:rsidRPr="00C235AB" w:rsidRDefault="006104FD" w:rsidP="00560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:rsidR="006104FD" w:rsidRPr="00860430" w:rsidRDefault="006104FD" w:rsidP="00560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</w:tcPr>
          <w:p w:rsidR="006104FD" w:rsidRPr="00C235AB" w:rsidRDefault="006104FD" w:rsidP="00560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6104FD" w:rsidRPr="00860430" w:rsidRDefault="006104FD" w:rsidP="00560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</w:tcPr>
          <w:p w:rsidR="006104FD" w:rsidRPr="00C235AB" w:rsidRDefault="006104FD" w:rsidP="00560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6104FD" w:rsidRPr="00860430" w:rsidRDefault="006104FD" w:rsidP="00560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</w:tcPr>
          <w:p w:rsidR="006104FD" w:rsidRPr="00860430" w:rsidRDefault="006104FD" w:rsidP="00560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6104FD" w:rsidRPr="00860430" w:rsidTr="00560A92">
        <w:trPr>
          <w:trHeight w:val="420"/>
        </w:trPr>
        <w:tc>
          <w:tcPr>
            <w:tcW w:w="3690" w:type="dxa"/>
            <w:tcBorders>
              <w:bottom w:val="nil"/>
            </w:tcBorders>
          </w:tcPr>
          <w:p w:rsidR="006104FD" w:rsidRPr="00860430" w:rsidRDefault="006104FD" w:rsidP="00560A92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86043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กำไร</w:t>
            </w:r>
            <w:r w:rsidRPr="0086043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จากการประมาณ</w:t>
            </w:r>
            <w:r w:rsidRPr="0086043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ตามหลัก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คณิตศาสตร์</w:t>
            </w:r>
          </w:p>
        </w:tc>
        <w:tc>
          <w:tcPr>
            <w:tcW w:w="920" w:type="dxa"/>
          </w:tcPr>
          <w:p w:rsidR="006104FD" w:rsidRPr="00860430" w:rsidRDefault="006104FD" w:rsidP="00560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right="57" w:firstLine="6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0" w:type="dxa"/>
          </w:tcPr>
          <w:p w:rsidR="006104FD" w:rsidRPr="00C235AB" w:rsidRDefault="006104FD" w:rsidP="00560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:rsidR="006104FD" w:rsidRPr="00860430" w:rsidRDefault="006104FD" w:rsidP="00560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</w:tcPr>
          <w:p w:rsidR="006104FD" w:rsidRPr="00C235AB" w:rsidRDefault="006104FD" w:rsidP="00560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6104FD" w:rsidRPr="00860430" w:rsidRDefault="006104FD" w:rsidP="00560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</w:tcPr>
          <w:p w:rsidR="006104FD" w:rsidRPr="00C235AB" w:rsidRDefault="006104FD" w:rsidP="00560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6104FD" w:rsidRPr="00860430" w:rsidRDefault="006104FD" w:rsidP="00560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</w:tcPr>
          <w:p w:rsidR="006104FD" w:rsidRPr="00860430" w:rsidRDefault="006104FD" w:rsidP="00560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6104FD" w:rsidRPr="00860430" w:rsidTr="00560A92">
        <w:trPr>
          <w:trHeight w:val="420"/>
        </w:trPr>
        <w:tc>
          <w:tcPr>
            <w:tcW w:w="3690" w:type="dxa"/>
            <w:tcBorders>
              <w:top w:val="nil"/>
              <w:bottom w:val="nil"/>
            </w:tcBorders>
          </w:tcPr>
          <w:p w:rsidR="006104FD" w:rsidRPr="00860430" w:rsidRDefault="006104FD" w:rsidP="00560A92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6043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</w:t>
            </w:r>
            <w:r w:rsidRPr="0086043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ประกันภัยที่รับรู้ใน</w:t>
            </w:r>
            <w:r w:rsidRPr="0086043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ระหว่างปี</w:t>
            </w:r>
          </w:p>
        </w:tc>
        <w:tc>
          <w:tcPr>
            <w:tcW w:w="920" w:type="dxa"/>
          </w:tcPr>
          <w:p w:rsidR="006104FD" w:rsidRPr="003226B4" w:rsidRDefault="006104FD" w:rsidP="00560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718" w:right="-81" w:firstLine="6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</w:tcPr>
          <w:p w:rsidR="006104FD" w:rsidRPr="003226B4" w:rsidRDefault="006104FD" w:rsidP="00560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3226B4">
              <w:rPr>
                <w:rFonts w:ascii="Angsana New" w:hAnsi="Angsana New"/>
                <w:sz w:val="30"/>
                <w:szCs w:val="30"/>
              </w:rPr>
              <w:t>(1,525)</w:t>
            </w:r>
          </w:p>
        </w:tc>
        <w:tc>
          <w:tcPr>
            <w:tcW w:w="238" w:type="dxa"/>
          </w:tcPr>
          <w:p w:rsidR="006104FD" w:rsidRPr="00860430" w:rsidRDefault="006104FD" w:rsidP="00560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</w:tcPr>
          <w:p w:rsidR="006104FD" w:rsidRPr="00860430" w:rsidRDefault="006104FD" w:rsidP="00560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8604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:rsidR="006104FD" w:rsidRPr="00860430" w:rsidRDefault="006104FD" w:rsidP="00560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</w:tcPr>
          <w:p w:rsidR="006104FD" w:rsidRPr="00860430" w:rsidRDefault="006104FD" w:rsidP="00560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8604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:rsidR="006104FD" w:rsidRPr="00860430" w:rsidRDefault="006104FD" w:rsidP="00560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</w:tcPr>
          <w:p w:rsidR="006104FD" w:rsidRPr="00860430" w:rsidRDefault="006104FD" w:rsidP="00560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left="-108" w:right="-68"/>
              <w:rPr>
                <w:rFonts w:ascii="Angsana New" w:hAnsi="Angsana New"/>
                <w:sz w:val="30"/>
                <w:szCs w:val="30"/>
              </w:rPr>
            </w:pPr>
            <w:r w:rsidRPr="0086043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104FD" w:rsidRPr="00860430" w:rsidTr="006104FD">
        <w:trPr>
          <w:trHeight w:hRule="exact" w:val="346"/>
        </w:trPr>
        <w:tc>
          <w:tcPr>
            <w:tcW w:w="3690" w:type="dxa"/>
            <w:tcBorders>
              <w:top w:val="nil"/>
              <w:bottom w:val="nil"/>
            </w:tcBorders>
          </w:tcPr>
          <w:p w:rsidR="006104FD" w:rsidRPr="00860430" w:rsidRDefault="006104FD" w:rsidP="00560A92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20" w:type="dxa"/>
          </w:tcPr>
          <w:p w:rsidR="006104FD" w:rsidRPr="003226B4" w:rsidRDefault="006104FD" w:rsidP="00560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718" w:right="-81" w:firstLine="6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</w:tcPr>
          <w:p w:rsidR="006104FD" w:rsidRPr="003226B4" w:rsidRDefault="006104FD" w:rsidP="00560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:rsidR="006104FD" w:rsidRPr="00860430" w:rsidRDefault="006104FD" w:rsidP="00560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</w:tcPr>
          <w:p w:rsidR="006104FD" w:rsidRPr="00860430" w:rsidRDefault="006104FD" w:rsidP="00560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6104FD" w:rsidRPr="00860430" w:rsidRDefault="006104FD" w:rsidP="00560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</w:tcPr>
          <w:p w:rsidR="006104FD" w:rsidRPr="00860430" w:rsidRDefault="006104FD" w:rsidP="00560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6104FD" w:rsidRPr="00860430" w:rsidRDefault="006104FD" w:rsidP="00560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</w:tcPr>
          <w:p w:rsidR="006104FD" w:rsidRPr="00860430" w:rsidRDefault="006104FD" w:rsidP="00560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left="-108" w:right="-6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2225" w:rsidRPr="005B3147" w:rsidTr="00C235AB">
        <w:trPr>
          <w:trHeight w:val="119"/>
        </w:trPr>
        <w:tc>
          <w:tcPr>
            <w:tcW w:w="3690" w:type="dxa"/>
            <w:tcBorders>
              <w:bottom w:val="nil"/>
            </w:tcBorders>
          </w:tcPr>
          <w:p w:rsidR="00C32225" w:rsidRPr="00860430" w:rsidRDefault="00C32225" w:rsidP="003226B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ได้มาจากการซื้อบริษัทย่อย</w:t>
            </w:r>
          </w:p>
        </w:tc>
        <w:tc>
          <w:tcPr>
            <w:tcW w:w="920" w:type="dxa"/>
          </w:tcPr>
          <w:p w:rsidR="00C32225" w:rsidRPr="00C32225" w:rsidRDefault="00C32225" w:rsidP="00C322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-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32225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970" w:type="dxa"/>
          </w:tcPr>
          <w:p w:rsidR="00C32225" w:rsidRPr="00860430" w:rsidRDefault="00C32225" w:rsidP="00C23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42,213</w:t>
            </w:r>
          </w:p>
        </w:tc>
        <w:tc>
          <w:tcPr>
            <w:tcW w:w="238" w:type="dxa"/>
          </w:tcPr>
          <w:p w:rsidR="00C32225" w:rsidRPr="00860430" w:rsidRDefault="00C32225" w:rsidP="00322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2" w:type="dxa"/>
          </w:tcPr>
          <w:p w:rsidR="00C32225" w:rsidRPr="00860430" w:rsidRDefault="00C32225" w:rsidP="00C23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8604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:rsidR="00C32225" w:rsidRPr="00860430" w:rsidRDefault="00C32225" w:rsidP="0032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</w:tcPr>
          <w:p w:rsidR="00C32225" w:rsidRPr="00860430" w:rsidRDefault="00C32225" w:rsidP="00C23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8604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:rsidR="00C32225" w:rsidRPr="00860430" w:rsidRDefault="00C32225" w:rsidP="0032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</w:tcPr>
          <w:p w:rsidR="00C32225" w:rsidRPr="00860430" w:rsidRDefault="00C32225" w:rsidP="00322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-68"/>
              <w:rPr>
                <w:rFonts w:ascii="Angsana New" w:hAnsi="Angsana New"/>
                <w:sz w:val="30"/>
                <w:szCs w:val="30"/>
              </w:rPr>
            </w:pPr>
            <w:r w:rsidRPr="0086043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32225" w:rsidRPr="005B3147" w:rsidTr="00C235AB">
        <w:trPr>
          <w:trHeight w:val="146"/>
        </w:trPr>
        <w:tc>
          <w:tcPr>
            <w:tcW w:w="3690" w:type="dxa"/>
            <w:tcBorders>
              <w:bottom w:val="nil"/>
            </w:tcBorders>
          </w:tcPr>
          <w:p w:rsidR="00C32225" w:rsidRPr="00860430" w:rsidRDefault="00C32225" w:rsidP="003226B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86043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ผลประโยชน์จ่าย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920" w:type="dxa"/>
          </w:tcPr>
          <w:p w:rsidR="00C32225" w:rsidRDefault="00C32225" w:rsidP="00C322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718" w:right="-68" w:firstLine="6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:rsidR="00C32225" w:rsidRPr="00860430" w:rsidRDefault="00C32225" w:rsidP="00C23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(18,803)</w:t>
            </w:r>
          </w:p>
        </w:tc>
        <w:tc>
          <w:tcPr>
            <w:tcW w:w="238" w:type="dxa"/>
          </w:tcPr>
          <w:p w:rsidR="00C32225" w:rsidRPr="00860430" w:rsidRDefault="00C32225" w:rsidP="00322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:rsidR="00C32225" w:rsidRPr="00860430" w:rsidRDefault="00C32225" w:rsidP="00C23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860430">
              <w:rPr>
                <w:rFonts w:ascii="Angsana New" w:hAnsi="Angsana New"/>
                <w:sz w:val="30"/>
                <w:szCs w:val="30"/>
              </w:rPr>
              <w:t>(18,89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86043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:rsidR="00C32225" w:rsidRPr="00860430" w:rsidRDefault="00C32225" w:rsidP="0032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:rsidR="00C32225" w:rsidRPr="00860430" w:rsidRDefault="00C32225" w:rsidP="00C23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(15,103)</w:t>
            </w:r>
          </w:p>
        </w:tc>
        <w:tc>
          <w:tcPr>
            <w:tcW w:w="237" w:type="dxa"/>
          </w:tcPr>
          <w:p w:rsidR="00C32225" w:rsidRPr="00860430" w:rsidRDefault="00C32225" w:rsidP="0032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:rsidR="00C32225" w:rsidRPr="00860430" w:rsidRDefault="00C32225" w:rsidP="00C23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68"/>
              <w:rPr>
                <w:rFonts w:ascii="Angsana New" w:hAnsi="Angsana New"/>
                <w:sz w:val="30"/>
                <w:szCs w:val="30"/>
              </w:rPr>
            </w:pPr>
            <w:r w:rsidRPr="00860430">
              <w:rPr>
                <w:rFonts w:ascii="Angsana New" w:hAnsi="Angsana New"/>
                <w:sz w:val="30"/>
                <w:szCs w:val="30"/>
              </w:rPr>
              <w:t>(18,737)</w:t>
            </w:r>
          </w:p>
        </w:tc>
      </w:tr>
      <w:tr w:rsidR="00C32225" w:rsidRPr="005B3147" w:rsidTr="00C235AB">
        <w:trPr>
          <w:trHeight w:hRule="exact" w:val="317"/>
        </w:trPr>
        <w:tc>
          <w:tcPr>
            <w:tcW w:w="3690" w:type="dxa"/>
            <w:tcBorders>
              <w:bottom w:val="nil"/>
            </w:tcBorders>
          </w:tcPr>
          <w:p w:rsidR="00C32225" w:rsidRPr="00D103A6" w:rsidRDefault="00C32225" w:rsidP="003226B4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highlight w:val="yellow"/>
                <w:rtl/>
                <w:cs/>
              </w:rPr>
            </w:pPr>
          </w:p>
        </w:tc>
        <w:tc>
          <w:tcPr>
            <w:tcW w:w="920" w:type="dxa"/>
          </w:tcPr>
          <w:p w:rsidR="00C32225" w:rsidRPr="00D103A6" w:rsidRDefault="00C32225" w:rsidP="00C322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right="57" w:firstLine="610"/>
              <w:jc w:val="right"/>
              <w:rPr>
                <w:rFonts w:ascii="Angsana New" w:hAnsi="Angsana New"/>
                <w:b/>
                <w:bCs/>
                <w:highlight w:val="yellow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:rsidR="00C32225" w:rsidRPr="00C235AB" w:rsidRDefault="00C32225" w:rsidP="00C23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right="57" w:firstLine="6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:rsidR="00C32225" w:rsidRPr="00D103A6" w:rsidRDefault="00C32225" w:rsidP="00322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highlight w:val="yellow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</w:tcPr>
          <w:p w:rsidR="00C32225" w:rsidRPr="00C235AB" w:rsidRDefault="00C32225" w:rsidP="00C23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C32225" w:rsidRPr="00D103A6" w:rsidRDefault="00C32225" w:rsidP="0032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:rsidR="00C32225" w:rsidRPr="00C235AB" w:rsidRDefault="00C32225" w:rsidP="00C23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C32225" w:rsidRPr="00D103A6" w:rsidRDefault="00C32225" w:rsidP="0032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:rsidR="00C32225" w:rsidRPr="00D103A6" w:rsidRDefault="00C32225" w:rsidP="0032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highlight w:val="yellow"/>
                <w:lang w:val="en-GB"/>
              </w:rPr>
            </w:pPr>
          </w:p>
        </w:tc>
      </w:tr>
      <w:tr w:rsidR="00C32225" w:rsidRPr="00F35517" w:rsidTr="00C235AB">
        <w:trPr>
          <w:trHeight w:val="209"/>
        </w:trPr>
        <w:tc>
          <w:tcPr>
            <w:tcW w:w="3690" w:type="dxa"/>
            <w:tcBorders>
              <w:top w:val="nil"/>
              <w:bottom w:val="nil"/>
            </w:tcBorders>
          </w:tcPr>
          <w:p w:rsidR="00C32225" w:rsidRPr="009E6A49" w:rsidRDefault="00C32225" w:rsidP="003226B4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E6A4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9E6A4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9E6A4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20" w:type="dxa"/>
          </w:tcPr>
          <w:p w:rsidR="00C32225" w:rsidRDefault="00C32225" w:rsidP="00C322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right="57" w:firstLine="61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tcBorders>
              <w:bottom w:val="double" w:sz="4" w:space="0" w:color="auto"/>
            </w:tcBorders>
          </w:tcPr>
          <w:p w:rsidR="00C32225" w:rsidRPr="00C235AB" w:rsidRDefault="00C32225" w:rsidP="00C23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35AB">
              <w:rPr>
                <w:rFonts w:ascii="Angsana New" w:hAnsi="Angsana New"/>
                <w:b/>
                <w:bCs/>
                <w:sz w:val="30"/>
                <w:szCs w:val="30"/>
              </w:rPr>
              <w:t>183,208</w:t>
            </w:r>
          </w:p>
        </w:tc>
        <w:tc>
          <w:tcPr>
            <w:tcW w:w="238" w:type="dxa"/>
          </w:tcPr>
          <w:p w:rsidR="00C32225" w:rsidRPr="009E6A49" w:rsidRDefault="00C32225" w:rsidP="00322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  <w:tcBorders>
              <w:bottom w:val="double" w:sz="4" w:space="0" w:color="auto"/>
            </w:tcBorders>
          </w:tcPr>
          <w:p w:rsidR="00C32225" w:rsidRPr="00C235AB" w:rsidRDefault="00C32225" w:rsidP="00C23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35AB">
              <w:rPr>
                <w:rFonts w:ascii="Angsana New" w:hAnsi="Angsana New"/>
                <w:b/>
                <w:bCs/>
                <w:sz w:val="30"/>
                <w:szCs w:val="30"/>
              </w:rPr>
              <w:t>130,002</w:t>
            </w:r>
          </w:p>
        </w:tc>
        <w:tc>
          <w:tcPr>
            <w:tcW w:w="237" w:type="dxa"/>
          </w:tcPr>
          <w:p w:rsidR="00C32225" w:rsidRPr="009E6A49" w:rsidRDefault="00C32225" w:rsidP="0032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</w:tcPr>
          <w:p w:rsidR="00C32225" w:rsidRPr="00C235AB" w:rsidRDefault="00C32225" w:rsidP="00C23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35AB">
              <w:rPr>
                <w:rFonts w:ascii="Angsana New" w:hAnsi="Angsana New"/>
                <w:b/>
                <w:bCs/>
                <w:sz w:val="30"/>
                <w:szCs w:val="30"/>
              </w:rPr>
              <w:t>128,635</w:t>
            </w:r>
          </w:p>
        </w:tc>
        <w:tc>
          <w:tcPr>
            <w:tcW w:w="237" w:type="dxa"/>
          </w:tcPr>
          <w:p w:rsidR="00C32225" w:rsidRPr="009E6A49" w:rsidRDefault="00C32225" w:rsidP="0032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</w:tcPr>
          <w:p w:rsidR="00C32225" w:rsidRPr="009E6A49" w:rsidRDefault="00C32225" w:rsidP="0032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9E6A49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121,571</w:t>
            </w:r>
          </w:p>
        </w:tc>
      </w:tr>
    </w:tbl>
    <w:p w:rsidR="00482624" w:rsidRPr="006104FD" w:rsidRDefault="00482624" w:rsidP="00532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45"/>
        <w:jc w:val="thaiDistribute"/>
        <w:rPr>
          <w:rFonts w:ascii="Angsana New" w:hAnsi="Angsana New"/>
          <w:sz w:val="24"/>
          <w:szCs w:val="24"/>
        </w:rPr>
      </w:pPr>
    </w:p>
    <w:p w:rsidR="00482624" w:rsidRDefault="00F35517" w:rsidP="00F35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  <w:r w:rsidRPr="00F35517">
        <w:rPr>
          <w:rFonts w:ascii="Angsana New" w:hAnsi="Angsana New"/>
          <w:sz w:val="30"/>
          <w:szCs w:val="30"/>
          <w:cs/>
          <w:lang w:val="en-GB"/>
        </w:rPr>
        <w:t>กำไรจากการประมาณการตามหลักคณิตศาสตร์ประกันภัยที่</w:t>
      </w:r>
      <w:r w:rsidR="00A40D8B">
        <w:rPr>
          <w:rFonts w:ascii="Angsana New" w:hAnsi="Angsana New"/>
          <w:sz w:val="30"/>
          <w:szCs w:val="30"/>
          <w:cs/>
          <w:lang w:val="en-GB"/>
        </w:rPr>
        <w:t>รับรู้ในกำไรขาดทุนเบ็ดเสร็จอื่น</w:t>
      </w:r>
      <w:r w:rsidRPr="00F35517">
        <w:rPr>
          <w:rFonts w:ascii="Angsana New" w:hAnsi="Angsana New"/>
          <w:sz w:val="30"/>
          <w:szCs w:val="30"/>
          <w:cs/>
          <w:lang w:val="en-GB"/>
        </w:rPr>
        <w:t>เกิดขึ้นจาก</w:t>
      </w:r>
    </w:p>
    <w:p w:rsidR="00482624" w:rsidRPr="006104FD" w:rsidRDefault="00482624" w:rsidP="00532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45"/>
        <w:jc w:val="thaiDistribute"/>
        <w:rPr>
          <w:rFonts w:ascii="Angsana New" w:hAnsi="Angsana New"/>
          <w:sz w:val="24"/>
          <w:szCs w:val="24"/>
          <w:lang w:val="en-GB"/>
        </w:rPr>
      </w:pPr>
    </w:p>
    <w:tbl>
      <w:tblPr>
        <w:tblW w:w="92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33"/>
        <w:gridCol w:w="238"/>
        <w:gridCol w:w="1134"/>
        <w:gridCol w:w="237"/>
        <w:gridCol w:w="1134"/>
        <w:gridCol w:w="237"/>
        <w:gridCol w:w="1132"/>
      </w:tblGrid>
      <w:tr w:rsidR="00F35517" w:rsidRPr="007945F3" w:rsidTr="00C235AB">
        <w:trPr>
          <w:trHeight w:val="420"/>
        </w:trPr>
        <w:tc>
          <w:tcPr>
            <w:tcW w:w="4050" w:type="dxa"/>
          </w:tcPr>
          <w:p w:rsidR="00F35517" w:rsidRPr="007A6B21" w:rsidRDefault="00F35517" w:rsidP="00EE14B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5" w:type="dxa"/>
            <w:gridSpan w:val="3"/>
          </w:tcPr>
          <w:p w:rsidR="00F35517" w:rsidRPr="007945F3" w:rsidRDefault="00F35517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45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7" w:type="dxa"/>
          </w:tcPr>
          <w:p w:rsidR="00F35517" w:rsidRPr="007945F3" w:rsidRDefault="00F35517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3" w:type="dxa"/>
            <w:gridSpan w:val="3"/>
          </w:tcPr>
          <w:p w:rsidR="00F35517" w:rsidRPr="007945F3" w:rsidRDefault="00F35517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45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840B0" w:rsidRPr="007945F3" w:rsidTr="00C235AB">
        <w:trPr>
          <w:trHeight w:val="420"/>
        </w:trPr>
        <w:tc>
          <w:tcPr>
            <w:tcW w:w="4050" w:type="dxa"/>
          </w:tcPr>
          <w:p w:rsidR="003840B0" w:rsidRPr="007945F3" w:rsidRDefault="003840B0" w:rsidP="003840B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:rsidR="003840B0" w:rsidRPr="006E594F" w:rsidRDefault="003840B0" w:rsidP="0038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8" w:type="dxa"/>
          </w:tcPr>
          <w:p w:rsidR="003840B0" w:rsidRPr="006E594F" w:rsidRDefault="003840B0" w:rsidP="0038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3840B0" w:rsidRPr="006E594F" w:rsidRDefault="003840B0" w:rsidP="0038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7" w:type="dxa"/>
          </w:tcPr>
          <w:p w:rsidR="003840B0" w:rsidRPr="0044336A" w:rsidRDefault="003840B0" w:rsidP="0038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3840B0" w:rsidRPr="006E594F" w:rsidRDefault="003840B0" w:rsidP="0038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7" w:type="dxa"/>
          </w:tcPr>
          <w:p w:rsidR="003840B0" w:rsidRPr="006E594F" w:rsidRDefault="003840B0" w:rsidP="0038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:rsidR="003840B0" w:rsidRPr="006E594F" w:rsidRDefault="003840B0" w:rsidP="00384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3840B0" w:rsidRPr="007945F3" w:rsidTr="00C235AB">
        <w:trPr>
          <w:trHeight w:val="420"/>
        </w:trPr>
        <w:tc>
          <w:tcPr>
            <w:tcW w:w="4050" w:type="dxa"/>
            <w:vAlign w:val="bottom"/>
          </w:tcPr>
          <w:p w:rsidR="003840B0" w:rsidRPr="007945F3" w:rsidRDefault="003840B0" w:rsidP="003840B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45" w:type="dxa"/>
            <w:gridSpan w:val="7"/>
            <w:vAlign w:val="bottom"/>
          </w:tcPr>
          <w:p w:rsidR="003840B0" w:rsidRPr="007945F3" w:rsidRDefault="003840B0" w:rsidP="003840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945F3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65E02" w:rsidRPr="007945F3" w:rsidTr="00C235AB">
        <w:trPr>
          <w:trHeight w:val="420"/>
        </w:trPr>
        <w:tc>
          <w:tcPr>
            <w:tcW w:w="4050" w:type="dxa"/>
          </w:tcPr>
          <w:p w:rsidR="00365E02" w:rsidRPr="007945F3" w:rsidRDefault="00365E02" w:rsidP="00365E02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945F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1133" w:type="dxa"/>
          </w:tcPr>
          <w:p w:rsidR="00365E02" w:rsidRPr="007945F3" w:rsidRDefault="003E487F" w:rsidP="003E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(3,101)</w:t>
            </w:r>
          </w:p>
        </w:tc>
        <w:tc>
          <w:tcPr>
            <w:tcW w:w="238" w:type="dxa"/>
          </w:tcPr>
          <w:p w:rsidR="00365E02" w:rsidRPr="007945F3" w:rsidRDefault="00365E02" w:rsidP="00365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365E02" w:rsidRPr="007945F3" w:rsidRDefault="00365E02" w:rsidP="00365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-68"/>
              <w:rPr>
                <w:rFonts w:ascii="Angsana New" w:hAnsi="Angsana New"/>
                <w:sz w:val="30"/>
                <w:szCs w:val="30"/>
              </w:rPr>
            </w:pPr>
            <w:r w:rsidRPr="007945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:rsidR="00365E02" w:rsidRPr="007945F3" w:rsidRDefault="00365E02" w:rsidP="00365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365E02" w:rsidRPr="007945F3" w:rsidRDefault="00365E02" w:rsidP="00365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-68"/>
              <w:rPr>
                <w:rFonts w:ascii="Angsana New" w:hAnsi="Angsana New"/>
                <w:sz w:val="30"/>
                <w:szCs w:val="30"/>
              </w:rPr>
            </w:pPr>
            <w:r w:rsidRPr="007945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:rsidR="00365E02" w:rsidRPr="007945F3" w:rsidRDefault="00365E02" w:rsidP="00365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:rsidR="00365E02" w:rsidRPr="007945F3" w:rsidRDefault="00365E02" w:rsidP="00365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-68"/>
              <w:rPr>
                <w:rFonts w:ascii="Angsana New" w:hAnsi="Angsana New"/>
                <w:sz w:val="30"/>
                <w:szCs w:val="30"/>
              </w:rPr>
            </w:pPr>
            <w:r w:rsidRPr="007945F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65E02" w:rsidRPr="007945F3" w:rsidTr="00C235AB">
        <w:trPr>
          <w:trHeight w:val="420"/>
        </w:trPr>
        <w:tc>
          <w:tcPr>
            <w:tcW w:w="4050" w:type="dxa"/>
          </w:tcPr>
          <w:p w:rsidR="00365E02" w:rsidRPr="007945F3" w:rsidRDefault="00365E02" w:rsidP="00365E02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945F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133" w:type="dxa"/>
          </w:tcPr>
          <w:p w:rsidR="00365E02" w:rsidRPr="007945F3" w:rsidRDefault="003E487F" w:rsidP="003E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1,356</w:t>
            </w:r>
          </w:p>
        </w:tc>
        <w:tc>
          <w:tcPr>
            <w:tcW w:w="238" w:type="dxa"/>
          </w:tcPr>
          <w:p w:rsidR="00365E02" w:rsidRPr="007945F3" w:rsidRDefault="00365E02" w:rsidP="00365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365E02" w:rsidRPr="007945F3" w:rsidRDefault="00365E02" w:rsidP="00365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-68"/>
              <w:rPr>
                <w:rFonts w:ascii="Angsana New" w:hAnsi="Angsana New"/>
                <w:sz w:val="30"/>
                <w:szCs w:val="30"/>
              </w:rPr>
            </w:pPr>
            <w:r w:rsidRPr="007945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:rsidR="00365E02" w:rsidRPr="007945F3" w:rsidRDefault="00365E02" w:rsidP="00365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365E02" w:rsidRPr="007945F3" w:rsidRDefault="00365E02" w:rsidP="00365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-68"/>
              <w:rPr>
                <w:rFonts w:ascii="Angsana New" w:hAnsi="Angsana New"/>
                <w:sz w:val="30"/>
                <w:szCs w:val="30"/>
              </w:rPr>
            </w:pPr>
            <w:r w:rsidRPr="007945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:rsidR="00365E02" w:rsidRPr="007945F3" w:rsidRDefault="00365E02" w:rsidP="00365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:rsidR="00365E02" w:rsidRPr="007945F3" w:rsidRDefault="00365E02" w:rsidP="00365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-68"/>
              <w:rPr>
                <w:rFonts w:ascii="Angsana New" w:hAnsi="Angsana New"/>
                <w:sz w:val="30"/>
                <w:szCs w:val="30"/>
              </w:rPr>
            </w:pPr>
            <w:r w:rsidRPr="007945F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65E02" w:rsidRPr="007945F3" w:rsidTr="00C235AB">
        <w:trPr>
          <w:trHeight w:val="420"/>
        </w:trPr>
        <w:tc>
          <w:tcPr>
            <w:tcW w:w="4050" w:type="dxa"/>
          </w:tcPr>
          <w:p w:rsidR="00365E02" w:rsidRPr="007945F3" w:rsidRDefault="00365E02" w:rsidP="00365E02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945F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365E02" w:rsidRPr="007945F3" w:rsidRDefault="003E487F" w:rsidP="003E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220</w:t>
            </w:r>
          </w:p>
        </w:tc>
        <w:tc>
          <w:tcPr>
            <w:tcW w:w="238" w:type="dxa"/>
          </w:tcPr>
          <w:p w:rsidR="00365E02" w:rsidRPr="007945F3" w:rsidRDefault="00365E02" w:rsidP="00365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65E02" w:rsidRPr="007945F3" w:rsidRDefault="00365E02" w:rsidP="00365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-68"/>
              <w:rPr>
                <w:rFonts w:ascii="Angsana New" w:hAnsi="Angsana New"/>
                <w:sz w:val="30"/>
                <w:szCs w:val="30"/>
              </w:rPr>
            </w:pPr>
            <w:r w:rsidRPr="007945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:rsidR="00365E02" w:rsidRPr="007945F3" w:rsidRDefault="00365E02" w:rsidP="00365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65E02" w:rsidRPr="007945F3" w:rsidRDefault="00365E02" w:rsidP="00365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-68"/>
              <w:rPr>
                <w:rFonts w:ascii="Angsana New" w:hAnsi="Angsana New"/>
                <w:sz w:val="30"/>
                <w:szCs w:val="30"/>
              </w:rPr>
            </w:pPr>
            <w:r w:rsidRPr="007945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:rsidR="00365E02" w:rsidRPr="007945F3" w:rsidRDefault="00365E02" w:rsidP="00365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365E02" w:rsidRPr="007945F3" w:rsidRDefault="00365E02" w:rsidP="00365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-68"/>
              <w:rPr>
                <w:rFonts w:ascii="Angsana New" w:hAnsi="Angsana New"/>
                <w:sz w:val="30"/>
                <w:szCs w:val="30"/>
              </w:rPr>
            </w:pPr>
            <w:r w:rsidRPr="007945F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65E02" w:rsidRPr="00F35517" w:rsidTr="00C235AB">
        <w:trPr>
          <w:trHeight w:val="420"/>
        </w:trPr>
        <w:tc>
          <w:tcPr>
            <w:tcW w:w="4050" w:type="dxa"/>
            <w:tcBorders>
              <w:top w:val="nil"/>
              <w:bottom w:val="nil"/>
            </w:tcBorders>
          </w:tcPr>
          <w:p w:rsidR="00365E02" w:rsidRPr="007945F3" w:rsidRDefault="00365E02" w:rsidP="00365E02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945F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:rsidR="00365E02" w:rsidRPr="007945F3" w:rsidRDefault="003E487F" w:rsidP="003E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(1,525)</w:t>
            </w:r>
          </w:p>
        </w:tc>
        <w:tc>
          <w:tcPr>
            <w:tcW w:w="238" w:type="dxa"/>
          </w:tcPr>
          <w:p w:rsidR="00365E02" w:rsidRPr="007945F3" w:rsidRDefault="00365E02" w:rsidP="00365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365E02" w:rsidRPr="007945F3" w:rsidRDefault="00365E02" w:rsidP="00365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-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45F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:rsidR="00365E02" w:rsidRPr="007945F3" w:rsidRDefault="00365E02" w:rsidP="00365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365E02" w:rsidRPr="007945F3" w:rsidRDefault="00365E02" w:rsidP="00365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-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45F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:rsidR="00365E02" w:rsidRPr="007945F3" w:rsidRDefault="00365E02" w:rsidP="00365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:rsidR="00365E02" w:rsidRPr="007945F3" w:rsidRDefault="00365E02" w:rsidP="00365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-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45F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CA3F06" w:rsidRPr="006104FD" w:rsidRDefault="00CA3F06" w:rsidP="00CA3F06">
      <w:pPr>
        <w:spacing w:line="240" w:lineRule="auto"/>
        <w:ind w:left="567"/>
        <w:jc w:val="thaiDistribute"/>
        <w:rPr>
          <w:rFonts w:ascii="Angsana New" w:hAnsi="Angsana New"/>
          <w:sz w:val="24"/>
          <w:szCs w:val="24"/>
          <w:lang w:val="en-GB"/>
        </w:rPr>
      </w:pPr>
    </w:p>
    <w:p w:rsidR="00CA3F06" w:rsidRPr="00CA3F06" w:rsidRDefault="00CA3F06" w:rsidP="00CA3F06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GB"/>
        </w:rPr>
      </w:pPr>
      <w:r w:rsidRPr="00CA3F06">
        <w:rPr>
          <w:rFonts w:ascii="Angsana New" w:hAnsi="Angsana New" w:hint="cs"/>
          <w:sz w:val="30"/>
          <w:szCs w:val="30"/>
          <w:cs/>
          <w:lang w:val="en-GB"/>
        </w:rPr>
        <w:t>ข้อสมมติหลักในการประมาณการตามหลักคณิตศาสตร์ประกันภัย</w:t>
      </w:r>
      <w:r w:rsidRPr="00CA3F06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CA3F06">
        <w:rPr>
          <w:rFonts w:ascii="Angsana New" w:hAnsi="Angsana New" w:hint="cs"/>
          <w:sz w:val="30"/>
          <w:szCs w:val="30"/>
          <w:cs/>
          <w:lang w:val="en-GB"/>
        </w:rPr>
        <w:t>ณ</w:t>
      </w:r>
      <w:r w:rsidRPr="00CA3F06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CA3F06">
        <w:rPr>
          <w:rFonts w:ascii="Angsana New" w:hAnsi="Angsana New" w:hint="cs"/>
          <w:sz w:val="30"/>
          <w:szCs w:val="30"/>
          <w:cs/>
          <w:lang w:val="en-GB"/>
        </w:rPr>
        <w:t>วันที่รายงาน</w:t>
      </w:r>
      <w:r w:rsidRPr="00CA3F06">
        <w:rPr>
          <w:rFonts w:ascii="Angsana New" w:hAnsi="Angsana New"/>
          <w:sz w:val="30"/>
          <w:szCs w:val="30"/>
          <w:cs/>
          <w:lang w:val="en-GB"/>
        </w:rPr>
        <w:t xml:space="preserve"> (</w:t>
      </w:r>
      <w:r w:rsidRPr="00CA3F06">
        <w:rPr>
          <w:rFonts w:ascii="Angsana New" w:hAnsi="Angsana New" w:hint="cs"/>
          <w:sz w:val="30"/>
          <w:szCs w:val="30"/>
          <w:cs/>
          <w:lang w:val="en-GB"/>
        </w:rPr>
        <w:t>แสดงโดยวิธีถัวเฉลี่ยถ่วงน้ำหนัก</w:t>
      </w:r>
      <w:r w:rsidRPr="00CA3F06">
        <w:rPr>
          <w:rFonts w:ascii="Angsana New" w:hAnsi="Angsana New"/>
          <w:sz w:val="30"/>
          <w:szCs w:val="30"/>
          <w:cs/>
          <w:lang w:val="en-GB"/>
        </w:rPr>
        <w:t xml:space="preserve">) </w:t>
      </w:r>
      <w:r w:rsidRPr="00CA3F06">
        <w:rPr>
          <w:rFonts w:ascii="Angsana New" w:hAnsi="Angsana New" w:hint="cs"/>
          <w:sz w:val="30"/>
          <w:szCs w:val="30"/>
          <w:cs/>
          <w:lang w:val="en-GB"/>
        </w:rPr>
        <w:t>ได้แก่</w:t>
      </w:r>
    </w:p>
    <w:p w:rsidR="00482624" w:rsidRPr="006104FD" w:rsidRDefault="00482624" w:rsidP="00532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45"/>
        <w:jc w:val="thaiDistribute"/>
        <w:rPr>
          <w:rFonts w:ascii="Angsana New" w:hAnsi="Angsana New"/>
          <w:sz w:val="24"/>
          <w:szCs w:val="24"/>
          <w:lang w:val="en-GB"/>
        </w:rPr>
      </w:pP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3850"/>
        <w:gridCol w:w="1133"/>
        <w:gridCol w:w="238"/>
        <w:gridCol w:w="1134"/>
        <w:gridCol w:w="237"/>
        <w:gridCol w:w="1134"/>
        <w:gridCol w:w="237"/>
        <w:gridCol w:w="1132"/>
      </w:tblGrid>
      <w:tr w:rsidR="00CA3F06" w:rsidRPr="00C55E48" w:rsidTr="00EE14B9">
        <w:trPr>
          <w:trHeight w:val="420"/>
        </w:trPr>
        <w:tc>
          <w:tcPr>
            <w:tcW w:w="3850" w:type="dxa"/>
          </w:tcPr>
          <w:p w:rsidR="00CA3F06" w:rsidRPr="007A6B21" w:rsidRDefault="00CA3F06" w:rsidP="00EE14B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5" w:type="dxa"/>
            <w:gridSpan w:val="3"/>
          </w:tcPr>
          <w:p w:rsidR="00CA3F06" w:rsidRPr="00C55E48" w:rsidRDefault="00CA3F06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5E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7" w:type="dxa"/>
          </w:tcPr>
          <w:p w:rsidR="00CA3F06" w:rsidRPr="00C55E48" w:rsidRDefault="00CA3F06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3" w:type="dxa"/>
            <w:gridSpan w:val="3"/>
          </w:tcPr>
          <w:p w:rsidR="00CA3F06" w:rsidRPr="00C55E48" w:rsidRDefault="00CA3F06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5E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177C7" w:rsidRPr="00C55E48" w:rsidTr="00EE14B9">
        <w:trPr>
          <w:trHeight w:val="420"/>
        </w:trPr>
        <w:tc>
          <w:tcPr>
            <w:tcW w:w="3850" w:type="dxa"/>
          </w:tcPr>
          <w:p w:rsidR="008177C7" w:rsidRPr="00C55E48" w:rsidRDefault="008177C7" w:rsidP="008177C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:rsidR="008177C7" w:rsidRPr="006E594F" w:rsidRDefault="008177C7" w:rsidP="00817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8" w:type="dxa"/>
          </w:tcPr>
          <w:p w:rsidR="008177C7" w:rsidRPr="006E594F" w:rsidRDefault="008177C7" w:rsidP="00817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8177C7" w:rsidRPr="006E594F" w:rsidRDefault="008177C7" w:rsidP="00817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7" w:type="dxa"/>
          </w:tcPr>
          <w:p w:rsidR="008177C7" w:rsidRPr="0044336A" w:rsidRDefault="008177C7" w:rsidP="00817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8177C7" w:rsidRPr="006E594F" w:rsidRDefault="008177C7" w:rsidP="00817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7" w:type="dxa"/>
          </w:tcPr>
          <w:p w:rsidR="008177C7" w:rsidRPr="006E594F" w:rsidRDefault="008177C7" w:rsidP="00817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:rsidR="008177C7" w:rsidRPr="006E594F" w:rsidRDefault="008177C7" w:rsidP="00817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8177C7" w:rsidRPr="00C55E48" w:rsidTr="00EE14B9">
        <w:trPr>
          <w:trHeight w:val="420"/>
        </w:trPr>
        <w:tc>
          <w:tcPr>
            <w:tcW w:w="3850" w:type="dxa"/>
            <w:vAlign w:val="bottom"/>
          </w:tcPr>
          <w:p w:rsidR="008177C7" w:rsidRPr="00C55E48" w:rsidRDefault="008177C7" w:rsidP="008177C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45" w:type="dxa"/>
            <w:gridSpan w:val="7"/>
            <w:vAlign w:val="bottom"/>
          </w:tcPr>
          <w:p w:rsidR="008177C7" w:rsidRPr="00C55E48" w:rsidRDefault="008177C7" w:rsidP="008177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5E48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A45F7" w:rsidRPr="00C55E48" w:rsidTr="00EE14B9">
        <w:trPr>
          <w:trHeight w:val="420"/>
        </w:trPr>
        <w:tc>
          <w:tcPr>
            <w:tcW w:w="3850" w:type="dxa"/>
          </w:tcPr>
          <w:p w:rsidR="009A45F7" w:rsidRPr="00C55E48" w:rsidRDefault="009A45F7" w:rsidP="009A45F7">
            <w:pPr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5E48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133" w:type="dxa"/>
          </w:tcPr>
          <w:p w:rsidR="009A45F7" w:rsidRPr="00C55E48" w:rsidRDefault="009A45F7" w:rsidP="009A4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2.19 - 2.37</w:t>
            </w:r>
          </w:p>
        </w:tc>
        <w:tc>
          <w:tcPr>
            <w:tcW w:w="238" w:type="dxa"/>
          </w:tcPr>
          <w:p w:rsidR="009A45F7" w:rsidRPr="00C55E48" w:rsidRDefault="009A45F7" w:rsidP="009A45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9A45F7" w:rsidRPr="00C55E48" w:rsidRDefault="009A45F7" w:rsidP="009A4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2.23</w:t>
            </w:r>
            <w:r w:rsidRPr="00C55E4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 xml:space="preserve"> - 2.92</w:t>
            </w:r>
          </w:p>
        </w:tc>
        <w:tc>
          <w:tcPr>
            <w:tcW w:w="237" w:type="dxa"/>
          </w:tcPr>
          <w:p w:rsidR="009A45F7" w:rsidRPr="00C55E48" w:rsidRDefault="009A45F7" w:rsidP="009A4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9A45F7" w:rsidRPr="00C55E48" w:rsidRDefault="009A45F7" w:rsidP="009A4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2.23</w:t>
            </w:r>
          </w:p>
        </w:tc>
        <w:tc>
          <w:tcPr>
            <w:tcW w:w="237" w:type="dxa"/>
          </w:tcPr>
          <w:p w:rsidR="009A45F7" w:rsidRPr="00C55E48" w:rsidRDefault="009A45F7" w:rsidP="009A4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:rsidR="009A45F7" w:rsidRPr="00C55E48" w:rsidRDefault="009A45F7" w:rsidP="009A4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2.23</w:t>
            </w:r>
          </w:p>
        </w:tc>
      </w:tr>
      <w:tr w:rsidR="009A45F7" w:rsidRPr="00C55E48" w:rsidTr="00CA3F06">
        <w:trPr>
          <w:trHeight w:val="420"/>
        </w:trPr>
        <w:tc>
          <w:tcPr>
            <w:tcW w:w="3850" w:type="dxa"/>
          </w:tcPr>
          <w:p w:rsidR="009A45F7" w:rsidRPr="00C55E48" w:rsidRDefault="009A45F7" w:rsidP="009A45F7">
            <w:pPr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5E48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133" w:type="dxa"/>
          </w:tcPr>
          <w:p w:rsidR="009A45F7" w:rsidRPr="00C55E48" w:rsidRDefault="009A45F7" w:rsidP="009A4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ab/>
            </w:r>
            <w:r w:rsidRPr="00C55E4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3.00</w:t>
            </w:r>
            <w:r w:rsidR="00897133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 xml:space="preserve"> -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 xml:space="preserve"> 5.00</w:t>
            </w:r>
          </w:p>
        </w:tc>
        <w:tc>
          <w:tcPr>
            <w:tcW w:w="238" w:type="dxa"/>
          </w:tcPr>
          <w:p w:rsidR="009A45F7" w:rsidRPr="00C55E48" w:rsidRDefault="009A45F7" w:rsidP="009A45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9A45F7" w:rsidRPr="00C55E48" w:rsidRDefault="009A45F7" w:rsidP="009A4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90"/>
                <w:tab w:val="right" w:pos="931"/>
              </w:tabs>
              <w:spacing w:line="240" w:lineRule="auto"/>
              <w:ind w:left="-151" w:right="-13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ab/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ab/>
            </w:r>
            <w:r w:rsidRPr="00C55E4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3.00</w:t>
            </w:r>
          </w:p>
        </w:tc>
        <w:tc>
          <w:tcPr>
            <w:tcW w:w="237" w:type="dxa"/>
          </w:tcPr>
          <w:p w:rsidR="009A45F7" w:rsidRPr="00C55E48" w:rsidRDefault="009A45F7" w:rsidP="009A4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9A45F7" w:rsidRPr="00C55E48" w:rsidRDefault="009A45F7" w:rsidP="009A4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3.00</w:t>
            </w:r>
          </w:p>
        </w:tc>
        <w:tc>
          <w:tcPr>
            <w:tcW w:w="237" w:type="dxa"/>
          </w:tcPr>
          <w:p w:rsidR="009A45F7" w:rsidRPr="00C55E48" w:rsidRDefault="009A45F7" w:rsidP="009A4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:rsidR="009A45F7" w:rsidRPr="00C55E48" w:rsidRDefault="009A45F7" w:rsidP="009A4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3.00</w:t>
            </w:r>
          </w:p>
        </w:tc>
      </w:tr>
      <w:tr w:rsidR="009A45F7" w:rsidRPr="004516DC" w:rsidTr="00CA3F06">
        <w:trPr>
          <w:trHeight w:val="420"/>
        </w:trPr>
        <w:tc>
          <w:tcPr>
            <w:tcW w:w="3850" w:type="dxa"/>
          </w:tcPr>
          <w:p w:rsidR="009A45F7" w:rsidRPr="00C55E48" w:rsidRDefault="009A45F7" w:rsidP="00CE1D7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55E48">
              <w:rPr>
                <w:rFonts w:ascii="Angsana New" w:hAnsi="Angsana New" w:hint="cs"/>
                <w:sz w:val="30"/>
                <w:szCs w:val="30"/>
                <w:cs/>
              </w:rPr>
              <w:t>อัตราการ</w:t>
            </w:r>
            <w:r w:rsidR="00CE1D79">
              <w:rPr>
                <w:rFonts w:ascii="Angsana New" w:hAnsi="Angsana New" w:hint="cs"/>
                <w:sz w:val="30"/>
                <w:szCs w:val="30"/>
                <w:cs/>
              </w:rPr>
              <w:t>หมุนเวียนของ</w:t>
            </w:r>
            <w:r w:rsidRPr="00C55E48">
              <w:rPr>
                <w:rFonts w:ascii="Angsana New" w:hAnsi="Angsana New" w:hint="cs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133" w:type="dxa"/>
          </w:tcPr>
          <w:p w:rsidR="009A45F7" w:rsidRPr="00C55E48" w:rsidRDefault="009A45F7" w:rsidP="009A4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C55E4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0.00 -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 xml:space="preserve"> 45</w:t>
            </w:r>
            <w:r w:rsidRPr="00C55E4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.00</w:t>
            </w:r>
          </w:p>
        </w:tc>
        <w:tc>
          <w:tcPr>
            <w:tcW w:w="238" w:type="dxa"/>
          </w:tcPr>
          <w:p w:rsidR="009A45F7" w:rsidRPr="00C55E48" w:rsidRDefault="009A45F7" w:rsidP="009A45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9A45F7" w:rsidRPr="00C55E48" w:rsidRDefault="009A45F7" w:rsidP="009A4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C55E4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0.00 -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 xml:space="preserve"> 34</w:t>
            </w:r>
            <w:r w:rsidRPr="00C55E4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.00</w:t>
            </w:r>
          </w:p>
        </w:tc>
        <w:tc>
          <w:tcPr>
            <w:tcW w:w="237" w:type="dxa"/>
          </w:tcPr>
          <w:p w:rsidR="009A45F7" w:rsidRPr="00C55E48" w:rsidRDefault="009A45F7" w:rsidP="009A4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9A45F7" w:rsidRPr="00C55E48" w:rsidRDefault="009A45F7" w:rsidP="009A4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C55E4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0.00 -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 xml:space="preserve"> 34</w:t>
            </w:r>
            <w:r w:rsidRPr="00C55E4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.00</w:t>
            </w:r>
          </w:p>
        </w:tc>
        <w:tc>
          <w:tcPr>
            <w:tcW w:w="237" w:type="dxa"/>
          </w:tcPr>
          <w:p w:rsidR="009A45F7" w:rsidRPr="00C55E48" w:rsidRDefault="009A45F7" w:rsidP="009A4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:rsidR="009A45F7" w:rsidRPr="00C55E48" w:rsidRDefault="009A45F7" w:rsidP="009A4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C55E4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0.00 -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 xml:space="preserve"> 34</w:t>
            </w:r>
            <w:r w:rsidRPr="00C55E4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.00</w:t>
            </w:r>
          </w:p>
        </w:tc>
      </w:tr>
    </w:tbl>
    <w:p w:rsidR="00DC0517" w:rsidRPr="006104FD" w:rsidRDefault="00DC0517" w:rsidP="00CA3F06">
      <w:pPr>
        <w:spacing w:line="240" w:lineRule="auto"/>
        <w:ind w:left="567"/>
        <w:jc w:val="thaiDistribute"/>
        <w:rPr>
          <w:rFonts w:ascii="Angsana New" w:hAnsi="Angsana New"/>
          <w:sz w:val="24"/>
          <w:szCs w:val="24"/>
          <w:lang w:val="en-GB"/>
        </w:rPr>
      </w:pPr>
    </w:p>
    <w:p w:rsidR="00CA3F06" w:rsidRPr="00CA3F06" w:rsidRDefault="00CA3F06" w:rsidP="00CA3F06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GB"/>
        </w:rPr>
      </w:pPr>
      <w:r w:rsidRPr="00CA3F06">
        <w:rPr>
          <w:rFonts w:ascii="Angsana New" w:hAnsi="Angsana New" w:hint="cs"/>
          <w:sz w:val="30"/>
          <w:szCs w:val="30"/>
          <w:cs/>
          <w:lang w:val="en-GB"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:rsidR="00A40D8B" w:rsidRDefault="00A40D8B" w:rsidP="00921C5D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GB"/>
        </w:rPr>
      </w:pPr>
      <w:r w:rsidRPr="00DC64FD">
        <w:rPr>
          <w:rFonts w:ascii="Angsana New" w:hAnsi="Angsana New" w:hint="cs"/>
          <w:spacing w:val="-6"/>
          <w:sz w:val="30"/>
          <w:szCs w:val="30"/>
          <w:cs/>
          <w:lang w:val="en-GB"/>
        </w:rPr>
        <w:lastRenderedPageBreak/>
        <w:t xml:space="preserve">ณ วันที่ </w:t>
      </w:r>
      <w:r w:rsidRPr="00DC64FD">
        <w:rPr>
          <w:rFonts w:ascii="Angsana New" w:hAnsi="Angsana New"/>
          <w:spacing w:val="-6"/>
          <w:sz w:val="30"/>
          <w:szCs w:val="30"/>
          <w:lang w:val="en-GB"/>
        </w:rPr>
        <w:t xml:space="preserve">31 </w:t>
      </w:r>
      <w:r w:rsidRPr="00DC64FD">
        <w:rPr>
          <w:rFonts w:ascii="Angsana New" w:hAnsi="Angsana New" w:hint="cs"/>
          <w:spacing w:val="-6"/>
          <w:sz w:val="30"/>
          <w:szCs w:val="30"/>
          <w:cs/>
          <w:lang w:val="en-GB"/>
        </w:rPr>
        <w:t xml:space="preserve">ธันวาคม </w:t>
      </w:r>
      <w:r w:rsidRPr="00DC64FD">
        <w:rPr>
          <w:rFonts w:ascii="Angsana New" w:hAnsi="Angsana New"/>
          <w:spacing w:val="-6"/>
          <w:sz w:val="30"/>
          <w:szCs w:val="30"/>
          <w:lang w:val="en-GB"/>
        </w:rPr>
        <w:t>256</w:t>
      </w:r>
      <w:r w:rsidR="008177C7">
        <w:rPr>
          <w:rFonts w:ascii="Angsana New" w:hAnsi="Angsana New"/>
          <w:spacing w:val="-6"/>
          <w:sz w:val="30"/>
          <w:szCs w:val="30"/>
          <w:lang w:val="en-GB"/>
        </w:rPr>
        <w:t xml:space="preserve">1 </w:t>
      </w:r>
      <w:r w:rsidRPr="00DC64FD">
        <w:rPr>
          <w:rFonts w:ascii="Angsana New" w:hAnsi="Angsana New" w:hint="cs"/>
          <w:spacing w:val="-6"/>
          <w:sz w:val="30"/>
          <w:szCs w:val="30"/>
          <w:cs/>
          <w:lang w:val="en-GB"/>
        </w:rPr>
        <w:t>ระยะเวลาถัวเฉลี่ยถ่วงน้ำหนักของภาระผูกพันผลประโยชน์ที่กำหนดไว้เป็น</w:t>
      </w:r>
      <w:r w:rsidR="00DC64FD" w:rsidRPr="00DC64FD">
        <w:rPr>
          <w:rFonts w:ascii="Angsana New" w:hAnsi="Angsana New" w:hint="cs"/>
          <w:spacing w:val="-6"/>
          <w:sz w:val="30"/>
          <w:szCs w:val="30"/>
          <w:cs/>
          <w:lang w:val="en-GB"/>
        </w:rPr>
        <w:t xml:space="preserve"> </w:t>
      </w:r>
      <w:r w:rsidR="00CE1D79">
        <w:rPr>
          <w:rFonts w:ascii="Angsana New" w:hAnsi="Angsana New"/>
          <w:spacing w:val="-6"/>
          <w:sz w:val="30"/>
          <w:szCs w:val="30"/>
        </w:rPr>
        <w:t>19.39 -</w:t>
      </w:r>
      <w:r w:rsidR="009A45F7">
        <w:rPr>
          <w:rFonts w:ascii="Angsana New" w:hAnsi="Angsana New"/>
          <w:spacing w:val="-6"/>
          <w:sz w:val="30"/>
          <w:szCs w:val="30"/>
        </w:rPr>
        <w:t xml:space="preserve"> 24.75</w:t>
      </w:r>
      <w:r w:rsidR="00DC64FD" w:rsidRPr="00DC64FD">
        <w:rPr>
          <w:rFonts w:ascii="Angsana New" w:hAnsi="Angsana New"/>
          <w:spacing w:val="-6"/>
          <w:sz w:val="30"/>
          <w:szCs w:val="30"/>
        </w:rPr>
        <w:t xml:space="preserve"> </w:t>
      </w:r>
      <w:r w:rsidR="00DC64FD" w:rsidRPr="00DC64FD">
        <w:rPr>
          <w:rFonts w:ascii="Angsana New" w:hAnsi="Angsana New" w:hint="cs"/>
          <w:spacing w:val="-6"/>
          <w:sz w:val="30"/>
          <w:szCs w:val="30"/>
          <w:cs/>
        </w:rPr>
        <w:t>ปี</w:t>
      </w:r>
      <w:r w:rsidR="00DC64FD">
        <w:rPr>
          <w:rFonts w:ascii="Angsana New" w:hAnsi="Angsana New" w:hint="cs"/>
          <w:sz w:val="30"/>
          <w:szCs w:val="30"/>
          <w:cs/>
        </w:rPr>
        <w:t xml:space="preserve"> </w:t>
      </w:r>
      <w:r w:rsidR="00DC64FD" w:rsidRPr="00DC64FD">
        <w:rPr>
          <w:rFonts w:ascii="Angsana New" w:hAnsi="Angsana New"/>
          <w:i/>
          <w:iCs/>
          <w:sz w:val="30"/>
          <w:szCs w:val="30"/>
        </w:rPr>
        <w:t>(25</w:t>
      </w:r>
      <w:r w:rsidR="008177C7">
        <w:rPr>
          <w:rFonts w:ascii="Angsana New" w:hAnsi="Angsana New"/>
          <w:i/>
          <w:iCs/>
          <w:sz w:val="30"/>
          <w:szCs w:val="30"/>
        </w:rPr>
        <w:t>60</w:t>
      </w:r>
      <w:r w:rsidR="00DC64FD" w:rsidRPr="00DC64FD">
        <w:rPr>
          <w:rFonts w:ascii="Angsana New" w:hAnsi="Angsana New"/>
          <w:i/>
          <w:iCs/>
          <w:sz w:val="30"/>
          <w:szCs w:val="30"/>
        </w:rPr>
        <w:t>:</w:t>
      </w:r>
      <w:r w:rsidR="00DC64FD">
        <w:rPr>
          <w:rFonts w:ascii="Angsana New" w:hAnsi="Angsana New"/>
          <w:sz w:val="24"/>
          <w:szCs w:val="24"/>
          <w:lang w:val="en-GB"/>
        </w:rPr>
        <w:t xml:space="preserve"> </w:t>
      </w:r>
      <w:r w:rsidR="008177C7">
        <w:rPr>
          <w:rFonts w:ascii="Angsana New" w:hAnsi="Angsana New"/>
          <w:i/>
          <w:iCs/>
          <w:sz w:val="30"/>
          <w:szCs w:val="30"/>
          <w:lang w:val="en-GB"/>
        </w:rPr>
        <w:t>8.16</w:t>
      </w:r>
      <w:r w:rsidR="00DC64FD" w:rsidRPr="00DC64FD">
        <w:rPr>
          <w:rFonts w:ascii="Angsana New" w:hAnsi="Angsana New"/>
          <w:i/>
          <w:iCs/>
          <w:sz w:val="30"/>
          <w:szCs w:val="30"/>
          <w:lang w:val="en-GB"/>
        </w:rPr>
        <w:t xml:space="preserve"> - 11.33 </w:t>
      </w:r>
      <w:r w:rsidR="00DC64FD" w:rsidRPr="00DC64FD">
        <w:rPr>
          <w:rFonts w:ascii="Angsana New" w:hAnsi="Angsana New" w:hint="cs"/>
          <w:i/>
          <w:iCs/>
          <w:sz w:val="30"/>
          <w:szCs w:val="30"/>
          <w:cs/>
          <w:lang w:val="en-GB"/>
        </w:rPr>
        <w:t>ปี</w:t>
      </w:r>
      <w:r w:rsidR="00DC64FD" w:rsidRPr="00DC64FD">
        <w:rPr>
          <w:rFonts w:ascii="Angsana New" w:hAnsi="Angsana New"/>
          <w:i/>
          <w:iCs/>
          <w:sz w:val="30"/>
          <w:szCs w:val="30"/>
          <w:lang w:val="en-GB"/>
        </w:rPr>
        <w:t>)</w:t>
      </w:r>
      <w:r w:rsidR="00DC64FD" w:rsidRPr="00DC64FD">
        <w:rPr>
          <w:rFonts w:ascii="Angsana New" w:hAnsi="Angsana New"/>
          <w:sz w:val="30"/>
          <w:szCs w:val="30"/>
          <w:lang w:val="en-GB"/>
        </w:rPr>
        <w:t xml:space="preserve"> </w:t>
      </w:r>
    </w:p>
    <w:p w:rsidR="006104FD" w:rsidRPr="006104FD" w:rsidRDefault="006104FD" w:rsidP="00921C5D">
      <w:pPr>
        <w:spacing w:line="240" w:lineRule="auto"/>
        <w:ind w:left="567"/>
        <w:jc w:val="thaiDistribute"/>
        <w:rPr>
          <w:rFonts w:ascii="Angsana New" w:hAnsi="Angsana New"/>
          <w:sz w:val="28"/>
          <w:szCs w:val="28"/>
          <w:lang w:val="en-GB"/>
        </w:rPr>
      </w:pPr>
    </w:p>
    <w:p w:rsidR="00921C5D" w:rsidRDefault="00921C5D" w:rsidP="00921C5D">
      <w:pPr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F00E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:rsidR="00921C5D" w:rsidRPr="006104FD" w:rsidRDefault="00921C5D" w:rsidP="00921C5D">
      <w:pPr>
        <w:spacing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</w:p>
    <w:p w:rsidR="00921C5D" w:rsidRPr="00BA63FC" w:rsidRDefault="00921C5D" w:rsidP="00921C5D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A63FC">
        <w:rPr>
          <w:rFonts w:ascii="Angsana New" w:hAnsi="Angsana New" w:hint="cs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</w:t>
      </w:r>
      <w:r w:rsidRPr="00BA63FC">
        <w:rPr>
          <w:rFonts w:ascii="Angsana New" w:hAnsi="Angsana New"/>
          <w:sz w:val="30"/>
          <w:szCs w:val="30"/>
          <w:cs/>
        </w:rPr>
        <w:t xml:space="preserve"> </w:t>
      </w:r>
      <w:r w:rsidRPr="00BA63FC">
        <w:rPr>
          <w:rFonts w:ascii="Angsana New" w:hAnsi="Angsana New" w:hint="cs"/>
          <w:sz w:val="30"/>
          <w:szCs w:val="30"/>
          <w:cs/>
        </w:rPr>
        <w:t>ณ</w:t>
      </w:r>
      <w:r w:rsidRPr="00BA63FC">
        <w:rPr>
          <w:rFonts w:ascii="Angsana New" w:hAnsi="Angsana New"/>
          <w:sz w:val="30"/>
          <w:szCs w:val="30"/>
          <w:cs/>
        </w:rPr>
        <w:t xml:space="preserve"> </w:t>
      </w:r>
      <w:r w:rsidRPr="00BA63FC">
        <w:rPr>
          <w:rFonts w:ascii="Angsana New" w:hAnsi="Angsana New" w:hint="cs"/>
          <w:sz w:val="30"/>
          <w:szCs w:val="30"/>
          <w:cs/>
        </w:rPr>
        <w:t>วันที่รายงาน</w:t>
      </w:r>
      <w:r w:rsidRPr="00BA63FC">
        <w:rPr>
          <w:rFonts w:ascii="Angsana New" w:hAnsi="Angsana New"/>
          <w:sz w:val="30"/>
          <w:szCs w:val="30"/>
          <w:cs/>
        </w:rPr>
        <w:t xml:space="preserve"> </w:t>
      </w:r>
      <w:r w:rsidRPr="00BA63FC">
        <w:rPr>
          <w:rFonts w:ascii="Angsana New" w:hAnsi="Angsana New" w:hint="cs"/>
          <w:sz w:val="30"/>
          <w:szCs w:val="30"/>
          <w:cs/>
        </w:rPr>
        <w:t>โดยถือว่าข้อสมมติอื่นๆ</w:t>
      </w:r>
      <w:r w:rsidRPr="00BA63FC">
        <w:rPr>
          <w:rFonts w:ascii="Angsana New" w:hAnsi="Angsana New"/>
          <w:sz w:val="30"/>
          <w:szCs w:val="30"/>
          <w:cs/>
        </w:rPr>
        <w:t xml:space="preserve"> </w:t>
      </w:r>
      <w:r w:rsidRPr="00BA63FC">
        <w:rPr>
          <w:rFonts w:ascii="Angsana New" w:hAnsi="Angsana New" w:hint="cs"/>
          <w:sz w:val="30"/>
          <w:szCs w:val="30"/>
          <w:cs/>
        </w:rPr>
        <w:t>คงที่</w:t>
      </w:r>
      <w:r w:rsidRPr="00BA63FC">
        <w:rPr>
          <w:rFonts w:ascii="Angsana New" w:hAnsi="Angsana New"/>
          <w:sz w:val="30"/>
          <w:szCs w:val="30"/>
          <w:cs/>
        </w:rPr>
        <w:t xml:space="preserve"> </w:t>
      </w:r>
      <w:r w:rsidRPr="00BA63FC">
        <w:rPr>
          <w:rFonts w:ascii="Angsana New" w:hAnsi="Angsana New" w:hint="cs"/>
          <w:sz w:val="30"/>
          <w:szCs w:val="30"/>
          <w:cs/>
        </w:rPr>
        <w:t>จะมีผลกระทบต่อภาระผูกพันของโครงการผลประโยชน์เป็นจำนวนเงินดังต่อไปนี้</w:t>
      </w:r>
    </w:p>
    <w:p w:rsidR="00CA3F06" w:rsidRPr="006104FD" w:rsidRDefault="00CA3F06" w:rsidP="00532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45"/>
        <w:jc w:val="thaiDistribute"/>
        <w:rPr>
          <w:rFonts w:ascii="Angsana New" w:hAnsi="Angsana New"/>
          <w:sz w:val="28"/>
          <w:szCs w:val="28"/>
          <w:lang w:val="en-GB"/>
        </w:rPr>
      </w:pPr>
    </w:p>
    <w:tbl>
      <w:tblPr>
        <w:tblW w:w="922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8"/>
        <w:gridCol w:w="1133"/>
        <w:gridCol w:w="238"/>
        <w:gridCol w:w="1134"/>
        <w:gridCol w:w="237"/>
        <w:gridCol w:w="1134"/>
        <w:gridCol w:w="237"/>
        <w:gridCol w:w="1132"/>
      </w:tblGrid>
      <w:tr w:rsidR="00921C5D" w:rsidRPr="009C0BEB" w:rsidTr="00921C5D">
        <w:trPr>
          <w:trHeight w:val="420"/>
        </w:trPr>
        <w:tc>
          <w:tcPr>
            <w:tcW w:w="3978" w:type="dxa"/>
          </w:tcPr>
          <w:p w:rsidR="00921C5D" w:rsidRPr="00E52A5F" w:rsidRDefault="00921C5D" w:rsidP="00EE14B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5" w:type="dxa"/>
            <w:gridSpan w:val="3"/>
            <w:shd w:val="clear" w:color="auto" w:fill="auto"/>
          </w:tcPr>
          <w:p w:rsidR="00921C5D" w:rsidRPr="009C0BEB" w:rsidRDefault="00921C5D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0B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7" w:type="dxa"/>
            <w:shd w:val="clear" w:color="auto" w:fill="auto"/>
          </w:tcPr>
          <w:p w:rsidR="00921C5D" w:rsidRPr="009C0BEB" w:rsidRDefault="00921C5D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3" w:type="dxa"/>
            <w:gridSpan w:val="3"/>
            <w:shd w:val="clear" w:color="auto" w:fill="auto"/>
          </w:tcPr>
          <w:p w:rsidR="00921C5D" w:rsidRPr="009C0BEB" w:rsidRDefault="00921C5D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0B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21C5D" w:rsidRPr="009C0BEB" w:rsidTr="00921C5D">
        <w:trPr>
          <w:trHeight w:val="420"/>
        </w:trPr>
        <w:tc>
          <w:tcPr>
            <w:tcW w:w="3978" w:type="dxa"/>
          </w:tcPr>
          <w:p w:rsidR="00921C5D" w:rsidRPr="009C0BEB" w:rsidRDefault="00921C5D" w:rsidP="00EE14B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:rsidR="00921C5D" w:rsidRPr="009C0BEB" w:rsidRDefault="00921C5D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0BEB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921C5D" w:rsidRPr="009C0BEB" w:rsidRDefault="00921C5D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921C5D" w:rsidRPr="009C0BEB" w:rsidRDefault="00921C5D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0BEB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921C5D" w:rsidRPr="009C0BEB" w:rsidRDefault="00921C5D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921C5D" w:rsidRPr="009C0BEB" w:rsidRDefault="00921C5D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0BEB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7" w:type="dxa"/>
            <w:vAlign w:val="bottom"/>
          </w:tcPr>
          <w:p w:rsidR="00921C5D" w:rsidRPr="009C0BEB" w:rsidRDefault="00921C5D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vAlign w:val="bottom"/>
          </w:tcPr>
          <w:p w:rsidR="00921C5D" w:rsidRPr="009C0BEB" w:rsidRDefault="00921C5D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0BEB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</w:tr>
      <w:tr w:rsidR="00C52B57" w:rsidRPr="005B3147" w:rsidTr="00EE14B9">
        <w:trPr>
          <w:trHeight w:val="420"/>
        </w:trPr>
        <w:tc>
          <w:tcPr>
            <w:tcW w:w="3978" w:type="dxa"/>
            <w:vAlign w:val="bottom"/>
          </w:tcPr>
          <w:p w:rsidR="00C52B57" w:rsidRPr="009C0BEB" w:rsidRDefault="00C52B57" w:rsidP="00EE14B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45" w:type="dxa"/>
            <w:gridSpan w:val="7"/>
            <w:shd w:val="clear" w:color="auto" w:fill="auto"/>
            <w:vAlign w:val="bottom"/>
          </w:tcPr>
          <w:p w:rsidR="00C52B57" w:rsidRPr="009C0BEB" w:rsidRDefault="00C52B57" w:rsidP="00EE14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C0BEB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03931" w:rsidRPr="00E16BEF" w:rsidTr="00921C5D">
        <w:trPr>
          <w:trHeight w:val="420"/>
        </w:trPr>
        <w:tc>
          <w:tcPr>
            <w:tcW w:w="3978" w:type="dxa"/>
          </w:tcPr>
          <w:p w:rsidR="00C03931" w:rsidRPr="00E16BEF" w:rsidRDefault="00C03931" w:rsidP="008177C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16BE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E16BE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วันที่ </w:t>
            </w:r>
            <w:r w:rsidRPr="00E16BE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16BE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16BEF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8177C7"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C03931" w:rsidRPr="00E16BEF" w:rsidRDefault="00C03931" w:rsidP="00C0393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C03931" w:rsidRPr="00E16BEF" w:rsidRDefault="00C03931" w:rsidP="00C03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C03931" w:rsidRPr="00E16BEF" w:rsidRDefault="00C03931" w:rsidP="00C0393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C03931" w:rsidRPr="00E16BEF" w:rsidRDefault="00C03931" w:rsidP="00C03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C03931" w:rsidRPr="00E16BEF" w:rsidRDefault="00C03931" w:rsidP="00C0393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7" w:type="dxa"/>
            <w:vAlign w:val="bottom"/>
          </w:tcPr>
          <w:p w:rsidR="00C03931" w:rsidRPr="00E16BEF" w:rsidRDefault="00C03931" w:rsidP="00C03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2" w:type="dxa"/>
            <w:vAlign w:val="bottom"/>
          </w:tcPr>
          <w:p w:rsidR="00C03931" w:rsidRPr="00E16BEF" w:rsidRDefault="00C03931" w:rsidP="00C0393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EB4557" w:rsidRPr="00E16BEF" w:rsidTr="00921C5D">
        <w:trPr>
          <w:trHeight w:val="420"/>
        </w:trPr>
        <w:tc>
          <w:tcPr>
            <w:tcW w:w="3978" w:type="dxa"/>
          </w:tcPr>
          <w:p w:rsidR="00EB4557" w:rsidRPr="00E16BEF" w:rsidRDefault="00EB4557" w:rsidP="00EB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16BEF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Pr="00E16BEF">
              <w:rPr>
                <w:rFonts w:ascii="Angsana New" w:hAnsi="Angsana New"/>
                <w:sz w:val="30"/>
                <w:szCs w:val="30"/>
              </w:rPr>
              <w:t>1</w:t>
            </w:r>
            <w:r w:rsidRPr="00E16BE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EB4557" w:rsidRPr="00E16BEF" w:rsidRDefault="00EB4557" w:rsidP="00EB45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(12,718)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EB4557" w:rsidRPr="00E16BEF" w:rsidRDefault="00EB4557" w:rsidP="00EB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B4557" w:rsidRPr="00E16BEF" w:rsidRDefault="00EB4557" w:rsidP="00EB45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14,313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EB4557" w:rsidRPr="00E16BEF" w:rsidRDefault="00EB4557" w:rsidP="00EB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B4557" w:rsidRPr="00E16BEF" w:rsidRDefault="00EB4557" w:rsidP="00EB45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(10,252)</w:t>
            </w:r>
          </w:p>
        </w:tc>
        <w:tc>
          <w:tcPr>
            <w:tcW w:w="237" w:type="dxa"/>
            <w:vAlign w:val="bottom"/>
          </w:tcPr>
          <w:p w:rsidR="00EB4557" w:rsidRPr="00E16BEF" w:rsidRDefault="00EB4557" w:rsidP="00EB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2" w:type="dxa"/>
            <w:vAlign w:val="bottom"/>
          </w:tcPr>
          <w:p w:rsidR="00EB4557" w:rsidRPr="00E16BEF" w:rsidRDefault="00EB4557" w:rsidP="00EB45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11,514</w:t>
            </w:r>
          </w:p>
        </w:tc>
      </w:tr>
      <w:tr w:rsidR="00EB4557" w:rsidRPr="00E16BEF" w:rsidTr="00921C5D">
        <w:trPr>
          <w:trHeight w:val="420"/>
        </w:trPr>
        <w:tc>
          <w:tcPr>
            <w:tcW w:w="3978" w:type="dxa"/>
          </w:tcPr>
          <w:p w:rsidR="00EB4557" w:rsidRPr="00E16BEF" w:rsidRDefault="00EB4557" w:rsidP="00EB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16BEF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  <w:p w:rsidR="00EB4557" w:rsidRPr="00E16BEF" w:rsidRDefault="00EB4557" w:rsidP="00EB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16BEF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16BEF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E16BEF">
              <w:rPr>
                <w:rFonts w:ascii="Angsana New" w:hAnsi="Angsana New"/>
                <w:sz w:val="30"/>
                <w:szCs w:val="30"/>
              </w:rPr>
              <w:t>1</w:t>
            </w:r>
            <w:r w:rsidRPr="00E16BE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EB4557" w:rsidRPr="00E16BEF" w:rsidRDefault="00EB4557" w:rsidP="00EB45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13,329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EB4557" w:rsidRPr="00E16BEF" w:rsidRDefault="00EB4557" w:rsidP="00EB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B4557" w:rsidRPr="00E16BEF" w:rsidRDefault="00EB4557" w:rsidP="00EB45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(11,878)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EB4557" w:rsidRPr="00E16BEF" w:rsidRDefault="00EB4557" w:rsidP="00EB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B4557" w:rsidRPr="00E16BEF" w:rsidRDefault="00EB4557" w:rsidP="00EB45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10,491</w:t>
            </w:r>
          </w:p>
        </w:tc>
        <w:tc>
          <w:tcPr>
            <w:tcW w:w="237" w:type="dxa"/>
            <w:vAlign w:val="bottom"/>
          </w:tcPr>
          <w:p w:rsidR="00EB4557" w:rsidRPr="00E16BEF" w:rsidRDefault="00EB4557" w:rsidP="00EB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2" w:type="dxa"/>
            <w:vAlign w:val="bottom"/>
          </w:tcPr>
          <w:p w:rsidR="00EB4557" w:rsidRPr="00E16BEF" w:rsidRDefault="00EB4557" w:rsidP="00EB45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(9,342)</w:t>
            </w:r>
          </w:p>
        </w:tc>
      </w:tr>
      <w:tr w:rsidR="00EB4557" w:rsidRPr="005B3147" w:rsidTr="00921C5D">
        <w:trPr>
          <w:trHeight w:val="420"/>
        </w:trPr>
        <w:tc>
          <w:tcPr>
            <w:tcW w:w="3978" w:type="dxa"/>
          </w:tcPr>
          <w:p w:rsidR="00EB4557" w:rsidRPr="00E16BEF" w:rsidRDefault="00EB4557" w:rsidP="00EB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16BEF">
              <w:rPr>
                <w:rFonts w:ascii="Angsana New" w:hAnsi="Angsana New"/>
                <w:sz w:val="30"/>
                <w:szCs w:val="30"/>
                <w:cs/>
              </w:rPr>
              <w:t>อัตราการ</w:t>
            </w:r>
            <w:r w:rsidR="00CE1D79">
              <w:rPr>
                <w:rFonts w:ascii="Angsana New" w:hAnsi="Angsana New" w:hint="cs"/>
                <w:sz w:val="30"/>
                <w:szCs w:val="30"/>
                <w:cs/>
              </w:rPr>
              <w:t>หมุนเวียนของ</w:t>
            </w:r>
            <w:r w:rsidRPr="00E16BEF">
              <w:rPr>
                <w:rFonts w:ascii="Angsana New" w:hAnsi="Angsana New"/>
                <w:sz w:val="30"/>
                <w:szCs w:val="30"/>
                <w:cs/>
              </w:rPr>
              <w:t xml:space="preserve">พนักงาน </w:t>
            </w:r>
          </w:p>
          <w:p w:rsidR="00EB4557" w:rsidRPr="00E16BEF" w:rsidRDefault="00EB4557" w:rsidP="00EB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16BE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16BEF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E16BEF">
              <w:rPr>
                <w:rFonts w:ascii="Angsana New" w:hAnsi="Angsana New"/>
                <w:sz w:val="30"/>
                <w:szCs w:val="30"/>
              </w:rPr>
              <w:t>1</w:t>
            </w:r>
            <w:r w:rsidRPr="00E16BE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33" w:type="dxa"/>
            <w:vAlign w:val="bottom"/>
          </w:tcPr>
          <w:p w:rsidR="00EB4557" w:rsidRPr="00E16BEF" w:rsidRDefault="00EB4557" w:rsidP="00EB45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(13,859)</w:t>
            </w:r>
          </w:p>
        </w:tc>
        <w:tc>
          <w:tcPr>
            <w:tcW w:w="238" w:type="dxa"/>
            <w:vAlign w:val="bottom"/>
          </w:tcPr>
          <w:p w:rsidR="00EB4557" w:rsidRPr="00E16BEF" w:rsidRDefault="00EB4557" w:rsidP="00EB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EB4557" w:rsidRPr="00E16BEF" w:rsidRDefault="00EB4557" w:rsidP="00EB45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9,444</w:t>
            </w:r>
          </w:p>
        </w:tc>
        <w:tc>
          <w:tcPr>
            <w:tcW w:w="237" w:type="dxa"/>
            <w:vAlign w:val="bottom"/>
          </w:tcPr>
          <w:p w:rsidR="00EB4557" w:rsidRPr="00E16BEF" w:rsidRDefault="00EB4557" w:rsidP="00EB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EB4557" w:rsidRPr="00E16BEF" w:rsidRDefault="00EB4557" w:rsidP="00EB45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(11,096)</w:t>
            </w:r>
          </w:p>
        </w:tc>
        <w:tc>
          <w:tcPr>
            <w:tcW w:w="237" w:type="dxa"/>
            <w:vAlign w:val="bottom"/>
          </w:tcPr>
          <w:p w:rsidR="00EB4557" w:rsidRPr="00E16BEF" w:rsidRDefault="00EB4557" w:rsidP="00EB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2" w:type="dxa"/>
            <w:vAlign w:val="bottom"/>
          </w:tcPr>
          <w:p w:rsidR="00EB4557" w:rsidRPr="00E16BEF" w:rsidRDefault="00EB4557" w:rsidP="00EB45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7,633</w:t>
            </w:r>
          </w:p>
        </w:tc>
      </w:tr>
      <w:tr w:rsidR="00EB4557" w:rsidRPr="005B3147" w:rsidTr="00921C5D">
        <w:trPr>
          <w:trHeight w:val="420"/>
        </w:trPr>
        <w:tc>
          <w:tcPr>
            <w:tcW w:w="3978" w:type="dxa"/>
          </w:tcPr>
          <w:p w:rsidR="00EB4557" w:rsidRPr="005B3147" w:rsidRDefault="00EB4557" w:rsidP="00EB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3" w:type="dxa"/>
            <w:vAlign w:val="bottom"/>
          </w:tcPr>
          <w:p w:rsidR="00EB4557" w:rsidRPr="005B3147" w:rsidRDefault="00EB4557" w:rsidP="00EB45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38" w:type="dxa"/>
            <w:vAlign w:val="bottom"/>
          </w:tcPr>
          <w:p w:rsidR="00EB4557" w:rsidRPr="005B3147" w:rsidRDefault="00EB4557" w:rsidP="00EB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:rsidR="00EB4557" w:rsidRPr="005B3147" w:rsidRDefault="00EB4557" w:rsidP="00EB45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37" w:type="dxa"/>
            <w:vAlign w:val="bottom"/>
          </w:tcPr>
          <w:p w:rsidR="00EB4557" w:rsidRPr="005B3147" w:rsidRDefault="00EB4557" w:rsidP="00EB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:rsidR="00EB4557" w:rsidRPr="005B3147" w:rsidRDefault="00EB4557" w:rsidP="00EB45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37" w:type="dxa"/>
            <w:vAlign w:val="bottom"/>
          </w:tcPr>
          <w:p w:rsidR="00EB4557" w:rsidRPr="005B3147" w:rsidRDefault="00EB4557" w:rsidP="00EB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32" w:type="dxa"/>
            <w:vAlign w:val="bottom"/>
          </w:tcPr>
          <w:p w:rsidR="00EB4557" w:rsidRPr="005B3147" w:rsidRDefault="00EB4557" w:rsidP="00EB45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</w:tr>
      <w:tr w:rsidR="00EB4557" w:rsidRPr="0057314F" w:rsidTr="00EE14B9">
        <w:trPr>
          <w:trHeight w:val="420"/>
        </w:trPr>
        <w:tc>
          <w:tcPr>
            <w:tcW w:w="3978" w:type="dxa"/>
          </w:tcPr>
          <w:p w:rsidR="00EB4557" w:rsidRPr="00E16BEF" w:rsidRDefault="00EB4557" w:rsidP="00EB455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16BE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E16BE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วันที่ </w:t>
            </w:r>
            <w:r w:rsidRPr="00E16BE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16BE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16BEF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EB4557" w:rsidRPr="00E16BEF" w:rsidRDefault="00EB4557" w:rsidP="00EB45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EB4557" w:rsidRPr="00E16BEF" w:rsidRDefault="00EB4557" w:rsidP="00EB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B4557" w:rsidRPr="00E16BEF" w:rsidRDefault="00EB4557" w:rsidP="00EB45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EB4557" w:rsidRPr="00E16BEF" w:rsidRDefault="00EB4557" w:rsidP="00EB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B4557" w:rsidRPr="00E16BEF" w:rsidRDefault="00EB4557" w:rsidP="00EB45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7" w:type="dxa"/>
            <w:vAlign w:val="bottom"/>
          </w:tcPr>
          <w:p w:rsidR="00EB4557" w:rsidRPr="00E16BEF" w:rsidRDefault="00EB4557" w:rsidP="00EB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2" w:type="dxa"/>
            <w:vAlign w:val="bottom"/>
          </w:tcPr>
          <w:p w:rsidR="00EB4557" w:rsidRPr="00E16BEF" w:rsidRDefault="00EB4557" w:rsidP="00EB45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EB4557" w:rsidRPr="0057314F" w:rsidTr="00EE14B9">
        <w:trPr>
          <w:trHeight w:val="420"/>
        </w:trPr>
        <w:tc>
          <w:tcPr>
            <w:tcW w:w="3978" w:type="dxa"/>
          </w:tcPr>
          <w:p w:rsidR="00EB4557" w:rsidRPr="00E16BEF" w:rsidRDefault="00EB4557" w:rsidP="00EB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16BEF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Pr="00E16BEF">
              <w:rPr>
                <w:rFonts w:ascii="Angsana New" w:hAnsi="Angsana New"/>
                <w:sz w:val="30"/>
                <w:szCs w:val="30"/>
              </w:rPr>
              <w:t>1</w:t>
            </w:r>
            <w:r w:rsidRPr="00E16BE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EB4557" w:rsidRPr="00E16BEF" w:rsidRDefault="00EB4557" w:rsidP="00EB45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16B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(7,711)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EB4557" w:rsidRPr="00E16BEF" w:rsidRDefault="00EB4557" w:rsidP="00EB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B4557" w:rsidRPr="00E16BEF" w:rsidRDefault="00EB4557" w:rsidP="00EB45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16BEF">
              <w:rPr>
                <w:rFonts w:ascii="Angsana New" w:hAnsi="Angsana New" w:cs="Angsana New"/>
                <w:sz w:val="30"/>
                <w:szCs w:val="30"/>
                <w:lang w:bidi="th-TH"/>
              </w:rPr>
              <w:t>8,736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EB4557" w:rsidRPr="00E16BEF" w:rsidRDefault="00EB4557" w:rsidP="00EB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B4557" w:rsidRPr="00E16BEF" w:rsidRDefault="00EB4557" w:rsidP="00EB45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16B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(7,080)</w:t>
            </w:r>
          </w:p>
        </w:tc>
        <w:tc>
          <w:tcPr>
            <w:tcW w:w="237" w:type="dxa"/>
            <w:vAlign w:val="bottom"/>
          </w:tcPr>
          <w:p w:rsidR="00EB4557" w:rsidRPr="00E16BEF" w:rsidRDefault="00EB4557" w:rsidP="00EB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2" w:type="dxa"/>
            <w:vAlign w:val="bottom"/>
          </w:tcPr>
          <w:p w:rsidR="00EB4557" w:rsidRPr="00E16BEF" w:rsidRDefault="00EB4557" w:rsidP="00EB45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16BEF">
              <w:rPr>
                <w:rFonts w:ascii="Angsana New" w:hAnsi="Angsana New" w:cs="Angsana New"/>
                <w:sz w:val="30"/>
                <w:szCs w:val="30"/>
                <w:lang w:bidi="th-TH"/>
              </w:rPr>
              <w:t>8,020</w:t>
            </w:r>
          </w:p>
        </w:tc>
      </w:tr>
      <w:tr w:rsidR="00EB4557" w:rsidRPr="0057314F" w:rsidTr="00EE14B9">
        <w:trPr>
          <w:trHeight w:val="420"/>
        </w:trPr>
        <w:tc>
          <w:tcPr>
            <w:tcW w:w="3978" w:type="dxa"/>
          </w:tcPr>
          <w:p w:rsidR="00EB4557" w:rsidRPr="00E16BEF" w:rsidRDefault="00EB4557" w:rsidP="00EB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16BEF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  <w:p w:rsidR="00EB4557" w:rsidRPr="00E16BEF" w:rsidRDefault="00EB4557" w:rsidP="00EB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16BEF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16BEF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E16BEF">
              <w:rPr>
                <w:rFonts w:ascii="Angsana New" w:hAnsi="Angsana New"/>
                <w:sz w:val="30"/>
                <w:szCs w:val="30"/>
              </w:rPr>
              <w:t>1</w:t>
            </w:r>
            <w:r w:rsidRPr="00E16BE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EB4557" w:rsidRPr="00E16BEF" w:rsidRDefault="00EB4557" w:rsidP="00EB45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16BEF">
              <w:rPr>
                <w:rFonts w:ascii="Angsana New" w:hAnsi="Angsana New" w:cs="Angsana New"/>
                <w:sz w:val="30"/>
                <w:szCs w:val="30"/>
                <w:lang w:bidi="th-TH"/>
              </w:rPr>
              <w:t>9,572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EB4557" w:rsidRPr="00E16BEF" w:rsidRDefault="00EB4557" w:rsidP="00EB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B4557" w:rsidRPr="00E16BEF" w:rsidRDefault="00EB4557" w:rsidP="00EB45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16BEF">
              <w:rPr>
                <w:rFonts w:ascii="Angsana New" w:hAnsi="Angsana New" w:cs="Angsana New"/>
                <w:sz w:val="30"/>
                <w:szCs w:val="30"/>
                <w:lang w:bidi="th-TH"/>
              </w:rPr>
              <w:t>(8,564)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EB4557" w:rsidRPr="00E16BEF" w:rsidRDefault="00EB4557" w:rsidP="00EB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B4557" w:rsidRPr="00E16BEF" w:rsidRDefault="00EB4557" w:rsidP="00EB45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16BEF">
              <w:rPr>
                <w:rFonts w:ascii="Angsana New" w:hAnsi="Angsana New" w:cs="Angsana New"/>
                <w:sz w:val="30"/>
                <w:szCs w:val="30"/>
                <w:lang w:bidi="th-TH"/>
              </w:rPr>
              <w:t>8,754</w:t>
            </w:r>
          </w:p>
        </w:tc>
        <w:tc>
          <w:tcPr>
            <w:tcW w:w="237" w:type="dxa"/>
            <w:vAlign w:val="bottom"/>
          </w:tcPr>
          <w:p w:rsidR="00EB4557" w:rsidRPr="00E16BEF" w:rsidRDefault="00EB4557" w:rsidP="00EB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2" w:type="dxa"/>
            <w:vAlign w:val="bottom"/>
          </w:tcPr>
          <w:p w:rsidR="00EB4557" w:rsidRPr="00E16BEF" w:rsidRDefault="00EB4557" w:rsidP="00EB45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16BEF">
              <w:rPr>
                <w:rFonts w:ascii="Angsana New" w:hAnsi="Angsana New" w:cs="Angsana New"/>
                <w:sz w:val="30"/>
                <w:szCs w:val="30"/>
                <w:lang w:bidi="th-TH"/>
              </w:rPr>
              <w:t>(7,839)</w:t>
            </w:r>
          </w:p>
        </w:tc>
      </w:tr>
      <w:tr w:rsidR="00EB4557" w:rsidRPr="00E52A5F" w:rsidTr="00EE14B9">
        <w:trPr>
          <w:trHeight w:val="420"/>
        </w:trPr>
        <w:tc>
          <w:tcPr>
            <w:tcW w:w="3978" w:type="dxa"/>
          </w:tcPr>
          <w:p w:rsidR="00EB4557" w:rsidRPr="00E16BEF" w:rsidRDefault="00EB4557" w:rsidP="00EB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16BEF">
              <w:rPr>
                <w:rFonts w:ascii="Angsana New" w:hAnsi="Angsana New"/>
                <w:sz w:val="30"/>
                <w:szCs w:val="30"/>
                <w:cs/>
              </w:rPr>
              <w:t>อัตราการ</w:t>
            </w:r>
            <w:r w:rsidR="00CE1D79">
              <w:rPr>
                <w:rFonts w:ascii="Angsana New" w:hAnsi="Angsana New" w:hint="cs"/>
                <w:sz w:val="30"/>
                <w:szCs w:val="30"/>
                <w:cs/>
              </w:rPr>
              <w:t>หมุนเวียนของ</w:t>
            </w:r>
            <w:r w:rsidRPr="00E16BEF">
              <w:rPr>
                <w:rFonts w:ascii="Angsana New" w:hAnsi="Angsana New"/>
                <w:sz w:val="30"/>
                <w:szCs w:val="30"/>
                <w:cs/>
              </w:rPr>
              <w:t xml:space="preserve">พนักงาน </w:t>
            </w:r>
          </w:p>
          <w:p w:rsidR="00EB4557" w:rsidRPr="00E16BEF" w:rsidRDefault="00EB4557" w:rsidP="00EB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16BE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16BEF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E16BEF">
              <w:rPr>
                <w:rFonts w:ascii="Angsana New" w:hAnsi="Angsana New"/>
                <w:sz w:val="30"/>
                <w:szCs w:val="30"/>
              </w:rPr>
              <w:t>1</w:t>
            </w:r>
            <w:r w:rsidRPr="00E16BE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33" w:type="dxa"/>
            <w:vAlign w:val="bottom"/>
          </w:tcPr>
          <w:p w:rsidR="00EB4557" w:rsidRPr="00E16BEF" w:rsidRDefault="00EB4557" w:rsidP="00EB45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16B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(7,596)</w:t>
            </w:r>
          </w:p>
        </w:tc>
        <w:tc>
          <w:tcPr>
            <w:tcW w:w="238" w:type="dxa"/>
            <w:vAlign w:val="bottom"/>
          </w:tcPr>
          <w:p w:rsidR="00EB4557" w:rsidRPr="00E16BEF" w:rsidRDefault="00EB4557" w:rsidP="00EB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EB4557" w:rsidRPr="00E16BEF" w:rsidRDefault="00EB4557" w:rsidP="00EB45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16B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4,578</w:t>
            </w:r>
          </w:p>
        </w:tc>
        <w:tc>
          <w:tcPr>
            <w:tcW w:w="237" w:type="dxa"/>
            <w:vAlign w:val="bottom"/>
          </w:tcPr>
          <w:p w:rsidR="00EB4557" w:rsidRPr="00E16BEF" w:rsidRDefault="00EB4557" w:rsidP="00EB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EB4557" w:rsidRPr="00E16BEF" w:rsidRDefault="00EB4557" w:rsidP="00EB45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16B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(7,596)</w:t>
            </w:r>
          </w:p>
        </w:tc>
        <w:tc>
          <w:tcPr>
            <w:tcW w:w="237" w:type="dxa"/>
            <w:vAlign w:val="bottom"/>
          </w:tcPr>
          <w:p w:rsidR="00EB4557" w:rsidRPr="00E16BEF" w:rsidRDefault="00EB4557" w:rsidP="00EB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2" w:type="dxa"/>
            <w:vAlign w:val="bottom"/>
          </w:tcPr>
          <w:p w:rsidR="00EB4557" w:rsidRPr="00E16BEF" w:rsidRDefault="00EB4557" w:rsidP="00EB45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16B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4,578</w:t>
            </w:r>
          </w:p>
        </w:tc>
      </w:tr>
    </w:tbl>
    <w:p w:rsidR="00CA3F06" w:rsidRPr="006104FD" w:rsidRDefault="00CA3F06" w:rsidP="00532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45"/>
        <w:jc w:val="thaiDistribute"/>
        <w:rPr>
          <w:rFonts w:ascii="Angsana New" w:hAnsi="Angsana New"/>
          <w:sz w:val="28"/>
          <w:szCs w:val="28"/>
          <w:lang w:val="en-GB"/>
        </w:rPr>
      </w:pPr>
    </w:p>
    <w:p w:rsidR="00CA3F06" w:rsidRPr="002E7B59" w:rsidRDefault="002E7B59" w:rsidP="002E7B59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E7B59">
        <w:rPr>
          <w:rFonts w:ascii="Angsana New" w:hAnsi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แต่ได้แสดงประมาณการความอ่อนไหวของข้อสมมติต่างๆ</w:t>
      </w:r>
    </w:p>
    <w:p w:rsidR="009919FC" w:rsidRPr="006104FD" w:rsidRDefault="009919FC" w:rsidP="004826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28"/>
          <w:szCs w:val="28"/>
        </w:rPr>
      </w:pPr>
    </w:p>
    <w:p w:rsidR="00897133" w:rsidRPr="00C235AB" w:rsidRDefault="00C235AB" w:rsidP="00C235AB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C235AB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Pr="00C235AB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0</w:t>
      </w:r>
      <w:r w:rsidRPr="00C235AB">
        <w:rPr>
          <w:rFonts w:ascii="Angsana New" w:hAnsi="Angsana New"/>
          <w:sz w:val="30"/>
          <w:szCs w:val="30"/>
        </w:rPr>
        <w:t xml:space="preserve"> </w:t>
      </w:r>
      <w:r w:rsidRPr="00C235AB">
        <w:rPr>
          <w:rFonts w:ascii="Angsana New" w:hAnsi="Angsana New"/>
          <w:sz w:val="30"/>
          <w:szCs w:val="30"/>
          <w:cs/>
        </w:rPr>
        <w:t>กลุ่มบริษัทได้ปรับเพิ่มผลประโยชน์เ</w:t>
      </w:r>
      <w:r w:rsidR="002568C5">
        <w:rPr>
          <w:rFonts w:ascii="Angsana New" w:hAnsi="Angsana New"/>
          <w:sz w:val="30"/>
          <w:szCs w:val="30"/>
          <w:cs/>
        </w:rPr>
        <w:t>มื่อเกษียณแก่พนักงานที่ทำงานให้</w:t>
      </w:r>
      <w:r w:rsidRPr="00C235AB">
        <w:rPr>
          <w:rFonts w:ascii="Angsana New" w:hAnsi="Angsana New"/>
          <w:sz w:val="30"/>
          <w:szCs w:val="30"/>
          <w:cs/>
        </w:rPr>
        <w:t xml:space="preserve">กลุ่มบริษัทติดต่อกันครบ </w:t>
      </w:r>
      <w:r w:rsidRPr="00C235AB">
        <w:rPr>
          <w:rFonts w:ascii="Angsana New" w:hAnsi="Angsana New"/>
          <w:sz w:val="30"/>
          <w:szCs w:val="30"/>
        </w:rPr>
        <w:t xml:space="preserve">20 </w:t>
      </w:r>
      <w:r w:rsidRPr="00C235AB">
        <w:rPr>
          <w:rFonts w:ascii="Angsana New" w:hAnsi="Angsana New"/>
          <w:sz w:val="30"/>
          <w:szCs w:val="30"/>
          <w:cs/>
        </w:rPr>
        <w:t>ปีขึ้นไป จะได้รับค่าชดเช</w:t>
      </w:r>
      <w:r w:rsidR="002568C5">
        <w:rPr>
          <w:rFonts w:ascii="Angsana New" w:hAnsi="Angsana New"/>
          <w:sz w:val="30"/>
          <w:szCs w:val="30"/>
          <w:cs/>
        </w:rPr>
        <w:t>ยไม่น้อยกว่าค่าจ้างอัตราสุดท้าย</w:t>
      </w:r>
      <w:r w:rsidR="002568C5">
        <w:rPr>
          <w:rFonts w:ascii="Angsana New" w:hAnsi="Angsana New"/>
          <w:sz w:val="30"/>
          <w:szCs w:val="30"/>
        </w:rPr>
        <w:t xml:space="preserve"> 400</w:t>
      </w:r>
      <w:r w:rsidRPr="00C235AB">
        <w:rPr>
          <w:rFonts w:ascii="Angsana New" w:hAnsi="Angsana New"/>
          <w:sz w:val="30"/>
          <w:szCs w:val="30"/>
        </w:rPr>
        <w:t xml:space="preserve"> </w:t>
      </w:r>
      <w:r w:rsidRPr="00C235AB">
        <w:rPr>
          <w:rFonts w:ascii="Angsana New" w:hAnsi="Angsana New"/>
          <w:sz w:val="30"/>
          <w:szCs w:val="30"/>
          <w:cs/>
        </w:rPr>
        <w:t xml:space="preserve">วัน </w:t>
      </w:r>
      <w:r w:rsidR="002568C5">
        <w:rPr>
          <w:rFonts w:ascii="Angsana New" w:hAnsi="Angsana New"/>
          <w:sz w:val="30"/>
          <w:szCs w:val="30"/>
          <w:cs/>
        </w:rPr>
        <w:t>จากการแก้ไขโครงการดังกล่าวทำให้</w:t>
      </w:r>
      <w:r w:rsidR="002568C5">
        <w:rPr>
          <w:rFonts w:ascii="Angsana New" w:hAnsi="Angsana New"/>
          <w:sz w:val="30"/>
          <w:szCs w:val="30"/>
        </w:rPr>
        <w:t xml:space="preserve">            </w:t>
      </w:r>
      <w:r w:rsidRPr="00C235AB">
        <w:rPr>
          <w:rFonts w:ascii="Angsana New" w:hAnsi="Angsana New"/>
          <w:sz w:val="30"/>
          <w:szCs w:val="30"/>
          <w:cs/>
        </w:rPr>
        <w:t xml:space="preserve">กลุ่มบริษัทรับรู้ประมาณการหนี้สินสำหรับผลประโยชน์เมื่อเกษียณอายุ ณ วันที่ </w:t>
      </w:r>
      <w:r w:rsidRPr="00C235AB">
        <w:rPr>
          <w:rFonts w:ascii="Angsana New" w:hAnsi="Angsana New"/>
          <w:sz w:val="30"/>
          <w:szCs w:val="30"/>
        </w:rPr>
        <w:t xml:space="preserve">31 </w:t>
      </w:r>
      <w:r w:rsidRPr="00C235AB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C235AB">
        <w:rPr>
          <w:rFonts w:ascii="Angsana New" w:hAnsi="Angsana New"/>
          <w:sz w:val="30"/>
          <w:szCs w:val="30"/>
        </w:rPr>
        <w:t>2561</w:t>
      </w:r>
      <w:r w:rsidR="002568C5">
        <w:rPr>
          <w:rFonts w:ascii="Angsana New" w:hAnsi="Angsana New"/>
          <w:sz w:val="30"/>
          <w:szCs w:val="30"/>
        </w:rPr>
        <w:t xml:space="preserve"> </w:t>
      </w:r>
      <w:r w:rsidR="002568C5">
        <w:rPr>
          <w:rFonts w:ascii="Angsana New" w:hAnsi="Angsana New" w:hint="cs"/>
          <w:sz w:val="30"/>
          <w:szCs w:val="30"/>
          <w:cs/>
        </w:rPr>
        <w:t xml:space="preserve">และ </w:t>
      </w:r>
      <w:r w:rsidR="002568C5">
        <w:rPr>
          <w:rFonts w:ascii="Angsana New" w:hAnsi="Angsana New"/>
          <w:sz w:val="30"/>
          <w:szCs w:val="30"/>
        </w:rPr>
        <w:t>2560</w:t>
      </w:r>
    </w:p>
    <w:p w:rsidR="00482624" w:rsidRPr="00D200E9" w:rsidRDefault="002E0723" w:rsidP="004826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C06367">
        <w:rPr>
          <w:rFonts w:ascii="Angsana New" w:hAnsi="Angsana New"/>
          <w:b/>
          <w:bCs/>
          <w:sz w:val="30"/>
          <w:szCs w:val="30"/>
        </w:rPr>
        <w:t>7</w:t>
      </w:r>
      <w:r w:rsidR="000634B9">
        <w:rPr>
          <w:rFonts w:ascii="Angsana New" w:hAnsi="Angsana New"/>
          <w:b/>
          <w:bCs/>
          <w:sz w:val="30"/>
          <w:szCs w:val="30"/>
        </w:rPr>
        <w:tab/>
      </w:r>
      <w:r w:rsidR="00482624">
        <w:rPr>
          <w:rFonts w:ascii="Angsana New" w:hAnsi="Angsana New" w:hint="cs"/>
          <w:b/>
          <w:bCs/>
          <w:sz w:val="30"/>
          <w:szCs w:val="30"/>
          <w:cs/>
        </w:rPr>
        <w:t>ทุนเรือนหุ้น</w:t>
      </w:r>
    </w:p>
    <w:p w:rsidR="00EF0B6C" w:rsidRPr="002568C5" w:rsidRDefault="00EF0B6C" w:rsidP="007B67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252" w:type="dxa"/>
        <w:tblInd w:w="450" w:type="dxa"/>
        <w:tblLook w:val="01E0" w:firstRow="1" w:lastRow="1" w:firstColumn="1" w:lastColumn="1" w:noHBand="0" w:noVBand="0"/>
      </w:tblPr>
      <w:tblGrid>
        <w:gridCol w:w="2906"/>
        <w:gridCol w:w="792"/>
        <w:gridCol w:w="1236"/>
        <w:gridCol w:w="241"/>
        <w:gridCol w:w="1236"/>
        <w:gridCol w:w="241"/>
        <w:gridCol w:w="1195"/>
        <w:gridCol w:w="235"/>
        <w:gridCol w:w="1170"/>
      </w:tblGrid>
      <w:tr w:rsidR="00894FFF" w:rsidRPr="00450CA1" w:rsidTr="001D4AD3">
        <w:tc>
          <w:tcPr>
            <w:tcW w:w="2906" w:type="dxa"/>
          </w:tcPr>
          <w:p w:rsidR="00894FFF" w:rsidRPr="00B55C4B" w:rsidRDefault="00894FFF" w:rsidP="00DA4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92" w:type="dxa"/>
          </w:tcPr>
          <w:p w:rsidR="00894FFF" w:rsidRPr="00450CA1" w:rsidRDefault="00894FFF" w:rsidP="0089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50CA1">
              <w:rPr>
                <w:rFonts w:ascii="Angsana New" w:eastAsia="MS Mincho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13" w:type="dxa"/>
            <w:gridSpan w:val="3"/>
            <w:tcBorders>
              <w:bottom w:val="single" w:sz="4" w:space="0" w:color="auto"/>
            </w:tcBorders>
          </w:tcPr>
          <w:p w:rsidR="00894FFF" w:rsidRPr="00450CA1" w:rsidRDefault="002D1BBD" w:rsidP="0089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bCs/>
                <w:color w:val="000000"/>
                <w:sz w:val="30"/>
                <w:szCs w:val="30"/>
                <w:lang w:val="en-GB"/>
              </w:rPr>
              <w:t>2561</w:t>
            </w:r>
          </w:p>
        </w:tc>
        <w:tc>
          <w:tcPr>
            <w:tcW w:w="241" w:type="dxa"/>
          </w:tcPr>
          <w:p w:rsidR="00894FFF" w:rsidRPr="00450CA1" w:rsidRDefault="00894FFF" w:rsidP="0089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600" w:type="dxa"/>
            <w:gridSpan w:val="3"/>
            <w:tcBorders>
              <w:bottom w:val="single" w:sz="4" w:space="0" w:color="auto"/>
            </w:tcBorders>
          </w:tcPr>
          <w:p w:rsidR="00894FFF" w:rsidRPr="00450CA1" w:rsidRDefault="002D1BBD" w:rsidP="0089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bCs/>
                <w:color w:val="000000"/>
                <w:sz w:val="30"/>
                <w:szCs w:val="30"/>
                <w:lang w:val="en-GB"/>
              </w:rPr>
              <w:t>2560</w:t>
            </w:r>
          </w:p>
        </w:tc>
      </w:tr>
      <w:tr w:rsidR="00894FFF" w:rsidRPr="00450CA1" w:rsidTr="001D4AD3">
        <w:tc>
          <w:tcPr>
            <w:tcW w:w="2906" w:type="dxa"/>
          </w:tcPr>
          <w:p w:rsidR="00894FFF" w:rsidRPr="00450CA1" w:rsidRDefault="00894FFF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92" w:type="dxa"/>
          </w:tcPr>
          <w:p w:rsidR="00894FFF" w:rsidRPr="00450CA1" w:rsidRDefault="00894FFF" w:rsidP="0089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50CA1">
              <w:rPr>
                <w:rFonts w:ascii="Angsana New" w:eastAsia="MS Mincho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894FFF" w:rsidRPr="00450CA1" w:rsidRDefault="00894FFF" w:rsidP="0089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50CA1">
              <w:rPr>
                <w:rFonts w:ascii="Angsana New" w:eastAsia="MS Mincho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:rsidR="00894FFF" w:rsidRPr="00450CA1" w:rsidRDefault="00894FFF" w:rsidP="0089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894FFF" w:rsidRPr="00450CA1" w:rsidRDefault="00894FFF" w:rsidP="0089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50CA1">
              <w:rPr>
                <w:rFonts w:ascii="Angsana New" w:eastAsia="MS Mincho" w:hAnsi="Angsana New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41" w:type="dxa"/>
          </w:tcPr>
          <w:p w:rsidR="00894FFF" w:rsidRPr="00450CA1" w:rsidRDefault="00894FFF" w:rsidP="0089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:rsidR="00894FFF" w:rsidRPr="00450CA1" w:rsidRDefault="00894FFF" w:rsidP="0089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50CA1">
              <w:rPr>
                <w:rFonts w:ascii="Angsana New" w:eastAsia="MS Mincho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5" w:type="dxa"/>
            <w:tcBorders>
              <w:top w:val="single" w:sz="4" w:space="0" w:color="auto"/>
            </w:tcBorders>
          </w:tcPr>
          <w:p w:rsidR="00894FFF" w:rsidRPr="00450CA1" w:rsidRDefault="00894FFF" w:rsidP="0089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894FFF" w:rsidRPr="00450CA1" w:rsidRDefault="00894FFF" w:rsidP="0089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50CA1">
              <w:rPr>
                <w:rFonts w:ascii="Angsana New" w:eastAsia="MS Mincho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894FFF" w:rsidRPr="00450CA1" w:rsidTr="001D4AD3">
        <w:tc>
          <w:tcPr>
            <w:tcW w:w="2906" w:type="dxa"/>
          </w:tcPr>
          <w:p w:rsidR="00894FFF" w:rsidRPr="00450CA1" w:rsidRDefault="00894FFF" w:rsidP="0089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92" w:type="dxa"/>
          </w:tcPr>
          <w:p w:rsidR="00894FFF" w:rsidRPr="00450CA1" w:rsidRDefault="00894FFF" w:rsidP="0089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450CA1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554" w:type="dxa"/>
            <w:gridSpan w:val="7"/>
          </w:tcPr>
          <w:p w:rsidR="00894FFF" w:rsidRPr="00450CA1" w:rsidRDefault="00894FFF" w:rsidP="0089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450CA1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</w:t>
            </w:r>
            <w:r w:rsidRPr="00450CA1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50CA1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 xml:space="preserve">หุ้น / </w:t>
            </w:r>
            <w:r w:rsidRPr="00450CA1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50CA1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55C4B" w:rsidRPr="00450CA1" w:rsidTr="001D4AD3">
        <w:tc>
          <w:tcPr>
            <w:tcW w:w="2906" w:type="dxa"/>
          </w:tcPr>
          <w:p w:rsidR="00B55C4B" w:rsidRPr="00450CA1" w:rsidRDefault="00B55C4B" w:rsidP="00B55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50CA1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792" w:type="dxa"/>
          </w:tcPr>
          <w:p w:rsidR="00B55C4B" w:rsidRPr="00450CA1" w:rsidRDefault="00B55C4B" w:rsidP="00B55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6" w:type="dxa"/>
          </w:tcPr>
          <w:p w:rsidR="00B55C4B" w:rsidRPr="00450CA1" w:rsidRDefault="00B55C4B" w:rsidP="00B55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:rsidR="00B55C4B" w:rsidRPr="00450CA1" w:rsidRDefault="00B55C4B" w:rsidP="00B55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36" w:type="dxa"/>
          </w:tcPr>
          <w:p w:rsidR="00B55C4B" w:rsidRPr="00450CA1" w:rsidRDefault="00B55C4B" w:rsidP="00B55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:rsidR="00B55C4B" w:rsidRPr="00450CA1" w:rsidRDefault="00B55C4B" w:rsidP="00B55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95" w:type="dxa"/>
          </w:tcPr>
          <w:p w:rsidR="00B55C4B" w:rsidRPr="00450CA1" w:rsidRDefault="00B55C4B" w:rsidP="00B55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:rsidR="00B55C4B" w:rsidRPr="00450CA1" w:rsidRDefault="00B55C4B" w:rsidP="00B55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55C4B" w:rsidRPr="00450CA1" w:rsidRDefault="00B55C4B" w:rsidP="00B55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D14E28" w:rsidRPr="00450CA1" w:rsidTr="001D4AD3">
        <w:tc>
          <w:tcPr>
            <w:tcW w:w="2906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50CA1">
              <w:rPr>
                <w:rFonts w:ascii="Angsana New" w:eastAsia="MS Mincho" w:hAnsi="Angsana New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792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6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36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95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1D4AD3" w:rsidRPr="00450CA1" w:rsidTr="001D4AD3">
        <w:tc>
          <w:tcPr>
            <w:tcW w:w="2906" w:type="dxa"/>
          </w:tcPr>
          <w:p w:rsidR="001D4AD3" w:rsidRPr="00450CA1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50CA1">
              <w:rPr>
                <w:rFonts w:ascii="Angsana New" w:eastAsia="MS Mincho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792" w:type="dxa"/>
          </w:tcPr>
          <w:p w:rsidR="001D4AD3" w:rsidRPr="00C10674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C10674">
              <w:rPr>
                <w:rFonts w:ascii="Angsana New" w:eastAsia="MS Mincho" w:hAnsi="Angsana New"/>
                <w:sz w:val="30"/>
                <w:szCs w:val="30"/>
              </w:rPr>
              <w:t>1</w:t>
            </w:r>
          </w:p>
        </w:tc>
        <w:tc>
          <w:tcPr>
            <w:tcW w:w="1236" w:type="dxa"/>
          </w:tcPr>
          <w:p w:rsidR="001D4AD3" w:rsidRPr="00905F5A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  <w:r w:rsidRPr="00905F5A">
              <w:rPr>
                <w:rFonts w:ascii="Angsana New" w:eastAsia="MS Mincho" w:hAnsi="Angsana New"/>
                <w:sz w:val="30"/>
                <w:szCs w:val="30"/>
              </w:rPr>
              <w:t>1,260,000</w:t>
            </w:r>
          </w:p>
        </w:tc>
        <w:tc>
          <w:tcPr>
            <w:tcW w:w="241" w:type="dxa"/>
          </w:tcPr>
          <w:p w:rsidR="001D4AD3" w:rsidRPr="00450CA1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</w:tcPr>
          <w:p w:rsidR="001D4AD3" w:rsidRPr="00905F5A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  <w:r w:rsidRPr="00905F5A">
              <w:rPr>
                <w:rFonts w:ascii="Angsana New" w:eastAsia="MS Mincho" w:hAnsi="Angsana New"/>
                <w:sz w:val="30"/>
                <w:szCs w:val="30"/>
              </w:rPr>
              <w:t>1,260,000</w:t>
            </w:r>
          </w:p>
        </w:tc>
        <w:tc>
          <w:tcPr>
            <w:tcW w:w="241" w:type="dxa"/>
          </w:tcPr>
          <w:p w:rsidR="001D4AD3" w:rsidRPr="00450CA1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95" w:type="dxa"/>
          </w:tcPr>
          <w:p w:rsidR="001D4AD3" w:rsidRPr="00450CA1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220,000</w:t>
            </w:r>
          </w:p>
        </w:tc>
        <w:tc>
          <w:tcPr>
            <w:tcW w:w="235" w:type="dxa"/>
          </w:tcPr>
          <w:p w:rsidR="001D4AD3" w:rsidRPr="00450CA1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:rsidR="001D4AD3" w:rsidRPr="00450CA1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220,000</w:t>
            </w:r>
          </w:p>
        </w:tc>
      </w:tr>
      <w:tr w:rsidR="001D4AD3" w:rsidRPr="00450CA1" w:rsidTr="001D4AD3">
        <w:tc>
          <w:tcPr>
            <w:tcW w:w="2906" w:type="dxa"/>
          </w:tcPr>
          <w:p w:rsidR="001D4AD3" w:rsidRPr="00450CA1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ลดหุ้น</w:t>
            </w:r>
          </w:p>
        </w:tc>
        <w:tc>
          <w:tcPr>
            <w:tcW w:w="792" w:type="dxa"/>
          </w:tcPr>
          <w:p w:rsidR="001D4AD3" w:rsidRPr="00C10674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C10674">
              <w:rPr>
                <w:rFonts w:ascii="Angsana New" w:eastAsia="MS Mincho" w:hAnsi="Angsana New"/>
                <w:sz w:val="30"/>
                <w:szCs w:val="30"/>
              </w:rPr>
              <w:t>1</w:t>
            </w:r>
          </w:p>
        </w:tc>
        <w:tc>
          <w:tcPr>
            <w:tcW w:w="1236" w:type="dxa"/>
          </w:tcPr>
          <w:p w:rsidR="001D4AD3" w:rsidRPr="00450CA1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(261,718)</w:t>
            </w:r>
          </w:p>
        </w:tc>
        <w:tc>
          <w:tcPr>
            <w:tcW w:w="241" w:type="dxa"/>
          </w:tcPr>
          <w:p w:rsidR="001D4AD3" w:rsidRPr="00450CA1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36" w:type="dxa"/>
          </w:tcPr>
          <w:p w:rsidR="001D4AD3" w:rsidRPr="00450CA1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(261,718)</w:t>
            </w:r>
          </w:p>
        </w:tc>
        <w:tc>
          <w:tcPr>
            <w:tcW w:w="241" w:type="dxa"/>
          </w:tcPr>
          <w:p w:rsidR="001D4AD3" w:rsidRPr="00450CA1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95" w:type="dxa"/>
          </w:tcPr>
          <w:p w:rsidR="001D4AD3" w:rsidRPr="00450CA1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:rsidR="001D4AD3" w:rsidRPr="00450CA1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D4AD3" w:rsidRPr="00450CA1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1D4AD3" w:rsidRPr="00450CA1" w:rsidTr="001D4AD3">
        <w:tc>
          <w:tcPr>
            <w:tcW w:w="2906" w:type="dxa"/>
          </w:tcPr>
          <w:p w:rsidR="001D4AD3" w:rsidRPr="00450CA1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792" w:type="dxa"/>
          </w:tcPr>
          <w:p w:rsidR="001D4AD3" w:rsidRPr="00C10674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C10674">
              <w:rPr>
                <w:rFonts w:ascii="Angsana New" w:eastAsia="MS Mincho" w:hAnsi="Angsana New"/>
                <w:sz w:val="30"/>
                <w:szCs w:val="30"/>
              </w:rPr>
              <w:t>1</w:t>
            </w: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:rsidR="001D4AD3" w:rsidRPr="00450CA1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:rsidR="001D4AD3" w:rsidRPr="00450CA1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:rsidR="001D4AD3" w:rsidRPr="00450CA1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:rsidR="001D4AD3" w:rsidRPr="00450CA1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1D4AD3" w:rsidRPr="00450CA1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1,040,000</w:t>
            </w:r>
          </w:p>
        </w:tc>
        <w:tc>
          <w:tcPr>
            <w:tcW w:w="235" w:type="dxa"/>
          </w:tcPr>
          <w:p w:rsidR="001D4AD3" w:rsidRPr="00450CA1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D4AD3" w:rsidRPr="00450CA1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1,040,000</w:t>
            </w:r>
          </w:p>
        </w:tc>
      </w:tr>
      <w:tr w:rsidR="001D4AD3" w:rsidRPr="00450CA1" w:rsidTr="001D4AD3">
        <w:tc>
          <w:tcPr>
            <w:tcW w:w="2906" w:type="dxa"/>
          </w:tcPr>
          <w:p w:rsidR="001D4AD3" w:rsidRPr="00450CA1" w:rsidRDefault="001D4AD3" w:rsidP="001D4AD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50CA1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ณ วันที่ 3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92" w:type="dxa"/>
          </w:tcPr>
          <w:p w:rsidR="001D4AD3" w:rsidRPr="00C10674" w:rsidRDefault="001D4AD3" w:rsidP="001D4AD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1D4AD3" w:rsidRPr="00450CA1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:rsidR="001D4AD3" w:rsidRPr="00450CA1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1D4AD3" w:rsidRPr="00450CA1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:rsidR="001D4AD3" w:rsidRPr="00450CA1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:rsidR="001D4AD3" w:rsidRPr="00450CA1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:rsidR="001D4AD3" w:rsidRPr="00450CA1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1D4AD3" w:rsidRPr="00450CA1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1D4AD3" w:rsidRPr="00450CA1" w:rsidTr="001D4AD3">
        <w:tc>
          <w:tcPr>
            <w:tcW w:w="2906" w:type="dxa"/>
          </w:tcPr>
          <w:p w:rsidR="001D4AD3" w:rsidRPr="00450CA1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  <w:tab w:val="right" w:pos="2772"/>
              </w:tabs>
              <w:spacing w:line="240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50CA1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-  หุ้นสามัญ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792" w:type="dxa"/>
          </w:tcPr>
          <w:p w:rsidR="001D4AD3" w:rsidRPr="00C10674" w:rsidRDefault="001D4AD3" w:rsidP="001D4AD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outlineLvl w:val="7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C10674">
              <w:rPr>
                <w:rFonts w:ascii="Angsana New" w:eastAsia="MS Mincho" w:hAnsi="Angsana New"/>
                <w:sz w:val="30"/>
                <w:szCs w:val="30"/>
              </w:rPr>
              <w:t>1</w:t>
            </w:r>
          </w:p>
        </w:tc>
        <w:tc>
          <w:tcPr>
            <w:tcW w:w="1236" w:type="dxa"/>
            <w:tcBorders>
              <w:bottom w:val="double" w:sz="4" w:space="0" w:color="auto"/>
            </w:tcBorders>
          </w:tcPr>
          <w:p w:rsidR="001D4AD3" w:rsidRPr="008B4BE2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8B4BE2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998,282</w:t>
            </w:r>
          </w:p>
        </w:tc>
        <w:tc>
          <w:tcPr>
            <w:tcW w:w="241" w:type="dxa"/>
          </w:tcPr>
          <w:p w:rsidR="001D4AD3" w:rsidRPr="00450CA1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bottom w:val="double" w:sz="4" w:space="0" w:color="auto"/>
            </w:tcBorders>
          </w:tcPr>
          <w:p w:rsidR="001D4AD3" w:rsidRPr="008B4BE2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8B4BE2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998,282</w:t>
            </w:r>
          </w:p>
        </w:tc>
        <w:tc>
          <w:tcPr>
            <w:tcW w:w="241" w:type="dxa"/>
          </w:tcPr>
          <w:p w:rsidR="001D4AD3" w:rsidRPr="00450CA1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</w:tcPr>
          <w:p w:rsidR="001D4AD3" w:rsidRPr="00450CA1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1,260,000</w:t>
            </w:r>
          </w:p>
        </w:tc>
        <w:tc>
          <w:tcPr>
            <w:tcW w:w="235" w:type="dxa"/>
          </w:tcPr>
          <w:p w:rsidR="001D4AD3" w:rsidRPr="00450CA1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1D4AD3" w:rsidRPr="00450CA1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1,260,000</w:t>
            </w:r>
          </w:p>
        </w:tc>
      </w:tr>
      <w:tr w:rsidR="001D4AD3" w:rsidRPr="002D1BBD" w:rsidTr="001D4AD3">
        <w:tc>
          <w:tcPr>
            <w:tcW w:w="2906" w:type="dxa"/>
          </w:tcPr>
          <w:p w:rsidR="001D4AD3" w:rsidRPr="002D1BBD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eastAsia="MS Mincho" w:hAnsi="Angsana New"/>
                <w:sz w:val="16"/>
                <w:szCs w:val="16"/>
                <w:cs/>
              </w:rPr>
            </w:pPr>
          </w:p>
        </w:tc>
        <w:tc>
          <w:tcPr>
            <w:tcW w:w="792" w:type="dxa"/>
          </w:tcPr>
          <w:p w:rsidR="001D4AD3" w:rsidRPr="002D1BBD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36" w:type="dxa"/>
          </w:tcPr>
          <w:p w:rsidR="001D4AD3" w:rsidRPr="002D1BBD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241" w:type="dxa"/>
          </w:tcPr>
          <w:p w:rsidR="001D4AD3" w:rsidRPr="002D1BBD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29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1236" w:type="dxa"/>
          </w:tcPr>
          <w:p w:rsidR="001D4AD3" w:rsidRPr="002D1BBD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29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241" w:type="dxa"/>
          </w:tcPr>
          <w:p w:rsidR="001D4AD3" w:rsidRPr="002D1BBD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195" w:type="dxa"/>
          </w:tcPr>
          <w:p w:rsidR="001D4AD3" w:rsidRPr="002D1BBD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235" w:type="dxa"/>
          </w:tcPr>
          <w:p w:rsidR="001D4AD3" w:rsidRPr="002D1BBD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29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:rsidR="001D4AD3" w:rsidRPr="002D1BBD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29"/>
              <w:rPr>
                <w:rFonts w:ascii="Angsana New" w:eastAsia="MS Mincho" w:hAnsi="Angsana New"/>
                <w:sz w:val="16"/>
                <w:szCs w:val="16"/>
              </w:rPr>
            </w:pPr>
          </w:p>
        </w:tc>
      </w:tr>
      <w:tr w:rsidR="001D4AD3" w:rsidRPr="00450CA1" w:rsidTr="001D4AD3">
        <w:tc>
          <w:tcPr>
            <w:tcW w:w="2906" w:type="dxa"/>
          </w:tcPr>
          <w:p w:rsidR="001D4AD3" w:rsidRPr="00450CA1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50CA1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792" w:type="dxa"/>
          </w:tcPr>
          <w:p w:rsidR="001D4AD3" w:rsidRPr="00450CA1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6" w:type="dxa"/>
          </w:tcPr>
          <w:p w:rsidR="001D4AD3" w:rsidRPr="00450CA1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:rsidR="001D4AD3" w:rsidRPr="00450CA1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36" w:type="dxa"/>
          </w:tcPr>
          <w:p w:rsidR="001D4AD3" w:rsidRPr="00450CA1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:rsidR="001D4AD3" w:rsidRPr="00450CA1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95" w:type="dxa"/>
          </w:tcPr>
          <w:p w:rsidR="001D4AD3" w:rsidRPr="00450CA1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:rsidR="001D4AD3" w:rsidRPr="00450CA1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D4AD3" w:rsidRPr="00450CA1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1D4AD3" w:rsidRPr="00450CA1" w:rsidTr="001D4AD3">
        <w:tc>
          <w:tcPr>
            <w:tcW w:w="2906" w:type="dxa"/>
          </w:tcPr>
          <w:p w:rsidR="001D4AD3" w:rsidRPr="00450CA1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50CA1">
              <w:rPr>
                <w:rFonts w:ascii="Angsana New" w:eastAsia="MS Mincho" w:hAnsi="Angsana New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792" w:type="dxa"/>
          </w:tcPr>
          <w:p w:rsidR="001D4AD3" w:rsidRPr="00C10674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36" w:type="dxa"/>
          </w:tcPr>
          <w:p w:rsidR="001D4AD3" w:rsidRPr="00450CA1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:rsidR="001D4AD3" w:rsidRPr="00450CA1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36" w:type="dxa"/>
          </w:tcPr>
          <w:p w:rsidR="001D4AD3" w:rsidRPr="00450CA1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:rsidR="001D4AD3" w:rsidRPr="00450CA1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95" w:type="dxa"/>
          </w:tcPr>
          <w:p w:rsidR="001D4AD3" w:rsidRPr="00450CA1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:rsidR="001D4AD3" w:rsidRPr="00450CA1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:rsidR="001D4AD3" w:rsidRPr="00450CA1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1D4AD3" w:rsidRPr="00450CA1" w:rsidTr="001D4AD3">
        <w:tc>
          <w:tcPr>
            <w:tcW w:w="2906" w:type="dxa"/>
          </w:tcPr>
          <w:p w:rsidR="001D4AD3" w:rsidRPr="00450CA1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50CA1">
              <w:rPr>
                <w:rFonts w:ascii="Angsana New" w:eastAsia="MS Mincho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792" w:type="dxa"/>
          </w:tcPr>
          <w:p w:rsidR="001D4AD3" w:rsidRPr="00C10674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C10674">
              <w:rPr>
                <w:rFonts w:ascii="Angsana New" w:eastAsia="MS Mincho" w:hAnsi="Angsana New"/>
                <w:sz w:val="30"/>
                <w:szCs w:val="30"/>
              </w:rPr>
              <w:t>1</w:t>
            </w:r>
          </w:p>
        </w:tc>
        <w:tc>
          <w:tcPr>
            <w:tcW w:w="1236" w:type="dxa"/>
          </w:tcPr>
          <w:p w:rsidR="001D4AD3" w:rsidRPr="00571882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  <w:r w:rsidRPr="00571882">
              <w:rPr>
                <w:rFonts w:ascii="Angsana New" w:eastAsia="MS Mincho" w:hAnsi="Angsana New"/>
                <w:sz w:val="30"/>
                <w:szCs w:val="30"/>
              </w:rPr>
              <w:t>998,282</w:t>
            </w:r>
          </w:p>
        </w:tc>
        <w:tc>
          <w:tcPr>
            <w:tcW w:w="241" w:type="dxa"/>
          </w:tcPr>
          <w:p w:rsidR="001D4AD3" w:rsidRPr="00571882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36" w:type="dxa"/>
          </w:tcPr>
          <w:p w:rsidR="001D4AD3" w:rsidRPr="00571882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  <w:r w:rsidRPr="00571882">
              <w:rPr>
                <w:rFonts w:ascii="Angsana New" w:eastAsia="MS Mincho" w:hAnsi="Angsana New"/>
                <w:sz w:val="30"/>
                <w:szCs w:val="30"/>
              </w:rPr>
              <w:t>998,282</w:t>
            </w:r>
          </w:p>
        </w:tc>
        <w:tc>
          <w:tcPr>
            <w:tcW w:w="241" w:type="dxa"/>
          </w:tcPr>
          <w:p w:rsidR="001D4AD3" w:rsidRPr="00450CA1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95" w:type="dxa"/>
          </w:tcPr>
          <w:p w:rsidR="001D4AD3" w:rsidRPr="00450CA1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220,000</w:t>
            </w:r>
          </w:p>
        </w:tc>
        <w:tc>
          <w:tcPr>
            <w:tcW w:w="235" w:type="dxa"/>
          </w:tcPr>
          <w:p w:rsidR="001D4AD3" w:rsidRPr="00450CA1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:rsidR="001D4AD3" w:rsidRPr="00450CA1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220,000</w:t>
            </w:r>
          </w:p>
        </w:tc>
      </w:tr>
      <w:tr w:rsidR="001D4AD3" w:rsidRPr="00450CA1" w:rsidTr="001D4AD3">
        <w:tc>
          <w:tcPr>
            <w:tcW w:w="2906" w:type="dxa"/>
          </w:tcPr>
          <w:p w:rsidR="001D4AD3" w:rsidRPr="00450CA1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 w:rsidRPr="00450CA1">
              <w:rPr>
                <w:rFonts w:ascii="Angsana New" w:eastAsia="MS Mincho" w:hAnsi="Angsana New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792" w:type="dxa"/>
          </w:tcPr>
          <w:p w:rsidR="001D4AD3" w:rsidRPr="00C10674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C10674">
              <w:rPr>
                <w:rFonts w:ascii="Angsana New" w:eastAsia="MS Mincho" w:hAnsi="Angsana New"/>
                <w:sz w:val="30"/>
                <w:szCs w:val="30"/>
              </w:rPr>
              <w:t>1</w:t>
            </w: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:rsidR="001D4AD3" w:rsidRPr="00450CA1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:rsidR="001D4AD3" w:rsidRPr="00450CA1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:rsidR="001D4AD3" w:rsidRPr="00450CA1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:rsidR="001D4AD3" w:rsidRPr="00450CA1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1D4AD3" w:rsidRPr="00450CA1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778,282</w:t>
            </w:r>
          </w:p>
        </w:tc>
        <w:tc>
          <w:tcPr>
            <w:tcW w:w="235" w:type="dxa"/>
          </w:tcPr>
          <w:p w:rsidR="001D4AD3" w:rsidRPr="00450CA1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D4AD3" w:rsidRPr="00450CA1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778,282</w:t>
            </w:r>
          </w:p>
        </w:tc>
      </w:tr>
      <w:tr w:rsidR="001D4AD3" w:rsidRPr="00450CA1" w:rsidTr="001D4AD3">
        <w:tc>
          <w:tcPr>
            <w:tcW w:w="2906" w:type="dxa"/>
          </w:tcPr>
          <w:p w:rsidR="001D4AD3" w:rsidRPr="00450CA1" w:rsidRDefault="001D4AD3" w:rsidP="001D4AD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50CA1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ณ วันที่ 3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92" w:type="dxa"/>
          </w:tcPr>
          <w:p w:rsidR="001D4AD3" w:rsidRPr="00C10674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</w:tcPr>
          <w:p w:rsidR="001D4AD3" w:rsidRPr="00450CA1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41" w:type="dxa"/>
          </w:tcPr>
          <w:p w:rsidR="001D4AD3" w:rsidRPr="00450CA1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</w:tcPr>
          <w:p w:rsidR="001D4AD3" w:rsidRPr="00450CA1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:rsidR="001D4AD3" w:rsidRPr="00450CA1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:rsidR="001D4AD3" w:rsidRPr="00450CA1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5" w:type="dxa"/>
          </w:tcPr>
          <w:p w:rsidR="001D4AD3" w:rsidRPr="00450CA1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1D4AD3" w:rsidRPr="00450CA1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1D4AD3" w:rsidRPr="00B55C4B" w:rsidTr="001D4AD3">
        <w:tc>
          <w:tcPr>
            <w:tcW w:w="2906" w:type="dxa"/>
          </w:tcPr>
          <w:p w:rsidR="001D4AD3" w:rsidRPr="00450CA1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50CA1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792" w:type="dxa"/>
          </w:tcPr>
          <w:p w:rsidR="001D4AD3" w:rsidRPr="00C10674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C10674">
              <w:rPr>
                <w:rFonts w:ascii="Angsana New" w:eastAsia="MS Mincho" w:hAnsi="Angsana New"/>
                <w:sz w:val="30"/>
                <w:szCs w:val="30"/>
              </w:rPr>
              <w:t>1</w:t>
            </w:r>
          </w:p>
        </w:tc>
        <w:tc>
          <w:tcPr>
            <w:tcW w:w="1236" w:type="dxa"/>
            <w:tcBorders>
              <w:bottom w:val="double" w:sz="4" w:space="0" w:color="auto"/>
            </w:tcBorders>
          </w:tcPr>
          <w:p w:rsidR="001D4AD3" w:rsidRPr="00450CA1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998,282</w:t>
            </w:r>
          </w:p>
        </w:tc>
        <w:tc>
          <w:tcPr>
            <w:tcW w:w="241" w:type="dxa"/>
          </w:tcPr>
          <w:p w:rsidR="001D4AD3" w:rsidRPr="00450CA1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bottom w:val="double" w:sz="4" w:space="0" w:color="auto"/>
            </w:tcBorders>
          </w:tcPr>
          <w:p w:rsidR="001D4AD3" w:rsidRPr="00450CA1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998,282</w:t>
            </w:r>
          </w:p>
        </w:tc>
        <w:tc>
          <w:tcPr>
            <w:tcW w:w="241" w:type="dxa"/>
          </w:tcPr>
          <w:p w:rsidR="001D4AD3" w:rsidRPr="00450CA1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</w:tcPr>
          <w:p w:rsidR="001D4AD3" w:rsidRPr="00450CA1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998,282</w:t>
            </w:r>
          </w:p>
        </w:tc>
        <w:tc>
          <w:tcPr>
            <w:tcW w:w="235" w:type="dxa"/>
          </w:tcPr>
          <w:p w:rsidR="001D4AD3" w:rsidRPr="00450CA1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1D4AD3" w:rsidRPr="00450CA1" w:rsidRDefault="001D4AD3" w:rsidP="001D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998,282</w:t>
            </w:r>
          </w:p>
        </w:tc>
      </w:tr>
    </w:tbl>
    <w:p w:rsidR="00897133" w:rsidRPr="002568C5" w:rsidRDefault="00897133" w:rsidP="001D4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0"/>
          <w:szCs w:val="20"/>
          <w:lang w:val="en-GB"/>
        </w:rPr>
      </w:pPr>
    </w:p>
    <w:p w:rsidR="001D4AD3" w:rsidRPr="00D351E1" w:rsidRDefault="001D4AD3" w:rsidP="001D4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8191C">
        <w:rPr>
          <w:rFonts w:ascii="Angsana New" w:hAnsi="Angsana New"/>
          <w:sz w:val="30"/>
          <w:szCs w:val="30"/>
          <w:cs/>
          <w:lang w:val="en-GB"/>
        </w:rPr>
        <w:t xml:space="preserve">ในการประชุมสามัญประจำปีของผู้ถือหุ้นของบริษัทเมื่อวันที่ </w:t>
      </w:r>
      <w:r>
        <w:rPr>
          <w:rFonts w:ascii="Angsana New" w:hAnsi="Angsana New"/>
          <w:sz w:val="30"/>
          <w:szCs w:val="30"/>
          <w:cs/>
          <w:lang w:val="en-GB"/>
        </w:rPr>
        <w:t>25 เมษายน 2561 ผู้ถือหุ้นมีมติ</w:t>
      </w:r>
      <w:r w:rsidRPr="0098191C">
        <w:rPr>
          <w:rFonts w:ascii="Angsana New" w:hAnsi="Angsana New"/>
          <w:sz w:val="30"/>
          <w:szCs w:val="30"/>
          <w:cs/>
          <w:lang w:val="en-GB"/>
        </w:rPr>
        <w:t>อนุมัติ</w:t>
      </w:r>
      <w:r>
        <w:rPr>
          <w:rFonts w:ascii="Angsana New" w:hAnsi="Angsana New"/>
          <w:sz w:val="30"/>
          <w:szCs w:val="30"/>
          <w:lang w:val="en-GB"/>
        </w:rPr>
        <w:br/>
      </w:r>
      <w:r w:rsidRPr="0098191C">
        <w:rPr>
          <w:rFonts w:ascii="Angsana New" w:hAnsi="Angsana New"/>
          <w:sz w:val="30"/>
          <w:szCs w:val="30"/>
          <w:cs/>
          <w:lang w:val="en-GB"/>
        </w:rPr>
        <w:t xml:space="preserve">การลดทุนจดทะเบียนของบริษัทจำนวน 261,718,005 บาท จากทุนจดทะเบียนเดิมจำนวน 1,259,999,595 บาท </w:t>
      </w:r>
      <w:r>
        <w:rPr>
          <w:rFonts w:ascii="Angsana New" w:hAnsi="Angsana New"/>
          <w:sz w:val="30"/>
          <w:szCs w:val="30"/>
          <w:lang w:val="en-GB"/>
        </w:rPr>
        <w:br/>
      </w:r>
      <w:r w:rsidRPr="0098191C">
        <w:rPr>
          <w:rFonts w:ascii="Angsana New" w:hAnsi="Angsana New"/>
          <w:sz w:val="30"/>
          <w:szCs w:val="30"/>
          <w:cs/>
          <w:lang w:val="en-GB"/>
        </w:rPr>
        <w:t>เป็นทุนจ</w:t>
      </w:r>
      <w:r>
        <w:rPr>
          <w:rFonts w:ascii="Angsana New" w:hAnsi="Angsana New" w:hint="cs"/>
          <w:sz w:val="30"/>
          <w:szCs w:val="30"/>
          <w:cs/>
          <w:lang w:val="en-GB"/>
        </w:rPr>
        <w:t>ด</w:t>
      </w:r>
      <w:r w:rsidRPr="0098191C">
        <w:rPr>
          <w:rFonts w:ascii="Angsana New" w:hAnsi="Angsana New"/>
          <w:sz w:val="30"/>
          <w:szCs w:val="30"/>
          <w:cs/>
          <w:lang w:val="en-GB"/>
        </w:rPr>
        <w:t>ทะเบียนจำนวน 998,281,590 บาท โดยการตัดหุ้นสามัญที่ยังไม่ได้ออกจำหน่ายของบริษัทจำนวน261,718,005 หุ้น มูลค่าที่ตราไว้หุ้นละ 1 บาท</w:t>
      </w:r>
      <w:r>
        <w:rPr>
          <w:rFonts w:ascii="Angsana New" w:hAnsi="Angsana New"/>
          <w:sz w:val="30"/>
          <w:szCs w:val="30"/>
          <w:lang w:val="en-GB"/>
        </w:rPr>
        <w:t xml:space="preserve"> </w:t>
      </w:r>
      <w:r w:rsidRPr="00016622">
        <w:rPr>
          <w:rFonts w:ascii="Angsana New" w:hAnsi="Angsana New"/>
          <w:sz w:val="30"/>
          <w:szCs w:val="30"/>
          <w:cs/>
          <w:lang w:val="en-GB"/>
        </w:rPr>
        <w:t>โดยบริษัทได้จดทะเบียน</w:t>
      </w:r>
      <w:r w:rsidRPr="00016622">
        <w:rPr>
          <w:rFonts w:ascii="Angsana New" w:hAnsi="Angsana New" w:hint="cs"/>
          <w:sz w:val="30"/>
          <w:szCs w:val="30"/>
          <w:cs/>
          <w:lang w:val="en-GB"/>
        </w:rPr>
        <w:t>การ</w:t>
      </w:r>
      <w:r w:rsidRPr="00016622">
        <w:rPr>
          <w:rFonts w:ascii="Angsana New" w:hAnsi="Angsana New"/>
          <w:sz w:val="30"/>
          <w:szCs w:val="30"/>
          <w:cs/>
          <w:lang w:val="en-GB"/>
        </w:rPr>
        <w:t>ลดทุน</w:t>
      </w:r>
      <w:r w:rsidRPr="00016622">
        <w:rPr>
          <w:rFonts w:ascii="Angsana New" w:hAnsi="Angsana New" w:hint="cs"/>
          <w:sz w:val="30"/>
          <w:szCs w:val="30"/>
          <w:cs/>
          <w:lang w:val="en-GB"/>
        </w:rPr>
        <w:t>จดทะเบียน</w:t>
      </w:r>
      <w:r w:rsidRPr="00016622">
        <w:rPr>
          <w:rFonts w:ascii="Angsana New" w:hAnsi="Angsana New"/>
          <w:sz w:val="30"/>
          <w:szCs w:val="30"/>
          <w:cs/>
          <w:lang w:val="en-GB"/>
        </w:rPr>
        <w:t>ดังกล่าวกับกระทรวงพาณิชย์</w:t>
      </w:r>
      <w:r w:rsidRPr="00016622">
        <w:rPr>
          <w:rFonts w:ascii="Angsana New" w:hAnsi="Angsana New" w:hint="cs"/>
          <w:sz w:val="30"/>
          <w:szCs w:val="30"/>
          <w:cs/>
          <w:lang w:val="en-GB"/>
        </w:rPr>
        <w:t>แล้ว</w:t>
      </w:r>
      <w:r>
        <w:rPr>
          <w:rFonts w:ascii="Angsana New" w:hAnsi="Angsana New"/>
          <w:sz w:val="30"/>
          <w:szCs w:val="30"/>
          <w:cs/>
          <w:lang w:val="en-GB"/>
        </w:rPr>
        <w:t>เมื่อวันที่ 16</w:t>
      </w:r>
      <w:r w:rsidRPr="00016622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พฤษภาคม 2561</w:t>
      </w:r>
    </w:p>
    <w:p w:rsidR="001D4AD3" w:rsidRPr="002568C5" w:rsidRDefault="001D4AD3" w:rsidP="002E7B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897133" w:rsidRPr="002568C5" w:rsidRDefault="002568C5" w:rsidP="002568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  <w:r w:rsidRPr="002568C5">
        <w:rPr>
          <w:rFonts w:ascii="Angsana New" w:hAnsi="Angsana New"/>
          <w:sz w:val="30"/>
          <w:szCs w:val="30"/>
          <w:cs/>
          <w:lang w:val="en-GB"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</w:t>
      </w:r>
      <w:r>
        <w:rPr>
          <w:rFonts w:ascii="Angsana New" w:hAnsi="Angsana New"/>
          <w:sz w:val="30"/>
          <w:szCs w:val="30"/>
          <w:lang w:val="en-GB"/>
        </w:rPr>
        <w:t xml:space="preserve">        </w:t>
      </w:r>
      <w:r w:rsidRPr="002568C5">
        <w:rPr>
          <w:rFonts w:ascii="Angsana New" w:hAnsi="Angsana New"/>
          <w:sz w:val="30"/>
          <w:szCs w:val="30"/>
          <w:cs/>
          <w:lang w:val="en-GB"/>
        </w:rPr>
        <w:t>หนึ่งเสียงต่อหนึ่งหุ้นในที่ประชุมของบริษัท</w:t>
      </w:r>
    </w:p>
    <w:p w:rsidR="00897133" w:rsidRPr="002568C5" w:rsidRDefault="00897133" w:rsidP="002E7B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2568C5" w:rsidRDefault="002568C5" w:rsidP="002568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2568C5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 xml:space="preserve">ส่วนเกินมูลค่าหุ้น </w:t>
      </w:r>
    </w:p>
    <w:p w:rsidR="002568C5" w:rsidRPr="002568C5" w:rsidRDefault="002568C5" w:rsidP="002568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0"/>
          <w:szCs w:val="20"/>
          <w:lang w:val="en-GB"/>
        </w:rPr>
      </w:pPr>
    </w:p>
    <w:p w:rsidR="00897133" w:rsidRPr="002568C5" w:rsidRDefault="002568C5" w:rsidP="002568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  <w:r w:rsidRPr="002568C5">
        <w:rPr>
          <w:rFonts w:ascii="Angsana New" w:hAnsi="Angsana New"/>
          <w:sz w:val="30"/>
          <w:szCs w:val="30"/>
          <w:cs/>
          <w:lang w:val="en-GB"/>
        </w:rPr>
        <w:t xml:space="preserve">ตามบทบัญญัติแห่งพระราชบัญญัติบริษัทมหาชนจำกัด พ.ศ. </w:t>
      </w:r>
      <w:r w:rsidRPr="002568C5">
        <w:rPr>
          <w:rFonts w:ascii="Angsana New" w:hAnsi="Angsana New"/>
          <w:sz w:val="30"/>
          <w:szCs w:val="30"/>
          <w:lang w:val="en-GB"/>
        </w:rPr>
        <w:t xml:space="preserve">2535 </w:t>
      </w:r>
      <w:r w:rsidRPr="002568C5">
        <w:rPr>
          <w:rFonts w:ascii="Angsana New" w:hAnsi="Angsana New"/>
          <w:sz w:val="30"/>
          <w:szCs w:val="30"/>
          <w:cs/>
          <w:lang w:val="en-GB"/>
        </w:rPr>
        <w:t xml:space="preserve">มาตรา </w:t>
      </w:r>
      <w:r w:rsidRPr="002568C5">
        <w:rPr>
          <w:rFonts w:ascii="Angsana New" w:hAnsi="Angsana New"/>
          <w:sz w:val="30"/>
          <w:szCs w:val="30"/>
          <w:lang w:val="en-GB"/>
        </w:rPr>
        <w:t xml:space="preserve">51 </w:t>
      </w:r>
      <w:r w:rsidRPr="002568C5">
        <w:rPr>
          <w:rFonts w:ascii="Angsana New" w:hAnsi="Angsana New"/>
          <w:sz w:val="30"/>
          <w:szCs w:val="30"/>
          <w:cs/>
          <w:lang w:val="en-GB"/>
        </w:rPr>
        <w:t>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:rsidR="002E7B59" w:rsidRPr="00D200E9" w:rsidRDefault="002E7B59" w:rsidP="002E7B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C06367">
        <w:rPr>
          <w:rFonts w:ascii="Angsana New" w:hAnsi="Angsana New"/>
          <w:b/>
          <w:bCs/>
          <w:sz w:val="30"/>
          <w:szCs w:val="30"/>
        </w:rPr>
        <w:t>8</w:t>
      </w:r>
      <w:r w:rsidRPr="00D200E9">
        <w:rPr>
          <w:rFonts w:ascii="Angsana New" w:hAnsi="Angsana New"/>
          <w:b/>
          <w:b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สำรอง</w:t>
      </w:r>
    </w:p>
    <w:p w:rsidR="00B55C4B" w:rsidRPr="00897133" w:rsidRDefault="00B55C4B" w:rsidP="004A1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  <w:lang w:val="en-GB"/>
        </w:rPr>
      </w:pPr>
    </w:p>
    <w:p w:rsidR="004A1251" w:rsidRPr="004A1251" w:rsidRDefault="004A1251" w:rsidP="004A1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  <w:r w:rsidRPr="004A1251">
        <w:rPr>
          <w:rFonts w:ascii="Angsana New" w:hAnsi="Angsana New" w:hint="cs"/>
          <w:sz w:val="30"/>
          <w:szCs w:val="30"/>
          <w:cs/>
          <w:lang w:val="en-GB"/>
        </w:rPr>
        <w:t>สำรองประกอบด้วย</w:t>
      </w:r>
    </w:p>
    <w:p w:rsidR="004A1251" w:rsidRPr="00897133" w:rsidRDefault="004A1251" w:rsidP="004A1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  <w:lang w:val="en-GB"/>
        </w:rPr>
      </w:pPr>
    </w:p>
    <w:p w:rsidR="004A1251" w:rsidRPr="004A1251" w:rsidRDefault="004A1251" w:rsidP="004A1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4A1251"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t>การจัดสรรกำไร และ</w:t>
      </w:r>
      <w:r w:rsidRPr="004A1251">
        <w:rPr>
          <w:rFonts w:ascii="Angsana New" w:hAnsi="Angsana New"/>
          <w:b/>
          <w:bCs/>
          <w:i/>
          <w:iCs/>
          <w:sz w:val="30"/>
          <w:szCs w:val="30"/>
          <w:lang w:val="en-GB"/>
        </w:rPr>
        <w:t>/</w:t>
      </w:r>
      <w:r w:rsidRPr="004A1251"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t>หรือ กำไรสะสม</w:t>
      </w:r>
    </w:p>
    <w:p w:rsidR="004A1251" w:rsidRPr="00897133" w:rsidRDefault="004A1251" w:rsidP="004A1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  <w:lang w:val="en-GB"/>
        </w:rPr>
      </w:pPr>
    </w:p>
    <w:p w:rsidR="004A1251" w:rsidRDefault="004A1251" w:rsidP="004A1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 w:rsidRPr="004A1251">
        <w:rPr>
          <w:rFonts w:ascii="Angsana New" w:hAnsi="Angsana New" w:hint="cs"/>
          <w:b/>
          <w:bCs/>
          <w:sz w:val="30"/>
          <w:szCs w:val="30"/>
          <w:cs/>
          <w:lang w:val="en-GB"/>
        </w:rPr>
        <w:t>สำรองตามกฎหมาย</w:t>
      </w:r>
    </w:p>
    <w:p w:rsidR="004A1251" w:rsidRPr="00897133" w:rsidRDefault="004A1251" w:rsidP="004A1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  <w:lang w:val="en-GB"/>
        </w:rPr>
      </w:pPr>
    </w:p>
    <w:p w:rsidR="004A1251" w:rsidRPr="004A1251" w:rsidRDefault="004A1251" w:rsidP="004A1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cs/>
          <w:lang w:val="en-GB"/>
        </w:rPr>
      </w:pPr>
      <w:r w:rsidRPr="004A1251">
        <w:rPr>
          <w:rFonts w:ascii="Angsana New" w:hAnsi="Angsana New"/>
          <w:sz w:val="30"/>
          <w:szCs w:val="30"/>
          <w:cs/>
          <w:lang w:val="en-GB"/>
        </w:rPr>
        <w:t xml:space="preserve">ตามบทบัญญัติแห่งพระราชบัญญัติบริษัทมหาชนจำกัด พ.ศ. </w:t>
      </w:r>
      <w:r w:rsidRPr="004A1251">
        <w:rPr>
          <w:rFonts w:ascii="Angsana New" w:hAnsi="Angsana New"/>
          <w:sz w:val="30"/>
          <w:szCs w:val="30"/>
          <w:lang w:val="en-GB"/>
        </w:rPr>
        <w:t>2535</w:t>
      </w:r>
      <w:r w:rsidRPr="004A1251">
        <w:rPr>
          <w:rFonts w:ascii="Angsana New" w:hAnsi="Angsana New"/>
          <w:sz w:val="30"/>
          <w:szCs w:val="30"/>
          <w:cs/>
          <w:lang w:val="en-GB"/>
        </w:rPr>
        <w:t xml:space="preserve"> มาตรา </w:t>
      </w:r>
      <w:r w:rsidRPr="004A1251">
        <w:rPr>
          <w:rFonts w:ascii="Angsana New" w:hAnsi="Angsana New"/>
          <w:sz w:val="30"/>
          <w:szCs w:val="30"/>
          <w:lang w:val="en-GB"/>
        </w:rPr>
        <w:t>116</w:t>
      </w:r>
      <w:r w:rsidRPr="004A1251">
        <w:rPr>
          <w:rFonts w:ascii="Angsana New" w:hAnsi="Angsana New"/>
          <w:sz w:val="30"/>
          <w:szCs w:val="30"/>
          <w:cs/>
          <w:lang w:val="en-GB"/>
        </w:rPr>
        <w:t xml:space="preserve"> บริษัทจะต้องจัดสรรทุนสำรอง (</w:t>
      </w:r>
      <w:r w:rsidRPr="004A1251">
        <w:rPr>
          <w:rFonts w:ascii="Angsana New" w:hAnsi="Angsana New"/>
          <w:sz w:val="30"/>
          <w:szCs w:val="30"/>
          <w:lang w:val="en-GB"/>
        </w:rPr>
        <w:t>“</w:t>
      </w:r>
      <w:r w:rsidRPr="004A1251">
        <w:rPr>
          <w:rFonts w:ascii="Angsana New" w:hAnsi="Angsana New"/>
          <w:sz w:val="30"/>
          <w:szCs w:val="30"/>
          <w:cs/>
          <w:lang w:val="en-GB"/>
        </w:rPr>
        <w:t>สำรองตามกฎหมาย</w:t>
      </w:r>
      <w:r w:rsidRPr="004A1251">
        <w:rPr>
          <w:rFonts w:ascii="Angsana New" w:hAnsi="Angsana New"/>
          <w:sz w:val="30"/>
          <w:szCs w:val="30"/>
          <w:lang w:val="en-GB"/>
        </w:rPr>
        <w:t>”</w:t>
      </w:r>
      <w:r w:rsidRPr="004A1251">
        <w:rPr>
          <w:rFonts w:ascii="Angsana New" w:hAnsi="Angsana New"/>
          <w:sz w:val="30"/>
          <w:szCs w:val="30"/>
          <w:cs/>
          <w:lang w:val="en-GB"/>
        </w:rPr>
        <w:t xml:space="preserve">) อย่างน้อยร้อยละ </w:t>
      </w:r>
      <w:r w:rsidRPr="004A1251">
        <w:rPr>
          <w:rFonts w:ascii="Angsana New" w:hAnsi="Angsana New"/>
          <w:sz w:val="30"/>
          <w:szCs w:val="30"/>
          <w:lang w:val="en-GB"/>
        </w:rPr>
        <w:t xml:space="preserve">5 </w:t>
      </w:r>
      <w:r w:rsidRPr="004A1251">
        <w:rPr>
          <w:rFonts w:ascii="Angsana New" w:hAnsi="Angsana New"/>
          <w:sz w:val="30"/>
          <w:szCs w:val="30"/>
          <w:cs/>
          <w:lang w:val="en-GB"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4A1251">
        <w:rPr>
          <w:rFonts w:ascii="Angsana New" w:hAnsi="Angsana New"/>
          <w:sz w:val="30"/>
          <w:szCs w:val="30"/>
          <w:lang w:val="en-GB"/>
        </w:rPr>
        <w:t xml:space="preserve">10 </w:t>
      </w:r>
      <w:r w:rsidRPr="004A1251">
        <w:rPr>
          <w:rFonts w:ascii="Angsana New" w:hAnsi="Angsana New"/>
          <w:sz w:val="30"/>
          <w:szCs w:val="30"/>
          <w:cs/>
          <w:lang w:val="en-GB"/>
        </w:rPr>
        <w:t>ของทุนจดทะเบียน</w:t>
      </w:r>
      <w:r w:rsidRPr="004A1251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4A1251">
        <w:rPr>
          <w:rFonts w:ascii="Angsana New" w:hAnsi="Angsana New"/>
          <w:sz w:val="30"/>
          <w:szCs w:val="30"/>
          <w:cs/>
          <w:lang w:val="en-GB"/>
        </w:rPr>
        <w:t xml:space="preserve"> เงินสำรองนี้จะนำไปจ่ายเป็นเงินปันผลไม่ได้</w:t>
      </w:r>
    </w:p>
    <w:p w:rsidR="004A1251" w:rsidRPr="00897133" w:rsidRDefault="004A1251" w:rsidP="004A12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rPr>
          <w:rFonts w:ascii="Angsana New" w:hAnsi="Angsana New"/>
          <w:sz w:val="24"/>
          <w:szCs w:val="24"/>
          <w:lang w:val="en-GB"/>
        </w:rPr>
      </w:pPr>
    </w:p>
    <w:p w:rsidR="00DC64FD" w:rsidRPr="00DC64FD" w:rsidRDefault="00DC64FD" w:rsidP="00DC6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pacing w:val="-6"/>
          <w:sz w:val="30"/>
          <w:szCs w:val="30"/>
          <w:cs/>
          <w:lang w:val="en-GB"/>
        </w:rPr>
      </w:pPr>
      <w:r w:rsidRPr="00DC64FD">
        <w:rPr>
          <w:rFonts w:ascii="Angsana New" w:hAnsi="Angsana New" w:hint="cs"/>
          <w:spacing w:val="-6"/>
          <w:sz w:val="30"/>
          <w:szCs w:val="30"/>
          <w:cs/>
          <w:lang w:val="en-GB"/>
        </w:rPr>
        <w:t xml:space="preserve">ในระหว่างปีสิ้นสุดวันที่ </w:t>
      </w:r>
      <w:r w:rsidRPr="00DC64FD">
        <w:rPr>
          <w:rFonts w:ascii="Angsana New" w:hAnsi="Angsana New"/>
          <w:spacing w:val="-6"/>
          <w:sz w:val="30"/>
          <w:szCs w:val="30"/>
          <w:lang w:val="en-GB"/>
        </w:rPr>
        <w:t xml:space="preserve">31 </w:t>
      </w:r>
      <w:r w:rsidRPr="00DC64FD">
        <w:rPr>
          <w:rFonts w:ascii="Angsana New" w:hAnsi="Angsana New" w:hint="cs"/>
          <w:spacing w:val="-6"/>
          <w:sz w:val="30"/>
          <w:szCs w:val="30"/>
          <w:cs/>
          <w:lang w:val="en-GB"/>
        </w:rPr>
        <w:t xml:space="preserve">ธันวาคม </w:t>
      </w:r>
      <w:r w:rsidR="00413C52">
        <w:rPr>
          <w:rFonts w:ascii="Angsana New" w:hAnsi="Angsana New"/>
          <w:spacing w:val="-6"/>
          <w:sz w:val="30"/>
          <w:szCs w:val="30"/>
          <w:lang w:val="en-GB"/>
        </w:rPr>
        <w:t>2561</w:t>
      </w:r>
      <w:r w:rsidRPr="00DC64FD">
        <w:rPr>
          <w:rFonts w:ascii="Angsana New" w:hAnsi="Angsana New"/>
          <w:spacing w:val="-6"/>
          <w:sz w:val="30"/>
          <w:szCs w:val="30"/>
          <w:lang w:val="en-GB"/>
        </w:rPr>
        <w:t xml:space="preserve"> </w:t>
      </w:r>
      <w:r w:rsidRPr="00DC64FD">
        <w:rPr>
          <w:rFonts w:ascii="Angsana New" w:hAnsi="Angsana New" w:hint="cs"/>
          <w:spacing w:val="-6"/>
          <w:sz w:val="30"/>
          <w:szCs w:val="30"/>
          <w:cs/>
          <w:lang w:val="en-GB"/>
        </w:rPr>
        <w:t xml:space="preserve">กลุ่มบริษัทและบริษัทได้จัดสรรทุนสำรองตามกฎหมายเป็นจำนวนเงิน </w:t>
      </w:r>
      <w:r>
        <w:rPr>
          <w:rFonts w:ascii="Angsana New" w:hAnsi="Angsana New"/>
          <w:spacing w:val="-6"/>
          <w:sz w:val="30"/>
          <w:szCs w:val="30"/>
          <w:lang w:val="en-GB"/>
        </w:rPr>
        <w:t xml:space="preserve">        </w:t>
      </w:r>
      <w:r w:rsidR="001D4AD3">
        <w:rPr>
          <w:rFonts w:ascii="Angsana New" w:hAnsi="Angsana New"/>
          <w:spacing w:val="-6"/>
          <w:sz w:val="30"/>
          <w:szCs w:val="30"/>
        </w:rPr>
        <w:t>8.46</w:t>
      </w:r>
      <w:r w:rsidRPr="00DC64FD">
        <w:rPr>
          <w:rFonts w:ascii="Angsana New" w:hAnsi="Angsana New"/>
          <w:spacing w:val="-6"/>
          <w:sz w:val="30"/>
          <w:szCs w:val="30"/>
          <w:lang w:val="en-GB"/>
        </w:rPr>
        <w:t xml:space="preserve"> </w:t>
      </w:r>
      <w:r w:rsidRPr="00DC64FD">
        <w:rPr>
          <w:rFonts w:ascii="Angsana New" w:hAnsi="Angsana New" w:hint="cs"/>
          <w:spacing w:val="-6"/>
          <w:sz w:val="30"/>
          <w:szCs w:val="30"/>
          <w:cs/>
          <w:lang w:val="en-GB"/>
        </w:rPr>
        <w:t xml:space="preserve">ล้านบาท </w:t>
      </w:r>
      <w:r w:rsidRPr="00DC64FD">
        <w:rPr>
          <w:rFonts w:ascii="Angsana New" w:hAnsi="Angsana New" w:hint="cs"/>
          <w:i/>
          <w:iCs/>
          <w:spacing w:val="-6"/>
          <w:sz w:val="30"/>
          <w:szCs w:val="30"/>
          <w:cs/>
          <w:lang w:val="en-GB"/>
        </w:rPr>
        <w:t>(</w:t>
      </w:r>
      <w:r w:rsidR="001D4AD3">
        <w:rPr>
          <w:rFonts w:ascii="Angsana New" w:hAnsi="Angsana New"/>
          <w:i/>
          <w:iCs/>
          <w:spacing w:val="-6"/>
          <w:sz w:val="30"/>
          <w:szCs w:val="30"/>
          <w:lang w:val="en-GB"/>
        </w:rPr>
        <w:t>25</w:t>
      </w:r>
      <w:r w:rsidR="001D4AD3">
        <w:rPr>
          <w:rFonts w:ascii="Angsana New" w:hAnsi="Angsana New"/>
          <w:i/>
          <w:iCs/>
          <w:spacing w:val="-6"/>
          <w:sz w:val="30"/>
          <w:szCs w:val="30"/>
        </w:rPr>
        <w:t>60</w:t>
      </w:r>
      <w:r w:rsidRPr="00DC64FD">
        <w:rPr>
          <w:rFonts w:ascii="Angsana New" w:hAnsi="Angsana New"/>
          <w:i/>
          <w:iCs/>
          <w:spacing w:val="-6"/>
          <w:sz w:val="30"/>
          <w:szCs w:val="30"/>
          <w:lang w:val="en-GB"/>
        </w:rPr>
        <w:t xml:space="preserve">: </w:t>
      </w:r>
      <w:r w:rsidR="001D4AD3">
        <w:rPr>
          <w:rFonts w:ascii="Angsana New" w:hAnsi="Angsana New"/>
          <w:i/>
          <w:iCs/>
          <w:spacing w:val="-6"/>
          <w:sz w:val="30"/>
          <w:szCs w:val="30"/>
          <w:lang w:val="en-GB"/>
        </w:rPr>
        <w:t xml:space="preserve">9.80 </w:t>
      </w:r>
      <w:r w:rsidR="001D4AD3">
        <w:rPr>
          <w:rFonts w:ascii="Angsana New" w:hAnsi="Angsana New" w:hint="cs"/>
          <w:i/>
          <w:iCs/>
          <w:spacing w:val="-6"/>
          <w:sz w:val="30"/>
          <w:szCs w:val="30"/>
          <w:cs/>
          <w:lang w:val="en-GB"/>
        </w:rPr>
        <w:t>ล้านบาท</w:t>
      </w:r>
      <w:r w:rsidRPr="00DC64FD">
        <w:rPr>
          <w:rFonts w:ascii="Angsana New" w:hAnsi="Angsana New" w:hint="cs"/>
          <w:i/>
          <w:iCs/>
          <w:spacing w:val="-6"/>
          <w:sz w:val="30"/>
          <w:szCs w:val="30"/>
          <w:cs/>
          <w:lang w:val="en-GB"/>
        </w:rPr>
        <w:t>)</w:t>
      </w:r>
    </w:p>
    <w:p w:rsidR="00DC64FD" w:rsidRPr="00897133" w:rsidRDefault="00DC64FD" w:rsidP="004A12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rPr>
          <w:rFonts w:ascii="Angsana New" w:hAnsi="Angsana New"/>
          <w:sz w:val="24"/>
          <w:szCs w:val="24"/>
        </w:rPr>
      </w:pPr>
    </w:p>
    <w:p w:rsidR="004A1251" w:rsidRPr="00D200E9" w:rsidRDefault="00C06367" w:rsidP="004A1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29</w:t>
      </w:r>
      <w:r w:rsidR="004A1251" w:rsidRPr="00D200E9">
        <w:rPr>
          <w:rFonts w:ascii="Angsana New" w:hAnsi="Angsana New"/>
          <w:b/>
          <w:bCs/>
          <w:sz w:val="30"/>
          <w:szCs w:val="30"/>
          <w:cs/>
        </w:rPr>
        <w:tab/>
      </w:r>
      <w:r w:rsidR="004A1251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</w:p>
    <w:p w:rsidR="00256AC3" w:rsidRPr="00897133" w:rsidRDefault="00256AC3" w:rsidP="00256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  <w:lang w:val="en-GB"/>
        </w:rPr>
      </w:pPr>
    </w:p>
    <w:p w:rsidR="00DC64FD" w:rsidRDefault="00256AC3" w:rsidP="00DC6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pacing w:val="-6"/>
          <w:sz w:val="30"/>
          <w:szCs w:val="30"/>
          <w:lang w:val="en-GB"/>
        </w:rPr>
      </w:pPr>
      <w:r w:rsidRPr="00DC64FD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กลุ่มบริษัทมี </w:t>
      </w:r>
      <w:r w:rsidRPr="00DC64FD">
        <w:rPr>
          <w:rFonts w:ascii="Angsana New" w:hAnsi="Angsana New"/>
          <w:spacing w:val="-6"/>
          <w:sz w:val="30"/>
          <w:szCs w:val="30"/>
          <w:lang w:val="en-GB"/>
        </w:rPr>
        <w:t xml:space="preserve">3 </w:t>
      </w:r>
      <w:r w:rsidRPr="00DC64FD">
        <w:rPr>
          <w:rFonts w:ascii="Angsana New" w:hAnsi="Angsana New"/>
          <w:spacing w:val="-6"/>
          <w:sz w:val="30"/>
          <w:szCs w:val="30"/>
          <w:cs/>
          <w:lang w:val="en-GB"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เนื่องจากใช้เทคโนโลยีและ</w:t>
      </w:r>
      <w:r w:rsidR="00DC64FD">
        <w:rPr>
          <w:rFonts w:ascii="Angsana New" w:hAnsi="Angsana New"/>
          <w:spacing w:val="-6"/>
          <w:sz w:val="30"/>
          <w:szCs w:val="30"/>
          <w:cs/>
          <w:lang w:val="en-GB"/>
        </w:rPr>
        <w:t>กลยุทธ์ทางการตลาดที่แตกต่างกัน</w:t>
      </w:r>
      <w:r w:rsidR="00DC64FD">
        <w:rPr>
          <w:rFonts w:ascii="Angsana New" w:hAnsi="Angsana New"/>
          <w:spacing w:val="-6"/>
          <w:sz w:val="30"/>
          <w:szCs w:val="30"/>
          <w:lang w:val="en-GB"/>
        </w:rPr>
        <w:t xml:space="preserve"> </w:t>
      </w:r>
      <w:r w:rsidRPr="00DC64FD">
        <w:rPr>
          <w:rFonts w:ascii="Angsana New" w:hAnsi="Angsana New"/>
          <w:spacing w:val="-6"/>
          <w:sz w:val="30"/>
          <w:szCs w:val="30"/>
          <w:cs/>
          <w:lang w:val="en-GB"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:rsidR="00256AC3" w:rsidRPr="00897133" w:rsidRDefault="00256AC3" w:rsidP="00DC6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UPC" w:hAnsi="AngsanaUPC" w:cs="AngsanaUPC"/>
          <w:sz w:val="24"/>
          <w:szCs w:val="24"/>
          <w:cs/>
        </w:rPr>
      </w:pPr>
      <w:r w:rsidRPr="00DC64FD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 </w:t>
      </w:r>
    </w:p>
    <w:p w:rsidR="00256AC3" w:rsidRPr="00DC64FD" w:rsidRDefault="00DC64FD" w:rsidP="0046382B">
      <w:pPr>
        <w:pStyle w:val="ListParagraph"/>
        <w:numPr>
          <w:ilvl w:val="0"/>
          <w:numId w:val="20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  <w:lang w:val="en-GB"/>
        </w:rPr>
      </w:pPr>
      <w:r>
        <w:rPr>
          <w:rFonts w:ascii="AngsanaUPC" w:hAnsi="AngsanaUPC" w:cs="AngsanaUPC"/>
          <w:sz w:val="30"/>
          <w:szCs w:val="30"/>
          <w:cs/>
        </w:rPr>
        <w:t>ส่วนง</w:t>
      </w:r>
      <w:r w:rsidRPr="00DC64FD">
        <w:rPr>
          <w:rFonts w:ascii="Angsana New" w:hAnsi="Angsana New"/>
          <w:sz w:val="30"/>
          <w:szCs w:val="30"/>
          <w:cs/>
          <w:lang w:val="en-GB"/>
        </w:rPr>
        <w:t>า</w:t>
      </w:r>
      <w:r w:rsidRPr="00DC64FD">
        <w:rPr>
          <w:rFonts w:ascii="Angsana New" w:hAnsi="Angsana New" w:hint="cs"/>
          <w:sz w:val="30"/>
          <w:szCs w:val="30"/>
          <w:cs/>
          <w:lang w:val="en-GB"/>
        </w:rPr>
        <w:t xml:space="preserve">น </w:t>
      </w:r>
      <w:r w:rsidRPr="00DC64FD">
        <w:rPr>
          <w:rFonts w:ascii="Angsana New" w:hAnsi="Angsana New"/>
          <w:sz w:val="30"/>
          <w:szCs w:val="30"/>
          <w:lang w:val="en-GB"/>
        </w:rPr>
        <w:t xml:space="preserve">1 </w:t>
      </w:r>
      <w:r w:rsidR="00CE1D79">
        <w:rPr>
          <w:rFonts w:ascii="Angsana New" w:hAnsi="Angsana New"/>
          <w:sz w:val="30"/>
          <w:szCs w:val="30"/>
          <w:lang w:val="en-GB"/>
        </w:rPr>
        <w:t xml:space="preserve"> </w:t>
      </w:r>
      <w:r w:rsidR="002568C5">
        <w:rPr>
          <w:rFonts w:ascii="Angsana New" w:hAnsi="Angsana New" w:hint="cs"/>
          <w:sz w:val="30"/>
          <w:szCs w:val="30"/>
          <w:cs/>
          <w:lang w:val="en-GB"/>
        </w:rPr>
        <w:t>ผลิต</w:t>
      </w:r>
      <w:r w:rsidR="002568C5">
        <w:rPr>
          <w:rFonts w:ascii="Angsana New" w:hAnsi="Angsana New"/>
          <w:sz w:val="30"/>
          <w:szCs w:val="30"/>
          <w:lang w:val="en-GB"/>
        </w:rPr>
        <w:t xml:space="preserve"> </w:t>
      </w:r>
      <w:r w:rsidR="00256AC3" w:rsidRPr="00DC64FD">
        <w:rPr>
          <w:rFonts w:ascii="Angsana New" w:hAnsi="Angsana New" w:hint="cs"/>
          <w:sz w:val="30"/>
          <w:szCs w:val="30"/>
          <w:cs/>
          <w:lang w:val="en-GB"/>
        </w:rPr>
        <w:t>จำหน่ายหนังสือ</w:t>
      </w:r>
      <w:r w:rsidR="002568C5">
        <w:rPr>
          <w:rFonts w:ascii="Angsana New" w:hAnsi="Angsana New"/>
          <w:sz w:val="30"/>
          <w:szCs w:val="30"/>
          <w:lang w:val="en-GB"/>
        </w:rPr>
        <w:t xml:space="preserve"> </w:t>
      </w:r>
      <w:r w:rsidR="002568C5">
        <w:rPr>
          <w:rFonts w:ascii="Angsana New" w:hAnsi="Angsana New" w:hint="cs"/>
          <w:sz w:val="30"/>
          <w:szCs w:val="30"/>
          <w:cs/>
          <w:lang w:val="en-GB"/>
        </w:rPr>
        <w:t>และให้บริการโฆษณาผ่านสื่อสิ่งพิมพ์</w:t>
      </w:r>
    </w:p>
    <w:p w:rsidR="00256AC3" w:rsidRPr="00DC64FD" w:rsidRDefault="00256AC3" w:rsidP="0046382B">
      <w:pPr>
        <w:pStyle w:val="ListParagraph"/>
        <w:numPr>
          <w:ilvl w:val="0"/>
          <w:numId w:val="20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  <w:lang w:val="en-GB"/>
        </w:rPr>
      </w:pPr>
      <w:r w:rsidRPr="00DC64FD">
        <w:rPr>
          <w:rFonts w:ascii="Angsana New" w:hAnsi="Angsana New"/>
          <w:sz w:val="30"/>
          <w:szCs w:val="30"/>
          <w:cs/>
          <w:lang w:val="en-GB"/>
        </w:rPr>
        <w:t xml:space="preserve">ส่วนงาน </w:t>
      </w:r>
      <w:r w:rsidRPr="00DC64FD">
        <w:rPr>
          <w:rFonts w:ascii="Angsana New" w:hAnsi="Angsana New"/>
          <w:sz w:val="30"/>
          <w:szCs w:val="30"/>
          <w:lang w:val="en-GB"/>
        </w:rPr>
        <w:t>2</w:t>
      </w:r>
      <w:r w:rsidRPr="00DC64FD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CE1D79">
        <w:rPr>
          <w:rFonts w:ascii="Angsana New" w:hAnsi="Angsana New"/>
          <w:sz w:val="30"/>
          <w:szCs w:val="30"/>
          <w:lang w:val="en-GB"/>
        </w:rPr>
        <w:t xml:space="preserve"> </w:t>
      </w:r>
      <w:r w:rsidR="002568C5">
        <w:rPr>
          <w:rFonts w:ascii="Angsana New" w:hAnsi="Angsana New"/>
          <w:sz w:val="30"/>
          <w:szCs w:val="30"/>
          <w:cs/>
          <w:lang w:val="en-GB"/>
        </w:rPr>
        <w:t>จัดงานแสดง ผลิตและให้บริการ</w:t>
      </w:r>
      <w:r w:rsidR="00D103A6">
        <w:rPr>
          <w:rFonts w:ascii="Angsana New" w:hAnsi="Angsana New" w:hint="cs"/>
          <w:sz w:val="30"/>
          <w:szCs w:val="30"/>
          <w:cs/>
          <w:lang w:val="en-GB"/>
        </w:rPr>
        <w:t>โฆษณา</w:t>
      </w:r>
      <w:r w:rsidR="002568C5">
        <w:rPr>
          <w:rFonts w:ascii="Angsana New" w:hAnsi="Angsana New" w:hint="cs"/>
          <w:sz w:val="30"/>
          <w:szCs w:val="30"/>
          <w:cs/>
          <w:lang w:val="en-GB"/>
        </w:rPr>
        <w:t>ผ่านสื่อออนไลน์</w:t>
      </w:r>
    </w:p>
    <w:p w:rsidR="00DC0517" w:rsidRPr="00DC64FD" w:rsidRDefault="00256AC3" w:rsidP="007A5F10">
      <w:pPr>
        <w:pStyle w:val="ListParagraph"/>
        <w:numPr>
          <w:ilvl w:val="0"/>
          <w:numId w:val="20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UPC" w:hAnsi="AngsanaUPC" w:cs="AngsanaUPC"/>
          <w:sz w:val="16"/>
          <w:szCs w:val="16"/>
        </w:rPr>
      </w:pPr>
      <w:r w:rsidRPr="00DC64FD">
        <w:rPr>
          <w:rFonts w:ascii="Angsana New" w:hAnsi="Angsana New"/>
          <w:sz w:val="30"/>
          <w:szCs w:val="30"/>
          <w:cs/>
          <w:lang w:val="en-GB"/>
        </w:rPr>
        <w:t xml:space="preserve">ส่วนงาน </w:t>
      </w:r>
      <w:r w:rsidRPr="00DC64FD">
        <w:rPr>
          <w:rFonts w:ascii="Angsana New" w:hAnsi="Angsana New"/>
          <w:sz w:val="30"/>
          <w:szCs w:val="30"/>
          <w:lang w:val="en-GB"/>
        </w:rPr>
        <w:t>3</w:t>
      </w:r>
      <w:r w:rsidR="00CE1D79">
        <w:rPr>
          <w:rFonts w:ascii="Angsana New" w:hAnsi="Angsana New"/>
          <w:sz w:val="30"/>
          <w:szCs w:val="30"/>
          <w:lang w:val="en-GB"/>
        </w:rPr>
        <w:t xml:space="preserve">  </w:t>
      </w:r>
      <w:r w:rsidR="002568C5">
        <w:rPr>
          <w:rFonts w:ascii="Angsana New" w:hAnsi="Angsana New" w:hint="cs"/>
          <w:sz w:val="30"/>
          <w:szCs w:val="30"/>
          <w:cs/>
          <w:lang w:val="en-GB"/>
        </w:rPr>
        <w:t>ผลิตและให้บริการโฆษณาผ่านสื่อโทรทัศน์</w:t>
      </w:r>
    </w:p>
    <w:p w:rsidR="00DC64FD" w:rsidRPr="002568C5" w:rsidRDefault="00DC64FD" w:rsidP="00DC64FD">
      <w:pPr>
        <w:pStyle w:val="ListParagraph"/>
        <w:tabs>
          <w:tab w:val="clear" w:pos="680"/>
          <w:tab w:val="clear" w:pos="907"/>
          <w:tab w:val="left" w:pos="900"/>
          <w:tab w:val="num" w:pos="1080"/>
        </w:tabs>
        <w:ind w:left="990"/>
        <w:jc w:val="thaiDistribute"/>
        <w:rPr>
          <w:rFonts w:asciiTheme="minorHAnsi" w:hAnsiTheme="minorHAnsi" w:cs="AngsanaUPC"/>
          <w:sz w:val="24"/>
          <w:szCs w:val="24"/>
        </w:rPr>
      </w:pPr>
    </w:p>
    <w:p w:rsidR="00324C37" w:rsidRPr="00DC64FD" w:rsidRDefault="00324C37" w:rsidP="00324C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pacing w:val="-8"/>
          <w:sz w:val="30"/>
          <w:szCs w:val="30"/>
          <w:cs/>
          <w:lang w:val="en-GB"/>
        </w:rPr>
        <w:sectPr w:rsidR="00324C37" w:rsidRPr="00DC64FD" w:rsidSect="0054545C">
          <w:headerReference w:type="default" r:id="rId16"/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  <w:r w:rsidRPr="00DC64FD">
        <w:rPr>
          <w:rFonts w:ascii="Angsana New" w:hAnsi="Angsana New"/>
          <w:spacing w:val="-6"/>
          <w:sz w:val="30"/>
          <w:szCs w:val="30"/>
          <w:cs/>
          <w:lang w:val="en-GB"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</w:t>
      </w:r>
      <w:r w:rsidR="00DC64FD">
        <w:rPr>
          <w:rFonts w:ascii="Angsana New" w:hAnsi="Angsana New"/>
          <w:spacing w:val="-6"/>
          <w:sz w:val="30"/>
          <w:szCs w:val="30"/>
          <w:lang w:val="en-GB"/>
        </w:rPr>
        <w:t xml:space="preserve">     </w:t>
      </w:r>
      <w:r w:rsidRPr="00DC64FD">
        <w:rPr>
          <w:rFonts w:ascii="Angsana New" w:hAnsi="Angsana New"/>
          <w:spacing w:val="-6"/>
          <w:sz w:val="30"/>
          <w:szCs w:val="30"/>
          <w:cs/>
          <w:lang w:val="en-GB"/>
        </w:rPr>
        <w:t>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</w:t>
      </w:r>
      <w:r w:rsidRPr="00DC64FD">
        <w:rPr>
          <w:rFonts w:ascii="Angsana New" w:hAnsi="Angsana New"/>
          <w:spacing w:val="-8"/>
          <w:sz w:val="30"/>
          <w:szCs w:val="30"/>
          <w:cs/>
          <w:lang w:val="en-GB"/>
        </w:rPr>
        <w:t>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:rsidR="00FD7C85" w:rsidRPr="00336BCD" w:rsidRDefault="00516184" w:rsidP="00954D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5C1F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ab/>
      </w:r>
      <w:r w:rsidR="00630618" w:rsidRPr="00345C1F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</w:t>
      </w:r>
      <w:r w:rsidR="00AA28EE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เกี่ยวกับ</w:t>
      </w:r>
      <w:r w:rsidR="00D17040" w:rsidRPr="00345C1F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</w:t>
      </w:r>
      <w:r w:rsidR="00630618" w:rsidRPr="00345C1F">
        <w:rPr>
          <w:rFonts w:ascii="Angsana New" w:hAnsi="Angsana New"/>
          <w:b/>
          <w:bCs/>
          <w:i/>
          <w:iCs/>
          <w:sz w:val="30"/>
          <w:szCs w:val="30"/>
          <w:cs/>
        </w:rPr>
        <w:t>ที่รายงาน</w:t>
      </w:r>
    </w:p>
    <w:tbl>
      <w:tblPr>
        <w:tblpPr w:leftFromText="180" w:rightFromText="180" w:vertAnchor="text" w:horzAnchor="margin" w:tblpX="455" w:tblpY="307"/>
        <w:tblW w:w="1430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79"/>
        <w:gridCol w:w="1080"/>
        <w:gridCol w:w="180"/>
        <w:gridCol w:w="990"/>
        <w:gridCol w:w="180"/>
        <w:gridCol w:w="990"/>
        <w:gridCol w:w="180"/>
        <w:gridCol w:w="900"/>
        <w:gridCol w:w="180"/>
        <w:gridCol w:w="900"/>
        <w:gridCol w:w="180"/>
        <w:gridCol w:w="981"/>
        <w:gridCol w:w="186"/>
        <w:gridCol w:w="1083"/>
        <w:gridCol w:w="180"/>
        <w:gridCol w:w="990"/>
        <w:gridCol w:w="186"/>
        <w:gridCol w:w="990"/>
        <w:gridCol w:w="180"/>
        <w:gridCol w:w="992"/>
      </w:tblGrid>
      <w:tr w:rsidR="00A064AE" w:rsidRPr="00D6150C" w:rsidTr="00CD7147">
        <w:trPr>
          <w:cantSplit/>
        </w:trPr>
        <w:tc>
          <w:tcPr>
            <w:tcW w:w="2779" w:type="dxa"/>
            <w:vAlign w:val="bottom"/>
          </w:tcPr>
          <w:p w:rsidR="00A064AE" w:rsidRPr="00DC0400" w:rsidRDefault="00A064AE" w:rsidP="00CD714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250" w:type="dxa"/>
            <w:gridSpan w:val="3"/>
          </w:tcPr>
          <w:p w:rsidR="00A064AE" w:rsidRDefault="002568C5" w:rsidP="002568C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>ธุรกิจผลิต</w:t>
            </w:r>
            <w:r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  <w:t xml:space="preserve"> </w:t>
            </w:r>
            <w:r w:rsidR="00A064AE" w:rsidRPr="00D6150C"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>จำหน่ายหนังสือ</w:t>
            </w:r>
          </w:p>
          <w:p w:rsidR="002568C5" w:rsidRDefault="002568C5" w:rsidP="002568C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>และให้บริการโฆษณา</w:t>
            </w:r>
          </w:p>
          <w:p w:rsidR="002568C5" w:rsidRPr="00D6150C" w:rsidRDefault="002568C5" w:rsidP="002568C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>ผ่านสื่อสิ่งพิมพ์</w:t>
            </w:r>
          </w:p>
        </w:tc>
        <w:tc>
          <w:tcPr>
            <w:tcW w:w="180" w:type="dxa"/>
          </w:tcPr>
          <w:p w:rsidR="00A064AE" w:rsidRPr="00D6150C" w:rsidRDefault="00A064AE" w:rsidP="00CD7147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070" w:type="dxa"/>
            <w:gridSpan w:val="3"/>
          </w:tcPr>
          <w:p w:rsidR="002568C5" w:rsidRDefault="00D103A6" w:rsidP="00CD7147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>ธุรกิจจัดงานแสดง</w:t>
            </w:r>
            <w:r w:rsidR="002568C5"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2568C5" w:rsidRPr="002568C5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ผลิต</w:t>
            </w:r>
          </w:p>
          <w:p w:rsidR="002568C5" w:rsidRDefault="002568C5" w:rsidP="00CD7147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  <w:r w:rsidRPr="002568C5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และให้บริการโฆษณา</w:t>
            </w:r>
          </w:p>
          <w:p w:rsidR="00A064AE" w:rsidRPr="00D6150C" w:rsidRDefault="002568C5" w:rsidP="00CD7147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  <w:r w:rsidRPr="002568C5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ผ่านสื่อออนไลน์</w:t>
            </w:r>
          </w:p>
        </w:tc>
        <w:tc>
          <w:tcPr>
            <w:tcW w:w="180" w:type="dxa"/>
          </w:tcPr>
          <w:p w:rsidR="00A064AE" w:rsidRPr="00D6150C" w:rsidRDefault="00A064AE" w:rsidP="00CD7147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061" w:type="dxa"/>
            <w:gridSpan w:val="3"/>
          </w:tcPr>
          <w:p w:rsidR="00A064AE" w:rsidRPr="00D6150C" w:rsidRDefault="00A064AE" w:rsidP="00CD7147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  <w:r w:rsidRPr="00D6150C"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  <w:lang w:bidi="th-TH"/>
              </w:rPr>
              <w:t>ธุรกิจผลิต</w:t>
            </w:r>
          </w:p>
          <w:p w:rsidR="002568C5" w:rsidRDefault="002568C5" w:rsidP="00CD7147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  <w:r w:rsidRPr="002568C5"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bidi="th-TH"/>
              </w:rPr>
              <w:t>และให้บริการโฆษณา</w:t>
            </w:r>
          </w:p>
          <w:p w:rsidR="00A064AE" w:rsidRPr="00D6150C" w:rsidRDefault="002568C5" w:rsidP="00CD7147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</w:pPr>
            <w:r w:rsidRPr="002568C5"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bidi="th-TH"/>
              </w:rPr>
              <w:t>ผ่านสื่อโทรทัศน์</w:t>
            </w:r>
          </w:p>
        </w:tc>
        <w:tc>
          <w:tcPr>
            <w:tcW w:w="186" w:type="dxa"/>
          </w:tcPr>
          <w:p w:rsidR="00A064AE" w:rsidRPr="00D6150C" w:rsidRDefault="00A064AE" w:rsidP="00CD7147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253" w:type="dxa"/>
            <w:gridSpan w:val="3"/>
          </w:tcPr>
          <w:p w:rsidR="002568C5" w:rsidRDefault="00A064AE" w:rsidP="00CD7147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  <w:r w:rsidRPr="00D6150C"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bidi="th-TH"/>
              </w:rPr>
              <w:br/>
            </w:r>
          </w:p>
          <w:p w:rsidR="00A064AE" w:rsidRPr="00D6150C" w:rsidRDefault="00A064AE" w:rsidP="00CD7147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  <w:r w:rsidRPr="00D6150C"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6" w:type="dxa"/>
          </w:tcPr>
          <w:p w:rsidR="00A064AE" w:rsidRPr="00D6150C" w:rsidRDefault="00A064AE" w:rsidP="00CD7147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2162" w:type="dxa"/>
            <w:gridSpan w:val="3"/>
          </w:tcPr>
          <w:p w:rsidR="00A064AE" w:rsidRPr="00D6150C" w:rsidRDefault="00A064AE" w:rsidP="00CD7147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:rsidR="002568C5" w:rsidRDefault="002568C5" w:rsidP="00CD7147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:rsidR="00A064AE" w:rsidRPr="00D6150C" w:rsidRDefault="00A064AE" w:rsidP="00CD7147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รวม</w:t>
            </w:r>
            <w:r w:rsidRPr="00D6150C">
              <w:rPr>
                <w:rFonts w:ascii="Angsana New" w:hAnsi="Angsana New" w:cs="Angsana New"/>
                <w:bCs/>
                <w:sz w:val="26"/>
                <w:szCs w:val="26"/>
              </w:rPr>
              <w:t xml:space="preserve"> </w:t>
            </w:r>
          </w:p>
        </w:tc>
      </w:tr>
      <w:tr w:rsidR="006F2F96" w:rsidRPr="00D6150C" w:rsidTr="00CD7147">
        <w:trPr>
          <w:cantSplit/>
        </w:trPr>
        <w:tc>
          <w:tcPr>
            <w:tcW w:w="2779" w:type="dxa"/>
          </w:tcPr>
          <w:p w:rsidR="006F2F96" w:rsidRPr="00D6150C" w:rsidRDefault="006F2F96" w:rsidP="006F2F9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D6150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:rsidR="006F2F96" w:rsidRPr="006F2F96" w:rsidRDefault="006F2F96" w:rsidP="006F2F9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F2F96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2561</w:t>
            </w:r>
          </w:p>
        </w:tc>
        <w:tc>
          <w:tcPr>
            <w:tcW w:w="180" w:type="dxa"/>
          </w:tcPr>
          <w:p w:rsidR="006F2F96" w:rsidRPr="006F2F96" w:rsidRDefault="006F2F96" w:rsidP="006F2F9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6F2F96" w:rsidRPr="006F2F96" w:rsidRDefault="006F2F96" w:rsidP="006F2F9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F2F96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2560</w:t>
            </w:r>
          </w:p>
        </w:tc>
        <w:tc>
          <w:tcPr>
            <w:tcW w:w="180" w:type="dxa"/>
          </w:tcPr>
          <w:p w:rsidR="006F2F96" w:rsidRPr="00D6150C" w:rsidRDefault="006F2F96" w:rsidP="006F2F96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6F2F96" w:rsidRPr="006F2F96" w:rsidRDefault="006F2F96" w:rsidP="006F2F9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F2F96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2561</w:t>
            </w:r>
          </w:p>
        </w:tc>
        <w:tc>
          <w:tcPr>
            <w:tcW w:w="180" w:type="dxa"/>
          </w:tcPr>
          <w:p w:rsidR="006F2F96" w:rsidRPr="006F2F96" w:rsidRDefault="006F2F96" w:rsidP="006F2F9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6F2F96" w:rsidRPr="006F2F96" w:rsidRDefault="006F2F96" w:rsidP="006F2F9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F2F96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2560</w:t>
            </w:r>
          </w:p>
        </w:tc>
        <w:tc>
          <w:tcPr>
            <w:tcW w:w="180" w:type="dxa"/>
          </w:tcPr>
          <w:p w:rsidR="006F2F96" w:rsidRPr="00D6150C" w:rsidRDefault="006F2F96" w:rsidP="006F2F9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00" w:type="dxa"/>
          </w:tcPr>
          <w:p w:rsidR="006F2F96" w:rsidRPr="006F2F96" w:rsidRDefault="006F2F96" w:rsidP="006F2F9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F2F96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2561</w:t>
            </w:r>
          </w:p>
        </w:tc>
        <w:tc>
          <w:tcPr>
            <w:tcW w:w="180" w:type="dxa"/>
          </w:tcPr>
          <w:p w:rsidR="006F2F96" w:rsidRPr="006F2F96" w:rsidRDefault="006F2F96" w:rsidP="006F2F9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81" w:type="dxa"/>
          </w:tcPr>
          <w:p w:rsidR="006F2F96" w:rsidRPr="006F2F96" w:rsidRDefault="006F2F96" w:rsidP="006F2F9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F2F96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2560</w:t>
            </w:r>
          </w:p>
        </w:tc>
        <w:tc>
          <w:tcPr>
            <w:tcW w:w="186" w:type="dxa"/>
          </w:tcPr>
          <w:p w:rsidR="006F2F96" w:rsidRPr="00D6150C" w:rsidRDefault="006F2F96" w:rsidP="006F2F96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:rsidR="006F2F96" w:rsidRPr="006F2F96" w:rsidRDefault="006F2F96" w:rsidP="006F2F9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F2F96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2561</w:t>
            </w:r>
          </w:p>
        </w:tc>
        <w:tc>
          <w:tcPr>
            <w:tcW w:w="180" w:type="dxa"/>
          </w:tcPr>
          <w:p w:rsidR="006F2F96" w:rsidRPr="006F2F96" w:rsidRDefault="006F2F96" w:rsidP="006F2F9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6F2F96" w:rsidRPr="006F2F96" w:rsidRDefault="006F2F96" w:rsidP="006F2F9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F2F96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2560</w:t>
            </w:r>
          </w:p>
        </w:tc>
        <w:tc>
          <w:tcPr>
            <w:tcW w:w="186" w:type="dxa"/>
          </w:tcPr>
          <w:p w:rsidR="006F2F96" w:rsidRPr="00D6150C" w:rsidRDefault="006F2F96" w:rsidP="006F2F96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:rsidR="006F2F96" w:rsidRPr="006F2F96" w:rsidRDefault="006F2F96" w:rsidP="006F2F9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F2F96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2561</w:t>
            </w:r>
          </w:p>
        </w:tc>
        <w:tc>
          <w:tcPr>
            <w:tcW w:w="180" w:type="dxa"/>
          </w:tcPr>
          <w:p w:rsidR="006F2F96" w:rsidRPr="006F2F96" w:rsidRDefault="006F2F96" w:rsidP="006F2F9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:rsidR="006F2F96" w:rsidRPr="006F2F96" w:rsidRDefault="006F2F96" w:rsidP="006F2F9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F2F96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2560</w:t>
            </w:r>
          </w:p>
        </w:tc>
      </w:tr>
      <w:tr w:rsidR="006F2F96" w:rsidRPr="00D6150C" w:rsidTr="00CD7147">
        <w:trPr>
          <w:cantSplit/>
        </w:trPr>
        <w:tc>
          <w:tcPr>
            <w:tcW w:w="2779" w:type="dxa"/>
          </w:tcPr>
          <w:p w:rsidR="006F2F96" w:rsidRPr="00D6150C" w:rsidRDefault="006F2F96" w:rsidP="006F2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528" w:type="dxa"/>
            <w:gridSpan w:val="19"/>
          </w:tcPr>
          <w:p w:rsidR="006F2F96" w:rsidRPr="00D6150C" w:rsidRDefault="006F2F96" w:rsidP="006F2F96">
            <w:pPr>
              <w:pStyle w:val="acctfourfigures"/>
              <w:shd w:val="clear" w:color="auto" w:fill="FFFFFF"/>
              <w:tabs>
                <w:tab w:val="clear" w:pos="765"/>
                <w:tab w:val="left" w:pos="6253"/>
                <w:tab w:val="left" w:pos="6343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D6150C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D6150C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bidi="th-TH"/>
              </w:rPr>
              <w:t>พันบาท)</w:t>
            </w:r>
          </w:p>
        </w:tc>
      </w:tr>
      <w:tr w:rsidR="007A0950" w:rsidRPr="00D6150C" w:rsidTr="008D2C31">
        <w:trPr>
          <w:cantSplit/>
        </w:trPr>
        <w:tc>
          <w:tcPr>
            <w:tcW w:w="2779" w:type="dxa"/>
          </w:tcPr>
          <w:p w:rsidR="007A0950" w:rsidRPr="00D6150C" w:rsidRDefault="007A0950" w:rsidP="007A0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6150C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รายได้จาก</w:t>
            </w:r>
            <w:r w:rsidRPr="00D6150C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ลูกค้าภายนอก</w:t>
            </w:r>
          </w:p>
        </w:tc>
        <w:tc>
          <w:tcPr>
            <w:tcW w:w="1080" w:type="dxa"/>
            <w:vAlign w:val="bottom"/>
          </w:tcPr>
          <w:p w:rsidR="007A0950" w:rsidRPr="00D6150C" w:rsidRDefault="006023BF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1,863,856</w:t>
            </w:r>
          </w:p>
        </w:tc>
        <w:tc>
          <w:tcPr>
            <w:tcW w:w="18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1,275,374</w:t>
            </w:r>
          </w:p>
        </w:tc>
        <w:tc>
          <w:tcPr>
            <w:tcW w:w="18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651,281</w:t>
            </w:r>
          </w:p>
        </w:tc>
        <w:tc>
          <w:tcPr>
            <w:tcW w:w="18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>481,814</w:t>
            </w:r>
          </w:p>
        </w:tc>
        <w:tc>
          <w:tcPr>
            <w:tcW w:w="18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7A0950" w:rsidRPr="00D6150C" w:rsidRDefault="006023BF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81</w:t>
            </w:r>
            <w:r w:rsidR="007A0950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,968</w:t>
            </w:r>
          </w:p>
        </w:tc>
        <w:tc>
          <w:tcPr>
            <w:tcW w:w="18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decimal" w:pos="761"/>
              </w:tabs>
              <w:spacing w:line="240" w:lineRule="atLeast"/>
              <w:ind w:right="-99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>439,228</w:t>
            </w:r>
          </w:p>
        </w:tc>
        <w:tc>
          <w:tcPr>
            <w:tcW w:w="186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55"/>
              </w:tabs>
              <w:spacing w:line="240" w:lineRule="atLeast"/>
              <w:ind w:right="-18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295"/>
              </w:tabs>
              <w:spacing w:line="240" w:lineRule="atLeast"/>
              <w:ind w:right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 xml:space="preserve">       -</w:t>
            </w:r>
          </w:p>
        </w:tc>
        <w:tc>
          <w:tcPr>
            <w:tcW w:w="186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3,327,10</w:t>
            </w:r>
            <w:r w:rsidR="006023BF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8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>2,196,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D6150C">
              <w:rPr>
                <w:rFonts w:ascii="Angsana New" w:hAnsi="Angsana New" w:cs="Angsana New"/>
                <w:sz w:val="26"/>
                <w:szCs w:val="26"/>
              </w:rPr>
              <w:t>16</w:t>
            </w:r>
          </w:p>
        </w:tc>
      </w:tr>
      <w:tr w:rsidR="007A0950" w:rsidRPr="00D6150C" w:rsidTr="008D2C31">
        <w:trPr>
          <w:cantSplit/>
        </w:trPr>
        <w:tc>
          <w:tcPr>
            <w:tcW w:w="2779" w:type="dxa"/>
          </w:tcPr>
          <w:p w:rsidR="007A0950" w:rsidRPr="00D6150C" w:rsidRDefault="007A0950" w:rsidP="007A0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6150C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80" w:type="dxa"/>
            <w:vAlign w:val="bottom"/>
          </w:tcPr>
          <w:p w:rsidR="007A0950" w:rsidRPr="00D6150C" w:rsidRDefault="006023BF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226,788</w:t>
            </w:r>
          </w:p>
        </w:tc>
        <w:tc>
          <w:tcPr>
            <w:tcW w:w="18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>23,766</w:t>
            </w:r>
          </w:p>
        </w:tc>
        <w:tc>
          <w:tcPr>
            <w:tcW w:w="18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2,590</w:t>
            </w:r>
          </w:p>
        </w:tc>
        <w:tc>
          <w:tcPr>
            <w:tcW w:w="18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>1,385</w:t>
            </w:r>
          </w:p>
        </w:tc>
        <w:tc>
          <w:tcPr>
            <w:tcW w:w="18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7A0950" w:rsidRPr="00D6150C" w:rsidRDefault="006023BF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117,897</w:t>
            </w:r>
          </w:p>
        </w:tc>
        <w:tc>
          <w:tcPr>
            <w:tcW w:w="18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decimal" w:pos="761"/>
              </w:tabs>
              <w:spacing w:line="240" w:lineRule="atLeast"/>
              <w:ind w:right="-99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>71,016</w:t>
            </w:r>
          </w:p>
        </w:tc>
        <w:tc>
          <w:tcPr>
            <w:tcW w:w="186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:rsidR="007A0950" w:rsidRPr="00D6150C" w:rsidRDefault="006023BF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(347,275</w:t>
            </w:r>
            <w:r w:rsidR="007A095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>(96,167)</w:t>
            </w:r>
          </w:p>
        </w:tc>
        <w:tc>
          <w:tcPr>
            <w:tcW w:w="186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295"/>
              </w:tabs>
              <w:spacing w:line="240" w:lineRule="atLeast"/>
              <w:ind w:right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295"/>
              </w:tabs>
              <w:spacing w:line="240" w:lineRule="atLeast"/>
              <w:ind w:right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 xml:space="preserve">       -</w:t>
            </w:r>
          </w:p>
        </w:tc>
      </w:tr>
      <w:tr w:rsidR="007A0950" w:rsidRPr="00D6150C" w:rsidTr="008D2C31">
        <w:trPr>
          <w:cantSplit/>
        </w:trPr>
        <w:tc>
          <w:tcPr>
            <w:tcW w:w="2779" w:type="dxa"/>
          </w:tcPr>
          <w:p w:rsidR="007A0950" w:rsidRPr="00D6150C" w:rsidRDefault="007A0950" w:rsidP="007A0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D6150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2,090,644</w:t>
            </w:r>
          </w:p>
        </w:tc>
        <w:tc>
          <w:tcPr>
            <w:tcW w:w="18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1,299,1</w:t>
            </w:r>
            <w:r w:rsidRPr="00D6150C">
              <w:rPr>
                <w:rFonts w:ascii="Angsana New" w:hAnsi="Angsana New" w:cs="Angsana New"/>
                <w:b/>
                <w:bCs/>
                <w:sz w:val="26"/>
                <w:szCs w:val="26"/>
              </w:rPr>
              <w:t>40</w:t>
            </w:r>
          </w:p>
        </w:tc>
        <w:tc>
          <w:tcPr>
            <w:tcW w:w="18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653,871</w:t>
            </w:r>
          </w:p>
        </w:tc>
        <w:tc>
          <w:tcPr>
            <w:tcW w:w="18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b/>
                <w:bCs/>
                <w:sz w:val="26"/>
                <w:szCs w:val="26"/>
              </w:rPr>
              <w:t>483,199</w:t>
            </w:r>
          </w:p>
        </w:tc>
        <w:tc>
          <w:tcPr>
            <w:tcW w:w="18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929,865</w:t>
            </w:r>
          </w:p>
        </w:tc>
        <w:tc>
          <w:tcPr>
            <w:tcW w:w="18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decimal" w:pos="761"/>
              </w:tabs>
              <w:spacing w:line="240" w:lineRule="atLeast"/>
              <w:ind w:right="-9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b/>
                <w:bCs/>
                <w:sz w:val="26"/>
                <w:szCs w:val="26"/>
              </w:rPr>
              <w:t>510,244</w:t>
            </w:r>
          </w:p>
        </w:tc>
        <w:tc>
          <w:tcPr>
            <w:tcW w:w="186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A0950" w:rsidRPr="00D6150C" w:rsidRDefault="006023BF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(347,275</w:t>
            </w:r>
            <w:r w:rsidR="007A0950" w:rsidRPr="00233CD1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b/>
                <w:bCs/>
                <w:sz w:val="26"/>
                <w:szCs w:val="26"/>
              </w:rPr>
              <w:t>(96,167)</w:t>
            </w:r>
          </w:p>
        </w:tc>
        <w:tc>
          <w:tcPr>
            <w:tcW w:w="186" w:type="dxa"/>
            <w:tcBorders>
              <w:top w:val="single" w:sz="4" w:space="0" w:color="auto"/>
            </w:tcBorders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3,327,10</w:t>
            </w:r>
            <w:r w:rsidR="006023BF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8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2,196,4</w:t>
            </w:r>
            <w:r w:rsidRPr="00D6150C">
              <w:rPr>
                <w:rFonts w:ascii="Angsana New" w:hAnsi="Angsana New" w:cs="Angsana New"/>
                <w:b/>
                <w:bCs/>
                <w:sz w:val="26"/>
                <w:szCs w:val="26"/>
              </w:rPr>
              <w:t>16</w:t>
            </w:r>
          </w:p>
        </w:tc>
      </w:tr>
      <w:tr w:rsidR="007A0950" w:rsidRPr="00D6150C" w:rsidTr="00DC64FD">
        <w:trPr>
          <w:cantSplit/>
        </w:trPr>
        <w:tc>
          <w:tcPr>
            <w:tcW w:w="2779" w:type="dxa"/>
          </w:tcPr>
          <w:p w:rsidR="007A0950" w:rsidRPr="00D6150C" w:rsidRDefault="007A0950" w:rsidP="007A0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decimal" w:pos="761"/>
              </w:tabs>
              <w:spacing w:line="240" w:lineRule="atLeast"/>
              <w:ind w:right="-9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7A0950" w:rsidRPr="00D6150C" w:rsidTr="00DC64FD">
        <w:trPr>
          <w:cantSplit/>
        </w:trPr>
        <w:tc>
          <w:tcPr>
            <w:tcW w:w="2779" w:type="dxa"/>
          </w:tcPr>
          <w:p w:rsidR="007A0950" w:rsidRPr="00D6150C" w:rsidRDefault="007A0950" w:rsidP="007A0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D6150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กำไร (ขาดทุน) ก่อนภาษีเงินได้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67,854</w:t>
            </w:r>
          </w:p>
        </w:tc>
        <w:tc>
          <w:tcPr>
            <w:tcW w:w="18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b/>
                <w:bCs/>
                <w:sz w:val="26"/>
                <w:szCs w:val="26"/>
              </w:rPr>
              <w:t>106,252</w:t>
            </w:r>
          </w:p>
        </w:tc>
        <w:tc>
          <w:tcPr>
            <w:tcW w:w="18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151,324</w:t>
            </w:r>
          </w:p>
        </w:tc>
        <w:tc>
          <w:tcPr>
            <w:tcW w:w="18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b/>
                <w:bCs/>
                <w:sz w:val="26"/>
                <w:szCs w:val="26"/>
              </w:rPr>
              <w:t>134,190</w:t>
            </w:r>
          </w:p>
        </w:tc>
        <w:tc>
          <w:tcPr>
            <w:tcW w:w="18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(61,881)</w:t>
            </w:r>
          </w:p>
        </w:tc>
        <w:tc>
          <w:tcPr>
            <w:tcW w:w="18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decimal" w:pos="761"/>
              </w:tabs>
              <w:spacing w:line="240" w:lineRule="atLeast"/>
              <w:ind w:right="-9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b/>
                <w:bCs/>
                <w:sz w:val="26"/>
                <w:szCs w:val="26"/>
              </w:rPr>
              <w:t>(366,137)</w:t>
            </w:r>
          </w:p>
        </w:tc>
        <w:tc>
          <w:tcPr>
            <w:tcW w:w="186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56,413</w:t>
            </w:r>
          </w:p>
        </w:tc>
        <w:tc>
          <w:tcPr>
            <w:tcW w:w="18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b/>
                <w:bCs/>
                <w:sz w:val="26"/>
                <w:szCs w:val="26"/>
              </w:rPr>
              <w:t>626</w:t>
            </w:r>
          </w:p>
        </w:tc>
        <w:tc>
          <w:tcPr>
            <w:tcW w:w="186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213,710</w:t>
            </w:r>
          </w:p>
        </w:tc>
        <w:tc>
          <w:tcPr>
            <w:tcW w:w="18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b/>
                <w:bCs/>
                <w:sz w:val="26"/>
                <w:szCs w:val="26"/>
              </w:rPr>
              <w:t>(125,067)</w:t>
            </w:r>
          </w:p>
        </w:tc>
      </w:tr>
      <w:tr w:rsidR="007A0950" w:rsidRPr="00D6150C" w:rsidTr="00DC64FD">
        <w:trPr>
          <w:cantSplit/>
        </w:trPr>
        <w:tc>
          <w:tcPr>
            <w:tcW w:w="2779" w:type="dxa"/>
          </w:tcPr>
          <w:p w:rsidR="007A0950" w:rsidRPr="00D6150C" w:rsidRDefault="007A0950" w:rsidP="007A0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decimal" w:pos="761"/>
              </w:tabs>
              <w:spacing w:line="240" w:lineRule="atLeast"/>
              <w:ind w:right="-9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A0950" w:rsidRPr="00D6150C" w:rsidTr="005941B8">
        <w:trPr>
          <w:cantSplit/>
        </w:trPr>
        <w:tc>
          <w:tcPr>
            <w:tcW w:w="2779" w:type="dxa"/>
          </w:tcPr>
          <w:p w:rsidR="007A0950" w:rsidRPr="00D6150C" w:rsidRDefault="007A0950" w:rsidP="007A0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6150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8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21,546</w:t>
            </w:r>
          </w:p>
        </w:tc>
        <w:tc>
          <w:tcPr>
            <w:tcW w:w="18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>18,887</w:t>
            </w:r>
          </w:p>
        </w:tc>
        <w:tc>
          <w:tcPr>
            <w:tcW w:w="18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52"/>
              </w:tabs>
              <w:spacing w:line="240" w:lineRule="atLeast"/>
              <w:ind w:right="-36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52"/>
              </w:tabs>
              <w:spacing w:line="240" w:lineRule="atLeast"/>
              <w:ind w:right="-36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202</w:t>
            </w:r>
          </w:p>
        </w:tc>
        <w:tc>
          <w:tcPr>
            <w:tcW w:w="18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decimal" w:pos="761"/>
              </w:tabs>
              <w:spacing w:line="240" w:lineRule="atLeast"/>
              <w:ind w:right="-99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86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(6,348)</w:t>
            </w:r>
          </w:p>
        </w:tc>
        <w:tc>
          <w:tcPr>
            <w:tcW w:w="18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>(13,666)</w:t>
            </w:r>
          </w:p>
        </w:tc>
        <w:tc>
          <w:tcPr>
            <w:tcW w:w="186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15,400</w:t>
            </w:r>
          </w:p>
        </w:tc>
        <w:tc>
          <w:tcPr>
            <w:tcW w:w="18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>5,226</w:t>
            </w:r>
          </w:p>
        </w:tc>
      </w:tr>
      <w:tr w:rsidR="007A0950" w:rsidRPr="00D6150C" w:rsidTr="005941B8">
        <w:trPr>
          <w:cantSplit/>
        </w:trPr>
        <w:tc>
          <w:tcPr>
            <w:tcW w:w="2779" w:type="dxa"/>
          </w:tcPr>
          <w:p w:rsidR="007A0950" w:rsidRPr="00D6150C" w:rsidRDefault="00D103A6" w:rsidP="007A0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8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(6,128)</w:t>
            </w:r>
          </w:p>
        </w:tc>
        <w:tc>
          <w:tcPr>
            <w:tcW w:w="18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>(12,888)</w:t>
            </w:r>
          </w:p>
        </w:tc>
        <w:tc>
          <w:tcPr>
            <w:tcW w:w="18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7A0950" w:rsidRPr="00D6150C" w:rsidRDefault="006023BF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(1,917</w:t>
            </w:r>
            <w:r w:rsidR="007A095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>(4,793)</w:t>
            </w:r>
          </w:p>
        </w:tc>
        <w:tc>
          <w:tcPr>
            <w:tcW w:w="18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(30,681)</w:t>
            </w:r>
          </w:p>
        </w:tc>
        <w:tc>
          <w:tcPr>
            <w:tcW w:w="18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decimal" w:pos="761"/>
              </w:tabs>
              <w:spacing w:line="240" w:lineRule="atLeast"/>
              <w:ind w:right="-99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>(101,380)</w:t>
            </w:r>
          </w:p>
        </w:tc>
        <w:tc>
          <w:tcPr>
            <w:tcW w:w="186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6,348</w:t>
            </w:r>
          </w:p>
        </w:tc>
        <w:tc>
          <w:tcPr>
            <w:tcW w:w="18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295"/>
              </w:tabs>
              <w:spacing w:line="240" w:lineRule="atLeast"/>
              <w:ind w:right="6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>13,666</w:t>
            </w:r>
          </w:p>
        </w:tc>
        <w:tc>
          <w:tcPr>
            <w:tcW w:w="186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7A0950" w:rsidRPr="00D6150C" w:rsidRDefault="006023BF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(32,378</w:t>
            </w:r>
            <w:r w:rsidR="007A095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>(105,395)</w:t>
            </w:r>
          </w:p>
        </w:tc>
      </w:tr>
      <w:tr w:rsidR="007A0950" w:rsidRPr="00D6150C" w:rsidTr="00E70498">
        <w:trPr>
          <w:cantSplit/>
        </w:trPr>
        <w:tc>
          <w:tcPr>
            <w:tcW w:w="2779" w:type="dxa"/>
          </w:tcPr>
          <w:p w:rsidR="007A0950" w:rsidRPr="00D6150C" w:rsidRDefault="007A0950" w:rsidP="007A0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6150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vAlign w:val="bottom"/>
          </w:tcPr>
          <w:p w:rsidR="007A0950" w:rsidRPr="00D6150C" w:rsidRDefault="000A205B" w:rsidP="000A205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(217</w:t>
            </w:r>
            <w:r w:rsidR="007A0950">
              <w:rPr>
                <w:rFonts w:ascii="Angsana New" w:hAnsi="Angsana New" w:cs="Angsana New"/>
                <w:sz w:val="26"/>
                <w:szCs w:val="26"/>
              </w:rPr>
              <w:t>,3</w:t>
            </w:r>
            <w:r w:rsidR="004913D0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4913D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</w:t>
            </w:r>
            <w:r w:rsidR="007A095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>(1</w:t>
            </w:r>
            <w:r>
              <w:rPr>
                <w:rFonts w:ascii="Angsana New" w:hAnsi="Angsana New" w:cs="Angsana New"/>
                <w:sz w:val="26"/>
                <w:szCs w:val="26"/>
              </w:rPr>
              <w:t>39,057</w:t>
            </w:r>
            <w:r w:rsidRPr="00D6150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(236)</w:t>
            </w:r>
          </w:p>
        </w:tc>
        <w:tc>
          <w:tcPr>
            <w:tcW w:w="18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>(236)</w:t>
            </w:r>
          </w:p>
        </w:tc>
        <w:tc>
          <w:tcPr>
            <w:tcW w:w="18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(54,545)</w:t>
            </w:r>
          </w:p>
        </w:tc>
        <w:tc>
          <w:tcPr>
            <w:tcW w:w="18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decimal" w:pos="761"/>
              </w:tabs>
              <w:spacing w:line="240" w:lineRule="atLeast"/>
              <w:ind w:right="-99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>(52,467)</w:t>
            </w:r>
          </w:p>
        </w:tc>
        <w:tc>
          <w:tcPr>
            <w:tcW w:w="186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(186)</w:t>
            </w:r>
          </w:p>
        </w:tc>
        <w:tc>
          <w:tcPr>
            <w:tcW w:w="18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295"/>
              </w:tabs>
              <w:spacing w:line="240" w:lineRule="atLeast"/>
              <w:ind w:right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 xml:space="preserve">       -</w:t>
            </w:r>
          </w:p>
        </w:tc>
        <w:tc>
          <w:tcPr>
            <w:tcW w:w="186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7A0950" w:rsidRPr="00D6150C" w:rsidRDefault="000A205B" w:rsidP="000A205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(272,336</w:t>
            </w:r>
            <w:r w:rsidR="007A095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>(1</w:t>
            </w:r>
            <w:r>
              <w:rPr>
                <w:rFonts w:ascii="Angsana New" w:hAnsi="Angsana New" w:cs="Angsana New"/>
                <w:sz w:val="26"/>
                <w:szCs w:val="26"/>
              </w:rPr>
              <w:t>91,760</w:t>
            </w:r>
            <w:r w:rsidRPr="00D6150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7A0950" w:rsidRPr="00D6150C" w:rsidTr="00E70498">
        <w:trPr>
          <w:cantSplit/>
        </w:trPr>
        <w:tc>
          <w:tcPr>
            <w:tcW w:w="2779" w:type="dxa"/>
          </w:tcPr>
          <w:p w:rsidR="007A0950" w:rsidRPr="00D6150C" w:rsidRDefault="007A0950" w:rsidP="007A0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6150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ค่าตัดจำหน่ายใบอนุญาตให้ใช้</w:t>
            </w:r>
          </w:p>
          <w:p w:rsidR="007A0950" w:rsidRPr="00D6150C" w:rsidRDefault="007A0950" w:rsidP="007A0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35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6150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คลื่นความถี่</w:t>
            </w:r>
            <w:r w:rsidRPr="00D6150C">
              <w:rPr>
                <w:rFonts w:ascii="Angsana New" w:hAnsi="Angsana New"/>
                <w:color w:val="000000"/>
                <w:sz w:val="26"/>
                <w:szCs w:val="26"/>
                <w:cs/>
              </w:rPr>
              <w:tab/>
            </w:r>
          </w:p>
        </w:tc>
        <w:tc>
          <w:tcPr>
            <w:tcW w:w="108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52"/>
              </w:tabs>
              <w:spacing w:line="240" w:lineRule="atLeast"/>
              <w:ind w:right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   -</w:t>
            </w:r>
          </w:p>
        </w:tc>
        <w:tc>
          <w:tcPr>
            <w:tcW w:w="18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472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52"/>
              </w:tabs>
              <w:spacing w:line="240" w:lineRule="atLeast"/>
              <w:ind w:right="-36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472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52"/>
              </w:tabs>
              <w:spacing w:line="240" w:lineRule="atLeast"/>
              <w:ind w:right="-36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52"/>
              </w:tabs>
              <w:spacing w:line="240" w:lineRule="atLeast"/>
              <w:ind w:right="-36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52"/>
              </w:tabs>
              <w:spacing w:line="240" w:lineRule="atLeast"/>
              <w:ind w:right="-36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(206,257)</w:t>
            </w:r>
          </w:p>
        </w:tc>
        <w:tc>
          <w:tcPr>
            <w:tcW w:w="18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decimal" w:pos="761"/>
              </w:tabs>
              <w:spacing w:line="240" w:lineRule="atLeast"/>
              <w:ind w:right="-99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>(206,257)</w:t>
            </w:r>
          </w:p>
        </w:tc>
        <w:tc>
          <w:tcPr>
            <w:tcW w:w="186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295"/>
              </w:tabs>
              <w:spacing w:line="240" w:lineRule="atLeast"/>
              <w:ind w:right="-18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295"/>
              </w:tabs>
              <w:spacing w:line="240" w:lineRule="atLeast"/>
              <w:ind w:right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 xml:space="preserve">       -</w:t>
            </w:r>
          </w:p>
        </w:tc>
        <w:tc>
          <w:tcPr>
            <w:tcW w:w="186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(206,257)</w:t>
            </w:r>
          </w:p>
        </w:tc>
        <w:tc>
          <w:tcPr>
            <w:tcW w:w="18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7A0950" w:rsidRPr="00D6150C" w:rsidRDefault="007A0950" w:rsidP="00FF4A23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>(206,257)</w:t>
            </w:r>
          </w:p>
        </w:tc>
      </w:tr>
      <w:tr w:rsidR="007A0950" w:rsidRPr="00464BDE" w:rsidTr="00E70498">
        <w:trPr>
          <w:cantSplit/>
        </w:trPr>
        <w:tc>
          <w:tcPr>
            <w:tcW w:w="2779" w:type="dxa"/>
          </w:tcPr>
          <w:p w:rsidR="007A0950" w:rsidRPr="00D6150C" w:rsidRDefault="007A0950" w:rsidP="007A0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6150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ส่วนแบ่ง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กำไร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Pr="00D6150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ขาดทุน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) 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จาก</w:t>
            </w:r>
            <w:r w:rsidRPr="00D6150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เงินลงทุน</w:t>
            </w:r>
          </w:p>
          <w:p w:rsidR="007A0950" w:rsidRPr="00D6150C" w:rsidRDefault="007A0950" w:rsidP="007A0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6150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ในบริษัทร่วม</w:t>
            </w:r>
          </w:p>
        </w:tc>
        <w:tc>
          <w:tcPr>
            <w:tcW w:w="108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(745)</w:t>
            </w:r>
          </w:p>
        </w:tc>
        <w:tc>
          <w:tcPr>
            <w:tcW w:w="18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>130</w:t>
            </w:r>
          </w:p>
        </w:tc>
        <w:tc>
          <w:tcPr>
            <w:tcW w:w="18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52"/>
              </w:tabs>
              <w:spacing w:line="240" w:lineRule="atLeast"/>
              <w:ind w:right="-36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52"/>
              </w:tabs>
              <w:spacing w:line="240" w:lineRule="atLeast"/>
              <w:ind w:right="-36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52"/>
              </w:tabs>
              <w:spacing w:line="240" w:lineRule="atLeast"/>
              <w:ind w:right="-36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369</w:t>
            </w:r>
          </w:p>
        </w:tc>
        <w:tc>
          <w:tcPr>
            <w:tcW w:w="18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decimal" w:pos="761"/>
              </w:tabs>
              <w:spacing w:line="240" w:lineRule="atLeast"/>
              <w:ind w:right="-9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(78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Pr="00D6150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86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295"/>
              </w:tabs>
              <w:spacing w:line="240" w:lineRule="atLeast"/>
              <w:ind w:right="-18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295"/>
              </w:tabs>
              <w:spacing w:line="240" w:lineRule="atLeast"/>
              <w:ind w:right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 xml:space="preserve">       -</w:t>
            </w:r>
          </w:p>
        </w:tc>
        <w:tc>
          <w:tcPr>
            <w:tcW w:w="186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(376)</w:t>
            </w:r>
          </w:p>
        </w:tc>
        <w:tc>
          <w:tcPr>
            <w:tcW w:w="180" w:type="dxa"/>
            <w:vAlign w:val="bottom"/>
          </w:tcPr>
          <w:p w:rsidR="007A0950" w:rsidRPr="00D6150C" w:rsidRDefault="007A0950" w:rsidP="007A095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7A0950" w:rsidRPr="00D6150C" w:rsidRDefault="007A0950" w:rsidP="00FF4A23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>(65</w:t>
            </w: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6150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</w:tbl>
    <w:p w:rsidR="00CD7147" w:rsidRPr="00464BDE" w:rsidRDefault="00CD7147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CD7147" w:rsidRPr="00464BDE" w:rsidRDefault="00CD7147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CD7147" w:rsidRDefault="00CD7147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6351C4" w:rsidRPr="00464BDE" w:rsidRDefault="006351C4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CF28E6" w:rsidRPr="00464BDE" w:rsidRDefault="00CF28E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tbl>
      <w:tblPr>
        <w:tblW w:w="14217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89"/>
        <w:gridCol w:w="1080"/>
        <w:gridCol w:w="180"/>
        <w:gridCol w:w="990"/>
        <w:gridCol w:w="180"/>
        <w:gridCol w:w="990"/>
        <w:gridCol w:w="180"/>
        <w:gridCol w:w="900"/>
        <w:gridCol w:w="180"/>
        <w:gridCol w:w="900"/>
        <w:gridCol w:w="180"/>
        <w:gridCol w:w="981"/>
        <w:gridCol w:w="186"/>
        <w:gridCol w:w="1083"/>
        <w:gridCol w:w="180"/>
        <w:gridCol w:w="990"/>
        <w:gridCol w:w="186"/>
        <w:gridCol w:w="990"/>
        <w:gridCol w:w="180"/>
        <w:gridCol w:w="992"/>
      </w:tblGrid>
      <w:tr w:rsidR="00226105" w:rsidRPr="005B3147" w:rsidTr="00FE7235">
        <w:trPr>
          <w:cantSplit/>
        </w:trPr>
        <w:tc>
          <w:tcPr>
            <w:tcW w:w="2689" w:type="dxa"/>
            <w:vAlign w:val="bottom"/>
          </w:tcPr>
          <w:p w:rsidR="00226105" w:rsidRPr="00F40D54" w:rsidRDefault="00226105" w:rsidP="0022610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250" w:type="dxa"/>
            <w:gridSpan w:val="3"/>
          </w:tcPr>
          <w:p w:rsidR="00226105" w:rsidRDefault="00226105" w:rsidP="0022610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>ธุรกิจผลิต</w:t>
            </w:r>
            <w:r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  <w:t xml:space="preserve"> </w:t>
            </w:r>
            <w:r w:rsidRPr="00D6150C"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>จำหน่ายหนังสือ</w:t>
            </w:r>
          </w:p>
          <w:p w:rsidR="00226105" w:rsidRDefault="00226105" w:rsidP="0022610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>และให้บริการโฆษณา</w:t>
            </w:r>
          </w:p>
          <w:p w:rsidR="00226105" w:rsidRPr="00D6150C" w:rsidRDefault="00226105" w:rsidP="0022610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>ผ่านสื่อสิ่งพิมพ์</w:t>
            </w:r>
          </w:p>
        </w:tc>
        <w:tc>
          <w:tcPr>
            <w:tcW w:w="180" w:type="dxa"/>
          </w:tcPr>
          <w:p w:rsidR="00226105" w:rsidRPr="00D6150C" w:rsidRDefault="00226105" w:rsidP="0022610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070" w:type="dxa"/>
            <w:gridSpan w:val="3"/>
          </w:tcPr>
          <w:p w:rsidR="00226105" w:rsidRDefault="00226105" w:rsidP="0022610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 xml:space="preserve">ธุรกิจจัดงานแสดง </w:t>
            </w:r>
            <w:r w:rsidRPr="002568C5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ผลิต</w:t>
            </w:r>
          </w:p>
          <w:p w:rsidR="00226105" w:rsidRDefault="00226105" w:rsidP="0022610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  <w:r w:rsidRPr="002568C5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และให้บริการโฆษณา</w:t>
            </w:r>
          </w:p>
          <w:p w:rsidR="00226105" w:rsidRPr="00D6150C" w:rsidRDefault="00226105" w:rsidP="0022610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  <w:r w:rsidRPr="002568C5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ผ่านสื่อออนไลน์</w:t>
            </w:r>
          </w:p>
        </w:tc>
        <w:tc>
          <w:tcPr>
            <w:tcW w:w="180" w:type="dxa"/>
          </w:tcPr>
          <w:p w:rsidR="00226105" w:rsidRPr="00D6150C" w:rsidRDefault="00226105" w:rsidP="0022610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061" w:type="dxa"/>
            <w:gridSpan w:val="3"/>
          </w:tcPr>
          <w:p w:rsidR="00226105" w:rsidRPr="00D6150C" w:rsidRDefault="00226105" w:rsidP="0022610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  <w:r w:rsidRPr="00D6150C"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  <w:lang w:bidi="th-TH"/>
              </w:rPr>
              <w:t>ธุรกิจผลิต</w:t>
            </w:r>
          </w:p>
          <w:p w:rsidR="00226105" w:rsidRDefault="00226105" w:rsidP="0022610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  <w:r w:rsidRPr="002568C5"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bidi="th-TH"/>
              </w:rPr>
              <w:t>และให้บริการโฆษณา</w:t>
            </w:r>
          </w:p>
          <w:p w:rsidR="00226105" w:rsidRPr="00D6150C" w:rsidRDefault="00226105" w:rsidP="0022610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</w:pPr>
            <w:r w:rsidRPr="002568C5"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bidi="th-TH"/>
              </w:rPr>
              <w:t>ผ่านสื่อโทรทัศน์</w:t>
            </w:r>
          </w:p>
        </w:tc>
        <w:tc>
          <w:tcPr>
            <w:tcW w:w="186" w:type="dxa"/>
          </w:tcPr>
          <w:p w:rsidR="00226105" w:rsidRPr="00F40D54" w:rsidRDefault="00226105" w:rsidP="0022610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253" w:type="dxa"/>
            <w:gridSpan w:val="3"/>
          </w:tcPr>
          <w:p w:rsidR="00226105" w:rsidRDefault="00226105" w:rsidP="0022610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</w:p>
          <w:p w:rsidR="00226105" w:rsidRPr="00F40D54" w:rsidRDefault="00226105" w:rsidP="0022610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  <w:r w:rsidRPr="00F40D54"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bidi="th-TH"/>
              </w:rPr>
              <w:br/>
            </w:r>
            <w:r w:rsidRPr="00F40D54"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6" w:type="dxa"/>
          </w:tcPr>
          <w:p w:rsidR="00226105" w:rsidRPr="00F40D54" w:rsidRDefault="00226105" w:rsidP="0022610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2162" w:type="dxa"/>
            <w:gridSpan w:val="3"/>
          </w:tcPr>
          <w:p w:rsidR="00226105" w:rsidRDefault="00226105" w:rsidP="0022610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:rsidR="00226105" w:rsidRPr="00226105" w:rsidRDefault="00226105" w:rsidP="0022610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val="en-US" w:bidi="th-TH"/>
              </w:rPr>
            </w:pPr>
          </w:p>
          <w:p w:rsidR="00226105" w:rsidRPr="00F40D54" w:rsidRDefault="00226105" w:rsidP="0022610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F40D54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รวม</w:t>
            </w:r>
            <w:r w:rsidRPr="00F40D54">
              <w:rPr>
                <w:rFonts w:ascii="Angsana New" w:hAnsi="Angsana New" w:cs="Angsana New"/>
                <w:bCs/>
                <w:sz w:val="26"/>
                <w:szCs w:val="26"/>
              </w:rPr>
              <w:t xml:space="preserve"> </w:t>
            </w:r>
          </w:p>
        </w:tc>
      </w:tr>
      <w:tr w:rsidR="00FE7235" w:rsidRPr="005B3147" w:rsidTr="00FE7235">
        <w:trPr>
          <w:cantSplit/>
        </w:trPr>
        <w:tc>
          <w:tcPr>
            <w:tcW w:w="2689" w:type="dxa"/>
          </w:tcPr>
          <w:p w:rsidR="00FE7235" w:rsidRPr="00F40D54" w:rsidRDefault="00FE7235" w:rsidP="00FE723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FE7235" w:rsidRPr="006F2F96" w:rsidRDefault="00FE7235" w:rsidP="00FE723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F2F96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2561</w:t>
            </w:r>
          </w:p>
        </w:tc>
        <w:tc>
          <w:tcPr>
            <w:tcW w:w="180" w:type="dxa"/>
          </w:tcPr>
          <w:p w:rsidR="00FE7235" w:rsidRPr="006F2F96" w:rsidRDefault="00FE7235" w:rsidP="00FE723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FE7235" w:rsidRPr="006F2F96" w:rsidRDefault="00FE7235" w:rsidP="00FE723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F2F96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2560</w:t>
            </w:r>
          </w:p>
        </w:tc>
        <w:tc>
          <w:tcPr>
            <w:tcW w:w="180" w:type="dxa"/>
          </w:tcPr>
          <w:p w:rsidR="00FE7235" w:rsidRPr="00D6150C" w:rsidRDefault="00FE7235" w:rsidP="00FE7235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FE7235" w:rsidRPr="006F2F96" w:rsidRDefault="00FE7235" w:rsidP="00FE723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F2F96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2561</w:t>
            </w:r>
          </w:p>
        </w:tc>
        <w:tc>
          <w:tcPr>
            <w:tcW w:w="180" w:type="dxa"/>
          </w:tcPr>
          <w:p w:rsidR="00FE7235" w:rsidRPr="006F2F96" w:rsidRDefault="00FE7235" w:rsidP="00FE723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FE7235" w:rsidRPr="006F2F96" w:rsidRDefault="00FE7235" w:rsidP="00FE723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F2F96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2560</w:t>
            </w:r>
          </w:p>
        </w:tc>
        <w:tc>
          <w:tcPr>
            <w:tcW w:w="180" w:type="dxa"/>
          </w:tcPr>
          <w:p w:rsidR="00FE7235" w:rsidRPr="00D6150C" w:rsidRDefault="00FE7235" w:rsidP="00FE7235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00" w:type="dxa"/>
          </w:tcPr>
          <w:p w:rsidR="00FE7235" w:rsidRPr="006F2F96" w:rsidRDefault="00FE7235" w:rsidP="00FE723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F2F96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2561</w:t>
            </w:r>
          </w:p>
        </w:tc>
        <w:tc>
          <w:tcPr>
            <w:tcW w:w="180" w:type="dxa"/>
          </w:tcPr>
          <w:p w:rsidR="00FE7235" w:rsidRPr="006F2F96" w:rsidRDefault="00FE7235" w:rsidP="00FE723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81" w:type="dxa"/>
          </w:tcPr>
          <w:p w:rsidR="00FE7235" w:rsidRPr="006F2F96" w:rsidRDefault="00FE7235" w:rsidP="00FE723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F2F96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2560</w:t>
            </w:r>
          </w:p>
        </w:tc>
        <w:tc>
          <w:tcPr>
            <w:tcW w:w="186" w:type="dxa"/>
          </w:tcPr>
          <w:p w:rsidR="00FE7235" w:rsidRPr="00D6150C" w:rsidRDefault="00FE7235" w:rsidP="00FE7235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:rsidR="00FE7235" w:rsidRPr="006F2F96" w:rsidRDefault="00FE7235" w:rsidP="00FE723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F2F96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2561</w:t>
            </w:r>
          </w:p>
        </w:tc>
        <w:tc>
          <w:tcPr>
            <w:tcW w:w="180" w:type="dxa"/>
          </w:tcPr>
          <w:p w:rsidR="00FE7235" w:rsidRPr="006F2F96" w:rsidRDefault="00FE7235" w:rsidP="00FE723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FE7235" w:rsidRPr="006F2F96" w:rsidRDefault="00FE7235" w:rsidP="00FE723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F2F96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2560</w:t>
            </w:r>
          </w:p>
        </w:tc>
        <w:tc>
          <w:tcPr>
            <w:tcW w:w="186" w:type="dxa"/>
          </w:tcPr>
          <w:p w:rsidR="00FE7235" w:rsidRPr="00D6150C" w:rsidRDefault="00FE7235" w:rsidP="00FE7235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:rsidR="00FE7235" w:rsidRPr="006F2F96" w:rsidRDefault="00FE7235" w:rsidP="00FE723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F2F96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2561</w:t>
            </w:r>
          </w:p>
        </w:tc>
        <w:tc>
          <w:tcPr>
            <w:tcW w:w="180" w:type="dxa"/>
          </w:tcPr>
          <w:p w:rsidR="00FE7235" w:rsidRPr="006F2F96" w:rsidRDefault="00FE7235" w:rsidP="00FE723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:rsidR="00FE7235" w:rsidRPr="006F2F96" w:rsidRDefault="00FE7235" w:rsidP="00FE723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F2F96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2560</w:t>
            </w:r>
          </w:p>
        </w:tc>
      </w:tr>
      <w:tr w:rsidR="00FE7235" w:rsidRPr="005B3147" w:rsidTr="00FE7235">
        <w:trPr>
          <w:cantSplit/>
        </w:trPr>
        <w:tc>
          <w:tcPr>
            <w:tcW w:w="2689" w:type="dxa"/>
          </w:tcPr>
          <w:p w:rsidR="00FE7235" w:rsidRPr="00F40D54" w:rsidRDefault="00FE7235" w:rsidP="00FE7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528" w:type="dxa"/>
            <w:gridSpan w:val="19"/>
          </w:tcPr>
          <w:p w:rsidR="00FE7235" w:rsidRPr="00F40D54" w:rsidRDefault="00FE7235" w:rsidP="00FE7235">
            <w:pPr>
              <w:pStyle w:val="acctfourfigures"/>
              <w:shd w:val="clear" w:color="auto" w:fill="FFFFFF"/>
              <w:tabs>
                <w:tab w:val="clear" w:pos="765"/>
                <w:tab w:val="left" w:pos="6253"/>
                <w:tab w:val="left" w:pos="6343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F40D54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F40D54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bidi="th-TH"/>
              </w:rPr>
              <w:t>พันบาท)</w:t>
            </w:r>
          </w:p>
        </w:tc>
      </w:tr>
      <w:tr w:rsidR="00DA62B9" w:rsidRPr="005B3147" w:rsidTr="00B35404">
        <w:trPr>
          <w:cantSplit/>
        </w:trPr>
        <w:tc>
          <w:tcPr>
            <w:tcW w:w="2689" w:type="dxa"/>
          </w:tcPr>
          <w:p w:rsidR="00DA62B9" w:rsidRPr="00F40D54" w:rsidRDefault="00DA62B9" w:rsidP="00DA6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40D5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  <w:r w:rsidRPr="00F40D5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ส่วนงาน </w:t>
            </w:r>
          </w:p>
          <w:p w:rsidR="00DA62B9" w:rsidRPr="00F40D54" w:rsidRDefault="00DA62B9" w:rsidP="00DA6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40D5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ณ วันที่ 31 ธันวาคม</w:t>
            </w:r>
          </w:p>
        </w:tc>
        <w:tc>
          <w:tcPr>
            <w:tcW w:w="1080" w:type="dxa"/>
            <w:vAlign w:val="bottom"/>
          </w:tcPr>
          <w:p w:rsidR="00DA62B9" w:rsidRPr="00F40D54" w:rsidRDefault="00DA62B9" w:rsidP="00DA62B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1,815,549</w:t>
            </w:r>
          </w:p>
        </w:tc>
        <w:tc>
          <w:tcPr>
            <w:tcW w:w="180" w:type="dxa"/>
            <w:vAlign w:val="bottom"/>
          </w:tcPr>
          <w:p w:rsidR="00DA62B9" w:rsidRPr="00F40D54" w:rsidRDefault="00DA62B9" w:rsidP="00DA62B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DA62B9" w:rsidRPr="00F40D54" w:rsidRDefault="00DA62B9" w:rsidP="00DA62B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0D54">
              <w:rPr>
                <w:rFonts w:ascii="Angsana New" w:hAnsi="Angsana New" w:cs="Angsana New"/>
                <w:sz w:val="26"/>
                <w:szCs w:val="26"/>
              </w:rPr>
              <w:t>1,259,968</w:t>
            </w:r>
          </w:p>
        </w:tc>
        <w:tc>
          <w:tcPr>
            <w:tcW w:w="180" w:type="dxa"/>
            <w:vAlign w:val="bottom"/>
          </w:tcPr>
          <w:p w:rsidR="00DA62B9" w:rsidRPr="00F40D54" w:rsidRDefault="00DA62B9" w:rsidP="00DA62B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DA62B9" w:rsidRPr="00F40D54" w:rsidRDefault="00DA62B9" w:rsidP="00DA62B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16,483</w:t>
            </w:r>
          </w:p>
        </w:tc>
        <w:tc>
          <w:tcPr>
            <w:tcW w:w="180" w:type="dxa"/>
            <w:vAlign w:val="bottom"/>
          </w:tcPr>
          <w:p w:rsidR="00DA62B9" w:rsidRPr="00F40D54" w:rsidRDefault="00DA62B9" w:rsidP="00DA62B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DA62B9" w:rsidRPr="00F40D54" w:rsidRDefault="00DA62B9" w:rsidP="00DA62B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0D54">
              <w:rPr>
                <w:rFonts w:ascii="Angsana New" w:hAnsi="Angsana New" w:cs="Angsana New"/>
                <w:sz w:val="26"/>
                <w:szCs w:val="26"/>
              </w:rPr>
              <w:t>12,221</w:t>
            </w:r>
          </w:p>
        </w:tc>
        <w:tc>
          <w:tcPr>
            <w:tcW w:w="180" w:type="dxa"/>
            <w:vAlign w:val="bottom"/>
          </w:tcPr>
          <w:p w:rsidR="00DA62B9" w:rsidRPr="00F40D54" w:rsidRDefault="00DA62B9" w:rsidP="00DA62B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DA62B9" w:rsidRPr="00F40D54" w:rsidRDefault="00DA62B9" w:rsidP="00DA62B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2,747,852</w:t>
            </w:r>
          </w:p>
        </w:tc>
        <w:tc>
          <w:tcPr>
            <w:tcW w:w="180" w:type="dxa"/>
            <w:vAlign w:val="bottom"/>
          </w:tcPr>
          <w:p w:rsidR="00DA62B9" w:rsidRPr="00F40D54" w:rsidRDefault="00DA62B9" w:rsidP="00DA62B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DA62B9" w:rsidRPr="00F40D54" w:rsidRDefault="00DA62B9" w:rsidP="00DA62B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0D54">
              <w:rPr>
                <w:rFonts w:ascii="Angsana New" w:hAnsi="Angsana New" w:cs="Angsana New"/>
                <w:sz w:val="26"/>
                <w:szCs w:val="26"/>
              </w:rPr>
              <w:t>2,806,870</w:t>
            </w:r>
          </w:p>
        </w:tc>
        <w:tc>
          <w:tcPr>
            <w:tcW w:w="186" w:type="dxa"/>
            <w:vAlign w:val="bottom"/>
          </w:tcPr>
          <w:p w:rsidR="00DA62B9" w:rsidRPr="00F40D54" w:rsidRDefault="00DA62B9" w:rsidP="00DA62B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:rsidR="00DA62B9" w:rsidRDefault="00DA62B9" w:rsidP="00DA62B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:rsidR="00DA62B9" w:rsidRPr="00F40D54" w:rsidRDefault="00DA62B9" w:rsidP="00DA62B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(211,474)</w:t>
            </w:r>
          </w:p>
        </w:tc>
        <w:tc>
          <w:tcPr>
            <w:tcW w:w="180" w:type="dxa"/>
          </w:tcPr>
          <w:p w:rsidR="00DA62B9" w:rsidRPr="00F40D54" w:rsidRDefault="00DA62B9" w:rsidP="00DA62B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DA62B9" w:rsidRPr="00F40D54" w:rsidRDefault="00DA62B9" w:rsidP="00DA62B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:rsidR="00DA62B9" w:rsidRPr="00F40D54" w:rsidRDefault="00DA62B9" w:rsidP="00DA62B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0D54">
              <w:rPr>
                <w:rFonts w:ascii="Angsana New" w:hAnsi="Angsana New" w:cs="Angsana New"/>
                <w:sz w:val="26"/>
                <w:szCs w:val="26"/>
              </w:rPr>
              <w:t>(25,634)</w:t>
            </w:r>
          </w:p>
        </w:tc>
        <w:tc>
          <w:tcPr>
            <w:tcW w:w="186" w:type="dxa"/>
          </w:tcPr>
          <w:p w:rsidR="00DA62B9" w:rsidRPr="00F40D54" w:rsidRDefault="00DA62B9" w:rsidP="00DA62B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DA62B9" w:rsidRPr="00F40D54" w:rsidRDefault="00DA62B9" w:rsidP="00DA62B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4,368,410</w:t>
            </w:r>
          </w:p>
        </w:tc>
        <w:tc>
          <w:tcPr>
            <w:tcW w:w="180" w:type="dxa"/>
            <w:vAlign w:val="bottom"/>
          </w:tcPr>
          <w:p w:rsidR="00DA62B9" w:rsidRPr="00F40D54" w:rsidRDefault="00DA62B9" w:rsidP="00DA62B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DA62B9" w:rsidRPr="00F40D54" w:rsidRDefault="00DA62B9" w:rsidP="00DA62B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0D54">
              <w:rPr>
                <w:rFonts w:ascii="Angsana New" w:hAnsi="Angsana New" w:cs="Angsana New"/>
                <w:sz w:val="26"/>
                <w:szCs w:val="26"/>
              </w:rPr>
              <w:t>4,053,425</w:t>
            </w:r>
          </w:p>
        </w:tc>
      </w:tr>
      <w:tr w:rsidR="00DA62B9" w:rsidRPr="005B3147" w:rsidTr="00FE7235">
        <w:trPr>
          <w:cantSplit/>
        </w:trPr>
        <w:tc>
          <w:tcPr>
            <w:tcW w:w="2689" w:type="dxa"/>
          </w:tcPr>
          <w:p w:rsidR="00DA62B9" w:rsidRPr="00F40D54" w:rsidRDefault="00DA62B9" w:rsidP="00DA6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40D5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1080" w:type="dxa"/>
            <w:vAlign w:val="bottom"/>
          </w:tcPr>
          <w:p w:rsidR="00DA62B9" w:rsidRPr="00F40D54" w:rsidRDefault="00DA62B9" w:rsidP="00DA62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DA62B9" w:rsidRPr="00F40D54" w:rsidRDefault="00DA62B9" w:rsidP="00DA62B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DA62B9" w:rsidRPr="00F40D54" w:rsidRDefault="00DA62B9" w:rsidP="00DA62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DA62B9" w:rsidRPr="00F40D54" w:rsidRDefault="00DA62B9" w:rsidP="00DA62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DA62B9" w:rsidRPr="00F40D54" w:rsidRDefault="00DA62B9" w:rsidP="00DA62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DA62B9" w:rsidRPr="00F40D54" w:rsidRDefault="00DA62B9" w:rsidP="00DA62B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DA62B9" w:rsidRPr="00F40D54" w:rsidRDefault="00DA62B9" w:rsidP="00DA62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DA62B9" w:rsidRPr="00F40D54" w:rsidRDefault="00DA62B9" w:rsidP="00DA62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DA62B9" w:rsidRPr="00F40D54" w:rsidRDefault="00DA62B9" w:rsidP="00DA62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DA62B9" w:rsidRPr="00F40D54" w:rsidRDefault="00DA62B9" w:rsidP="00DA62B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DA62B9" w:rsidRPr="00F40D54" w:rsidRDefault="00DA62B9" w:rsidP="00DA62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DA62B9" w:rsidRPr="00F40D54" w:rsidRDefault="00DA62B9" w:rsidP="00DA62B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:rsidR="00DA62B9" w:rsidRPr="00F40D54" w:rsidRDefault="00DA62B9" w:rsidP="00DA62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DA62B9" w:rsidRPr="00F40D54" w:rsidRDefault="00DA62B9" w:rsidP="00DA62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DA62B9" w:rsidRPr="00F40D54" w:rsidRDefault="00DA62B9" w:rsidP="00DA62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:rsidR="00DA62B9" w:rsidRPr="00F40D54" w:rsidRDefault="00DA62B9" w:rsidP="00DA62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DA62B9" w:rsidRPr="00F40D54" w:rsidRDefault="00DA62B9" w:rsidP="00DA62B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1,799,039</w:t>
            </w:r>
          </w:p>
        </w:tc>
        <w:tc>
          <w:tcPr>
            <w:tcW w:w="180" w:type="dxa"/>
            <w:vAlign w:val="bottom"/>
          </w:tcPr>
          <w:p w:rsidR="00DA62B9" w:rsidRPr="00F40D54" w:rsidRDefault="00DA62B9" w:rsidP="00DA62B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DA62B9" w:rsidRPr="00F40D54" w:rsidRDefault="00DA62B9" w:rsidP="00DA62B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0D54">
              <w:rPr>
                <w:rFonts w:ascii="Angsana New" w:hAnsi="Angsana New" w:cs="Angsana New"/>
                <w:sz w:val="26"/>
                <w:szCs w:val="26"/>
              </w:rPr>
              <w:t>1,525,713</w:t>
            </w:r>
          </w:p>
        </w:tc>
      </w:tr>
      <w:tr w:rsidR="00DA62B9" w:rsidRPr="005B3147" w:rsidTr="00FE7235">
        <w:trPr>
          <w:cantSplit/>
        </w:trPr>
        <w:tc>
          <w:tcPr>
            <w:tcW w:w="2689" w:type="dxa"/>
          </w:tcPr>
          <w:p w:rsidR="00DA62B9" w:rsidRPr="00F40D54" w:rsidRDefault="00DA62B9" w:rsidP="00DA6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40D5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080" w:type="dxa"/>
            <w:vAlign w:val="bottom"/>
          </w:tcPr>
          <w:p w:rsidR="00DA62B9" w:rsidRPr="00F40D54" w:rsidRDefault="00DA62B9" w:rsidP="00DA62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DA62B9" w:rsidRPr="00F40D54" w:rsidRDefault="00DA62B9" w:rsidP="00DA62B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DA62B9" w:rsidRPr="00F40D54" w:rsidRDefault="00DA62B9" w:rsidP="00DA62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DA62B9" w:rsidRPr="00F40D54" w:rsidRDefault="00DA62B9" w:rsidP="00DA62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DA62B9" w:rsidRPr="00F40D54" w:rsidRDefault="00DA62B9" w:rsidP="00DA62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DA62B9" w:rsidRPr="00F40D54" w:rsidRDefault="00DA62B9" w:rsidP="00DA62B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DA62B9" w:rsidRPr="00F40D54" w:rsidRDefault="00DA62B9" w:rsidP="00DA62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DA62B9" w:rsidRPr="00F40D54" w:rsidRDefault="00DA62B9" w:rsidP="00DA62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DA62B9" w:rsidRPr="00F40D54" w:rsidRDefault="00DA62B9" w:rsidP="00DA62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DA62B9" w:rsidRPr="00F40D54" w:rsidRDefault="00DA62B9" w:rsidP="00DA62B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DA62B9" w:rsidRPr="00F40D54" w:rsidRDefault="00DA62B9" w:rsidP="00DA62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DA62B9" w:rsidRPr="00F40D54" w:rsidRDefault="00DA62B9" w:rsidP="00DA62B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:rsidR="00DA62B9" w:rsidRPr="00F40D54" w:rsidRDefault="00DA62B9" w:rsidP="00DA62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DA62B9" w:rsidRPr="00F40D54" w:rsidRDefault="00DA62B9" w:rsidP="00DA62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DA62B9" w:rsidRPr="00F40D54" w:rsidRDefault="00DA62B9" w:rsidP="00DA62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:rsidR="00DA62B9" w:rsidRPr="00F40D54" w:rsidRDefault="00DA62B9" w:rsidP="00DA62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A62B9" w:rsidRPr="00F40D54" w:rsidRDefault="00DA62B9" w:rsidP="00DA62B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6,167,449</w:t>
            </w:r>
          </w:p>
        </w:tc>
        <w:tc>
          <w:tcPr>
            <w:tcW w:w="180" w:type="dxa"/>
            <w:vAlign w:val="bottom"/>
          </w:tcPr>
          <w:p w:rsidR="00DA62B9" w:rsidRPr="00F40D54" w:rsidRDefault="00DA62B9" w:rsidP="00DA62B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A62B9" w:rsidRPr="00F40D54" w:rsidRDefault="00DA62B9" w:rsidP="00DA62B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40D54">
              <w:rPr>
                <w:rFonts w:ascii="Angsana New" w:hAnsi="Angsana New" w:cs="Angsana New"/>
                <w:b/>
                <w:bCs/>
                <w:sz w:val="26"/>
                <w:szCs w:val="26"/>
              </w:rPr>
              <w:t>5,579,138</w:t>
            </w:r>
          </w:p>
        </w:tc>
      </w:tr>
      <w:tr w:rsidR="00DA62B9" w:rsidRPr="005B3147" w:rsidTr="00FE7235">
        <w:trPr>
          <w:cantSplit/>
        </w:trPr>
        <w:tc>
          <w:tcPr>
            <w:tcW w:w="2689" w:type="dxa"/>
          </w:tcPr>
          <w:p w:rsidR="00DA62B9" w:rsidRPr="00B64F4C" w:rsidRDefault="00DA62B9" w:rsidP="00DA6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64F4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หนี้สินส่วนงาน </w:t>
            </w:r>
          </w:p>
          <w:p w:rsidR="00DA62B9" w:rsidRPr="00B64F4C" w:rsidRDefault="00DA62B9" w:rsidP="00DA6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B64F4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ณ วันที่ 31 ธันวาคม</w:t>
            </w:r>
          </w:p>
        </w:tc>
        <w:tc>
          <w:tcPr>
            <w:tcW w:w="1080" w:type="dxa"/>
            <w:vAlign w:val="bottom"/>
          </w:tcPr>
          <w:p w:rsidR="00DA62B9" w:rsidRPr="00B64F4C" w:rsidRDefault="00DA62B9" w:rsidP="00DA62B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737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655</w:t>
            </w:r>
          </w:p>
        </w:tc>
        <w:tc>
          <w:tcPr>
            <w:tcW w:w="180" w:type="dxa"/>
            <w:vAlign w:val="bottom"/>
          </w:tcPr>
          <w:p w:rsidR="00DA62B9" w:rsidRPr="00B64F4C" w:rsidRDefault="00DA62B9" w:rsidP="00DA62B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DA62B9" w:rsidRPr="00B64F4C" w:rsidRDefault="00DA62B9" w:rsidP="00DA62B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4F4C">
              <w:rPr>
                <w:rFonts w:ascii="Angsana New" w:hAnsi="Angsana New" w:cs="Angsana New"/>
                <w:sz w:val="26"/>
                <w:szCs w:val="26"/>
              </w:rPr>
              <w:t>149,367</w:t>
            </w:r>
          </w:p>
        </w:tc>
        <w:tc>
          <w:tcPr>
            <w:tcW w:w="180" w:type="dxa"/>
            <w:vAlign w:val="bottom"/>
          </w:tcPr>
          <w:p w:rsidR="00DA62B9" w:rsidRPr="00B64F4C" w:rsidRDefault="00DA62B9" w:rsidP="00DA62B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DA62B9" w:rsidRPr="00B64F4C" w:rsidRDefault="00DA62B9" w:rsidP="00DA62B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39,083</w:t>
            </w:r>
          </w:p>
        </w:tc>
        <w:tc>
          <w:tcPr>
            <w:tcW w:w="180" w:type="dxa"/>
            <w:vAlign w:val="bottom"/>
          </w:tcPr>
          <w:p w:rsidR="00DA62B9" w:rsidRPr="00B64F4C" w:rsidRDefault="00DA62B9" w:rsidP="00DA62B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DA62B9" w:rsidRPr="00B64F4C" w:rsidRDefault="00DA62B9" w:rsidP="00DA62B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4F4C">
              <w:rPr>
                <w:rFonts w:ascii="Angsana New" w:hAnsi="Angsana New" w:cs="Angsana New"/>
                <w:sz w:val="26"/>
                <w:szCs w:val="26"/>
              </w:rPr>
              <w:t>15,124</w:t>
            </w:r>
          </w:p>
        </w:tc>
        <w:tc>
          <w:tcPr>
            <w:tcW w:w="180" w:type="dxa"/>
            <w:vAlign w:val="bottom"/>
          </w:tcPr>
          <w:p w:rsidR="00DA62B9" w:rsidRPr="00B64F4C" w:rsidRDefault="00DA62B9" w:rsidP="00DA62B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DA62B9" w:rsidRPr="00B64F4C" w:rsidRDefault="00DA62B9" w:rsidP="00DA62B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1,393,611</w:t>
            </w:r>
          </w:p>
        </w:tc>
        <w:tc>
          <w:tcPr>
            <w:tcW w:w="180" w:type="dxa"/>
            <w:vAlign w:val="bottom"/>
          </w:tcPr>
          <w:p w:rsidR="00DA62B9" w:rsidRPr="00B64F4C" w:rsidRDefault="00DA62B9" w:rsidP="00DA62B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DA62B9" w:rsidRPr="00B64F4C" w:rsidRDefault="00DA62B9" w:rsidP="00DA62B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4F4C">
              <w:rPr>
                <w:rFonts w:ascii="Angsana New" w:hAnsi="Angsana New" w:cs="Angsana New"/>
                <w:sz w:val="26"/>
                <w:szCs w:val="26"/>
              </w:rPr>
              <w:t>1,414,055</w:t>
            </w:r>
          </w:p>
        </w:tc>
        <w:tc>
          <w:tcPr>
            <w:tcW w:w="186" w:type="dxa"/>
            <w:vAlign w:val="bottom"/>
          </w:tcPr>
          <w:p w:rsidR="00DA62B9" w:rsidRPr="00B64F4C" w:rsidRDefault="00DA62B9" w:rsidP="00DA62B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:rsidR="00DA62B9" w:rsidRDefault="00DA62B9" w:rsidP="00DA62B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:rsidR="00DA62B9" w:rsidRPr="00B64F4C" w:rsidRDefault="00DA62B9" w:rsidP="00DA62B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(210,616)</w:t>
            </w:r>
          </w:p>
        </w:tc>
        <w:tc>
          <w:tcPr>
            <w:tcW w:w="180" w:type="dxa"/>
          </w:tcPr>
          <w:p w:rsidR="00DA62B9" w:rsidRPr="00B64F4C" w:rsidRDefault="00DA62B9" w:rsidP="00DA62B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DA62B9" w:rsidRPr="00B64F4C" w:rsidRDefault="00DA62B9" w:rsidP="00DA62B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:rsidR="00DA62B9" w:rsidRPr="00B64F4C" w:rsidRDefault="00DA62B9" w:rsidP="00DA62B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4F4C">
              <w:rPr>
                <w:rFonts w:ascii="Angsana New" w:hAnsi="Angsana New" w:cs="Angsana New"/>
                <w:sz w:val="26"/>
                <w:szCs w:val="26"/>
              </w:rPr>
              <w:t>(26,260)</w:t>
            </w:r>
          </w:p>
        </w:tc>
        <w:tc>
          <w:tcPr>
            <w:tcW w:w="186" w:type="dxa"/>
          </w:tcPr>
          <w:p w:rsidR="00DA62B9" w:rsidRPr="00B64F4C" w:rsidRDefault="00DA62B9" w:rsidP="00DA62B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DA62B9" w:rsidRPr="00B64F4C" w:rsidRDefault="00DA62B9" w:rsidP="00DA62B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1,959,733</w:t>
            </w:r>
          </w:p>
        </w:tc>
        <w:tc>
          <w:tcPr>
            <w:tcW w:w="180" w:type="dxa"/>
            <w:vAlign w:val="bottom"/>
          </w:tcPr>
          <w:p w:rsidR="00DA62B9" w:rsidRPr="00B64F4C" w:rsidRDefault="00DA62B9" w:rsidP="00DA62B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:rsidR="00DA62B9" w:rsidRPr="00B64F4C" w:rsidRDefault="00DA62B9" w:rsidP="00DA62B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4F4C">
              <w:rPr>
                <w:rFonts w:ascii="Angsana New" w:hAnsi="Angsana New" w:cs="Angsana New"/>
                <w:sz w:val="26"/>
                <w:szCs w:val="26"/>
              </w:rPr>
              <w:t>1,552,286</w:t>
            </w:r>
          </w:p>
        </w:tc>
      </w:tr>
      <w:tr w:rsidR="00DA62B9" w:rsidRPr="005B3147" w:rsidTr="00FE7235">
        <w:trPr>
          <w:cantSplit/>
        </w:trPr>
        <w:tc>
          <w:tcPr>
            <w:tcW w:w="2689" w:type="dxa"/>
          </w:tcPr>
          <w:p w:rsidR="00DA62B9" w:rsidRPr="00B64F4C" w:rsidRDefault="00DA62B9" w:rsidP="00DA6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64F4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หนี้สินที่ไม่ได้ปันส่วน</w:t>
            </w:r>
          </w:p>
        </w:tc>
        <w:tc>
          <w:tcPr>
            <w:tcW w:w="1080" w:type="dxa"/>
            <w:vAlign w:val="bottom"/>
          </w:tcPr>
          <w:p w:rsidR="00DA62B9" w:rsidRPr="00B64F4C" w:rsidRDefault="00DA62B9" w:rsidP="00DA62B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DA62B9" w:rsidRPr="00B64F4C" w:rsidRDefault="00DA62B9" w:rsidP="00DA62B9">
            <w:pPr>
              <w:pStyle w:val="acctfourfigures"/>
              <w:shd w:val="clear" w:color="auto" w:fill="FFFFFF"/>
              <w:tabs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DA62B9" w:rsidRPr="00B64F4C" w:rsidRDefault="00DA62B9" w:rsidP="00DA62B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DA62B9" w:rsidRPr="00B64F4C" w:rsidRDefault="00DA62B9" w:rsidP="00DA62B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DA62B9" w:rsidRPr="00B64F4C" w:rsidRDefault="00DA62B9" w:rsidP="00DA62B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DA62B9" w:rsidRPr="00B64F4C" w:rsidRDefault="00DA62B9" w:rsidP="00DA62B9">
            <w:pPr>
              <w:pStyle w:val="acctfourfigures"/>
              <w:shd w:val="clear" w:color="auto" w:fill="FFFFFF"/>
              <w:tabs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DA62B9" w:rsidRPr="00B64F4C" w:rsidRDefault="00DA62B9" w:rsidP="00DA62B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DA62B9" w:rsidRPr="00B64F4C" w:rsidRDefault="00DA62B9" w:rsidP="00DA62B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DA62B9" w:rsidRPr="00B64F4C" w:rsidRDefault="00DA62B9" w:rsidP="00DA62B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DA62B9" w:rsidRPr="00B64F4C" w:rsidRDefault="00DA62B9" w:rsidP="00DA62B9">
            <w:pPr>
              <w:pStyle w:val="acctfourfigures"/>
              <w:shd w:val="clear" w:color="auto" w:fill="FFFFFF"/>
              <w:tabs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DA62B9" w:rsidRPr="00B64F4C" w:rsidRDefault="00DA62B9" w:rsidP="00DA62B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DA62B9" w:rsidRPr="00B64F4C" w:rsidRDefault="00DA62B9" w:rsidP="00DA62B9">
            <w:pPr>
              <w:pStyle w:val="acctfourfigures"/>
              <w:shd w:val="clear" w:color="auto" w:fill="FFFFFF"/>
              <w:tabs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:rsidR="00DA62B9" w:rsidRPr="00B64F4C" w:rsidRDefault="00DA62B9" w:rsidP="00DA62B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DA62B9" w:rsidRPr="00B64F4C" w:rsidRDefault="00DA62B9" w:rsidP="00DA62B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DA62B9" w:rsidRPr="00B64F4C" w:rsidRDefault="00DA62B9" w:rsidP="00DA62B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:rsidR="00DA62B9" w:rsidRPr="00B64F4C" w:rsidRDefault="00DA62B9" w:rsidP="00DA62B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DA62B9" w:rsidRPr="00B64F4C" w:rsidRDefault="00DA62B9" w:rsidP="00DA62B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132,756</w:t>
            </w:r>
          </w:p>
        </w:tc>
        <w:tc>
          <w:tcPr>
            <w:tcW w:w="180" w:type="dxa"/>
            <w:vAlign w:val="bottom"/>
          </w:tcPr>
          <w:p w:rsidR="00DA62B9" w:rsidRPr="00B64F4C" w:rsidRDefault="00DA62B9" w:rsidP="00DA62B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DA62B9" w:rsidRPr="00B64F4C" w:rsidRDefault="00DA62B9" w:rsidP="00DA62B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4F4C">
              <w:rPr>
                <w:rFonts w:ascii="Angsana New" w:hAnsi="Angsana New" w:cs="Angsana New"/>
                <w:sz w:val="26"/>
                <w:szCs w:val="26"/>
              </w:rPr>
              <w:t>125,793</w:t>
            </w:r>
          </w:p>
        </w:tc>
      </w:tr>
      <w:tr w:rsidR="00DA62B9" w:rsidRPr="00BE540A" w:rsidTr="00FE7235">
        <w:trPr>
          <w:cantSplit/>
        </w:trPr>
        <w:tc>
          <w:tcPr>
            <w:tcW w:w="2689" w:type="dxa"/>
          </w:tcPr>
          <w:p w:rsidR="00DA62B9" w:rsidRPr="00B64F4C" w:rsidRDefault="00DA62B9" w:rsidP="00DA6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B64F4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080" w:type="dxa"/>
            <w:vAlign w:val="bottom"/>
          </w:tcPr>
          <w:p w:rsidR="00DA62B9" w:rsidRPr="00B64F4C" w:rsidRDefault="00DA62B9" w:rsidP="00DA62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DA62B9" w:rsidRPr="00B64F4C" w:rsidRDefault="00DA62B9" w:rsidP="00DA62B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DA62B9" w:rsidRPr="00B64F4C" w:rsidRDefault="00DA62B9" w:rsidP="00DA62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DA62B9" w:rsidRPr="00B64F4C" w:rsidRDefault="00DA62B9" w:rsidP="00DA62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DA62B9" w:rsidRPr="00B64F4C" w:rsidRDefault="00DA62B9" w:rsidP="00DA62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DA62B9" w:rsidRPr="00B64F4C" w:rsidRDefault="00DA62B9" w:rsidP="00DA62B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DA62B9" w:rsidRPr="00B64F4C" w:rsidRDefault="00DA62B9" w:rsidP="00DA62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DA62B9" w:rsidRPr="00B64F4C" w:rsidRDefault="00DA62B9" w:rsidP="00DA62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DA62B9" w:rsidRPr="00B64F4C" w:rsidRDefault="00DA62B9" w:rsidP="00DA62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DA62B9" w:rsidRPr="00B64F4C" w:rsidRDefault="00DA62B9" w:rsidP="00DA62B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DA62B9" w:rsidRPr="00B64F4C" w:rsidRDefault="00DA62B9" w:rsidP="00DA62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DA62B9" w:rsidRPr="00B64F4C" w:rsidRDefault="00DA62B9" w:rsidP="00DA62B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:rsidR="00DA62B9" w:rsidRPr="00B64F4C" w:rsidRDefault="00DA62B9" w:rsidP="00DA62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DA62B9" w:rsidRPr="00B64F4C" w:rsidRDefault="00DA62B9" w:rsidP="00DA62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DA62B9" w:rsidRPr="00B64F4C" w:rsidRDefault="00DA62B9" w:rsidP="00DA62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:rsidR="00DA62B9" w:rsidRPr="00B64F4C" w:rsidRDefault="00DA62B9" w:rsidP="00DA62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A62B9" w:rsidRPr="00B64F4C" w:rsidRDefault="00DA62B9" w:rsidP="00DA62B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2,092,489</w:t>
            </w:r>
          </w:p>
        </w:tc>
        <w:tc>
          <w:tcPr>
            <w:tcW w:w="180" w:type="dxa"/>
            <w:vAlign w:val="bottom"/>
          </w:tcPr>
          <w:p w:rsidR="00DA62B9" w:rsidRPr="00B64F4C" w:rsidRDefault="00DA62B9" w:rsidP="00DA62B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A62B9" w:rsidRPr="00B64F4C" w:rsidRDefault="00DA62B9" w:rsidP="00DA62B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64F4C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1,678,079</w:t>
            </w:r>
          </w:p>
        </w:tc>
      </w:tr>
    </w:tbl>
    <w:p w:rsidR="00CF28E6" w:rsidRPr="00FE7235" w:rsidRDefault="00CF28E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</w:rPr>
        <w:sectPr w:rsidR="00CF28E6" w:rsidRPr="00FE7235" w:rsidSect="00CF1A4A">
          <w:headerReference w:type="first" r:id="rId17"/>
          <w:footerReference w:type="first" r:id="rId18"/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:rsidR="00B561F2" w:rsidRPr="00B561F2" w:rsidRDefault="00B561F2" w:rsidP="00B56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561F2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กระทบยอดกำไรหรือขาดทุน</w:t>
      </w:r>
      <w:r w:rsidRPr="00B561F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ของส่วนงานที่รายงาน</w:t>
      </w:r>
    </w:p>
    <w:p w:rsidR="00B561F2" w:rsidRPr="00F177ED" w:rsidRDefault="00B561F2" w:rsidP="00B56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37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48"/>
        <w:gridCol w:w="1170"/>
        <w:gridCol w:w="1440"/>
        <w:gridCol w:w="270"/>
        <w:gridCol w:w="1350"/>
      </w:tblGrid>
      <w:tr w:rsidR="00B561F2" w:rsidRPr="00466320" w:rsidTr="00B561F2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B561F2" w:rsidRPr="00F177ED" w:rsidRDefault="00B561F2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B561F2" w:rsidRPr="00F177ED" w:rsidRDefault="00B561F2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561F2" w:rsidRPr="00466320" w:rsidRDefault="002A54B4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561F2" w:rsidRPr="00466320" w:rsidRDefault="00B561F2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B561F2" w:rsidRPr="00466320" w:rsidRDefault="002A54B4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B561F2" w:rsidRPr="00466320" w:rsidTr="00B561F2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B561F2" w:rsidRPr="00466320" w:rsidRDefault="00B561F2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B561F2" w:rsidRPr="00466320" w:rsidRDefault="00B561F2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61F2" w:rsidRPr="00466320" w:rsidRDefault="00B561F2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6632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561F2" w:rsidRPr="00466320" w:rsidTr="00B561F2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B561F2" w:rsidRPr="00466320" w:rsidRDefault="00B561F2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663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B561F2" w:rsidRPr="00466320" w:rsidRDefault="00B561F2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561F2" w:rsidRPr="00466320" w:rsidRDefault="00B561F2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561F2" w:rsidRPr="00466320" w:rsidRDefault="00B561F2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B561F2" w:rsidRPr="00466320" w:rsidRDefault="00B561F2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54B4" w:rsidRPr="00466320" w:rsidTr="00B561F2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2A54B4" w:rsidRPr="00466320" w:rsidRDefault="002A54B4" w:rsidP="002A5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6632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="00D0201E">
              <w:rPr>
                <w:rFonts w:ascii="Angsana New" w:hAnsi="Angsana New" w:hint="cs"/>
                <w:sz w:val="30"/>
                <w:szCs w:val="30"/>
                <w:cs/>
              </w:rPr>
              <w:t>กำไร (</w:t>
            </w:r>
            <w:r w:rsidRPr="00466320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D0201E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Pr="00466320">
              <w:rPr>
                <w:rFonts w:ascii="Angsana New" w:hAnsi="Angsana New"/>
                <w:sz w:val="30"/>
                <w:szCs w:val="30"/>
                <w:cs/>
              </w:rPr>
              <w:t>จากส่วนงานที่รายงาน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A54B4" w:rsidRPr="00466320" w:rsidRDefault="002A54B4" w:rsidP="002A5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A54B4" w:rsidRPr="00466320" w:rsidRDefault="00D0201E" w:rsidP="00D02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214,086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A54B4" w:rsidRPr="00466320" w:rsidRDefault="002A54B4" w:rsidP="002A5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A54B4" w:rsidRPr="00466320" w:rsidRDefault="00D0201E" w:rsidP="002A5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</w:t>
            </w:r>
            <w:r w:rsidR="002A54B4" w:rsidRPr="00466320">
              <w:rPr>
                <w:rFonts w:ascii="Angsana New" w:eastAsia="MS Mincho" w:hAnsi="Angsana New"/>
                <w:sz w:val="30"/>
                <w:szCs w:val="30"/>
              </w:rPr>
              <w:t>124,41</w:t>
            </w:r>
            <w:r w:rsidR="002A54B4">
              <w:rPr>
                <w:rFonts w:ascii="Angsana New" w:eastAsia="MS Mincho" w:hAnsi="Angsana New"/>
                <w:sz w:val="30"/>
                <w:szCs w:val="30"/>
              </w:rPr>
              <w:t>6</w:t>
            </w:r>
            <w:r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</w:tr>
      <w:tr w:rsidR="002A54B4" w:rsidRPr="00466320" w:rsidTr="00B561F2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2A54B4" w:rsidRPr="00466320" w:rsidRDefault="002A54B4" w:rsidP="002A5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66320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ขาดทุนจาก</w:t>
            </w:r>
            <w:r w:rsidRPr="00466320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A54B4" w:rsidRPr="00466320" w:rsidRDefault="002A54B4" w:rsidP="002A5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A54B4" w:rsidRPr="00466320" w:rsidRDefault="00D0201E" w:rsidP="002A5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(376)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A54B4" w:rsidRPr="00466320" w:rsidRDefault="002A54B4" w:rsidP="002A5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A54B4" w:rsidRPr="00466320" w:rsidRDefault="00D0201E" w:rsidP="002A5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</w:t>
            </w:r>
            <w:r w:rsidR="002A54B4">
              <w:rPr>
                <w:rFonts w:ascii="Angsana New" w:eastAsia="MS Mincho" w:hAnsi="Angsana New"/>
                <w:sz w:val="30"/>
                <w:szCs w:val="30"/>
              </w:rPr>
              <w:t>651</w:t>
            </w:r>
            <w:r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</w:tr>
      <w:tr w:rsidR="002A54B4" w:rsidRPr="00F177ED" w:rsidTr="00B561F2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2A54B4" w:rsidRPr="00466320" w:rsidRDefault="009466F8" w:rsidP="002A5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2A54B4" w:rsidRPr="004663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="002A54B4" w:rsidRPr="004663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รวมก่อนภาษีเงินได้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A54B4" w:rsidRPr="00466320" w:rsidRDefault="002A54B4" w:rsidP="002A5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A54B4" w:rsidRPr="00466320" w:rsidRDefault="00D0201E" w:rsidP="002A5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213,710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A54B4" w:rsidRPr="00466320" w:rsidRDefault="002A54B4" w:rsidP="002A5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A54B4" w:rsidRPr="00466320" w:rsidRDefault="00D0201E" w:rsidP="002A5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(</w:t>
            </w:r>
            <w:r w:rsidR="002A54B4" w:rsidRPr="0046632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125,067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:rsidR="00B561F2" w:rsidRPr="00B80483" w:rsidRDefault="00B561F2" w:rsidP="00B56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B561F2" w:rsidRPr="003B261D" w:rsidRDefault="00B561F2" w:rsidP="00B56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B261D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ส่วนงานภูมิศาสตร์</w:t>
      </w:r>
    </w:p>
    <w:p w:rsidR="00B561F2" w:rsidRPr="003B261D" w:rsidRDefault="00B561F2" w:rsidP="00B56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both"/>
        <w:rPr>
          <w:rFonts w:ascii="Angsana New" w:hAnsi="Angsana New"/>
          <w:b/>
          <w:bCs/>
          <w:sz w:val="30"/>
          <w:szCs w:val="30"/>
        </w:rPr>
      </w:pPr>
      <w:r w:rsidRPr="003B261D">
        <w:rPr>
          <w:rFonts w:ascii="Angsana New" w:hAnsi="Angsana New"/>
          <w:b/>
          <w:bCs/>
          <w:sz w:val="30"/>
          <w:szCs w:val="30"/>
          <w:cs/>
        </w:rPr>
        <w:tab/>
      </w:r>
    </w:p>
    <w:p w:rsidR="00B561F2" w:rsidRPr="003B261D" w:rsidRDefault="00B561F2" w:rsidP="00B56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3B261D">
        <w:rPr>
          <w:rFonts w:ascii="Angsana New" w:hAnsi="Angsana New"/>
          <w:sz w:val="30"/>
          <w:szCs w:val="30"/>
          <w:cs/>
        </w:rPr>
        <w:t xml:space="preserve">กลุ่มบริษัทดำเนินธุรกิจเฉพาะในประเทศเท่านั้น </w:t>
      </w:r>
      <w:r>
        <w:rPr>
          <w:rFonts w:ascii="Angsana New" w:hAnsi="Angsana New" w:hint="cs"/>
          <w:sz w:val="30"/>
          <w:szCs w:val="30"/>
          <w:cs/>
        </w:rPr>
        <w:t>ไม่มีรายได้จากต่างประเทศหรือสินทรัพย์ในต่างประเทศที่มีสาระสำคัญ</w:t>
      </w:r>
    </w:p>
    <w:p w:rsidR="00B561F2" w:rsidRDefault="00B561F2" w:rsidP="00D66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203A36" w:rsidRDefault="002E0723" w:rsidP="003A74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 w:rsidR="00C06367">
        <w:rPr>
          <w:rFonts w:ascii="Angsana New" w:hAnsi="Angsana New"/>
          <w:b/>
          <w:bCs/>
          <w:sz w:val="30"/>
          <w:szCs w:val="30"/>
        </w:rPr>
        <w:t>0</w:t>
      </w:r>
      <w:r w:rsidR="00203A36" w:rsidRPr="00F177ED">
        <w:rPr>
          <w:rFonts w:ascii="Angsana New" w:hAnsi="Angsana New"/>
          <w:b/>
          <w:bCs/>
          <w:sz w:val="30"/>
          <w:szCs w:val="30"/>
        </w:rPr>
        <w:tab/>
      </w:r>
      <w:r w:rsidR="00203A36">
        <w:rPr>
          <w:rFonts w:ascii="Angsana New" w:hAnsi="Angsana New" w:hint="cs"/>
          <w:b/>
          <w:bCs/>
          <w:sz w:val="30"/>
          <w:szCs w:val="30"/>
          <w:cs/>
        </w:rPr>
        <w:t>ค่าใช้จ่ายในการบริหาร</w:t>
      </w:r>
    </w:p>
    <w:p w:rsidR="00203A36" w:rsidRDefault="00203A36" w:rsidP="00203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3850"/>
        <w:gridCol w:w="1133"/>
        <w:gridCol w:w="238"/>
        <w:gridCol w:w="1134"/>
        <w:gridCol w:w="237"/>
        <w:gridCol w:w="1134"/>
        <w:gridCol w:w="237"/>
        <w:gridCol w:w="1132"/>
      </w:tblGrid>
      <w:tr w:rsidR="00AD75EB" w:rsidRPr="00BB2257" w:rsidTr="00EE14B9">
        <w:trPr>
          <w:trHeight w:val="420"/>
        </w:trPr>
        <w:tc>
          <w:tcPr>
            <w:tcW w:w="3850" w:type="dxa"/>
          </w:tcPr>
          <w:p w:rsidR="00AD75EB" w:rsidRPr="007A6B21" w:rsidRDefault="00AD75EB" w:rsidP="00EE14B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5" w:type="dxa"/>
            <w:gridSpan w:val="3"/>
          </w:tcPr>
          <w:p w:rsidR="00AD75EB" w:rsidRPr="00BB2257" w:rsidRDefault="00AD75EB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7" w:type="dxa"/>
          </w:tcPr>
          <w:p w:rsidR="00AD75EB" w:rsidRPr="00BB2257" w:rsidRDefault="00AD75EB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3" w:type="dxa"/>
            <w:gridSpan w:val="3"/>
          </w:tcPr>
          <w:p w:rsidR="00AD75EB" w:rsidRPr="00BB2257" w:rsidRDefault="00AD75EB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D21A0" w:rsidRPr="00BB2257" w:rsidTr="00EE14B9">
        <w:trPr>
          <w:trHeight w:val="420"/>
        </w:trPr>
        <w:tc>
          <w:tcPr>
            <w:tcW w:w="3850" w:type="dxa"/>
          </w:tcPr>
          <w:p w:rsidR="003D21A0" w:rsidRPr="00BB2257" w:rsidRDefault="003D21A0" w:rsidP="003D21A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:rsidR="003D21A0" w:rsidRPr="00BB2257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8" w:type="dxa"/>
          </w:tcPr>
          <w:p w:rsidR="003D21A0" w:rsidRPr="00BB2257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3D21A0" w:rsidRPr="00BB2257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7" w:type="dxa"/>
          </w:tcPr>
          <w:p w:rsidR="003D21A0" w:rsidRPr="00BB2257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3D21A0" w:rsidRPr="00BB2257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7" w:type="dxa"/>
          </w:tcPr>
          <w:p w:rsidR="003D21A0" w:rsidRPr="00BB2257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:rsidR="003D21A0" w:rsidRPr="00BB2257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3D21A0" w:rsidRPr="005B3147" w:rsidTr="00EE14B9">
        <w:trPr>
          <w:trHeight w:val="420"/>
        </w:trPr>
        <w:tc>
          <w:tcPr>
            <w:tcW w:w="3850" w:type="dxa"/>
            <w:vAlign w:val="bottom"/>
          </w:tcPr>
          <w:p w:rsidR="003D21A0" w:rsidRPr="00BB2257" w:rsidRDefault="003D21A0" w:rsidP="003D21A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45" w:type="dxa"/>
            <w:gridSpan w:val="7"/>
            <w:vAlign w:val="bottom"/>
          </w:tcPr>
          <w:p w:rsidR="003D21A0" w:rsidRPr="00BB2257" w:rsidRDefault="003D21A0" w:rsidP="003D21A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B2257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D21A0" w:rsidRPr="005B3147" w:rsidTr="00C025E5">
        <w:trPr>
          <w:trHeight w:val="308"/>
        </w:trPr>
        <w:tc>
          <w:tcPr>
            <w:tcW w:w="3850" w:type="dxa"/>
          </w:tcPr>
          <w:p w:rsidR="003D21A0" w:rsidRPr="00C03E26" w:rsidRDefault="003D21A0" w:rsidP="003D21A0">
            <w:pPr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03E26">
              <w:rPr>
                <w:rFonts w:ascii="Angsana New" w:hAnsi="Angsana New" w:hint="cs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1133" w:type="dxa"/>
          </w:tcPr>
          <w:p w:rsidR="003D21A0" w:rsidRPr="00C03E26" w:rsidRDefault="00C00654" w:rsidP="003D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288,095</w:t>
            </w:r>
          </w:p>
        </w:tc>
        <w:tc>
          <w:tcPr>
            <w:tcW w:w="238" w:type="dxa"/>
          </w:tcPr>
          <w:p w:rsidR="003D21A0" w:rsidRPr="00BB2257" w:rsidRDefault="003D21A0" w:rsidP="003D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</w:tcPr>
          <w:p w:rsidR="003D21A0" w:rsidRPr="00C03E26" w:rsidRDefault="003D21A0" w:rsidP="003D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3E26">
              <w:rPr>
                <w:rFonts w:ascii="Angsana New" w:hAnsi="Angsana New"/>
                <w:sz w:val="30"/>
                <w:szCs w:val="30"/>
              </w:rPr>
              <w:t>221,832</w:t>
            </w:r>
          </w:p>
        </w:tc>
        <w:tc>
          <w:tcPr>
            <w:tcW w:w="237" w:type="dxa"/>
          </w:tcPr>
          <w:p w:rsidR="003D21A0" w:rsidRPr="00BB2257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</w:tcPr>
          <w:p w:rsidR="003D21A0" w:rsidRPr="00BB2257" w:rsidRDefault="001D4AD3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176,896</w:t>
            </w:r>
          </w:p>
        </w:tc>
        <w:tc>
          <w:tcPr>
            <w:tcW w:w="237" w:type="dxa"/>
          </w:tcPr>
          <w:p w:rsidR="003D21A0" w:rsidRPr="00BB2257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32" w:type="dxa"/>
          </w:tcPr>
          <w:p w:rsidR="003D21A0" w:rsidRPr="00BB2257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B2257">
              <w:rPr>
                <w:rFonts w:ascii="Angsana New" w:hAnsi="Angsana New"/>
                <w:color w:val="000000"/>
                <w:sz w:val="30"/>
                <w:szCs w:val="30"/>
              </w:rPr>
              <w:t>181,643</w:t>
            </w:r>
          </w:p>
        </w:tc>
      </w:tr>
      <w:tr w:rsidR="003D21A0" w:rsidRPr="005B3147" w:rsidTr="00EE14B9">
        <w:trPr>
          <w:trHeight w:val="420"/>
        </w:trPr>
        <w:tc>
          <w:tcPr>
            <w:tcW w:w="3850" w:type="dxa"/>
          </w:tcPr>
          <w:p w:rsidR="003D21A0" w:rsidRPr="00C03E26" w:rsidRDefault="003D21A0" w:rsidP="003D21A0">
            <w:pPr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03E26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ค่าเสื่อมราคาและตัดจำหน่าย</w:t>
            </w:r>
          </w:p>
        </w:tc>
        <w:tc>
          <w:tcPr>
            <w:tcW w:w="1133" w:type="dxa"/>
          </w:tcPr>
          <w:p w:rsidR="003D21A0" w:rsidRPr="00C03E26" w:rsidRDefault="00C00654" w:rsidP="003D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53,155</w:t>
            </w:r>
          </w:p>
        </w:tc>
        <w:tc>
          <w:tcPr>
            <w:tcW w:w="238" w:type="dxa"/>
          </w:tcPr>
          <w:p w:rsidR="003D21A0" w:rsidRPr="00BB2257" w:rsidRDefault="003D21A0" w:rsidP="003D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</w:tcPr>
          <w:p w:rsidR="003D21A0" w:rsidRPr="00C03E26" w:rsidRDefault="003D21A0" w:rsidP="003D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3E26">
              <w:rPr>
                <w:rFonts w:ascii="Angsana New" w:hAnsi="Angsana New"/>
                <w:sz w:val="30"/>
                <w:szCs w:val="30"/>
              </w:rPr>
              <w:t>47,335</w:t>
            </w:r>
          </w:p>
        </w:tc>
        <w:tc>
          <w:tcPr>
            <w:tcW w:w="237" w:type="dxa"/>
          </w:tcPr>
          <w:p w:rsidR="003D21A0" w:rsidRPr="00BB2257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</w:tcPr>
          <w:p w:rsidR="003D21A0" w:rsidRPr="00BB2257" w:rsidRDefault="001D4AD3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42,591</w:t>
            </w:r>
          </w:p>
        </w:tc>
        <w:tc>
          <w:tcPr>
            <w:tcW w:w="237" w:type="dxa"/>
          </w:tcPr>
          <w:p w:rsidR="003D21A0" w:rsidRPr="00BB2257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32" w:type="dxa"/>
          </w:tcPr>
          <w:p w:rsidR="003D21A0" w:rsidRPr="00BB2257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BB2257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44,209</w:t>
            </w:r>
          </w:p>
        </w:tc>
      </w:tr>
      <w:tr w:rsidR="003D21A0" w:rsidRPr="005B3147" w:rsidTr="007A5F10">
        <w:trPr>
          <w:trHeight w:val="420"/>
        </w:trPr>
        <w:tc>
          <w:tcPr>
            <w:tcW w:w="3850" w:type="dxa"/>
          </w:tcPr>
          <w:p w:rsidR="003D21A0" w:rsidRPr="00C03E26" w:rsidRDefault="003D21A0" w:rsidP="003D21A0">
            <w:pPr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03E26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ค่าธรรมเนียมและภาษี</w:t>
            </w:r>
          </w:p>
        </w:tc>
        <w:tc>
          <w:tcPr>
            <w:tcW w:w="1133" w:type="dxa"/>
          </w:tcPr>
          <w:p w:rsidR="003D21A0" w:rsidRPr="00C03E26" w:rsidRDefault="00C00654" w:rsidP="003D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42,020</w:t>
            </w:r>
          </w:p>
        </w:tc>
        <w:tc>
          <w:tcPr>
            <w:tcW w:w="238" w:type="dxa"/>
          </w:tcPr>
          <w:p w:rsidR="003D21A0" w:rsidRPr="00BB2257" w:rsidRDefault="003D21A0" w:rsidP="003D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</w:tcPr>
          <w:p w:rsidR="003D21A0" w:rsidRPr="00C03E26" w:rsidRDefault="003D21A0" w:rsidP="003D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3E26">
              <w:rPr>
                <w:rFonts w:ascii="Angsana New" w:hAnsi="Angsana New"/>
                <w:sz w:val="30"/>
                <w:szCs w:val="30"/>
              </w:rPr>
              <w:t>25,535</w:t>
            </w:r>
          </w:p>
        </w:tc>
        <w:tc>
          <w:tcPr>
            <w:tcW w:w="237" w:type="dxa"/>
          </w:tcPr>
          <w:p w:rsidR="003D21A0" w:rsidRPr="00BB2257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</w:tcPr>
          <w:p w:rsidR="003D21A0" w:rsidRPr="00BB2257" w:rsidRDefault="001D4AD3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14,514</w:t>
            </w:r>
          </w:p>
        </w:tc>
        <w:tc>
          <w:tcPr>
            <w:tcW w:w="237" w:type="dxa"/>
          </w:tcPr>
          <w:p w:rsidR="003D21A0" w:rsidRPr="00BB2257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32" w:type="dxa"/>
          </w:tcPr>
          <w:p w:rsidR="003D21A0" w:rsidRPr="00BB2257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BB2257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9,083</w:t>
            </w:r>
          </w:p>
        </w:tc>
      </w:tr>
      <w:tr w:rsidR="003D21A0" w:rsidRPr="005B3147" w:rsidTr="00EE14B9">
        <w:trPr>
          <w:trHeight w:val="420"/>
        </w:trPr>
        <w:tc>
          <w:tcPr>
            <w:tcW w:w="3850" w:type="dxa"/>
          </w:tcPr>
          <w:p w:rsidR="003D21A0" w:rsidRPr="00C03E26" w:rsidRDefault="003D21A0" w:rsidP="003D21A0">
            <w:pPr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03E26">
              <w:rPr>
                <w:rFonts w:ascii="Angsana New" w:hAnsi="Angsana New" w:hint="cs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1133" w:type="dxa"/>
          </w:tcPr>
          <w:p w:rsidR="003D21A0" w:rsidRPr="00C03E26" w:rsidRDefault="00C00654" w:rsidP="003D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10,583</w:t>
            </w:r>
          </w:p>
        </w:tc>
        <w:tc>
          <w:tcPr>
            <w:tcW w:w="238" w:type="dxa"/>
          </w:tcPr>
          <w:p w:rsidR="003D21A0" w:rsidRPr="00BB2257" w:rsidRDefault="003D21A0" w:rsidP="003D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</w:tcPr>
          <w:p w:rsidR="003D21A0" w:rsidRPr="00C03E26" w:rsidRDefault="003D21A0" w:rsidP="003D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3E26">
              <w:rPr>
                <w:rFonts w:ascii="Angsana New" w:hAnsi="Angsana New"/>
                <w:sz w:val="30"/>
                <w:szCs w:val="30"/>
              </w:rPr>
              <w:t>13,618</w:t>
            </w:r>
          </w:p>
        </w:tc>
        <w:tc>
          <w:tcPr>
            <w:tcW w:w="237" w:type="dxa"/>
          </w:tcPr>
          <w:p w:rsidR="003D21A0" w:rsidRPr="00BB2257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</w:tcPr>
          <w:p w:rsidR="003D21A0" w:rsidRPr="00BB2257" w:rsidRDefault="001D4AD3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7,540</w:t>
            </w:r>
          </w:p>
        </w:tc>
        <w:tc>
          <w:tcPr>
            <w:tcW w:w="237" w:type="dxa"/>
          </w:tcPr>
          <w:p w:rsidR="003D21A0" w:rsidRPr="00BB2257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32" w:type="dxa"/>
          </w:tcPr>
          <w:p w:rsidR="003D21A0" w:rsidRPr="00BB2257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BB2257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13,342</w:t>
            </w:r>
          </w:p>
        </w:tc>
      </w:tr>
      <w:tr w:rsidR="003D21A0" w:rsidRPr="005B3147" w:rsidTr="00AD75EB">
        <w:trPr>
          <w:trHeight w:val="420"/>
        </w:trPr>
        <w:tc>
          <w:tcPr>
            <w:tcW w:w="3850" w:type="dxa"/>
          </w:tcPr>
          <w:p w:rsidR="003D21A0" w:rsidRPr="00C03E26" w:rsidRDefault="003D21A0" w:rsidP="003D21A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03E26">
              <w:rPr>
                <w:rFonts w:ascii="Angsana New" w:hAnsi="Angsana New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133" w:type="dxa"/>
          </w:tcPr>
          <w:p w:rsidR="003D21A0" w:rsidRPr="00C03E26" w:rsidRDefault="00C00654" w:rsidP="003D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9,795</w:t>
            </w:r>
          </w:p>
        </w:tc>
        <w:tc>
          <w:tcPr>
            <w:tcW w:w="238" w:type="dxa"/>
          </w:tcPr>
          <w:p w:rsidR="003D21A0" w:rsidRPr="00BB2257" w:rsidRDefault="003D21A0" w:rsidP="003D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</w:tcPr>
          <w:p w:rsidR="003D21A0" w:rsidRPr="00C03E26" w:rsidRDefault="003D21A0" w:rsidP="003D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3E26">
              <w:rPr>
                <w:rFonts w:ascii="Angsana New" w:hAnsi="Angsana New"/>
                <w:sz w:val="30"/>
                <w:szCs w:val="30"/>
              </w:rPr>
              <w:t>7,464</w:t>
            </w:r>
          </w:p>
        </w:tc>
        <w:tc>
          <w:tcPr>
            <w:tcW w:w="237" w:type="dxa"/>
          </w:tcPr>
          <w:p w:rsidR="003D21A0" w:rsidRPr="00BB2257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</w:tcPr>
          <w:p w:rsidR="003D21A0" w:rsidRPr="00BB2257" w:rsidRDefault="001D4AD3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5,979</w:t>
            </w:r>
          </w:p>
        </w:tc>
        <w:tc>
          <w:tcPr>
            <w:tcW w:w="237" w:type="dxa"/>
          </w:tcPr>
          <w:p w:rsidR="003D21A0" w:rsidRPr="00BB2257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32" w:type="dxa"/>
          </w:tcPr>
          <w:p w:rsidR="003D21A0" w:rsidRPr="00BB2257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BB2257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6,006</w:t>
            </w:r>
          </w:p>
        </w:tc>
      </w:tr>
      <w:tr w:rsidR="003D21A0" w:rsidRPr="005B3147" w:rsidTr="00AD75EB">
        <w:trPr>
          <w:trHeight w:val="420"/>
        </w:trPr>
        <w:tc>
          <w:tcPr>
            <w:tcW w:w="3850" w:type="dxa"/>
          </w:tcPr>
          <w:p w:rsidR="003D21A0" w:rsidRPr="00C03E26" w:rsidRDefault="003D21A0" w:rsidP="003D21A0">
            <w:pPr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03E26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3D21A0" w:rsidRPr="00C03E26" w:rsidRDefault="00C00654" w:rsidP="003D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84,719</w:t>
            </w:r>
          </w:p>
        </w:tc>
        <w:tc>
          <w:tcPr>
            <w:tcW w:w="238" w:type="dxa"/>
          </w:tcPr>
          <w:p w:rsidR="003D21A0" w:rsidRPr="00BB2257" w:rsidRDefault="003D21A0" w:rsidP="003D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D21A0" w:rsidRPr="00C03E26" w:rsidRDefault="003D21A0" w:rsidP="003D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3E26">
              <w:rPr>
                <w:rFonts w:ascii="Angsana New" w:hAnsi="Angsana New"/>
                <w:sz w:val="30"/>
                <w:szCs w:val="30"/>
              </w:rPr>
              <w:t>65,309</w:t>
            </w:r>
          </w:p>
        </w:tc>
        <w:tc>
          <w:tcPr>
            <w:tcW w:w="237" w:type="dxa"/>
          </w:tcPr>
          <w:p w:rsidR="003D21A0" w:rsidRPr="00BB2257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D21A0" w:rsidRPr="00BB2257" w:rsidRDefault="001D4AD3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64,243</w:t>
            </w:r>
          </w:p>
        </w:tc>
        <w:tc>
          <w:tcPr>
            <w:tcW w:w="237" w:type="dxa"/>
          </w:tcPr>
          <w:p w:rsidR="003D21A0" w:rsidRPr="00BB2257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3D21A0" w:rsidRPr="00BB2257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BB2257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53,099</w:t>
            </w:r>
          </w:p>
        </w:tc>
      </w:tr>
      <w:tr w:rsidR="003D21A0" w:rsidRPr="00AD75EB" w:rsidTr="00AD75EB">
        <w:trPr>
          <w:trHeight w:val="420"/>
        </w:trPr>
        <w:tc>
          <w:tcPr>
            <w:tcW w:w="3850" w:type="dxa"/>
          </w:tcPr>
          <w:p w:rsidR="003D21A0" w:rsidRPr="00C03E26" w:rsidRDefault="003D21A0" w:rsidP="003D21A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03E2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:rsidR="003D21A0" w:rsidRPr="00C03E26" w:rsidRDefault="00C00654" w:rsidP="003D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488,367</w:t>
            </w:r>
          </w:p>
        </w:tc>
        <w:tc>
          <w:tcPr>
            <w:tcW w:w="238" w:type="dxa"/>
          </w:tcPr>
          <w:p w:rsidR="003D21A0" w:rsidRPr="00AD75EB" w:rsidRDefault="003D21A0" w:rsidP="003D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3D21A0" w:rsidRPr="00C03E26" w:rsidRDefault="003D21A0" w:rsidP="003D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3E26">
              <w:rPr>
                <w:rFonts w:ascii="Angsana New" w:hAnsi="Angsana New"/>
                <w:b/>
                <w:bCs/>
                <w:sz w:val="30"/>
                <w:szCs w:val="30"/>
              </w:rPr>
              <w:t>381,093</w:t>
            </w:r>
          </w:p>
        </w:tc>
        <w:tc>
          <w:tcPr>
            <w:tcW w:w="237" w:type="dxa"/>
          </w:tcPr>
          <w:p w:rsidR="003D21A0" w:rsidRPr="00AD75EB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3D21A0" w:rsidRPr="00AD75EB" w:rsidRDefault="001D4AD3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311,763</w:t>
            </w:r>
          </w:p>
        </w:tc>
        <w:tc>
          <w:tcPr>
            <w:tcW w:w="237" w:type="dxa"/>
          </w:tcPr>
          <w:p w:rsidR="003D21A0" w:rsidRPr="00AD75EB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:rsidR="003D21A0" w:rsidRPr="00AD75EB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307,382</w:t>
            </w:r>
          </w:p>
        </w:tc>
      </w:tr>
    </w:tbl>
    <w:p w:rsidR="00D0201E" w:rsidRDefault="00D0201E" w:rsidP="00203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D0201E" w:rsidRDefault="00D0201E" w:rsidP="00203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D0201E" w:rsidRDefault="00D0201E" w:rsidP="00203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D0201E" w:rsidRDefault="00D0201E" w:rsidP="00203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D0201E" w:rsidRDefault="00D0201E" w:rsidP="00203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203A36" w:rsidRDefault="002E0723" w:rsidP="00203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C06367">
        <w:rPr>
          <w:rFonts w:ascii="Angsana New" w:hAnsi="Angsana New"/>
          <w:b/>
          <w:bCs/>
          <w:sz w:val="30"/>
          <w:szCs w:val="30"/>
        </w:rPr>
        <w:t>1</w:t>
      </w:r>
      <w:r w:rsidR="00203A36" w:rsidRPr="00F177ED">
        <w:rPr>
          <w:rFonts w:ascii="Angsana New" w:hAnsi="Angsana New"/>
          <w:b/>
          <w:bCs/>
          <w:sz w:val="30"/>
          <w:szCs w:val="30"/>
        </w:rPr>
        <w:tab/>
      </w:r>
      <w:r w:rsidR="00203A36">
        <w:rPr>
          <w:rFonts w:ascii="Angsana New" w:hAnsi="Angsana New" w:hint="cs"/>
          <w:b/>
          <w:bCs/>
          <w:sz w:val="30"/>
          <w:szCs w:val="30"/>
          <w:cs/>
        </w:rPr>
        <w:t>ค่าใช้จ่ายผลประโยชน์</w:t>
      </w:r>
      <w:r w:rsidR="006962A2">
        <w:rPr>
          <w:rFonts w:ascii="Angsana New" w:hAnsi="Angsana New" w:hint="cs"/>
          <w:b/>
          <w:bCs/>
          <w:sz w:val="30"/>
          <w:szCs w:val="30"/>
          <w:cs/>
        </w:rPr>
        <w:t>ของ</w:t>
      </w:r>
      <w:r w:rsidR="00203A36">
        <w:rPr>
          <w:rFonts w:ascii="Angsana New" w:hAnsi="Angsana New" w:hint="cs"/>
          <w:b/>
          <w:bCs/>
          <w:sz w:val="30"/>
          <w:szCs w:val="30"/>
          <w:cs/>
        </w:rPr>
        <w:t>พนักงาน</w:t>
      </w:r>
    </w:p>
    <w:p w:rsidR="0003563F" w:rsidRPr="0003563F" w:rsidRDefault="0003563F" w:rsidP="00203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3850"/>
        <w:gridCol w:w="1133"/>
        <w:gridCol w:w="238"/>
        <w:gridCol w:w="1134"/>
        <w:gridCol w:w="237"/>
        <w:gridCol w:w="1134"/>
        <w:gridCol w:w="237"/>
        <w:gridCol w:w="1132"/>
      </w:tblGrid>
      <w:tr w:rsidR="00AD75EB" w:rsidRPr="00577229" w:rsidTr="00383158">
        <w:tc>
          <w:tcPr>
            <w:tcW w:w="3850" w:type="dxa"/>
          </w:tcPr>
          <w:p w:rsidR="00AD75EB" w:rsidRPr="007A6B21" w:rsidRDefault="00AD75EB" w:rsidP="00EE14B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5" w:type="dxa"/>
            <w:gridSpan w:val="3"/>
          </w:tcPr>
          <w:p w:rsidR="00AD75EB" w:rsidRPr="00577229" w:rsidRDefault="00AD75EB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72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7" w:type="dxa"/>
          </w:tcPr>
          <w:p w:rsidR="00AD75EB" w:rsidRPr="00577229" w:rsidRDefault="00AD75EB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3" w:type="dxa"/>
            <w:gridSpan w:val="3"/>
          </w:tcPr>
          <w:p w:rsidR="00AD75EB" w:rsidRPr="00577229" w:rsidRDefault="00AD75EB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72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D21A0" w:rsidRPr="00577229" w:rsidTr="00383158">
        <w:tc>
          <w:tcPr>
            <w:tcW w:w="3850" w:type="dxa"/>
          </w:tcPr>
          <w:p w:rsidR="003D21A0" w:rsidRPr="00577229" w:rsidRDefault="003D21A0" w:rsidP="003D21A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:rsidR="003D21A0" w:rsidRPr="00BB2257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8" w:type="dxa"/>
          </w:tcPr>
          <w:p w:rsidR="003D21A0" w:rsidRPr="00BB2257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3D21A0" w:rsidRPr="00BB2257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7" w:type="dxa"/>
          </w:tcPr>
          <w:p w:rsidR="003D21A0" w:rsidRPr="00BB2257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3D21A0" w:rsidRPr="00BB2257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7" w:type="dxa"/>
          </w:tcPr>
          <w:p w:rsidR="003D21A0" w:rsidRPr="00BB2257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:rsidR="003D21A0" w:rsidRPr="00BB2257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3D21A0" w:rsidRPr="005B3147" w:rsidTr="00383158">
        <w:tc>
          <w:tcPr>
            <w:tcW w:w="3850" w:type="dxa"/>
            <w:vAlign w:val="bottom"/>
          </w:tcPr>
          <w:p w:rsidR="003D21A0" w:rsidRPr="00577229" w:rsidRDefault="003D21A0" w:rsidP="003D21A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45" w:type="dxa"/>
            <w:gridSpan w:val="7"/>
            <w:vAlign w:val="bottom"/>
          </w:tcPr>
          <w:p w:rsidR="003D21A0" w:rsidRPr="00577229" w:rsidRDefault="003D21A0" w:rsidP="003D21A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77229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D21A0" w:rsidRPr="005B3147" w:rsidTr="00383158">
        <w:tc>
          <w:tcPr>
            <w:tcW w:w="3850" w:type="dxa"/>
          </w:tcPr>
          <w:p w:rsidR="003D21A0" w:rsidRPr="00577229" w:rsidRDefault="003D21A0" w:rsidP="003D21A0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7722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133" w:type="dxa"/>
          </w:tcPr>
          <w:p w:rsidR="003D21A0" w:rsidRPr="00577229" w:rsidRDefault="00C00654" w:rsidP="003D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560,985</w:t>
            </w:r>
          </w:p>
        </w:tc>
        <w:tc>
          <w:tcPr>
            <w:tcW w:w="238" w:type="dxa"/>
          </w:tcPr>
          <w:p w:rsidR="003D21A0" w:rsidRPr="00577229" w:rsidRDefault="003D21A0" w:rsidP="003D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3D21A0" w:rsidRPr="00577229" w:rsidRDefault="003D21A0" w:rsidP="003D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7229">
              <w:rPr>
                <w:rFonts w:ascii="Angsana New" w:hAnsi="Angsana New"/>
                <w:sz w:val="30"/>
                <w:szCs w:val="30"/>
              </w:rPr>
              <w:t>438,554</w:t>
            </w:r>
          </w:p>
        </w:tc>
        <w:tc>
          <w:tcPr>
            <w:tcW w:w="237" w:type="dxa"/>
          </w:tcPr>
          <w:p w:rsidR="003D21A0" w:rsidRPr="005B3147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</w:tcPr>
          <w:p w:rsidR="003D21A0" w:rsidRPr="000E7A3D" w:rsidRDefault="001D4AD3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323,199</w:t>
            </w:r>
          </w:p>
        </w:tc>
        <w:tc>
          <w:tcPr>
            <w:tcW w:w="237" w:type="dxa"/>
          </w:tcPr>
          <w:p w:rsidR="003D21A0" w:rsidRPr="000E7A3D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32" w:type="dxa"/>
          </w:tcPr>
          <w:p w:rsidR="003D21A0" w:rsidRPr="000E7A3D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0E7A3D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322,225</w:t>
            </w:r>
          </w:p>
        </w:tc>
      </w:tr>
      <w:tr w:rsidR="003D21A0" w:rsidRPr="005B3147" w:rsidTr="00383158">
        <w:tc>
          <w:tcPr>
            <w:tcW w:w="3850" w:type="dxa"/>
          </w:tcPr>
          <w:p w:rsidR="003D21A0" w:rsidRPr="00577229" w:rsidRDefault="003D21A0" w:rsidP="003D21A0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577229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โครงการผลประโยชน์ที่ก</w:t>
            </w:r>
            <w:r w:rsidRPr="0057722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ำ</w:t>
            </w:r>
            <w:r w:rsidRPr="0057722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หนดไว้</w:t>
            </w:r>
            <w:r w:rsidRPr="00577229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133" w:type="dxa"/>
          </w:tcPr>
          <w:p w:rsidR="003D21A0" w:rsidRPr="00577229" w:rsidRDefault="00B444F7" w:rsidP="003D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31,321</w:t>
            </w:r>
          </w:p>
        </w:tc>
        <w:tc>
          <w:tcPr>
            <w:tcW w:w="238" w:type="dxa"/>
          </w:tcPr>
          <w:p w:rsidR="003D21A0" w:rsidRPr="00577229" w:rsidRDefault="003D21A0" w:rsidP="003D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3D21A0" w:rsidRPr="00577229" w:rsidRDefault="003D21A0" w:rsidP="003D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7229">
              <w:rPr>
                <w:rFonts w:ascii="Angsana New" w:hAnsi="Angsana New"/>
                <w:sz w:val="30"/>
                <w:szCs w:val="30"/>
              </w:rPr>
              <w:t>28,491</w:t>
            </w:r>
          </w:p>
        </w:tc>
        <w:tc>
          <w:tcPr>
            <w:tcW w:w="237" w:type="dxa"/>
          </w:tcPr>
          <w:p w:rsidR="003D21A0" w:rsidRPr="005B3147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</w:tcPr>
          <w:p w:rsidR="003D21A0" w:rsidRPr="000E7A3D" w:rsidRDefault="001D4AD3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22,167</w:t>
            </w:r>
          </w:p>
        </w:tc>
        <w:tc>
          <w:tcPr>
            <w:tcW w:w="237" w:type="dxa"/>
          </w:tcPr>
          <w:p w:rsidR="003D21A0" w:rsidRPr="000E7A3D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32" w:type="dxa"/>
          </w:tcPr>
          <w:p w:rsidR="003D21A0" w:rsidRPr="000E7A3D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0E7A3D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26,073</w:t>
            </w:r>
          </w:p>
        </w:tc>
      </w:tr>
      <w:tr w:rsidR="003D21A0" w:rsidRPr="005B3147" w:rsidTr="00383158">
        <w:tc>
          <w:tcPr>
            <w:tcW w:w="3850" w:type="dxa"/>
          </w:tcPr>
          <w:p w:rsidR="003D21A0" w:rsidRPr="00577229" w:rsidRDefault="003D21A0" w:rsidP="003D21A0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7722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133" w:type="dxa"/>
          </w:tcPr>
          <w:p w:rsidR="003D21A0" w:rsidRPr="00577229" w:rsidRDefault="00C00654" w:rsidP="003D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13,726</w:t>
            </w:r>
          </w:p>
        </w:tc>
        <w:tc>
          <w:tcPr>
            <w:tcW w:w="238" w:type="dxa"/>
          </w:tcPr>
          <w:p w:rsidR="003D21A0" w:rsidRPr="00577229" w:rsidRDefault="003D21A0" w:rsidP="003D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3D21A0" w:rsidRPr="00577229" w:rsidRDefault="003D21A0" w:rsidP="003D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7229">
              <w:rPr>
                <w:rFonts w:ascii="Angsana New" w:hAnsi="Angsana New"/>
                <w:sz w:val="30"/>
                <w:szCs w:val="30"/>
              </w:rPr>
              <w:t>11,508</w:t>
            </w:r>
          </w:p>
        </w:tc>
        <w:tc>
          <w:tcPr>
            <w:tcW w:w="237" w:type="dxa"/>
          </w:tcPr>
          <w:p w:rsidR="003D21A0" w:rsidRPr="005B3147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</w:tcPr>
          <w:p w:rsidR="003D21A0" w:rsidRPr="000E7A3D" w:rsidRDefault="001D4AD3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9,035</w:t>
            </w:r>
          </w:p>
        </w:tc>
        <w:tc>
          <w:tcPr>
            <w:tcW w:w="237" w:type="dxa"/>
          </w:tcPr>
          <w:p w:rsidR="003D21A0" w:rsidRPr="000E7A3D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32" w:type="dxa"/>
          </w:tcPr>
          <w:p w:rsidR="003D21A0" w:rsidRPr="000E7A3D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0E7A3D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9,051</w:t>
            </w:r>
          </w:p>
        </w:tc>
      </w:tr>
      <w:tr w:rsidR="003D21A0" w:rsidRPr="005B3147" w:rsidTr="00383158">
        <w:tc>
          <w:tcPr>
            <w:tcW w:w="3850" w:type="dxa"/>
          </w:tcPr>
          <w:p w:rsidR="003D21A0" w:rsidRPr="00577229" w:rsidRDefault="003D21A0" w:rsidP="003D21A0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7722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133" w:type="dxa"/>
          </w:tcPr>
          <w:p w:rsidR="003D21A0" w:rsidRPr="00577229" w:rsidRDefault="00B444F7" w:rsidP="003D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201,905</w:t>
            </w:r>
          </w:p>
        </w:tc>
        <w:tc>
          <w:tcPr>
            <w:tcW w:w="238" w:type="dxa"/>
          </w:tcPr>
          <w:p w:rsidR="003D21A0" w:rsidRPr="00577229" w:rsidRDefault="003D21A0" w:rsidP="003D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3D21A0" w:rsidRPr="00577229" w:rsidRDefault="003D21A0" w:rsidP="003D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7229">
              <w:rPr>
                <w:rFonts w:ascii="Angsana New" w:hAnsi="Angsana New"/>
                <w:sz w:val="30"/>
                <w:szCs w:val="30"/>
              </w:rPr>
              <w:t>150,354</w:t>
            </w:r>
          </w:p>
        </w:tc>
        <w:tc>
          <w:tcPr>
            <w:tcW w:w="237" w:type="dxa"/>
          </w:tcPr>
          <w:p w:rsidR="003D21A0" w:rsidRPr="005B3147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</w:tcPr>
          <w:p w:rsidR="003D21A0" w:rsidRPr="000E7A3D" w:rsidRDefault="00077E41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120,743</w:t>
            </w:r>
          </w:p>
        </w:tc>
        <w:tc>
          <w:tcPr>
            <w:tcW w:w="237" w:type="dxa"/>
          </w:tcPr>
          <w:p w:rsidR="003D21A0" w:rsidRPr="000E7A3D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32" w:type="dxa"/>
          </w:tcPr>
          <w:p w:rsidR="003D21A0" w:rsidRPr="000E7A3D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0E7A3D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119,765</w:t>
            </w:r>
          </w:p>
        </w:tc>
      </w:tr>
      <w:tr w:rsidR="003D21A0" w:rsidRPr="00AD75EB" w:rsidTr="00383158">
        <w:tc>
          <w:tcPr>
            <w:tcW w:w="3850" w:type="dxa"/>
          </w:tcPr>
          <w:p w:rsidR="003D21A0" w:rsidRPr="00577229" w:rsidRDefault="003D21A0" w:rsidP="003D21A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7722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:rsidR="003D21A0" w:rsidRPr="00577229" w:rsidRDefault="00C00654" w:rsidP="003D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807,937</w:t>
            </w:r>
          </w:p>
        </w:tc>
        <w:tc>
          <w:tcPr>
            <w:tcW w:w="238" w:type="dxa"/>
          </w:tcPr>
          <w:p w:rsidR="003D21A0" w:rsidRPr="00577229" w:rsidRDefault="003D21A0" w:rsidP="003D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3D21A0" w:rsidRPr="00577229" w:rsidRDefault="003D21A0" w:rsidP="003D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7229">
              <w:rPr>
                <w:rFonts w:ascii="Angsana New" w:hAnsi="Angsana New"/>
                <w:b/>
                <w:bCs/>
                <w:sz w:val="30"/>
                <w:szCs w:val="30"/>
              </w:rPr>
              <w:t>628,907</w:t>
            </w:r>
          </w:p>
        </w:tc>
        <w:tc>
          <w:tcPr>
            <w:tcW w:w="237" w:type="dxa"/>
          </w:tcPr>
          <w:p w:rsidR="003D21A0" w:rsidRPr="00AD75EB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3D21A0" w:rsidRPr="00AD75EB" w:rsidRDefault="00077E41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475,144</w:t>
            </w:r>
          </w:p>
        </w:tc>
        <w:tc>
          <w:tcPr>
            <w:tcW w:w="237" w:type="dxa"/>
          </w:tcPr>
          <w:p w:rsidR="003D21A0" w:rsidRPr="00AD75EB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:rsidR="003D21A0" w:rsidRPr="00AD75EB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477,114</w:t>
            </w:r>
          </w:p>
        </w:tc>
      </w:tr>
    </w:tbl>
    <w:p w:rsidR="00203A36" w:rsidRPr="0003563F" w:rsidRDefault="00203A36" w:rsidP="00505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50559E" w:rsidRPr="0050559E" w:rsidRDefault="0050559E" w:rsidP="00505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50559E">
        <w:rPr>
          <w:rFonts w:ascii="Angsana New" w:hAnsi="Angsana New"/>
          <w:i/>
          <w:iCs/>
          <w:sz w:val="30"/>
          <w:szCs w:val="30"/>
          <w:cs/>
        </w:rPr>
        <w:t>โครงการสมทบเงินที่กำหนดไว้</w:t>
      </w:r>
    </w:p>
    <w:p w:rsidR="0050559E" w:rsidRPr="0003563F" w:rsidRDefault="0050559E" w:rsidP="00505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50559E" w:rsidRPr="0050559E" w:rsidRDefault="0050559E" w:rsidP="00505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0559E">
        <w:rPr>
          <w:rFonts w:ascii="Angsana New" w:hAnsi="Angsana New"/>
          <w:sz w:val="30"/>
          <w:szCs w:val="30"/>
          <w:cs/>
        </w:rPr>
        <w:t>กลุ่มบริษัทได้จัดตั้งกองทุ</w:t>
      </w:r>
      <w:r>
        <w:rPr>
          <w:rFonts w:ascii="Angsana New" w:hAnsi="Angsana New"/>
          <w:sz w:val="30"/>
          <w:szCs w:val="30"/>
          <w:cs/>
        </w:rPr>
        <w:t>นสำรองเลี้ยงชีพสำหรับพนักงานของ</w:t>
      </w:r>
      <w:r w:rsidRPr="0050559E">
        <w:rPr>
          <w:rFonts w:ascii="Angsana New" w:hAnsi="Angsana New"/>
          <w:sz w:val="30"/>
          <w:szCs w:val="30"/>
          <w:cs/>
        </w:rPr>
        <w:t>กลุ่มบริษัทบนพื้นฐานความสมัครใจของ</w:t>
      </w:r>
      <w:r>
        <w:rPr>
          <w:rFonts w:ascii="Angsana New" w:hAnsi="Angsana New"/>
          <w:sz w:val="30"/>
          <w:szCs w:val="30"/>
          <w:cs/>
        </w:rPr>
        <w:t xml:space="preserve">พนักงานในการเป็นสมาชิกของกองทุน </w:t>
      </w:r>
      <w:r w:rsidRPr="0050559E">
        <w:rPr>
          <w:rFonts w:ascii="Angsana New" w:hAnsi="Angsana New"/>
          <w:sz w:val="30"/>
          <w:szCs w:val="30"/>
          <w:cs/>
        </w:rPr>
        <w:t>โดยพน</w:t>
      </w:r>
      <w:r>
        <w:rPr>
          <w:rFonts w:ascii="Angsana New" w:hAnsi="Angsana New"/>
          <w:sz w:val="30"/>
          <w:szCs w:val="30"/>
          <w:cs/>
        </w:rPr>
        <w:t xml:space="preserve">ักงานจ่ายเงินสะสมในอัตราร้อยละ </w:t>
      </w:r>
      <w:r>
        <w:rPr>
          <w:rFonts w:ascii="Angsana New" w:hAnsi="Angsana New"/>
          <w:sz w:val="30"/>
          <w:szCs w:val="30"/>
        </w:rPr>
        <w:t>3</w:t>
      </w:r>
      <w:r w:rsidRPr="0050559E">
        <w:rPr>
          <w:rFonts w:ascii="Angsana New" w:hAnsi="Angsana New"/>
          <w:sz w:val="30"/>
          <w:szCs w:val="30"/>
        </w:rPr>
        <w:t xml:space="preserve"> </w:t>
      </w:r>
      <w:r w:rsidRPr="0050559E">
        <w:rPr>
          <w:rFonts w:ascii="Angsana New" w:hAnsi="Angsana New"/>
          <w:sz w:val="30"/>
          <w:szCs w:val="30"/>
          <w:cs/>
        </w:rPr>
        <w:t>ของเงินเดือนทุกเดือน และกลุ่มบริษัทจ่ายสมทบในอั</w:t>
      </w:r>
      <w:r>
        <w:rPr>
          <w:rFonts w:ascii="Angsana New" w:hAnsi="Angsana New"/>
          <w:sz w:val="30"/>
          <w:szCs w:val="30"/>
          <w:cs/>
        </w:rPr>
        <w:t xml:space="preserve">ตราร้อยละ </w:t>
      </w:r>
      <w:r>
        <w:rPr>
          <w:rFonts w:ascii="Angsana New" w:hAnsi="Angsana New"/>
          <w:sz w:val="30"/>
          <w:szCs w:val="30"/>
        </w:rPr>
        <w:t>3</w:t>
      </w:r>
      <w:r w:rsidRPr="0050559E">
        <w:rPr>
          <w:rFonts w:ascii="Angsana New" w:hAnsi="Angsana New"/>
          <w:sz w:val="30"/>
          <w:szCs w:val="30"/>
        </w:rPr>
        <w:t xml:space="preserve"> </w:t>
      </w:r>
      <w:r w:rsidRPr="0050559E">
        <w:rPr>
          <w:rFonts w:ascii="Angsana New" w:hAnsi="Angsana New"/>
          <w:sz w:val="30"/>
          <w:szCs w:val="30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:rsidR="0003563F" w:rsidRDefault="0003563F" w:rsidP="00203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AA5121" w:rsidRDefault="00AA5121" w:rsidP="00203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AA5121" w:rsidRDefault="00AA5121" w:rsidP="00203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AA5121" w:rsidRDefault="00AA5121" w:rsidP="00203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AA5121" w:rsidRDefault="00AA5121" w:rsidP="00203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AA5121" w:rsidRDefault="00AA5121" w:rsidP="00203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AA5121" w:rsidRDefault="00AA5121" w:rsidP="00203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AA5121" w:rsidRDefault="00AA5121" w:rsidP="00203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AA5121" w:rsidRDefault="00AA5121" w:rsidP="00203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AA5121" w:rsidRDefault="00AA5121" w:rsidP="00203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AA5121" w:rsidRDefault="00AA5121" w:rsidP="00203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AA5121" w:rsidRDefault="00AA5121" w:rsidP="00203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AA5121" w:rsidRDefault="00AA5121" w:rsidP="00203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AA5121" w:rsidRPr="003A74B6" w:rsidRDefault="00AA5121" w:rsidP="00203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50559E" w:rsidRDefault="006B2D9B" w:rsidP="00505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C06367">
        <w:rPr>
          <w:rFonts w:ascii="Angsana New" w:hAnsi="Angsana New"/>
          <w:b/>
          <w:bCs/>
          <w:sz w:val="30"/>
          <w:szCs w:val="30"/>
        </w:rPr>
        <w:t>2</w:t>
      </w:r>
      <w:r w:rsidR="0050559E" w:rsidRPr="00F177ED">
        <w:rPr>
          <w:rFonts w:ascii="Angsana New" w:hAnsi="Angsana New"/>
          <w:b/>
          <w:bCs/>
          <w:sz w:val="30"/>
          <w:szCs w:val="30"/>
        </w:rPr>
        <w:tab/>
      </w:r>
      <w:r w:rsidR="0050559E">
        <w:rPr>
          <w:rFonts w:ascii="Angsana New" w:hAnsi="Angsana New" w:hint="cs"/>
          <w:b/>
          <w:bCs/>
          <w:sz w:val="30"/>
          <w:szCs w:val="30"/>
          <w:cs/>
        </w:rPr>
        <w:t>ค่าใช้จ่ายตามลักษณะ</w:t>
      </w:r>
    </w:p>
    <w:p w:rsidR="00203A36" w:rsidRPr="0003563F" w:rsidRDefault="00203A36" w:rsidP="00764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</w:p>
    <w:p w:rsidR="0050559E" w:rsidRDefault="0050559E" w:rsidP="00505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0559E">
        <w:rPr>
          <w:rFonts w:ascii="Angsana New" w:hAnsi="Angsana New"/>
          <w:sz w:val="30"/>
          <w:szCs w:val="30"/>
          <w:cs/>
        </w:rPr>
        <w:t>งบ</w:t>
      </w:r>
      <w:r w:rsidR="000A205B">
        <w:rPr>
          <w:rFonts w:ascii="Angsana New" w:hAnsi="Angsana New" w:hint="cs"/>
          <w:sz w:val="30"/>
          <w:szCs w:val="30"/>
          <w:cs/>
        </w:rPr>
        <w:t>กำไรขาดทุนเบ็ดเสร็จ</w:t>
      </w:r>
      <w:r w:rsidRPr="0050559E">
        <w:rPr>
          <w:rFonts w:ascii="Angsana New" w:hAnsi="Angsana New"/>
          <w:sz w:val="30"/>
          <w:szCs w:val="30"/>
          <w:cs/>
        </w:rPr>
        <w:t>ได้รวมการวิเคราะห์ค่าใช้จ่ายตามหน้าที่ ค่าใช้จ่ายตามลักษณะได้เปิดเผยตามข้อกำหนด</w:t>
      </w:r>
      <w:r w:rsidR="000A205B">
        <w:rPr>
          <w:rFonts w:ascii="Angsana New" w:hAnsi="Angsana New" w:hint="cs"/>
          <w:sz w:val="30"/>
          <w:szCs w:val="30"/>
          <w:cs/>
        </w:rPr>
        <w:t xml:space="preserve">     </w:t>
      </w:r>
      <w:r w:rsidRPr="0050559E">
        <w:rPr>
          <w:rFonts w:ascii="Angsana New" w:hAnsi="Angsana New"/>
          <w:sz w:val="30"/>
          <w:szCs w:val="30"/>
          <w:cs/>
        </w:rPr>
        <w:t>ในมาตรฐานการรายงานทางการเงินฉบับต่างๆ ดังนี้</w:t>
      </w:r>
    </w:p>
    <w:p w:rsidR="0050559E" w:rsidRPr="0003563F" w:rsidRDefault="0050559E" w:rsidP="00764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3850"/>
        <w:gridCol w:w="1133"/>
        <w:gridCol w:w="238"/>
        <w:gridCol w:w="1134"/>
        <w:gridCol w:w="237"/>
        <w:gridCol w:w="1134"/>
        <w:gridCol w:w="237"/>
        <w:gridCol w:w="1132"/>
      </w:tblGrid>
      <w:tr w:rsidR="0050559E" w:rsidRPr="00521F99" w:rsidTr="00EE14B9">
        <w:trPr>
          <w:trHeight w:val="420"/>
        </w:trPr>
        <w:tc>
          <w:tcPr>
            <w:tcW w:w="3850" w:type="dxa"/>
          </w:tcPr>
          <w:p w:rsidR="0050559E" w:rsidRPr="007A6B21" w:rsidRDefault="0050559E" w:rsidP="00EE14B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5" w:type="dxa"/>
            <w:gridSpan w:val="3"/>
          </w:tcPr>
          <w:p w:rsidR="0050559E" w:rsidRPr="00521F99" w:rsidRDefault="0050559E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1F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7" w:type="dxa"/>
          </w:tcPr>
          <w:p w:rsidR="0050559E" w:rsidRPr="00521F99" w:rsidRDefault="0050559E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3" w:type="dxa"/>
            <w:gridSpan w:val="3"/>
          </w:tcPr>
          <w:p w:rsidR="0050559E" w:rsidRPr="00521F99" w:rsidRDefault="0050559E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1F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D21A0" w:rsidRPr="00521F99" w:rsidTr="00EE14B9">
        <w:trPr>
          <w:trHeight w:val="420"/>
        </w:trPr>
        <w:tc>
          <w:tcPr>
            <w:tcW w:w="3850" w:type="dxa"/>
          </w:tcPr>
          <w:p w:rsidR="003D21A0" w:rsidRPr="00521F99" w:rsidRDefault="003D21A0" w:rsidP="003D21A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:rsidR="003D21A0" w:rsidRPr="00BB2257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8" w:type="dxa"/>
          </w:tcPr>
          <w:p w:rsidR="003D21A0" w:rsidRPr="00BB2257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3D21A0" w:rsidRPr="00BB2257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7" w:type="dxa"/>
          </w:tcPr>
          <w:p w:rsidR="003D21A0" w:rsidRPr="00BB2257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3D21A0" w:rsidRPr="00BB2257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7" w:type="dxa"/>
          </w:tcPr>
          <w:p w:rsidR="003D21A0" w:rsidRPr="00BB2257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:rsidR="003D21A0" w:rsidRPr="00BB2257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3D21A0" w:rsidRPr="00521F99" w:rsidTr="00EE14B9">
        <w:trPr>
          <w:trHeight w:val="420"/>
        </w:trPr>
        <w:tc>
          <w:tcPr>
            <w:tcW w:w="3850" w:type="dxa"/>
            <w:vAlign w:val="bottom"/>
          </w:tcPr>
          <w:p w:rsidR="003D21A0" w:rsidRPr="00521F99" w:rsidRDefault="003D21A0" w:rsidP="003D21A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45" w:type="dxa"/>
            <w:gridSpan w:val="7"/>
            <w:vAlign w:val="bottom"/>
          </w:tcPr>
          <w:p w:rsidR="003D21A0" w:rsidRPr="00521F99" w:rsidRDefault="003D21A0" w:rsidP="003D21A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21F99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D21A0" w:rsidRPr="00521F99" w:rsidTr="00EE14B9">
        <w:trPr>
          <w:trHeight w:val="420"/>
        </w:trPr>
        <w:tc>
          <w:tcPr>
            <w:tcW w:w="3850" w:type="dxa"/>
          </w:tcPr>
          <w:p w:rsidR="003D21A0" w:rsidRPr="00521F99" w:rsidRDefault="003D21A0" w:rsidP="003D21A0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ต้นทุนการผลิตงานและบริการ</w:t>
            </w:r>
          </w:p>
        </w:tc>
        <w:tc>
          <w:tcPr>
            <w:tcW w:w="1133" w:type="dxa"/>
          </w:tcPr>
          <w:p w:rsidR="003D21A0" w:rsidRPr="00521F99" w:rsidRDefault="00432728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1,086,597</w:t>
            </w:r>
          </w:p>
        </w:tc>
        <w:tc>
          <w:tcPr>
            <w:tcW w:w="238" w:type="dxa"/>
          </w:tcPr>
          <w:p w:rsidR="003D21A0" w:rsidRPr="00521F99" w:rsidRDefault="003D21A0" w:rsidP="003D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3D21A0" w:rsidRPr="00521F99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468,184</w:t>
            </w:r>
          </w:p>
        </w:tc>
        <w:tc>
          <w:tcPr>
            <w:tcW w:w="237" w:type="dxa"/>
          </w:tcPr>
          <w:p w:rsidR="003D21A0" w:rsidRPr="00521F99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3D21A0" w:rsidRPr="00521F99" w:rsidRDefault="00077E41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391,114</w:t>
            </w:r>
          </w:p>
        </w:tc>
        <w:tc>
          <w:tcPr>
            <w:tcW w:w="237" w:type="dxa"/>
          </w:tcPr>
          <w:p w:rsidR="003D21A0" w:rsidRPr="00521F99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:rsidR="003D21A0" w:rsidRPr="00521F99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438,324</w:t>
            </w:r>
          </w:p>
        </w:tc>
      </w:tr>
      <w:tr w:rsidR="003D21A0" w:rsidRPr="00521F99" w:rsidTr="00EE14B9">
        <w:trPr>
          <w:trHeight w:val="420"/>
        </w:trPr>
        <w:tc>
          <w:tcPr>
            <w:tcW w:w="3850" w:type="dxa"/>
          </w:tcPr>
          <w:p w:rsidR="003D21A0" w:rsidRPr="00521F99" w:rsidRDefault="003D21A0" w:rsidP="003D21A0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1F9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  <w:p w:rsidR="003D21A0" w:rsidRPr="00521F99" w:rsidRDefault="003D21A0" w:rsidP="003D21A0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1F99">
              <w:rPr>
                <w:rFonts w:ascii="Angsana New" w:hAnsi="Angsana New"/>
                <w:color w:val="000000"/>
                <w:sz w:val="30"/>
                <w:szCs w:val="30"/>
              </w:rPr>
              <w:t xml:space="preserve">   </w:t>
            </w:r>
            <w:r w:rsidRPr="00521F9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และงานระหว่างทำ</w:t>
            </w:r>
          </w:p>
        </w:tc>
        <w:tc>
          <w:tcPr>
            <w:tcW w:w="1133" w:type="dxa"/>
          </w:tcPr>
          <w:p w:rsidR="003D21A0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  <w:p w:rsidR="00432728" w:rsidRPr="00521F99" w:rsidRDefault="00432728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(6,803)</w:t>
            </w:r>
          </w:p>
        </w:tc>
        <w:tc>
          <w:tcPr>
            <w:tcW w:w="238" w:type="dxa"/>
          </w:tcPr>
          <w:p w:rsidR="003D21A0" w:rsidRPr="00521F99" w:rsidRDefault="003D21A0" w:rsidP="003D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3D21A0" w:rsidRPr="00521F99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  <w:p w:rsidR="003D21A0" w:rsidRPr="00521F99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521F99">
              <w:rPr>
                <w:rFonts w:ascii="Angsana New" w:eastAsia="MS Mincho" w:hAnsi="Angsana New"/>
                <w:sz w:val="30"/>
                <w:szCs w:val="30"/>
              </w:rPr>
              <w:t>(31,905)</w:t>
            </w:r>
          </w:p>
        </w:tc>
        <w:tc>
          <w:tcPr>
            <w:tcW w:w="237" w:type="dxa"/>
          </w:tcPr>
          <w:p w:rsidR="003D21A0" w:rsidRPr="00521F99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3D21A0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  <w:p w:rsidR="00077E41" w:rsidRPr="00521F99" w:rsidRDefault="00077E41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17,574</w:t>
            </w:r>
          </w:p>
        </w:tc>
        <w:tc>
          <w:tcPr>
            <w:tcW w:w="237" w:type="dxa"/>
          </w:tcPr>
          <w:p w:rsidR="003D21A0" w:rsidRPr="00521F99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:rsidR="003D21A0" w:rsidRPr="00521F99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  <w:p w:rsidR="003D21A0" w:rsidRPr="00521F99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521F99">
              <w:rPr>
                <w:rFonts w:ascii="Angsana New" w:eastAsia="MS Mincho" w:hAnsi="Angsana New"/>
                <w:sz w:val="30"/>
                <w:szCs w:val="30"/>
              </w:rPr>
              <w:t>(31,325)</w:t>
            </w:r>
          </w:p>
        </w:tc>
      </w:tr>
      <w:tr w:rsidR="003D21A0" w:rsidRPr="00521F99" w:rsidTr="00EE14B9">
        <w:trPr>
          <w:trHeight w:val="420"/>
        </w:trPr>
        <w:tc>
          <w:tcPr>
            <w:tcW w:w="3850" w:type="dxa"/>
          </w:tcPr>
          <w:p w:rsidR="003D21A0" w:rsidRPr="00521F99" w:rsidRDefault="003D21A0" w:rsidP="003D21A0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1F9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33" w:type="dxa"/>
          </w:tcPr>
          <w:p w:rsidR="003D21A0" w:rsidRPr="00521F99" w:rsidRDefault="00432728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237,407</w:t>
            </w:r>
          </w:p>
        </w:tc>
        <w:tc>
          <w:tcPr>
            <w:tcW w:w="238" w:type="dxa"/>
          </w:tcPr>
          <w:p w:rsidR="003D21A0" w:rsidRPr="00521F99" w:rsidRDefault="003D21A0" w:rsidP="003D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3D21A0" w:rsidRPr="00521F99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521F99">
              <w:rPr>
                <w:rFonts w:ascii="Angsana New" w:eastAsia="MS Mincho" w:hAnsi="Angsana New"/>
                <w:sz w:val="30"/>
                <w:szCs w:val="30"/>
              </w:rPr>
              <w:t>273,056</w:t>
            </w:r>
          </w:p>
        </w:tc>
        <w:tc>
          <w:tcPr>
            <w:tcW w:w="237" w:type="dxa"/>
          </w:tcPr>
          <w:p w:rsidR="003D21A0" w:rsidRPr="00521F99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3D21A0" w:rsidRPr="00521F99" w:rsidRDefault="00077E41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231,556</w:t>
            </w:r>
          </w:p>
        </w:tc>
        <w:tc>
          <w:tcPr>
            <w:tcW w:w="237" w:type="dxa"/>
          </w:tcPr>
          <w:p w:rsidR="003D21A0" w:rsidRPr="00521F99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:rsidR="003D21A0" w:rsidRPr="00521F99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521F99">
              <w:rPr>
                <w:rFonts w:ascii="Angsana New" w:eastAsia="MS Mincho" w:hAnsi="Angsana New"/>
                <w:sz w:val="30"/>
                <w:szCs w:val="30"/>
              </w:rPr>
              <w:t>273,056</w:t>
            </w:r>
          </w:p>
        </w:tc>
      </w:tr>
      <w:tr w:rsidR="003D21A0" w:rsidRPr="005B3147" w:rsidTr="00EE14B9">
        <w:trPr>
          <w:trHeight w:val="420"/>
        </w:trPr>
        <w:tc>
          <w:tcPr>
            <w:tcW w:w="3850" w:type="dxa"/>
          </w:tcPr>
          <w:p w:rsidR="003D21A0" w:rsidRPr="00521F99" w:rsidRDefault="003D21A0" w:rsidP="003D21A0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521F9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ค่าใช้จ่ายผลประโยชน์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ของ</w:t>
            </w:r>
            <w:r w:rsidRPr="00521F9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133" w:type="dxa"/>
          </w:tcPr>
          <w:p w:rsidR="003D21A0" w:rsidRPr="00521F99" w:rsidRDefault="00432728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807,937</w:t>
            </w:r>
          </w:p>
        </w:tc>
        <w:tc>
          <w:tcPr>
            <w:tcW w:w="238" w:type="dxa"/>
          </w:tcPr>
          <w:p w:rsidR="003D21A0" w:rsidRPr="00521F99" w:rsidRDefault="003D21A0" w:rsidP="003D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3D21A0" w:rsidRPr="00521F99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521F99">
              <w:rPr>
                <w:rFonts w:ascii="Angsana New" w:eastAsia="MS Mincho" w:hAnsi="Angsana New"/>
                <w:sz w:val="30"/>
                <w:szCs w:val="30"/>
              </w:rPr>
              <w:t>628,907</w:t>
            </w:r>
          </w:p>
        </w:tc>
        <w:tc>
          <w:tcPr>
            <w:tcW w:w="237" w:type="dxa"/>
          </w:tcPr>
          <w:p w:rsidR="003D21A0" w:rsidRPr="00521F99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3D21A0" w:rsidRPr="00521F99" w:rsidRDefault="00077E41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475,144</w:t>
            </w:r>
          </w:p>
        </w:tc>
        <w:tc>
          <w:tcPr>
            <w:tcW w:w="237" w:type="dxa"/>
          </w:tcPr>
          <w:p w:rsidR="003D21A0" w:rsidRPr="00521F99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:rsidR="003D21A0" w:rsidRPr="00521F99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521F99">
              <w:rPr>
                <w:rFonts w:ascii="Angsana New" w:eastAsia="MS Mincho" w:hAnsi="Angsana New"/>
                <w:sz w:val="30"/>
                <w:szCs w:val="30"/>
              </w:rPr>
              <w:t>477,114</w:t>
            </w:r>
          </w:p>
        </w:tc>
      </w:tr>
      <w:tr w:rsidR="003D21A0" w:rsidRPr="005B3147" w:rsidTr="00EE14B9">
        <w:trPr>
          <w:trHeight w:val="420"/>
        </w:trPr>
        <w:tc>
          <w:tcPr>
            <w:tcW w:w="3850" w:type="dxa"/>
          </w:tcPr>
          <w:p w:rsidR="003D21A0" w:rsidRPr="0003563F" w:rsidRDefault="003D21A0" w:rsidP="003D21A0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563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ค่าเสื่อมราคาและตัดจำหน่าย</w:t>
            </w:r>
          </w:p>
        </w:tc>
        <w:tc>
          <w:tcPr>
            <w:tcW w:w="1133" w:type="dxa"/>
          </w:tcPr>
          <w:p w:rsidR="003D21A0" w:rsidRPr="0003563F" w:rsidRDefault="0012256E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478,593</w:t>
            </w:r>
          </w:p>
        </w:tc>
        <w:tc>
          <w:tcPr>
            <w:tcW w:w="238" w:type="dxa"/>
          </w:tcPr>
          <w:p w:rsidR="003D21A0" w:rsidRPr="0003563F" w:rsidRDefault="003D21A0" w:rsidP="003D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3D21A0" w:rsidRPr="0003563F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398,017</w:t>
            </w:r>
          </w:p>
        </w:tc>
        <w:tc>
          <w:tcPr>
            <w:tcW w:w="237" w:type="dxa"/>
          </w:tcPr>
          <w:p w:rsidR="003D21A0" w:rsidRPr="0003563F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3D21A0" w:rsidRPr="0003563F" w:rsidRDefault="0012256E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132,603</w:t>
            </w:r>
          </w:p>
        </w:tc>
        <w:tc>
          <w:tcPr>
            <w:tcW w:w="237" w:type="dxa"/>
          </w:tcPr>
          <w:p w:rsidR="003D21A0" w:rsidRPr="0003563F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:rsidR="003D21A0" w:rsidRPr="0003563F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126,842</w:t>
            </w:r>
          </w:p>
        </w:tc>
      </w:tr>
      <w:tr w:rsidR="003D21A0" w:rsidRPr="00C12CFF" w:rsidTr="00EE14B9">
        <w:trPr>
          <w:trHeight w:val="420"/>
        </w:trPr>
        <w:tc>
          <w:tcPr>
            <w:tcW w:w="3850" w:type="dxa"/>
          </w:tcPr>
          <w:p w:rsidR="003D21A0" w:rsidRPr="00C12CFF" w:rsidRDefault="003D21A0" w:rsidP="003D21A0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12CF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ค่าบทความ ค่าภาพประกอบ ค่าแปล </w:t>
            </w:r>
          </w:p>
          <w:p w:rsidR="003D21A0" w:rsidRPr="00C12CFF" w:rsidRDefault="003D21A0" w:rsidP="003D21A0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12CF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และค่าลิขสิทธิ์</w:t>
            </w:r>
          </w:p>
        </w:tc>
        <w:tc>
          <w:tcPr>
            <w:tcW w:w="1133" w:type="dxa"/>
          </w:tcPr>
          <w:p w:rsidR="003D21A0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  <w:p w:rsidR="00432728" w:rsidRPr="00C12CFF" w:rsidRDefault="00432728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154,300</w:t>
            </w:r>
          </w:p>
        </w:tc>
        <w:tc>
          <w:tcPr>
            <w:tcW w:w="238" w:type="dxa"/>
          </w:tcPr>
          <w:p w:rsidR="003D21A0" w:rsidRPr="00C12CFF" w:rsidRDefault="003D21A0" w:rsidP="003D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3D21A0" w:rsidRPr="00C12CFF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  <w:p w:rsidR="003D21A0" w:rsidRPr="00C12CFF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C12CFF">
              <w:rPr>
                <w:rFonts w:ascii="Angsana New" w:eastAsia="MS Mincho" w:hAnsi="Angsana New"/>
                <w:sz w:val="30"/>
                <w:szCs w:val="30"/>
              </w:rPr>
              <w:t>89,130</w:t>
            </w:r>
          </w:p>
        </w:tc>
        <w:tc>
          <w:tcPr>
            <w:tcW w:w="237" w:type="dxa"/>
          </w:tcPr>
          <w:p w:rsidR="003D21A0" w:rsidRPr="00C12CFF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077E41" w:rsidRDefault="00077E41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  <w:p w:rsidR="003D21A0" w:rsidRPr="00C12CFF" w:rsidRDefault="00077E41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81,293</w:t>
            </w:r>
          </w:p>
        </w:tc>
        <w:tc>
          <w:tcPr>
            <w:tcW w:w="237" w:type="dxa"/>
          </w:tcPr>
          <w:p w:rsidR="003D21A0" w:rsidRPr="00C12CFF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:rsidR="003D21A0" w:rsidRPr="00C12CFF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  <w:p w:rsidR="003D21A0" w:rsidRPr="00C12CFF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C12CFF">
              <w:rPr>
                <w:rFonts w:ascii="Angsana New" w:eastAsia="MS Mincho" w:hAnsi="Angsana New"/>
                <w:sz w:val="30"/>
                <w:szCs w:val="30"/>
              </w:rPr>
              <w:t>65,743</w:t>
            </w:r>
          </w:p>
        </w:tc>
      </w:tr>
      <w:tr w:rsidR="003D21A0" w:rsidRPr="00C12CFF" w:rsidTr="00EE14B9">
        <w:trPr>
          <w:trHeight w:val="420"/>
        </w:trPr>
        <w:tc>
          <w:tcPr>
            <w:tcW w:w="3850" w:type="dxa"/>
          </w:tcPr>
          <w:p w:rsidR="003D21A0" w:rsidRPr="00C12CFF" w:rsidRDefault="003D21A0" w:rsidP="003D21A0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12CF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ใช้จ่ายกิจกรรม</w:t>
            </w:r>
          </w:p>
        </w:tc>
        <w:tc>
          <w:tcPr>
            <w:tcW w:w="1133" w:type="dxa"/>
          </w:tcPr>
          <w:p w:rsidR="003D21A0" w:rsidRPr="00C12CFF" w:rsidRDefault="00432728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82,384</w:t>
            </w:r>
          </w:p>
        </w:tc>
        <w:tc>
          <w:tcPr>
            <w:tcW w:w="238" w:type="dxa"/>
          </w:tcPr>
          <w:p w:rsidR="003D21A0" w:rsidRPr="00C12CFF" w:rsidRDefault="003D21A0" w:rsidP="003D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3D21A0" w:rsidRPr="00C12CFF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C12CFF">
              <w:rPr>
                <w:rFonts w:ascii="Angsana New" w:eastAsia="MS Mincho" w:hAnsi="Angsana New"/>
                <w:sz w:val="30"/>
                <w:szCs w:val="30"/>
              </w:rPr>
              <w:t>87,484</w:t>
            </w:r>
          </w:p>
        </w:tc>
        <w:tc>
          <w:tcPr>
            <w:tcW w:w="237" w:type="dxa"/>
          </w:tcPr>
          <w:p w:rsidR="003D21A0" w:rsidRPr="00C12CFF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3D21A0" w:rsidRPr="00C12CFF" w:rsidRDefault="00077E41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53,830</w:t>
            </w:r>
          </w:p>
        </w:tc>
        <w:tc>
          <w:tcPr>
            <w:tcW w:w="237" w:type="dxa"/>
          </w:tcPr>
          <w:p w:rsidR="003D21A0" w:rsidRPr="00C12CFF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:rsidR="003D21A0" w:rsidRPr="00C12CFF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C12CFF">
              <w:rPr>
                <w:rFonts w:ascii="Angsana New" w:eastAsia="MS Mincho" w:hAnsi="Angsana New"/>
                <w:sz w:val="30"/>
                <w:szCs w:val="30"/>
              </w:rPr>
              <w:t>73,844</w:t>
            </w:r>
          </w:p>
        </w:tc>
      </w:tr>
      <w:tr w:rsidR="003D21A0" w:rsidRPr="00C12CFF" w:rsidTr="00EE14B9">
        <w:trPr>
          <w:trHeight w:val="420"/>
        </w:trPr>
        <w:tc>
          <w:tcPr>
            <w:tcW w:w="3850" w:type="dxa"/>
          </w:tcPr>
          <w:p w:rsidR="003D21A0" w:rsidRPr="00C12CFF" w:rsidRDefault="003D21A0" w:rsidP="003D21A0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12CF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133" w:type="dxa"/>
          </w:tcPr>
          <w:p w:rsidR="003D21A0" w:rsidRPr="00C12CFF" w:rsidRDefault="00432728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50,702</w:t>
            </w:r>
          </w:p>
        </w:tc>
        <w:tc>
          <w:tcPr>
            <w:tcW w:w="238" w:type="dxa"/>
          </w:tcPr>
          <w:p w:rsidR="003D21A0" w:rsidRPr="00C12CFF" w:rsidRDefault="003D21A0" w:rsidP="003D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3D21A0" w:rsidRPr="00C12CFF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C12CFF">
              <w:rPr>
                <w:rFonts w:ascii="Angsana New" w:eastAsia="MS Mincho" w:hAnsi="Angsana New"/>
                <w:sz w:val="30"/>
                <w:szCs w:val="30"/>
              </w:rPr>
              <w:t>40,940</w:t>
            </w:r>
          </w:p>
        </w:tc>
        <w:tc>
          <w:tcPr>
            <w:tcW w:w="237" w:type="dxa"/>
          </w:tcPr>
          <w:p w:rsidR="003D21A0" w:rsidRPr="00C12CFF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3D21A0" w:rsidRPr="00C12CFF" w:rsidRDefault="00077E41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31,640</w:t>
            </w:r>
          </w:p>
        </w:tc>
        <w:tc>
          <w:tcPr>
            <w:tcW w:w="237" w:type="dxa"/>
          </w:tcPr>
          <w:p w:rsidR="003D21A0" w:rsidRPr="00C12CFF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:rsidR="003D21A0" w:rsidRPr="00C12CFF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C12CFF">
              <w:rPr>
                <w:rFonts w:ascii="Angsana New" w:eastAsia="MS Mincho" w:hAnsi="Angsana New"/>
                <w:sz w:val="30"/>
                <w:szCs w:val="30"/>
              </w:rPr>
              <w:t>34,031</w:t>
            </w:r>
          </w:p>
        </w:tc>
      </w:tr>
      <w:tr w:rsidR="009466F8" w:rsidRPr="00C12CFF" w:rsidTr="00560A92">
        <w:trPr>
          <w:trHeight w:val="420"/>
        </w:trPr>
        <w:tc>
          <w:tcPr>
            <w:tcW w:w="3850" w:type="dxa"/>
          </w:tcPr>
          <w:p w:rsidR="009466F8" w:rsidRPr="00C12CFF" w:rsidRDefault="009466F8" w:rsidP="00560A92">
            <w:pPr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12CFF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ค่าธรรมเนียมและภาษี</w:t>
            </w:r>
          </w:p>
        </w:tc>
        <w:tc>
          <w:tcPr>
            <w:tcW w:w="1133" w:type="dxa"/>
          </w:tcPr>
          <w:p w:rsidR="009466F8" w:rsidRPr="00C12CFF" w:rsidRDefault="009466F8" w:rsidP="00560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49,882</w:t>
            </w:r>
          </w:p>
        </w:tc>
        <w:tc>
          <w:tcPr>
            <w:tcW w:w="238" w:type="dxa"/>
          </w:tcPr>
          <w:p w:rsidR="009466F8" w:rsidRPr="00C12CFF" w:rsidRDefault="009466F8" w:rsidP="00560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9466F8" w:rsidRPr="00C12CFF" w:rsidRDefault="009466F8" w:rsidP="00560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C12CFF">
              <w:rPr>
                <w:rFonts w:ascii="Angsana New" w:eastAsia="MS Mincho" w:hAnsi="Angsana New"/>
                <w:sz w:val="30"/>
                <w:szCs w:val="30"/>
              </w:rPr>
              <w:t>28,136</w:t>
            </w:r>
          </w:p>
        </w:tc>
        <w:tc>
          <w:tcPr>
            <w:tcW w:w="237" w:type="dxa"/>
          </w:tcPr>
          <w:p w:rsidR="009466F8" w:rsidRPr="00C12CFF" w:rsidRDefault="009466F8" w:rsidP="00560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9466F8" w:rsidRPr="00C12CFF" w:rsidRDefault="009466F8" w:rsidP="00560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16,500</w:t>
            </w:r>
          </w:p>
        </w:tc>
        <w:tc>
          <w:tcPr>
            <w:tcW w:w="237" w:type="dxa"/>
          </w:tcPr>
          <w:p w:rsidR="009466F8" w:rsidRPr="00C12CFF" w:rsidRDefault="009466F8" w:rsidP="00560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:rsidR="009466F8" w:rsidRPr="00C12CFF" w:rsidRDefault="009466F8" w:rsidP="00560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C12CFF">
              <w:rPr>
                <w:rFonts w:ascii="Angsana New" w:eastAsia="MS Mincho" w:hAnsi="Angsana New"/>
                <w:sz w:val="30"/>
                <w:szCs w:val="30"/>
              </w:rPr>
              <w:t>10,206</w:t>
            </w:r>
          </w:p>
        </w:tc>
      </w:tr>
      <w:tr w:rsidR="003D21A0" w:rsidRPr="00C12CFF" w:rsidTr="00EE14B9">
        <w:trPr>
          <w:trHeight w:val="420"/>
        </w:trPr>
        <w:tc>
          <w:tcPr>
            <w:tcW w:w="3850" w:type="dxa"/>
          </w:tcPr>
          <w:p w:rsidR="003D21A0" w:rsidRPr="00C12CFF" w:rsidRDefault="003D21A0" w:rsidP="003D21A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12CFF">
              <w:rPr>
                <w:rFonts w:ascii="Angsana New" w:hAnsi="Angsana New" w:hint="cs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1133" w:type="dxa"/>
          </w:tcPr>
          <w:p w:rsidR="003D21A0" w:rsidRPr="00C12CFF" w:rsidRDefault="00432728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35,073</w:t>
            </w:r>
          </w:p>
        </w:tc>
        <w:tc>
          <w:tcPr>
            <w:tcW w:w="238" w:type="dxa"/>
          </w:tcPr>
          <w:p w:rsidR="003D21A0" w:rsidRPr="00C12CFF" w:rsidRDefault="003D21A0" w:rsidP="003D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3D21A0" w:rsidRPr="00C12CFF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C12CFF">
              <w:rPr>
                <w:rFonts w:ascii="Angsana New" w:eastAsia="MS Mincho" w:hAnsi="Angsana New"/>
                <w:sz w:val="30"/>
                <w:szCs w:val="30"/>
              </w:rPr>
              <w:t>37,134</w:t>
            </w:r>
          </w:p>
        </w:tc>
        <w:tc>
          <w:tcPr>
            <w:tcW w:w="237" w:type="dxa"/>
          </w:tcPr>
          <w:p w:rsidR="003D21A0" w:rsidRPr="00C12CFF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3D21A0" w:rsidRPr="00C12CFF" w:rsidRDefault="00077E41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28,763</w:t>
            </w:r>
          </w:p>
        </w:tc>
        <w:tc>
          <w:tcPr>
            <w:tcW w:w="237" w:type="dxa"/>
          </w:tcPr>
          <w:p w:rsidR="003D21A0" w:rsidRPr="00C12CFF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:rsidR="003D21A0" w:rsidRPr="00C12CFF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C12CFF">
              <w:rPr>
                <w:rFonts w:ascii="Angsana New" w:eastAsia="MS Mincho" w:hAnsi="Angsana New"/>
                <w:sz w:val="30"/>
                <w:szCs w:val="30"/>
              </w:rPr>
              <w:t>35,485</w:t>
            </w:r>
          </w:p>
        </w:tc>
      </w:tr>
      <w:tr w:rsidR="00077E41" w:rsidRPr="00C12CFF" w:rsidTr="00EE14B9">
        <w:trPr>
          <w:trHeight w:val="420"/>
        </w:trPr>
        <w:tc>
          <w:tcPr>
            <w:tcW w:w="3850" w:type="dxa"/>
          </w:tcPr>
          <w:p w:rsidR="00077E41" w:rsidRPr="00C12CFF" w:rsidRDefault="00077E41" w:rsidP="00077E4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12CFF">
              <w:rPr>
                <w:rFonts w:ascii="Angsana New" w:hAnsi="Angsana New" w:hint="cs"/>
                <w:sz w:val="30"/>
                <w:szCs w:val="30"/>
                <w:cs/>
              </w:rPr>
              <w:t>ค่าบริการโครงข่ายส่งสัญญาณ</w:t>
            </w:r>
          </w:p>
        </w:tc>
        <w:tc>
          <w:tcPr>
            <w:tcW w:w="1133" w:type="dxa"/>
          </w:tcPr>
          <w:p w:rsidR="00077E41" w:rsidRPr="00C12CFF" w:rsidRDefault="00432728" w:rsidP="0007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175,657</w:t>
            </w:r>
          </w:p>
        </w:tc>
        <w:tc>
          <w:tcPr>
            <w:tcW w:w="238" w:type="dxa"/>
          </w:tcPr>
          <w:p w:rsidR="00077E41" w:rsidRPr="00C12CFF" w:rsidRDefault="00077E41" w:rsidP="00077E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077E41" w:rsidRPr="00C12CFF" w:rsidRDefault="00077E41" w:rsidP="0007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C12CFF">
              <w:rPr>
                <w:rFonts w:ascii="Angsana New" w:eastAsia="MS Mincho" w:hAnsi="Angsana New"/>
                <w:sz w:val="30"/>
                <w:szCs w:val="30"/>
              </w:rPr>
              <w:t>171,683</w:t>
            </w:r>
          </w:p>
        </w:tc>
        <w:tc>
          <w:tcPr>
            <w:tcW w:w="237" w:type="dxa"/>
          </w:tcPr>
          <w:p w:rsidR="00077E41" w:rsidRPr="00C12CFF" w:rsidRDefault="00077E41" w:rsidP="0007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077E41" w:rsidRPr="00C12CFF" w:rsidRDefault="00077E41" w:rsidP="0007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:rsidR="00077E41" w:rsidRPr="00C12CFF" w:rsidRDefault="00077E41" w:rsidP="0007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:rsidR="00077E41" w:rsidRPr="00C12CFF" w:rsidRDefault="00077E41" w:rsidP="0007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077E41" w:rsidRPr="005B3147" w:rsidTr="00EE14B9">
        <w:trPr>
          <w:trHeight w:val="420"/>
        </w:trPr>
        <w:tc>
          <w:tcPr>
            <w:tcW w:w="3850" w:type="dxa"/>
          </w:tcPr>
          <w:p w:rsidR="00077E41" w:rsidRPr="00C12CFF" w:rsidRDefault="00077E41" w:rsidP="00077E41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12CF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133" w:type="dxa"/>
          </w:tcPr>
          <w:p w:rsidR="00077E41" w:rsidRPr="00C12CFF" w:rsidRDefault="0012256E" w:rsidP="0007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128,197</w:t>
            </w:r>
          </w:p>
        </w:tc>
        <w:tc>
          <w:tcPr>
            <w:tcW w:w="238" w:type="dxa"/>
          </w:tcPr>
          <w:p w:rsidR="00077E41" w:rsidRPr="00C12CFF" w:rsidRDefault="00077E41" w:rsidP="00077E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077E41" w:rsidRPr="00C12CFF" w:rsidRDefault="00077E41" w:rsidP="0007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65,445</w:t>
            </w:r>
          </w:p>
        </w:tc>
        <w:tc>
          <w:tcPr>
            <w:tcW w:w="237" w:type="dxa"/>
          </w:tcPr>
          <w:p w:rsidR="00077E41" w:rsidRPr="00C12CFF" w:rsidRDefault="00077E41" w:rsidP="0007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077E41" w:rsidRPr="00E70754" w:rsidRDefault="0012256E" w:rsidP="0007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71,294</w:t>
            </w:r>
          </w:p>
        </w:tc>
        <w:tc>
          <w:tcPr>
            <w:tcW w:w="237" w:type="dxa"/>
          </w:tcPr>
          <w:p w:rsidR="00077E41" w:rsidRPr="00E70754" w:rsidRDefault="00077E41" w:rsidP="0007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:rsidR="00077E41" w:rsidRPr="00E70754" w:rsidRDefault="00077E41" w:rsidP="0007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61,443</w:t>
            </w:r>
          </w:p>
        </w:tc>
      </w:tr>
      <w:tr w:rsidR="00077E41" w:rsidRPr="00AD75EB" w:rsidTr="00EE14B9">
        <w:trPr>
          <w:trHeight w:val="420"/>
        </w:trPr>
        <w:tc>
          <w:tcPr>
            <w:tcW w:w="3850" w:type="dxa"/>
          </w:tcPr>
          <w:p w:rsidR="00077E41" w:rsidRDefault="00077E41" w:rsidP="00077E4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5C5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ต้นทุนขายและการให้บริการ </w:t>
            </w:r>
          </w:p>
          <w:p w:rsidR="00077E41" w:rsidRDefault="00077E41" w:rsidP="00077E4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ค่าใช้จ่ายในการขายและค่าใช้จ่าย</w:t>
            </w:r>
          </w:p>
          <w:p w:rsidR="00077E41" w:rsidRPr="001B5C50" w:rsidRDefault="00077E41" w:rsidP="00077E4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ในการบริหาร</w:t>
            </w: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:rsidR="00077E41" w:rsidRDefault="00077E41" w:rsidP="0007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:rsidR="00432728" w:rsidRDefault="00432728" w:rsidP="0007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:rsidR="00432728" w:rsidRPr="001B5C50" w:rsidRDefault="00432728" w:rsidP="0007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3,279,926</w:t>
            </w:r>
          </w:p>
        </w:tc>
        <w:tc>
          <w:tcPr>
            <w:tcW w:w="238" w:type="dxa"/>
          </w:tcPr>
          <w:p w:rsidR="00077E41" w:rsidRPr="001B5C50" w:rsidRDefault="00077E41" w:rsidP="00077E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077E41" w:rsidRDefault="00077E41" w:rsidP="0007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:rsidR="00077E41" w:rsidRDefault="00077E41" w:rsidP="0007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:rsidR="00077E41" w:rsidRPr="001B5C50" w:rsidRDefault="00077E41" w:rsidP="0007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1B5C5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2,256,211</w:t>
            </w:r>
          </w:p>
        </w:tc>
        <w:tc>
          <w:tcPr>
            <w:tcW w:w="237" w:type="dxa"/>
          </w:tcPr>
          <w:p w:rsidR="00077E41" w:rsidRPr="001B5C50" w:rsidRDefault="00077E41" w:rsidP="0007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077E41" w:rsidRDefault="00077E41" w:rsidP="0007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:rsidR="00077E41" w:rsidRDefault="00077E41" w:rsidP="0007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:rsidR="00077E41" w:rsidRPr="0055630F" w:rsidRDefault="00077E41" w:rsidP="0007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1,531,311</w:t>
            </w:r>
          </w:p>
        </w:tc>
        <w:tc>
          <w:tcPr>
            <w:tcW w:w="237" w:type="dxa"/>
          </w:tcPr>
          <w:p w:rsidR="00077E41" w:rsidRPr="001B5C50" w:rsidRDefault="00077E41" w:rsidP="0007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:rsidR="00077E41" w:rsidRDefault="00077E41" w:rsidP="0007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:rsidR="00077E41" w:rsidRDefault="00077E41" w:rsidP="0007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:rsidR="00077E41" w:rsidRPr="0055630F" w:rsidRDefault="00077E41" w:rsidP="0007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55630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1,564,763</w:t>
            </w:r>
          </w:p>
        </w:tc>
      </w:tr>
    </w:tbl>
    <w:p w:rsidR="0050559E" w:rsidRDefault="0050559E" w:rsidP="00764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</w:p>
    <w:p w:rsidR="00C12CFF" w:rsidRDefault="00C12CFF" w:rsidP="00764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</w:p>
    <w:p w:rsidR="00C12CFF" w:rsidRDefault="00C12CFF" w:rsidP="00764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</w:p>
    <w:p w:rsidR="00C12CFF" w:rsidRDefault="00C12CFF" w:rsidP="00764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</w:p>
    <w:p w:rsidR="00C12CFF" w:rsidRDefault="00C12CFF" w:rsidP="00764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</w:p>
    <w:p w:rsidR="00C12CFF" w:rsidRDefault="00C12CFF" w:rsidP="00764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</w:p>
    <w:p w:rsidR="0050559E" w:rsidRDefault="006B2D9B" w:rsidP="00505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C06367">
        <w:rPr>
          <w:rFonts w:ascii="Angsana New" w:hAnsi="Angsana New"/>
          <w:b/>
          <w:bCs/>
          <w:sz w:val="30"/>
          <w:szCs w:val="30"/>
        </w:rPr>
        <w:t>3</w:t>
      </w:r>
      <w:r w:rsidR="0050559E" w:rsidRPr="00F177ED">
        <w:rPr>
          <w:rFonts w:ascii="Angsana New" w:hAnsi="Angsana New"/>
          <w:b/>
          <w:bCs/>
          <w:sz w:val="30"/>
          <w:szCs w:val="30"/>
        </w:rPr>
        <w:tab/>
      </w:r>
      <w:r w:rsidR="0050559E">
        <w:rPr>
          <w:rFonts w:ascii="Angsana New" w:hAnsi="Angsana New" w:hint="cs"/>
          <w:b/>
          <w:bCs/>
          <w:sz w:val="30"/>
          <w:szCs w:val="30"/>
          <w:cs/>
        </w:rPr>
        <w:t>ต้นทุนทางการเงิน</w:t>
      </w:r>
    </w:p>
    <w:p w:rsidR="0050559E" w:rsidRDefault="0050559E" w:rsidP="00764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4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830"/>
        <w:gridCol w:w="236"/>
        <w:gridCol w:w="1133"/>
        <w:gridCol w:w="238"/>
        <w:gridCol w:w="1134"/>
        <w:gridCol w:w="237"/>
        <w:gridCol w:w="1134"/>
        <w:gridCol w:w="237"/>
        <w:gridCol w:w="1132"/>
      </w:tblGrid>
      <w:tr w:rsidR="007C731B" w:rsidRPr="005A0962" w:rsidTr="000C2A92">
        <w:trPr>
          <w:trHeight w:val="420"/>
        </w:trPr>
        <w:tc>
          <w:tcPr>
            <w:tcW w:w="3150" w:type="dxa"/>
          </w:tcPr>
          <w:p w:rsidR="007C731B" w:rsidRPr="007A6B21" w:rsidRDefault="007C731B" w:rsidP="00EE14B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30" w:type="dxa"/>
          </w:tcPr>
          <w:p w:rsidR="007C731B" w:rsidRPr="007A6B21" w:rsidRDefault="007C731B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7C731B" w:rsidRPr="007A6B21" w:rsidRDefault="007C731B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05" w:type="dxa"/>
            <w:gridSpan w:val="3"/>
          </w:tcPr>
          <w:p w:rsidR="007C731B" w:rsidRPr="005A0962" w:rsidRDefault="007C731B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0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7" w:type="dxa"/>
          </w:tcPr>
          <w:p w:rsidR="007C731B" w:rsidRPr="005A0962" w:rsidRDefault="007C731B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3" w:type="dxa"/>
            <w:gridSpan w:val="3"/>
          </w:tcPr>
          <w:p w:rsidR="007C731B" w:rsidRPr="005A0962" w:rsidRDefault="007C731B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0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D21A0" w:rsidRPr="005A0962" w:rsidTr="000C2A92">
        <w:trPr>
          <w:trHeight w:val="420"/>
        </w:trPr>
        <w:tc>
          <w:tcPr>
            <w:tcW w:w="3150" w:type="dxa"/>
          </w:tcPr>
          <w:p w:rsidR="003D21A0" w:rsidRPr="005A0962" w:rsidRDefault="003D21A0" w:rsidP="003D21A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30" w:type="dxa"/>
          </w:tcPr>
          <w:p w:rsidR="003D21A0" w:rsidRPr="005A0962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A096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36" w:type="dxa"/>
          </w:tcPr>
          <w:p w:rsidR="003D21A0" w:rsidRPr="005A0962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3D21A0" w:rsidRPr="00BB2257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8" w:type="dxa"/>
          </w:tcPr>
          <w:p w:rsidR="003D21A0" w:rsidRPr="00BB2257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3D21A0" w:rsidRPr="00BB2257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7" w:type="dxa"/>
          </w:tcPr>
          <w:p w:rsidR="003D21A0" w:rsidRPr="00BB2257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3D21A0" w:rsidRPr="00BB2257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7" w:type="dxa"/>
          </w:tcPr>
          <w:p w:rsidR="003D21A0" w:rsidRPr="00BB2257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:rsidR="003D21A0" w:rsidRPr="00BB2257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3D21A0" w:rsidRPr="005A0962" w:rsidTr="000C2A92">
        <w:trPr>
          <w:trHeight w:val="420"/>
        </w:trPr>
        <w:tc>
          <w:tcPr>
            <w:tcW w:w="3150" w:type="dxa"/>
            <w:vAlign w:val="bottom"/>
          </w:tcPr>
          <w:p w:rsidR="003D21A0" w:rsidRPr="005A0962" w:rsidRDefault="003D21A0" w:rsidP="003D21A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30" w:type="dxa"/>
          </w:tcPr>
          <w:p w:rsidR="003D21A0" w:rsidRPr="005A0962" w:rsidRDefault="003D21A0" w:rsidP="003D21A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3D21A0" w:rsidRPr="005A0962" w:rsidRDefault="003D21A0" w:rsidP="003D21A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45" w:type="dxa"/>
            <w:gridSpan w:val="7"/>
            <w:vAlign w:val="bottom"/>
          </w:tcPr>
          <w:p w:rsidR="003D21A0" w:rsidRPr="005A0962" w:rsidRDefault="003D21A0" w:rsidP="003D21A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A0962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D21A0" w:rsidRPr="005A0962" w:rsidTr="000C2A92">
        <w:trPr>
          <w:trHeight w:val="420"/>
        </w:trPr>
        <w:tc>
          <w:tcPr>
            <w:tcW w:w="3150" w:type="dxa"/>
          </w:tcPr>
          <w:p w:rsidR="003D21A0" w:rsidRPr="005A0962" w:rsidRDefault="003D21A0" w:rsidP="003D21A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5A0962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830" w:type="dxa"/>
          </w:tcPr>
          <w:p w:rsidR="003D21A0" w:rsidRPr="005A0962" w:rsidRDefault="003D21A0" w:rsidP="003D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3D21A0" w:rsidRPr="005A0962" w:rsidRDefault="003D21A0" w:rsidP="003D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</w:tcPr>
          <w:p w:rsidR="003D21A0" w:rsidRPr="005A0962" w:rsidRDefault="003D21A0" w:rsidP="003D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:rsidR="003D21A0" w:rsidRPr="005A0962" w:rsidRDefault="003D21A0" w:rsidP="003D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3D21A0" w:rsidRPr="005A0962" w:rsidRDefault="003D21A0" w:rsidP="003D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:rsidR="003D21A0" w:rsidRPr="005A0962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3D21A0" w:rsidRPr="005A0962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7" w:type="dxa"/>
          </w:tcPr>
          <w:p w:rsidR="003D21A0" w:rsidRPr="005A0962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:rsidR="003D21A0" w:rsidRPr="005A0962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3D21A0" w:rsidRPr="005A0962" w:rsidTr="000C2A92">
        <w:trPr>
          <w:trHeight w:val="420"/>
        </w:trPr>
        <w:tc>
          <w:tcPr>
            <w:tcW w:w="3150" w:type="dxa"/>
          </w:tcPr>
          <w:p w:rsidR="003D21A0" w:rsidRPr="005A0962" w:rsidRDefault="003D21A0" w:rsidP="003D21A0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096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830" w:type="dxa"/>
          </w:tcPr>
          <w:p w:rsidR="003D21A0" w:rsidRPr="005A0962" w:rsidRDefault="003D21A0" w:rsidP="003D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3D21A0" w:rsidRPr="005A0962" w:rsidRDefault="003D21A0" w:rsidP="003D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</w:tcPr>
          <w:p w:rsidR="003D21A0" w:rsidRPr="005A0962" w:rsidRDefault="009A579C" w:rsidP="003D21A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5,255</w:t>
            </w:r>
          </w:p>
        </w:tc>
        <w:tc>
          <w:tcPr>
            <w:tcW w:w="238" w:type="dxa"/>
          </w:tcPr>
          <w:p w:rsidR="003D21A0" w:rsidRPr="005A0962" w:rsidRDefault="003D21A0" w:rsidP="003D21A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3D21A0" w:rsidRPr="005A0962" w:rsidRDefault="003D21A0" w:rsidP="003D21A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5A0962">
              <w:rPr>
                <w:rFonts w:ascii="Angsana New" w:hAnsi="Angsana New"/>
                <w:sz w:val="30"/>
                <w:szCs w:val="30"/>
              </w:rPr>
              <w:t xml:space="preserve"> 55,940 </w:t>
            </w:r>
          </w:p>
        </w:tc>
        <w:tc>
          <w:tcPr>
            <w:tcW w:w="237" w:type="dxa"/>
          </w:tcPr>
          <w:p w:rsidR="003D21A0" w:rsidRPr="005A0962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3D21A0" w:rsidRPr="005A0962" w:rsidRDefault="00077E41" w:rsidP="003D21A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5,197</w:t>
            </w:r>
          </w:p>
        </w:tc>
        <w:tc>
          <w:tcPr>
            <w:tcW w:w="237" w:type="dxa"/>
          </w:tcPr>
          <w:p w:rsidR="003D21A0" w:rsidRPr="005A0962" w:rsidRDefault="003D21A0" w:rsidP="003D21A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:rsidR="003D21A0" w:rsidRPr="005A0962" w:rsidRDefault="003D21A0" w:rsidP="003D21A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5A0962">
              <w:rPr>
                <w:rFonts w:ascii="Angsana New" w:hAnsi="Angsana New"/>
                <w:sz w:val="30"/>
                <w:szCs w:val="30"/>
              </w:rPr>
              <w:t xml:space="preserve"> 14,165 </w:t>
            </w:r>
          </w:p>
        </w:tc>
      </w:tr>
      <w:tr w:rsidR="003D21A0" w:rsidRPr="005A0962" w:rsidTr="00142177">
        <w:trPr>
          <w:trHeight w:val="420"/>
        </w:trPr>
        <w:tc>
          <w:tcPr>
            <w:tcW w:w="3150" w:type="dxa"/>
          </w:tcPr>
          <w:p w:rsidR="003D21A0" w:rsidRPr="005A0962" w:rsidRDefault="003D21A0" w:rsidP="003D21A0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096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ดอกเบี้ยจ่ายจากค่าใบอนุญาต</w:t>
            </w:r>
          </w:p>
        </w:tc>
        <w:tc>
          <w:tcPr>
            <w:tcW w:w="830" w:type="dxa"/>
          </w:tcPr>
          <w:p w:rsidR="003D21A0" w:rsidRPr="005A0962" w:rsidRDefault="003D21A0" w:rsidP="003D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3D21A0" w:rsidRPr="005A0962" w:rsidRDefault="003D21A0" w:rsidP="003D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</w:tcPr>
          <w:p w:rsidR="003D21A0" w:rsidRPr="005A0962" w:rsidRDefault="003D21A0" w:rsidP="003D21A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:rsidR="003D21A0" w:rsidRPr="005A0962" w:rsidRDefault="003D21A0" w:rsidP="003D21A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3D21A0" w:rsidRPr="005A0962" w:rsidRDefault="003D21A0" w:rsidP="003D21A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3D21A0" w:rsidRPr="005A0962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3D21A0" w:rsidRPr="005A0962" w:rsidRDefault="003D21A0" w:rsidP="003D21A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0" w:right="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3D21A0" w:rsidRPr="005A0962" w:rsidRDefault="003D21A0" w:rsidP="003D21A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:rsidR="003D21A0" w:rsidRPr="005A0962" w:rsidRDefault="003D21A0" w:rsidP="003D21A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0" w:right="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7E41" w:rsidRPr="005A0962" w:rsidTr="00142177">
        <w:trPr>
          <w:trHeight w:val="420"/>
        </w:trPr>
        <w:tc>
          <w:tcPr>
            <w:tcW w:w="3150" w:type="dxa"/>
          </w:tcPr>
          <w:p w:rsidR="00077E41" w:rsidRPr="005A0962" w:rsidRDefault="00077E41" w:rsidP="00077E41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096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</w:t>
            </w:r>
            <w:r w:rsidRPr="005A096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ให้ใช้คลื่นความถี่และประกอบ</w:t>
            </w:r>
          </w:p>
          <w:p w:rsidR="00077E41" w:rsidRPr="005A0962" w:rsidRDefault="00077E41" w:rsidP="00077E41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096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กิจการโทรทัศน์</w:t>
            </w:r>
          </w:p>
        </w:tc>
        <w:tc>
          <w:tcPr>
            <w:tcW w:w="830" w:type="dxa"/>
          </w:tcPr>
          <w:p w:rsidR="00077E41" w:rsidRPr="00C63A11" w:rsidRDefault="00077E41" w:rsidP="00077E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:rsidR="00077E41" w:rsidRPr="00C63A11" w:rsidRDefault="00AA5121" w:rsidP="00077E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25</w:t>
            </w:r>
          </w:p>
        </w:tc>
        <w:tc>
          <w:tcPr>
            <w:tcW w:w="236" w:type="dxa"/>
          </w:tcPr>
          <w:p w:rsidR="00077E41" w:rsidRPr="005A0962" w:rsidRDefault="00077E41" w:rsidP="00077E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9A579C" w:rsidRDefault="009A579C" w:rsidP="00077E4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  <w:p w:rsidR="00077E41" w:rsidRPr="005A0962" w:rsidRDefault="009A579C" w:rsidP="00077E4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20,823</w:t>
            </w:r>
          </w:p>
        </w:tc>
        <w:tc>
          <w:tcPr>
            <w:tcW w:w="238" w:type="dxa"/>
          </w:tcPr>
          <w:p w:rsidR="00077E41" w:rsidRPr="005A0962" w:rsidRDefault="00077E41" w:rsidP="00077E4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77E41" w:rsidRPr="005A0962" w:rsidRDefault="00077E41" w:rsidP="00077E4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  <w:p w:rsidR="00077E41" w:rsidRPr="005A0962" w:rsidRDefault="00077E41" w:rsidP="00077E4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5A0962">
              <w:rPr>
                <w:rFonts w:ascii="Angsana New" w:hAnsi="Angsana New"/>
                <w:sz w:val="30"/>
                <w:szCs w:val="30"/>
              </w:rPr>
              <w:t xml:space="preserve"> 4</w:t>
            </w:r>
            <w:r>
              <w:rPr>
                <w:rFonts w:ascii="Angsana New" w:hAnsi="Angsana New"/>
                <w:sz w:val="30"/>
                <w:szCs w:val="30"/>
              </w:rPr>
              <w:t>3,291</w:t>
            </w:r>
            <w:r w:rsidRPr="005A096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37" w:type="dxa"/>
          </w:tcPr>
          <w:p w:rsidR="00077E41" w:rsidRPr="005A0962" w:rsidRDefault="00077E41" w:rsidP="0007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77E41" w:rsidRPr="005A0962" w:rsidRDefault="00077E41" w:rsidP="00077E4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0" w:right="98"/>
              <w:rPr>
                <w:rFonts w:ascii="Angsana New" w:hAnsi="Angsana New"/>
                <w:sz w:val="30"/>
                <w:szCs w:val="30"/>
              </w:rPr>
            </w:pPr>
          </w:p>
          <w:p w:rsidR="00077E41" w:rsidRPr="005A0962" w:rsidRDefault="00077E41" w:rsidP="00077E4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0" w:right="98"/>
              <w:rPr>
                <w:rFonts w:ascii="Angsana New" w:hAnsi="Angsana New"/>
                <w:sz w:val="30"/>
                <w:szCs w:val="30"/>
              </w:rPr>
            </w:pPr>
            <w:r w:rsidRPr="005A0962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237" w:type="dxa"/>
          </w:tcPr>
          <w:p w:rsidR="00077E41" w:rsidRPr="005A0962" w:rsidRDefault="00077E41" w:rsidP="00077E4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077E41" w:rsidRPr="005A0962" w:rsidRDefault="00077E41" w:rsidP="00077E4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0" w:right="98"/>
              <w:rPr>
                <w:rFonts w:ascii="Angsana New" w:hAnsi="Angsana New"/>
                <w:sz w:val="30"/>
                <w:szCs w:val="30"/>
              </w:rPr>
            </w:pPr>
          </w:p>
          <w:p w:rsidR="00077E41" w:rsidRPr="005A0962" w:rsidRDefault="00077E41" w:rsidP="00077E4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0" w:right="98"/>
              <w:rPr>
                <w:rFonts w:ascii="Angsana New" w:hAnsi="Angsana New"/>
                <w:sz w:val="30"/>
                <w:szCs w:val="30"/>
              </w:rPr>
            </w:pPr>
            <w:r w:rsidRPr="005A0962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</w:tr>
      <w:tr w:rsidR="00077E41" w:rsidRPr="005A0962" w:rsidTr="00142177">
        <w:trPr>
          <w:trHeight w:val="420"/>
        </w:trPr>
        <w:tc>
          <w:tcPr>
            <w:tcW w:w="3150" w:type="dxa"/>
          </w:tcPr>
          <w:p w:rsidR="00077E41" w:rsidRPr="005A0962" w:rsidRDefault="00077E41" w:rsidP="00077E41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A0962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รวมดอกเบี้ยจ่าย</w:t>
            </w:r>
          </w:p>
        </w:tc>
        <w:tc>
          <w:tcPr>
            <w:tcW w:w="830" w:type="dxa"/>
          </w:tcPr>
          <w:p w:rsidR="00077E41" w:rsidRPr="005A0962" w:rsidRDefault="00077E41" w:rsidP="00077E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077E41" w:rsidRPr="005A0962" w:rsidRDefault="00077E41" w:rsidP="00077E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077E41" w:rsidRPr="005A0962" w:rsidRDefault="009A579C" w:rsidP="00077E4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26,078</w:t>
            </w:r>
          </w:p>
        </w:tc>
        <w:tc>
          <w:tcPr>
            <w:tcW w:w="238" w:type="dxa"/>
          </w:tcPr>
          <w:p w:rsidR="00077E41" w:rsidRPr="005A0962" w:rsidRDefault="00077E41" w:rsidP="00077E4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77E41" w:rsidRPr="005A0962" w:rsidRDefault="00077E41" w:rsidP="00077E4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99,231</w:t>
            </w:r>
            <w:r w:rsidRPr="005A09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7" w:type="dxa"/>
          </w:tcPr>
          <w:p w:rsidR="00077E41" w:rsidRPr="005A0962" w:rsidRDefault="00077E41" w:rsidP="0007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77E41" w:rsidRPr="00077E41" w:rsidRDefault="00077E41" w:rsidP="00077E4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7E41">
              <w:rPr>
                <w:rFonts w:ascii="Angsana New" w:hAnsi="Angsana New"/>
                <w:b/>
                <w:bCs/>
                <w:sz w:val="30"/>
                <w:szCs w:val="30"/>
              </w:rPr>
              <w:t>5,197</w:t>
            </w:r>
          </w:p>
        </w:tc>
        <w:tc>
          <w:tcPr>
            <w:tcW w:w="237" w:type="dxa"/>
          </w:tcPr>
          <w:p w:rsidR="00077E41" w:rsidRPr="005A0962" w:rsidRDefault="00077E41" w:rsidP="00077E4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077E41" w:rsidRPr="005A0962" w:rsidRDefault="00077E41" w:rsidP="00077E4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09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14,165 </w:t>
            </w:r>
          </w:p>
        </w:tc>
      </w:tr>
      <w:tr w:rsidR="00077E41" w:rsidRPr="005A0962" w:rsidTr="000C2A92">
        <w:trPr>
          <w:trHeight w:val="420"/>
        </w:trPr>
        <w:tc>
          <w:tcPr>
            <w:tcW w:w="3150" w:type="dxa"/>
          </w:tcPr>
          <w:p w:rsidR="00077E41" w:rsidRPr="005A0962" w:rsidRDefault="00077E41" w:rsidP="00077E41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5A096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ต้นทุนทางการเงินอื่น</w:t>
            </w:r>
          </w:p>
        </w:tc>
        <w:tc>
          <w:tcPr>
            <w:tcW w:w="830" w:type="dxa"/>
          </w:tcPr>
          <w:p w:rsidR="00077E41" w:rsidRPr="005A0962" w:rsidRDefault="00077E41" w:rsidP="00077E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077E41" w:rsidRPr="005A0962" w:rsidRDefault="00077E41" w:rsidP="00077E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</w:tcPr>
          <w:p w:rsidR="00077E41" w:rsidRPr="005A0962" w:rsidRDefault="009A579C" w:rsidP="00077E4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6,300</w:t>
            </w:r>
          </w:p>
        </w:tc>
        <w:tc>
          <w:tcPr>
            <w:tcW w:w="238" w:type="dxa"/>
          </w:tcPr>
          <w:p w:rsidR="00077E41" w:rsidRPr="005A0962" w:rsidRDefault="00077E41" w:rsidP="00077E4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077E41" w:rsidRPr="005A0962" w:rsidRDefault="00077E41" w:rsidP="00077E4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6,164</w:t>
            </w:r>
            <w:r w:rsidRPr="005A096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37" w:type="dxa"/>
          </w:tcPr>
          <w:p w:rsidR="00077E41" w:rsidRPr="005A0962" w:rsidRDefault="00077E41" w:rsidP="0007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077E41" w:rsidRPr="005A0962" w:rsidRDefault="00077E41" w:rsidP="00077E4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2,706</w:t>
            </w:r>
          </w:p>
        </w:tc>
        <w:tc>
          <w:tcPr>
            <w:tcW w:w="237" w:type="dxa"/>
          </w:tcPr>
          <w:p w:rsidR="00077E41" w:rsidRPr="005A0962" w:rsidRDefault="00077E41" w:rsidP="00077E4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:rsidR="00077E41" w:rsidRPr="005A0962" w:rsidRDefault="00077E41" w:rsidP="00077E4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5A0962">
              <w:rPr>
                <w:rFonts w:ascii="Angsana New" w:hAnsi="Angsana New"/>
                <w:sz w:val="30"/>
                <w:szCs w:val="30"/>
              </w:rPr>
              <w:t xml:space="preserve"> 3,516 </w:t>
            </w:r>
          </w:p>
        </w:tc>
      </w:tr>
      <w:tr w:rsidR="00077E41" w:rsidRPr="00AD75EB" w:rsidTr="000C2A92">
        <w:trPr>
          <w:trHeight w:val="420"/>
        </w:trPr>
        <w:tc>
          <w:tcPr>
            <w:tcW w:w="3150" w:type="dxa"/>
          </w:tcPr>
          <w:p w:rsidR="00077E41" w:rsidRPr="005A0962" w:rsidRDefault="00077E41" w:rsidP="00077E4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09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0" w:type="dxa"/>
          </w:tcPr>
          <w:p w:rsidR="00077E41" w:rsidRPr="005A0962" w:rsidRDefault="00077E41" w:rsidP="00077E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077E41" w:rsidRPr="005A0962" w:rsidRDefault="00077E41" w:rsidP="00077E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:rsidR="00077E41" w:rsidRPr="005A0962" w:rsidRDefault="009A579C" w:rsidP="00077E4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32,378</w:t>
            </w:r>
          </w:p>
        </w:tc>
        <w:tc>
          <w:tcPr>
            <w:tcW w:w="238" w:type="dxa"/>
          </w:tcPr>
          <w:p w:rsidR="00077E41" w:rsidRPr="005A0962" w:rsidRDefault="00077E41" w:rsidP="00077E4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077E41" w:rsidRPr="005A0962" w:rsidRDefault="00077E41" w:rsidP="00077E4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09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105,395 </w:t>
            </w:r>
          </w:p>
        </w:tc>
        <w:tc>
          <w:tcPr>
            <w:tcW w:w="237" w:type="dxa"/>
          </w:tcPr>
          <w:p w:rsidR="00077E41" w:rsidRPr="005A0962" w:rsidRDefault="00077E41" w:rsidP="0007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077E41" w:rsidRPr="005A0962" w:rsidRDefault="00077E41" w:rsidP="00077E4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7,903</w:t>
            </w:r>
          </w:p>
        </w:tc>
        <w:tc>
          <w:tcPr>
            <w:tcW w:w="237" w:type="dxa"/>
          </w:tcPr>
          <w:p w:rsidR="00077E41" w:rsidRPr="005A0962" w:rsidRDefault="00077E41" w:rsidP="00077E4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:rsidR="00077E41" w:rsidRPr="005A0962" w:rsidRDefault="00077E41" w:rsidP="00077E4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09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17,681 </w:t>
            </w:r>
          </w:p>
        </w:tc>
      </w:tr>
    </w:tbl>
    <w:p w:rsidR="00203A36" w:rsidRPr="00D665EB" w:rsidRDefault="00203A36" w:rsidP="00764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</w:p>
    <w:p w:rsidR="00DC794B" w:rsidRPr="00ED5A5B" w:rsidRDefault="00617919" w:rsidP="00764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 w:rsidR="00C06367">
        <w:rPr>
          <w:rFonts w:ascii="Angsana New" w:hAnsi="Angsana New"/>
          <w:b/>
          <w:bCs/>
          <w:sz w:val="30"/>
          <w:szCs w:val="30"/>
        </w:rPr>
        <w:t>4</w:t>
      </w:r>
      <w:r w:rsidR="00DC794B" w:rsidRPr="00F177ED">
        <w:rPr>
          <w:rFonts w:ascii="Angsana New" w:hAnsi="Angsana New"/>
          <w:b/>
          <w:bCs/>
          <w:sz w:val="30"/>
          <w:szCs w:val="30"/>
        </w:rPr>
        <w:tab/>
      </w:r>
      <w:r w:rsidR="00DC794B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:rsidR="00DC794B" w:rsidRDefault="00DC794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17919" w:rsidRPr="002B3AF8" w:rsidRDefault="002B3AF8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B3AF8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:rsidR="00617919" w:rsidRDefault="00617919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830"/>
        <w:gridCol w:w="236"/>
        <w:gridCol w:w="1133"/>
        <w:gridCol w:w="238"/>
        <w:gridCol w:w="1134"/>
        <w:gridCol w:w="237"/>
        <w:gridCol w:w="1134"/>
        <w:gridCol w:w="237"/>
        <w:gridCol w:w="1132"/>
      </w:tblGrid>
      <w:tr w:rsidR="002B3AF8" w:rsidRPr="00D37F98" w:rsidTr="00EE14B9">
        <w:trPr>
          <w:trHeight w:val="420"/>
        </w:trPr>
        <w:tc>
          <w:tcPr>
            <w:tcW w:w="3150" w:type="dxa"/>
          </w:tcPr>
          <w:p w:rsidR="002B3AF8" w:rsidRPr="007A6B21" w:rsidRDefault="002B3AF8" w:rsidP="00EE14B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30" w:type="dxa"/>
          </w:tcPr>
          <w:p w:rsidR="002B3AF8" w:rsidRPr="007A6B21" w:rsidRDefault="002B3AF8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2B3AF8" w:rsidRPr="007A6B21" w:rsidRDefault="002B3AF8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05" w:type="dxa"/>
            <w:gridSpan w:val="3"/>
          </w:tcPr>
          <w:p w:rsidR="002B3AF8" w:rsidRPr="00D37F98" w:rsidRDefault="002B3AF8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7" w:type="dxa"/>
          </w:tcPr>
          <w:p w:rsidR="002B3AF8" w:rsidRPr="00D37F98" w:rsidRDefault="002B3AF8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3" w:type="dxa"/>
            <w:gridSpan w:val="3"/>
          </w:tcPr>
          <w:p w:rsidR="002B3AF8" w:rsidRPr="00D37F98" w:rsidRDefault="002B3AF8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D21A0" w:rsidRPr="00D37F98" w:rsidTr="00EE14B9">
        <w:trPr>
          <w:trHeight w:val="420"/>
        </w:trPr>
        <w:tc>
          <w:tcPr>
            <w:tcW w:w="3150" w:type="dxa"/>
          </w:tcPr>
          <w:p w:rsidR="003D21A0" w:rsidRPr="00D37F98" w:rsidRDefault="003D21A0" w:rsidP="003D21A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30" w:type="dxa"/>
          </w:tcPr>
          <w:p w:rsidR="003D21A0" w:rsidRPr="00D37F98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37F9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36" w:type="dxa"/>
          </w:tcPr>
          <w:p w:rsidR="003D21A0" w:rsidRPr="00D37F98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3D21A0" w:rsidRPr="00BB2257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8" w:type="dxa"/>
          </w:tcPr>
          <w:p w:rsidR="003D21A0" w:rsidRPr="00BB2257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3D21A0" w:rsidRPr="00BB2257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7" w:type="dxa"/>
          </w:tcPr>
          <w:p w:rsidR="003D21A0" w:rsidRPr="00BB2257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3D21A0" w:rsidRPr="00BB2257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7" w:type="dxa"/>
          </w:tcPr>
          <w:p w:rsidR="003D21A0" w:rsidRPr="00BB2257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:rsidR="003D21A0" w:rsidRPr="00BB2257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3D21A0" w:rsidRPr="00D37F98" w:rsidTr="00EE14B9">
        <w:trPr>
          <w:trHeight w:val="420"/>
        </w:trPr>
        <w:tc>
          <w:tcPr>
            <w:tcW w:w="3150" w:type="dxa"/>
            <w:vAlign w:val="bottom"/>
          </w:tcPr>
          <w:p w:rsidR="003D21A0" w:rsidRPr="00D37F98" w:rsidRDefault="003D21A0" w:rsidP="003D21A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30" w:type="dxa"/>
          </w:tcPr>
          <w:p w:rsidR="003D21A0" w:rsidRPr="00D37F98" w:rsidRDefault="003D21A0" w:rsidP="003D21A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3D21A0" w:rsidRPr="00D37F98" w:rsidRDefault="003D21A0" w:rsidP="003D21A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45" w:type="dxa"/>
            <w:gridSpan w:val="7"/>
            <w:vAlign w:val="bottom"/>
          </w:tcPr>
          <w:p w:rsidR="003D21A0" w:rsidRPr="00D37F98" w:rsidRDefault="003D21A0" w:rsidP="003D21A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7F98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D21A0" w:rsidRPr="00D37F98" w:rsidTr="00EE14B9">
        <w:trPr>
          <w:trHeight w:val="420"/>
        </w:trPr>
        <w:tc>
          <w:tcPr>
            <w:tcW w:w="3150" w:type="dxa"/>
          </w:tcPr>
          <w:p w:rsidR="003D21A0" w:rsidRPr="00D37F98" w:rsidRDefault="003D21A0" w:rsidP="003D21A0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7F98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830" w:type="dxa"/>
          </w:tcPr>
          <w:p w:rsidR="003D21A0" w:rsidRPr="00D37F98" w:rsidRDefault="003D21A0" w:rsidP="003D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3D21A0" w:rsidRPr="00D37F98" w:rsidRDefault="003D21A0" w:rsidP="003D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</w:tcPr>
          <w:p w:rsidR="003D21A0" w:rsidRPr="00D37F98" w:rsidRDefault="003D21A0" w:rsidP="003D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:rsidR="003D21A0" w:rsidRPr="00D37F98" w:rsidRDefault="003D21A0" w:rsidP="003D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3D21A0" w:rsidRPr="00D37F98" w:rsidRDefault="003D21A0" w:rsidP="003D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:rsidR="003D21A0" w:rsidRPr="00D37F98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3D21A0" w:rsidRPr="00D37F98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7" w:type="dxa"/>
          </w:tcPr>
          <w:p w:rsidR="003D21A0" w:rsidRPr="00D37F98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:rsidR="003D21A0" w:rsidRPr="00D37F98" w:rsidRDefault="003D21A0" w:rsidP="003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3B1EF0" w:rsidRPr="00D37F98" w:rsidTr="00EE14B9">
        <w:trPr>
          <w:trHeight w:val="420"/>
        </w:trPr>
        <w:tc>
          <w:tcPr>
            <w:tcW w:w="3150" w:type="dxa"/>
          </w:tcPr>
          <w:p w:rsidR="003B1EF0" w:rsidRPr="00D37F98" w:rsidRDefault="003B1EF0" w:rsidP="003B1EF0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7F9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สำหรับงวดปัจจุบัน</w:t>
            </w:r>
            <w:r w:rsidRPr="00D37F9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0" w:type="dxa"/>
          </w:tcPr>
          <w:p w:rsidR="003B1EF0" w:rsidRPr="00D37F98" w:rsidRDefault="003B1EF0" w:rsidP="003B1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3B1EF0" w:rsidRPr="00D37F98" w:rsidRDefault="003B1EF0" w:rsidP="003B1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</w:tcPr>
          <w:p w:rsidR="003B1EF0" w:rsidRPr="00D37F98" w:rsidRDefault="003B1EF0" w:rsidP="003B1EF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35,923</w:t>
            </w:r>
          </w:p>
        </w:tc>
        <w:tc>
          <w:tcPr>
            <w:tcW w:w="238" w:type="dxa"/>
          </w:tcPr>
          <w:p w:rsidR="003B1EF0" w:rsidRPr="00D37F98" w:rsidRDefault="003B1EF0" w:rsidP="003B1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3B1EF0" w:rsidRPr="00D37F98" w:rsidRDefault="003B1EF0" w:rsidP="003B1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7F98">
              <w:rPr>
                <w:rFonts w:ascii="Angsana New" w:hAnsi="Angsana New"/>
                <w:sz w:val="30"/>
                <w:szCs w:val="30"/>
              </w:rPr>
              <w:t>45,38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7" w:type="dxa"/>
          </w:tcPr>
          <w:p w:rsidR="003B1EF0" w:rsidRPr="00D37F98" w:rsidRDefault="003B1EF0" w:rsidP="003B1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3B1EF0" w:rsidRPr="00D37F98" w:rsidRDefault="003B1EF0" w:rsidP="003B1EF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35,923</w:t>
            </w:r>
          </w:p>
        </w:tc>
        <w:tc>
          <w:tcPr>
            <w:tcW w:w="237" w:type="dxa"/>
          </w:tcPr>
          <w:p w:rsidR="003B1EF0" w:rsidRPr="00D37F98" w:rsidRDefault="003B1EF0" w:rsidP="003B1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:rsidR="003B1EF0" w:rsidRPr="00D37F98" w:rsidRDefault="003B1EF0" w:rsidP="003B1EF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D37F98">
              <w:rPr>
                <w:rFonts w:ascii="Angsana New" w:hAnsi="Angsana New"/>
                <w:sz w:val="30"/>
                <w:szCs w:val="30"/>
              </w:rPr>
              <w:t>45,389</w:t>
            </w:r>
          </w:p>
        </w:tc>
      </w:tr>
      <w:tr w:rsidR="003B1EF0" w:rsidRPr="00D37F98" w:rsidTr="00EE14B9">
        <w:trPr>
          <w:trHeight w:val="420"/>
        </w:trPr>
        <w:tc>
          <w:tcPr>
            <w:tcW w:w="3150" w:type="dxa"/>
          </w:tcPr>
          <w:p w:rsidR="003B1EF0" w:rsidRPr="00D37F98" w:rsidRDefault="003B1EF0" w:rsidP="003B1EF0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30" w:type="dxa"/>
          </w:tcPr>
          <w:p w:rsidR="003B1EF0" w:rsidRPr="00D37F98" w:rsidRDefault="003B1EF0" w:rsidP="003B1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3B1EF0" w:rsidRPr="00D37F98" w:rsidRDefault="003B1EF0" w:rsidP="003B1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</w:tcPr>
          <w:p w:rsidR="003B1EF0" w:rsidRPr="00D37F98" w:rsidRDefault="003B1EF0" w:rsidP="003B1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:rsidR="003B1EF0" w:rsidRPr="00D37F98" w:rsidRDefault="003B1EF0" w:rsidP="003B1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3B1EF0" w:rsidRPr="00D37F98" w:rsidRDefault="003B1EF0" w:rsidP="003B1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:rsidR="003B1EF0" w:rsidRPr="00D37F98" w:rsidRDefault="003B1EF0" w:rsidP="003B1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3B1EF0" w:rsidRPr="00D37F98" w:rsidRDefault="003B1EF0" w:rsidP="003B1EF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3B1EF0" w:rsidRPr="00D37F98" w:rsidRDefault="003B1EF0" w:rsidP="003B1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:rsidR="003B1EF0" w:rsidRPr="00D37F98" w:rsidRDefault="003B1EF0" w:rsidP="003B1EF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1EF0" w:rsidRPr="00D37F98" w:rsidTr="00EE14B9">
        <w:trPr>
          <w:trHeight w:val="420"/>
        </w:trPr>
        <w:tc>
          <w:tcPr>
            <w:tcW w:w="3150" w:type="dxa"/>
          </w:tcPr>
          <w:p w:rsidR="003B1EF0" w:rsidRPr="00D37F98" w:rsidRDefault="003B1EF0" w:rsidP="003B1EF0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7F98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830" w:type="dxa"/>
          </w:tcPr>
          <w:p w:rsidR="003B1EF0" w:rsidRPr="00D37F98" w:rsidRDefault="00AA5121" w:rsidP="003B1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20</w:t>
            </w:r>
          </w:p>
        </w:tc>
        <w:tc>
          <w:tcPr>
            <w:tcW w:w="236" w:type="dxa"/>
          </w:tcPr>
          <w:p w:rsidR="003B1EF0" w:rsidRPr="00D37F98" w:rsidRDefault="003B1EF0" w:rsidP="003B1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</w:tcPr>
          <w:p w:rsidR="003B1EF0" w:rsidRPr="00D37F98" w:rsidRDefault="003B1EF0" w:rsidP="003B1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:rsidR="003B1EF0" w:rsidRPr="00D37F98" w:rsidRDefault="003B1EF0" w:rsidP="003B1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3B1EF0" w:rsidRPr="00D37F98" w:rsidRDefault="003B1EF0" w:rsidP="003B1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:rsidR="003B1EF0" w:rsidRPr="00D37F98" w:rsidRDefault="003B1EF0" w:rsidP="003B1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3B1EF0" w:rsidRPr="00D37F98" w:rsidRDefault="003B1EF0" w:rsidP="003B1EF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3B1EF0" w:rsidRPr="00D37F98" w:rsidRDefault="003B1EF0" w:rsidP="003B1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:rsidR="003B1EF0" w:rsidRPr="00D37F98" w:rsidRDefault="003B1EF0" w:rsidP="003B1EF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1EF0" w:rsidRPr="00D37F98" w:rsidTr="00EE14B9">
        <w:trPr>
          <w:trHeight w:val="420"/>
        </w:trPr>
        <w:tc>
          <w:tcPr>
            <w:tcW w:w="3150" w:type="dxa"/>
          </w:tcPr>
          <w:p w:rsidR="003B1EF0" w:rsidRPr="00D37F98" w:rsidRDefault="003B1EF0" w:rsidP="003B1EF0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D37F9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830" w:type="dxa"/>
          </w:tcPr>
          <w:p w:rsidR="003B1EF0" w:rsidRPr="00D37F98" w:rsidRDefault="003B1EF0" w:rsidP="003B1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3B1EF0" w:rsidRPr="00D37F98" w:rsidRDefault="003B1EF0" w:rsidP="003B1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</w:tcPr>
          <w:p w:rsidR="003B1EF0" w:rsidRPr="00D37F98" w:rsidRDefault="003B1EF0" w:rsidP="0004465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5,106</w:t>
            </w:r>
          </w:p>
        </w:tc>
        <w:tc>
          <w:tcPr>
            <w:tcW w:w="238" w:type="dxa"/>
          </w:tcPr>
          <w:p w:rsidR="003B1EF0" w:rsidRPr="00D37F98" w:rsidRDefault="003B1EF0" w:rsidP="003B1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3B1EF0" w:rsidRPr="00D37F98" w:rsidRDefault="003B1EF0" w:rsidP="003B1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7F98">
              <w:rPr>
                <w:rFonts w:ascii="Angsana New" w:hAnsi="Angsana New"/>
                <w:sz w:val="30"/>
                <w:szCs w:val="30"/>
              </w:rPr>
              <w:t>(6,518)</w:t>
            </w:r>
          </w:p>
        </w:tc>
        <w:tc>
          <w:tcPr>
            <w:tcW w:w="237" w:type="dxa"/>
          </w:tcPr>
          <w:p w:rsidR="003B1EF0" w:rsidRPr="00D37F98" w:rsidRDefault="003B1EF0" w:rsidP="003B1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3B1EF0" w:rsidRPr="00D37F98" w:rsidRDefault="003B1EF0" w:rsidP="003B1EF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6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4,087</w:t>
            </w:r>
          </w:p>
        </w:tc>
        <w:tc>
          <w:tcPr>
            <w:tcW w:w="237" w:type="dxa"/>
          </w:tcPr>
          <w:p w:rsidR="003B1EF0" w:rsidRPr="00D37F98" w:rsidRDefault="003B1EF0" w:rsidP="003B1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:rsidR="003B1EF0" w:rsidRPr="00D37F98" w:rsidRDefault="003B1EF0" w:rsidP="003B1EF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  <w:r w:rsidRPr="00D37F98">
              <w:rPr>
                <w:rFonts w:ascii="Angsana New" w:hAnsi="Angsana New"/>
                <w:sz w:val="30"/>
                <w:szCs w:val="30"/>
              </w:rPr>
              <w:t>(126)</w:t>
            </w:r>
          </w:p>
        </w:tc>
      </w:tr>
      <w:tr w:rsidR="003B1EF0" w:rsidRPr="00AD75EB" w:rsidTr="00EE14B9">
        <w:trPr>
          <w:trHeight w:val="420"/>
        </w:trPr>
        <w:tc>
          <w:tcPr>
            <w:tcW w:w="3150" w:type="dxa"/>
          </w:tcPr>
          <w:p w:rsidR="003B1EF0" w:rsidRPr="00D37F98" w:rsidRDefault="003B1EF0" w:rsidP="003B1EF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7F9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0" w:type="dxa"/>
          </w:tcPr>
          <w:p w:rsidR="003B1EF0" w:rsidRPr="00D37F98" w:rsidRDefault="003B1EF0" w:rsidP="003B1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3B1EF0" w:rsidRPr="00D37F98" w:rsidRDefault="003B1EF0" w:rsidP="003B1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:rsidR="003B1EF0" w:rsidRPr="00D37F98" w:rsidRDefault="003B1EF0" w:rsidP="003B1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41,029</w:t>
            </w:r>
          </w:p>
        </w:tc>
        <w:tc>
          <w:tcPr>
            <w:tcW w:w="238" w:type="dxa"/>
          </w:tcPr>
          <w:p w:rsidR="003B1EF0" w:rsidRPr="00D37F98" w:rsidRDefault="003B1EF0" w:rsidP="003B1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3B1EF0" w:rsidRPr="00D37F98" w:rsidRDefault="003B1EF0" w:rsidP="003B1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7F98">
              <w:rPr>
                <w:rFonts w:ascii="Angsana New" w:hAnsi="Angsana New"/>
                <w:b/>
                <w:bCs/>
                <w:sz w:val="30"/>
                <w:szCs w:val="30"/>
              </w:rPr>
              <w:t>38,87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37" w:type="dxa"/>
          </w:tcPr>
          <w:p w:rsidR="003B1EF0" w:rsidRPr="00D37F98" w:rsidRDefault="003B1EF0" w:rsidP="003B1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3B1EF0" w:rsidRPr="00D37F98" w:rsidRDefault="003B1EF0" w:rsidP="003B1EF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40,010</w:t>
            </w:r>
          </w:p>
        </w:tc>
        <w:tc>
          <w:tcPr>
            <w:tcW w:w="237" w:type="dxa"/>
          </w:tcPr>
          <w:p w:rsidR="003B1EF0" w:rsidRPr="00D37F98" w:rsidRDefault="003B1EF0" w:rsidP="003B1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:rsidR="003B1EF0" w:rsidRPr="00D37F98" w:rsidRDefault="003B1EF0" w:rsidP="003B1EF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7F98">
              <w:rPr>
                <w:rFonts w:ascii="Angsana New" w:hAnsi="Angsana New"/>
                <w:b/>
                <w:bCs/>
                <w:sz w:val="30"/>
                <w:szCs w:val="30"/>
              </w:rPr>
              <w:t>45,263</w:t>
            </w:r>
          </w:p>
        </w:tc>
      </w:tr>
    </w:tbl>
    <w:p w:rsidR="002B3AF8" w:rsidRDefault="002B3AF8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E3C29" w:rsidRDefault="009E3C29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E3C29" w:rsidRDefault="009E3C29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E3C29" w:rsidRDefault="009E3C29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17919" w:rsidRPr="009E3C29" w:rsidRDefault="009E3C29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E3C2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ภาษีเงินได้ที่รับรู้ในกำไรขาดทุนเบ็ดเสร็จอื่น</w:t>
      </w:r>
    </w:p>
    <w:p w:rsidR="00617919" w:rsidRDefault="00617919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7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98"/>
        <w:gridCol w:w="900"/>
        <w:gridCol w:w="270"/>
        <w:gridCol w:w="900"/>
        <w:gridCol w:w="270"/>
        <w:gridCol w:w="901"/>
        <w:gridCol w:w="270"/>
        <w:gridCol w:w="899"/>
        <w:gridCol w:w="9"/>
        <w:gridCol w:w="270"/>
        <w:gridCol w:w="897"/>
        <w:gridCol w:w="263"/>
        <w:gridCol w:w="961"/>
      </w:tblGrid>
      <w:tr w:rsidR="009E3C29" w:rsidRPr="002D779C" w:rsidTr="00EE14B9">
        <w:tc>
          <w:tcPr>
            <w:tcW w:w="2898" w:type="dxa"/>
          </w:tcPr>
          <w:p w:rsidR="009E3C29" w:rsidRPr="00A4374A" w:rsidRDefault="009E3C29" w:rsidP="00EE14B9">
            <w:pPr>
              <w:spacing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0" w:type="dxa"/>
            <w:gridSpan w:val="12"/>
          </w:tcPr>
          <w:p w:rsidR="009E3C29" w:rsidRPr="002D779C" w:rsidRDefault="009E3C29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77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13267B" w:rsidRPr="002D779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/ </w:t>
            </w:r>
            <w:r w:rsidR="0013267B" w:rsidRPr="002D77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3C29" w:rsidRPr="002D779C" w:rsidTr="00EE14B9">
        <w:tc>
          <w:tcPr>
            <w:tcW w:w="2898" w:type="dxa"/>
          </w:tcPr>
          <w:p w:rsidR="009E3C29" w:rsidRPr="002D779C" w:rsidRDefault="009E3C29" w:rsidP="00EE14B9">
            <w:pPr>
              <w:spacing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9E3C29" w:rsidRPr="002D779C" w:rsidRDefault="009E3C29" w:rsidP="00EE14B9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E3C29" w:rsidRPr="002D779C" w:rsidRDefault="009E3C29" w:rsidP="00EE14B9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9E3C29" w:rsidRPr="002D779C" w:rsidRDefault="003D21A0" w:rsidP="00EE14B9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9E3C29" w:rsidRPr="002D779C" w:rsidRDefault="009E3C29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:rsidR="009E3C29" w:rsidRPr="002D779C" w:rsidRDefault="009E3C29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E3C29" w:rsidRPr="002D779C" w:rsidRDefault="009E3C29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:rsidR="009E3C29" w:rsidRPr="002D779C" w:rsidRDefault="009E3C29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E3C29" w:rsidRPr="002D779C" w:rsidRDefault="009E3C29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7" w:type="dxa"/>
          </w:tcPr>
          <w:p w:rsidR="009E3C29" w:rsidRPr="002D779C" w:rsidRDefault="003D21A0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63" w:type="dxa"/>
          </w:tcPr>
          <w:p w:rsidR="009E3C29" w:rsidRPr="002D779C" w:rsidRDefault="009E3C29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</w:tcPr>
          <w:p w:rsidR="009E3C29" w:rsidRPr="002D779C" w:rsidRDefault="009E3C29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3C29" w:rsidRPr="002D779C" w:rsidTr="00EE14B9">
        <w:tc>
          <w:tcPr>
            <w:tcW w:w="2898" w:type="dxa"/>
          </w:tcPr>
          <w:p w:rsidR="009E3C29" w:rsidRPr="002D779C" w:rsidRDefault="009E3C29" w:rsidP="00EE14B9">
            <w:pPr>
              <w:spacing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9E3C29" w:rsidRPr="002D779C" w:rsidRDefault="009E3C29" w:rsidP="00EE14B9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779C">
              <w:rPr>
                <w:rFonts w:ascii="Angsana New" w:hAnsi="Angsana New" w:hint="cs"/>
                <w:sz w:val="30"/>
                <w:szCs w:val="30"/>
                <w:cs/>
              </w:rPr>
              <w:t>ก่อนภาษี</w:t>
            </w:r>
          </w:p>
        </w:tc>
        <w:tc>
          <w:tcPr>
            <w:tcW w:w="270" w:type="dxa"/>
          </w:tcPr>
          <w:p w:rsidR="009E3C29" w:rsidRPr="002D779C" w:rsidRDefault="009E3C29" w:rsidP="00EE14B9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9E3C29" w:rsidRPr="002D779C" w:rsidRDefault="009E3C29" w:rsidP="0055630F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779C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270" w:type="dxa"/>
          </w:tcPr>
          <w:p w:rsidR="009E3C29" w:rsidRPr="002D779C" w:rsidRDefault="009E3C29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1" w:type="dxa"/>
          </w:tcPr>
          <w:p w:rsidR="009E3C29" w:rsidRPr="002D779C" w:rsidRDefault="009E3C29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779C">
              <w:rPr>
                <w:rFonts w:ascii="Angsana New" w:hAnsi="Angsana New" w:hint="cs"/>
                <w:sz w:val="30"/>
                <w:szCs w:val="30"/>
                <w:cs/>
              </w:rPr>
              <w:t>สุทธิจาก</w:t>
            </w:r>
          </w:p>
        </w:tc>
        <w:tc>
          <w:tcPr>
            <w:tcW w:w="270" w:type="dxa"/>
          </w:tcPr>
          <w:p w:rsidR="009E3C29" w:rsidRPr="002D779C" w:rsidRDefault="009E3C29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:rsidR="009E3C29" w:rsidRPr="002D779C" w:rsidRDefault="009E3C29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779C">
              <w:rPr>
                <w:rFonts w:ascii="Angsana New" w:hAnsi="Angsana New" w:hint="cs"/>
                <w:sz w:val="30"/>
                <w:szCs w:val="30"/>
                <w:cs/>
              </w:rPr>
              <w:t>ก่อนภาษี</w:t>
            </w:r>
          </w:p>
        </w:tc>
        <w:tc>
          <w:tcPr>
            <w:tcW w:w="270" w:type="dxa"/>
          </w:tcPr>
          <w:p w:rsidR="009E3C29" w:rsidRPr="002D779C" w:rsidRDefault="009E3C29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7" w:type="dxa"/>
          </w:tcPr>
          <w:p w:rsidR="009E3C29" w:rsidRPr="002D779C" w:rsidRDefault="0055630F" w:rsidP="0055630F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263" w:type="dxa"/>
          </w:tcPr>
          <w:p w:rsidR="009E3C29" w:rsidRPr="002D779C" w:rsidRDefault="009E3C29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</w:tcPr>
          <w:p w:rsidR="009E3C29" w:rsidRPr="002D779C" w:rsidRDefault="009E3C29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779C">
              <w:rPr>
                <w:rFonts w:ascii="Angsana New" w:hAnsi="Angsana New" w:hint="cs"/>
                <w:sz w:val="30"/>
                <w:szCs w:val="30"/>
                <w:cs/>
              </w:rPr>
              <w:t>สุทธิจาก</w:t>
            </w:r>
          </w:p>
        </w:tc>
      </w:tr>
      <w:tr w:rsidR="009E3C29" w:rsidRPr="002D779C" w:rsidTr="00EE14B9">
        <w:tc>
          <w:tcPr>
            <w:tcW w:w="2898" w:type="dxa"/>
          </w:tcPr>
          <w:p w:rsidR="009E3C29" w:rsidRPr="002D779C" w:rsidRDefault="009E3C29" w:rsidP="00EE14B9">
            <w:pPr>
              <w:spacing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9E3C29" w:rsidRPr="002D779C" w:rsidRDefault="009E3C29" w:rsidP="00EE14B9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779C"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270" w:type="dxa"/>
          </w:tcPr>
          <w:p w:rsidR="009E3C29" w:rsidRPr="002D779C" w:rsidRDefault="009E3C29" w:rsidP="00EE14B9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9E3C29" w:rsidRPr="002D779C" w:rsidRDefault="009E3C29" w:rsidP="00EE14B9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779C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70" w:type="dxa"/>
          </w:tcPr>
          <w:p w:rsidR="009E3C29" w:rsidRPr="002D779C" w:rsidRDefault="009E3C29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1" w:type="dxa"/>
          </w:tcPr>
          <w:p w:rsidR="009E3C29" w:rsidRPr="002D779C" w:rsidRDefault="009E3C29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779C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70" w:type="dxa"/>
          </w:tcPr>
          <w:p w:rsidR="009E3C29" w:rsidRPr="002D779C" w:rsidRDefault="009E3C29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:rsidR="009E3C29" w:rsidRPr="002D779C" w:rsidRDefault="009E3C29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779C"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270" w:type="dxa"/>
          </w:tcPr>
          <w:p w:rsidR="009E3C29" w:rsidRPr="002D779C" w:rsidRDefault="009E3C29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7" w:type="dxa"/>
          </w:tcPr>
          <w:p w:rsidR="009E3C29" w:rsidRPr="002D779C" w:rsidRDefault="009E3C29" w:rsidP="00EE14B9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779C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63" w:type="dxa"/>
          </w:tcPr>
          <w:p w:rsidR="009E3C29" w:rsidRPr="002D779C" w:rsidRDefault="009E3C29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</w:tcPr>
          <w:p w:rsidR="009E3C29" w:rsidRPr="002D779C" w:rsidRDefault="009E3C29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779C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</w:tr>
      <w:tr w:rsidR="009E3C29" w:rsidRPr="002D779C" w:rsidTr="00EE14B9">
        <w:tc>
          <w:tcPr>
            <w:tcW w:w="2898" w:type="dxa"/>
          </w:tcPr>
          <w:p w:rsidR="009E3C29" w:rsidRPr="002D779C" w:rsidRDefault="009E3C29" w:rsidP="00EE14B9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10" w:type="dxa"/>
            <w:gridSpan w:val="12"/>
          </w:tcPr>
          <w:p w:rsidR="009E3C29" w:rsidRPr="002D779C" w:rsidRDefault="009E3C29" w:rsidP="00EE14B9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D779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E3C29" w:rsidRPr="002D779C" w:rsidTr="003F16D7">
        <w:tc>
          <w:tcPr>
            <w:tcW w:w="2898" w:type="dxa"/>
          </w:tcPr>
          <w:p w:rsidR="009E3C29" w:rsidRPr="002D779C" w:rsidRDefault="0055630F" w:rsidP="0055630F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="00362DF5" w:rsidRPr="002D779C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9E3C29" w:rsidRPr="002D779C">
              <w:rPr>
                <w:rFonts w:ascii="Angsana New" w:hAnsi="Angsana New" w:hint="cs"/>
                <w:sz w:val="30"/>
                <w:szCs w:val="30"/>
                <w:cs/>
              </w:rPr>
              <w:t>จากการ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วัดมูลค่าใหม่</w:t>
            </w:r>
          </w:p>
        </w:tc>
        <w:tc>
          <w:tcPr>
            <w:tcW w:w="900" w:type="dxa"/>
          </w:tcPr>
          <w:p w:rsidR="009E3C29" w:rsidRPr="002D779C" w:rsidRDefault="009E3C29" w:rsidP="00EE14B9">
            <w:pPr>
              <w:tabs>
                <w:tab w:val="decimal" w:pos="612"/>
              </w:tabs>
              <w:spacing w:line="240" w:lineRule="auto"/>
              <w:ind w:left="-122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9E3C29" w:rsidRPr="002D779C" w:rsidRDefault="009E3C29" w:rsidP="00EE14B9">
            <w:pPr>
              <w:tabs>
                <w:tab w:val="decimal" w:pos="612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9E3C29" w:rsidRPr="002D779C" w:rsidRDefault="009E3C29" w:rsidP="00EE14B9">
            <w:pPr>
              <w:tabs>
                <w:tab w:val="decimal" w:pos="612"/>
              </w:tabs>
              <w:spacing w:line="240" w:lineRule="auto"/>
              <w:ind w:left="-122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9E3C29" w:rsidRPr="002D779C" w:rsidRDefault="009E3C29" w:rsidP="00EE14B9">
            <w:pPr>
              <w:tabs>
                <w:tab w:val="decimal" w:pos="61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:rsidR="009E3C29" w:rsidRPr="002D779C" w:rsidRDefault="009E3C29" w:rsidP="00EE14B9">
            <w:pPr>
              <w:tabs>
                <w:tab w:val="decimal" w:pos="61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E3C29" w:rsidRPr="002D779C" w:rsidRDefault="009E3C29" w:rsidP="00EE14B9">
            <w:pPr>
              <w:tabs>
                <w:tab w:val="clear" w:pos="680"/>
                <w:tab w:val="decimal" w:pos="684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</w:tcPr>
          <w:p w:rsidR="009E3C29" w:rsidRPr="002D779C" w:rsidRDefault="009E3C29" w:rsidP="00EE14B9">
            <w:pPr>
              <w:tabs>
                <w:tab w:val="decimal" w:pos="612"/>
              </w:tabs>
              <w:spacing w:line="240" w:lineRule="auto"/>
              <w:ind w:left="-122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" w:type="dxa"/>
            <w:gridSpan w:val="2"/>
          </w:tcPr>
          <w:p w:rsidR="009E3C29" w:rsidRPr="002D779C" w:rsidRDefault="009E3C29" w:rsidP="00EE14B9">
            <w:pPr>
              <w:tabs>
                <w:tab w:val="decimal" w:pos="612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7" w:type="dxa"/>
          </w:tcPr>
          <w:p w:rsidR="009E3C29" w:rsidRPr="002D779C" w:rsidRDefault="009E3C29" w:rsidP="00EE14B9">
            <w:pPr>
              <w:tabs>
                <w:tab w:val="decimal" w:pos="612"/>
              </w:tabs>
              <w:spacing w:line="240" w:lineRule="auto"/>
              <w:ind w:left="-122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:rsidR="009E3C29" w:rsidRPr="002D779C" w:rsidRDefault="009E3C29" w:rsidP="00EE14B9">
            <w:pPr>
              <w:tabs>
                <w:tab w:val="decimal" w:pos="61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</w:tcPr>
          <w:p w:rsidR="009E3C29" w:rsidRPr="002D779C" w:rsidRDefault="009E3C29" w:rsidP="00EE14B9">
            <w:pPr>
              <w:tabs>
                <w:tab w:val="decimal" w:pos="61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23BA" w:rsidRPr="005B3147" w:rsidTr="00A123BA">
        <w:trPr>
          <w:trHeight w:val="335"/>
        </w:trPr>
        <w:tc>
          <w:tcPr>
            <w:tcW w:w="2898" w:type="dxa"/>
          </w:tcPr>
          <w:p w:rsidR="00A123BA" w:rsidRDefault="00A123BA" w:rsidP="00A123BA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D779C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ของผลประโยชน์พนักงานที่</w:t>
            </w:r>
          </w:p>
          <w:p w:rsidR="00A123BA" w:rsidRPr="002D779C" w:rsidRDefault="00A123BA" w:rsidP="00A123BA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กำหนดไว้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A123BA" w:rsidRDefault="00A123BA" w:rsidP="00A123BA">
            <w:pPr>
              <w:tabs>
                <w:tab w:val="decimal" w:pos="612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A123BA" w:rsidRPr="002D779C" w:rsidRDefault="00A123BA" w:rsidP="00A1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108"/>
                <w:tab w:val="decimal" w:pos="774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1,525</w:t>
            </w:r>
          </w:p>
        </w:tc>
        <w:tc>
          <w:tcPr>
            <w:tcW w:w="270" w:type="dxa"/>
          </w:tcPr>
          <w:p w:rsidR="00A123BA" w:rsidRPr="002D779C" w:rsidRDefault="00A123BA" w:rsidP="00A123BA">
            <w:pPr>
              <w:tabs>
                <w:tab w:val="decimal" w:pos="612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A123BA" w:rsidRDefault="00A123BA" w:rsidP="00A123BA">
            <w:pPr>
              <w:tabs>
                <w:tab w:val="decimal" w:pos="612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A123BA" w:rsidRPr="002D779C" w:rsidRDefault="00A123BA" w:rsidP="00A123BA">
            <w:pPr>
              <w:tabs>
                <w:tab w:val="decimal" w:pos="612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(305)</w:t>
            </w:r>
          </w:p>
        </w:tc>
        <w:tc>
          <w:tcPr>
            <w:tcW w:w="270" w:type="dxa"/>
          </w:tcPr>
          <w:p w:rsidR="00A123BA" w:rsidRPr="002D779C" w:rsidRDefault="00A123BA" w:rsidP="00A123BA">
            <w:pPr>
              <w:tabs>
                <w:tab w:val="decimal" w:pos="612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1" w:type="dxa"/>
            <w:tcBorders>
              <w:bottom w:val="double" w:sz="4" w:space="0" w:color="auto"/>
            </w:tcBorders>
          </w:tcPr>
          <w:p w:rsidR="00A123BA" w:rsidRDefault="00A123BA" w:rsidP="00A123BA">
            <w:pPr>
              <w:tabs>
                <w:tab w:val="decimal" w:pos="612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A123BA" w:rsidRPr="002D779C" w:rsidRDefault="00A123BA" w:rsidP="00A1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108"/>
                <w:tab w:val="decimal" w:pos="774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1,220</w:t>
            </w:r>
          </w:p>
        </w:tc>
        <w:tc>
          <w:tcPr>
            <w:tcW w:w="270" w:type="dxa"/>
          </w:tcPr>
          <w:p w:rsidR="00A123BA" w:rsidRPr="002D779C" w:rsidRDefault="00A123BA" w:rsidP="00A123BA">
            <w:pPr>
              <w:tabs>
                <w:tab w:val="clear" w:pos="680"/>
                <w:tab w:val="decimal" w:pos="684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tcBorders>
              <w:bottom w:val="double" w:sz="4" w:space="0" w:color="auto"/>
            </w:tcBorders>
          </w:tcPr>
          <w:p w:rsidR="00A123BA" w:rsidRDefault="00A123BA" w:rsidP="00A123BA">
            <w:pPr>
              <w:tabs>
                <w:tab w:val="decimal" w:pos="612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A123BA" w:rsidRPr="002D779C" w:rsidRDefault="00A123BA" w:rsidP="00A123BA">
            <w:pPr>
              <w:tabs>
                <w:tab w:val="decimal" w:pos="612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79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9" w:type="dxa"/>
            <w:gridSpan w:val="2"/>
          </w:tcPr>
          <w:p w:rsidR="00A123BA" w:rsidRPr="002D779C" w:rsidRDefault="00A123BA" w:rsidP="00A123BA">
            <w:pPr>
              <w:tabs>
                <w:tab w:val="decimal" w:pos="612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7" w:type="dxa"/>
            <w:tcBorders>
              <w:bottom w:val="double" w:sz="4" w:space="0" w:color="auto"/>
            </w:tcBorders>
          </w:tcPr>
          <w:p w:rsidR="00A123BA" w:rsidRDefault="00A123BA" w:rsidP="00A123BA">
            <w:pPr>
              <w:tabs>
                <w:tab w:val="decimal" w:pos="612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A123BA" w:rsidRPr="002D779C" w:rsidRDefault="00A123BA" w:rsidP="00A123BA">
            <w:pPr>
              <w:tabs>
                <w:tab w:val="decimal" w:pos="612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79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:rsidR="00A123BA" w:rsidRPr="002D779C" w:rsidRDefault="00A123BA" w:rsidP="00A123BA">
            <w:pPr>
              <w:tabs>
                <w:tab w:val="decimal" w:pos="612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1" w:type="dxa"/>
            <w:tcBorders>
              <w:bottom w:val="double" w:sz="4" w:space="0" w:color="auto"/>
            </w:tcBorders>
          </w:tcPr>
          <w:p w:rsidR="00A123BA" w:rsidRDefault="00A123BA" w:rsidP="00A123BA">
            <w:pPr>
              <w:tabs>
                <w:tab w:val="decimal" w:pos="612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A123BA" w:rsidRPr="002D779C" w:rsidRDefault="00A123BA" w:rsidP="00A123BA">
            <w:pPr>
              <w:tabs>
                <w:tab w:val="decimal" w:pos="612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79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9E3C29" w:rsidRDefault="009E3C29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E3C29" w:rsidRPr="00A4374A" w:rsidRDefault="009E3C29" w:rsidP="009E3C29">
      <w:pPr>
        <w:spacing w:line="240" w:lineRule="auto"/>
        <w:ind w:left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A4374A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:rsidR="009E3C29" w:rsidRDefault="009E3C29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7"/>
        <w:gridCol w:w="898"/>
        <w:gridCol w:w="276"/>
        <w:gridCol w:w="1173"/>
        <w:gridCol w:w="271"/>
        <w:gridCol w:w="891"/>
        <w:gridCol w:w="271"/>
        <w:gridCol w:w="1160"/>
      </w:tblGrid>
      <w:tr w:rsidR="009E3C29" w:rsidRPr="00890FAE" w:rsidTr="009E3C29">
        <w:tc>
          <w:tcPr>
            <w:tcW w:w="2338" w:type="pct"/>
          </w:tcPr>
          <w:p w:rsidR="009E3C29" w:rsidRPr="00A4374A" w:rsidRDefault="009E3C29" w:rsidP="00EE14B9">
            <w:pPr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62" w:type="pct"/>
            <w:gridSpan w:val="7"/>
          </w:tcPr>
          <w:p w:rsidR="009E3C29" w:rsidRPr="00890FAE" w:rsidRDefault="009E3C29" w:rsidP="00EE14B9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0FAE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E3C29" w:rsidRPr="00890FAE" w:rsidTr="00EE14B9">
        <w:tc>
          <w:tcPr>
            <w:tcW w:w="2338" w:type="pct"/>
          </w:tcPr>
          <w:p w:rsidR="009E3C29" w:rsidRPr="00890FAE" w:rsidRDefault="009E3C29" w:rsidP="00EE14B9">
            <w:pPr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5" w:type="pct"/>
            <w:gridSpan w:val="3"/>
          </w:tcPr>
          <w:p w:rsidR="009E3C29" w:rsidRPr="003D21A0" w:rsidRDefault="003D21A0" w:rsidP="00EE14B9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D21A0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146" w:type="pct"/>
          </w:tcPr>
          <w:p w:rsidR="009E3C29" w:rsidRPr="00890FAE" w:rsidRDefault="009E3C29" w:rsidP="00EE14B9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1" w:type="pct"/>
            <w:gridSpan w:val="3"/>
          </w:tcPr>
          <w:p w:rsidR="009E3C29" w:rsidRPr="00890FAE" w:rsidRDefault="003D21A0" w:rsidP="00EE14B9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</w:tr>
      <w:tr w:rsidR="009E3C29" w:rsidRPr="00890FAE" w:rsidTr="00EE14B9">
        <w:tc>
          <w:tcPr>
            <w:tcW w:w="2338" w:type="pct"/>
          </w:tcPr>
          <w:p w:rsidR="009E3C29" w:rsidRPr="00890FAE" w:rsidRDefault="009E3C29" w:rsidP="00EE14B9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4" w:type="pct"/>
          </w:tcPr>
          <w:p w:rsidR="009E3C29" w:rsidRPr="00890FAE" w:rsidRDefault="009E3C29" w:rsidP="00EE14B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0FAE">
              <w:rPr>
                <w:rFonts w:ascii="Angsana New" w:hAnsi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9" w:type="pct"/>
          </w:tcPr>
          <w:p w:rsidR="009E3C29" w:rsidRPr="00890FAE" w:rsidRDefault="009E3C29" w:rsidP="00EE14B9">
            <w:pPr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9E3C29" w:rsidRPr="00890FAE" w:rsidRDefault="009E3C29" w:rsidP="00EE14B9">
            <w:pPr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9E3C29" w:rsidRPr="00890FAE" w:rsidRDefault="009E3C29" w:rsidP="00EE14B9">
            <w:pPr>
              <w:spacing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:rsidR="009E3C29" w:rsidRPr="00890FAE" w:rsidRDefault="009E3C29" w:rsidP="00EE14B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0FAE">
              <w:rPr>
                <w:rFonts w:ascii="Angsana New" w:hAnsi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6" w:type="pct"/>
          </w:tcPr>
          <w:p w:rsidR="009E3C29" w:rsidRPr="00890FAE" w:rsidRDefault="009E3C29" w:rsidP="00EE14B9">
            <w:pPr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9E3C29" w:rsidRPr="00890FAE" w:rsidRDefault="009E3C29" w:rsidP="00EE14B9">
            <w:pPr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3C29" w:rsidRPr="00890FAE" w:rsidTr="00EE14B9">
        <w:tc>
          <w:tcPr>
            <w:tcW w:w="2338" w:type="pct"/>
          </w:tcPr>
          <w:p w:rsidR="009E3C29" w:rsidRPr="00890FAE" w:rsidRDefault="009E3C29" w:rsidP="00EE14B9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4" w:type="pct"/>
          </w:tcPr>
          <w:p w:rsidR="009E3C29" w:rsidRPr="00890FAE" w:rsidRDefault="009E3C29" w:rsidP="00EE14B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90F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9" w:type="pct"/>
          </w:tcPr>
          <w:p w:rsidR="009E3C29" w:rsidRPr="00890FAE" w:rsidRDefault="009E3C29" w:rsidP="00EE14B9">
            <w:pPr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9E3C29" w:rsidRPr="00890FAE" w:rsidRDefault="009E3C29" w:rsidP="00EE14B9">
            <w:pPr>
              <w:spacing w:line="240" w:lineRule="auto"/>
              <w:ind w:left="-108" w:right="-10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90F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46" w:type="pct"/>
          </w:tcPr>
          <w:p w:rsidR="009E3C29" w:rsidRPr="00890FAE" w:rsidRDefault="009E3C29" w:rsidP="00EE14B9">
            <w:pPr>
              <w:spacing w:line="240" w:lineRule="auto"/>
              <w:ind w:left="-126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80" w:type="pct"/>
          </w:tcPr>
          <w:p w:rsidR="009E3C29" w:rsidRPr="00890FAE" w:rsidRDefault="009E3C29" w:rsidP="00EE14B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90F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6" w:type="pct"/>
          </w:tcPr>
          <w:p w:rsidR="009E3C29" w:rsidRPr="00890FAE" w:rsidRDefault="009E3C29" w:rsidP="00EE14B9">
            <w:pPr>
              <w:spacing w:line="240" w:lineRule="auto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</w:tcPr>
          <w:p w:rsidR="009E3C29" w:rsidRPr="00890FAE" w:rsidRDefault="009E3C29" w:rsidP="00EE14B9">
            <w:pPr>
              <w:spacing w:line="240" w:lineRule="auto"/>
              <w:ind w:left="-108" w:right="-10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90F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D21A0" w:rsidRPr="00890FAE" w:rsidTr="00EE14B9">
        <w:tc>
          <w:tcPr>
            <w:tcW w:w="2338" w:type="pct"/>
          </w:tcPr>
          <w:p w:rsidR="003D21A0" w:rsidRPr="00890FAE" w:rsidRDefault="00591161" w:rsidP="003D21A0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BD694D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D21A0" w:rsidRPr="00890FAE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  <w:r w:rsidR="00BD694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D21A0" w:rsidRPr="00890FAE">
              <w:rPr>
                <w:rFonts w:ascii="Angsana New" w:hAnsi="Angsana New" w:hint="cs"/>
                <w:sz w:val="30"/>
                <w:szCs w:val="30"/>
                <w:cs/>
              </w:rPr>
              <w:t>ก่อนภาษีเงินได้รวม</w:t>
            </w:r>
          </w:p>
        </w:tc>
        <w:tc>
          <w:tcPr>
            <w:tcW w:w="484" w:type="pct"/>
          </w:tcPr>
          <w:p w:rsidR="003D21A0" w:rsidRPr="00890FAE" w:rsidRDefault="003D21A0" w:rsidP="003D21A0">
            <w:pPr>
              <w:tabs>
                <w:tab w:val="clear" w:pos="907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3D21A0" w:rsidRPr="00890FAE" w:rsidRDefault="003D21A0" w:rsidP="003D21A0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</w:tcPr>
          <w:p w:rsidR="003D21A0" w:rsidRPr="00890FAE" w:rsidRDefault="003B1EF0" w:rsidP="003D21A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213,710</w:t>
            </w:r>
          </w:p>
        </w:tc>
        <w:tc>
          <w:tcPr>
            <w:tcW w:w="146" w:type="pct"/>
          </w:tcPr>
          <w:p w:rsidR="003D21A0" w:rsidRPr="00890FAE" w:rsidRDefault="003D21A0" w:rsidP="003D21A0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:rsidR="003D21A0" w:rsidRPr="00890FAE" w:rsidRDefault="003D21A0" w:rsidP="003D21A0">
            <w:pPr>
              <w:tabs>
                <w:tab w:val="clear" w:pos="907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3D21A0" w:rsidRPr="00890FAE" w:rsidRDefault="003D21A0" w:rsidP="003D21A0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:rsidR="003D21A0" w:rsidRPr="00890FAE" w:rsidRDefault="003D21A0" w:rsidP="003D21A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890FAE">
              <w:rPr>
                <w:rFonts w:ascii="Angsana New" w:hAnsi="Angsana New"/>
                <w:sz w:val="30"/>
                <w:szCs w:val="30"/>
              </w:rPr>
              <w:t>(12</w:t>
            </w:r>
            <w:r>
              <w:rPr>
                <w:rFonts w:ascii="Angsana New" w:hAnsi="Angsana New"/>
                <w:sz w:val="30"/>
                <w:szCs w:val="30"/>
              </w:rPr>
              <w:t>5,067</w:t>
            </w:r>
            <w:r w:rsidRPr="00890F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B1EF0" w:rsidRPr="00890FAE" w:rsidTr="00EE14B9">
        <w:tc>
          <w:tcPr>
            <w:tcW w:w="2338" w:type="pct"/>
          </w:tcPr>
          <w:p w:rsidR="003B1EF0" w:rsidRPr="00890FAE" w:rsidRDefault="003B1EF0" w:rsidP="003B1EF0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0FAE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484" w:type="pct"/>
          </w:tcPr>
          <w:p w:rsidR="003B1EF0" w:rsidRPr="00890FAE" w:rsidRDefault="003B1EF0" w:rsidP="003B1EF0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0FAE"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149" w:type="pct"/>
          </w:tcPr>
          <w:p w:rsidR="003B1EF0" w:rsidRPr="00890FAE" w:rsidRDefault="003B1EF0" w:rsidP="003B1EF0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:rsidR="003B1EF0" w:rsidRPr="00890FAE" w:rsidRDefault="003B1EF0" w:rsidP="003B1EF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42,742</w:t>
            </w:r>
          </w:p>
        </w:tc>
        <w:tc>
          <w:tcPr>
            <w:tcW w:w="146" w:type="pct"/>
          </w:tcPr>
          <w:p w:rsidR="003B1EF0" w:rsidRPr="00890FAE" w:rsidRDefault="003B1EF0" w:rsidP="003B1EF0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:rsidR="003B1EF0" w:rsidRPr="00890FAE" w:rsidRDefault="003B1EF0" w:rsidP="003B1EF0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0FAE"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146" w:type="pct"/>
          </w:tcPr>
          <w:p w:rsidR="003B1EF0" w:rsidRPr="00890FAE" w:rsidRDefault="003B1EF0" w:rsidP="003B1EF0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</w:tcPr>
          <w:p w:rsidR="003B1EF0" w:rsidRPr="00890FAE" w:rsidRDefault="003B1EF0" w:rsidP="003B1EF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890FAE">
              <w:rPr>
                <w:rFonts w:ascii="Angsana New" w:hAnsi="Angsana New"/>
                <w:sz w:val="30"/>
                <w:szCs w:val="30"/>
              </w:rPr>
              <w:t>(2</w:t>
            </w:r>
            <w:r>
              <w:rPr>
                <w:rFonts w:ascii="Angsana New" w:hAnsi="Angsana New"/>
                <w:sz w:val="30"/>
                <w:szCs w:val="30"/>
              </w:rPr>
              <w:t>5,013</w:t>
            </w:r>
            <w:r w:rsidRPr="00890F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10A67" w:rsidRPr="00890FAE" w:rsidTr="00EE14B9">
        <w:tc>
          <w:tcPr>
            <w:tcW w:w="2338" w:type="pct"/>
          </w:tcPr>
          <w:p w:rsidR="00E10A67" w:rsidRPr="00890FAE" w:rsidRDefault="00E10A67" w:rsidP="00E10A67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0FA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484" w:type="pct"/>
          </w:tcPr>
          <w:p w:rsidR="00E10A67" w:rsidRPr="00890FAE" w:rsidRDefault="00E10A67" w:rsidP="00E10A67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E10A67" w:rsidRPr="00890FAE" w:rsidRDefault="00E10A67" w:rsidP="00E10A67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E10A67" w:rsidRPr="00A4374A" w:rsidRDefault="00E10A67" w:rsidP="00E10A6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E10A67" w:rsidRPr="00890FAE" w:rsidRDefault="00E10A67" w:rsidP="00E10A67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:rsidR="00E10A67" w:rsidRPr="00890FAE" w:rsidRDefault="00E10A67" w:rsidP="00E10A67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E10A67" w:rsidRPr="00890FAE" w:rsidRDefault="00E10A67" w:rsidP="00E10A67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E10A67" w:rsidRPr="00890FAE" w:rsidRDefault="00E10A67" w:rsidP="00E10A6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890FAE">
              <w:rPr>
                <w:rFonts w:ascii="Angsana New" w:hAnsi="Angsana New"/>
                <w:sz w:val="30"/>
                <w:szCs w:val="30"/>
              </w:rPr>
              <w:t>(18)</w:t>
            </w:r>
          </w:p>
        </w:tc>
      </w:tr>
      <w:tr w:rsidR="00E10A67" w:rsidRPr="00890FAE" w:rsidTr="00EE14B9">
        <w:tc>
          <w:tcPr>
            <w:tcW w:w="2338" w:type="pct"/>
          </w:tcPr>
          <w:p w:rsidR="00E10A67" w:rsidRPr="00890FAE" w:rsidRDefault="00E10A67" w:rsidP="00E10A67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0F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484" w:type="pct"/>
          </w:tcPr>
          <w:p w:rsidR="00E10A67" w:rsidRPr="00890FAE" w:rsidRDefault="00E10A67" w:rsidP="00E10A67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E10A67" w:rsidRPr="00890FAE" w:rsidRDefault="00E10A67" w:rsidP="00E10A67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E10A67" w:rsidRPr="00890FAE" w:rsidRDefault="00E10A67" w:rsidP="00E10A6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2,651</w:t>
            </w:r>
          </w:p>
        </w:tc>
        <w:tc>
          <w:tcPr>
            <w:tcW w:w="146" w:type="pct"/>
          </w:tcPr>
          <w:p w:rsidR="00E10A67" w:rsidRPr="00890FAE" w:rsidRDefault="00E10A67" w:rsidP="00E10A67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:rsidR="00E10A67" w:rsidRPr="00890FAE" w:rsidRDefault="00E10A67" w:rsidP="00E10A67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E10A67" w:rsidRPr="00890FAE" w:rsidRDefault="00E10A67" w:rsidP="00E10A67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E10A67" w:rsidRPr="00890FAE" w:rsidRDefault="00E10A67" w:rsidP="00E10A6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890FAE">
              <w:rPr>
                <w:rFonts w:ascii="Angsana New" w:hAnsi="Angsana New"/>
                <w:sz w:val="30"/>
                <w:szCs w:val="30"/>
              </w:rPr>
              <w:t>1,020</w:t>
            </w:r>
          </w:p>
        </w:tc>
      </w:tr>
      <w:tr w:rsidR="00E10A67" w:rsidRPr="00890FAE" w:rsidTr="00EE14B9">
        <w:tc>
          <w:tcPr>
            <w:tcW w:w="2338" w:type="pct"/>
          </w:tcPr>
          <w:p w:rsidR="00E10A67" w:rsidRPr="00890FAE" w:rsidRDefault="00E10A67" w:rsidP="00E10A67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0F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484" w:type="pct"/>
          </w:tcPr>
          <w:p w:rsidR="00E10A67" w:rsidRPr="00890FAE" w:rsidRDefault="00E10A67" w:rsidP="00E10A67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E10A67" w:rsidRPr="00890FAE" w:rsidRDefault="00E10A67" w:rsidP="00E10A67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E10A67" w:rsidRPr="00890FAE" w:rsidRDefault="00E10A67" w:rsidP="00E10A6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(3,636)</w:t>
            </w:r>
          </w:p>
        </w:tc>
        <w:tc>
          <w:tcPr>
            <w:tcW w:w="146" w:type="pct"/>
          </w:tcPr>
          <w:p w:rsidR="00E10A67" w:rsidRPr="00890FAE" w:rsidRDefault="00E10A67" w:rsidP="00E10A67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:rsidR="00E10A67" w:rsidRPr="00890FAE" w:rsidRDefault="00E10A67" w:rsidP="00E10A67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E10A67" w:rsidRPr="00890FAE" w:rsidRDefault="00E10A67" w:rsidP="00E10A67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E10A67" w:rsidRPr="00890FAE" w:rsidRDefault="00E10A67" w:rsidP="00E10A6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890FAE">
              <w:rPr>
                <w:rFonts w:ascii="Angsana New" w:hAnsi="Angsana New"/>
                <w:sz w:val="30"/>
                <w:szCs w:val="30"/>
              </w:rPr>
              <w:t>(4,214)</w:t>
            </w:r>
          </w:p>
        </w:tc>
      </w:tr>
      <w:tr w:rsidR="00E10A67" w:rsidRPr="00890FAE" w:rsidTr="00E10A67">
        <w:tc>
          <w:tcPr>
            <w:tcW w:w="2338" w:type="pct"/>
          </w:tcPr>
          <w:p w:rsidR="00E10A67" w:rsidRPr="00890FAE" w:rsidRDefault="00E10A67" w:rsidP="00E10A67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0F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ผลขาดทุนที่ไม่รับรู้เป็นสินทรัพย์ภาษีเงินได้</w:t>
            </w:r>
            <w:r w:rsidRPr="00890FAE">
              <w:rPr>
                <w:rFonts w:ascii="Angsana New" w:hAnsi="Angsana New"/>
                <w:color w:val="000000"/>
                <w:sz w:val="30"/>
                <w:szCs w:val="30"/>
              </w:rPr>
              <w:br/>
              <w:t xml:space="preserve">   </w:t>
            </w:r>
            <w:r w:rsidRPr="00890F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รอ</w:t>
            </w:r>
            <w:r w:rsidRPr="00890FA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</w:t>
            </w:r>
            <w:r w:rsidRPr="00890F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484" w:type="pct"/>
          </w:tcPr>
          <w:p w:rsidR="00E10A67" w:rsidRPr="00890FAE" w:rsidRDefault="00E10A67" w:rsidP="00E10A67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E10A67" w:rsidRPr="00890FAE" w:rsidRDefault="00E10A67" w:rsidP="00E10A67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E10A67" w:rsidRDefault="00E10A67" w:rsidP="00E10A67">
            <w:pPr>
              <w:tabs>
                <w:tab w:val="decimal" w:pos="826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E10A67" w:rsidRPr="00890FAE" w:rsidRDefault="00E10A67" w:rsidP="00E10A67">
            <w:pPr>
              <w:tabs>
                <w:tab w:val="decimal" w:pos="826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9,441</w:t>
            </w:r>
          </w:p>
        </w:tc>
        <w:tc>
          <w:tcPr>
            <w:tcW w:w="146" w:type="pct"/>
          </w:tcPr>
          <w:p w:rsidR="00E10A67" w:rsidRPr="00890FAE" w:rsidRDefault="00E10A67" w:rsidP="00E10A67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:rsidR="00E10A67" w:rsidRPr="00890FAE" w:rsidRDefault="00E10A67" w:rsidP="00E10A67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E10A67" w:rsidRPr="00890FAE" w:rsidRDefault="00E10A67" w:rsidP="00E10A67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E10A67" w:rsidRPr="00890FAE" w:rsidRDefault="00E10A67" w:rsidP="00E10A6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E10A67" w:rsidRPr="00890FAE" w:rsidRDefault="00E10A67" w:rsidP="00E10A67">
            <w:pPr>
              <w:tabs>
                <w:tab w:val="decimal" w:pos="826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0FAE">
              <w:rPr>
                <w:rFonts w:ascii="Angsana New" w:hAnsi="Angsana New"/>
                <w:sz w:val="30"/>
                <w:szCs w:val="30"/>
              </w:rPr>
              <w:t>67,063</w:t>
            </w:r>
          </w:p>
        </w:tc>
      </w:tr>
      <w:tr w:rsidR="00E10A67" w:rsidRPr="00890FAE" w:rsidTr="0004465B">
        <w:tc>
          <w:tcPr>
            <w:tcW w:w="2338" w:type="pct"/>
          </w:tcPr>
          <w:p w:rsidR="00E10A67" w:rsidRDefault="00E10A67" w:rsidP="0004465B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กำไร</w:t>
            </w:r>
            <w:r w:rsidR="0004465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ที่รับรู้ของส่วนได้เสียในกิจการที่เกี่ยวข้องกัน</w:t>
            </w:r>
          </w:p>
          <w:p w:rsidR="0004465B" w:rsidRDefault="0004465B" w:rsidP="0004465B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ซึ่งถือก่อนการเปลี่ยนแปลงสถานะเป็นบริษัทย่อย</w:t>
            </w:r>
          </w:p>
        </w:tc>
        <w:tc>
          <w:tcPr>
            <w:tcW w:w="484" w:type="pct"/>
          </w:tcPr>
          <w:p w:rsidR="00E10A67" w:rsidRPr="00A4374A" w:rsidRDefault="00E10A67" w:rsidP="00E10A67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E10A67" w:rsidRPr="00A4374A" w:rsidRDefault="00E10A67" w:rsidP="00E10A67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04465B" w:rsidRDefault="0004465B" w:rsidP="00E10A6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</w:p>
          <w:p w:rsidR="00E10A67" w:rsidRPr="00890FAE" w:rsidRDefault="00E10A67" w:rsidP="00E10A6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(11,617)</w:t>
            </w:r>
          </w:p>
        </w:tc>
        <w:tc>
          <w:tcPr>
            <w:tcW w:w="146" w:type="pct"/>
          </w:tcPr>
          <w:p w:rsidR="00E10A67" w:rsidRPr="00A4374A" w:rsidRDefault="00E10A67" w:rsidP="00E10A67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:rsidR="00E10A67" w:rsidRPr="00A4374A" w:rsidRDefault="00E10A67" w:rsidP="00E10A67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E10A67" w:rsidRPr="00A4374A" w:rsidRDefault="00E10A67" w:rsidP="00E10A67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:rsidR="00E10A67" w:rsidRDefault="00E10A67" w:rsidP="0004465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0" w:right="-8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04465B" w:rsidRPr="0004465B" w:rsidRDefault="0004465B" w:rsidP="0004465B">
            <w:pPr>
              <w:tabs>
                <w:tab w:val="clear" w:pos="680"/>
                <w:tab w:val="decimal" w:pos="68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044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10A67" w:rsidRPr="00890FAE" w:rsidTr="00E10A67">
        <w:tc>
          <w:tcPr>
            <w:tcW w:w="2338" w:type="pct"/>
          </w:tcPr>
          <w:p w:rsidR="00E10A67" w:rsidRPr="00890FAE" w:rsidRDefault="00E10A67" w:rsidP="00E10A67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0FAE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484" w:type="pct"/>
            <w:tcBorders>
              <w:bottom w:val="single" w:sz="4" w:space="0" w:color="auto"/>
            </w:tcBorders>
          </w:tcPr>
          <w:p w:rsidR="00E10A67" w:rsidRPr="00890FAE" w:rsidRDefault="00E10A67" w:rsidP="00E10A67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E10A67" w:rsidRPr="00890FAE" w:rsidRDefault="00E10A67" w:rsidP="00E10A67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E10A67" w:rsidRPr="00890FAE" w:rsidRDefault="00E10A67" w:rsidP="00E10A6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1,448</w:t>
            </w:r>
          </w:p>
        </w:tc>
        <w:tc>
          <w:tcPr>
            <w:tcW w:w="146" w:type="pct"/>
          </w:tcPr>
          <w:p w:rsidR="00E10A67" w:rsidRPr="00890FAE" w:rsidRDefault="00E10A67" w:rsidP="00E10A67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:rsidR="00E10A67" w:rsidRPr="00890FAE" w:rsidRDefault="00E10A67" w:rsidP="00E10A67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E10A67" w:rsidRPr="00890FAE" w:rsidRDefault="00E10A67" w:rsidP="00E10A67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:rsidR="00E10A67" w:rsidRPr="00890FAE" w:rsidRDefault="00E10A67" w:rsidP="00E10A6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</w:p>
        </w:tc>
      </w:tr>
      <w:tr w:rsidR="00E10A67" w:rsidRPr="00A4374A" w:rsidTr="00731FDF">
        <w:tc>
          <w:tcPr>
            <w:tcW w:w="2338" w:type="pct"/>
          </w:tcPr>
          <w:p w:rsidR="00E10A67" w:rsidRPr="00890FAE" w:rsidRDefault="00E10A67" w:rsidP="00E10A67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0F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</w:tcPr>
          <w:p w:rsidR="00E10A67" w:rsidRPr="00A4374A" w:rsidRDefault="00E10A67" w:rsidP="00E10A67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19.20</w:t>
            </w:r>
          </w:p>
        </w:tc>
        <w:tc>
          <w:tcPr>
            <w:tcW w:w="149" w:type="pct"/>
          </w:tcPr>
          <w:p w:rsidR="00E10A67" w:rsidRPr="00890FAE" w:rsidRDefault="00E10A67" w:rsidP="00E10A67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E10A67" w:rsidRPr="00D37F98" w:rsidRDefault="00E10A67" w:rsidP="00E10A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41,029</w:t>
            </w:r>
          </w:p>
        </w:tc>
        <w:tc>
          <w:tcPr>
            <w:tcW w:w="146" w:type="pct"/>
          </w:tcPr>
          <w:p w:rsidR="00E10A67" w:rsidRPr="00890FAE" w:rsidRDefault="00E10A67" w:rsidP="00E10A67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double" w:sz="4" w:space="0" w:color="auto"/>
            </w:tcBorders>
          </w:tcPr>
          <w:p w:rsidR="00E10A67" w:rsidRPr="00890FAE" w:rsidRDefault="00E10A67" w:rsidP="00E10A67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(31.08)</w:t>
            </w:r>
          </w:p>
        </w:tc>
        <w:tc>
          <w:tcPr>
            <w:tcW w:w="146" w:type="pct"/>
          </w:tcPr>
          <w:p w:rsidR="00E10A67" w:rsidRPr="00890FAE" w:rsidRDefault="00E10A67" w:rsidP="00E10A67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:rsidR="00E10A67" w:rsidRPr="00890FAE" w:rsidRDefault="00E10A67" w:rsidP="00E10A6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0FAE">
              <w:rPr>
                <w:rFonts w:ascii="Angsana New" w:hAnsi="Angsana New"/>
                <w:b/>
                <w:bCs/>
                <w:sz w:val="30"/>
                <w:szCs w:val="30"/>
              </w:rPr>
              <w:t>38,87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</w:tr>
    </w:tbl>
    <w:p w:rsidR="009E3C29" w:rsidRDefault="009E3C29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13267B" w:rsidRDefault="0013267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13267B" w:rsidRDefault="0013267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13267B" w:rsidRDefault="0013267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7"/>
        <w:gridCol w:w="898"/>
        <w:gridCol w:w="276"/>
        <w:gridCol w:w="1173"/>
        <w:gridCol w:w="271"/>
        <w:gridCol w:w="891"/>
        <w:gridCol w:w="271"/>
        <w:gridCol w:w="1160"/>
      </w:tblGrid>
      <w:tr w:rsidR="009E3C29" w:rsidRPr="00A4374A" w:rsidTr="000605F1">
        <w:trPr>
          <w:trHeight w:hRule="exact" w:val="374"/>
        </w:trPr>
        <w:tc>
          <w:tcPr>
            <w:tcW w:w="2338" w:type="pct"/>
          </w:tcPr>
          <w:p w:rsidR="009E3C29" w:rsidRPr="00A4374A" w:rsidRDefault="009E3C29" w:rsidP="00EE14B9">
            <w:pPr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62" w:type="pct"/>
            <w:gridSpan w:val="7"/>
          </w:tcPr>
          <w:p w:rsidR="009E3C29" w:rsidRPr="00A4374A" w:rsidRDefault="009E3C29" w:rsidP="00EE14B9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3C29" w:rsidRPr="00A4374A" w:rsidTr="000605F1">
        <w:trPr>
          <w:trHeight w:hRule="exact" w:val="374"/>
        </w:trPr>
        <w:tc>
          <w:tcPr>
            <w:tcW w:w="2338" w:type="pct"/>
          </w:tcPr>
          <w:p w:rsidR="009E3C29" w:rsidRPr="00A4374A" w:rsidRDefault="009E3C29" w:rsidP="00EE14B9">
            <w:pPr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5" w:type="pct"/>
            <w:gridSpan w:val="3"/>
          </w:tcPr>
          <w:p w:rsidR="009E3C29" w:rsidRPr="00FD5E24" w:rsidRDefault="00FD5E24" w:rsidP="00EE14B9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D5E24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146" w:type="pct"/>
          </w:tcPr>
          <w:p w:rsidR="009E3C29" w:rsidRPr="00A4374A" w:rsidRDefault="009E3C29" w:rsidP="00EE14B9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1" w:type="pct"/>
            <w:gridSpan w:val="3"/>
          </w:tcPr>
          <w:p w:rsidR="009E3C29" w:rsidRPr="00A4374A" w:rsidRDefault="00FD5E24" w:rsidP="00EE14B9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</w:tr>
      <w:tr w:rsidR="009E3C29" w:rsidRPr="00A4374A" w:rsidTr="000605F1">
        <w:trPr>
          <w:trHeight w:hRule="exact" w:val="374"/>
        </w:trPr>
        <w:tc>
          <w:tcPr>
            <w:tcW w:w="2338" w:type="pct"/>
          </w:tcPr>
          <w:p w:rsidR="009E3C29" w:rsidRPr="00A4374A" w:rsidRDefault="009E3C29" w:rsidP="00EE14B9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4" w:type="pct"/>
          </w:tcPr>
          <w:p w:rsidR="009E3C29" w:rsidRPr="00A4374A" w:rsidRDefault="009E3C29" w:rsidP="00EE14B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74A">
              <w:rPr>
                <w:rFonts w:ascii="Angsana New" w:hAnsi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9" w:type="pct"/>
          </w:tcPr>
          <w:p w:rsidR="009E3C29" w:rsidRPr="00A4374A" w:rsidRDefault="009E3C29" w:rsidP="00EE14B9">
            <w:pPr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9E3C29" w:rsidRPr="00A4374A" w:rsidRDefault="009E3C29" w:rsidP="00EE14B9">
            <w:pPr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9E3C29" w:rsidRPr="00A4374A" w:rsidRDefault="009E3C29" w:rsidP="00EE14B9">
            <w:pPr>
              <w:spacing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:rsidR="009E3C29" w:rsidRPr="00A4374A" w:rsidRDefault="009E3C29" w:rsidP="00EE14B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74A">
              <w:rPr>
                <w:rFonts w:ascii="Angsana New" w:hAnsi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6" w:type="pct"/>
          </w:tcPr>
          <w:p w:rsidR="009E3C29" w:rsidRPr="00A4374A" w:rsidRDefault="009E3C29" w:rsidP="00EE14B9">
            <w:pPr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9E3C29" w:rsidRPr="00A4374A" w:rsidRDefault="009E3C29" w:rsidP="00EE14B9">
            <w:pPr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3C29" w:rsidRPr="00A4374A" w:rsidTr="000605F1">
        <w:trPr>
          <w:trHeight w:hRule="exact" w:val="374"/>
        </w:trPr>
        <w:tc>
          <w:tcPr>
            <w:tcW w:w="2338" w:type="pct"/>
          </w:tcPr>
          <w:p w:rsidR="009E3C29" w:rsidRPr="00A4374A" w:rsidRDefault="009E3C29" w:rsidP="00EE14B9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4" w:type="pct"/>
          </w:tcPr>
          <w:p w:rsidR="009E3C29" w:rsidRPr="00A4374A" w:rsidRDefault="009E3C29" w:rsidP="00EE14B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4374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9" w:type="pct"/>
          </w:tcPr>
          <w:p w:rsidR="009E3C29" w:rsidRPr="00A4374A" w:rsidRDefault="009E3C29" w:rsidP="00EE14B9">
            <w:pPr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9E3C29" w:rsidRPr="00A4374A" w:rsidRDefault="009E3C29" w:rsidP="00EE14B9">
            <w:pPr>
              <w:spacing w:line="240" w:lineRule="auto"/>
              <w:ind w:left="-108" w:right="-10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4374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46" w:type="pct"/>
          </w:tcPr>
          <w:p w:rsidR="009E3C29" w:rsidRPr="00A4374A" w:rsidRDefault="009E3C29" w:rsidP="00EE14B9">
            <w:pPr>
              <w:spacing w:line="240" w:lineRule="auto"/>
              <w:ind w:left="-126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80" w:type="pct"/>
          </w:tcPr>
          <w:p w:rsidR="009E3C29" w:rsidRPr="00A4374A" w:rsidRDefault="009E3C29" w:rsidP="00EE14B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4374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6" w:type="pct"/>
          </w:tcPr>
          <w:p w:rsidR="009E3C29" w:rsidRPr="00A4374A" w:rsidRDefault="009E3C29" w:rsidP="00EE14B9">
            <w:pPr>
              <w:spacing w:line="240" w:lineRule="auto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</w:tcPr>
          <w:p w:rsidR="009E3C29" w:rsidRPr="00A4374A" w:rsidRDefault="009E3C29" w:rsidP="00EE14B9">
            <w:pPr>
              <w:spacing w:line="240" w:lineRule="auto"/>
              <w:ind w:left="-108" w:right="-10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4374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D5E24" w:rsidRPr="00A4374A" w:rsidTr="00BD694D">
        <w:tc>
          <w:tcPr>
            <w:tcW w:w="2338" w:type="pct"/>
          </w:tcPr>
          <w:p w:rsidR="00FD5E24" w:rsidRPr="00A4374A" w:rsidRDefault="00FD5E24" w:rsidP="00FD5E24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A4374A">
              <w:rPr>
                <w:rFonts w:ascii="Angsana New" w:hAnsi="Angsana New" w:hint="cs"/>
                <w:sz w:val="30"/>
                <w:szCs w:val="30"/>
                <w:cs/>
              </w:rPr>
              <w:t>ก่อนภาษีเงินได้รวม</w:t>
            </w:r>
          </w:p>
        </w:tc>
        <w:tc>
          <w:tcPr>
            <w:tcW w:w="484" w:type="pct"/>
          </w:tcPr>
          <w:p w:rsidR="00FD5E24" w:rsidRPr="00A4374A" w:rsidRDefault="00FD5E24" w:rsidP="00FD5E24">
            <w:pPr>
              <w:tabs>
                <w:tab w:val="clear" w:pos="907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FD5E24" w:rsidRPr="00A4374A" w:rsidRDefault="00FD5E24" w:rsidP="00FD5E24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</w:tcPr>
          <w:p w:rsidR="00FD5E24" w:rsidRPr="00A4374A" w:rsidRDefault="00545F17" w:rsidP="00FD5E2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209,088</w:t>
            </w:r>
          </w:p>
        </w:tc>
        <w:tc>
          <w:tcPr>
            <w:tcW w:w="146" w:type="pct"/>
          </w:tcPr>
          <w:p w:rsidR="00FD5E24" w:rsidRPr="00A4374A" w:rsidRDefault="00FD5E24" w:rsidP="00FD5E24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:rsidR="00FD5E24" w:rsidRPr="00A4374A" w:rsidRDefault="00FD5E24" w:rsidP="00FD5E24">
            <w:pPr>
              <w:tabs>
                <w:tab w:val="clear" w:pos="907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FD5E24" w:rsidRPr="00A4374A" w:rsidRDefault="00FD5E24" w:rsidP="00FD5E24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:rsidR="00FD5E24" w:rsidRPr="00A4374A" w:rsidRDefault="00FD5E24" w:rsidP="00FD5E2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240,578</w:t>
            </w:r>
          </w:p>
        </w:tc>
      </w:tr>
      <w:tr w:rsidR="00545F17" w:rsidRPr="00A4374A" w:rsidTr="00BD694D">
        <w:tc>
          <w:tcPr>
            <w:tcW w:w="2338" w:type="pct"/>
          </w:tcPr>
          <w:p w:rsidR="00545F17" w:rsidRPr="00A4374A" w:rsidRDefault="00545F17" w:rsidP="00545F17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374A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484" w:type="pct"/>
          </w:tcPr>
          <w:p w:rsidR="00545F17" w:rsidRPr="00A4374A" w:rsidRDefault="00545F17" w:rsidP="00545F17">
            <w:pPr>
              <w:tabs>
                <w:tab w:val="left" w:pos="57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149" w:type="pct"/>
          </w:tcPr>
          <w:p w:rsidR="00545F17" w:rsidRPr="00A4374A" w:rsidRDefault="00545F17" w:rsidP="00545F17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:rsidR="00545F17" w:rsidRPr="00A4374A" w:rsidRDefault="00545F17" w:rsidP="00545F1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41,818</w:t>
            </w:r>
          </w:p>
        </w:tc>
        <w:tc>
          <w:tcPr>
            <w:tcW w:w="146" w:type="pct"/>
          </w:tcPr>
          <w:p w:rsidR="00545F17" w:rsidRPr="00A4374A" w:rsidRDefault="00545F17" w:rsidP="00545F17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:rsidR="00545F17" w:rsidRPr="00A4374A" w:rsidRDefault="00545F17" w:rsidP="00545F17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146" w:type="pct"/>
          </w:tcPr>
          <w:p w:rsidR="00545F17" w:rsidRPr="00A4374A" w:rsidRDefault="00545F17" w:rsidP="00545F17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</w:tcPr>
          <w:p w:rsidR="00545F17" w:rsidRPr="00A4374A" w:rsidRDefault="00545F17" w:rsidP="00545F1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48,116</w:t>
            </w:r>
          </w:p>
        </w:tc>
      </w:tr>
      <w:tr w:rsidR="00545F17" w:rsidRPr="00A4374A" w:rsidTr="00BD694D">
        <w:tc>
          <w:tcPr>
            <w:tcW w:w="2338" w:type="pct"/>
          </w:tcPr>
          <w:p w:rsidR="00545F17" w:rsidRPr="00D911DD" w:rsidRDefault="00545F17" w:rsidP="00545F17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911D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484" w:type="pct"/>
          </w:tcPr>
          <w:p w:rsidR="00545F17" w:rsidRPr="00A4374A" w:rsidRDefault="00545F17" w:rsidP="00545F17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545F17" w:rsidRPr="00A4374A" w:rsidRDefault="00545F17" w:rsidP="00545F17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545F17" w:rsidRPr="00A4374A" w:rsidRDefault="00545F17" w:rsidP="00545F1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545F17" w:rsidRPr="00A4374A" w:rsidRDefault="00545F17" w:rsidP="00545F17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:rsidR="00545F17" w:rsidRPr="00A4374A" w:rsidRDefault="00545F17" w:rsidP="00545F17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545F17" w:rsidRPr="00A4374A" w:rsidRDefault="00545F17" w:rsidP="00545F17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545F17" w:rsidRPr="00A4374A" w:rsidRDefault="00545F17" w:rsidP="00545F1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(18)</w:t>
            </w:r>
          </w:p>
        </w:tc>
      </w:tr>
      <w:tr w:rsidR="00545F17" w:rsidRPr="00A4374A" w:rsidTr="00BD694D">
        <w:tc>
          <w:tcPr>
            <w:tcW w:w="2338" w:type="pct"/>
          </w:tcPr>
          <w:p w:rsidR="00545F17" w:rsidRPr="00A4374A" w:rsidRDefault="00545F17" w:rsidP="00545F17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374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484" w:type="pct"/>
          </w:tcPr>
          <w:p w:rsidR="00545F17" w:rsidRPr="00A4374A" w:rsidRDefault="00545F17" w:rsidP="00545F17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545F17" w:rsidRPr="00A4374A" w:rsidRDefault="00545F17" w:rsidP="00545F17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545F17" w:rsidRPr="00A4374A" w:rsidRDefault="00545F17" w:rsidP="00545F1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1,663</w:t>
            </w:r>
          </w:p>
        </w:tc>
        <w:tc>
          <w:tcPr>
            <w:tcW w:w="146" w:type="pct"/>
          </w:tcPr>
          <w:p w:rsidR="00545F17" w:rsidRPr="00A4374A" w:rsidRDefault="00545F17" w:rsidP="00545F17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:rsidR="00545F17" w:rsidRPr="00A4374A" w:rsidRDefault="00545F17" w:rsidP="00545F17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545F17" w:rsidRPr="00A4374A" w:rsidRDefault="00545F17" w:rsidP="00545F17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545F17" w:rsidRPr="00A4374A" w:rsidRDefault="00545F17" w:rsidP="00545F1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694</w:t>
            </w:r>
          </w:p>
        </w:tc>
      </w:tr>
      <w:tr w:rsidR="00545F17" w:rsidRPr="00A4374A" w:rsidTr="00BD694D">
        <w:tc>
          <w:tcPr>
            <w:tcW w:w="2338" w:type="pct"/>
          </w:tcPr>
          <w:p w:rsidR="00545F17" w:rsidRPr="00A4374A" w:rsidRDefault="00545F17" w:rsidP="00545F17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374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484" w:type="pct"/>
          </w:tcPr>
          <w:p w:rsidR="00545F17" w:rsidRPr="00A4374A" w:rsidRDefault="00545F17" w:rsidP="00545F17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545F17" w:rsidRPr="00A4374A" w:rsidRDefault="00545F17" w:rsidP="00545F17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545F17" w:rsidRPr="00A4374A" w:rsidRDefault="00545F17" w:rsidP="00545F1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(3,527)</w:t>
            </w:r>
          </w:p>
        </w:tc>
        <w:tc>
          <w:tcPr>
            <w:tcW w:w="146" w:type="pct"/>
          </w:tcPr>
          <w:p w:rsidR="00545F17" w:rsidRPr="00A4374A" w:rsidRDefault="00545F17" w:rsidP="00545F17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:rsidR="00545F17" w:rsidRPr="00A4374A" w:rsidRDefault="00545F17" w:rsidP="00545F17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545F17" w:rsidRPr="00A4374A" w:rsidRDefault="00545F17" w:rsidP="00545F17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545F17" w:rsidRPr="00A4374A" w:rsidRDefault="00545F17" w:rsidP="00545F1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(3,556)</w:t>
            </w:r>
          </w:p>
        </w:tc>
      </w:tr>
      <w:tr w:rsidR="00545F17" w:rsidRPr="00A4374A" w:rsidTr="00BD694D">
        <w:tc>
          <w:tcPr>
            <w:tcW w:w="2338" w:type="pct"/>
          </w:tcPr>
          <w:p w:rsidR="00545F17" w:rsidRPr="00A4374A" w:rsidRDefault="00545F17" w:rsidP="00545F17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484" w:type="pct"/>
          </w:tcPr>
          <w:p w:rsidR="00545F17" w:rsidRPr="00A4374A" w:rsidRDefault="00545F17" w:rsidP="00545F17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545F17" w:rsidRPr="00A4374A" w:rsidRDefault="00545F17" w:rsidP="00545F17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545F17" w:rsidRPr="00A4374A" w:rsidRDefault="00545F17" w:rsidP="00545F1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</w:t>
            </w:r>
          </w:p>
        </w:tc>
        <w:tc>
          <w:tcPr>
            <w:tcW w:w="146" w:type="pct"/>
          </w:tcPr>
          <w:p w:rsidR="00545F17" w:rsidRPr="00A4374A" w:rsidRDefault="00545F17" w:rsidP="00545F17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:rsidR="00545F17" w:rsidRPr="00A4374A" w:rsidRDefault="00545F17" w:rsidP="00545F17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545F17" w:rsidRPr="00A4374A" w:rsidRDefault="00545F17" w:rsidP="00545F17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545F17" w:rsidRPr="00A4374A" w:rsidRDefault="00545F17" w:rsidP="00545F1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</w:tr>
      <w:tr w:rsidR="00545F17" w:rsidRPr="00A4374A" w:rsidTr="00BD694D">
        <w:tc>
          <w:tcPr>
            <w:tcW w:w="2338" w:type="pct"/>
          </w:tcPr>
          <w:p w:rsidR="00545F17" w:rsidRPr="00A4374A" w:rsidRDefault="00545F17" w:rsidP="00545F17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374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</w:tcPr>
          <w:p w:rsidR="00545F17" w:rsidRPr="00A4374A" w:rsidRDefault="00545F17" w:rsidP="00545F17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19.14</w:t>
            </w:r>
          </w:p>
        </w:tc>
        <w:tc>
          <w:tcPr>
            <w:tcW w:w="149" w:type="pct"/>
          </w:tcPr>
          <w:p w:rsidR="00545F17" w:rsidRPr="00A4374A" w:rsidRDefault="00545F17" w:rsidP="00545F17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545F17" w:rsidRPr="00D8531B" w:rsidRDefault="00545F17" w:rsidP="00545F1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40,010</w:t>
            </w:r>
          </w:p>
        </w:tc>
        <w:tc>
          <w:tcPr>
            <w:tcW w:w="146" w:type="pct"/>
          </w:tcPr>
          <w:p w:rsidR="00545F17" w:rsidRPr="00A4374A" w:rsidRDefault="00545F17" w:rsidP="00545F17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double" w:sz="4" w:space="0" w:color="auto"/>
            </w:tcBorders>
          </w:tcPr>
          <w:p w:rsidR="00545F17" w:rsidRPr="00A4374A" w:rsidRDefault="00545F17" w:rsidP="00545F17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18.81</w:t>
            </w:r>
          </w:p>
        </w:tc>
        <w:tc>
          <w:tcPr>
            <w:tcW w:w="146" w:type="pct"/>
          </w:tcPr>
          <w:p w:rsidR="00545F17" w:rsidRPr="00A4374A" w:rsidRDefault="00545F17" w:rsidP="00545F17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:rsidR="00545F17" w:rsidRPr="00D8531B" w:rsidRDefault="00545F17" w:rsidP="00545F1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31B">
              <w:rPr>
                <w:rFonts w:ascii="Angsana New" w:hAnsi="Angsana New"/>
                <w:b/>
                <w:bCs/>
                <w:sz w:val="30"/>
                <w:szCs w:val="30"/>
              </w:rPr>
              <w:t>45,263</w:t>
            </w:r>
          </w:p>
        </w:tc>
      </w:tr>
    </w:tbl>
    <w:p w:rsidR="009E3C29" w:rsidRPr="007C6B86" w:rsidRDefault="009E3C29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A5F3E" w:rsidRPr="00ED5A5B" w:rsidRDefault="00617919" w:rsidP="00963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 w:rsidR="00C06367">
        <w:rPr>
          <w:rFonts w:ascii="Angsana New" w:hAnsi="Angsana New"/>
          <w:b/>
          <w:bCs/>
          <w:sz w:val="30"/>
          <w:szCs w:val="30"/>
        </w:rPr>
        <w:t>5</w:t>
      </w:r>
      <w:r w:rsidR="008A7415" w:rsidRPr="00F177ED">
        <w:rPr>
          <w:rFonts w:ascii="Angsana New" w:hAnsi="Angsana New"/>
          <w:b/>
          <w:bCs/>
          <w:sz w:val="30"/>
          <w:szCs w:val="30"/>
        </w:rPr>
        <w:tab/>
      </w:r>
      <w:r w:rsidR="00472424" w:rsidRPr="00ED5A5B">
        <w:rPr>
          <w:rFonts w:ascii="Angsana New" w:hAnsi="Angsana New"/>
          <w:b/>
          <w:bCs/>
          <w:sz w:val="30"/>
          <w:szCs w:val="30"/>
          <w:cs/>
        </w:rPr>
        <w:t>กำไร</w:t>
      </w:r>
      <w:r w:rsidR="00F776DC" w:rsidRPr="00ED5A5B">
        <w:rPr>
          <w:rFonts w:ascii="Angsana New" w:hAnsi="Angsana New" w:hint="cs"/>
          <w:b/>
          <w:bCs/>
          <w:sz w:val="30"/>
          <w:szCs w:val="30"/>
          <w:cs/>
        </w:rPr>
        <w:t xml:space="preserve"> (ขาดทุน) </w:t>
      </w:r>
      <w:r w:rsidR="00CA5F3E" w:rsidRPr="00ED5A5B">
        <w:rPr>
          <w:rFonts w:ascii="Angsana New" w:hAnsi="Angsana New"/>
          <w:b/>
          <w:bCs/>
          <w:sz w:val="30"/>
          <w:szCs w:val="30"/>
          <w:cs/>
        </w:rPr>
        <w:t>ต่อหุ้น</w:t>
      </w:r>
      <w:r w:rsidR="008F172F" w:rsidRPr="00ED5A5B">
        <w:rPr>
          <w:rFonts w:ascii="Angsana New" w:hAnsi="Angsana New" w:hint="cs"/>
          <w:b/>
          <w:bCs/>
          <w:sz w:val="30"/>
          <w:szCs w:val="30"/>
          <w:cs/>
        </w:rPr>
        <w:t>ขั้นพื้นฐาน</w:t>
      </w:r>
    </w:p>
    <w:p w:rsidR="00CA5F3E" w:rsidRPr="007C6B86" w:rsidRDefault="00CA5F3E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CA56DA" w:rsidRDefault="00514DBA" w:rsidP="00F76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  <w:r w:rsidRPr="00ED5A5B">
        <w:rPr>
          <w:rFonts w:ascii="Angsana New" w:hAnsi="Angsana New"/>
          <w:sz w:val="30"/>
          <w:szCs w:val="30"/>
          <w:cs/>
        </w:rPr>
        <w:tab/>
      </w:r>
      <w:r w:rsidR="00F76F76" w:rsidRPr="00F76F76">
        <w:rPr>
          <w:rFonts w:ascii="Angsana New" w:hAnsi="Angsana New"/>
          <w:sz w:val="30"/>
          <w:szCs w:val="30"/>
          <w:cs/>
        </w:rPr>
        <w:t>กำไร</w:t>
      </w:r>
      <w:r w:rsidR="00543DE6">
        <w:rPr>
          <w:rFonts w:ascii="Angsana New" w:hAnsi="Angsana New"/>
          <w:sz w:val="30"/>
          <w:szCs w:val="30"/>
        </w:rPr>
        <w:t xml:space="preserve"> (</w:t>
      </w:r>
      <w:r w:rsidR="00543DE6">
        <w:rPr>
          <w:rFonts w:ascii="Angsana New" w:hAnsi="Angsana New" w:hint="cs"/>
          <w:sz w:val="30"/>
          <w:szCs w:val="30"/>
          <w:cs/>
        </w:rPr>
        <w:t xml:space="preserve">ขาดทุน) </w:t>
      </w:r>
      <w:r w:rsidR="00F76F76" w:rsidRPr="00F76F76">
        <w:rPr>
          <w:rFonts w:ascii="Angsana New" w:hAnsi="Angsana New"/>
          <w:sz w:val="30"/>
          <w:szCs w:val="30"/>
          <w:cs/>
        </w:rPr>
        <w:t>ต่อหุ้นขั้นพื้นฐานสำหรับแต่ละปีสิ้นสุดวันที่ 31 ธันวาคม 256</w:t>
      </w:r>
      <w:r w:rsidR="00FD5E24">
        <w:rPr>
          <w:rFonts w:ascii="Angsana New" w:hAnsi="Angsana New"/>
          <w:sz w:val="30"/>
          <w:szCs w:val="30"/>
        </w:rPr>
        <w:t>1</w:t>
      </w:r>
      <w:r w:rsidR="00F76F76" w:rsidRPr="00F76F76">
        <w:rPr>
          <w:rFonts w:ascii="Angsana New" w:hAnsi="Angsana New"/>
          <w:sz w:val="30"/>
          <w:szCs w:val="30"/>
          <w:cs/>
        </w:rPr>
        <w:t xml:space="preserve"> และ 25</w:t>
      </w:r>
      <w:r w:rsidR="00FD5E24">
        <w:rPr>
          <w:rFonts w:ascii="Angsana New" w:hAnsi="Angsana New"/>
          <w:sz w:val="30"/>
          <w:szCs w:val="30"/>
        </w:rPr>
        <w:t xml:space="preserve">60 </w:t>
      </w:r>
      <w:r w:rsidR="00F76F76" w:rsidRPr="00F76F76">
        <w:rPr>
          <w:rFonts w:ascii="Angsana New" w:hAnsi="Angsana New"/>
          <w:sz w:val="30"/>
          <w:szCs w:val="30"/>
          <w:cs/>
        </w:rPr>
        <w:t>คำนวณจากกำไร</w:t>
      </w:r>
      <w:r w:rsidR="00543DE6">
        <w:rPr>
          <w:rFonts w:ascii="Angsana New" w:hAnsi="Angsana New" w:hint="cs"/>
          <w:sz w:val="30"/>
          <w:szCs w:val="30"/>
          <w:cs/>
        </w:rPr>
        <w:t xml:space="preserve"> (ขาดทุน) </w:t>
      </w:r>
      <w:r w:rsidR="00F76F76" w:rsidRPr="00F76F76">
        <w:rPr>
          <w:rFonts w:ascii="Angsana New" w:hAnsi="Angsana New"/>
          <w:sz w:val="30"/>
          <w:szCs w:val="30"/>
          <w:cs/>
        </w:rPr>
        <w:t>สำหรับปีที่เป็นส่วนของผู้ถือหุ้นสามัญของบริษัทและจำนวนหุ้นสามัญที่ออกจำหน่ายแล้วระหว่างปี</w:t>
      </w:r>
      <w:r w:rsidR="00543DE6">
        <w:rPr>
          <w:rFonts w:ascii="Angsana New" w:hAnsi="Angsana New" w:hint="cs"/>
          <w:sz w:val="30"/>
          <w:szCs w:val="30"/>
          <w:cs/>
        </w:rPr>
        <w:t xml:space="preserve">        </w:t>
      </w:r>
      <w:r w:rsidR="00F76F76" w:rsidRPr="00F76F76">
        <w:rPr>
          <w:rFonts w:ascii="Angsana New" w:hAnsi="Angsana New"/>
          <w:sz w:val="30"/>
          <w:szCs w:val="30"/>
          <w:cs/>
        </w:rPr>
        <w:t>ในแต่ละปีโดยวิธีถัวเฉลี่ยถ่วงน้ำหนัก แสดงการคำนวณดังนี้</w:t>
      </w:r>
    </w:p>
    <w:p w:rsidR="00F76F76" w:rsidRPr="007C6B86" w:rsidRDefault="00F76F76" w:rsidP="00F76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</w:p>
    <w:tbl>
      <w:tblPr>
        <w:tblW w:w="94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7"/>
        <w:gridCol w:w="1107"/>
        <w:gridCol w:w="266"/>
        <w:gridCol w:w="1096"/>
        <w:gridCol w:w="267"/>
        <w:gridCol w:w="1076"/>
        <w:gridCol w:w="236"/>
        <w:gridCol w:w="15"/>
        <w:gridCol w:w="1108"/>
      </w:tblGrid>
      <w:tr w:rsidR="00CA56DA" w:rsidRPr="009763F2" w:rsidTr="00D665EB">
        <w:tc>
          <w:tcPr>
            <w:tcW w:w="2255" w:type="pct"/>
            <w:vAlign w:val="bottom"/>
          </w:tcPr>
          <w:p w:rsidR="00CA56DA" w:rsidRPr="00F177ED" w:rsidRDefault="00CA56DA" w:rsidP="00C14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1" w:type="pct"/>
            <w:gridSpan w:val="3"/>
            <w:vAlign w:val="bottom"/>
          </w:tcPr>
          <w:p w:rsidR="00CA56DA" w:rsidRPr="009763F2" w:rsidRDefault="00CA56DA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63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  <w:vAlign w:val="bottom"/>
          </w:tcPr>
          <w:p w:rsidR="00CA56DA" w:rsidRPr="009763F2" w:rsidRDefault="00CA56DA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pct"/>
            <w:gridSpan w:val="4"/>
            <w:vAlign w:val="bottom"/>
          </w:tcPr>
          <w:p w:rsidR="00CA56DA" w:rsidRPr="009763F2" w:rsidRDefault="00CA56DA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63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4114" w:rsidRPr="009763F2" w:rsidTr="00D665EB">
        <w:tc>
          <w:tcPr>
            <w:tcW w:w="2255" w:type="pct"/>
            <w:vAlign w:val="bottom"/>
          </w:tcPr>
          <w:p w:rsidR="003F4114" w:rsidRPr="009763F2" w:rsidRDefault="003F4114" w:rsidP="003F4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bottom"/>
          </w:tcPr>
          <w:p w:rsidR="003F4114" w:rsidRPr="009763F2" w:rsidRDefault="00FD5E2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1" w:type="pct"/>
            <w:vAlign w:val="bottom"/>
          </w:tcPr>
          <w:p w:rsidR="003F4114" w:rsidRPr="009763F2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:rsidR="003F4114" w:rsidRPr="009763F2" w:rsidRDefault="00FD5E2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2" w:type="pct"/>
            <w:vAlign w:val="bottom"/>
          </w:tcPr>
          <w:p w:rsidR="003F4114" w:rsidRPr="009763F2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vAlign w:val="bottom"/>
          </w:tcPr>
          <w:p w:rsidR="003F4114" w:rsidRPr="009763F2" w:rsidRDefault="00FD5E2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3" w:type="pct"/>
            <w:gridSpan w:val="2"/>
            <w:vAlign w:val="bottom"/>
          </w:tcPr>
          <w:p w:rsidR="003F4114" w:rsidRPr="009763F2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:rsidR="003F4114" w:rsidRPr="009763F2" w:rsidRDefault="00FD5E2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3F4114" w:rsidRPr="009763F2" w:rsidTr="00AD258A">
        <w:tc>
          <w:tcPr>
            <w:tcW w:w="2255" w:type="pct"/>
            <w:vAlign w:val="bottom"/>
          </w:tcPr>
          <w:p w:rsidR="003F4114" w:rsidRPr="009763F2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5" w:type="pct"/>
            <w:gridSpan w:val="8"/>
            <w:vAlign w:val="bottom"/>
          </w:tcPr>
          <w:p w:rsidR="003F4114" w:rsidRPr="009763F2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63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9763F2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9763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3F4114" w:rsidRPr="009763F2" w:rsidTr="00D665EB">
        <w:tc>
          <w:tcPr>
            <w:tcW w:w="2255" w:type="pct"/>
            <w:vAlign w:val="bottom"/>
          </w:tcPr>
          <w:p w:rsidR="003F4114" w:rsidRPr="009763F2" w:rsidRDefault="003F4114" w:rsidP="003F4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63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9763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9763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588" w:type="pct"/>
            <w:vAlign w:val="bottom"/>
          </w:tcPr>
          <w:p w:rsidR="003F4114" w:rsidRPr="009763F2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:rsidR="003F4114" w:rsidRPr="009763F2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:rsidR="003F4114" w:rsidRPr="009763F2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:rsidR="003F4114" w:rsidRPr="009763F2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vAlign w:val="bottom"/>
          </w:tcPr>
          <w:p w:rsidR="003F4114" w:rsidRPr="009763F2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vAlign w:val="bottom"/>
          </w:tcPr>
          <w:p w:rsidR="003F4114" w:rsidRPr="009763F2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vAlign w:val="bottom"/>
          </w:tcPr>
          <w:p w:rsidR="003F4114" w:rsidRPr="009763F2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D5E24" w:rsidRPr="009763F2" w:rsidTr="00D665EB">
        <w:tc>
          <w:tcPr>
            <w:tcW w:w="2255" w:type="pct"/>
            <w:vAlign w:val="bottom"/>
          </w:tcPr>
          <w:p w:rsidR="00FD5E24" w:rsidRPr="009763F2" w:rsidRDefault="00FD5E24" w:rsidP="00FD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63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ของบริษัท</w:t>
            </w:r>
            <w:r w:rsidRPr="009763F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9763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D5E24" w:rsidRPr="009763F2" w:rsidRDefault="00B05712" w:rsidP="007C6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 w:rsidR="007C6B86">
              <w:rPr>
                <w:rFonts w:ascii="Angsana New" w:hAnsi="Angsana New"/>
                <w:b/>
                <w:bCs/>
                <w:sz w:val="30"/>
                <w:szCs w:val="30"/>
              </w:rPr>
              <w:t>2,681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FD5E24" w:rsidRPr="009763F2" w:rsidRDefault="00FD5E24" w:rsidP="00FD5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D5E24" w:rsidRPr="009763F2" w:rsidRDefault="00FD5E24" w:rsidP="00FD5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6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63F2">
              <w:rPr>
                <w:rFonts w:ascii="Angsana New" w:hAnsi="Angsana New"/>
                <w:b/>
                <w:bCs/>
                <w:sz w:val="30"/>
                <w:szCs w:val="30"/>
              </w:rPr>
              <w:t>(163,937)</w:t>
            </w:r>
          </w:p>
        </w:tc>
        <w:tc>
          <w:tcPr>
            <w:tcW w:w="142" w:type="pct"/>
            <w:shd w:val="clear" w:color="auto" w:fill="auto"/>
            <w:vAlign w:val="bottom"/>
          </w:tcPr>
          <w:p w:rsidR="00FD5E24" w:rsidRPr="009763F2" w:rsidRDefault="00FD5E24" w:rsidP="00FD5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D5E24" w:rsidRPr="009763F2" w:rsidRDefault="00095E77" w:rsidP="00FD5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169,078</w:t>
            </w:r>
          </w:p>
        </w:tc>
        <w:tc>
          <w:tcPr>
            <w:tcW w:w="125" w:type="pct"/>
            <w:vAlign w:val="bottom"/>
          </w:tcPr>
          <w:p w:rsidR="00FD5E24" w:rsidRPr="009763F2" w:rsidRDefault="00FD5E24" w:rsidP="00FD5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bottom w:val="double" w:sz="4" w:space="0" w:color="auto"/>
            </w:tcBorders>
            <w:vAlign w:val="bottom"/>
          </w:tcPr>
          <w:p w:rsidR="00FD5E24" w:rsidRPr="009763F2" w:rsidRDefault="00FD5E24" w:rsidP="00FD5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63F2">
              <w:rPr>
                <w:rFonts w:ascii="Angsana New" w:hAnsi="Angsana New"/>
                <w:b/>
                <w:bCs/>
                <w:sz w:val="30"/>
                <w:szCs w:val="30"/>
              </w:rPr>
              <w:t>195,316</w:t>
            </w:r>
          </w:p>
        </w:tc>
      </w:tr>
      <w:tr w:rsidR="00B05712" w:rsidRPr="009763F2" w:rsidTr="00D665EB">
        <w:tc>
          <w:tcPr>
            <w:tcW w:w="2255" w:type="pct"/>
            <w:vAlign w:val="bottom"/>
          </w:tcPr>
          <w:p w:rsidR="00B05712" w:rsidRPr="009763F2" w:rsidRDefault="00B05712" w:rsidP="00B05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763F2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9763F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763F2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588" w:type="pct"/>
            <w:shd w:val="clear" w:color="auto" w:fill="auto"/>
            <w:vAlign w:val="bottom"/>
          </w:tcPr>
          <w:p w:rsidR="00B05712" w:rsidRPr="009466F8" w:rsidRDefault="009466F8" w:rsidP="00946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66F8">
              <w:rPr>
                <w:rFonts w:ascii="Angsana New" w:hAnsi="Angsana New"/>
                <w:sz w:val="30"/>
                <w:szCs w:val="30"/>
              </w:rPr>
              <w:t>998,282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B05712" w:rsidRPr="009763F2" w:rsidRDefault="00B05712" w:rsidP="00B05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:rsidR="00B05712" w:rsidRPr="009763F2" w:rsidRDefault="00B05712" w:rsidP="00B05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63F2">
              <w:rPr>
                <w:rFonts w:ascii="Angsana New" w:hAnsi="Angsana New"/>
                <w:sz w:val="30"/>
                <w:szCs w:val="30"/>
              </w:rPr>
              <w:t>220,000</w:t>
            </w:r>
          </w:p>
        </w:tc>
        <w:tc>
          <w:tcPr>
            <w:tcW w:w="142" w:type="pct"/>
            <w:shd w:val="clear" w:color="auto" w:fill="auto"/>
            <w:vAlign w:val="bottom"/>
          </w:tcPr>
          <w:p w:rsidR="00B05712" w:rsidRPr="009763F2" w:rsidRDefault="00B05712" w:rsidP="00B05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:rsidR="00B05712" w:rsidRPr="009466F8" w:rsidRDefault="009466F8" w:rsidP="00946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66F8">
              <w:rPr>
                <w:rFonts w:ascii="Angsana New" w:hAnsi="Angsana New"/>
                <w:sz w:val="30"/>
                <w:szCs w:val="30"/>
              </w:rPr>
              <w:t>998,282</w:t>
            </w:r>
          </w:p>
        </w:tc>
        <w:tc>
          <w:tcPr>
            <w:tcW w:w="125" w:type="pct"/>
            <w:vAlign w:val="bottom"/>
          </w:tcPr>
          <w:p w:rsidR="00B05712" w:rsidRPr="009763F2" w:rsidRDefault="00B05712" w:rsidP="00B05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vAlign w:val="bottom"/>
          </w:tcPr>
          <w:p w:rsidR="00B05712" w:rsidRPr="009763F2" w:rsidRDefault="00B05712" w:rsidP="00B05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63F2">
              <w:rPr>
                <w:rFonts w:ascii="Angsana New" w:hAnsi="Angsana New"/>
                <w:sz w:val="30"/>
                <w:szCs w:val="30"/>
              </w:rPr>
              <w:t>220,000</w:t>
            </w:r>
          </w:p>
        </w:tc>
      </w:tr>
      <w:tr w:rsidR="00B05712" w:rsidRPr="009763F2" w:rsidTr="00D665EB">
        <w:tc>
          <w:tcPr>
            <w:tcW w:w="2255" w:type="pct"/>
            <w:vAlign w:val="bottom"/>
          </w:tcPr>
          <w:p w:rsidR="00B05712" w:rsidRPr="009763F2" w:rsidRDefault="00B05712" w:rsidP="00B05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763F2">
              <w:rPr>
                <w:rFonts w:ascii="Angsana New" w:hAnsi="Angsana New" w:hint="cs"/>
                <w:sz w:val="30"/>
                <w:szCs w:val="30"/>
                <w:cs/>
              </w:rPr>
              <w:t xml:space="preserve">ผลกระทบจากหุ้นที่ออกจำหน่ายเมื่อ </w:t>
            </w:r>
            <w:r w:rsidRPr="009763F2">
              <w:rPr>
                <w:rFonts w:ascii="Angsana New" w:hAnsi="Angsana New"/>
                <w:sz w:val="30"/>
                <w:szCs w:val="30"/>
              </w:rPr>
              <w:t xml:space="preserve">13 </w:t>
            </w:r>
            <w:r w:rsidRPr="009763F2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 </w:t>
            </w:r>
          </w:p>
        </w:tc>
        <w:tc>
          <w:tcPr>
            <w:tcW w:w="588" w:type="pct"/>
            <w:shd w:val="clear" w:color="auto" w:fill="auto"/>
            <w:vAlign w:val="bottom"/>
          </w:tcPr>
          <w:p w:rsidR="00B05712" w:rsidRPr="009763F2" w:rsidRDefault="00B05712" w:rsidP="00B05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B05712" w:rsidRPr="009763F2" w:rsidRDefault="00B05712" w:rsidP="00B05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:rsidR="00B05712" w:rsidRPr="009763F2" w:rsidRDefault="00B05712" w:rsidP="00B05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63F2">
              <w:rPr>
                <w:rFonts w:ascii="Angsana New" w:hAnsi="Angsana New"/>
                <w:sz w:val="30"/>
                <w:szCs w:val="30"/>
              </w:rPr>
              <w:t>161,096</w:t>
            </w:r>
          </w:p>
        </w:tc>
        <w:tc>
          <w:tcPr>
            <w:tcW w:w="142" w:type="pct"/>
            <w:shd w:val="clear" w:color="auto" w:fill="auto"/>
            <w:vAlign w:val="bottom"/>
          </w:tcPr>
          <w:p w:rsidR="00B05712" w:rsidRPr="009763F2" w:rsidRDefault="00B05712" w:rsidP="00B05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:rsidR="00B05712" w:rsidRPr="009763F2" w:rsidRDefault="00B05712" w:rsidP="00B05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  <w:vAlign w:val="bottom"/>
          </w:tcPr>
          <w:p w:rsidR="00B05712" w:rsidRPr="009763F2" w:rsidRDefault="00B05712" w:rsidP="00B05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vAlign w:val="bottom"/>
          </w:tcPr>
          <w:p w:rsidR="00B05712" w:rsidRPr="009763F2" w:rsidRDefault="00B05712" w:rsidP="00B05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63F2">
              <w:rPr>
                <w:rFonts w:ascii="Angsana New" w:hAnsi="Angsana New"/>
                <w:sz w:val="30"/>
                <w:szCs w:val="30"/>
              </w:rPr>
              <w:t>161,096</w:t>
            </w:r>
          </w:p>
        </w:tc>
      </w:tr>
      <w:tr w:rsidR="00B05712" w:rsidRPr="009763F2" w:rsidTr="00D665EB">
        <w:tc>
          <w:tcPr>
            <w:tcW w:w="2255" w:type="pct"/>
          </w:tcPr>
          <w:p w:rsidR="00B05712" w:rsidRPr="009763F2" w:rsidRDefault="00B05712" w:rsidP="00B05712">
            <w:pPr>
              <w:rPr>
                <w:rFonts w:ascii="Angsana New" w:hAnsi="Angsana New"/>
                <w:sz w:val="30"/>
                <w:szCs w:val="30"/>
              </w:rPr>
            </w:pPr>
            <w:r w:rsidRPr="009763F2">
              <w:rPr>
                <w:rFonts w:ascii="Angsana New" w:hAnsi="Angsana New" w:hint="cs"/>
                <w:sz w:val="30"/>
                <w:szCs w:val="30"/>
                <w:cs/>
              </w:rPr>
              <w:t xml:space="preserve">ผลกระทบจากหุ้นที่ออกจำหน่ายเมื่อ </w:t>
            </w:r>
            <w:r w:rsidRPr="009763F2">
              <w:rPr>
                <w:rFonts w:ascii="Angsana New" w:hAnsi="Angsana New"/>
                <w:sz w:val="30"/>
                <w:szCs w:val="30"/>
              </w:rPr>
              <w:t xml:space="preserve">13 </w:t>
            </w:r>
            <w:r w:rsidRPr="009763F2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 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5712" w:rsidRPr="009763F2" w:rsidRDefault="00B05712" w:rsidP="00B05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B05712" w:rsidRPr="009763F2" w:rsidRDefault="00B05712" w:rsidP="00B05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5712" w:rsidRPr="009763F2" w:rsidRDefault="00B05712" w:rsidP="00B05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63F2">
              <w:rPr>
                <w:rFonts w:ascii="Angsana New" w:hAnsi="Angsana New"/>
                <w:sz w:val="30"/>
                <w:szCs w:val="30"/>
              </w:rPr>
              <w:t>174,277</w:t>
            </w:r>
          </w:p>
        </w:tc>
        <w:tc>
          <w:tcPr>
            <w:tcW w:w="142" w:type="pct"/>
            <w:shd w:val="clear" w:color="auto" w:fill="auto"/>
            <w:vAlign w:val="bottom"/>
          </w:tcPr>
          <w:p w:rsidR="00B05712" w:rsidRPr="009763F2" w:rsidRDefault="00B05712" w:rsidP="00B05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5712" w:rsidRPr="009763F2" w:rsidRDefault="00B05712" w:rsidP="00B05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  <w:vAlign w:val="bottom"/>
          </w:tcPr>
          <w:p w:rsidR="00B05712" w:rsidRPr="009763F2" w:rsidRDefault="00B05712" w:rsidP="00B05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bottom w:val="single" w:sz="4" w:space="0" w:color="auto"/>
            </w:tcBorders>
            <w:vAlign w:val="bottom"/>
          </w:tcPr>
          <w:p w:rsidR="00B05712" w:rsidRPr="009763F2" w:rsidRDefault="00B05712" w:rsidP="00B05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63F2">
              <w:rPr>
                <w:rFonts w:ascii="Angsana New" w:hAnsi="Angsana New"/>
                <w:sz w:val="30"/>
                <w:szCs w:val="30"/>
              </w:rPr>
              <w:t>174,277</w:t>
            </w:r>
          </w:p>
        </w:tc>
      </w:tr>
      <w:tr w:rsidR="00B05712" w:rsidRPr="009763F2" w:rsidTr="00D665EB">
        <w:tc>
          <w:tcPr>
            <w:tcW w:w="2255" w:type="pct"/>
            <w:vAlign w:val="bottom"/>
          </w:tcPr>
          <w:p w:rsidR="00B05712" w:rsidRPr="009763F2" w:rsidRDefault="00B05712" w:rsidP="00B05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63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9763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โดยวิธีถัวเฉลี่ยถ่วงน้ำหนัก</w:t>
            </w:r>
          </w:p>
          <w:p w:rsidR="00B05712" w:rsidRPr="009763F2" w:rsidRDefault="00B05712" w:rsidP="00B05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63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(ขั้นพื้นฐาน)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05712" w:rsidRPr="009763F2" w:rsidRDefault="00B05712" w:rsidP="00B05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998,282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B05712" w:rsidRPr="009763F2" w:rsidRDefault="00B05712" w:rsidP="00B05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05712" w:rsidRPr="009763F2" w:rsidRDefault="00B05712" w:rsidP="00B05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63F2">
              <w:rPr>
                <w:rFonts w:ascii="Angsana New" w:hAnsi="Angsana New"/>
                <w:b/>
                <w:bCs/>
                <w:sz w:val="30"/>
                <w:szCs w:val="30"/>
              </w:rPr>
              <w:t>555,373</w:t>
            </w:r>
          </w:p>
        </w:tc>
        <w:tc>
          <w:tcPr>
            <w:tcW w:w="142" w:type="pct"/>
            <w:shd w:val="clear" w:color="auto" w:fill="auto"/>
            <w:vAlign w:val="bottom"/>
          </w:tcPr>
          <w:p w:rsidR="00B05712" w:rsidRPr="009763F2" w:rsidRDefault="00B05712" w:rsidP="00B05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05712" w:rsidRPr="009763F2" w:rsidRDefault="00B05712" w:rsidP="00B05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998,282</w:t>
            </w:r>
          </w:p>
        </w:tc>
        <w:tc>
          <w:tcPr>
            <w:tcW w:w="125" w:type="pct"/>
            <w:vAlign w:val="bottom"/>
          </w:tcPr>
          <w:p w:rsidR="00B05712" w:rsidRPr="009763F2" w:rsidRDefault="00B05712" w:rsidP="00B05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05712" w:rsidRPr="009763F2" w:rsidRDefault="00B05712" w:rsidP="00B05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63F2">
              <w:rPr>
                <w:rFonts w:ascii="Angsana New" w:hAnsi="Angsana New"/>
                <w:b/>
                <w:bCs/>
                <w:sz w:val="30"/>
                <w:szCs w:val="30"/>
              </w:rPr>
              <w:t>555,373</w:t>
            </w:r>
          </w:p>
        </w:tc>
      </w:tr>
      <w:tr w:rsidR="00B05712" w:rsidRPr="00F177ED" w:rsidTr="00D665EB">
        <w:tc>
          <w:tcPr>
            <w:tcW w:w="2255" w:type="pct"/>
            <w:vAlign w:val="bottom"/>
          </w:tcPr>
          <w:p w:rsidR="00B05712" w:rsidRPr="009763F2" w:rsidRDefault="00B05712" w:rsidP="00B05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63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9763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9763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</w:t>
            </w:r>
            <w:r w:rsidRPr="009763F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9763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9763F2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9763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9763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05712" w:rsidRPr="009763F2" w:rsidRDefault="00B05712" w:rsidP="00B05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0.17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B05712" w:rsidRPr="009763F2" w:rsidRDefault="00B05712" w:rsidP="00B05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05712" w:rsidRPr="009763F2" w:rsidRDefault="00B05712" w:rsidP="00B05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6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63F2">
              <w:rPr>
                <w:rFonts w:ascii="Angsana New" w:hAnsi="Angsana New"/>
                <w:b/>
                <w:bCs/>
                <w:sz w:val="30"/>
                <w:szCs w:val="30"/>
              </w:rPr>
              <w:t>(0.30)</w:t>
            </w:r>
          </w:p>
        </w:tc>
        <w:tc>
          <w:tcPr>
            <w:tcW w:w="142" w:type="pct"/>
            <w:shd w:val="clear" w:color="auto" w:fill="auto"/>
            <w:vAlign w:val="bottom"/>
          </w:tcPr>
          <w:p w:rsidR="00B05712" w:rsidRPr="009763F2" w:rsidRDefault="00B05712" w:rsidP="00B05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05712" w:rsidRPr="009763F2" w:rsidRDefault="00B05712" w:rsidP="00B05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0.17</w:t>
            </w:r>
          </w:p>
        </w:tc>
        <w:tc>
          <w:tcPr>
            <w:tcW w:w="125" w:type="pct"/>
            <w:vAlign w:val="bottom"/>
          </w:tcPr>
          <w:p w:rsidR="00B05712" w:rsidRPr="009763F2" w:rsidRDefault="00B05712" w:rsidP="00B05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bottom w:val="double" w:sz="4" w:space="0" w:color="auto"/>
            </w:tcBorders>
            <w:vAlign w:val="bottom"/>
          </w:tcPr>
          <w:p w:rsidR="00B05712" w:rsidRPr="009763F2" w:rsidRDefault="00B05712" w:rsidP="00B05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63F2">
              <w:rPr>
                <w:rFonts w:ascii="Angsana New" w:hAnsi="Angsana New"/>
                <w:b/>
                <w:bCs/>
                <w:sz w:val="30"/>
                <w:szCs w:val="30"/>
              </w:rPr>
              <w:t>0.35</w:t>
            </w:r>
          </w:p>
        </w:tc>
      </w:tr>
    </w:tbl>
    <w:p w:rsidR="007C6B86" w:rsidRDefault="007C6B86" w:rsidP="00191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AE7BAB" w:rsidRDefault="00AE7BAB" w:rsidP="00191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7C6B86" w:rsidRDefault="007C6B86" w:rsidP="00191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DA46AF" w:rsidRPr="00BB1D6C" w:rsidRDefault="00F76F76" w:rsidP="00191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  <w:highlight w:val="yellow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C06367">
        <w:rPr>
          <w:rFonts w:ascii="Angsana New" w:hAnsi="Angsana New"/>
          <w:b/>
          <w:bCs/>
          <w:sz w:val="30"/>
          <w:szCs w:val="30"/>
        </w:rPr>
        <w:t>6</w:t>
      </w:r>
      <w:r w:rsidR="00DA46AF" w:rsidRPr="00D735D2">
        <w:rPr>
          <w:rFonts w:ascii="Angsana New" w:hAnsi="Angsana New"/>
          <w:b/>
          <w:bCs/>
          <w:sz w:val="30"/>
          <w:szCs w:val="30"/>
        </w:rPr>
        <w:tab/>
      </w:r>
      <w:r w:rsidR="00397A42" w:rsidRPr="00D735D2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:rsidR="00D71D41" w:rsidRPr="00665263" w:rsidRDefault="00D71D41" w:rsidP="00B43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  <w:highlight w:val="yellow"/>
        </w:rPr>
      </w:pPr>
    </w:p>
    <w:p w:rsidR="00F76F76" w:rsidRPr="00F76F76" w:rsidRDefault="00F76F76" w:rsidP="00F76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76F7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นโยบายการจัดการความเสี่ยงทางด้านการเงิน </w:t>
      </w:r>
    </w:p>
    <w:p w:rsidR="00F76F76" w:rsidRPr="00F76F76" w:rsidRDefault="00F76F76" w:rsidP="00F76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</w:p>
    <w:p w:rsidR="00F76F76" w:rsidRPr="00F76F76" w:rsidRDefault="00F76F76" w:rsidP="00F76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  <w:r w:rsidRPr="00F76F76">
        <w:rPr>
          <w:rFonts w:ascii="Angsana New" w:hAnsi="Angsana New"/>
          <w:sz w:val="30"/>
          <w:szCs w:val="30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กลุ่มบริษัทไม่มีการถือหรือออกตราสารอนุพันธ์ เพื่อการเก็งกำไรหรือการค้า</w:t>
      </w:r>
    </w:p>
    <w:p w:rsidR="00F76F76" w:rsidRPr="00F76F76" w:rsidRDefault="00F76F76" w:rsidP="00F76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</w:p>
    <w:p w:rsidR="00F76F76" w:rsidRDefault="00F76F76" w:rsidP="00F76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  <w:r w:rsidRPr="00F76F76">
        <w:rPr>
          <w:rFonts w:ascii="Angsana New" w:hAnsi="Angsana New"/>
          <w:sz w:val="30"/>
          <w:szCs w:val="30"/>
          <w:cs/>
        </w:rPr>
        <w:t>การจัดการความเสี</w:t>
      </w:r>
      <w:r>
        <w:rPr>
          <w:rFonts w:ascii="Angsana New" w:hAnsi="Angsana New"/>
          <w:sz w:val="30"/>
          <w:szCs w:val="30"/>
          <w:cs/>
        </w:rPr>
        <w:t>่ยงเป็นส่วนที่สำคัญของธุรกิจของ</w:t>
      </w:r>
      <w:r w:rsidRPr="00F76F76">
        <w:rPr>
          <w:rFonts w:ascii="Angsana New" w:hAnsi="Angsana New"/>
          <w:sz w:val="30"/>
          <w:szCs w:val="30"/>
          <w:cs/>
        </w:rPr>
        <w:t>กลุ่มบริษัท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Pr="00F76F76">
        <w:rPr>
          <w:rFonts w:ascii="Angsana New" w:hAnsi="Angsana New"/>
          <w:sz w:val="30"/>
          <w:szCs w:val="30"/>
          <w:cs/>
        </w:rPr>
        <w:t>กลุ่มบริษัทมีระบบในการควบคุมให้มีความสมดุลของระดับความเสี่ยงให้เป็นที่ยอมรับได้ โดยพิจารณาระหว่างต้นทุนที่เกิดจากความเสี่ยงและ</w:t>
      </w:r>
      <w:r>
        <w:rPr>
          <w:rFonts w:ascii="Angsana New" w:hAnsi="Angsana New"/>
          <w:sz w:val="30"/>
          <w:szCs w:val="30"/>
          <w:cs/>
        </w:rPr>
        <w:t>ต้นทุนของการจัดการความเสี่ย</w:t>
      </w:r>
      <w:r>
        <w:rPr>
          <w:rFonts w:ascii="Angsana New" w:hAnsi="Angsana New" w:hint="cs"/>
          <w:sz w:val="30"/>
          <w:szCs w:val="30"/>
          <w:cs/>
        </w:rPr>
        <w:t xml:space="preserve">ง </w:t>
      </w:r>
      <w:r w:rsidRPr="00F76F76">
        <w:rPr>
          <w:rFonts w:ascii="Angsana New" w:hAnsi="Angsana New"/>
          <w:sz w:val="30"/>
          <w:szCs w:val="30"/>
          <w:cs/>
        </w:rPr>
        <w:t>ฝ่ายบริหารได้มีการควบคุม</w:t>
      </w:r>
      <w:r>
        <w:rPr>
          <w:rFonts w:ascii="Angsana New" w:hAnsi="Angsana New"/>
          <w:sz w:val="30"/>
          <w:szCs w:val="30"/>
          <w:cs/>
        </w:rPr>
        <w:t>กระบวนการการจัดการความเสี่ยงของ</w:t>
      </w:r>
      <w:r w:rsidRPr="00F76F76">
        <w:rPr>
          <w:rFonts w:ascii="Angsana New" w:hAnsi="Angsana New"/>
          <w:sz w:val="30"/>
          <w:szCs w:val="30"/>
          <w:cs/>
        </w:rPr>
        <w:t>กลุ่มบริษัทอย่างต่อเนื่องเพื่อให้มั่นใจว่ามีความสมดุลระหว่างค</w:t>
      </w:r>
      <w:r>
        <w:rPr>
          <w:rFonts w:ascii="Angsana New" w:hAnsi="Angsana New"/>
          <w:sz w:val="30"/>
          <w:szCs w:val="30"/>
          <w:cs/>
        </w:rPr>
        <w:t>วามเสี่ยงและการควบคุมความเสี่ยง</w:t>
      </w:r>
    </w:p>
    <w:p w:rsidR="00AE1832" w:rsidRDefault="00AE1832" w:rsidP="00F76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</w:p>
    <w:p w:rsidR="00AE1832" w:rsidRPr="006D32E8" w:rsidRDefault="00AE1832" w:rsidP="00AE1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6D32E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การบริหารจัดการทุน</w:t>
      </w:r>
      <w:r w:rsidRPr="006D32E8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:rsidR="00AE1832" w:rsidRDefault="00665263" w:rsidP="00AE1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22"/>
          <w:szCs w:val="22"/>
        </w:rPr>
        <w:t xml:space="preserve"> </w:t>
      </w:r>
      <w:r w:rsidRPr="00665263">
        <w:rPr>
          <w:rFonts w:ascii="Angsana New" w:hAnsi="Angsana New"/>
          <w:sz w:val="30"/>
          <w:szCs w:val="30"/>
        </w:rPr>
        <w:t xml:space="preserve">         </w:t>
      </w:r>
      <w:r w:rsidR="00AE1832" w:rsidRPr="00665263">
        <w:rPr>
          <w:rFonts w:ascii="Angsana New" w:hAnsi="Angsana New" w:hint="cs"/>
          <w:sz w:val="30"/>
          <w:szCs w:val="30"/>
          <w:cs/>
        </w:rPr>
        <w:br/>
      </w:r>
      <w:r w:rsidR="00AE1832" w:rsidRPr="006D32E8">
        <w:rPr>
          <w:rFonts w:ascii="Angsana New" w:hAnsi="Angsana New" w:hint="cs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</w:t>
      </w:r>
      <w:r w:rsidR="00AE1832" w:rsidRPr="00AE1832">
        <w:rPr>
          <w:rFonts w:ascii="Angsana New" w:hAnsi="Angsana New"/>
          <w:sz w:val="30"/>
          <w:szCs w:val="30"/>
          <w:cs/>
        </w:rPr>
        <w:t>ความเชื่อมั่นของ</w:t>
      </w:r>
      <w:r w:rsidR="00AE1832" w:rsidRPr="006D32E8">
        <w:rPr>
          <w:rFonts w:ascii="Angsana New" w:hAnsi="Angsana New" w:hint="cs"/>
          <w:sz w:val="30"/>
          <w:szCs w:val="30"/>
          <w:cs/>
        </w:rPr>
        <w:t xml:space="preserve">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</w:t>
      </w:r>
    </w:p>
    <w:p w:rsidR="00AE1832" w:rsidRDefault="00665263" w:rsidP="00AE1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     </w:t>
      </w:r>
    </w:p>
    <w:p w:rsidR="00AE1832" w:rsidRDefault="00AE1832" w:rsidP="00AE1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2E2783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  <w:r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:rsidR="00AE1832" w:rsidRPr="00AE1832" w:rsidRDefault="00AE1832" w:rsidP="00AE1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</w:p>
    <w:p w:rsidR="00AE1832" w:rsidRDefault="00AE1832" w:rsidP="00AE1832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E1832">
        <w:rPr>
          <w:rFonts w:ascii="Angsana New" w:hAnsi="Angsana New"/>
          <w:sz w:val="30"/>
          <w:szCs w:val="30"/>
          <w:cs/>
        </w:rPr>
        <w:t>ความเสี่ยงด้านอัตราดอกเบี้ย หมายถึงความเสี่ยงที่เกิดจากการเปลี่ยนแปลง</w:t>
      </w:r>
      <w:r w:rsidRPr="00AE1832">
        <w:rPr>
          <w:rFonts w:ascii="Angsana New" w:hAnsi="Angsana New" w:hint="cs"/>
          <w:sz w:val="30"/>
          <w:szCs w:val="30"/>
          <w:cs/>
        </w:rPr>
        <w:t>ที่จะเกิดในอนาคต</w:t>
      </w:r>
      <w:r w:rsidRPr="00AE1832">
        <w:rPr>
          <w:rFonts w:ascii="Angsana New" w:hAnsi="Angsana New"/>
          <w:sz w:val="30"/>
          <w:szCs w:val="30"/>
          <w:cs/>
        </w:rPr>
        <w:t>ของอัตราดอกเบี้ย</w:t>
      </w:r>
      <w:r>
        <w:rPr>
          <w:rFonts w:ascii="Angsana New" w:hAnsi="Angsana New" w:hint="cs"/>
          <w:sz w:val="30"/>
          <w:szCs w:val="30"/>
          <w:cs/>
        </w:rPr>
        <w:t xml:space="preserve">     </w:t>
      </w:r>
      <w:r w:rsidRPr="00AE1832">
        <w:rPr>
          <w:rFonts w:ascii="Angsana New" w:hAnsi="Angsana New"/>
          <w:sz w:val="30"/>
          <w:szCs w:val="30"/>
          <w:cs/>
        </w:rPr>
        <w:t>ในตลาด</w:t>
      </w:r>
      <w:r w:rsidRPr="00AE1832">
        <w:rPr>
          <w:rFonts w:ascii="Angsana New" w:hAnsi="Angsana New" w:hint="cs"/>
          <w:sz w:val="30"/>
          <w:szCs w:val="30"/>
          <w:cs/>
        </w:rPr>
        <w:t xml:space="preserve"> </w:t>
      </w:r>
      <w:r w:rsidRPr="00AE1832">
        <w:rPr>
          <w:rFonts w:ascii="Angsana New" w:hAnsi="Angsana New"/>
          <w:sz w:val="30"/>
          <w:szCs w:val="30"/>
          <w:cs/>
        </w:rPr>
        <w:t xml:space="preserve"> ซึ่งส่งผลกระทบต่อการดำเนินงานและกระแสเงินสดของกลุ่มบริษัท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E1832">
        <w:rPr>
          <w:rFonts w:ascii="Angsana New" w:hAnsi="Angsana New"/>
          <w:sz w:val="30"/>
          <w:szCs w:val="30"/>
          <w:cs/>
        </w:rPr>
        <w:t>เนื่องจาก</w:t>
      </w:r>
      <w:r>
        <w:rPr>
          <w:rFonts w:ascii="Angsana New" w:hAnsi="Angsana New" w:hint="cs"/>
          <w:sz w:val="30"/>
          <w:szCs w:val="30"/>
          <w:cs/>
        </w:rPr>
        <w:t>ดอกเบี้ยของ</w:t>
      </w:r>
      <w:r w:rsidRPr="00AE1832">
        <w:rPr>
          <w:rFonts w:ascii="Angsana New" w:hAnsi="Angsana New" w:hint="cs"/>
          <w:sz w:val="30"/>
          <w:szCs w:val="30"/>
          <w:cs/>
        </w:rPr>
        <w:t>หลักทรัพย์ที่เป็นตราสารหนี้และ</w:t>
      </w:r>
      <w:r w:rsidRPr="00AE1832">
        <w:rPr>
          <w:rFonts w:ascii="Angsana New" w:hAnsi="Angsana New"/>
          <w:sz w:val="30"/>
          <w:szCs w:val="30"/>
          <w:cs/>
        </w:rPr>
        <w:t>เงินกู้ยืมส่วนใหญ่มีอัตราคงที่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15872">
        <w:rPr>
          <w:rFonts w:ascii="Angsana New" w:hAnsi="Angsana New" w:hint="cs"/>
          <w:sz w:val="30"/>
          <w:szCs w:val="30"/>
          <w:cs/>
        </w:rPr>
        <w:t>กลุ่มบริษัทมีความเสี่ยงด้านอัตราดอกเบี้ยที่เกิดจากเงินกู้ยืมและ</w:t>
      </w:r>
      <w:r>
        <w:rPr>
          <w:rFonts w:ascii="Angsana New" w:hAnsi="Angsana New" w:hint="cs"/>
          <w:sz w:val="30"/>
          <w:szCs w:val="30"/>
          <w:cs/>
        </w:rPr>
        <w:t xml:space="preserve">   </w:t>
      </w:r>
      <w:r w:rsidRPr="00215872">
        <w:rPr>
          <w:rFonts w:ascii="Angsana New" w:hAnsi="Angsana New" w:hint="cs"/>
          <w:sz w:val="30"/>
          <w:szCs w:val="30"/>
          <w:cs/>
        </w:rPr>
        <w:t>ค่าใบอนุญาตให้ใช้คลื่นความถี่และประกอบกิจการโทรทัศน์ค้า</w:t>
      </w:r>
      <w:r w:rsidRPr="00A20543">
        <w:rPr>
          <w:rFonts w:ascii="Angsana New" w:hAnsi="Angsana New" w:hint="cs"/>
          <w:sz w:val="30"/>
          <w:szCs w:val="30"/>
          <w:cs/>
        </w:rPr>
        <w:t>งจ่า</w:t>
      </w:r>
      <w:r w:rsidRPr="00543DE6">
        <w:rPr>
          <w:rFonts w:ascii="Angsana New" w:hAnsi="Angsana New" w:hint="cs"/>
          <w:sz w:val="30"/>
          <w:szCs w:val="30"/>
          <w:cs/>
        </w:rPr>
        <w:t>ย</w:t>
      </w:r>
    </w:p>
    <w:p w:rsidR="00AE1832" w:rsidRDefault="00AE1832" w:rsidP="00AE1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</w:p>
    <w:p w:rsidR="00543DE6" w:rsidRDefault="00543DE6" w:rsidP="00AE1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</w:p>
    <w:p w:rsidR="00543DE6" w:rsidRDefault="00543DE6" w:rsidP="00AE1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</w:p>
    <w:p w:rsidR="00543DE6" w:rsidRDefault="00543DE6" w:rsidP="00AE1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</w:p>
    <w:p w:rsidR="00543DE6" w:rsidRDefault="00543DE6" w:rsidP="00AE1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</w:p>
    <w:p w:rsidR="00543DE6" w:rsidRPr="00AE1832" w:rsidRDefault="00543DE6" w:rsidP="00AE1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</w:p>
    <w:p w:rsidR="00AE1832" w:rsidRPr="00AE1832" w:rsidRDefault="00AE1832" w:rsidP="0063592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E1832">
        <w:rPr>
          <w:rFonts w:ascii="Angsana New" w:hAnsi="Angsana New" w:hint="cs"/>
          <w:sz w:val="30"/>
          <w:szCs w:val="30"/>
          <w:cs/>
        </w:rPr>
        <w:lastRenderedPageBreak/>
        <w:t>อัตราดอกเบี้ยที่แท้จริงของ</w:t>
      </w:r>
      <w:r w:rsidR="00CB5050">
        <w:rPr>
          <w:rFonts w:ascii="Angsana New" w:hAnsi="Angsana New" w:hint="cs"/>
          <w:sz w:val="30"/>
          <w:szCs w:val="30"/>
          <w:cs/>
        </w:rPr>
        <w:t>หนี้สินทางการเงินที่มีภาระดอกเบี้ย</w:t>
      </w:r>
      <w:r w:rsidRPr="00AE1832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Pr="00AE1832">
        <w:rPr>
          <w:rFonts w:ascii="Angsana New" w:hAnsi="Angsana New"/>
          <w:sz w:val="30"/>
          <w:szCs w:val="30"/>
        </w:rPr>
        <w:t xml:space="preserve">31 </w:t>
      </w:r>
      <w:r w:rsidRPr="00AE1832">
        <w:rPr>
          <w:rFonts w:ascii="Angsana New" w:hAnsi="Angsana New" w:hint="cs"/>
          <w:sz w:val="30"/>
          <w:szCs w:val="30"/>
          <w:cs/>
        </w:rPr>
        <w:t>ธันวาคม และระยะที่ครบกำหนดชำระหรือกำหนดอัตราใหม่มีดังนี้</w:t>
      </w:r>
    </w:p>
    <w:p w:rsidR="00665263" w:rsidRPr="008969CA" w:rsidRDefault="00665263" w:rsidP="00AE1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24"/>
          <w:szCs w:val="24"/>
        </w:rPr>
      </w:pPr>
    </w:p>
    <w:tbl>
      <w:tblPr>
        <w:tblW w:w="934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530"/>
        <w:gridCol w:w="1134"/>
        <w:gridCol w:w="227"/>
        <w:gridCol w:w="1134"/>
        <w:gridCol w:w="227"/>
        <w:gridCol w:w="1134"/>
      </w:tblGrid>
      <w:tr w:rsidR="00AE1832" w:rsidRPr="00724413" w:rsidTr="003455A2">
        <w:trPr>
          <w:cantSplit/>
        </w:trPr>
        <w:tc>
          <w:tcPr>
            <w:tcW w:w="3960" w:type="dxa"/>
            <w:shd w:val="clear" w:color="auto" w:fill="auto"/>
          </w:tcPr>
          <w:p w:rsidR="00AE1832" w:rsidRPr="004836F0" w:rsidRDefault="00AE1832" w:rsidP="00EE14B9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86" w:type="dxa"/>
            <w:gridSpan w:val="6"/>
            <w:shd w:val="clear" w:color="auto" w:fill="auto"/>
            <w:vAlign w:val="bottom"/>
          </w:tcPr>
          <w:p w:rsidR="00AE1832" w:rsidRPr="00724413" w:rsidRDefault="00AE1832" w:rsidP="00095E7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44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E1832" w:rsidRPr="00724413" w:rsidTr="003455A2">
        <w:trPr>
          <w:cantSplit/>
        </w:trPr>
        <w:tc>
          <w:tcPr>
            <w:tcW w:w="3960" w:type="dxa"/>
            <w:shd w:val="clear" w:color="auto" w:fill="auto"/>
          </w:tcPr>
          <w:p w:rsidR="00AE1832" w:rsidRPr="00724413" w:rsidRDefault="00AE1832" w:rsidP="00EE14B9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AE1832" w:rsidRPr="00724413" w:rsidRDefault="00AE1832" w:rsidP="00EE14B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4413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E1832" w:rsidRPr="00724413" w:rsidRDefault="00AE1832" w:rsidP="00EE14B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8" w:type="dxa"/>
            <w:gridSpan w:val="3"/>
            <w:shd w:val="clear" w:color="auto" w:fill="auto"/>
            <w:vAlign w:val="bottom"/>
          </w:tcPr>
          <w:p w:rsidR="00AE1832" w:rsidRPr="00724413" w:rsidRDefault="00AE1832" w:rsidP="00CB505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413">
              <w:rPr>
                <w:rFonts w:ascii="Angsana New" w:hAnsi="Angsana New"/>
                <w:sz w:val="30"/>
                <w:szCs w:val="30"/>
                <w:cs/>
              </w:rPr>
              <w:t>หลังจาก</w:t>
            </w:r>
            <w:r w:rsidRPr="00724413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72441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E1832" w:rsidRPr="00724413" w:rsidRDefault="00AE1832" w:rsidP="00EE14B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1832" w:rsidRPr="00724413" w:rsidTr="003455A2">
        <w:trPr>
          <w:cantSplit/>
        </w:trPr>
        <w:tc>
          <w:tcPr>
            <w:tcW w:w="3960" w:type="dxa"/>
            <w:shd w:val="clear" w:color="auto" w:fill="auto"/>
          </w:tcPr>
          <w:p w:rsidR="00AE1832" w:rsidRPr="00724413" w:rsidRDefault="00AE1832" w:rsidP="00EE14B9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AE1832" w:rsidRPr="00724413" w:rsidRDefault="00AE1832" w:rsidP="00EE14B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4413">
              <w:rPr>
                <w:rFonts w:ascii="Angsana New" w:hAnsi="Angsana New"/>
                <w:sz w:val="30"/>
                <w:szCs w:val="30"/>
                <w:cs/>
              </w:rPr>
              <w:t>ที่แท้จริง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E1832" w:rsidRPr="00724413" w:rsidRDefault="00AE1832" w:rsidP="00EE14B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413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72441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2441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27" w:type="dxa"/>
            <w:shd w:val="clear" w:color="auto" w:fill="auto"/>
            <w:vAlign w:val="bottom"/>
          </w:tcPr>
          <w:p w:rsidR="00AE1832" w:rsidRPr="00724413" w:rsidRDefault="00AE1832" w:rsidP="00EE14B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E1832" w:rsidRPr="00724413" w:rsidRDefault="00CB5050" w:rsidP="00EE14B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แต่</w:t>
            </w:r>
            <w:r w:rsidR="00AE1832" w:rsidRPr="00724413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="00AE1832" w:rsidRPr="00724413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="00AE1832" w:rsidRPr="0072441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27" w:type="dxa"/>
            <w:shd w:val="clear" w:color="auto" w:fill="auto"/>
            <w:vAlign w:val="bottom"/>
          </w:tcPr>
          <w:p w:rsidR="00AE1832" w:rsidRPr="00724413" w:rsidRDefault="00AE1832" w:rsidP="00EE14B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E1832" w:rsidRPr="00724413" w:rsidRDefault="00AE1832" w:rsidP="00EE14B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441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AE1832" w:rsidRPr="00724413" w:rsidTr="003455A2">
        <w:trPr>
          <w:cantSplit/>
        </w:trPr>
        <w:tc>
          <w:tcPr>
            <w:tcW w:w="3960" w:type="dxa"/>
            <w:shd w:val="clear" w:color="auto" w:fill="auto"/>
          </w:tcPr>
          <w:p w:rsidR="00AE1832" w:rsidRPr="00724413" w:rsidRDefault="00AE1832" w:rsidP="00EE14B9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AE1832" w:rsidRPr="00724413" w:rsidRDefault="00AE1832" w:rsidP="00EE14B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244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3856" w:type="dxa"/>
            <w:gridSpan w:val="5"/>
            <w:shd w:val="clear" w:color="auto" w:fill="auto"/>
            <w:vAlign w:val="bottom"/>
          </w:tcPr>
          <w:p w:rsidR="00AE1832" w:rsidRPr="00724413" w:rsidRDefault="00AE1832" w:rsidP="00EE14B9">
            <w:pPr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4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E1832" w:rsidRPr="00F85EEF" w:rsidTr="003455A2">
        <w:trPr>
          <w:cantSplit/>
        </w:trPr>
        <w:tc>
          <w:tcPr>
            <w:tcW w:w="3960" w:type="dxa"/>
            <w:shd w:val="clear" w:color="auto" w:fill="auto"/>
          </w:tcPr>
          <w:p w:rsidR="00AE1832" w:rsidRPr="00F85EEF" w:rsidRDefault="00AE1832" w:rsidP="00095E77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906"/>
              </w:tabs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244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ปี 25</w:t>
            </w:r>
            <w:r w:rsidR="00095E7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61</w:t>
            </w:r>
            <w:r w:rsidR="00095E7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ab/>
            </w:r>
          </w:p>
        </w:tc>
        <w:tc>
          <w:tcPr>
            <w:tcW w:w="1530" w:type="dxa"/>
            <w:shd w:val="clear" w:color="auto" w:fill="auto"/>
          </w:tcPr>
          <w:p w:rsidR="00AE1832" w:rsidRPr="00F85EEF" w:rsidRDefault="00AE1832" w:rsidP="00EE14B9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AE1832" w:rsidRPr="00F85EEF" w:rsidRDefault="00AE1832" w:rsidP="00EE14B9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:rsidR="00AE1832" w:rsidRPr="00F85EEF" w:rsidRDefault="00AE1832" w:rsidP="00EE14B9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AE1832" w:rsidRPr="00F85EEF" w:rsidRDefault="00AE1832" w:rsidP="00EE14B9">
            <w:pPr>
              <w:tabs>
                <w:tab w:val="decimal" w:pos="724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:rsidR="00AE1832" w:rsidRPr="00F85EEF" w:rsidRDefault="00AE1832" w:rsidP="00EE14B9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AE1832" w:rsidRPr="00F85EEF" w:rsidRDefault="00AE1832" w:rsidP="00EE14B9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1832" w:rsidRPr="00F85EEF" w:rsidTr="003455A2">
        <w:trPr>
          <w:cantSplit/>
        </w:trPr>
        <w:tc>
          <w:tcPr>
            <w:tcW w:w="3960" w:type="dxa"/>
            <w:shd w:val="clear" w:color="auto" w:fill="auto"/>
          </w:tcPr>
          <w:p w:rsidR="00AE1832" w:rsidRPr="00F85EEF" w:rsidRDefault="00AE1832" w:rsidP="00EE14B9">
            <w:pPr>
              <w:spacing w:line="240" w:lineRule="auto"/>
              <w:ind w:lef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5EE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</w:t>
            </w:r>
            <w:r w:rsidRPr="00F85EE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</w:tcPr>
          <w:p w:rsidR="00AE1832" w:rsidRPr="00F85EEF" w:rsidRDefault="00AE1832" w:rsidP="00EE14B9">
            <w:pPr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AE1832" w:rsidRPr="00F85EEF" w:rsidRDefault="00AE1832" w:rsidP="00EE14B9">
            <w:pPr>
              <w:tabs>
                <w:tab w:val="clear" w:pos="907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:rsidR="00AE1832" w:rsidRPr="00F85EEF" w:rsidRDefault="00AE1832" w:rsidP="00EE14B9">
            <w:pPr>
              <w:tabs>
                <w:tab w:val="clear" w:pos="907"/>
                <w:tab w:val="decimal" w:pos="765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AE1832" w:rsidRPr="00F85EEF" w:rsidRDefault="00AE1832" w:rsidP="00EE14B9">
            <w:pPr>
              <w:tabs>
                <w:tab w:val="clear" w:pos="907"/>
                <w:tab w:val="decimal" w:pos="724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:rsidR="00AE1832" w:rsidRPr="00F85EEF" w:rsidRDefault="00AE1832" w:rsidP="00EE14B9">
            <w:pPr>
              <w:tabs>
                <w:tab w:val="clear" w:pos="907"/>
                <w:tab w:val="decimal" w:pos="765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AE1832" w:rsidRPr="00F85EEF" w:rsidRDefault="00AE1832" w:rsidP="00EE14B9">
            <w:pPr>
              <w:tabs>
                <w:tab w:val="clear" w:pos="907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55C0" w:rsidRPr="00F85EEF" w:rsidTr="003455A2">
        <w:trPr>
          <w:cantSplit/>
        </w:trPr>
        <w:tc>
          <w:tcPr>
            <w:tcW w:w="3960" w:type="dxa"/>
            <w:shd w:val="clear" w:color="auto" w:fill="auto"/>
          </w:tcPr>
          <w:p w:rsidR="007C55C0" w:rsidRDefault="007C55C0" w:rsidP="007C5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8604F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หนี้สินตามสัญญาเช่าการเงิน</w:t>
            </w:r>
            <w:r w:rsidRPr="0078604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ที่ถึงกำหนด</w:t>
            </w:r>
          </w:p>
          <w:p w:rsidR="007C55C0" w:rsidRPr="0078604F" w:rsidRDefault="007C55C0" w:rsidP="007C5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</w:t>
            </w:r>
            <w:r w:rsidRPr="0078604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ชำระภายในหนึ่งปี</w:t>
            </w:r>
          </w:p>
        </w:tc>
        <w:tc>
          <w:tcPr>
            <w:tcW w:w="1530" w:type="dxa"/>
            <w:shd w:val="clear" w:color="auto" w:fill="auto"/>
          </w:tcPr>
          <w:p w:rsidR="007C55C0" w:rsidRDefault="007C55C0" w:rsidP="007C55C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C55C0" w:rsidRDefault="00B05712" w:rsidP="007C55C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4.03</w:t>
            </w:r>
            <w:r w:rsidR="007C55C0">
              <w:rPr>
                <w:rFonts w:ascii="Angsana New" w:hAnsi="Angsana New"/>
                <w:sz w:val="30"/>
                <w:szCs w:val="30"/>
              </w:rPr>
              <w:t xml:space="preserve"> - 4.11</w:t>
            </w:r>
          </w:p>
        </w:tc>
        <w:tc>
          <w:tcPr>
            <w:tcW w:w="1134" w:type="dxa"/>
            <w:shd w:val="clear" w:color="auto" w:fill="auto"/>
          </w:tcPr>
          <w:p w:rsidR="007C55C0" w:rsidRDefault="007C55C0" w:rsidP="007C55C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7C55C0" w:rsidRPr="00C7387C" w:rsidRDefault="007C55C0" w:rsidP="007C55C0">
            <w:pPr>
              <w:tabs>
                <w:tab w:val="clear" w:pos="907"/>
              </w:tabs>
              <w:spacing w:line="240" w:lineRule="auto"/>
              <w:ind w:right="6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16,675</w:t>
            </w:r>
          </w:p>
        </w:tc>
        <w:tc>
          <w:tcPr>
            <w:tcW w:w="227" w:type="dxa"/>
            <w:shd w:val="clear" w:color="auto" w:fill="auto"/>
          </w:tcPr>
          <w:p w:rsidR="007C55C0" w:rsidRPr="00F85EEF" w:rsidRDefault="007C55C0" w:rsidP="007C55C0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7C55C0" w:rsidRDefault="007C55C0" w:rsidP="007C55C0">
            <w:pPr>
              <w:tabs>
                <w:tab w:val="clear" w:pos="227"/>
                <w:tab w:val="left" w:pos="73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7C55C0" w:rsidRPr="00C7387C" w:rsidRDefault="007C55C0" w:rsidP="007C55C0">
            <w:pPr>
              <w:tabs>
                <w:tab w:val="clear" w:pos="227"/>
                <w:tab w:val="clear" w:pos="454"/>
                <w:tab w:val="left" w:pos="435"/>
                <w:tab w:val="center" w:pos="488"/>
                <w:tab w:val="left" w:pos="7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C738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:rsidR="007C55C0" w:rsidRPr="00F85EEF" w:rsidRDefault="007C55C0" w:rsidP="007C55C0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7C55C0" w:rsidRDefault="007C55C0" w:rsidP="007C55C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7C55C0" w:rsidRPr="00C7387C" w:rsidRDefault="007C55C0" w:rsidP="007C55C0">
            <w:pPr>
              <w:tabs>
                <w:tab w:val="clear" w:pos="907"/>
              </w:tabs>
              <w:spacing w:line="240" w:lineRule="auto"/>
              <w:ind w:right="6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16,675</w:t>
            </w:r>
          </w:p>
        </w:tc>
      </w:tr>
      <w:tr w:rsidR="007C55C0" w:rsidRPr="005B3147" w:rsidTr="003455A2">
        <w:trPr>
          <w:cantSplit/>
        </w:trPr>
        <w:tc>
          <w:tcPr>
            <w:tcW w:w="3960" w:type="dxa"/>
            <w:shd w:val="clear" w:color="auto" w:fill="auto"/>
          </w:tcPr>
          <w:p w:rsidR="007C55C0" w:rsidRPr="00753157" w:rsidRDefault="007C55C0" w:rsidP="007C55C0">
            <w:pPr>
              <w:spacing w:line="240" w:lineRule="auto"/>
              <w:ind w:lef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530" w:type="dxa"/>
            <w:shd w:val="clear" w:color="auto" w:fill="auto"/>
          </w:tcPr>
          <w:p w:rsidR="007C55C0" w:rsidRPr="005B3147" w:rsidRDefault="007C55C0" w:rsidP="007C55C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:rsidR="007C55C0" w:rsidRPr="005B3147" w:rsidRDefault="007C55C0" w:rsidP="007C55C0">
            <w:pPr>
              <w:tabs>
                <w:tab w:val="decimal" w:pos="1001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27" w:type="dxa"/>
            <w:shd w:val="clear" w:color="auto" w:fill="auto"/>
          </w:tcPr>
          <w:p w:rsidR="007C55C0" w:rsidRPr="005B3147" w:rsidRDefault="007C55C0" w:rsidP="007C55C0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:rsidR="007C55C0" w:rsidRPr="005B3147" w:rsidRDefault="007C55C0" w:rsidP="007C55C0">
            <w:pPr>
              <w:tabs>
                <w:tab w:val="decimal" w:pos="641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27" w:type="dxa"/>
            <w:shd w:val="clear" w:color="auto" w:fill="auto"/>
          </w:tcPr>
          <w:p w:rsidR="007C55C0" w:rsidRPr="005B3147" w:rsidRDefault="007C55C0" w:rsidP="007C55C0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:rsidR="007C55C0" w:rsidRPr="005B3147" w:rsidRDefault="007C55C0" w:rsidP="007C55C0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7C55C0" w:rsidRPr="005B3147" w:rsidTr="003455A2">
        <w:trPr>
          <w:cantSplit/>
        </w:trPr>
        <w:tc>
          <w:tcPr>
            <w:tcW w:w="3960" w:type="dxa"/>
            <w:shd w:val="clear" w:color="auto" w:fill="auto"/>
          </w:tcPr>
          <w:p w:rsidR="007C55C0" w:rsidRPr="0078604F" w:rsidRDefault="007C55C0" w:rsidP="007C5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8604F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หนี้สินตามสัญญาเช่าการเงิน</w:t>
            </w:r>
          </w:p>
        </w:tc>
        <w:tc>
          <w:tcPr>
            <w:tcW w:w="1530" w:type="dxa"/>
            <w:shd w:val="clear" w:color="auto" w:fill="auto"/>
          </w:tcPr>
          <w:p w:rsidR="007C55C0" w:rsidRPr="005B3147" w:rsidRDefault="00B05712" w:rsidP="007C55C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4.03</w:t>
            </w:r>
            <w:r w:rsidR="007C55C0">
              <w:rPr>
                <w:rFonts w:ascii="Angsana New" w:hAnsi="Angsana New"/>
                <w:sz w:val="30"/>
                <w:szCs w:val="30"/>
              </w:rPr>
              <w:t xml:space="preserve"> - 4.11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C55C0" w:rsidRPr="00C7387C" w:rsidRDefault="007C55C0" w:rsidP="007C55C0">
            <w:pPr>
              <w:tabs>
                <w:tab w:val="clear" w:pos="227"/>
                <w:tab w:val="clear" w:pos="454"/>
                <w:tab w:val="clear" w:pos="907"/>
                <w:tab w:val="left" w:pos="731"/>
              </w:tabs>
              <w:spacing w:line="240" w:lineRule="auto"/>
              <w:ind w:right="-3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38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:rsidR="007C55C0" w:rsidRPr="005B3147" w:rsidRDefault="007C55C0" w:rsidP="007C55C0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C55C0" w:rsidRPr="00B63CF7" w:rsidRDefault="007C55C0" w:rsidP="007C55C0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32,810</w:t>
            </w:r>
          </w:p>
        </w:tc>
        <w:tc>
          <w:tcPr>
            <w:tcW w:w="227" w:type="dxa"/>
            <w:shd w:val="clear" w:color="auto" w:fill="auto"/>
          </w:tcPr>
          <w:p w:rsidR="007C55C0" w:rsidRPr="005B3147" w:rsidRDefault="007C55C0" w:rsidP="007C55C0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C55C0" w:rsidRPr="00B63CF7" w:rsidRDefault="007C55C0" w:rsidP="007C55C0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32,810</w:t>
            </w:r>
          </w:p>
        </w:tc>
      </w:tr>
      <w:tr w:rsidR="007C55C0" w:rsidRPr="003455A2" w:rsidTr="003455A2">
        <w:trPr>
          <w:cantSplit/>
        </w:trPr>
        <w:tc>
          <w:tcPr>
            <w:tcW w:w="3960" w:type="dxa"/>
            <w:shd w:val="clear" w:color="auto" w:fill="auto"/>
          </w:tcPr>
          <w:p w:rsidR="007C55C0" w:rsidRPr="003455A2" w:rsidRDefault="007C55C0" w:rsidP="007C5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55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</w:tcPr>
          <w:p w:rsidR="007C55C0" w:rsidRPr="003455A2" w:rsidRDefault="007C55C0" w:rsidP="007C55C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C55C0" w:rsidRPr="007C55C0" w:rsidRDefault="007C55C0" w:rsidP="007C55C0">
            <w:pPr>
              <w:tabs>
                <w:tab w:val="clear" w:pos="907"/>
              </w:tabs>
              <w:spacing w:line="240" w:lineRule="auto"/>
              <w:ind w:right="6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55C0">
              <w:rPr>
                <w:rFonts w:ascii="Angsana New" w:hAnsi="Angsana New"/>
                <w:b/>
                <w:bCs/>
                <w:sz w:val="30"/>
                <w:szCs w:val="30"/>
              </w:rPr>
              <w:t>16,675</w:t>
            </w:r>
          </w:p>
        </w:tc>
        <w:tc>
          <w:tcPr>
            <w:tcW w:w="227" w:type="dxa"/>
            <w:shd w:val="clear" w:color="auto" w:fill="auto"/>
          </w:tcPr>
          <w:p w:rsidR="007C55C0" w:rsidRPr="003455A2" w:rsidRDefault="007C55C0" w:rsidP="007C55C0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C55C0" w:rsidRPr="007C55C0" w:rsidRDefault="007C55C0" w:rsidP="007C55C0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55C0">
              <w:rPr>
                <w:rFonts w:ascii="Angsana New" w:hAnsi="Angsana New"/>
                <w:b/>
                <w:bCs/>
                <w:sz w:val="30"/>
                <w:szCs w:val="30"/>
              </w:rPr>
              <w:t>32,810</w:t>
            </w:r>
          </w:p>
        </w:tc>
        <w:tc>
          <w:tcPr>
            <w:tcW w:w="227" w:type="dxa"/>
            <w:shd w:val="clear" w:color="auto" w:fill="auto"/>
          </w:tcPr>
          <w:p w:rsidR="007C55C0" w:rsidRPr="003455A2" w:rsidRDefault="007C55C0" w:rsidP="007C55C0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C55C0" w:rsidRPr="00B63CF7" w:rsidRDefault="007C55C0" w:rsidP="007C55C0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49,485</w:t>
            </w:r>
          </w:p>
        </w:tc>
      </w:tr>
      <w:tr w:rsidR="007C55C0" w:rsidRPr="005B3147" w:rsidTr="005258F0">
        <w:trPr>
          <w:cantSplit/>
        </w:trPr>
        <w:tc>
          <w:tcPr>
            <w:tcW w:w="3960" w:type="dxa"/>
            <w:shd w:val="clear" w:color="auto" w:fill="auto"/>
          </w:tcPr>
          <w:p w:rsidR="007C55C0" w:rsidRPr="005B3147" w:rsidRDefault="007C55C0" w:rsidP="007C55C0">
            <w:pPr>
              <w:spacing w:line="240" w:lineRule="auto"/>
              <w:ind w:left="11" w:right="-108" w:hanging="27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7C55C0" w:rsidRPr="005B3147" w:rsidRDefault="007C55C0" w:rsidP="007C55C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:rsidR="007C55C0" w:rsidRPr="005B3147" w:rsidRDefault="007C55C0" w:rsidP="007C55C0">
            <w:pPr>
              <w:tabs>
                <w:tab w:val="decimal" w:pos="1001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27" w:type="dxa"/>
            <w:shd w:val="clear" w:color="auto" w:fill="auto"/>
          </w:tcPr>
          <w:p w:rsidR="007C55C0" w:rsidRPr="005B3147" w:rsidRDefault="007C55C0" w:rsidP="007C55C0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:rsidR="007C55C0" w:rsidRPr="005B3147" w:rsidRDefault="007C55C0" w:rsidP="007C55C0">
            <w:pPr>
              <w:tabs>
                <w:tab w:val="decimal" w:pos="641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27" w:type="dxa"/>
            <w:shd w:val="clear" w:color="auto" w:fill="auto"/>
          </w:tcPr>
          <w:p w:rsidR="007C55C0" w:rsidRPr="005B3147" w:rsidRDefault="007C55C0" w:rsidP="007C55C0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:rsidR="007C55C0" w:rsidRPr="005B3147" w:rsidRDefault="007C55C0" w:rsidP="007C55C0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7C55C0" w:rsidRPr="00D533FA" w:rsidTr="003455A2">
        <w:trPr>
          <w:cantSplit/>
        </w:trPr>
        <w:tc>
          <w:tcPr>
            <w:tcW w:w="3960" w:type="dxa"/>
            <w:shd w:val="clear" w:color="auto" w:fill="auto"/>
          </w:tcPr>
          <w:p w:rsidR="007C55C0" w:rsidRPr="004836F0" w:rsidRDefault="007C55C0" w:rsidP="007C55C0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86" w:type="dxa"/>
            <w:gridSpan w:val="6"/>
            <w:shd w:val="clear" w:color="auto" w:fill="auto"/>
            <w:vAlign w:val="bottom"/>
          </w:tcPr>
          <w:p w:rsidR="007C55C0" w:rsidRPr="00724413" w:rsidRDefault="007C55C0" w:rsidP="007C55C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44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7244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/ </w:t>
            </w:r>
            <w:r w:rsidRPr="007244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55C0" w:rsidRPr="00D533FA" w:rsidTr="003455A2">
        <w:trPr>
          <w:cantSplit/>
        </w:trPr>
        <w:tc>
          <w:tcPr>
            <w:tcW w:w="3960" w:type="dxa"/>
            <w:shd w:val="clear" w:color="auto" w:fill="auto"/>
          </w:tcPr>
          <w:p w:rsidR="007C55C0" w:rsidRPr="00D533FA" w:rsidRDefault="007C55C0" w:rsidP="007C55C0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7C55C0" w:rsidRPr="00D533FA" w:rsidRDefault="007C55C0" w:rsidP="007C55C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33FA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C55C0" w:rsidRPr="00D533FA" w:rsidRDefault="007C55C0" w:rsidP="007C55C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8" w:type="dxa"/>
            <w:gridSpan w:val="3"/>
            <w:shd w:val="clear" w:color="auto" w:fill="auto"/>
            <w:vAlign w:val="bottom"/>
          </w:tcPr>
          <w:p w:rsidR="007C55C0" w:rsidRPr="00D533FA" w:rsidRDefault="007C55C0" w:rsidP="007C55C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FA">
              <w:rPr>
                <w:rFonts w:ascii="Angsana New" w:hAnsi="Angsana New"/>
                <w:sz w:val="30"/>
                <w:szCs w:val="30"/>
                <w:cs/>
              </w:rPr>
              <w:t>หลังจาก</w:t>
            </w:r>
            <w:r w:rsidRPr="00D533FA">
              <w:rPr>
                <w:rFonts w:ascii="Angsana New" w:hAnsi="Angsana New"/>
                <w:sz w:val="30"/>
                <w:szCs w:val="30"/>
              </w:rPr>
              <w:t xml:space="preserve"> 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C55C0" w:rsidRPr="00D533FA" w:rsidRDefault="007C55C0" w:rsidP="007C55C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55C0" w:rsidRPr="00D533FA" w:rsidTr="003455A2">
        <w:trPr>
          <w:cantSplit/>
        </w:trPr>
        <w:tc>
          <w:tcPr>
            <w:tcW w:w="3960" w:type="dxa"/>
            <w:shd w:val="clear" w:color="auto" w:fill="auto"/>
          </w:tcPr>
          <w:p w:rsidR="007C55C0" w:rsidRPr="00D533FA" w:rsidRDefault="007C55C0" w:rsidP="007C55C0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7C55C0" w:rsidRPr="00D533FA" w:rsidRDefault="007C55C0" w:rsidP="007C55C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33FA">
              <w:rPr>
                <w:rFonts w:ascii="Angsana New" w:hAnsi="Angsana New"/>
                <w:sz w:val="30"/>
                <w:szCs w:val="30"/>
                <w:cs/>
              </w:rPr>
              <w:t>ที่แท้จริง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C55C0" w:rsidRPr="00D533FA" w:rsidRDefault="007C55C0" w:rsidP="007C55C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FA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D533F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533F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27" w:type="dxa"/>
            <w:shd w:val="clear" w:color="auto" w:fill="auto"/>
            <w:vAlign w:val="bottom"/>
          </w:tcPr>
          <w:p w:rsidR="007C55C0" w:rsidRPr="00D533FA" w:rsidRDefault="007C55C0" w:rsidP="007C55C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7C55C0" w:rsidRPr="00D533FA" w:rsidRDefault="007C55C0" w:rsidP="007C55C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แต่</w:t>
            </w:r>
            <w:r w:rsidRPr="00D533FA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D533FA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D533F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27" w:type="dxa"/>
            <w:shd w:val="clear" w:color="auto" w:fill="auto"/>
            <w:vAlign w:val="bottom"/>
          </w:tcPr>
          <w:p w:rsidR="007C55C0" w:rsidRPr="00D533FA" w:rsidRDefault="007C55C0" w:rsidP="007C55C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7C55C0" w:rsidRPr="00D533FA" w:rsidRDefault="007C55C0" w:rsidP="007C55C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F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7C55C0" w:rsidRPr="005B3147" w:rsidTr="003455A2">
        <w:trPr>
          <w:cantSplit/>
        </w:trPr>
        <w:tc>
          <w:tcPr>
            <w:tcW w:w="3960" w:type="dxa"/>
            <w:shd w:val="clear" w:color="auto" w:fill="auto"/>
          </w:tcPr>
          <w:p w:rsidR="007C55C0" w:rsidRPr="00D533FA" w:rsidRDefault="007C55C0" w:rsidP="007C55C0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7C55C0" w:rsidRPr="00D533FA" w:rsidRDefault="007C55C0" w:rsidP="007C55C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33F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3856" w:type="dxa"/>
            <w:gridSpan w:val="5"/>
            <w:shd w:val="clear" w:color="auto" w:fill="auto"/>
            <w:vAlign w:val="bottom"/>
          </w:tcPr>
          <w:p w:rsidR="007C55C0" w:rsidRPr="00D533FA" w:rsidRDefault="007C55C0" w:rsidP="007C55C0">
            <w:pPr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F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55C0" w:rsidRPr="005B3147" w:rsidTr="003455A2">
        <w:trPr>
          <w:cantSplit/>
        </w:trPr>
        <w:tc>
          <w:tcPr>
            <w:tcW w:w="3960" w:type="dxa"/>
            <w:shd w:val="clear" w:color="auto" w:fill="auto"/>
          </w:tcPr>
          <w:p w:rsidR="007C55C0" w:rsidRPr="00F85EEF" w:rsidRDefault="007C55C0" w:rsidP="007C55C0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85EE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ปี 25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60</w:t>
            </w:r>
          </w:p>
        </w:tc>
        <w:tc>
          <w:tcPr>
            <w:tcW w:w="1530" w:type="dxa"/>
            <w:shd w:val="clear" w:color="auto" w:fill="auto"/>
          </w:tcPr>
          <w:p w:rsidR="007C55C0" w:rsidRPr="00F85EEF" w:rsidRDefault="007C55C0" w:rsidP="007C55C0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7C55C0" w:rsidRPr="00F85EEF" w:rsidRDefault="007C55C0" w:rsidP="007C55C0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:rsidR="007C55C0" w:rsidRPr="00F85EEF" w:rsidRDefault="007C55C0" w:rsidP="007C55C0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7C55C0" w:rsidRPr="00F85EEF" w:rsidRDefault="007C55C0" w:rsidP="007C55C0">
            <w:pPr>
              <w:tabs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:rsidR="007C55C0" w:rsidRPr="00F85EEF" w:rsidRDefault="007C55C0" w:rsidP="007C55C0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7C55C0" w:rsidRPr="00F85EEF" w:rsidRDefault="007C55C0" w:rsidP="007C55C0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55C0" w:rsidRPr="005B3147" w:rsidTr="003455A2">
        <w:trPr>
          <w:cantSplit/>
        </w:trPr>
        <w:tc>
          <w:tcPr>
            <w:tcW w:w="3960" w:type="dxa"/>
            <w:shd w:val="clear" w:color="auto" w:fill="auto"/>
          </w:tcPr>
          <w:p w:rsidR="007C55C0" w:rsidRPr="0022221E" w:rsidRDefault="007C55C0" w:rsidP="007C55C0">
            <w:pPr>
              <w:spacing w:line="240" w:lineRule="auto"/>
              <w:ind w:lef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22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</w:t>
            </w:r>
            <w:r w:rsidRPr="0022221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</w:tcPr>
          <w:p w:rsidR="007C55C0" w:rsidRPr="0022221E" w:rsidRDefault="007C55C0" w:rsidP="007C55C0">
            <w:pPr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7C55C0" w:rsidRPr="0022221E" w:rsidRDefault="007C55C0" w:rsidP="007C55C0">
            <w:pPr>
              <w:tabs>
                <w:tab w:val="clear" w:pos="907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:rsidR="007C55C0" w:rsidRPr="0022221E" w:rsidRDefault="007C55C0" w:rsidP="007C55C0">
            <w:pPr>
              <w:tabs>
                <w:tab w:val="clear" w:pos="907"/>
                <w:tab w:val="decimal" w:pos="765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7C55C0" w:rsidRPr="0022221E" w:rsidRDefault="007C55C0" w:rsidP="007C55C0">
            <w:pPr>
              <w:tabs>
                <w:tab w:val="clear" w:pos="907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:rsidR="007C55C0" w:rsidRPr="0022221E" w:rsidRDefault="007C55C0" w:rsidP="007C55C0">
            <w:pPr>
              <w:tabs>
                <w:tab w:val="clear" w:pos="907"/>
                <w:tab w:val="decimal" w:pos="765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7C55C0" w:rsidRPr="0022221E" w:rsidRDefault="007C55C0" w:rsidP="007C55C0">
            <w:pPr>
              <w:tabs>
                <w:tab w:val="clear" w:pos="907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55C0" w:rsidRPr="00753157" w:rsidTr="003455A2">
        <w:trPr>
          <w:cantSplit/>
        </w:trPr>
        <w:tc>
          <w:tcPr>
            <w:tcW w:w="3960" w:type="dxa"/>
            <w:shd w:val="clear" w:color="auto" w:fill="auto"/>
          </w:tcPr>
          <w:p w:rsidR="007C55C0" w:rsidRPr="00F85EEF" w:rsidRDefault="007C55C0" w:rsidP="007C55C0">
            <w:pPr>
              <w:spacing w:line="240" w:lineRule="auto"/>
              <w:ind w:left="371" w:right="-108" w:hanging="360"/>
              <w:rPr>
                <w:rFonts w:ascii="Angsana New" w:hAnsi="Angsana New"/>
                <w:sz w:val="30"/>
                <w:szCs w:val="30"/>
                <w:cs/>
              </w:rPr>
            </w:pPr>
            <w:r w:rsidRPr="00F85EEF">
              <w:rPr>
                <w:rFonts w:ascii="Angsana New" w:hAnsi="Angsana New" w:hint="cs"/>
                <w:sz w:val="30"/>
                <w:szCs w:val="30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1530" w:type="dxa"/>
            <w:shd w:val="clear" w:color="auto" w:fill="auto"/>
          </w:tcPr>
          <w:p w:rsidR="007C55C0" w:rsidRPr="00F85EEF" w:rsidRDefault="007C55C0" w:rsidP="007C55C0">
            <w:pPr>
              <w:tabs>
                <w:tab w:val="clear" w:pos="680"/>
                <w:tab w:val="center" w:pos="686"/>
                <w:tab w:val="left" w:pos="126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  <w:t>4.50</w:t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1134" w:type="dxa"/>
            <w:shd w:val="clear" w:color="auto" w:fill="auto"/>
          </w:tcPr>
          <w:p w:rsidR="007C55C0" w:rsidRPr="003455A2" w:rsidRDefault="007C55C0" w:rsidP="007C55C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55A2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227" w:type="dxa"/>
            <w:shd w:val="clear" w:color="auto" w:fill="auto"/>
          </w:tcPr>
          <w:p w:rsidR="007C55C0" w:rsidRPr="003455A2" w:rsidRDefault="007C55C0" w:rsidP="007C55C0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7C55C0" w:rsidRPr="003455A2" w:rsidRDefault="007C55C0" w:rsidP="007C55C0">
            <w:pPr>
              <w:tabs>
                <w:tab w:val="clear" w:pos="227"/>
                <w:tab w:val="left" w:pos="73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5A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:rsidR="007C55C0" w:rsidRPr="003455A2" w:rsidRDefault="007C55C0" w:rsidP="007C55C0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7C55C0" w:rsidRPr="003455A2" w:rsidRDefault="007C55C0" w:rsidP="007C55C0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55A2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</w:tr>
      <w:tr w:rsidR="007C55C0" w:rsidRPr="00753157" w:rsidTr="003455A2">
        <w:trPr>
          <w:cantSplit/>
        </w:trPr>
        <w:tc>
          <w:tcPr>
            <w:tcW w:w="3960" w:type="dxa"/>
            <w:shd w:val="clear" w:color="auto" w:fill="auto"/>
          </w:tcPr>
          <w:p w:rsidR="007C55C0" w:rsidRDefault="007C55C0" w:rsidP="007C5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8604F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หนี้สินตามสัญญาเช่าการเงิน</w:t>
            </w:r>
            <w:r w:rsidRPr="0078604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ที่ถึงกำหนด</w:t>
            </w:r>
          </w:p>
          <w:p w:rsidR="007C55C0" w:rsidRPr="0078604F" w:rsidRDefault="007C55C0" w:rsidP="007C5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</w:t>
            </w:r>
            <w:r w:rsidRPr="0078604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ชำระภายในหนึ่งปี</w:t>
            </w:r>
          </w:p>
        </w:tc>
        <w:tc>
          <w:tcPr>
            <w:tcW w:w="1530" w:type="dxa"/>
            <w:shd w:val="clear" w:color="auto" w:fill="auto"/>
          </w:tcPr>
          <w:p w:rsidR="007C55C0" w:rsidRDefault="007C55C0" w:rsidP="007C55C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C55C0" w:rsidRDefault="007C55C0" w:rsidP="007C55C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3.85 - 4.09</w:t>
            </w:r>
          </w:p>
        </w:tc>
        <w:tc>
          <w:tcPr>
            <w:tcW w:w="1134" w:type="dxa"/>
            <w:shd w:val="clear" w:color="auto" w:fill="auto"/>
          </w:tcPr>
          <w:p w:rsidR="007C55C0" w:rsidRDefault="007C55C0" w:rsidP="007C55C0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7C55C0" w:rsidRPr="00C7387C" w:rsidRDefault="007C55C0" w:rsidP="007C55C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387C">
              <w:rPr>
                <w:rFonts w:ascii="Angsana New" w:hAnsi="Angsana New"/>
                <w:sz w:val="30"/>
                <w:szCs w:val="30"/>
              </w:rPr>
              <w:t>16,172</w:t>
            </w:r>
          </w:p>
        </w:tc>
        <w:tc>
          <w:tcPr>
            <w:tcW w:w="227" w:type="dxa"/>
            <w:shd w:val="clear" w:color="auto" w:fill="auto"/>
          </w:tcPr>
          <w:p w:rsidR="007C55C0" w:rsidRPr="00F85EEF" w:rsidRDefault="007C55C0" w:rsidP="007C55C0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7C55C0" w:rsidRDefault="007C55C0" w:rsidP="007C55C0">
            <w:pPr>
              <w:tabs>
                <w:tab w:val="clear" w:pos="227"/>
                <w:tab w:val="left" w:pos="73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7C55C0" w:rsidRPr="00C7387C" w:rsidRDefault="007C55C0" w:rsidP="007C55C0">
            <w:pPr>
              <w:tabs>
                <w:tab w:val="clear" w:pos="227"/>
                <w:tab w:val="clear" w:pos="454"/>
                <w:tab w:val="left" w:pos="435"/>
                <w:tab w:val="center" w:pos="488"/>
                <w:tab w:val="left" w:pos="7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C738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:rsidR="007C55C0" w:rsidRPr="00F85EEF" w:rsidRDefault="007C55C0" w:rsidP="007C55C0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7C55C0" w:rsidRDefault="007C55C0" w:rsidP="007C55C0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7C55C0" w:rsidRPr="00C7387C" w:rsidRDefault="007C55C0" w:rsidP="007C55C0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387C">
              <w:rPr>
                <w:rFonts w:ascii="Angsana New" w:hAnsi="Angsana New"/>
                <w:sz w:val="30"/>
                <w:szCs w:val="30"/>
              </w:rPr>
              <w:t>16,172</w:t>
            </w:r>
          </w:p>
        </w:tc>
      </w:tr>
      <w:tr w:rsidR="007C55C0" w:rsidRPr="00753157" w:rsidTr="003455A2">
        <w:trPr>
          <w:cantSplit/>
        </w:trPr>
        <w:tc>
          <w:tcPr>
            <w:tcW w:w="3960" w:type="dxa"/>
            <w:shd w:val="clear" w:color="auto" w:fill="auto"/>
          </w:tcPr>
          <w:p w:rsidR="007C55C0" w:rsidRPr="00753157" w:rsidRDefault="007C55C0" w:rsidP="007C55C0">
            <w:pPr>
              <w:spacing w:line="240" w:lineRule="auto"/>
              <w:ind w:lef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530" w:type="dxa"/>
            <w:shd w:val="clear" w:color="auto" w:fill="auto"/>
          </w:tcPr>
          <w:p w:rsidR="007C55C0" w:rsidRPr="005B3147" w:rsidRDefault="007C55C0" w:rsidP="007C55C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:rsidR="007C55C0" w:rsidRPr="005B3147" w:rsidRDefault="007C55C0" w:rsidP="007C55C0">
            <w:pPr>
              <w:tabs>
                <w:tab w:val="decimal" w:pos="1001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27" w:type="dxa"/>
            <w:shd w:val="clear" w:color="auto" w:fill="auto"/>
          </w:tcPr>
          <w:p w:rsidR="007C55C0" w:rsidRPr="005B3147" w:rsidRDefault="007C55C0" w:rsidP="007C55C0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:rsidR="007C55C0" w:rsidRPr="005B3147" w:rsidRDefault="007C55C0" w:rsidP="007C55C0">
            <w:pPr>
              <w:tabs>
                <w:tab w:val="decimal" w:pos="641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27" w:type="dxa"/>
            <w:shd w:val="clear" w:color="auto" w:fill="auto"/>
          </w:tcPr>
          <w:p w:rsidR="007C55C0" w:rsidRPr="005B3147" w:rsidRDefault="007C55C0" w:rsidP="007C55C0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:rsidR="007C55C0" w:rsidRPr="005B3147" w:rsidRDefault="007C55C0" w:rsidP="007C55C0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7C55C0" w:rsidRPr="00753157" w:rsidTr="003455A2">
        <w:trPr>
          <w:cantSplit/>
        </w:trPr>
        <w:tc>
          <w:tcPr>
            <w:tcW w:w="3960" w:type="dxa"/>
            <w:shd w:val="clear" w:color="auto" w:fill="auto"/>
          </w:tcPr>
          <w:p w:rsidR="007C55C0" w:rsidRPr="0078604F" w:rsidRDefault="007C55C0" w:rsidP="007C5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8604F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หนี้สินตามสัญญาเช่าการเงิน</w:t>
            </w:r>
          </w:p>
        </w:tc>
        <w:tc>
          <w:tcPr>
            <w:tcW w:w="1530" w:type="dxa"/>
            <w:shd w:val="clear" w:color="auto" w:fill="auto"/>
          </w:tcPr>
          <w:p w:rsidR="007C55C0" w:rsidRPr="005B3147" w:rsidRDefault="007C55C0" w:rsidP="007C55C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3.85 - 4.09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C55C0" w:rsidRPr="00C7387C" w:rsidRDefault="007C55C0" w:rsidP="007C55C0">
            <w:pPr>
              <w:tabs>
                <w:tab w:val="clear" w:pos="227"/>
                <w:tab w:val="clear" w:pos="454"/>
                <w:tab w:val="clear" w:pos="907"/>
                <w:tab w:val="left" w:pos="731"/>
              </w:tabs>
              <w:spacing w:line="240" w:lineRule="auto"/>
              <w:ind w:right="-3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38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:rsidR="007C55C0" w:rsidRPr="005B3147" w:rsidRDefault="007C55C0" w:rsidP="007C55C0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C55C0" w:rsidRPr="00B63CF7" w:rsidRDefault="007C55C0" w:rsidP="007C55C0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3CF7">
              <w:rPr>
                <w:rFonts w:ascii="Angsana New" w:hAnsi="Angsana New"/>
                <w:sz w:val="30"/>
                <w:szCs w:val="30"/>
              </w:rPr>
              <w:t>48,685</w:t>
            </w:r>
          </w:p>
        </w:tc>
        <w:tc>
          <w:tcPr>
            <w:tcW w:w="227" w:type="dxa"/>
            <w:shd w:val="clear" w:color="auto" w:fill="auto"/>
          </w:tcPr>
          <w:p w:rsidR="007C55C0" w:rsidRPr="005B3147" w:rsidRDefault="007C55C0" w:rsidP="007C55C0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C55C0" w:rsidRPr="00B63CF7" w:rsidRDefault="007C55C0" w:rsidP="007C55C0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3CF7">
              <w:rPr>
                <w:rFonts w:ascii="Angsana New" w:hAnsi="Angsana New"/>
                <w:sz w:val="30"/>
                <w:szCs w:val="30"/>
              </w:rPr>
              <w:t>48,685</w:t>
            </w:r>
          </w:p>
        </w:tc>
      </w:tr>
      <w:tr w:rsidR="007C55C0" w:rsidRPr="004836F0" w:rsidTr="003455A2">
        <w:trPr>
          <w:cantSplit/>
        </w:trPr>
        <w:tc>
          <w:tcPr>
            <w:tcW w:w="3960" w:type="dxa"/>
            <w:shd w:val="clear" w:color="auto" w:fill="auto"/>
          </w:tcPr>
          <w:p w:rsidR="007C55C0" w:rsidRPr="00753157" w:rsidRDefault="007C55C0" w:rsidP="007C55C0">
            <w:pPr>
              <w:spacing w:line="240" w:lineRule="auto"/>
              <w:ind w:lef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</w:tcPr>
          <w:p w:rsidR="007C55C0" w:rsidRPr="00753157" w:rsidRDefault="007C55C0" w:rsidP="007C55C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C55C0" w:rsidRPr="00C7387C" w:rsidRDefault="007C55C0" w:rsidP="007C55C0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387C">
              <w:rPr>
                <w:rFonts w:ascii="Angsana New" w:hAnsi="Angsana New"/>
                <w:b/>
                <w:bCs/>
                <w:sz w:val="30"/>
                <w:szCs w:val="30"/>
              </w:rPr>
              <w:t>216,172</w:t>
            </w:r>
          </w:p>
        </w:tc>
        <w:tc>
          <w:tcPr>
            <w:tcW w:w="227" w:type="dxa"/>
            <w:shd w:val="clear" w:color="auto" w:fill="auto"/>
          </w:tcPr>
          <w:p w:rsidR="007C55C0" w:rsidRPr="003455A2" w:rsidRDefault="007C55C0" w:rsidP="007C55C0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C55C0" w:rsidRPr="00B63CF7" w:rsidRDefault="007C55C0" w:rsidP="007C55C0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3CF7">
              <w:rPr>
                <w:rFonts w:ascii="Angsana New" w:hAnsi="Angsana New"/>
                <w:b/>
                <w:bCs/>
                <w:sz w:val="30"/>
                <w:szCs w:val="30"/>
              </w:rPr>
              <w:t>48,685</w:t>
            </w:r>
          </w:p>
        </w:tc>
        <w:tc>
          <w:tcPr>
            <w:tcW w:w="227" w:type="dxa"/>
            <w:shd w:val="clear" w:color="auto" w:fill="auto"/>
          </w:tcPr>
          <w:p w:rsidR="007C55C0" w:rsidRPr="003455A2" w:rsidRDefault="007C55C0" w:rsidP="007C55C0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C55C0" w:rsidRPr="00B63CF7" w:rsidRDefault="007C55C0" w:rsidP="007C55C0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3CF7">
              <w:rPr>
                <w:rFonts w:ascii="Angsana New" w:hAnsi="Angsana New"/>
                <w:b/>
                <w:bCs/>
                <w:sz w:val="30"/>
                <w:szCs w:val="30"/>
              </w:rPr>
              <w:t>264,857</w:t>
            </w:r>
          </w:p>
        </w:tc>
      </w:tr>
    </w:tbl>
    <w:p w:rsidR="007C3145" w:rsidRDefault="007C3145" w:rsidP="00B43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16"/>
          <w:szCs w:val="16"/>
          <w:highlight w:val="yellow"/>
        </w:rPr>
      </w:pPr>
    </w:p>
    <w:p w:rsidR="00095E77" w:rsidRDefault="00095E77" w:rsidP="00B43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16"/>
          <w:szCs w:val="16"/>
          <w:highlight w:val="yellow"/>
        </w:rPr>
      </w:pPr>
    </w:p>
    <w:p w:rsidR="00095E77" w:rsidRDefault="00095E77" w:rsidP="00B43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16"/>
          <w:szCs w:val="16"/>
          <w:highlight w:val="yellow"/>
        </w:rPr>
      </w:pPr>
    </w:p>
    <w:p w:rsidR="00095E77" w:rsidRDefault="00095E77" w:rsidP="00B43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16"/>
          <w:szCs w:val="16"/>
          <w:highlight w:val="yellow"/>
        </w:rPr>
      </w:pPr>
    </w:p>
    <w:p w:rsidR="00095E77" w:rsidRDefault="00095E77" w:rsidP="00B43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16"/>
          <w:szCs w:val="16"/>
          <w:highlight w:val="yellow"/>
        </w:rPr>
      </w:pPr>
    </w:p>
    <w:p w:rsidR="00095E77" w:rsidRDefault="00095E77" w:rsidP="00B43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16"/>
          <w:szCs w:val="16"/>
          <w:highlight w:val="yellow"/>
        </w:rPr>
      </w:pPr>
    </w:p>
    <w:p w:rsidR="00095E77" w:rsidRDefault="00095E77" w:rsidP="00B43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16"/>
          <w:szCs w:val="16"/>
          <w:highlight w:val="yellow"/>
        </w:rPr>
      </w:pPr>
    </w:p>
    <w:p w:rsidR="00095E77" w:rsidRPr="007C3145" w:rsidRDefault="00095E77" w:rsidP="00B43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16"/>
          <w:szCs w:val="16"/>
          <w:highlight w:val="yellow"/>
        </w:rPr>
      </w:pPr>
    </w:p>
    <w:tbl>
      <w:tblPr>
        <w:tblW w:w="934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45"/>
        <w:gridCol w:w="1363"/>
        <w:gridCol w:w="1158"/>
        <w:gridCol w:w="232"/>
        <w:gridCol w:w="1158"/>
        <w:gridCol w:w="232"/>
        <w:gridCol w:w="1158"/>
      </w:tblGrid>
      <w:tr w:rsidR="007C3145" w:rsidRPr="00F409E9" w:rsidTr="0076124B">
        <w:trPr>
          <w:cantSplit/>
        </w:trPr>
        <w:tc>
          <w:tcPr>
            <w:tcW w:w="4045" w:type="dxa"/>
            <w:shd w:val="clear" w:color="auto" w:fill="auto"/>
          </w:tcPr>
          <w:p w:rsidR="007C3145" w:rsidRPr="004836F0" w:rsidRDefault="007C3145" w:rsidP="007A5F10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01" w:type="dxa"/>
            <w:gridSpan w:val="6"/>
            <w:shd w:val="clear" w:color="auto" w:fill="auto"/>
            <w:vAlign w:val="bottom"/>
          </w:tcPr>
          <w:p w:rsidR="007C3145" w:rsidRPr="00F409E9" w:rsidRDefault="007C3145" w:rsidP="007A5F1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9E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3145" w:rsidRPr="00F409E9" w:rsidTr="0076124B">
        <w:trPr>
          <w:cantSplit/>
        </w:trPr>
        <w:tc>
          <w:tcPr>
            <w:tcW w:w="4045" w:type="dxa"/>
            <w:shd w:val="clear" w:color="auto" w:fill="auto"/>
          </w:tcPr>
          <w:p w:rsidR="007C3145" w:rsidRPr="00F409E9" w:rsidRDefault="007C3145" w:rsidP="007A5F10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3" w:type="dxa"/>
            <w:shd w:val="clear" w:color="auto" w:fill="auto"/>
            <w:vAlign w:val="bottom"/>
          </w:tcPr>
          <w:p w:rsidR="007C3145" w:rsidRPr="00F409E9" w:rsidRDefault="007C3145" w:rsidP="007A5F1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9E9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158" w:type="dxa"/>
            <w:shd w:val="clear" w:color="auto" w:fill="auto"/>
            <w:vAlign w:val="bottom"/>
          </w:tcPr>
          <w:p w:rsidR="007C3145" w:rsidRPr="00F409E9" w:rsidRDefault="007C3145" w:rsidP="007A5F1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2" w:type="dxa"/>
            <w:gridSpan w:val="3"/>
            <w:shd w:val="clear" w:color="auto" w:fill="auto"/>
            <w:vAlign w:val="bottom"/>
          </w:tcPr>
          <w:p w:rsidR="007C3145" w:rsidRPr="00F409E9" w:rsidRDefault="007C3145" w:rsidP="007A5F1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9E9">
              <w:rPr>
                <w:rFonts w:ascii="Angsana New" w:hAnsi="Angsana New"/>
                <w:sz w:val="30"/>
                <w:szCs w:val="30"/>
                <w:cs/>
              </w:rPr>
              <w:t>หลังจาก</w:t>
            </w:r>
            <w:r w:rsidRPr="00F409E9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F409E9">
              <w:rPr>
                <w:rFonts w:ascii="Angsana New" w:hAnsi="Angsana New"/>
                <w:sz w:val="30"/>
                <w:szCs w:val="30"/>
                <w:cs/>
              </w:rPr>
              <w:t>ปีแต่</w:t>
            </w:r>
          </w:p>
        </w:tc>
        <w:tc>
          <w:tcPr>
            <w:tcW w:w="1158" w:type="dxa"/>
            <w:shd w:val="clear" w:color="auto" w:fill="auto"/>
            <w:vAlign w:val="bottom"/>
          </w:tcPr>
          <w:p w:rsidR="007C3145" w:rsidRPr="00F409E9" w:rsidRDefault="007C3145" w:rsidP="007A5F1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3145" w:rsidRPr="00F409E9" w:rsidTr="0076124B">
        <w:trPr>
          <w:cantSplit/>
        </w:trPr>
        <w:tc>
          <w:tcPr>
            <w:tcW w:w="4045" w:type="dxa"/>
            <w:shd w:val="clear" w:color="auto" w:fill="auto"/>
          </w:tcPr>
          <w:p w:rsidR="007C3145" w:rsidRPr="00F409E9" w:rsidRDefault="007C3145" w:rsidP="007A5F10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3" w:type="dxa"/>
            <w:shd w:val="clear" w:color="auto" w:fill="auto"/>
            <w:vAlign w:val="bottom"/>
          </w:tcPr>
          <w:p w:rsidR="007C3145" w:rsidRPr="00F409E9" w:rsidRDefault="007C3145" w:rsidP="007A5F1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9E9">
              <w:rPr>
                <w:rFonts w:ascii="Angsana New" w:hAnsi="Angsana New"/>
                <w:sz w:val="30"/>
                <w:szCs w:val="30"/>
                <w:cs/>
              </w:rPr>
              <w:t>ที่แท้จริง</w:t>
            </w:r>
          </w:p>
        </w:tc>
        <w:tc>
          <w:tcPr>
            <w:tcW w:w="1158" w:type="dxa"/>
            <w:shd w:val="clear" w:color="auto" w:fill="auto"/>
            <w:vAlign w:val="bottom"/>
          </w:tcPr>
          <w:p w:rsidR="007C3145" w:rsidRPr="00F409E9" w:rsidRDefault="007C3145" w:rsidP="007A5F1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9E9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F409E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409E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32" w:type="dxa"/>
            <w:shd w:val="clear" w:color="auto" w:fill="auto"/>
            <w:vAlign w:val="bottom"/>
          </w:tcPr>
          <w:p w:rsidR="007C3145" w:rsidRPr="00F409E9" w:rsidRDefault="007C3145" w:rsidP="007A5F1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:rsidR="007C3145" w:rsidRPr="00F409E9" w:rsidRDefault="007C3145" w:rsidP="007A5F1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409E9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F409E9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F409E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32" w:type="dxa"/>
            <w:shd w:val="clear" w:color="auto" w:fill="auto"/>
            <w:vAlign w:val="bottom"/>
          </w:tcPr>
          <w:p w:rsidR="007C3145" w:rsidRPr="00F409E9" w:rsidRDefault="007C3145" w:rsidP="007A5F1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:rsidR="007C3145" w:rsidRPr="00F409E9" w:rsidRDefault="007C3145" w:rsidP="007A5F1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9E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7C3145" w:rsidRPr="00F409E9" w:rsidTr="0076124B">
        <w:trPr>
          <w:cantSplit/>
        </w:trPr>
        <w:tc>
          <w:tcPr>
            <w:tcW w:w="4045" w:type="dxa"/>
            <w:shd w:val="clear" w:color="auto" w:fill="auto"/>
          </w:tcPr>
          <w:p w:rsidR="007C3145" w:rsidRPr="00F409E9" w:rsidRDefault="007C3145" w:rsidP="007A5F10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3" w:type="dxa"/>
            <w:shd w:val="clear" w:color="auto" w:fill="auto"/>
            <w:vAlign w:val="bottom"/>
          </w:tcPr>
          <w:p w:rsidR="007C3145" w:rsidRPr="00F409E9" w:rsidRDefault="007C3145" w:rsidP="007A5F1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409E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3938" w:type="dxa"/>
            <w:gridSpan w:val="5"/>
            <w:shd w:val="clear" w:color="auto" w:fill="auto"/>
            <w:vAlign w:val="bottom"/>
          </w:tcPr>
          <w:p w:rsidR="007C3145" w:rsidRPr="00F409E9" w:rsidRDefault="007C3145" w:rsidP="007A5F10">
            <w:pPr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9E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3145" w:rsidRPr="00F409E9" w:rsidTr="0076124B">
        <w:trPr>
          <w:cantSplit/>
        </w:trPr>
        <w:tc>
          <w:tcPr>
            <w:tcW w:w="4045" w:type="dxa"/>
            <w:shd w:val="clear" w:color="auto" w:fill="auto"/>
          </w:tcPr>
          <w:p w:rsidR="007C3145" w:rsidRPr="00F409E9" w:rsidRDefault="00095E77" w:rsidP="007A5F10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ปี 25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61</w:t>
            </w:r>
          </w:p>
        </w:tc>
        <w:tc>
          <w:tcPr>
            <w:tcW w:w="1363" w:type="dxa"/>
            <w:shd w:val="clear" w:color="auto" w:fill="auto"/>
          </w:tcPr>
          <w:p w:rsidR="007C3145" w:rsidRPr="00F409E9" w:rsidRDefault="007C3145" w:rsidP="007A5F10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:rsidR="007C3145" w:rsidRPr="00F409E9" w:rsidRDefault="007C3145" w:rsidP="007A5F10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:rsidR="007C3145" w:rsidRPr="00F409E9" w:rsidRDefault="007C3145" w:rsidP="007A5F10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:rsidR="007C3145" w:rsidRPr="00F409E9" w:rsidRDefault="007C3145" w:rsidP="007A5F10">
            <w:pPr>
              <w:tabs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:rsidR="007C3145" w:rsidRPr="00F409E9" w:rsidRDefault="007C3145" w:rsidP="007A5F10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:rsidR="007C3145" w:rsidRPr="00F409E9" w:rsidRDefault="007C3145" w:rsidP="007A5F10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3145" w:rsidRPr="00F409E9" w:rsidTr="0076124B">
        <w:trPr>
          <w:cantSplit/>
        </w:trPr>
        <w:tc>
          <w:tcPr>
            <w:tcW w:w="4045" w:type="dxa"/>
            <w:shd w:val="clear" w:color="auto" w:fill="auto"/>
          </w:tcPr>
          <w:p w:rsidR="007C3145" w:rsidRPr="00F409E9" w:rsidRDefault="007C3145" w:rsidP="007A5F10">
            <w:pPr>
              <w:spacing w:line="240" w:lineRule="auto"/>
              <w:ind w:lef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9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</w:t>
            </w:r>
            <w:r w:rsidRPr="00F409E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63" w:type="dxa"/>
            <w:shd w:val="clear" w:color="auto" w:fill="auto"/>
          </w:tcPr>
          <w:p w:rsidR="007C3145" w:rsidRPr="00F409E9" w:rsidRDefault="007C3145" w:rsidP="007A5F10">
            <w:pPr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:rsidR="007C3145" w:rsidRPr="00F409E9" w:rsidRDefault="007C3145" w:rsidP="007A5F10">
            <w:pPr>
              <w:tabs>
                <w:tab w:val="clear" w:pos="907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:rsidR="007C3145" w:rsidRPr="00F409E9" w:rsidRDefault="007C3145" w:rsidP="007A5F10">
            <w:pPr>
              <w:tabs>
                <w:tab w:val="clear" w:pos="907"/>
                <w:tab w:val="decimal" w:pos="765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:rsidR="007C3145" w:rsidRPr="00F409E9" w:rsidRDefault="007C3145" w:rsidP="007A5F10">
            <w:pPr>
              <w:tabs>
                <w:tab w:val="clear" w:pos="907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:rsidR="007C3145" w:rsidRPr="00F409E9" w:rsidRDefault="007C3145" w:rsidP="007A5F10">
            <w:pPr>
              <w:tabs>
                <w:tab w:val="clear" w:pos="907"/>
                <w:tab w:val="decimal" w:pos="765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:rsidR="007C3145" w:rsidRPr="00F409E9" w:rsidRDefault="007C3145" w:rsidP="007A5F10">
            <w:pPr>
              <w:tabs>
                <w:tab w:val="clear" w:pos="907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5D50" w:rsidRPr="00F409E9" w:rsidTr="0076124B">
        <w:trPr>
          <w:cantSplit/>
        </w:trPr>
        <w:tc>
          <w:tcPr>
            <w:tcW w:w="4045" w:type="dxa"/>
            <w:shd w:val="clear" w:color="auto" w:fill="auto"/>
          </w:tcPr>
          <w:p w:rsidR="00175D50" w:rsidRDefault="00175D50" w:rsidP="0017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8604F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หนี้สินตามสัญญาเช่าการเงิน</w:t>
            </w:r>
            <w:r w:rsidRPr="0078604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ที่ถึงกำหนด</w:t>
            </w:r>
          </w:p>
          <w:p w:rsidR="00175D50" w:rsidRPr="0078604F" w:rsidRDefault="00175D50" w:rsidP="0017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</w:t>
            </w:r>
            <w:r w:rsidRPr="0078604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ชำระภายในหนึ่งปี</w:t>
            </w:r>
          </w:p>
        </w:tc>
        <w:tc>
          <w:tcPr>
            <w:tcW w:w="1363" w:type="dxa"/>
            <w:shd w:val="clear" w:color="auto" w:fill="auto"/>
          </w:tcPr>
          <w:p w:rsidR="00CA16C0" w:rsidRDefault="00CA16C0" w:rsidP="00175D5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75D50" w:rsidRPr="00753157" w:rsidRDefault="00095E77" w:rsidP="00175D5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4.03 - 4.11</w:t>
            </w:r>
          </w:p>
        </w:tc>
        <w:tc>
          <w:tcPr>
            <w:tcW w:w="1158" w:type="dxa"/>
            <w:shd w:val="clear" w:color="auto" w:fill="auto"/>
          </w:tcPr>
          <w:p w:rsidR="00CA16C0" w:rsidRDefault="00CA16C0" w:rsidP="0017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56"/>
                <w:tab w:val="left" w:pos="746"/>
              </w:tabs>
              <w:spacing w:line="240" w:lineRule="auto"/>
              <w:ind w:right="-3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75D50" w:rsidRPr="00753157" w:rsidRDefault="00095E77" w:rsidP="0017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56"/>
                <w:tab w:val="left" w:pos="746"/>
              </w:tabs>
              <w:spacing w:line="240" w:lineRule="auto"/>
              <w:ind w:right="-3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16,033</w:t>
            </w:r>
          </w:p>
        </w:tc>
        <w:tc>
          <w:tcPr>
            <w:tcW w:w="232" w:type="dxa"/>
            <w:shd w:val="clear" w:color="auto" w:fill="auto"/>
          </w:tcPr>
          <w:p w:rsidR="00175D50" w:rsidRPr="00753157" w:rsidRDefault="00175D50" w:rsidP="00175D50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:rsidR="00CA16C0" w:rsidRDefault="00CA16C0" w:rsidP="00175D50">
            <w:pPr>
              <w:tabs>
                <w:tab w:val="clear" w:pos="227"/>
                <w:tab w:val="clear" w:pos="454"/>
                <w:tab w:val="clear" w:pos="907"/>
                <w:tab w:val="left" w:pos="746"/>
              </w:tabs>
              <w:spacing w:line="240" w:lineRule="auto"/>
              <w:ind w:right="-3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75D50" w:rsidRPr="00F409E9" w:rsidRDefault="00175D50" w:rsidP="00175D50">
            <w:pPr>
              <w:tabs>
                <w:tab w:val="clear" w:pos="227"/>
                <w:tab w:val="clear" w:pos="454"/>
                <w:tab w:val="clear" w:pos="907"/>
                <w:tab w:val="left" w:pos="746"/>
              </w:tabs>
              <w:spacing w:line="240" w:lineRule="auto"/>
              <w:ind w:right="-3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65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2" w:type="dxa"/>
            <w:shd w:val="clear" w:color="auto" w:fill="auto"/>
          </w:tcPr>
          <w:p w:rsidR="00175D50" w:rsidRPr="00753157" w:rsidRDefault="00175D50" w:rsidP="00175D50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:rsidR="00CA16C0" w:rsidRDefault="00CA16C0" w:rsidP="00175D50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175D50" w:rsidRPr="00753157" w:rsidRDefault="00175D50" w:rsidP="00175D50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1C359C">
              <w:rPr>
                <w:rFonts w:ascii="Angsana New" w:hAnsi="Angsana New"/>
                <w:sz w:val="30"/>
                <w:szCs w:val="30"/>
              </w:rPr>
              <w:t>6,033</w:t>
            </w:r>
          </w:p>
        </w:tc>
      </w:tr>
      <w:tr w:rsidR="007C3145" w:rsidRPr="00F409E9" w:rsidTr="0076124B">
        <w:trPr>
          <w:cantSplit/>
        </w:trPr>
        <w:tc>
          <w:tcPr>
            <w:tcW w:w="4045" w:type="dxa"/>
            <w:shd w:val="clear" w:color="auto" w:fill="auto"/>
          </w:tcPr>
          <w:p w:rsidR="007C3145" w:rsidRPr="00F409E9" w:rsidRDefault="007C3145" w:rsidP="007A5F10">
            <w:pPr>
              <w:spacing w:line="240" w:lineRule="auto"/>
              <w:ind w:lef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9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363" w:type="dxa"/>
            <w:shd w:val="clear" w:color="auto" w:fill="auto"/>
          </w:tcPr>
          <w:p w:rsidR="007C3145" w:rsidRPr="00F409E9" w:rsidRDefault="007C3145" w:rsidP="007A5F1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:rsidR="007C3145" w:rsidRPr="00F409E9" w:rsidRDefault="007C3145" w:rsidP="007A5F1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:rsidR="007C3145" w:rsidRPr="00F409E9" w:rsidRDefault="007C3145" w:rsidP="007A5F10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:rsidR="007C3145" w:rsidRPr="00F409E9" w:rsidRDefault="007C3145" w:rsidP="007A5F10">
            <w:pPr>
              <w:tabs>
                <w:tab w:val="decimal" w:pos="72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:rsidR="007C3145" w:rsidRPr="00F409E9" w:rsidRDefault="007C3145" w:rsidP="007A5F10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:rsidR="007C3145" w:rsidRPr="00F409E9" w:rsidRDefault="007C3145" w:rsidP="007A5F10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5D50" w:rsidRPr="00F409E9" w:rsidTr="007A5F10">
        <w:trPr>
          <w:cantSplit/>
        </w:trPr>
        <w:tc>
          <w:tcPr>
            <w:tcW w:w="4045" w:type="dxa"/>
            <w:shd w:val="clear" w:color="auto" w:fill="auto"/>
          </w:tcPr>
          <w:p w:rsidR="00175D50" w:rsidRPr="0078604F" w:rsidRDefault="00175D50" w:rsidP="0017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8604F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หนี้สินตามสัญญาเช่าการเงิน</w:t>
            </w:r>
          </w:p>
        </w:tc>
        <w:tc>
          <w:tcPr>
            <w:tcW w:w="1363" w:type="dxa"/>
            <w:shd w:val="clear" w:color="auto" w:fill="auto"/>
          </w:tcPr>
          <w:p w:rsidR="00175D50" w:rsidRPr="00753157" w:rsidRDefault="00095E77" w:rsidP="00175D5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4.03 - 4.11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</w:tcPr>
          <w:p w:rsidR="00175D50" w:rsidRDefault="00175D50" w:rsidP="0017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56"/>
                <w:tab w:val="left" w:pos="746"/>
              </w:tabs>
              <w:spacing w:line="240" w:lineRule="auto"/>
              <w:ind w:right="-3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2" w:type="dxa"/>
            <w:shd w:val="clear" w:color="auto" w:fill="auto"/>
          </w:tcPr>
          <w:p w:rsidR="00175D50" w:rsidRPr="00753157" w:rsidRDefault="00175D50" w:rsidP="00175D50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</w:tcPr>
          <w:p w:rsidR="00175D50" w:rsidRDefault="00095E77" w:rsidP="00175D50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</w:t>
            </w:r>
            <w:r w:rsidR="001C359C">
              <w:rPr>
                <w:rFonts w:ascii="Angsana New" w:hAnsi="Angsana New"/>
                <w:sz w:val="30"/>
                <w:szCs w:val="30"/>
              </w:rPr>
              <w:t>785</w:t>
            </w:r>
          </w:p>
        </w:tc>
        <w:tc>
          <w:tcPr>
            <w:tcW w:w="232" w:type="dxa"/>
            <w:shd w:val="clear" w:color="auto" w:fill="auto"/>
          </w:tcPr>
          <w:p w:rsidR="00175D50" w:rsidRPr="00753157" w:rsidRDefault="00175D50" w:rsidP="00175D50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</w:tcPr>
          <w:p w:rsidR="00175D50" w:rsidRDefault="001C359C" w:rsidP="00175D50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31,785</w:t>
            </w:r>
          </w:p>
        </w:tc>
      </w:tr>
      <w:tr w:rsidR="007C3145" w:rsidRPr="004836F0" w:rsidTr="0076124B">
        <w:trPr>
          <w:cantSplit/>
        </w:trPr>
        <w:tc>
          <w:tcPr>
            <w:tcW w:w="4045" w:type="dxa"/>
            <w:shd w:val="clear" w:color="auto" w:fill="auto"/>
          </w:tcPr>
          <w:p w:rsidR="007C3145" w:rsidRPr="004836F0" w:rsidRDefault="007C3145" w:rsidP="007A5F10">
            <w:pPr>
              <w:spacing w:line="240" w:lineRule="auto"/>
              <w:ind w:lef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9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63" w:type="dxa"/>
            <w:shd w:val="clear" w:color="auto" w:fill="auto"/>
          </w:tcPr>
          <w:p w:rsidR="007C3145" w:rsidRPr="004836F0" w:rsidRDefault="007C3145" w:rsidP="007A5F1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C3145" w:rsidRPr="0055190E" w:rsidRDefault="00095E77" w:rsidP="007A5F10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16,033</w:t>
            </w:r>
          </w:p>
        </w:tc>
        <w:tc>
          <w:tcPr>
            <w:tcW w:w="232" w:type="dxa"/>
            <w:shd w:val="clear" w:color="auto" w:fill="auto"/>
          </w:tcPr>
          <w:p w:rsidR="007C3145" w:rsidRPr="004836F0" w:rsidRDefault="007C3145" w:rsidP="007A5F10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C3145" w:rsidRPr="0055190E" w:rsidRDefault="00095E77" w:rsidP="00175D50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</w:t>
            </w:r>
            <w:r w:rsidR="001C359C">
              <w:rPr>
                <w:rFonts w:ascii="Angsana New" w:hAnsi="Angsana New"/>
                <w:b/>
                <w:bCs/>
                <w:sz w:val="30"/>
                <w:szCs w:val="30"/>
              </w:rPr>
              <w:t>785</w:t>
            </w:r>
          </w:p>
        </w:tc>
        <w:tc>
          <w:tcPr>
            <w:tcW w:w="232" w:type="dxa"/>
            <w:shd w:val="clear" w:color="auto" w:fill="auto"/>
          </w:tcPr>
          <w:p w:rsidR="007C3145" w:rsidRPr="004836F0" w:rsidRDefault="007C3145" w:rsidP="007A5F10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C3145" w:rsidRPr="0055190E" w:rsidRDefault="001C359C" w:rsidP="007A5F10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47,818</w:t>
            </w:r>
          </w:p>
        </w:tc>
      </w:tr>
    </w:tbl>
    <w:p w:rsidR="0076124B" w:rsidRDefault="0076124B" w:rsidP="00BC26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BC2650" w:rsidRPr="00BC2650" w:rsidRDefault="00BC2650" w:rsidP="00BC26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C2650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ความเสี่ยงจากเงินตราต่างประเทศ</w:t>
      </w:r>
    </w:p>
    <w:p w:rsidR="00BC2650" w:rsidRPr="00FE11B3" w:rsidRDefault="00BC2650" w:rsidP="00BC26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</w:p>
    <w:p w:rsidR="00BC2650" w:rsidRPr="00C35865" w:rsidRDefault="00BC2650" w:rsidP="0063592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35865">
        <w:rPr>
          <w:rFonts w:ascii="Angsana New" w:hAnsi="Angsana New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 ซึ่งเกิดจากการซื้อ</w:t>
      </w:r>
      <w:r w:rsidR="006C0A4D" w:rsidRPr="00C35865">
        <w:rPr>
          <w:rFonts w:ascii="Angsana New" w:hAnsi="Angsana New" w:hint="cs"/>
          <w:sz w:val="30"/>
          <w:szCs w:val="30"/>
          <w:cs/>
        </w:rPr>
        <w:t>ลิขสิทธิ์</w:t>
      </w:r>
      <w:r w:rsidRPr="00C35865">
        <w:rPr>
          <w:rFonts w:ascii="Angsana New" w:hAnsi="Angsana New"/>
          <w:sz w:val="30"/>
          <w:szCs w:val="30"/>
          <w:cs/>
        </w:rPr>
        <w:t>ที่เป็นเงินตราต่างประเทศ กลุ่มบริษัทจะทำสัญญาการซื้อขายเงินตราต่างประเทศล่วงหน้าในกรณีที่คาดว่าจะได้รับประโยชน์จากการทำสัญญาดังกล่าว ซึ่งรายการดังกล่าวจะมีอายุไม่เกินหนึ่งปี เพื่อป้องกันความเสี่ยงของสินทรัพย์และหนี้สินทางการเงินที่เป็นเงินตราต่างประเทศ  สัญญาซื้อขายเงินตราต่างประเทศล่วงหน้า ณ วันที่รายงานเป็นรายการที่เกี่ยวข้องกับรายการซื้อที่เป็นเงินตราต่างประเทศในปีถัดไป</w:t>
      </w:r>
    </w:p>
    <w:p w:rsidR="00BC2650" w:rsidRPr="00C35865" w:rsidRDefault="00BC2650" w:rsidP="0063592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8867C3" w:rsidRPr="00C35865" w:rsidRDefault="008867C3" w:rsidP="0063592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35865">
        <w:rPr>
          <w:rFonts w:ascii="Angsana New" w:hAnsi="Angsana New"/>
          <w:sz w:val="30"/>
          <w:szCs w:val="30"/>
          <w:cs/>
        </w:rPr>
        <w:t>ณ วันที่ 31 ธันวาคม กลุ่มบริษัทและบริษัทมีความเสี่ยงจากอัตราแลกเปลี่ยนเงินตราต่างประเทศอันเป็นผลมาจากการมีหนี้สินที่เป็นเงินตราต่างประเทศดังนี้</w:t>
      </w:r>
    </w:p>
    <w:p w:rsidR="008867C3" w:rsidRPr="00C35865" w:rsidRDefault="008867C3" w:rsidP="00B43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1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2160"/>
        <w:gridCol w:w="450"/>
        <w:gridCol w:w="1530"/>
        <w:gridCol w:w="270"/>
        <w:gridCol w:w="1571"/>
      </w:tblGrid>
      <w:tr w:rsidR="00C35865" w:rsidRPr="00E16530" w:rsidTr="00C35865">
        <w:trPr>
          <w:trHeight w:val="420"/>
        </w:trPr>
        <w:tc>
          <w:tcPr>
            <w:tcW w:w="3150" w:type="dxa"/>
          </w:tcPr>
          <w:p w:rsidR="00C35865" w:rsidRPr="007A6B21" w:rsidRDefault="00C35865" w:rsidP="007A5F1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:rsidR="00C35865" w:rsidRPr="007A6B21" w:rsidRDefault="00C35865" w:rsidP="007A5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:rsidR="00C35865" w:rsidRPr="007A6B21" w:rsidRDefault="00C35865" w:rsidP="007A5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371" w:type="dxa"/>
            <w:gridSpan w:val="3"/>
          </w:tcPr>
          <w:p w:rsidR="00C35865" w:rsidRPr="00E16530" w:rsidRDefault="00C35865" w:rsidP="007A5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65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E1653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</w:t>
            </w:r>
            <w:r w:rsidRPr="00E165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5865" w:rsidRPr="00E16530" w:rsidTr="00C35865">
        <w:trPr>
          <w:trHeight w:val="420"/>
        </w:trPr>
        <w:tc>
          <w:tcPr>
            <w:tcW w:w="3150" w:type="dxa"/>
          </w:tcPr>
          <w:p w:rsidR="00C35865" w:rsidRPr="00E16530" w:rsidRDefault="00C35865" w:rsidP="007A5F1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:rsidR="00C35865" w:rsidRPr="00E16530" w:rsidRDefault="00C35865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:rsidR="00C35865" w:rsidRPr="00E16530" w:rsidRDefault="00C35865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C35865" w:rsidRPr="00E16530" w:rsidRDefault="00B35404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C35865" w:rsidRPr="00E16530" w:rsidRDefault="00C35865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:rsidR="00C35865" w:rsidRPr="00E16530" w:rsidRDefault="00B35404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C35865" w:rsidRPr="00E16530" w:rsidTr="00E16530">
        <w:trPr>
          <w:trHeight w:val="420"/>
        </w:trPr>
        <w:tc>
          <w:tcPr>
            <w:tcW w:w="3150" w:type="dxa"/>
          </w:tcPr>
          <w:p w:rsidR="00C35865" w:rsidRPr="00E16530" w:rsidRDefault="00C35865" w:rsidP="007A5F1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160" w:type="dxa"/>
          </w:tcPr>
          <w:p w:rsidR="00C35865" w:rsidRPr="00E16530" w:rsidRDefault="00C35865" w:rsidP="007A5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C35865" w:rsidRPr="00E16530" w:rsidRDefault="00C35865" w:rsidP="007A5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371" w:type="dxa"/>
            <w:gridSpan w:val="3"/>
          </w:tcPr>
          <w:p w:rsidR="00C35865" w:rsidRPr="00E16530" w:rsidRDefault="00C35865" w:rsidP="00C35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1653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35865" w:rsidRPr="00E16530" w:rsidTr="002E0723">
        <w:trPr>
          <w:trHeight w:val="335"/>
        </w:trPr>
        <w:tc>
          <w:tcPr>
            <w:tcW w:w="3150" w:type="dxa"/>
          </w:tcPr>
          <w:p w:rsidR="00C35865" w:rsidRPr="00E16530" w:rsidRDefault="00C35865" w:rsidP="007A5F1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E16530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160" w:type="dxa"/>
          </w:tcPr>
          <w:p w:rsidR="00C35865" w:rsidRPr="00E16530" w:rsidRDefault="00C35865" w:rsidP="007A5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C35865" w:rsidRPr="00E16530" w:rsidRDefault="00C35865" w:rsidP="007A5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:rsidR="00C35865" w:rsidRPr="00E16530" w:rsidRDefault="00C35865" w:rsidP="007A5F1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35865" w:rsidRPr="00E16530" w:rsidRDefault="00C35865" w:rsidP="007A5F1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:rsidR="00C35865" w:rsidRPr="00E16530" w:rsidRDefault="00C35865" w:rsidP="007A5F1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5404" w:rsidRPr="00E16530" w:rsidTr="002E0723">
        <w:trPr>
          <w:trHeight w:val="362"/>
        </w:trPr>
        <w:tc>
          <w:tcPr>
            <w:tcW w:w="3150" w:type="dxa"/>
          </w:tcPr>
          <w:p w:rsidR="00B35404" w:rsidRPr="00E16530" w:rsidRDefault="00B35404" w:rsidP="00B35404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1653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2160" w:type="dxa"/>
          </w:tcPr>
          <w:p w:rsidR="00B35404" w:rsidRPr="00E16530" w:rsidRDefault="00B35404" w:rsidP="00B35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B35404" w:rsidRPr="00E16530" w:rsidRDefault="00B35404" w:rsidP="00B35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:rsidR="00B35404" w:rsidRPr="00E16530" w:rsidRDefault="001C359C" w:rsidP="00B3540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301</w:t>
            </w:r>
          </w:p>
        </w:tc>
        <w:tc>
          <w:tcPr>
            <w:tcW w:w="270" w:type="dxa"/>
          </w:tcPr>
          <w:p w:rsidR="00B35404" w:rsidRPr="00E16530" w:rsidRDefault="00B35404" w:rsidP="00B3540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1" w:type="dxa"/>
            <w:tcBorders>
              <w:bottom w:val="double" w:sz="4" w:space="0" w:color="auto"/>
            </w:tcBorders>
          </w:tcPr>
          <w:p w:rsidR="00B35404" w:rsidRPr="00E16530" w:rsidRDefault="00B35404" w:rsidP="00B3540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6530">
              <w:rPr>
                <w:rFonts w:ascii="Angsana New" w:hAnsi="Angsana New"/>
                <w:b/>
                <w:bCs/>
                <w:sz w:val="30"/>
                <w:szCs w:val="30"/>
              </w:rPr>
              <w:t>1,025</w:t>
            </w:r>
          </w:p>
        </w:tc>
      </w:tr>
    </w:tbl>
    <w:p w:rsidR="00E16530" w:rsidRDefault="00E16530" w:rsidP="00AE1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1C359C" w:rsidRDefault="001C359C" w:rsidP="00AE1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1C359C" w:rsidRDefault="001C359C" w:rsidP="00AE1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C07676" w:rsidRDefault="00C07676" w:rsidP="00AE1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AE1832" w:rsidRPr="00AE1832" w:rsidRDefault="00AE1832" w:rsidP="00AE1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E1832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ความเสี่ยงทางด้านสินเชื่อ </w:t>
      </w:r>
    </w:p>
    <w:p w:rsidR="00AE1832" w:rsidRPr="005C6D52" w:rsidRDefault="00AE1832" w:rsidP="00AE1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26"/>
          <w:szCs w:val="26"/>
        </w:rPr>
      </w:pPr>
    </w:p>
    <w:p w:rsidR="00AE1832" w:rsidRPr="00635921" w:rsidRDefault="00AE1832" w:rsidP="0063592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35921">
        <w:rPr>
          <w:rFonts w:ascii="Angsana New" w:hAnsi="Angsana New"/>
          <w:sz w:val="30"/>
          <w:szCs w:val="30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คือความเสี่ยงที่ลูกค้าหรือคู่สัญญาไม่สามารถชำระหนี้แก่กลุ่มบริษัทตามเงื่อนไขที่</w:t>
      </w:r>
      <w:r w:rsidRPr="00635921">
        <w:rPr>
          <w:rFonts w:ascii="Angsana New" w:hAnsi="Angsana New"/>
          <w:sz w:val="30"/>
          <w:szCs w:val="30"/>
        </w:rPr>
        <w:t xml:space="preserve">           </w:t>
      </w:r>
      <w:r w:rsidRPr="00635921">
        <w:rPr>
          <w:rFonts w:ascii="Angsana New" w:hAnsi="Angsana New"/>
          <w:sz w:val="30"/>
          <w:szCs w:val="30"/>
          <w:cs/>
        </w:rPr>
        <w:t>ตกลงไว้เมื่อครบกำหนด</w:t>
      </w:r>
    </w:p>
    <w:p w:rsidR="00665263" w:rsidRPr="005C6D52" w:rsidRDefault="00665263" w:rsidP="00635921">
      <w:pPr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:rsidR="00F76F76" w:rsidRDefault="00AE1832" w:rsidP="0063592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35921">
        <w:rPr>
          <w:rFonts w:ascii="Angsana New" w:hAnsi="Angsana New"/>
          <w:sz w:val="30"/>
          <w:szCs w:val="30"/>
          <w:cs/>
        </w:rPr>
        <w:t xml:space="preserve"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</w:t>
      </w:r>
      <w:r w:rsidRPr="00635921">
        <w:rPr>
          <w:rFonts w:ascii="Angsana New" w:hAnsi="Angsana New"/>
          <w:sz w:val="30"/>
          <w:szCs w:val="30"/>
        </w:rPr>
        <w:t xml:space="preserve">          </w:t>
      </w:r>
      <w:r w:rsidRPr="00635921">
        <w:rPr>
          <w:rFonts w:ascii="Angsana New" w:hAnsi="Angsana New"/>
          <w:sz w:val="30"/>
          <w:szCs w:val="30"/>
          <w:cs/>
        </w:rPr>
        <w:t>โดยการวิเคราะห์ฐานะทางการเงินของลูกค้าทุกรายที่ขอวงเงินสินเชื่อในระดับหนึ่งๆ</w:t>
      </w:r>
      <w:r w:rsidRPr="00635921">
        <w:rPr>
          <w:rFonts w:ascii="Angsana New" w:hAnsi="Angsana New"/>
          <w:sz w:val="30"/>
          <w:szCs w:val="30"/>
        </w:rPr>
        <w:t xml:space="preserve"> </w:t>
      </w:r>
      <w:r w:rsidRPr="00635921">
        <w:rPr>
          <w:rFonts w:ascii="Angsana New" w:hAnsi="Angsana New"/>
          <w:sz w:val="30"/>
          <w:szCs w:val="30"/>
          <w:cs/>
        </w:rPr>
        <w:t>ณ วันที่รายงานไม่พบว่า</w:t>
      </w:r>
      <w:r w:rsidRPr="00635921">
        <w:rPr>
          <w:rFonts w:ascii="Angsana New" w:hAnsi="Angsana New"/>
          <w:sz w:val="30"/>
          <w:szCs w:val="30"/>
        </w:rPr>
        <w:t xml:space="preserve">           </w:t>
      </w:r>
      <w:r w:rsidRPr="00635921">
        <w:rPr>
          <w:rFonts w:ascii="Angsana New" w:hAnsi="Angsana New"/>
          <w:sz w:val="30"/>
          <w:szCs w:val="30"/>
          <w:cs/>
        </w:rPr>
        <w:t>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ความเสี่ยงสูงสุดทางด้านสินเชื่อแสดงไว้ในราคาตามบัญชีของสินทรัพย์</w:t>
      </w:r>
      <w:r w:rsidRPr="00AE1832">
        <w:rPr>
          <w:rFonts w:ascii="Angsana New" w:hAnsi="Angsana New"/>
          <w:sz w:val="30"/>
          <w:szCs w:val="30"/>
          <w:cs/>
        </w:rPr>
        <w:t>ทางการเงินแต่ละรายการในงบแสดงฐา</w:t>
      </w:r>
      <w:r>
        <w:rPr>
          <w:rFonts w:ascii="Angsana New" w:hAnsi="Angsana New"/>
          <w:sz w:val="30"/>
          <w:szCs w:val="30"/>
          <w:cs/>
        </w:rPr>
        <w:t>นะการเงิน  อย่างไรก็ตามเนื่องจา</w:t>
      </w:r>
      <w:r>
        <w:rPr>
          <w:rFonts w:ascii="Angsana New" w:hAnsi="Angsana New" w:hint="cs"/>
          <w:sz w:val="30"/>
          <w:szCs w:val="30"/>
          <w:cs/>
        </w:rPr>
        <w:t>ก</w:t>
      </w:r>
      <w:r w:rsidRPr="00AE1832">
        <w:rPr>
          <w:rFonts w:ascii="Angsana New" w:hAnsi="Angsana New"/>
          <w:sz w:val="30"/>
          <w:szCs w:val="30"/>
          <w:cs/>
        </w:rPr>
        <w:t xml:space="preserve">กลุ่มบริษัทมีฐานลูกค้าจำนวนมาก </w:t>
      </w:r>
      <w:r>
        <w:rPr>
          <w:rFonts w:ascii="Angsana New" w:hAnsi="Angsana New" w:hint="cs"/>
          <w:sz w:val="30"/>
          <w:szCs w:val="30"/>
          <w:cs/>
        </w:rPr>
        <w:t xml:space="preserve">        </w:t>
      </w:r>
      <w:r w:rsidRPr="00AE1832">
        <w:rPr>
          <w:rFonts w:ascii="Angsana New" w:hAnsi="Angsana New"/>
          <w:sz w:val="30"/>
          <w:szCs w:val="30"/>
          <w:cs/>
        </w:rPr>
        <w:t>ฝ่ายบริหารไม่ได้คาดว่าจะเกิดผลเสียหายที่</w:t>
      </w:r>
      <w:r>
        <w:rPr>
          <w:rFonts w:ascii="Angsana New" w:hAnsi="Angsana New"/>
          <w:sz w:val="30"/>
          <w:szCs w:val="30"/>
          <w:cs/>
        </w:rPr>
        <w:t>มีสาระสำคัญจากการเก็บหนี้ไม่ได้</w:t>
      </w:r>
    </w:p>
    <w:p w:rsidR="00FE11B3" w:rsidRPr="005C6D52" w:rsidRDefault="00FE11B3" w:rsidP="00AE1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26"/>
          <w:szCs w:val="26"/>
        </w:rPr>
      </w:pPr>
    </w:p>
    <w:p w:rsidR="00AE1832" w:rsidRDefault="00AE1832" w:rsidP="00AE1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  <w:r w:rsidRPr="00AE1832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ความเสี่ยงจากสภาพคล่อง</w:t>
      </w:r>
      <w:r w:rsidRPr="00AE1832">
        <w:rPr>
          <w:rFonts w:ascii="Angsana New" w:hAnsi="Angsana New"/>
          <w:sz w:val="30"/>
          <w:szCs w:val="30"/>
          <w:cs/>
        </w:rPr>
        <w:t xml:space="preserve"> </w:t>
      </w:r>
    </w:p>
    <w:p w:rsidR="00AE1832" w:rsidRPr="005C6D52" w:rsidRDefault="00AE1832" w:rsidP="00AE1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26"/>
          <w:szCs w:val="26"/>
        </w:rPr>
      </w:pPr>
    </w:p>
    <w:p w:rsidR="00AE1832" w:rsidRDefault="00AE1832" w:rsidP="00AE1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กลุ่มบริษัท</w:t>
      </w:r>
      <w:r w:rsidRPr="00AE1832">
        <w:rPr>
          <w:rFonts w:ascii="Angsana New" w:hAnsi="Angsana New"/>
          <w:sz w:val="30"/>
          <w:szCs w:val="30"/>
          <w:cs/>
        </w:rPr>
        <w:t>มีการควบคุมความเสี่ยงจากการขาดสภาพคล่องโดยการรักษาระดับของเงินสดและรายการเทียบเท่า</w:t>
      </w:r>
      <w:r w:rsidR="00FE11B3">
        <w:rPr>
          <w:rFonts w:ascii="Angsana New" w:hAnsi="Angsana New"/>
          <w:sz w:val="30"/>
          <w:szCs w:val="30"/>
        </w:rPr>
        <w:t xml:space="preserve">     </w:t>
      </w:r>
      <w:r w:rsidRPr="00AE1832">
        <w:rPr>
          <w:rFonts w:ascii="Angsana New" w:hAnsi="Angsana New"/>
          <w:sz w:val="30"/>
          <w:szCs w:val="30"/>
          <w:cs/>
        </w:rPr>
        <w:t>เงินสดใ</w:t>
      </w:r>
      <w:r>
        <w:rPr>
          <w:rFonts w:ascii="Angsana New" w:hAnsi="Angsana New"/>
          <w:sz w:val="30"/>
          <w:szCs w:val="30"/>
          <w:cs/>
        </w:rPr>
        <w:t>ห้เพียงพอต่อการดำเนินงานของกลุ่มบริษัท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E1832">
        <w:rPr>
          <w:rFonts w:ascii="Angsana New" w:hAnsi="Angsana New"/>
          <w:sz w:val="30"/>
          <w:szCs w:val="30"/>
          <w:cs/>
        </w:rPr>
        <w:t>และเพื่อทำให้ผลกระทบจากความผันผวนของกระแสเงินสดลดลง</w:t>
      </w:r>
    </w:p>
    <w:p w:rsidR="00FE11B3" w:rsidRPr="005C6D52" w:rsidRDefault="00FE11B3" w:rsidP="00AE1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26"/>
          <w:szCs w:val="26"/>
        </w:rPr>
      </w:pPr>
    </w:p>
    <w:p w:rsidR="00D735D2" w:rsidRPr="00B14F89" w:rsidRDefault="00D735D2" w:rsidP="00D73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14F89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:rsidR="00D735D2" w:rsidRPr="006208B4" w:rsidRDefault="00D735D2" w:rsidP="00D735D2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24"/>
          <w:szCs w:val="24"/>
          <w:highlight w:val="cyan"/>
          <w:lang w:bidi="th-TH"/>
        </w:rPr>
      </w:pPr>
    </w:p>
    <w:p w:rsidR="00D200E9" w:rsidRDefault="00D735D2" w:rsidP="00057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  <w:r w:rsidRPr="000B6ACF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</w:t>
      </w:r>
      <w:r w:rsidR="00E70F70">
        <w:rPr>
          <w:rFonts w:ascii="Angsana New" w:hAnsi="Angsana New"/>
          <w:sz w:val="30"/>
          <w:szCs w:val="30"/>
          <w:cs/>
        </w:rPr>
        <w:t>หนี้สินทางการเงิน</w:t>
      </w:r>
      <w:r w:rsidR="00FE11B3">
        <w:rPr>
          <w:rFonts w:ascii="Angsana New" w:hAnsi="Angsana New" w:hint="cs"/>
          <w:sz w:val="30"/>
          <w:szCs w:val="30"/>
          <w:cs/>
        </w:rPr>
        <w:t xml:space="preserve">รวมถึงลำดับชั้นมูลค่ายุติธรรม      </w:t>
      </w:r>
      <w:r w:rsidR="00E70F70">
        <w:rPr>
          <w:rFonts w:ascii="Angsana New" w:hAnsi="Angsana New"/>
          <w:sz w:val="30"/>
          <w:szCs w:val="30"/>
        </w:rPr>
        <w:t xml:space="preserve"> </w:t>
      </w:r>
      <w:r w:rsidRPr="000B6ACF">
        <w:rPr>
          <w:rFonts w:ascii="Angsana New" w:hAnsi="Angsana New"/>
          <w:sz w:val="30"/>
          <w:szCs w:val="30"/>
          <w:cs/>
        </w:rPr>
        <w:t>แต่ไม่รวมถึงการแสดงข้อมูลมูลค่ายุติธรรมสำหรับ</w:t>
      </w:r>
      <w:r w:rsidR="00D665EB">
        <w:rPr>
          <w:rFonts w:ascii="Angsana New" w:hAnsi="Angsana New" w:hint="cs"/>
          <w:sz w:val="30"/>
          <w:szCs w:val="30"/>
          <w:cs/>
        </w:rPr>
        <w:t>สินทรัพย์และ</w:t>
      </w:r>
      <w:r w:rsidRPr="000B6ACF">
        <w:rPr>
          <w:rFonts w:ascii="Angsana New" w:hAnsi="Angsana New"/>
          <w:sz w:val="30"/>
          <w:szCs w:val="30"/>
          <w:cs/>
        </w:rPr>
        <w:t>หนี้สินทางการเงินที่ไม่ได้วัด</w:t>
      </w:r>
      <w:r w:rsidRPr="000B6ACF">
        <w:rPr>
          <w:rFonts w:ascii="Angsana New" w:hAnsi="Angsana New" w:hint="cs"/>
          <w:sz w:val="30"/>
          <w:szCs w:val="30"/>
          <w:cs/>
        </w:rPr>
        <w:t>มูล</w:t>
      </w:r>
      <w:r w:rsidRPr="000B6ACF">
        <w:rPr>
          <w:rFonts w:ascii="Angsana New" w:hAnsi="Angsana New"/>
          <w:sz w:val="30"/>
          <w:szCs w:val="30"/>
          <w:cs/>
        </w:rPr>
        <w:t>ค่าด้วยมูลค่ายุติธรรมหากมูลค่าตามบัญชีใกล้เคียงกับมูลค่ายุติธรรมอย่างสมเหตุสมผล</w:t>
      </w:r>
      <w:r w:rsidR="009D2E0A">
        <w:rPr>
          <w:rFonts w:ascii="Angsana New" w:hAnsi="Angsana New" w:hint="cs"/>
          <w:sz w:val="30"/>
          <w:szCs w:val="30"/>
          <w:cs/>
        </w:rPr>
        <w:t xml:space="preserve"> </w:t>
      </w:r>
    </w:p>
    <w:p w:rsidR="009D2E0A" w:rsidRPr="001C359C" w:rsidRDefault="009D2E0A" w:rsidP="00057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28"/>
          <w:szCs w:val="28"/>
        </w:rPr>
      </w:pPr>
    </w:p>
    <w:tbl>
      <w:tblPr>
        <w:tblW w:w="955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167"/>
        <w:gridCol w:w="1262"/>
        <w:gridCol w:w="270"/>
        <w:gridCol w:w="988"/>
        <w:gridCol w:w="274"/>
        <w:gridCol w:w="993"/>
        <w:gridCol w:w="270"/>
        <w:gridCol w:w="989"/>
        <w:gridCol w:w="270"/>
        <w:gridCol w:w="989"/>
        <w:gridCol w:w="86"/>
      </w:tblGrid>
      <w:tr w:rsidR="009D2E0A" w:rsidRPr="009D2E0A" w:rsidTr="005C6D52">
        <w:trPr>
          <w:gridAfter w:val="1"/>
          <w:wAfter w:w="86" w:type="dxa"/>
          <w:trHeight w:val="236"/>
        </w:trPr>
        <w:tc>
          <w:tcPr>
            <w:tcW w:w="3167" w:type="dxa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5" w:type="dxa"/>
            <w:gridSpan w:val="9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9D2E0A" w:rsidRPr="009D2E0A" w:rsidTr="005C6D52">
        <w:trPr>
          <w:gridAfter w:val="1"/>
          <w:wAfter w:w="86" w:type="dxa"/>
        </w:trPr>
        <w:tc>
          <w:tcPr>
            <w:tcW w:w="3167" w:type="dxa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E0A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73" w:type="dxa"/>
            <w:gridSpan w:val="7"/>
            <w:tcBorders>
              <w:bottom w:val="single" w:sz="4" w:space="0" w:color="auto"/>
            </w:tcBorders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E0A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9D2E0A" w:rsidRPr="009D2E0A" w:rsidTr="005C6D52">
        <w:trPr>
          <w:gridAfter w:val="1"/>
          <w:wAfter w:w="86" w:type="dxa"/>
          <w:trHeight w:val="217"/>
        </w:trPr>
        <w:tc>
          <w:tcPr>
            <w:tcW w:w="3167" w:type="dxa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E0A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9D2E0A">
              <w:rPr>
                <w:rFonts w:ascii="Angsana New" w:hAnsi="Angsana New"/>
                <w:sz w:val="30"/>
                <w:szCs w:val="30"/>
              </w:rPr>
              <w:t xml:space="preserve">1 </w:t>
            </w:r>
          </w:p>
        </w:tc>
        <w:tc>
          <w:tcPr>
            <w:tcW w:w="274" w:type="dxa"/>
            <w:tcBorders>
              <w:top w:val="single" w:sz="4" w:space="0" w:color="auto"/>
            </w:tcBorders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E0A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9D2E0A">
              <w:rPr>
                <w:rFonts w:ascii="Angsana New" w:hAnsi="Angsana New"/>
                <w:sz w:val="30"/>
                <w:szCs w:val="30"/>
              </w:rPr>
              <w:t xml:space="preserve">2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E0A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9D2E0A">
              <w:rPr>
                <w:rFonts w:ascii="Angsana New" w:hAnsi="Angsana New"/>
                <w:sz w:val="30"/>
                <w:szCs w:val="30"/>
              </w:rPr>
              <w:t xml:space="preserve">3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E0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9D2E0A" w:rsidRPr="009D2E0A" w:rsidTr="005C6D52">
        <w:trPr>
          <w:gridAfter w:val="1"/>
          <w:wAfter w:w="86" w:type="dxa"/>
          <w:trHeight w:val="173"/>
        </w:trPr>
        <w:tc>
          <w:tcPr>
            <w:tcW w:w="3167" w:type="dxa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5" w:type="dxa"/>
            <w:gridSpan w:val="9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E0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D2E0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D2E0A" w:rsidRPr="009D2E0A" w:rsidTr="005C6D52">
        <w:trPr>
          <w:gridAfter w:val="1"/>
          <w:wAfter w:w="86" w:type="dxa"/>
          <w:trHeight w:val="353"/>
        </w:trPr>
        <w:tc>
          <w:tcPr>
            <w:tcW w:w="3167" w:type="dxa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2E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31 ธันวาคม </w:t>
            </w:r>
            <w:r w:rsidRPr="009D2E0A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1C359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62" w:type="dxa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D2E0A" w:rsidRPr="009D2E0A" w:rsidTr="005C6D52">
        <w:trPr>
          <w:gridAfter w:val="1"/>
          <w:wAfter w:w="86" w:type="dxa"/>
          <w:trHeight w:val="614"/>
        </w:trPr>
        <w:tc>
          <w:tcPr>
            <w:tcW w:w="3167" w:type="dxa"/>
            <w:vAlign w:val="bottom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9D2E0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ทางการเงินที่</w:t>
            </w:r>
            <w:r w:rsidR="00CA16C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 w:rsidRPr="009D2E0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วัดมูลค่าด้วยมูลค่ายุติธรรม</w:t>
            </w:r>
          </w:p>
        </w:tc>
        <w:tc>
          <w:tcPr>
            <w:tcW w:w="1262" w:type="dxa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8" w:type="dxa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4" w:type="dxa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3" w:type="dxa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9" w:type="dxa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9" w:type="dxa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441267" w:rsidRPr="009D2E0A" w:rsidTr="005C6D52">
        <w:trPr>
          <w:gridAfter w:val="1"/>
          <w:wAfter w:w="86" w:type="dxa"/>
          <w:trHeight w:val="353"/>
        </w:trPr>
        <w:tc>
          <w:tcPr>
            <w:tcW w:w="3167" w:type="dxa"/>
          </w:tcPr>
          <w:p w:rsidR="00441267" w:rsidRDefault="00441267" w:rsidP="00441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หนี้สินตามสัญญาเช่าการเงินที่</w:t>
            </w:r>
          </w:p>
          <w:p w:rsidR="00441267" w:rsidRPr="009D2E0A" w:rsidRDefault="00441267" w:rsidP="00441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ถึงกำหนดชำระภายในหนึ่งปี</w:t>
            </w:r>
          </w:p>
        </w:tc>
        <w:tc>
          <w:tcPr>
            <w:tcW w:w="1262" w:type="dxa"/>
            <w:vAlign w:val="bottom"/>
          </w:tcPr>
          <w:p w:rsidR="00441267" w:rsidRPr="009D2E0A" w:rsidRDefault="00441267" w:rsidP="00441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57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16,675</w:t>
            </w:r>
          </w:p>
        </w:tc>
        <w:tc>
          <w:tcPr>
            <w:tcW w:w="270" w:type="dxa"/>
          </w:tcPr>
          <w:p w:rsidR="00441267" w:rsidRPr="009D2E0A" w:rsidRDefault="00441267" w:rsidP="00441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:rsidR="00441267" w:rsidRPr="009D2E0A" w:rsidRDefault="00441267" w:rsidP="00441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D2E0A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4" w:type="dxa"/>
          </w:tcPr>
          <w:p w:rsidR="00441267" w:rsidRPr="009D2E0A" w:rsidRDefault="00441267" w:rsidP="00441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:rsidR="00441267" w:rsidRPr="009D2E0A" w:rsidRDefault="00441267" w:rsidP="00441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:rsidR="00441267" w:rsidRPr="009D2E0A" w:rsidRDefault="00441267" w:rsidP="00441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:rsidR="00441267" w:rsidRPr="009D2E0A" w:rsidRDefault="00441267" w:rsidP="00441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57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19,013</w:t>
            </w:r>
          </w:p>
        </w:tc>
        <w:tc>
          <w:tcPr>
            <w:tcW w:w="270" w:type="dxa"/>
            <w:vAlign w:val="bottom"/>
          </w:tcPr>
          <w:p w:rsidR="00441267" w:rsidRPr="009D2E0A" w:rsidRDefault="00441267" w:rsidP="00441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:rsidR="00441267" w:rsidRPr="009D2E0A" w:rsidRDefault="00441267" w:rsidP="00441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57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19,013</w:t>
            </w:r>
          </w:p>
        </w:tc>
      </w:tr>
      <w:tr w:rsidR="00441267" w:rsidRPr="009D2E0A" w:rsidTr="005C6D52">
        <w:trPr>
          <w:gridAfter w:val="1"/>
          <w:wAfter w:w="86" w:type="dxa"/>
          <w:trHeight w:val="353"/>
        </w:trPr>
        <w:tc>
          <w:tcPr>
            <w:tcW w:w="3167" w:type="dxa"/>
          </w:tcPr>
          <w:p w:rsidR="00441267" w:rsidRPr="009D2E0A" w:rsidRDefault="00441267" w:rsidP="00441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262" w:type="dxa"/>
            <w:vAlign w:val="bottom"/>
          </w:tcPr>
          <w:p w:rsidR="00441267" w:rsidRPr="009D2E0A" w:rsidRDefault="00441267" w:rsidP="00441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57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32,810</w:t>
            </w:r>
          </w:p>
        </w:tc>
        <w:tc>
          <w:tcPr>
            <w:tcW w:w="270" w:type="dxa"/>
          </w:tcPr>
          <w:p w:rsidR="00441267" w:rsidRPr="009D2E0A" w:rsidRDefault="00441267" w:rsidP="00441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:rsidR="00441267" w:rsidRPr="009D2E0A" w:rsidRDefault="00441267" w:rsidP="00441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D2E0A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4" w:type="dxa"/>
          </w:tcPr>
          <w:p w:rsidR="00441267" w:rsidRPr="009D2E0A" w:rsidRDefault="00441267" w:rsidP="00441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:rsidR="00441267" w:rsidRPr="009D2E0A" w:rsidRDefault="00441267" w:rsidP="00441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D2E0A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:rsidR="00441267" w:rsidRPr="009D2E0A" w:rsidRDefault="00441267" w:rsidP="00441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:rsidR="00441267" w:rsidRPr="009D2E0A" w:rsidRDefault="00441267" w:rsidP="00441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57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34,457</w:t>
            </w:r>
          </w:p>
        </w:tc>
        <w:tc>
          <w:tcPr>
            <w:tcW w:w="270" w:type="dxa"/>
            <w:vAlign w:val="bottom"/>
          </w:tcPr>
          <w:p w:rsidR="00441267" w:rsidRPr="009D2E0A" w:rsidRDefault="00441267" w:rsidP="00441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:rsidR="00441267" w:rsidRPr="009D2E0A" w:rsidRDefault="00441267" w:rsidP="00441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57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34,457</w:t>
            </w:r>
          </w:p>
        </w:tc>
      </w:tr>
      <w:tr w:rsidR="001C359C" w:rsidRPr="009D2E0A" w:rsidTr="005C6D52">
        <w:tc>
          <w:tcPr>
            <w:tcW w:w="3167" w:type="dxa"/>
          </w:tcPr>
          <w:p w:rsidR="001C359C" w:rsidRPr="009D2E0A" w:rsidRDefault="001C359C" w:rsidP="001C3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1" w:type="dxa"/>
            <w:gridSpan w:val="10"/>
          </w:tcPr>
          <w:p w:rsidR="001C359C" w:rsidRPr="009D2E0A" w:rsidRDefault="001C359C" w:rsidP="001C3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</w:t>
            </w:r>
            <w:r w:rsidRPr="009D2E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0C2E" w:rsidRPr="009D2E0A" w:rsidTr="005C6D52">
        <w:tc>
          <w:tcPr>
            <w:tcW w:w="3167" w:type="dxa"/>
          </w:tcPr>
          <w:p w:rsidR="00950C2E" w:rsidRPr="009D2E0A" w:rsidRDefault="00950C2E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:rsidR="00950C2E" w:rsidRPr="009D2E0A" w:rsidRDefault="00950C2E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E0A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:rsidR="00950C2E" w:rsidRPr="009D2E0A" w:rsidRDefault="00950C2E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59" w:type="dxa"/>
            <w:gridSpan w:val="8"/>
            <w:tcBorders>
              <w:bottom w:val="single" w:sz="4" w:space="0" w:color="auto"/>
            </w:tcBorders>
          </w:tcPr>
          <w:p w:rsidR="00950C2E" w:rsidRPr="009D2E0A" w:rsidRDefault="00950C2E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E0A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950C2E" w:rsidRPr="009D2E0A" w:rsidTr="005C6D52">
        <w:tc>
          <w:tcPr>
            <w:tcW w:w="3167" w:type="dxa"/>
          </w:tcPr>
          <w:p w:rsidR="00950C2E" w:rsidRPr="009D2E0A" w:rsidRDefault="00950C2E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:rsidR="00950C2E" w:rsidRPr="009D2E0A" w:rsidRDefault="00950C2E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50C2E" w:rsidRPr="009D2E0A" w:rsidRDefault="00950C2E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:rsidR="00950C2E" w:rsidRPr="009D2E0A" w:rsidRDefault="00950C2E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E0A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9D2E0A">
              <w:rPr>
                <w:rFonts w:ascii="Angsana New" w:hAnsi="Angsana New"/>
                <w:sz w:val="30"/>
                <w:szCs w:val="30"/>
              </w:rPr>
              <w:t xml:space="preserve">1 </w:t>
            </w:r>
          </w:p>
        </w:tc>
        <w:tc>
          <w:tcPr>
            <w:tcW w:w="274" w:type="dxa"/>
            <w:tcBorders>
              <w:top w:val="single" w:sz="4" w:space="0" w:color="auto"/>
            </w:tcBorders>
          </w:tcPr>
          <w:p w:rsidR="00950C2E" w:rsidRPr="009D2E0A" w:rsidRDefault="00950C2E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950C2E" w:rsidRPr="009D2E0A" w:rsidRDefault="00950C2E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E0A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9D2E0A">
              <w:rPr>
                <w:rFonts w:ascii="Angsana New" w:hAnsi="Angsana New"/>
                <w:sz w:val="30"/>
                <w:szCs w:val="30"/>
              </w:rPr>
              <w:t xml:space="preserve">2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50C2E" w:rsidRPr="009D2E0A" w:rsidRDefault="00950C2E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:rsidR="00950C2E" w:rsidRPr="009D2E0A" w:rsidRDefault="00950C2E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E0A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9D2E0A">
              <w:rPr>
                <w:rFonts w:ascii="Angsana New" w:hAnsi="Angsana New"/>
                <w:sz w:val="30"/>
                <w:szCs w:val="30"/>
              </w:rPr>
              <w:t xml:space="preserve">3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50C2E" w:rsidRPr="009D2E0A" w:rsidRDefault="00950C2E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</w:tcBorders>
          </w:tcPr>
          <w:p w:rsidR="00950C2E" w:rsidRPr="009D2E0A" w:rsidRDefault="00950C2E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E0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950C2E" w:rsidRPr="009D2E0A" w:rsidTr="005C6D52">
        <w:tc>
          <w:tcPr>
            <w:tcW w:w="3167" w:type="dxa"/>
          </w:tcPr>
          <w:p w:rsidR="00950C2E" w:rsidRPr="009D2E0A" w:rsidRDefault="00950C2E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1" w:type="dxa"/>
            <w:gridSpan w:val="10"/>
          </w:tcPr>
          <w:p w:rsidR="00950C2E" w:rsidRPr="009D2E0A" w:rsidRDefault="00950C2E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E0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D2E0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C359C" w:rsidRPr="009D2E0A" w:rsidTr="005C6D52">
        <w:trPr>
          <w:trHeight w:val="353"/>
        </w:trPr>
        <w:tc>
          <w:tcPr>
            <w:tcW w:w="3167" w:type="dxa"/>
          </w:tcPr>
          <w:p w:rsidR="001C359C" w:rsidRPr="009D2E0A" w:rsidRDefault="001C359C" w:rsidP="001C3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2E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31 ธันวาคม </w:t>
            </w:r>
            <w:r w:rsidRPr="009D2E0A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262" w:type="dxa"/>
          </w:tcPr>
          <w:p w:rsidR="001C359C" w:rsidRPr="009D2E0A" w:rsidRDefault="001C359C" w:rsidP="001C3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C359C" w:rsidRPr="009D2E0A" w:rsidRDefault="001C359C" w:rsidP="001C3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</w:tcPr>
          <w:p w:rsidR="001C359C" w:rsidRPr="009D2E0A" w:rsidRDefault="001C359C" w:rsidP="001C3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:rsidR="001C359C" w:rsidRPr="009D2E0A" w:rsidRDefault="001C359C" w:rsidP="001C3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:rsidR="001C359C" w:rsidRPr="009D2E0A" w:rsidRDefault="001C359C" w:rsidP="001C3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C359C" w:rsidRPr="009D2E0A" w:rsidRDefault="001C359C" w:rsidP="001C3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:rsidR="001C359C" w:rsidRPr="009D2E0A" w:rsidRDefault="001C359C" w:rsidP="001C3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C359C" w:rsidRPr="009D2E0A" w:rsidRDefault="001C359C" w:rsidP="001C3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gridSpan w:val="2"/>
          </w:tcPr>
          <w:p w:rsidR="001C359C" w:rsidRPr="009D2E0A" w:rsidRDefault="001C359C" w:rsidP="001C3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C359C" w:rsidRPr="009D2E0A" w:rsidTr="005C6D52">
        <w:trPr>
          <w:trHeight w:val="353"/>
        </w:trPr>
        <w:tc>
          <w:tcPr>
            <w:tcW w:w="3167" w:type="dxa"/>
            <w:vAlign w:val="bottom"/>
          </w:tcPr>
          <w:p w:rsidR="001C359C" w:rsidRPr="009D2E0A" w:rsidRDefault="001C359C" w:rsidP="001C3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9D2E0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ทางการเงินที่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 w:rsidRPr="009D2E0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วัดมูลค่าด้วยมูลค่ายุติธรรม</w:t>
            </w:r>
          </w:p>
        </w:tc>
        <w:tc>
          <w:tcPr>
            <w:tcW w:w="1262" w:type="dxa"/>
          </w:tcPr>
          <w:p w:rsidR="001C359C" w:rsidRPr="009D2E0A" w:rsidRDefault="001C359C" w:rsidP="001C3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1C359C" w:rsidRPr="009D2E0A" w:rsidRDefault="001C359C" w:rsidP="001C3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8" w:type="dxa"/>
          </w:tcPr>
          <w:p w:rsidR="001C359C" w:rsidRPr="009D2E0A" w:rsidRDefault="001C359C" w:rsidP="001C3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4" w:type="dxa"/>
          </w:tcPr>
          <w:p w:rsidR="001C359C" w:rsidRPr="009D2E0A" w:rsidRDefault="001C359C" w:rsidP="001C3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3" w:type="dxa"/>
          </w:tcPr>
          <w:p w:rsidR="001C359C" w:rsidRPr="009D2E0A" w:rsidRDefault="001C359C" w:rsidP="001C3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1C359C" w:rsidRPr="009D2E0A" w:rsidRDefault="001C359C" w:rsidP="001C3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9" w:type="dxa"/>
          </w:tcPr>
          <w:p w:rsidR="001C359C" w:rsidRPr="009D2E0A" w:rsidRDefault="001C359C" w:rsidP="001C3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1C359C" w:rsidRPr="009D2E0A" w:rsidRDefault="001C359C" w:rsidP="001C3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5" w:type="dxa"/>
            <w:gridSpan w:val="2"/>
          </w:tcPr>
          <w:p w:rsidR="001C359C" w:rsidRPr="009D2E0A" w:rsidRDefault="001C359C" w:rsidP="001C3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1C359C" w:rsidRPr="009D2E0A" w:rsidTr="005C6D52">
        <w:trPr>
          <w:trHeight w:val="353"/>
        </w:trPr>
        <w:tc>
          <w:tcPr>
            <w:tcW w:w="3167" w:type="dxa"/>
            <w:vAlign w:val="bottom"/>
          </w:tcPr>
          <w:p w:rsidR="001C359C" w:rsidRDefault="001C359C" w:rsidP="001C3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ส่วนของหุ้นกู้ที่ถึงกำหนดชำระ</w:t>
            </w:r>
          </w:p>
          <w:p w:rsidR="001C359C" w:rsidRPr="009D2E0A" w:rsidRDefault="001C359C" w:rsidP="001C3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ภายในหนึ่งปี</w:t>
            </w:r>
          </w:p>
        </w:tc>
        <w:tc>
          <w:tcPr>
            <w:tcW w:w="1262" w:type="dxa"/>
            <w:vAlign w:val="bottom"/>
          </w:tcPr>
          <w:p w:rsidR="001C359C" w:rsidRPr="009D2E0A" w:rsidRDefault="001C359C" w:rsidP="001C3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270" w:type="dxa"/>
            <w:vAlign w:val="bottom"/>
          </w:tcPr>
          <w:p w:rsidR="001C359C" w:rsidRPr="009D2E0A" w:rsidRDefault="001C359C" w:rsidP="001C3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57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88" w:type="dxa"/>
            <w:vAlign w:val="bottom"/>
          </w:tcPr>
          <w:p w:rsidR="001C359C" w:rsidRPr="009D2E0A" w:rsidRDefault="001C359C" w:rsidP="001C3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D2E0A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4" w:type="dxa"/>
            <w:vAlign w:val="bottom"/>
          </w:tcPr>
          <w:p w:rsidR="001C359C" w:rsidRPr="009D2E0A" w:rsidRDefault="001C359C" w:rsidP="001C3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3" w:type="dxa"/>
            <w:vAlign w:val="bottom"/>
          </w:tcPr>
          <w:p w:rsidR="001C359C" w:rsidRPr="009D2E0A" w:rsidRDefault="001C359C" w:rsidP="001C3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200,294</w:t>
            </w:r>
          </w:p>
        </w:tc>
        <w:tc>
          <w:tcPr>
            <w:tcW w:w="270" w:type="dxa"/>
            <w:vAlign w:val="bottom"/>
          </w:tcPr>
          <w:p w:rsidR="001C359C" w:rsidRPr="009D2E0A" w:rsidRDefault="001C359C" w:rsidP="001C3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:rsidR="001C359C" w:rsidRPr="009D2E0A" w:rsidRDefault="001C359C" w:rsidP="001C3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D2E0A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:rsidR="001C359C" w:rsidRPr="009D2E0A" w:rsidRDefault="001C359C" w:rsidP="001C3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5" w:type="dxa"/>
            <w:gridSpan w:val="2"/>
            <w:vAlign w:val="bottom"/>
          </w:tcPr>
          <w:p w:rsidR="001C359C" w:rsidRPr="009D2E0A" w:rsidRDefault="001C359C" w:rsidP="001C3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200,294</w:t>
            </w:r>
          </w:p>
        </w:tc>
      </w:tr>
      <w:tr w:rsidR="001C359C" w:rsidRPr="009D2E0A" w:rsidTr="005C6D52">
        <w:trPr>
          <w:trHeight w:val="353"/>
        </w:trPr>
        <w:tc>
          <w:tcPr>
            <w:tcW w:w="3167" w:type="dxa"/>
          </w:tcPr>
          <w:p w:rsidR="001C359C" w:rsidRDefault="001C359C" w:rsidP="001C3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หนี้สินตามสัญญาเช่าการเงินที่</w:t>
            </w:r>
          </w:p>
          <w:p w:rsidR="001C359C" w:rsidRPr="009D2E0A" w:rsidRDefault="001C359C" w:rsidP="001C3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ถึงกำหนดชำระภายในหนึ่งปี</w:t>
            </w:r>
          </w:p>
        </w:tc>
        <w:tc>
          <w:tcPr>
            <w:tcW w:w="1262" w:type="dxa"/>
            <w:vAlign w:val="bottom"/>
          </w:tcPr>
          <w:p w:rsidR="001C359C" w:rsidRPr="009D2E0A" w:rsidRDefault="001C359C" w:rsidP="001C3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57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16,172</w:t>
            </w:r>
          </w:p>
        </w:tc>
        <w:tc>
          <w:tcPr>
            <w:tcW w:w="270" w:type="dxa"/>
          </w:tcPr>
          <w:p w:rsidR="001C359C" w:rsidRPr="009D2E0A" w:rsidRDefault="001C359C" w:rsidP="001C3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:rsidR="001C359C" w:rsidRPr="009D2E0A" w:rsidRDefault="001C359C" w:rsidP="001C3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D2E0A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4" w:type="dxa"/>
          </w:tcPr>
          <w:p w:rsidR="001C359C" w:rsidRPr="009D2E0A" w:rsidRDefault="001C359C" w:rsidP="001C3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:rsidR="001C359C" w:rsidRPr="009D2E0A" w:rsidRDefault="001C359C" w:rsidP="001C3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:rsidR="001C359C" w:rsidRPr="009D2E0A" w:rsidRDefault="001C359C" w:rsidP="001C3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:rsidR="001C359C" w:rsidRPr="009D2E0A" w:rsidRDefault="001C359C" w:rsidP="001C3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57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19,244</w:t>
            </w:r>
          </w:p>
        </w:tc>
        <w:tc>
          <w:tcPr>
            <w:tcW w:w="270" w:type="dxa"/>
            <w:vAlign w:val="bottom"/>
          </w:tcPr>
          <w:p w:rsidR="001C359C" w:rsidRPr="009D2E0A" w:rsidRDefault="001C359C" w:rsidP="001C3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5" w:type="dxa"/>
            <w:gridSpan w:val="2"/>
            <w:vAlign w:val="bottom"/>
          </w:tcPr>
          <w:p w:rsidR="001C359C" w:rsidRPr="009D2E0A" w:rsidRDefault="001C359C" w:rsidP="001C3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19,244</w:t>
            </w:r>
          </w:p>
        </w:tc>
      </w:tr>
      <w:tr w:rsidR="001C359C" w:rsidRPr="009D2E0A" w:rsidTr="005C6D52">
        <w:trPr>
          <w:trHeight w:val="353"/>
        </w:trPr>
        <w:tc>
          <w:tcPr>
            <w:tcW w:w="3167" w:type="dxa"/>
          </w:tcPr>
          <w:p w:rsidR="001C359C" w:rsidRPr="009D2E0A" w:rsidRDefault="001C359C" w:rsidP="001C3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262" w:type="dxa"/>
            <w:vAlign w:val="bottom"/>
          </w:tcPr>
          <w:p w:rsidR="001C359C" w:rsidRPr="009D2E0A" w:rsidRDefault="001C359C" w:rsidP="001C3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57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48,685</w:t>
            </w:r>
          </w:p>
        </w:tc>
        <w:tc>
          <w:tcPr>
            <w:tcW w:w="270" w:type="dxa"/>
          </w:tcPr>
          <w:p w:rsidR="001C359C" w:rsidRPr="009D2E0A" w:rsidRDefault="001C359C" w:rsidP="001C3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:rsidR="001C359C" w:rsidRPr="009D2E0A" w:rsidRDefault="001C359C" w:rsidP="001C3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D2E0A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4" w:type="dxa"/>
          </w:tcPr>
          <w:p w:rsidR="001C359C" w:rsidRPr="009D2E0A" w:rsidRDefault="001C359C" w:rsidP="001C3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:rsidR="001C359C" w:rsidRPr="009D2E0A" w:rsidRDefault="001C359C" w:rsidP="001C3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D2E0A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:rsidR="001C359C" w:rsidRPr="009D2E0A" w:rsidRDefault="001C359C" w:rsidP="001C3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:rsidR="001C359C" w:rsidRPr="009D2E0A" w:rsidRDefault="001C359C" w:rsidP="001C3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57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50,874</w:t>
            </w:r>
          </w:p>
        </w:tc>
        <w:tc>
          <w:tcPr>
            <w:tcW w:w="270" w:type="dxa"/>
            <w:vAlign w:val="bottom"/>
          </w:tcPr>
          <w:p w:rsidR="001C359C" w:rsidRPr="009D2E0A" w:rsidRDefault="001C359C" w:rsidP="001C3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5" w:type="dxa"/>
            <w:gridSpan w:val="2"/>
            <w:vAlign w:val="bottom"/>
          </w:tcPr>
          <w:p w:rsidR="001C359C" w:rsidRPr="009D2E0A" w:rsidRDefault="001C359C" w:rsidP="001C3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50,874</w:t>
            </w:r>
          </w:p>
        </w:tc>
      </w:tr>
    </w:tbl>
    <w:p w:rsidR="009D2E0A" w:rsidRDefault="009D2E0A" w:rsidP="00057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</w:p>
    <w:tbl>
      <w:tblPr>
        <w:tblW w:w="955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167"/>
        <w:gridCol w:w="1262"/>
        <w:gridCol w:w="270"/>
        <w:gridCol w:w="988"/>
        <w:gridCol w:w="274"/>
        <w:gridCol w:w="993"/>
        <w:gridCol w:w="270"/>
        <w:gridCol w:w="989"/>
        <w:gridCol w:w="270"/>
        <w:gridCol w:w="1075"/>
      </w:tblGrid>
      <w:tr w:rsidR="005A31A2" w:rsidRPr="009D2E0A" w:rsidTr="007A5F10">
        <w:tc>
          <w:tcPr>
            <w:tcW w:w="3167" w:type="dxa"/>
          </w:tcPr>
          <w:p w:rsidR="005A31A2" w:rsidRPr="009D2E0A" w:rsidRDefault="005A31A2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1" w:type="dxa"/>
            <w:gridSpan w:val="9"/>
          </w:tcPr>
          <w:p w:rsidR="005A31A2" w:rsidRPr="009D2E0A" w:rsidRDefault="005A31A2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31A2" w:rsidRPr="009D2E0A" w:rsidTr="007A5F10">
        <w:tc>
          <w:tcPr>
            <w:tcW w:w="3167" w:type="dxa"/>
          </w:tcPr>
          <w:p w:rsidR="005A31A2" w:rsidRPr="009D2E0A" w:rsidRDefault="005A31A2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:rsidR="005A31A2" w:rsidRPr="009D2E0A" w:rsidRDefault="005A31A2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E0A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:rsidR="005A31A2" w:rsidRPr="009D2E0A" w:rsidRDefault="005A31A2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59" w:type="dxa"/>
            <w:gridSpan w:val="7"/>
            <w:tcBorders>
              <w:bottom w:val="single" w:sz="4" w:space="0" w:color="auto"/>
            </w:tcBorders>
          </w:tcPr>
          <w:p w:rsidR="005A31A2" w:rsidRPr="009D2E0A" w:rsidRDefault="005A31A2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E0A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5A31A2" w:rsidRPr="009D2E0A" w:rsidTr="007A5F10">
        <w:tc>
          <w:tcPr>
            <w:tcW w:w="3167" w:type="dxa"/>
          </w:tcPr>
          <w:p w:rsidR="005A31A2" w:rsidRPr="009D2E0A" w:rsidRDefault="005A31A2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:rsidR="005A31A2" w:rsidRPr="009D2E0A" w:rsidRDefault="005A31A2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A31A2" w:rsidRPr="009D2E0A" w:rsidRDefault="005A31A2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:rsidR="005A31A2" w:rsidRPr="009D2E0A" w:rsidRDefault="005A31A2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E0A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9D2E0A">
              <w:rPr>
                <w:rFonts w:ascii="Angsana New" w:hAnsi="Angsana New"/>
                <w:sz w:val="30"/>
                <w:szCs w:val="30"/>
              </w:rPr>
              <w:t xml:space="preserve">1 </w:t>
            </w:r>
          </w:p>
        </w:tc>
        <w:tc>
          <w:tcPr>
            <w:tcW w:w="274" w:type="dxa"/>
            <w:tcBorders>
              <w:top w:val="single" w:sz="4" w:space="0" w:color="auto"/>
            </w:tcBorders>
          </w:tcPr>
          <w:p w:rsidR="005A31A2" w:rsidRPr="009D2E0A" w:rsidRDefault="005A31A2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5A31A2" w:rsidRPr="009D2E0A" w:rsidRDefault="005A31A2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E0A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9D2E0A">
              <w:rPr>
                <w:rFonts w:ascii="Angsana New" w:hAnsi="Angsana New"/>
                <w:sz w:val="30"/>
                <w:szCs w:val="30"/>
              </w:rPr>
              <w:t xml:space="preserve">2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5A31A2" w:rsidRPr="009D2E0A" w:rsidRDefault="005A31A2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:rsidR="005A31A2" w:rsidRPr="009D2E0A" w:rsidRDefault="005A31A2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E0A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9D2E0A">
              <w:rPr>
                <w:rFonts w:ascii="Angsana New" w:hAnsi="Angsana New"/>
                <w:sz w:val="30"/>
                <w:szCs w:val="30"/>
              </w:rPr>
              <w:t xml:space="preserve">3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5A31A2" w:rsidRPr="009D2E0A" w:rsidRDefault="005A31A2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:rsidR="005A31A2" w:rsidRPr="009D2E0A" w:rsidRDefault="005A31A2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E0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5A31A2" w:rsidRPr="009D2E0A" w:rsidTr="007A5F10">
        <w:tc>
          <w:tcPr>
            <w:tcW w:w="3167" w:type="dxa"/>
          </w:tcPr>
          <w:p w:rsidR="005A31A2" w:rsidRPr="009D2E0A" w:rsidRDefault="005A31A2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1" w:type="dxa"/>
            <w:gridSpan w:val="9"/>
          </w:tcPr>
          <w:p w:rsidR="005A31A2" w:rsidRPr="009D2E0A" w:rsidRDefault="005A31A2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E0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D2E0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A31A2" w:rsidRPr="009D2E0A" w:rsidTr="007A5F10">
        <w:trPr>
          <w:trHeight w:val="353"/>
        </w:trPr>
        <w:tc>
          <w:tcPr>
            <w:tcW w:w="3167" w:type="dxa"/>
          </w:tcPr>
          <w:p w:rsidR="005A31A2" w:rsidRPr="009D2E0A" w:rsidRDefault="005A31A2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2E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31 ธันวาคม </w:t>
            </w:r>
            <w:r w:rsidRPr="009D2E0A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1C359C"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262" w:type="dxa"/>
          </w:tcPr>
          <w:p w:rsidR="005A31A2" w:rsidRPr="009D2E0A" w:rsidRDefault="005A31A2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A31A2" w:rsidRPr="009D2E0A" w:rsidRDefault="005A31A2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</w:tcPr>
          <w:p w:rsidR="005A31A2" w:rsidRPr="009D2E0A" w:rsidRDefault="005A31A2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:rsidR="005A31A2" w:rsidRPr="009D2E0A" w:rsidRDefault="005A31A2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:rsidR="005A31A2" w:rsidRPr="009D2E0A" w:rsidRDefault="005A31A2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A31A2" w:rsidRPr="009D2E0A" w:rsidRDefault="005A31A2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:rsidR="005A31A2" w:rsidRPr="009D2E0A" w:rsidRDefault="005A31A2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A31A2" w:rsidRPr="009D2E0A" w:rsidRDefault="005A31A2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</w:tcPr>
          <w:p w:rsidR="005A31A2" w:rsidRPr="009D2E0A" w:rsidRDefault="005A31A2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A16C0" w:rsidRPr="009D2E0A" w:rsidTr="007A5F10">
        <w:trPr>
          <w:trHeight w:val="353"/>
        </w:trPr>
        <w:tc>
          <w:tcPr>
            <w:tcW w:w="3167" w:type="dxa"/>
            <w:vAlign w:val="bottom"/>
          </w:tcPr>
          <w:p w:rsidR="00CA16C0" w:rsidRPr="009D2E0A" w:rsidRDefault="00CA16C0" w:rsidP="00CA1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9D2E0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ทางการเงินที่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 w:rsidRPr="009D2E0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วัดมูลค่าด้วยมูลค่ายุติธรรม</w:t>
            </w:r>
          </w:p>
        </w:tc>
        <w:tc>
          <w:tcPr>
            <w:tcW w:w="1262" w:type="dxa"/>
          </w:tcPr>
          <w:p w:rsidR="00CA16C0" w:rsidRPr="009D2E0A" w:rsidRDefault="00CA16C0" w:rsidP="00CA1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CA16C0" w:rsidRPr="009D2E0A" w:rsidRDefault="00CA16C0" w:rsidP="00CA1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8" w:type="dxa"/>
          </w:tcPr>
          <w:p w:rsidR="00CA16C0" w:rsidRPr="009D2E0A" w:rsidRDefault="00CA16C0" w:rsidP="00CA1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4" w:type="dxa"/>
          </w:tcPr>
          <w:p w:rsidR="00CA16C0" w:rsidRPr="009D2E0A" w:rsidRDefault="00CA16C0" w:rsidP="00CA1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3" w:type="dxa"/>
          </w:tcPr>
          <w:p w:rsidR="00CA16C0" w:rsidRPr="009D2E0A" w:rsidRDefault="00CA16C0" w:rsidP="00CA1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CA16C0" w:rsidRPr="009D2E0A" w:rsidRDefault="00CA16C0" w:rsidP="00CA1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9" w:type="dxa"/>
          </w:tcPr>
          <w:p w:rsidR="00CA16C0" w:rsidRPr="009D2E0A" w:rsidRDefault="00CA16C0" w:rsidP="00CA1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CA16C0" w:rsidRPr="009D2E0A" w:rsidRDefault="00CA16C0" w:rsidP="00CA1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5" w:type="dxa"/>
          </w:tcPr>
          <w:p w:rsidR="00CA16C0" w:rsidRPr="009D2E0A" w:rsidRDefault="00CA16C0" w:rsidP="00CA1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473DFD" w:rsidRPr="009D2E0A" w:rsidTr="007A5F10">
        <w:trPr>
          <w:trHeight w:val="353"/>
        </w:trPr>
        <w:tc>
          <w:tcPr>
            <w:tcW w:w="3167" w:type="dxa"/>
          </w:tcPr>
          <w:p w:rsidR="00473DFD" w:rsidRDefault="00473DFD" w:rsidP="00473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หนี้สินตามสัญญาเช่าการเงินที่</w:t>
            </w:r>
          </w:p>
          <w:p w:rsidR="00473DFD" w:rsidRPr="009D2E0A" w:rsidRDefault="00473DFD" w:rsidP="00473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ถึงกำหนดชำระภายในหนึ่งปี</w:t>
            </w:r>
          </w:p>
        </w:tc>
        <w:tc>
          <w:tcPr>
            <w:tcW w:w="1262" w:type="dxa"/>
            <w:vAlign w:val="bottom"/>
          </w:tcPr>
          <w:p w:rsidR="00473DFD" w:rsidRPr="005C6D52" w:rsidRDefault="00473DFD" w:rsidP="00473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57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:rsidR="00473DFD" w:rsidRPr="009D2E0A" w:rsidRDefault="00473DFD" w:rsidP="00473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57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C6D52">
              <w:rPr>
                <w:rFonts w:ascii="Angsana New" w:hAnsi="Angsana New"/>
                <w:sz w:val="30"/>
                <w:szCs w:val="30"/>
                <w:lang w:val="en-GB"/>
              </w:rPr>
              <w:t>16,033</w:t>
            </w:r>
          </w:p>
        </w:tc>
        <w:tc>
          <w:tcPr>
            <w:tcW w:w="270" w:type="dxa"/>
          </w:tcPr>
          <w:p w:rsidR="00473DFD" w:rsidRPr="009D2E0A" w:rsidRDefault="00473DFD" w:rsidP="00473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:rsidR="00473DFD" w:rsidRPr="009D2E0A" w:rsidRDefault="00473DFD" w:rsidP="00473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D2E0A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4" w:type="dxa"/>
          </w:tcPr>
          <w:p w:rsidR="00473DFD" w:rsidRPr="009D2E0A" w:rsidRDefault="00473DFD" w:rsidP="00473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:rsidR="00473DFD" w:rsidRPr="009D2E0A" w:rsidRDefault="00473DFD" w:rsidP="00473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:rsidR="00473DFD" w:rsidRPr="009D2E0A" w:rsidRDefault="00473DFD" w:rsidP="00473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:rsidR="00473DFD" w:rsidRPr="009D2E0A" w:rsidRDefault="00AE7BAB" w:rsidP="00473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18,318</w:t>
            </w:r>
          </w:p>
        </w:tc>
        <w:tc>
          <w:tcPr>
            <w:tcW w:w="270" w:type="dxa"/>
            <w:vAlign w:val="bottom"/>
          </w:tcPr>
          <w:p w:rsidR="00473DFD" w:rsidRPr="009D2E0A" w:rsidRDefault="00473DFD" w:rsidP="00473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5" w:type="dxa"/>
            <w:vAlign w:val="bottom"/>
          </w:tcPr>
          <w:p w:rsidR="00473DFD" w:rsidRPr="009D2E0A" w:rsidRDefault="00AE7BAB" w:rsidP="00473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18,318</w:t>
            </w:r>
          </w:p>
        </w:tc>
      </w:tr>
      <w:tr w:rsidR="00473DFD" w:rsidRPr="009D2E0A" w:rsidTr="007A5F10">
        <w:trPr>
          <w:trHeight w:val="353"/>
        </w:trPr>
        <w:tc>
          <w:tcPr>
            <w:tcW w:w="3167" w:type="dxa"/>
          </w:tcPr>
          <w:p w:rsidR="00473DFD" w:rsidRPr="009D2E0A" w:rsidRDefault="00473DFD" w:rsidP="00473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262" w:type="dxa"/>
            <w:vAlign w:val="bottom"/>
          </w:tcPr>
          <w:p w:rsidR="00473DFD" w:rsidRPr="009D2E0A" w:rsidRDefault="00473DFD" w:rsidP="00473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57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31,785</w:t>
            </w:r>
          </w:p>
        </w:tc>
        <w:tc>
          <w:tcPr>
            <w:tcW w:w="270" w:type="dxa"/>
          </w:tcPr>
          <w:p w:rsidR="00473DFD" w:rsidRPr="009D2E0A" w:rsidRDefault="00473DFD" w:rsidP="00473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:rsidR="00473DFD" w:rsidRPr="009D2E0A" w:rsidRDefault="00473DFD" w:rsidP="00473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D2E0A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4" w:type="dxa"/>
          </w:tcPr>
          <w:p w:rsidR="00473DFD" w:rsidRPr="009D2E0A" w:rsidRDefault="00473DFD" w:rsidP="00473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:rsidR="00473DFD" w:rsidRPr="009D2E0A" w:rsidRDefault="00473DFD" w:rsidP="00473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:rsidR="00473DFD" w:rsidRPr="009D2E0A" w:rsidRDefault="00473DFD" w:rsidP="00473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:rsidR="00473DFD" w:rsidRPr="009D2E0A" w:rsidRDefault="00AE7BAB" w:rsidP="00473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33,424</w:t>
            </w:r>
          </w:p>
        </w:tc>
        <w:tc>
          <w:tcPr>
            <w:tcW w:w="270" w:type="dxa"/>
            <w:vAlign w:val="bottom"/>
          </w:tcPr>
          <w:p w:rsidR="00473DFD" w:rsidRPr="009D2E0A" w:rsidRDefault="00473DFD" w:rsidP="00473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5" w:type="dxa"/>
            <w:vAlign w:val="bottom"/>
          </w:tcPr>
          <w:p w:rsidR="00473DFD" w:rsidRPr="009D2E0A" w:rsidRDefault="00AE7BAB" w:rsidP="00473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33,424</w:t>
            </w:r>
          </w:p>
        </w:tc>
      </w:tr>
    </w:tbl>
    <w:p w:rsidR="005A31A2" w:rsidRDefault="005A31A2" w:rsidP="00057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</w:p>
    <w:p w:rsidR="005A31A2" w:rsidRPr="005A31A2" w:rsidRDefault="005A31A2" w:rsidP="00057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b/>
          <w:bCs/>
          <w:sz w:val="30"/>
          <w:szCs w:val="30"/>
        </w:rPr>
      </w:pPr>
      <w:r w:rsidRPr="005A31A2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เครื่องมือทางการเงินที่ไม่ได้วัดมูลค่าด้วยมูลค่ายุติธรรม</w:t>
      </w:r>
    </w:p>
    <w:p w:rsidR="009D2E0A" w:rsidRPr="005A31A2" w:rsidRDefault="009D2E0A" w:rsidP="00057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W w:w="8910" w:type="dxa"/>
        <w:tblInd w:w="450" w:type="dxa"/>
        <w:tblLook w:val="04A0" w:firstRow="1" w:lastRow="0" w:firstColumn="1" w:lastColumn="0" w:noHBand="0" w:noVBand="1"/>
      </w:tblPr>
      <w:tblGrid>
        <w:gridCol w:w="3600"/>
        <w:gridCol w:w="270"/>
        <w:gridCol w:w="5040"/>
      </w:tblGrid>
      <w:tr w:rsidR="005A31A2" w:rsidRPr="005A31A2" w:rsidTr="005A31A2">
        <w:trPr>
          <w:tblHeader/>
        </w:trPr>
        <w:tc>
          <w:tcPr>
            <w:tcW w:w="3600" w:type="dxa"/>
            <w:shd w:val="clear" w:color="auto" w:fill="auto"/>
            <w:vAlign w:val="bottom"/>
          </w:tcPr>
          <w:p w:rsidR="005A31A2" w:rsidRPr="005A31A2" w:rsidRDefault="005A31A2" w:rsidP="005A3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GB" w:eastAsia="x-none"/>
              </w:rPr>
            </w:pPr>
            <w:r w:rsidRPr="005A31A2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x-none"/>
              </w:rPr>
              <w:t>ประเภท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A31A2" w:rsidRPr="005A31A2" w:rsidRDefault="005A31A2" w:rsidP="005A3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eastAsia="x-none"/>
              </w:rPr>
            </w:pPr>
          </w:p>
        </w:tc>
        <w:tc>
          <w:tcPr>
            <w:tcW w:w="5040" w:type="dxa"/>
            <w:shd w:val="clear" w:color="auto" w:fill="auto"/>
            <w:vAlign w:val="bottom"/>
          </w:tcPr>
          <w:p w:rsidR="005A31A2" w:rsidRPr="005A31A2" w:rsidRDefault="005A31A2" w:rsidP="005A3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GB" w:eastAsia="x-none"/>
              </w:rPr>
            </w:pPr>
            <w:r w:rsidRPr="005A31A2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x-none"/>
              </w:rPr>
              <w:t>เทคนิคการประเมินมูลค่า</w:t>
            </w:r>
          </w:p>
        </w:tc>
      </w:tr>
      <w:tr w:rsidR="003C45C9" w:rsidRPr="005A31A2" w:rsidTr="007A5F10">
        <w:trPr>
          <w:tblHeader/>
        </w:trPr>
        <w:tc>
          <w:tcPr>
            <w:tcW w:w="3600" w:type="dxa"/>
            <w:shd w:val="clear" w:color="auto" w:fill="auto"/>
            <w:vAlign w:val="bottom"/>
          </w:tcPr>
          <w:p w:rsidR="003C45C9" w:rsidRPr="003C45C9" w:rsidRDefault="003C45C9" w:rsidP="003C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val="en-GB" w:eastAsia="x-none"/>
              </w:rPr>
            </w:pPr>
            <w:r w:rsidRPr="003C45C9">
              <w:rPr>
                <w:rFonts w:ascii="Angsana New" w:hAnsi="Angsana New" w:hint="cs"/>
                <w:sz w:val="30"/>
                <w:szCs w:val="30"/>
                <w:cs/>
                <w:lang w:val="en-GB" w:eastAsia="x-none"/>
              </w:rPr>
              <w:t>หุ้นกู้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C45C9" w:rsidRPr="005A31A2" w:rsidRDefault="003C45C9" w:rsidP="003C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"/>
              <w:jc w:val="center"/>
              <w:rPr>
                <w:rFonts w:ascii="Angsana New" w:hAnsi="Angsana New"/>
                <w:sz w:val="30"/>
                <w:szCs w:val="30"/>
                <w:lang w:val="en-GB" w:eastAsia="x-none"/>
              </w:rPr>
            </w:pPr>
          </w:p>
        </w:tc>
        <w:tc>
          <w:tcPr>
            <w:tcW w:w="5040" w:type="dxa"/>
          </w:tcPr>
          <w:p w:rsidR="003C45C9" w:rsidRPr="00600049" w:rsidRDefault="003C45C9" w:rsidP="003C45C9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0004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อ้างอิงราคาจากนายหน้า</w:t>
            </w:r>
          </w:p>
        </w:tc>
      </w:tr>
      <w:tr w:rsidR="005A31A2" w:rsidRPr="005A31A2" w:rsidTr="005A31A2">
        <w:trPr>
          <w:tblHeader/>
        </w:trPr>
        <w:tc>
          <w:tcPr>
            <w:tcW w:w="3600" w:type="dxa"/>
            <w:shd w:val="clear" w:color="auto" w:fill="auto"/>
            <w:vAlign w:val="bottom"/>
          </w:tcPr>
          <w:p w:rsidR="005A31A2" w:rsidRDefault="005A31A2" w:rsidP="005A3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val="en-GB" w:eastAsia="x-non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x-none"/>
              </w:rPr>
              <w:t>หนี้สินตามสัญญาเช่าการเงิน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A31A2" w:rsidRPr="005A31A2" w:rsidRDefault="005A31A2" w:rsidP="005A3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"/>
              <w:jc w:val="center"/>
              <w:rPr>
                <w:rFonts w:ascii="Angsana New" w:hAnsi="Angsana New"/>
                <w:sz w:val="30"/>
                <w:szCs w:val="30"/>
                <w:lang w:val="en-GB" w:eastAsia="x-none"/>
              </w:rPr>
            </w:pPr>
          </w:p>
        </w:tc>
        <w:tc>
          <w:tcPr>
            <w:tcW w:w="5040" w:type="dxa"/>
            <w:shd w:val="clear" w:color="auto" w:fill="auto"/>
            <w:vAlign w:val="bottom"/>
          </w:tcPr>
          <w:p w:rsidR="005A31A2" w:rsidRPr="005A31A2" w:rsidRDefault="005A31A2" w:rsidP="005A3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การคิดลดกระแสเงินสด</w:t>
            </w:r>
          </w:p>
        </w:tc>
      </w:tr>
    </w:tbl>
    <w:p w:rsidR="005A31A2" w:rsidRDefault="005A31A2" w:rsidP="00057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24"/>
          <w:szCs w:val="24"/>
          <w:highlight w:val="yellow"/>
        </w:rPr>
      </w:pPr>
    </w:p>
    <w:p w:rsidR="00255119" w:rsidRDefault="00255119" w:rsidP="00057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24"/>
          <w:szCs w:val="24"/>
          <w:highlight w:val="yellow"/>
        </w:rPr>
      </w:pPr>
    </w:p>
    <w:p w:rsidR="008A67BD" w:rsidRDefault="008A67BD" w:rsidP="00057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24"/>
          <w:szCs w:val="24"/>
          <w:highlight w:val="yellow"/>
        </w:rPr>
      </w:pPr>
    </w:p>
    <w:p w:rsidR="00E479D1" w:rsidRDefault="001C596E" w:rsidP="00E47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C06367">
        <w:rPr>
          <w:rFonts w:ascii="Angsana New" w:hAnsi="Angsana New"/>
          <w:b/>
          <w:bCs/>
          <w:sz w:val="30"/>
          <w:szCs w:val="30"/>
        </w:rPr>
        <w:t>7</w:t>
      </w:r>
      <w:r w:rsidR="00E479D1" w:rsidRPr="00CD5290">
        <w:rPr>
          <w:rFonts w:ascii="Angsana New" w:hAnsi="Angsana New"/>
          <w:b/>
          <w:bCs/>
          <w:sz w:val="30"/>
          <w:szCs w:val="30"/>
        </w:rPr>
        <w:tab/>
      </w:r>
      <w:r w:rsidR="00E479D1" w:rsidRPr="00CD5290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 w:rsidR="00E479D1">
        <w:rPr>
          <w:rFonts w:ascii="Angsana New" w:hAnsi="Angsana New" w:hint="cs"/>
          <w:b/>
          <w:bCs/>
          <w:sz w:val="30"/>
          <w:szCs w:val="30"/>
          <w:cs/>
        </w:rPr>
        <w:t>กับ</w:t>
      </w:r>
      <w:r w:rsidR="00E479D1" w:rsidRPr="00CD5290">
        <w:rPr>
          <w:rFonts w:ascii="Angsana New" w:hAnsi="Angsana New"/>
          <w:b/>
          <w:bCs/>
          <w:sz w:val="30"/>
          <w:szCs w:val="30"/>
          <w:cs/>
        </w:rPr>
        <w:t>กิจการที่ไม่เกี่ยวข้องกัน</w:t>
      </w:r>
    </w:p>
    <w:p w:rsidR="008A67BD" w:rsidRPr="00CD5290" w:rsidRDefault="008A67BD" w:rsidP="00E47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66"/>
        <w:gridCol w:w="1109"/>
        <w:gridCol w:w="266"/>
        <w:gridCol w:w="1099"/>
        <w:gridCol w:w="266"/>
        <w:gridCol w:w="1079"/>
        <w:gridCol w:w="253"/>
        <w:gridCol w:w="1101"/>
      </w:tblGrid>
      <w:tr w:rsidR="00E479D1" w:rsidRPr="005B3147" w:rsidTr="00287EA4">
        <w:trPr>
          <w:cantSplit/>
          <w:trHeight w:val="420"/>
          <w:tblHeader/>
        </w:trPr>
        <w:tc>
          <w:tcPr>
            <w:tcW w:w="2200" w:type="pct"/>
          </w:tcPr>
          <w:p w:rsidR="00E479D1" w:rsidRPr="00881BDB" w:rsidRDefault="00E479D1" w:rsidP="00F7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9" w:type="pct"/>
            <w:gridSpan w:val="3"/>
          </w:tcPr>
          <w:p w:rsidR="00E479D1" w:rsidRPr="00881BDB" w:rsidRDefault="00E479D1" w:rsidP="00F7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B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:rsidR="00E479D1" w:rsidRPr="00881BDB" w:rsidRDefault="00E479D1" w:rsidP="00F7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7" w:type="pct"/>
            <w:gridSpan w:val="3"/>
          </w:tcPr>
          <w:p w:rsidR="00E479D1" w:rsidRPr="00881BDB" w:rsidRDefault="00E479D1" w:rsidP="00F7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1B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5404" w:rsidRPr="005B3147" w:rsidTr="00287EA4">
        <w:trPr>
          <w:cantSplit/>
          <w:trHeight w:val="420"/>
          <w:tblHeader/>
        </w:trPr>
        <w:tc>
          <w:tcPr>
            <w:tcW w:w="2200" w:type="pct"/>
          </w:tcPr>
          <w:p w:rsidR="00B35404" w:rsidRPr="00881BDB" w:rsidRDefault="00B35404" w:rsidP="00B35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</w:tcPr>
          <w:p w:rsidR="00B35404" w:rsidRPr="00881BDB" w:rsidRDefault="00B35404" w:rsidP="00B35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4" w:type="pct"/>
          </w:tcPr>
          <w:p w:rsidR="00B35404" w:rsidRPr="00881BDB" w:rsidRDefault="00B35404" w:rsidP="00B35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B35404" w:rsidRPr="00881BDB" w:rsidRDefault="00B35404" w:rsidP="00B35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4" w:type="pct"/>
          </w:tcPr>
          <w:p w:rsidR="00B35404" w:rsidRPr="00881BDB" w:rsidRDefault="00B35404" w:rsidP="00B35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B35404" w:rsidRPr="00881BDB" w:rsidRDefault="00B35404" w:rsidP="00B35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7" w:type="pct"/>
          </w:tcPr>
          <w:p w:rsidR="00B35404" w:rsidRPr="00881BDB" w:rsidRDefault="00B35404" w:rsidP="00B35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B35404" w:rsidRPr="00881BDB" w:rsidRDefault="00B35404" w:rsidP="00B35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B35404" w:rsidRPr="005B3147" w:rsidTr="00CC380A">
        <w:trPr>
          <w:cantSplit/>
          <w:trHeight w:val="420"/>
        </w:trPr>
        <w:tc>
          <w:tcPr>
            <w:tcW w:w="2200" w:type="pct"/>
          </w:tcPr>
          <w:p w:rsidR="00B35404" w:rsidRPr="00881BDB" w:rsidRDefault="00B35404" w:rsidP="00B35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00" w:type="pct"/>
            <w:gridSpan w:val="7"/>
          </w:tcPr>
          <w:p w:rsidR="00B35404" w:rsidRPr="00881BDB" w:rsidRDefault="00B35404" w:rsidP="00B35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BD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35404" w:rsidRPr="005B3147" w:rsidTr="00287EA4">
        <w:trPr>
          <w:trHeight w:val="420"/>
        </w:trPr>
        <w:tc>
          <w:tcPr>
            <w:tcW w:w="2200" w:type="pct"/>
          </w:tcPr>
          <w:p w:rsidR="00B35404" w:rsidRPr="00881BDB" w:rsidRDefault="00B35404" w:rsidP="00B35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81BD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00" w:type="pct"/>
          </w:tcPr>
          <w:p w:rsidR="00B35404" w:rsidRPr="00881BDB" w:rsidRDefault="00B35404" w:rsidP="00B35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B35404" w:rsidRPr="00881BDB" w:rsidRDefault="00B35404" w:rsidP="00B35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B35404" w:rsidRPr="00881BDB" w:rsidRDefault="00B35404" w:rsidP="00B35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B35404" w:rsidRPr="00881BDB" w:rsidRDefault="00B35404" w:rsidP="00B35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B35404" w:rsidRPr="00881BDB" w:rsidRDefault="00B35404" w:rsidP="00B35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:rsidR="00B35404" w:rsidRPr="00881BDB" w:rsidRDefault="00B35404" w:rsidP="00B35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B35404" w:rsidRPr="00881BDB" w:rsidRDefault="00B35404" w:rsidP="00B35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5119" w:rsidRPr="005B3147" w:rsidTr="00287EA4">
        <w:trPr>
          <w:trHeight w:val="420"/>
        </w:trPr>
        <w:tc>
          <w:tcPr>
            <w:tcW w:w="2200" w:type="pct"/>
          </w:tcPr>
          <w:p w:rsidR="00255119" w:rsidRPr="00881BDB" w:rsidRDefault="00255119" w:rsidP="00255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81BDB"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600" w:type="pct"/>
            <w:shd w:val="clear" w:color="auto" w:fill="FFFFFF"/>
          </w:tcPr>
          <w:p w:rsidR="00255119" w:rsidRPr="00881BDB" w:rsidRDefault="00255119" w:rsidP="0025511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343</w:t>
            </w:r>
          </w:p>
        </w:tc>
        <w:tc>
          <w:tcPr>
            <w:tcW w:w="144" w:type="pct"/>
          </w:tcPr>
          <w:p w:rsidR="00255119" w:rsidRPr="00881BDB" w:rsidRDefault="00255119" w:rsidP="00255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255119" w:rsidRPr="00881BDB" w:rsidRDefault="00255119" w:rsidP="0025511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  <w:r w:rsidRPr="00881BDB">
              <w:rPr>
                <w:rFonts w:ascii="Angsana New" w:hAnsi="Angsana New"/>
                <w:sz w:val="30"/>
                <w:szCs w:val="30"/>
              </w:rPr>
              <w:t>7,125</w:t>
            </w:r>
          </w:p>
        </w:tc>
        <w:tc>
          <w:tcPr>
            <w:tcW w:w="144" w:type="pct"/>
          </w:tcPr>
          <w:p w:rsidR="00255119" w:rsidRPr="00881BDB" w:rsidRDefault="00255119" w:rsidP="00255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:rsidR="00255119" w:rsidRPr="00881BDB" w:rsidRDefault="00255119" w:rsidP="0025511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343</w:t>
            </w:r>
          </w:p>
        </w:tc>
        <w:tc>
          <w:tcPr>
            <w:tcW w:w="137" w:type="pct"/>
          </w:tcPr>
          <w:p w:rsidR="00255119" w:rsidRPr="00881BDB" w:rsidRDefault="00255119" w:rsidP="00255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255119" w:rsidRPr="00881BDB" w:rsidRDefault="00255119" w:rsidP="0025511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  <w:r w:rsidRPr="00881BDB">
              <w:rPr>
                <w:rFonts w:ascii="Angsana New" w:hAnsi="Angsana New"/>
                <w:sz w:val="30"/>
                <w:szCs w:val="30"/>
              </w:rPr>
              <w:t>7,125</w:t>
            </w:r>
          </w:p>
        </w:tc>
      </w:tr>
      <w:tr w:rsidR="00255119" w:rsidRPr="005B3147" w:rsidTr="00287EA4">
        <w:trPr>
          <w:trHeight w:val="420"/>
        </w:trPr>
        <w:tc>
          <w:tcPr>
            <w:tcW w:w="2200" w:type="pct"/>
          </w:tcPr>
          <w:p w:rsidR="00255119" w:rsidRPr="00881BDB" w:rsidRDefault="00255119" w:rsidP="00255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81BDB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FFFFFF"/>
          </w:tcPr>
          <w:p w:rsidR="00255119" w:rsidRPr="00881BDB" w:rsidRDefault="00255119" w:rsidP="0025511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</w:t>
            </w:r>
          </w:p>
        </w:tc>
        <w:tc>
          <w:tcPr>
            <w:tcW w:w="144" w:type="pct"/>
          </w:tcPr>
          <w:p w:rsidR="00255119" w:rsidRPr="00881BDB" w:rsidRDefault="00255119" w:rsidP="00255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:rsidR="00255119" w:rsidRPr="00881BDB" w:rsidRDefault="00255119" w:rsidP="0025511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881BDB">
              <w:rPr>
                <w:rFonts w:ascii="Angsana New" w:hAnsi="Angsana New"/>
                <w:sz w:val="30"/>
                <w:szCs w:val="30"/>
              </w:rPr>
              <w:t>141</w:t>
            </w:r>
          </w:p>
        </w:tc>
        <w:tc>
          <w:tcPr>
            <w:tcW w:w="144" w:type="pct"/>
          </w:tcPr>
          <w:p w:rsidR="00255119" w:rsidRPr="00881BDB" w:rsidRDefault="00255119" w:rsidP="00255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:rsidR="00255119" w:rsidRPr="00881BDB" w:rsidRDefault="00255119" w:rsidP="0025511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</w:t>
            </w:r>
          </w:p>
        </w:tc>
        <w:tc>
          <w:tcPr>
            <w:tcW w:w="137" w:type="pct"/>
          </w:tcPr>
          <w:p w:rsidR="00255119" w:rsidRPr="00881BDB" w:rsidRDefault="00255119" w:rsidP="00255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:rsidR="00255119" w:rsidRPr="00881BDB" w:rsidRDefault="00255119" w:rsidP="0025511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881BDB">
              <w:rPr>
                <w:rFonts w:ascii="Angsana New" w:hAnsi="Angsana New"/>
                <w:sz w:val="30"/>
                <w:szCs w:val="30"/>
              </w:rPr>
              <w:t>141</w:t>
            </w:r>
          </w:p>
        </w:tc>
      </w:tr>
      <w:tr w:rsidR="00255119" w:rsidRPr="005B3147" w:rsidTr="00287EA4">
        <w:trPr>
          <w:trHeight w:val="420"/>
        </w:trPr>
        <w:tc>
          <w:tcPr>
            <w:tcW w:w="2200" w:type="pct"/>
          </w:tcPr>
          <w:p w:rsidR="00255119" w:rsidRPr="00881BDB" w:rsidRDefault="00255119" w:rsidP="00255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81B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255119" w:rsidRPr="00881BDB" w:rsidRDefault="00255119" w:rsidP="0025511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460</w:t>
            </w:r>
          </w:p>
        </w:tc>
        <w:tc>
          <w:tcPr>
            <w:tcW w:w="144" w:type="pct"/>
          </w:tcPr>
          <w:p w:rsidR="00255119" w:rsidRPr="00881BDB" w:rsidRDefault="00255119" w:rsidP="00255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:rsidR="00255119" w:rsidRPr="00881BDB" w:rsidRDefault="00255119" w:rsidP="0025511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BDB">
              <w:rPr>
                <w:rFonts w:ascii="Angsana New" w:hAnsi="Angsana New"/>
                <w:b/>
                <w:bCs/>
                <w:sz w:val="30"/>
                <w:szCs w:val="30"/>
              </w:rPr>
              <w:t>7,266</w:t>
            </w:r>
          </w:p>
        </w:tc>
        <w:tc>
          <w:tcPr>
            <w:tcW w:w="144" w:type="pct"/>
          </w:tcPr>
          <w:p w:rsidR="00255119" w:rsidRPr="00881BDB" w:rsidRDefault="00255119" w:rsidP="00255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:rsidR="00255119" w:rsidRPr="00881BDB" w:rsidRDefault="00255119" w:rsidP="0025511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460</w:t>
            </w:r>
          </w:p>
        </w:tc>
        <w:tc>
          <w:tcPr>
            <w:tcW w:w="137" w:type="pct"/>
          </w:tcPr>
          <w:p w:rsidR="00255119" w:rsidRPr="00881BDB" w:rsidRDefault="00255119" w:rsidP="00255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:rsidR="00255119" w:rsidRPr="00881BDB" w:rsidRDefault="00255119" w:rsidP="0025511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BDB">
              <w:rPr>
                <w:rFonts w:ascii="Angsana New" w:hAnsi="Angsana New"/>
                <w:b/>
                <w:bCs/>
                <w:sz w:val="30"/>
                <w:szCs w:val="30"/>
              </w:rPr>
              <w:t>7,266</w:t>
            </w:r>
          </w:p>
        </w:tc>
      </w:tr>
      <w:tr w:rsidR="00B35404" w:rsidRPr="005B3147" w:rsidTr="00287EA4">
        <w:trPr>
          <w:trHeight w:val="420"/>
        </w:trPr>
        <w:tc>
          <w:tcPr>
            <w:tcW w:w="2200" w:type="pct"/>
          </w:tcPr>
          <w:p w:rsidR="00B35404" w:rsidRPr="005B3147" w:rsidRDefault="00B35404" w:rsidP="00B35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00" w:type="pct"/>
          </w:tcPr>
          <w:p w:rsidR="00B35404" w:rsidRPr="005B3147" w:rsidRDefault="00B35404" w:rsidP="00B35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4" w:type="pct"/>
          </w:tcPr>
          <w:p w:rsidR="00B35404" w:rsidRPr="005B3147" w:rsidRDefault="00B35404" w:rsidP="00B35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95" w:type="pct"/>
          </w:tcPr>
          <w:p w:rsidR="00B35404" w:rsidRPr="005B3147" w:rsidRDefault="00B35404" w:rsidP="00B35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4" w:type="pct"/>
          </w:tcPr>
          <w:p w:rsidR="00B35404" w:rsidRPr="005B3147" w:rsidRDefault="00B35404" w:rsidP="00B35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4" w:type="pct"/>
          </w:tcPr>
          <w:p w:rsidR="00B35404" w:rsidRPr="005B3147" w:rsidRDefault="00B35404" w:rsidP="00B35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7" w:type="pct"/>
          </w:tcPr>
          <w:p w:rsidR="00B35404" w:rsidRPr="005B3147" w:rsidRDefault="00B35404" w:rsidP="00B35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96" w:type="pct"/>
          </w:tcPr>
          <w:p w:rsidR="00B35404" w:rsidRPr="005B3147" w:rsidRDefault="00B35404" w:rsidP="00B35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B35404" w:rsidRPr="005B3147" w:rsidTr="00287EA4">
        <w:trPr>
          <w:trHeight w:val="420"/>
        </w:trPr>
        <w:tc>
          <w:tcPr>
            <w:tcW w:w="2200" w:type="pct"/>
          </w:tcPr>
          <w:p w:rsidR="00B35404" w:rsidRPr="00881BDB" w:rsidRDefault="00B35404" w:rsidP="00B35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81BD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600" w:type="pct"/>
          </w:tcPr>
          <w:p w:rsidR="00B35404" w:rsidRPr="005B3147" w:rsidRDefault="00B35404" w:rsidP="00B35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4" w:type="pct"/>
          </w:tcPr>
          <w:p w:rsidR="00B35404" w:rsidRPr="005B3147" w:rsidRDefault="00B35404" w:rsidP="00B35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95" w:type="pct"/>
          </w:tcPr>
          <w:p w:rsidR="00B35404" w:rsidRPr="005B3147" w:rsidRDefault="00B35404" w:rsidP="00B35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4" w:type="pct"/>
          </w:tcPr>
          <w:p w:rsidR="00B35404" w:rsidRPr="005B3147" w:rsidRDefault="00B35404" w:rsidP="00B35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4" w:type="pct"/>
          </w:tcPr>
          <w:p w:rsidR="00B35404" w:rsidRPr="005B3147" w:rsidRDefault="00B35404" w:rsidP="00B35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7" w:type="pct"/>
          </w:tcPr>
          <w:p w:rsidR="00B35404" w:rsidRPr="005B3147" w:rsidRDefault="00B35404" w:rsidP="00B35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96" w:type="pct"/>
          </w:tcPr>
          <w:p w:rsidR="00B35404" w:rsidRPr="005B3147" w:rsidRDefault="00B35404" w:rsidP="00B35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B35404" w:rsidRPr="005B3147" w:rsidTr="00287EA4">
        <w:trPr>
          <w:trHeight w:val="420"/>
        </w:trPr>
        <w:tc>
          <w:tcPr>
            <w:tcW w:w="2200" w:type="pct"/>
          </w:tcPr>
          <w:p w:rsidR="00B35404" w:rsidRPr="00881BDB" w:rsidRDefault="00B35404" w:rsidP="00B35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81BD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881BD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</w:t>
            </w:r>
            <w:r w:rsidRPr="00881BD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สัญญาเช่าดำเนินงานที่</w:t>
            </w:r>
            <w:r w:rsidRPr="00881BD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บอก</w:t>
            </w:r>
            <w:r w:rsidRPr="00881BD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เลิกไม่ได้</w:t>
            </w:r>
          </w:p>
        </w:tc>
        <w:tc>
          <w:tcPr>
            <w:tcW w:w="600" w:type="pct"/>
          </w:tcPr>
          <w:p w:rsidR="00B35404" w:rsidRPr="005B3147" w:rsidRDefault="00B35404" w:rsidP="00B35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4" w:type="pct"/>
          </w:tcPr>
          <w:p w:rsidR="00B35404" w:rsidRPr="005B3147" w:rsidRDefault="00B35404" w:rsidP="00B35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95" w:type="pct"/>
          </w:tcPr>
          <w:p w:rsidR="00B35404" w:rsidRPr="005B3147" w:rsidRDefault="00B35404" w:rsidP="00B35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4" w:type="pct"/>
          </w:tcPr>
          <w:p w:rsidR="00B35404" w:rsidRPr="005B3147" w:rsidRDefault="00B35404" w:rsidP="00B35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4" w:type="pct"/>
          </w:tcPr>
          <w:p w:rsidR="00B35404" w:rsidRPr="005B3147" w:rsidRDefault="00B35404" w:rsidP="00B35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7" w:type="pct"/>
          </w:tcPr>
          <w:p w:rsidR="00B35404" w:rsidRPr="005B3147" w:rsidRDefault="00B35404" w:rsidP="00B35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96" w:type="pct"/>
          </w:tcPr>
          <w:p w:rsidR="00B35404" w:rsidRPr="005B3147" w:rsidRDefault="00B35404" w:rsidP="00B35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B35404" w:rsidRPr="005B3147" w:rsidTr="00287EA4">
        <w:trPr>
          <w:trHeight w:val="420"/>
        </w:trPr>
        <w:tc>
          <w:tcPr>
            <w:tcW w:w="2200" w:type="pct"/>
          </w:tcPr>
          <w:p w:rsidR="00B35404" w:rsidRPr="00881BDB" w:rsidRDefault="00B35404" w:rsidP="00B35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1BDB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00" w:type="pct"/>
            <w:shd w:val="clear" w:color="auto" w:fill="FFFFFF"/>
            <w:vAlign w:val="bottom"/>
          </w:tcPr>
          <w:p w:rsidR="00B35404" w:rsidRPr="00A062D0" w:rsidRDefault="00441267" w:rsidP="00B3540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93,914</w:t>
            </w:r>
          </w:p>
        </w:tc>
        <w:tc>
          <w:tcPr>
            <w:tcW w:w="144" w:type="pct"/>
            <w:vAlign w:val="bottom"/>
          </w:tcPr>
          <w:p w:rsidR="00B35404" w:rsidRPr="005B3147" w:rsidRDefault="00B35404" w:rsidP="00B35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95" w:type="pct"/>
            <w:vAlign w:val="bottom"/>
          </w:tcPr>
          <w:p w:rsidR="00B35404" w:rsidRPr="00A062D0" w:rsidRDefault="00B35404" w:rsidP="00B3540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A062D0">
              <w:rPr>
                <w:rFonts w:ascii="Angsana New" w:hAnsi="Angsana New"/>
                <w:sz w:val="30"/>
                <w:szCs w:val="30"/>
              </w:rPr>
              <w:t>2,983</w:t>
            </w:r>
          </w:p>
        </w:tc>
        <w:tc>
          <w:tcPr>
            <w:tcW w:w="144" w:type="pct"/>
            <w:vAlign w:val="bottom"/>
          </w:tcPr>
          <w:p w:rsidR="00B35404" w:rsidRPr="005B3147" w:rsidRDefault="00B35404" w:rsidP="00B35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4" w:type="pct"/>
            <w:vAlign w:val="bottom"/>
          </w:tcPr>
          <w:p w:rsidR="00B35404" w:rsidRPr="00881BDB" w:rsidRDefault="005C6D52" w:rsidP="00B35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6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759</w:t>
            </w:r>
          </w:p>
        </w:tc>
        <w:tc>
          <w:tcPr>
            <w:tcW w:w="137" w:type="pct"/>
            <w:vAlign w:val="bottom"/>
          </w:tcPr>
          <w:p w:rsidR="00B35404" w:rsidRPr="00881BDB" w:rsidRDefault="00B35404" w:rsidP="00B35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:rsidR="00B35404" w:rsidRPr="00881BDB" w:rsidRDefault="00B35404" w:rsidP="00B35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6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1BDB">
              <w:rPr>
                <w:rFonts w:ascii="Angsana New" w:hAnsi="Angsana New"/>
                <w:sz w:val="30"/>
                <w:szCs w:val="30"/>
              </w:rPr>
              <w:t>930</w:t>
            </w:r>
          </w:p>
        </w:tc>
      </w:tr>
      <w:tr w:rsidR="00B35404" w:rsidRPr="005B3147" w:rsidTr="00B35404">
        <w:trPr>
          <w:trHeight w:val="420"/>
        </w:trPr>
        <w:tc>
          <w:tcPr>
            <w:tcW w:w="2200" w:type="pct"/>
          </w:tcPr>
          <w:p w:rsidR="00B35404" w:rsidRPr="00881BDB" w:rsidRDefault="00B35404" w:rsidP="00B35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81BDB">
              <w:rPr>
                <w:rFonts w:ascii="Angsana New" w:hAnsi="Angsana New"/>
                <w:sz w:val="30"/>
                <w:szCs w:val="30"/>
                <w:cs/>
              </w:rPr>
              <w:t>หลังจากหนึ่งปี</w:t>
            </w:r>
            <w:r w:rsidRPr="00881BD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81BDB">
              <w:rPr>
                <w:rFonts w:ascii="Angsana New" w:hAnsi="Angsana New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600" w:type="pct"/>
            <w:shd w:val="clear" w:color="auto" w:fill="FFFFFF"/>
          </w:tcPr>
          <w:p w:rsidR="00B35404" w:rsidRPr="00A062D0" w:rsidRDefault="00441267" w:rsidP="00B3540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85,652</w:t>
            </w:r>
          </w:p>
        </w:tc>
        <w:tc>
          <w:tcPr>
            <w:tcW w:w="144" w:type="pct"/>
            <w:vAlign w:val="bottom"/>
          </w:tcPr>
          <w:p w:rsidR="00B35404" w:rsidRPr="005B3147" w:rsidRDefault="00B35404" w:rsidP="00B35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95" w:type="pct"/>
          </w:tcPr>
          <w:p w:rsidR="00B35404" w:rsidRPr="00A062D0" w:rsidRDefault="00B35404" w:rsidP="00B3540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A062D0">
              <w:rPr>
                <w:rFonts w:ascii="Angsana New" w:hAnsi="Angsana New"/>
                <w:sz w:val="30"/>
                <w:szCs w:val="30"/>
              </w:rPr>
              <w:t>34,116</w:t>
            </w:r>
          </w:p>
        </w:tc>
        <w:tc>
          <w:tcPr>
            <w:tcW w:w="144" w:type="pct"/>
            <w:vAlign w:val="bottom"/>
          </w:tcPr>
          <w:p w:rsidR="00B35404" w:rsidRPr="005B3147" w:rsidRDefault="00B35404" w:rsidP="00B35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4" w:type="pct"/>
            <w:vAlign w:val="bottom"/>
          </w:tcPr>
          <w:p w:rsidR="00B35404" w:rsidRPr="00881BDB" w:rsidRDefault="005C6D52" w:rsidP="00B35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3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706</w:t>
            </w:r>
          </w:p>
        </w:tc>
        <w:tc>
          <w:tcPr>
            <w:tcW w:w="137" w:type="pct"/>
            <w:vAlign w:val="bottom"/>
          </w:tcPr>
          <w:p w:rsidR="00B35404" w:rsidRPr="00881BDB" w:rsidRDefault="00B35404" w:rsidP="00B35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:rsidR="00B35404" w:rsidRPr="00881BDB" w:rsidRDefault="00B35404" w:rsidP="00B35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3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1BDB">
              <w:rPr>
                <w:rFonts w:ascii="Angsana New" w:hAnsi="Angsana New"/>
                <w:sz w:val="30"/>
                <w:szCs w:val="30"/>
              </w:rPr>
              <w:t>886</w:t>
            </w:r>
          </w:p>
        </w:tc>
      </w:tr>
      <w:tr w:rsidR="005C6D52" w:rsidRPr="005B3147" w:rsidTr="00B35404">
        <w:trPr>
          <w:trHeight w:val="420"/>
        </w:trPr>
        <w:tc>
          <w:tcPr>
            <w:tcW w:w="2200" w:type="pct"/>
          </w:tcPr>
          <w:p w:rsidR="005C6D52" w:rsidRPr="00881BDB" w:rsidRDefault="005C6D52" w:rsidP="005C6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81BDB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600" w:type="pct"/>
            <w:shd w:val="clear" w:color="auto" w:fill="FFFFFF"/>
          </w:tcPr>
          <w:p w:rsidR="005C6D52" w:rsidRPr="00A062D0" w:rsidRDefault="00441267" w:rsidP="005C6D5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580</w:t>
            </w:r>
          </w:p>
        </w:tc>
        <w:tc>
          <w:tcPr>
            <w:tcW w:w="144" w:type="pct"/>
            <w:vAlign w:val="bottom"/>
          </w:tcPr>
          <w:p w:rsidR="005C6D52" w:rsidRPr="005B3147" w:rsidRDefault="005C6D52" w:rsidP="005C6D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95" w:type="pct"/>
          </w:tcPr>
          <w:p w:rsidR="005C6D52" w:rsidRPr="00A062D0" w:rsidRDefault="005C6D52" w:rsidP="005C6D5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A062D0">
              <w:rPr>
                <w:rFonts w:ascii="Angsana New" w:hAnsi="Angsana New"/>
                <w:sz w:val="30"/>
                <w:szCs w:val="30"/>
              </w:rPr>
              <w:t>5,854</w:t>
            </w:r>
          </w:p>
        </w:tc>
        <w:tc>
          <w:tcPr>
            <w:tcW w:w="144" w:type="pct"/>
            <w:vAlign w:val="bottom"/>
          </w:tcPr>
          <w:p w:rsidR="005C6D52" w:rsidRPr="005B3147" w:rsidRDefault="005C6D52" w:rsidP="005C6D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4" w:type="pct"/>
            <w:vAlign w:val="bottom"/>
          </w:tcPr>
          <w:p w:rsidR="005C6D52" w:rsidRPr="00881BDB" w:rsidRDefault="005C6D52" w:rsidP="005C6D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  <w:tab w:val="left" w:pos="916"/>
              </w:tabs>
              <w:spacing w:after="0" w:line="240" w:lineRule="auto"/>
              <w:ind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BD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  <w:vAlign w:val="bottom"/>
          </w:tcPr>
          <w:p w:rsidR="005C6D52" w:rsidRPr="00881BDB" w:rsidRDefault="005C6D52" w:rsidP="005C6D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:rsidR="005C6D52" w:rsidRPr="00881BDB" w:rsidRDefault="005C6D52" w:rsidP="005C6D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  <w:tab w:val="left" w:pos="916"/>
              </w:tabs>
              <w:spacing w:after="0" w:line="240" w:lineRule="auto"/>
              <w:ind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BD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C6D52" w:rsidRPr="004B7F96" w:rsidTr="00B35404">
        <w:trPr>
          <w:trHeight w:val="420"/>
        </w:trPr>
        <w:tc>
          <w:tcPr>
            <w:tcW w:w="2200" w:type="pct"/>
          </w:tcPr>
          <w:p w:rsidR="005C6D52" w:rsidRPr="00881BDB" w:rsidRDefault="005C6D52" w:rsidP="005C6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B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5C6D52" w:rsidRPr="00A062D0" w:rsidRDefault="00441267" w:rsidP="005C6D5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180,146</w:t>
            </w:r>
          </w:p>
        </w:tc>
        <w:tc>
          <w:tcPr>
            <w:tcW w:w="144" w:type="pct"/>
            <w:vAlign w:val="bottom"/>
          </w:tcPr>
          <w:p w:rsidR="005C6D52" w:rsidRPr="005B3147" w:rsidRDefault="005C6D52" w:rsidP="005C6D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:rsidR="005C6D52" w:rsidRPr="00A062D0" w:rsidRDefault="005C6D52" w:rsidP="005C6D5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62D0">
              <w:rPr>
                <w:rFonts w:ascii="Angsana New" w:hAnsi="Angsana New"/>
                <w:b/>
                <w:bCs/>
                <w:sz w:val="30"/>
                <w:szCs w:val="30"/>
              </w:rPr>
              <w:t>42,95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4" w:type="pct"/>
            <w:vAlign w:val="bottom"/>
          </w:tcPr>
          <w:p w:rsidR="005C6D52" w:rsidRPr="005B3147" w:rsidRDefault="005C6D52" w:rsidP="005C6D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C6D52" w:rsidRPr="00881BDB" w:rsidRDefault="005C6D52" w:rsidP="005C6D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3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1,465</w:t>
            </w:r>
          </w:p>
        </w:tc>
        <w:tc>
          <w:tcPr>
            <w:tcW w:w="137" w:type="pct"/>
            <w:vAlign w:val="bottom"/>
          </w:tcPr>
          <w:p w:rsidR="005C6D52" w:rsidRPr="00881BDB" w:rsidRDefault="005C6D52" w:rsidP="005C6D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C6D52" w:rsidRPr="00881BDB" w:rsidRDefault="005C6D52" w:rsidP="005C6D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3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BDB">
              <w:rPr>
                <w:rFonts w:ascii="Angsana New" w:hAnsi="Angsana New"/>
                <w:b/>
                <w:bCs/>
                <w:sz w:val="30"/>
                <w:szCs w:val="30"/>
              </w:rPr>
              <w:t>1,816</w:t>
            </w:r>
          </w:p>
        </w:tc>
      </w:tr>
    </w:tbl>
    <w:p w:rsidR="00665263" w:rsidRPr="005A31A2" w:rsidRDefault="00EB0F09" w:rsidP="00E47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pacing w:val="-4"/>
          <w:sz w:val="24"/>
          <w:szCs w:val="24"/>
        </w:rPr>
      </w:pPr>
      <w:r>
        <w:rPr>
          <w:rFonts w:ascii="Angsana New" w:hAnsi="Angsana New"/>
          <w:spacing w:val="-4"/>
          <w:sz w:val="30"/>
          <w:szCs w:val="30"/>
        </w:rPr>
        <w:tab/>
      </w:r>
    </w:p>
    <w:p w:rsidR="001F0D56" w:rsidRPr="00EB0F09" w:rsidRDefault="001F0D56" w:rsidP="0066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-4"/>
          <w:sz w:val="30"/>
          <w:szCs w:val="30"/>
        </w:rPr>
      </w:pPr>
      <w:r w:rsidRPr="00EB0F09">
        <w:rPr>
          <w:rFonts w:ascii="Angsana New" w:hAnsi="Angsana New"/>
          <w:spacing w:val="-4"/>
          <w:sz w:val="30"/>
          <w:szCs w:val="30"/>
          <w:cs/>
        </w:rPr>
        <w:t xml:space="preserve">บริษัทมีภาระผูกพันตามสัญญาเช่าและบริการโดยสัญญามีระยะเวลา </w:t>
      </w:r>
      <w:r w:rsidRPr="00EB0F09">
        <w:rPr>
          <w:rFonts w:ascii="Angsana New" w:hAnsi="Angsana New"/>
          <w:spacing w:val="-4"/>
          <w:sz w:val="30"/>
          <w:szCs w:val="30"/>
        </w:rPr>
        <w:t>1</w:t>
      </w:r>
      <w:r w:rsidR="009565D7" w:rsidRPr="00EB0F09">
        <w:rPr>
          <w:rFonts w:ascii="Angsana New" w:hAnsi="Angsana New"/>
          <w:spacing w:val="-4"/>
          <w:sz w:val="30"/>
          <w:szCs w:val="30"/>
        </w:rPr>
        <w:t xml:space="preserve"> </w:t>
      </w:r>
      <w:r w:rsidR="009565D7" w:rsidRPr="00EB0F09">
        <w:rPr>
          <w:rFonts w:ascii="Angsana New" w:hAnsi="Angsana New" w:hint="cs"/>
          <w:spacing w:val="-4"/>
          <w:sz w:val="30"/>
          <w:szCs w:val="30"/>
          <w:cs/>
        </w:rPr>
        <w:t>ถึง</w:t>
      </w:r>
      <w:r w:rsidRPr="00EB0F09">
        <w:rPr>
          <w:rFonts w:ascii="Angsana New" w:hAnsi="Angsana New"/>
          <w:spacing w:val="-4"/>
          <w:sz w:val="30"/>
          <w:szCs w:val="30"/>
        </w:rPr>
        <w:t xml:space="preserve"> </w:t>
      </w:r>
      <w:r w:rsidR="00BD694D">
        <w:rPr>
          <w:rFonts w:ascii="Angsana New" w:hAnsi="Angsana New"/>
          <w:spacing w:val="-4"/>
          <w:sz w:val="30"/>
          <w:szCs w:val="30"/>
        </w:rPr>
        <w:t>15</w:t>
      </w:r>
      <w:r w:rsidRPr="00EB0F09">
        <w:rPr>
          <w:rFonts w:ascii="Angsana New" w:hAnsi="Angsana New"/>
          <w:spacing w:val="-4"/>
          <w:sz w:val="30"/>
          <w:szCs w:val="30"/>
          <w:cs/>
        </w:rPr>
        <w:t xml:space="preserve"> ปี </w:t>
      </w:r>
    </w:p>
    <w:p w:rsidR="001F0D56" w:rsidRPr="005A31A2" w:rsidRDefault="001F0D56" w:rsidP="001F0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4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12"/>
        <w:gridCol w:w="33"/>
        <w:gridCol w:w="239"/>
        <w:gridCol w:w="1125"/>
        <w:gridCol w:w="237"/>
        <w:gridCol w:w="1098"/>
        <w:gridCol w:w="241"/>
        <w:gridCol w:w="1135"/>
      </w:tblGrid>
      <w:tr w:rsidR="00D93035" w:rsidRPr="00D3037D" w:rsidTr="00D93035">
        <w:trPr>
          <w:cantSplit/>
          <w:trHeight w:val="420"/>
          <w:tblHeader/>
        </w:trPr>
        <w:tc>
          <w:tcPr>
            <w:tcW w:w="2184" w:type="pct"/>
          </w:tcPr>
          <w:p w:rsidR="00D93035" w:rsidRPr="00CD5290" w:rsidRDefault="00D93035" w:rsidP="003D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pct"/>
            <w:gridSpan w:val="4"/>
          </w:tcPr>
          <w:p w:rsidR="00D93035" w:rsidRPr="00D3037D" w:rsidRDefault="00D93035" w:rsidP="003D6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0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:rsidR="00D93035" w:rsidRPr="00D3037D" w:rsidRDefault="00D93035" w:rsidP="003D6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4" w:type="pct"/>
            <w:gridSpan w:val="3"/>
          </w:tcPr>
          <w:p w:rsidR="00D93035" w:rsidRPr="00D3037D" w:rsidRDefault="00D93035" w:rsidP="003D6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งบการเงินฉพาะกิจการ</w:t>
            </w:r>
          </w:p>
        </w:tc>
      </w:tr>
      <w:tr w:rsidR="00B35404" w:rsidRPr="00D3037D" w:rsidTr="00D93035">
        <w:trPr>
          <w:cantSplit/>
          <w:trHeight w:val="420"/>
          <w:tblHeader/>
        </w:trPr>
        <w:tc>
          <w:tcPr>
            <w:tcW w:w="2184" w:type="pct"/>
          </w:tcPr>
          <w:p w:rsidR="00B35404" w:rsidRPr="00D3037D" w:rsidRDefault="00B35404" w:rsidP="00B35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</w:tcPr>
          <w:p w:rsidR="00B35404" w:rsidRPr="00881BDB" w:rsidRDefault="00B35404" w:rsidP="00B35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  <w:gridSpan w:val="2"/>
          </w:tcPr>
          <w:p w:rsidR="00B35404" w:rsidRPr="00881BDB" w:rsidRDefault="00B35404" w:rsidP="00B35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B35404" w:rsidRPr="00881BDB" w:rsidRDefault="00B35404" w:rsidP="00B35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28" w:type="pct"/>
          </w:tcPr>
          <w:p w:rsidR="00B35404" w:rsidRPr="00881BDB" w:rsidRDefault="00B35404" w:rsidP="00B35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B35404" w:rsidRPr="00881BDB" w:rsidRDefault="00B35404" w:rsidP="00B35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0" w:type="pct"/>
          </w:tcPr>
          <w:p w:rsidR="00B35404" w:rsidRPr="00881BDB" w:rsidRDefault="00B35404" w:rsidP="00B35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:rsidR="00B35404" w:rsidRPr="00881BDB" w:rsidRDefault="00B35404" w:rsidP="00B35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B35404" w:rsidRPr="00D3037D" w:rsidTr="00D93035">
        <w:trPr>
          <w:trHeight w:val="420"/>
        </w:trPr>
        <w:tc>
          <w:tcPr>
            <w:tcW w:w="2184" w:type="pct"/>
          </w:tcPr>
          <w:p w:rsidR="00B35404" w:rsidRPr="00D3037D" w:rsidRDefault="00B35404" w:rsidP="00B35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16" w:type="pct"/>
            <w:gridSpan w:val="8"/>
          </w:tcPr>
          <w:p w:rsidR="00B35404" w:rsidRPr="002B1466" w:rsidRDefault="00B35404" w:rsidP="00B3540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7"/>
              </w:tabs>
              <w:spacing w:line="240" w:lineRule="auto"/>
              <w:ind w:left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B146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B14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35404" w:rsidRPr="00D3037D" w:rsidTr="00391912">
        <w:trPr>
          <w:trHeight w:val="420"/>
        </w:trPr>
        <w:tc>
          <w:tcPr>
            <w:tcW w:w="2184" w:type="pct"/>
          </w:tcPr>
          <w:p w:rsidR="00B35404" w:rsidRPr="00D3037D" w:rsidRDefault="00B35404" w:rsidP="00B35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303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18" w:type="pct"/>
            <w:gridSpan w:val="2"/>
          </w:tcPr>
          <w:p w:rsidR="00B35404" w:rsidRPr="00D3037D" w:rsidRDefault="00B35404" w:rsidP="00B3540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7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B35404" w:rsidRPr="00D3037D" w:rsidRDefault="00B35404" w:rsidP="00B3540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B35404" w:rsidRPr="00D3037D" w:rsidRDefault="00B35404" w:rsidP="00B3540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7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:rsidR="00B35404" w:rsidRPr="00D3037D" w:rsidRDefault="00B35404" w:rsidP="00B3540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7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B35404" w:rsidRPr="00D3037D" w:rsidRDefault="00B35404" w:rsidP="00B3540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7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:rsidR="00B35404" w:rsidRPr="00D3037D" w:rsidRDefault="00B35404" w:rsidP="00B3540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7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:rsidR="00B35404" w:rsidRPr="00D3037D" w:rsidRDefault="00B35404" w:rsidP="00B3540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7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5404" w:rsidRPr="005B3147" w:rsidTr="00391912">
        <w:trPr>
          <w:trHeight w:val="420"/>
        </w:trPr>
        <w:tc>
          <w:tcPr>
            <w:tcW w:w="2184" w:type="pct"/>
            <w:shd w:val="clear" w:color="auto" w:fill="auto"/>
          </w:tcPr>
          <w:p w:rsidR="00B35404" w:rsidRPr="00D3037D" w:rsidRDefault="00B35404" w:rsidP="00B35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037D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  <w:r w:rsidRPr="00D3037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18" w:type="pct"/>
            <w:gridSpan w:val="2"/>
            <w:tcBorders>
              <w:bottom w:val="double" w:sz="4" w:space="0" w:color="auto"/>
            </w:tcBorders>
            <w:shd w:val="clear" w:color="auto" w:fill="FFFFFF"/>
            <w:vAlign w:val="bottom"/>
          </w:tcPr>
          <w:p w:rsidR="00B35404" w:rsidRPr="00D3037D" w:rsidRDefault="00441267" w:rsidP="00B35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1,101,682</w:t>
            </w:r>
          </w:p>
        </w:tc>
        <w:tc>
          <w:tcPr>
            <w:tcW w:w="129" w:type="pct"/>
            <w:shd w:val="clear" w:color="auto" w:fill="auto"/>
            <w:vAlign w:val="bottom"/>
          </w:tcPr>
          <w:p w:rsidR="00B35404" w:rsidRPr="00D3037D" w:rsidRDefault="00B35404" w:rsidP="00B35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35404" w:rsidRPr="00D3037D" w:rsidRDefault="00B35404" w:rsidP="00B35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1,088,675</w:t>
            </w:r>
          </w:p>
        </w:tc>
        <w:tc>
          <w:tcPr>
            <w:tcW w:w="128" w:type="pct"/>
          </w:tcPr>
          <w:p w:rsidR="00B35404" w:rsidRPr="00D3037D" w:rsidRDefault="00B35404" w:rsidP="00B35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  <w:shd w:val="clear" w:color="auto" w:fill="FFFFFF"/>
            <w:vAlign w:val="bottom"/>
          </w:tcPr>
          <w:p w:rsidR="00B35404" w:rsidRPr="00D3037D" w:rsidRDefault="005C6D52" w:rsidP="00B35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19,516</w:t>
            </w:r>
          </w:p>
        </w:tc>
        <w:tc>
          <w:tcPr>
            <w:tcW w:w="130" w:type="pct"/>
            <w:shd w:val="clear" w:color="auto" w:fill="auto"/>
            <w:vAlign w:val="bottom"/>
          </w:tcPr>
          <w:p w:rsidR="00B35404" w:rsidRPr="00D3037D" w:rsidRDefault="00B35404" w:rsidP="00B35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35404" w:rsidRPr="00D3037D" w:rsidRDefault="00B35404" w:rsidP="00B35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9,430</w:t>
            </w:r>
          </w:p>
        </w:tc>
      </w:tr>
    </w:tbl>
    <w:p w:rsidR="00873F7F" w:rsidRDefault="00873F7F" w:rsidP="000168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445411" w:rsidRDefault="00445411" w:rsidP="00445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-4"/>
          <w:sz w:val="30"/>
          <w:szCs w:val="30"/>
        </w:rPr>
      </w:pPr>
      <w:r w:rsidRPr="005A0A98">
        <w:rPr>
          <w:rFonts w:ascii="Angsana New" w:hAnsi="Angsana New"/>
          <w:spacing w:val="-4"/>
          <w:sz w:val="30"/>
          <w:szCs w:val="30"/>
          <w:cs/>
        </w:rPr>
        <w:t xml:space="preserve">บริษัทย่อยมีภาระผูกพันตามสัญญาเช่าใช้บริการโครงข่ายโทรทัศน์ประเภทที่ใช้คลื่นความถี่ภาคพื้นดินในระบบดิจิทัล กับสถานีวิทยุโทรทัศน์กองทัพบก โดยตกลงจะใช้บริการเป็นระยะเวลา 14 ปี 5 เดือน (นับตั้งแต่วันที่ 17 มกราคม 2557 ถึงวันที่ 31 พฤษภาคม 2571) </w:t>
      </w:r>
      <w:r w:rsidRPr="000A3D13">
        <w:rPr>
          <w:rFonts w:ascii="Angsana New" w:hAnsi="Angsana New"/>
          <w:spacing w:val="-4"/>
          <w:sz w:val="30"/>
          <w:szCs w:val="30"/>
          <w:cs/>
        </w:rPr>
        <w:t>บริษัท</w:t>
      </w:r>
      <w:r>
        <w:rPr>
          <w:rFonts w:ascii="Angsana New" w:hAnsi="Angsana New" w:hint="cs"/>
          <w:spacing w:val="-4"/>
          <w:sz w:val="30"/>
          <w:szCs w:val="30"/>
          <w:cs/>
        </w:rPr>
        <w:t>ย่อย</w:t>
      </w:r>
      <w:r w:rsidRPr="000A3D13">
        <w:rPr>
          <w:rFonts w:ascii="Angsana New" w:hAnsi="Angsana New"/>
          <w:spacing w:val="-4"/>
          <w:sz w:val="30"/>
          <w:szCs w:val="30"/>
          <w:cs/>
        </w:rPr>
        <w:t xml:space="preserve">มีภาระผูกพันต้องจ่ายค่าใช้บริการเป็นจำนวนเงิน 10.50 ล้านบาท ตั้งแต่วันที่         </w:t>
      </w:r>
      <w:r>
        <w:rPr>
          <w:rFonts w:ascii="Angsana New" w:hAnsi="Angsana New"/>
          <w:spacing w:val="-4"/>
          <w:sz w:val="30"/>
          <w:szCs w:val="30"/>
        </w:rPr>
        <w:t xml:space="preserve">  </w:t>
      </w:r>
      <w:r w:rsidRPr="000A3D13">
        <w:rPr>
          <w:rFonts w:ascii="Angsana New" w:hAnsi="Angsana New"/>
          <w:spacing w:val="-4"/>
          <w:sz w:val="30"/>
          <w:szCs w:val="30"/>
          <w:cs/>
        </w:rPr>
        <w:t xml:space="preserve"> 1 มิถุนายน 2561 ถึงวันที่ 31 พฤษภาคม 2563 และจำนวนเงิน 14.16 ล้านบาท ต่อเดือน ตั้งแต่ 1 มิถุนายน 2563        </w:t>
      </w:r>
      <w:r>
        <w:rPr>
          <w:rFonts w:ascii="Angsana New" w:hAnsi="Angsana New"/>
          <w:spacing w:val="-4"/>
          <w:sz w:val="30"/>
          <w:szCs w:val="30"/>
        </w:rPr>
        <w:t xml:space="preserve">     </w:t>
      </w:r>
      <w:r w:rsidRPr="000A3D13">
        <w:rPr>
          <w:rFonts w:ascii="Angsana New" w:hAnsi="Angsana New"/>
          <w:spacing w:val="-4"/>
          <w:sz w:val="30"/>
          <w:szCs w:val="30"/>
          <w:cs/>
        </w:rPr>
        <w:t xml:space="preserve">  เป็นต้นไป</w:t>
      </w:r>
    </w:p>
    <w:p w:rsidR="00445411" w:rsidRDefault="00445411" w:rsidP="00445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z w:val="30"/>
          <w:szCs w:val="30"/>
          <w:cs/>
          <w:lang w:eastAsia="x-none"/>
        </w:rPr>
      </w:pPr>
    </w:p>
    <w:p w:rsidR="00445411" w:rsidRDefault="00445411" w:rsidP="00445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i/>
          <w:iCs/>
          <w:spacing w:val="4"/>
          <w:sz w:val="30"/>
          <w:szCs w:val="30"/>
        </w:rPr>
      </w:pPr>
      <w:r w:rsidRPr="00A05403">
        <w:rPr>
          <w:rFonts w:ascii="Angsana New" w:hAnsi="Angsana New"/>
          <w:spacing w:val="4"/>
          <w:sz w:val="30"/>
          <w:szCs w:val="30"/>
          <w:cs/>
        </w:rPr>
        <w:lastRenderedPageBreak/>
        <w:t>บริษัทย่อยได้ทำสัญญากับบริษัทในประเทศสองแห่ง เพื่อใช้บริการเกี่ยวกับการรวมสัญญาณโทรทัศน์</w:t>
      </w:r>
      <w:r w:rsidRPr="00A05403">
        <w:rPr>
          <w:rFonts w:ascii="Angsana New" w:hAnsi="Angsana New"/>
          <w:spacing w:val="4"/>
          <w:sz w:val="30"/>
          <w:szCs w:val="30"/>
        </w:rPr>
        <w:br/>
      </w:r>
      <w:r w:rsidRPr="00A05403">
        <w:rPr>
          <w:rFonts w:ascii="Angsana New" w:hAnsi="Angsana New"/>
          <w:spacing w:val="4"/>
          <w:sz w:val="30"/>
          <w:szCs w:val="30"/>
          <w:cs/>
        </w:rPr>
        <w:t>ทั้งสัญญาณภาพและสัญญาณเสียง รวมถึงบริการอื่น</w:t>
      </w:r>
      <w:r w:rsidRPr="00A05403">
        <w:rPr>
          <w:rFonts w:ascii="Angsana New" w:hAnsi="Angsana New"/>
          <w:spacing w:val="4"/>
          <w:sz w:val="30"/>
          <w:szCs w:val="30"/>
        </w:rPr>
        <w:t xml:space="preserve"> </w:t>
      </w:r>
      <w:r w:rsidRPr="00A05403">
        <w:rPr>
          <w:rFonts w:ascii="Angsana New" w:hAnsi="Angsana New"/>
          <w:spacing w:val="4"/>
          <w:sz w:val="30"/>
          <w:szCs w:val="30"/>
          <w:cs/>
        </w:rPr>
        <w:t>ๆ</w:t>
      </w:r>
      <w:r w:rsidRPr="00A05403">
        <w:rPr>
          <w:rFonts w:ascii="Angsana New" w:hAnsi="Angsana New"/>
          <w:spacing w:val="4"/>
          <w:sz w:val="30"/>
          <w:szCs w:val="30"/>
        </w:rPr>
        <w:t xml:space="preserve"> </w:t>
      </w:r>
      <w:r w:rsidRPr="00A05403">
        <w:rPr>
          <w:rFonts w:ascii="Angsana New" w:hAnsi="Angsana New"/>
          <w:spacing w:val="4"/>
          <w:sz w:val="30"/>
          <w:szCs w:val="30"/>
          <w:cs/>
        </w:rPr>
        <w:t xml:space="preserve">ที่เกี่ยวข้อง และการให้บริการบีบอัดสัญญาณโทรทัศน์ </w:t>
      </w:r>
      <w:r w:rsidRPr="00A05403">
        <w:rPr>
          <w:rFonts w:ascii="Angsana New" w:hAnsi="Angsana New"/>
          <w:spacing w:val="4"/>
          <w:sz w:val="30"/>
          <w:szCs w:val="30"/>
        </w:rPr>
        <w:br/>
      </w:r>
      <w:r w:rsidRPr="00A05403">
        <w:rPr>
          <w:rFonts w:ascii="Angsana New" w:hAnsi="Angsana New"/>
          <w:spacing w:val="4"/>
          <w:sz w:val="30"/>
          <w:szCs w:val="30"/>
          <w:cs/>
        </w:rPr>
        <w:t xml:space="preserve">ส่งสัญญาณโทรทัศน์ขึ้นสู่ดาวเทียม </w:t>
      </w:r>
      <w:r w:rsidRPr="00A05403">
        <w:rPr>
          <w:rFonts w:ascii="Angsana New" w:hAnsi="Angsana New"/>
          <w:spacing w:val="4"/>
          <w:sz w:val="30"/>
          <w:szCs w:val="30"/>
        </w:rPr>
        <w:t xml:space="preserve">C-band </w:t>
      </w:r>
      <w:r w:rsidRPr="00A05403">
        <w:rPr>
          <w:rFonts w:ascii="Angsana New" w:hAnsi="Angsana New"/>
          <w:spacing w:val="4"/>
          <w:sz w:val="30"/>
          <w:szCs w:val="30"/>
          <w:cs/>
        </w:rPr>
        <w:t xml:space="preserve">และ </w:t>
      </w:r>
      <w:r w:rsidRPr="00A05403">
        <w:rPr>
          <w:rFonts w:ascii="Angsana New" w:hAnsi="Angsana New"/>
          <w:spacing w:val="4"/>
          <w:sz w:val="30"/>
          <w:szCs w:val="30"/>
        </w:rPr>
        <w:t xml:space="preserve">Ku-band </w:t>
      </w:r>
      <w:r w:rsidRPr="00A05403">
        <w:rPr>
          <w:rFonts w:ascii="Angsana New" w:hAnsi="Angsana New"/>
          <w:spacing w:val="4"/>
          <w:sz w:val="30"/>
          <w:szCs w:val="30"/>
          <w:cs/>
        </w:rPr>
        <w:t xml:space="preserve">สำหรับการใช้งานระยะเวลา </w:t>
      </w:r>
      <w:r w:rsidRPr="00A05403">
        <w:rPr>
          <w:rFonts w:ascii="Angsana New" w:hAnsi="Angsana New"/>
          <w:spacing w:val="4"/>
          <w:sz w:val="30"/>
          <w:szCs w:val="30"/>
        </w:rPr>
        <w:t>1</w:t>
      </w:r>
      <w:r w:rsidRPr="00A05403">
        <w:rPr>
          <w:rFonts w:ascii="Angsana New" w:hAnsi="Angsana New"/>
          <w:spacing w:val="4"/>
          <w:sz w:val="30"/>
          <w:szCs w:val="30"/>
          <w:cs/>
        </w:rPr>
        <w:t xml:space="preserve"> ปี (นับตั้งแต่วันที่</w:t>
      </w:r>
      <w:r w:rsidRPr="00A05403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>
        <w:rPr>
          <w:rFonts w:ascii="Angsana New" w:hAnsi="Angsana New"/>
          <w:spacing w:val="4"/>
          <w:sz w:val="30"/>
          <w:szCs w:val="30"/>
        </w:rPr>
        <w:t xml:space="preserve">       </w:t>
      </w:r>
      <w:r w:rsidRPr="004522B8">
        <w:rPr>
          <w:rFonts w:ascii="Angsana New" w:hAnsi="Angsana New"/>
          <w:spacing w:val="-4"/>
          <w:sz w:val="30"/>
          <w:szCs w:val="30"/>
          <w:cs/>
        </w:rPr>
        <w:t>25 เมษายน 2560 ถึงวันที่ 24 เมษายน 256</w:t>
      </w:r>
      <w:r w:rsidRPr="004522B8">
        <w:rPr>
          <w:rFonts w:ascii="Angsana New" w:hAnsi="Angsana New"/>
          <w:spacing w:val="-4"/>
          <w:sz w:val="30"/>
          <w:szCs w:val="30"/>
        </w:rPr>
        <w:t>1</w:t>
      </w:r>
      <w:r w:rsidRPr="004522B8">
        <w:rPr>
          <w:rFonts w:ascii="Angsana New" w:hAnsi="Angsana New"/>
          <w:spacing w:val="-4"/>
          <w:sz w:val="30"/>
          <w:szCs w:val="30"/>
          <w:cs/>
        </w:rPr>
        <w:t>) ในระหว่าง</w:t>
      </w:r>
      <w:r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Pr="004522B8">
        <w:rPr>
          <w:rFonts w:ascii="Angsana New" w:hAnsi="Angsana New" w:hint="cs"/>
          <w:spacing w:val="-4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pacing w:val="-4"/>
          <w:sz w:val="30"/>
          <w:szCs w:val="30"/>
        </w:rPr>
        <w:t xml:space="preserve">31 </w:t>
      </w:r>
      <w:r>
        <w:rPr>
          <w:rFonts w:ascii="Angsana New" w:hAnsi="Angsana New" w:hint="cs"/>
          <w:spacing w:val="-4"/>
          <w:sz w:val="30"/>
          <w:szCs w:val="30"/>
          <w:cs/>
        </w:rPr>
        <w:t>ธันวาคม 2561</w:t>
      </w:r>
      <w:r w:rsidRPr="004522B8">
        <w:rPr>
          <w:rFonts w:ascii="Angsana New" w:hAnsi="Angsana New"/>
          <w:spacing w:val="-4"/>
          <w:sz w:val="30"/>
          <w:szCs w:val="30"/>
          <w:cs/>
        </w:rPr>
        <w:t xml:space="preserve"> ได้มีการทำสัญญา</w:t>
      </w:r>
      <w:r w:rsidRPr="000F02D9">
        <w:rPr>
          <w:rFonts w:ascii="Angsana New" w:hAnsi="Angsana New"/>
          <w:spacing w:val="4"/>
          <w:sz w:val="30"/>
          <w:szCs w:val="30"/>
          <w:cs/>
        </w:rPr>
        <w:t>แก้ไขเพิ่มเติม โดยขยายระยะเวลาการให้บริการเป็นสิ้นสุดวันที่ 19 ธันวาคม 2562</w:t>
      </w:r>
      <w:r w:rsidRPr="00A05403">
        <w:rPr>
          <w:rFonts w:ascii="Angsana New" w:hAnsi="Angsana New"/>
          <w:spacing w:val="4"/>
          <w:sz w:val="30"/>
          <w:szCs w:val="30"/>
          <w:cs/>
        </w:rPr>
        <w:t>โดยบริษัท</w:t>
      </w:r>
      <w:r>
        <w:rPr>
          <w:rFonts w:ascii="Angsana New" w:hAnsi="Angsana New" w:hint="cs"/>
          <w:spacing w:val="4"/>
          <w:sz w:val="30"/>
          <w:szCs w:val="30"/>
          <w:cs/>
        </w:rPr>
        <w:t>ย่อย</w:t>
      </w:r>
      <w:r w:rsidRPr="00A05403">
        <w:rPr>
          <w:rFonts w:ascii="Angsana New" w:hAnsi="Angsana New"/>
          <w:spacing w:val="4"/>
          <w:sz w:val="30"/>
          <w:szCs w:val="30"/>
          <w:cs/>
        </w:rPr>
        <w:t>ต้องจ่ายค่าใช้บริการดังกล่าวตามที่ระบุไว้ในสัญญา</w:t>
      </w:r>
      <w:r>
        <w:rPr>
          <w:rFonts w:ascii="Angsana New" w:hAnsi="Angsana New"/>
          <w:spacing w:val="4"/>
          <w:sz w:val="30"/>
          <w:szCs w:val="30"/>
        </w:rPr>
        <w:t xml:space="preserve"> </w:t>
      </w:r>
      <w:r w:rsidRPr="00E237F3">
        <w:rPr>
          <w:rFonts w:ascii="Angsana New" w:hAnsi="Angsana New" w:hint="cs"/>
          <w:spacing w:val="4"/>
          <w:sz w:val="30"/>
          <w:szCs w:val="30"/>
          <w:cs/>
        </w:rPr>
        <w:t>ในระหว่าง</w:t>
      </w:r>
      <w:r>
        <w:rPr>
          <w:rFonts w:ascii="Angsana New" w:hAnsi="Angsana New" w:hint="cs"/>
          <w:spacing w:val="4"/>
          <w:sz w:val="30"/>
          <w:szCs w:val="30"/>
          <w:cs/>
        </w:rPr>
        <w:t>ปี</w:t>
      </w:r>
      <w:r w:rsidRPr="00E237F3">
        <w:rPr>
          <w:rFonts w:ascii="Angsana New" w:hAnsi="Angsana New" w:hint="cs"/>
          <w:spacing w:val="4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pacing w:val="4"/>
          <w:sz w:val="30"/>
          <w:szCs w:val="30"/>
        </w:rPr>
        <w:t xml:space="preserve">31 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ธันวาคม </w:t>
      </w:r>
      <w:r w:rsidRPr="00E237F3">
        <w:rPr>
          <w:rFonts w:ascii="Angsana New" w:hAnsi="Angsana New"/>
          <w:spacing w:val="4"/>
          <w:sz w:val="30"/>
          <w:szCs w:val="30"/>
        </w:rPr>
        <w:t xml:space="preserve">2561 </w:t>
      </w:r>
      <w:r w:rsidRPr="00E237F3">
        <w:rPr>
          <w:rFonts w:ascii="Angsana New" w:hAnsi="Angsana New" w:hint="cs"/>
          <w:spacing w:val="4"/>
          <w:sz w:val="30"/>
          <w:szCs w:val="30"/>
          <w:cs/>
        </w:rPr>
        <w:t>บริษัท</w:t>
      </w:r>
      <w:r>
        <w:rPr>
          <w:rFonts w:ascii="Angsana New" w:hAnsi="Angsana New" w:hint="cs"/>
          <w:spacing w:val="4"/>
          <w:sz w:val="30"/>
          <w:szCs w:val="30"/>
          <w:cs/>
        </w:rPr>
        <w:t>ย่อย</w:t>
      </w:r>
      <w:r w:rsidRPr="00E237F3">
        <w:rPr>
          <w:rFonts w:ascii="Angsana New" w:hAnsi="Angsana New" w:hint="cs"/>
          <w:spacing w:val="4"/>
          <w:sz w:val="30"/>
          <w:szCs w:val="30"/>
          <w:cs/>
        </w:rPr>
        <w:t>ได้รับการสนับสนุนค่าใช้จ่ายดังกล่าวจากสำนักงาน</w:t>
      </w:r>
      <w:r w:rsidRPr="00E237F3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E237F3">
        <w:rPr>
          <w:rFonts w:ascii="Angsana New" w:hAnsi="Angsana New" w:hint="cs"/>
          <w:spacing w:val="4"/>
          <w:sz w:val="30"/>
          <w:szCs w:val="30"/>
          <w:cs/>
        </w:rPr>
        <w:t>กสทช</w:t>
      </w:r>
      <w:r w:rsidRPr="00E237F3">
        <w:rPr>
          <w:rFonts w:ascii="Angsana New" w:hAnsi="Angsana New"/>
          <w:spacing w:val="4"/>
          <w:sz w:val="30"/>
          <w:szCs w:val="30"/>
          <w:cs/>
        </w:rPr>
        <w:t xml:space="preserve">. </w:t>
      </w:r>
      <w:r w:rsidR="009466F8">
        <w:rPr>
          <w:rFonts w:ascii="Angsana New" w:hAnsi="Angsana New" w:hint="cs"/>
          <w:spacing w:val="4"/>
          <w:sz w:val="30"/>
          <w:szCs w:val="30"/>
          <w:cs/>
        </w:rPr>
        <w:t xml:space="preserve">และบันทึกในบัญชี </w:t>
      </w:r>
      <w:r w:rsidR="009466F8">
        <w:rPr>
          <w:rFonts w:ascii="Angsana New" w:hAnsi="Angsana New"/>
          <w:spacing w:val="4"/>
          <w:sz w:val="30"/>
          <w:szCs w:val="30"/>
        </w:rPr>
        <w:t>“</w:t>
      </w:r>
      <w:r w:rsidR="00495880">
        <w:rPr>
          <w:rFonts w:ascii="Angsana New" w:hAnsi="Angsana New" w:hint="cs"/>
          <w:spacing w:val="4"/>
          <w:sz w:val="30"/>
          <w:szCs w:val="30"/>
          <w:cs/>
        </w:rPr>
        <w:t>รายได้อื่น</w:t>
      </w:r>
      <w:r w:rsidR="009466F8">
        <w:rPr>
          <w:rFonts w:ascii="Angsana New" w:hAnsi="Angsana New"/>
          <w:spacing w:val="4"/>
          <w:sz w:val="30"/>
          <w:szCs w:val="30"/>
        </w:rPr>
        <w:t xml:space="preserve">” </w:t>
      </w:r>
      <w:r w:rsidR="009466F8">
        <w:rPr>
          <w:rFonts w:ascii="Angsana New" w:hAnsi="Angsana New" w:hint="cs"/>
          <w:spacing w:val="4"/>
          <w:sz w:val="30"/>
          <w:szCs w:val="30"/>
          <w:cs/>
        </w:rPr>
        <w:t>ในงบกำไรขาดทุนเบ็ดเสร็จรวม</w:t>
      </w:r>
      <w:r w:rsidRPr="00E237F3">
        <w:rPr>
          <w:rFonts w:ascii="Angsana New" w:hAnsi="Angsana New" w:hint="cs"/>
          <w:spacing w:val="4"/>
          <w:sz w:val="30"/>
          <w:szCs w:val="30"/>
          <w:cs/>
        </w:rPr>
        <w:t>เป็นจำนวนเงิน</w:t>
      </w:r>
      <w:r w:rsidRPr="00E237F3">
        <w:rPr>
          <w:rFonts w:ascii="Angsana New" w:hAnsi="Angsana New"/>
          <w:spacing w:val="4"/>
          <w:sz w:val="30"/>
          <w:szCs w:val="30"/>
          <w:cs/>
        </w:rPr>
        <w:t xml:space="preserve"> </w:t>
      </w:r>
      <w:r>
        <w:rPr>
          <w:rFonts w:ascii="Angsana New" w:hAnsi="Angsana New"/>
          <w:spacing w:val="4"/>
          <w:sz w:val="30"/>
          <w:szCs w:val="30"/>
        </w:rPr>
        <w:t xml:space="preserve">41.85 </w:t>
      </w:r>
      <w:r>
        <w:rPr>
          <w:rFonts w:ascii="Angsana New" w:hAnsi="Angsana New" w:hint="cs"/>
          <w:spacing w:val="4"/>
          <w:sz w:val="30"/>
          <w:szCs w:val="30"/>
          <w:cs/>
        </w:rPr>
        <w:t>ล้านบาท</w:t>
      </w:r>
      <w:r>
        <w:rPr>
          <w:rFonts w:ascii="Angsana New" w:hAnsi="Angsana New"/>
          <w:spacing w:val="4"/>
          <w:sz w:val="30"/>
          <w:szCs w:val="30"/>
        </w:rPr>
        <w:t xml:space="preserve"> </w:t>
      </w:r>
      <w:r w:rsidRPr="00E237F3">
        <w:rPr>
          <w:rFonts w:ascii="Angsana New" w:hAnsi="Angsana New" w:hint="cs"/>
          <w:i/>
          <w:iCs/>
          <w:spacing w:val="4"/>
          <w:sz w:val="30"/>
          <w:szCs w:val="30"/>
          <w:cs/>
        </w:rPr>
        <w:t>(</w:t>
      </w:r>
      <w:r w:rsidRPr="00E237F3">
        <w:rPr>
          <w:rFonts w:ascii="Angsana New" w:hAnsi="Angsana New"/>
          <w:i/>
          <w:iCs/>
          <w:spacing w:val="4"/>
          <w:sz w:val="30"/>
          <w:szCs w:val="30"/>
        </w:rPr>
        <w:t xml:space="preserve">2560: </w:t>
      </w:r>
      <w:r>
        <w:rPr>
          <w:rFonts w:ascii="Angsana New" w:hAnsi="Angsana New"/>
          <w:i/>
          <w:iCs/>
          <w:spacing w:val="4"/>
          <w:sz w:val="30"/>
          <w:szCs w:val="30"/>
        </w:rPr>
        <w:t xml:space="preserve">9.80 </w:t>
      </w:r>
      <w:r>
        <w:rPr>
          <w:rFonts w:ascii="Angsana New" w:hAnsi="Angsana New" w:hint="cs"/>
          <w:i/>
          <w:iCs/>
          <w:spacing w:val="4"/>
          <w:sz w:val="30"/>
          <w:szCs w:val="30"/>
          <w:cs/>
        </w:rPr>
        <w:t>ล้านบาท</w:t>
      </w:r>
      <w:r w:rsidRPr="00E237F3">
        <w:rPr>
          <w:rFonts w:ascii="Angsana New" w:hAnsi="Angsana New" w:hint="cs"/>
          <w:i/>
          <w:iCs/>
          <w:spacing w:val="4"/>
          <w:sz w:val="30"/>
          <w:szCs w:val="30"/>
          <w:cs/>
        </w:rPr>
        <w:t>)</w:t>
      </w:r>
    </w:p>
    <w:p w:rsidR="00445411" w:rsidRDefault="00445411" w:rsidP="00445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4"/>
          <w:sz w:val="30"/>
          <w:szCs w:val="30"/>
        </w:rPr>
      </w:pPr>
    </w:p>
    <w:p w:rsidR="00445411" w:rsidRDefault="00445411" w:rsidP="00445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4"/>
          <w:sz w:val="30"/>
          <w:szCs w:val="30"/>
        </w:rPr>
      </w:pPr>
      <w:r w:rsidRPr="008044D6">
        <w:rPr>
          <w:rFonts w:ascii="Angsana New" w:hAnsi="Angsana New" w:hint="cs"/>
          <w:spacing w:val="4"/>
          <w:sz w:val="30"/>
          <w:szCs w:val="30"/>
          <w:cs/>
        </w:rPr>
        <w:t>บริษัท</w:t>
      </w:r>
      <w:r>
        <w:rPr>
          <w:rFonts w:ascii="Angsana New" w:hAnsi="Angsana New" w:hint="cs"/>
          <w:spacing w:val="4"/>
          <w:sz w:val="30"/>
          <w:szCs w:val="30"/>
          <w:cs/>
        </w:rPr>
        <w:t>ย่อย</w:t>
      </w:r>
      <w:r w:rsidRPr="008044D6">
        <w:rPr>
          <w:rFonts w:ascii="Angsana New" w:hAnsi="Angsana New" w:hint="cs"/>
          <w:spacing w:val="4"/>
          <w:sz w:val="30"/>
          <w:szCs w:val="30"/>
          <w:cs/>
        </w:rPr>
        <w:t>ได้ทำสัญญารับบริการการวัดผลความนิยมในการรับชมโทรทัศน์ของช่องโทรทัศน์ในประเทศไทยกับสมาคมในประเทศแห่งหนึ่ง</w:t>
      </w:r>
      <w:r w:rsidRPr="008044D6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8044D6">
        <w:rPr>
          <w:rFonts w:ascii="Angsana New" w:hAnsi="Angsana New" w:hint="cs"/>
          <w:spacing w:val="4"/>
          <w:sz w:val="30"/>
          <w:szCs w:val="30"/>
          <w:cs/>
        </w:rPr>
        <w:t>เป็นระยะเวลา</w:t>
      </w:r>
      <w:r w:rsidRPr="008044D6">
        <w:rPr>
          <w:rFonts w:ascii="Angsana New" w:hAnsi="Angsana New"/>
          <w:spacing w:val="4"/>
          <w:sz w:val="30"/>
          <w:szCs w:val="30"/>
          <w:cs/>
        </w:rPr>
        <w:t xml:space="preserve"> 6 </w:t>
      </w:r>
      <w:r w:rsidRPr="008044D6">
        <w:rPr>
          <w:rFonts w:ascii="Angsana New" w:hAnsi="Angsana New" w:hint="cs"/>
          <w:spacing w:val="4"/>
          <w:sz w:val="30"/>
          <w:szCs w:val="30"/>
          <w:cs/>
        </w:rPr>
        <w:t>ปี</w:t>
      </w:r>
      <w:r w:rsidRPr="008044D6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8044D6">
        <w:rPr>
          <w:rFonts w:ascii="Angsana New" w:hAnsi="Angsana New" w:hint="cs"/>
          <w:spacing w:val="4"/>
          <w:sz w:val="30"/>
          <w:szCs w:val="30"/>
          <w:cs/>
        </w:rPr>
        <w:t>โดยเริ่มตั้งแต่วันที่</w:t>
      </w:r>
      <w:r w:rsidRPr="008044D6">
        <w:rPr>
          <w:rFonts w:ascii="Angsana New" w:hAnsi="Angsana New"/>
          <w:spacing w:val="4"/>
          <w:sz w:val="30"/>
          <w:szCs w:val="30"/>
          <w:cs/>
        </w:rPr>
        <w:t xml:space="preserve"> 1</w:t>
      </w:r>
      <w:r w:rsidRPr="008044D6">
        <w:rPr>
          <w:rFonts w:ascii="Angsana New" w:hAnsi="Angsana New"/>
          <w:spacing w:val="4"/>
          <w:sz w:val="30"/>
          <w:szCs w:val="30"/>
        </w:rPr>
        <w:t xml:space="preserve"> </w:t>
      </w:r>
      <w:r w:rsidRPr="008044D6">
        <w:rPr>
          <w:rFonts w:ascii="Angsana New" w:hAnsi="Angsana New" w:hint="cs"/>
          <w:spacing w:val="4"/>
          <w:sz w:val="30"/>
          <w:szCs w:val="30"/>
          <w:cs/>
        </w:rPr>
        <w:t>มีนาคม</w:t>
      </w:r>
      <w:r w:rsidRPr="008044D6">
        <w:rPr>
          <w:rFonts w:ascii="Angsana New" w:hAnsi="Angsana New"/>
          <w:spacing w:val="4"/>
          <w:sz w:val="30"/>
          <w:szCs w:val="30"/>
          <w:cs/>
        </w:rPr>
        <w:t xml:space="preserve"> 255</w:t>
      </w:r>
      <w:r w:rsidRPr="008044D6">
        <w:rPr>
          <w:rFonts w:ascii="Angsana New" w:hAnsi="Angsana New"/>
          <w:spacing w:val="4"/>
          <w:sz w:val="30"/>
          <w:szCs w:val="30"/>
        </w:rPr>
        <w:t>9</w:t>
      </w:r>
      <w:r w:rsidRPr="008044D6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8044D6">
        <w:rPr>
          <w:rFonts w:ascii="Angsana New" w:hAnsi="Angsana New" w:hint="cs"/>
          <w:spacing w:val="4"/>
          <w:sz w:val="30"/>
          <w:szCs w:val="30"/>
          <w:cs/>
        </w:rPr>
        <w:t>ถึงวันที่</w:t>
      </w:r>
      <w:r w:rsidRPr="008044D6">
        <w:rPr>
          <w:rFonts w:ascii="Angsana New" w:hAnsi="Angsana New"/>
          <w:spacing w:val="4"/>
          <w:sz w:val="30"/>
          <w:szCs w:val="30"/>
          <w:cs/>
        </w:rPr>
        <w:t xml:space="preserve"> 30 </w:t>
      </w:r>
      <w:r w:rsidRPr="008044D6">
        <w:rPr>
          <w:rFonts w:ascii="Angsana New" w:hAnsi="Angsana New" w:hint="cs"/>
          <w:spacing w:val="4"/>
          <w:sz w:val="30"/>
          <w:szCs w:val="30"/>
          <w:cs/>
        </w:rPr>
        <w:t>เมษายน</w:t>
      </w:r>
      <w:r w:rsidRPr="008044D6">
        <w:rPr>
          <w:rFonts w:ascii="Angsana New" w:hAnsi="Angsana New"/>
          <w:spacing w:val="4"/>
          <w:sz w:val="30"/>
          <w:szCs w:val="30"/>
          <w:cs/>
        </w:rPr>
        <w:t xml:space="preserve"> 256</w:t>
      </w:r>
      <w:r w:rsidRPr="008044D6">
        <w:rPr>
          <w:rFonts w:ascii="Angsana New" w:hAnsi="Angsana New"/>
          <w:spacing w:val="4"/>
          <w:sz w:val="30"/>
          <w:szCs w:val="30"/>
        </w:rPr>
        <w:t>5</w:t>
      </w:r>
      <w:r w:rsidRPr="008044D6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8044D6">
        <w:rPr>
          <w:rFonts w:ascii="Angsana New" w:hAnsi="Angsana New" w:hint="cs"/>
          <w:spacing w:val="4"/>
          <w:sz w:val="30"/>
          <w:szCs w:val="30"/>
          <w:cs/>
        </w:rPr>
        <w:t>บริษัท</w:t>
      </w:r>
      <w:r>
        <w:rPr>
          <w:rFonts w:ascii="Angsana New" w:hAnsi="Angsana New" w:hint="cs"/>
          <w:spacing w:val="4"/>
          <w:sz w:val="30"/>
          <w:szCs w:val="30"/>
          <w:cs/>
        </w:rPr>
        <w:t>ย่อย</w:t>
      </w:r>
      <w:r w:rsidRPr="008044D6">
        <w:rPr>
          <w:rFonts w:ascii="Angsana New" w:hAnsi="Angsana New" w:hint="cs"/>
          <w:spacing w:val="4"/>
          <w:sz w:val="30"/>
          <w:szCs w:val="30"/>
          <w:cs/>
        </w:rPr>
        <w:t>ตกลงชำระค่าบริการตามอัตราที่ตกลงในสัญญา</w:t>
      </w:r>
      <w:r w:rsidRPr="008044D6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8044D6">
        <w:rPr>
          <w:rFonts w:ascii="Angsana New" w:hAnsi="Angsana New" w:hint="cs"/>
          <w:spacing w:val="4"/>
          <w:sz w:val="30"/>
          <w:szCs w:val="30"/>
          <w:cs/>
        </w:rPr>
        <w:t>ในระหว่างปี</w:t>
      </w:r>
      <w:r w:rsidRPr="008044D6">
        <w:rPr>
          <w:rFonts w:ascii="Angsana New" w:hAnsi="Angsana New"/>
          <w:spacing w:val="4"/>
          <w:sz w:val="30"/>
          <w:szCs w:val="30"/>
          <w:cs/>
        </w:rPr>
        <w:t xml:space="preserve"> 2560 </w:t>
      </w:r>
      <w:r w:rsidRPr="008044D6">
        <w:rPr>
          <w:rFonts w:ascii="Angsana New" w:hAnsi="Angsana New" w:hint="cs"/>
          <w:spacing w:val="4"/>
          <w:sz w:val="30"/>
          <w:szCs w:val="30"/>
          <w:cs/>
        </w:rPr>
        <w:t>ผู้ให้บริการได้ทำบันทึกแนบท้ายสัญญารับบริการดังกล่าว</w:t>
      </w:r>
      <w:r w:rsidRPr="008044D6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8044D6">
        <w:rPr>
          <w:rFonts w:ascii="Angsana New" w:hAnsi="Angsana New" w:hint="cs"/>
          <w:spacing w:val="4"/>
          <w:sz w:val="30"/>
          <w:szCs w:val="30"/>
          <w:cs/>
        </w:rPr>
        <w:t>โดยเปลี่ยนแปลงวันครบกำหนดชำระค่าบริการจากวันที่</w:t>
      </w:r>
      <w:r w:rsidRPr="008044D6">
        <w:rPr>
          <w:rFonts w:ascii="Angsana New" w:hAnsi="Angsana New"/>
          <w:spacing w:val="4"/>
          <w:sz w:val="30"/>
          <w:szCs w:val="30"/>
          <w:cs/>
        </w:rPr>
        <w:t xml:space="preserve"> 30 </w:t>
      </w:r>
      <w:r w:rsidRPr="008044D6">
        <w:rPr>
          <w:rFonts w:ascii="Angsana New" w:hAnsi="Angsana New" w:hint="cs"/>
          <w:spacing w:val="4"/>
          <w:sz w:val="30"/>
          <w:szCs w:val="30"/>
          <w:cs/>
        </w:rPr>
        <w:t>เมษายน</w:t>
      </w:r>
      <w:r w:rsidRPr="008044D6">
        <w:rPr>
          <w:rFonts w:ascii="Angsana New" w:hAnsi="Angsana New"/>
          <w:spacing w:val="4"/>
          <w:sz w:val="30"/>
          <w:szCs w:val="30"/>
          <w:cs/>
        </w:rPr>
        <w:t xml:space="preserve"> 2565 </w:t>
      </w:r>
      <w:r w:rsidRPr="008044D6">
        <w:rPr>
          <w:rFonts w:ascii="Angsana New" w:hAnsi="Angsana New" w:hint="cs"/>
          <w:spacing w:val="4"/>
          <w:sz w:val="30"/>
          <w:szCs w:val="30"/>
          <w:cs/>
        </w:rPr>
        <w:t>เป็นวันที่</w:t>
      </w:r>
      <w:r w:rsidRPr="008044D6">
        <w:rPr>
          <w:rFonts w:ascii="Angsana New" w:hAnsi="Angsana New"/>
          <w:spacing w:val="4"/>
          <w:sz w:val="30"/>
          <w:szCs w:val="30"/>
          <w:cs/>
        </w:rPr>
        <w:t xml:space="preserve"> 3</w:t>
      </w:r>
      <w:r>
        <w:rPr>
          <w:rFonts w:ascii="Angsana New" w:hAnsi="Angsana New"/>
          <w:spacing w:val="4"/>
          <w:sz w:val="30"/>
          <w:szCs w:val="30"/>
        </w:rPr>
        <w:t xml:space="preserve">1 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กรกฎาคม </w:t>
      </w:r>
      <w:r w:rsidRPr="008044D6">
        <w:rPr>
          <w:rFonts w:ascii="Angsana New" w:hAnsi="Angsana New"/>
          <w:spacing w:val="4"/>
          <w:sz w:val="30"/>
          <w:szCs w:val="30"/>
          <w:cs/>
        </w:rPr>
        <w:t xml:space="preserve">2566 </w:t>
      </w:r>
      <w:r w:rsidRPr="008044D6">
        <w:rPr>
          <w:rFonts w:ascii="Angsana New" w:hAnsi="Angsana New" w:hint="cs"/>
          <w:spacing w:val="4"/>
          <w:sz w:val="30"/>
          <w:szCs w:val="30"/>
          <w:cs/>
        </w:rPr>
        <w:t>โดยเงื่อนไขอื่นๆในสัญญาไม่เปลี่ยนแปลง</w:t>
      </w:r>
    </w:p>
    <w:p w:rsidR="00445411" w:rsidRPr="00CE458C" w:rsidRDefault="00445411" w:rsidP="00445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4"/>
          <w:sz w:val="30"/>
          <w:szCs w:val="30"/>
        </w:rPr>
      </w:pPr>
    </w:p>
    <w:p w:rsidR="00445411" w:rsidRPr="00D23AF9" w:rsidRDefault="00445411" w:rsidP="00445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9D2430">
        <w:rPr>
          <w:rFonts w:ascii="Angsana New" w:hAnsi="Angsana New"/>
          <w:spacing w:val="4"/>
          <w:sz w:val="30"/>
          <w:szCs w:val="30"/>
          <w:cs/>
        </w:rPr>
        <w:t>บริษัทย่อยมีภาระผูกพันตามการขออนุญาตให้ใช้สิทธิในกิจการกระจายเสียงและกิจการโทรทัศน์กับสำนักงานกสทช. ภายใต้ข้อกำหนด บริษัทจะต้องจ่ายค่าธรรมเนียมใบอนุญาตตามอัตราร้อยละของรายได้ก่อนหักค่าใช้จ่ายตามที่ระบุไว้ในประกาศคณะกรรมการกิจการกระจายเสียง กิจการโทรทัศน์และกิจการโทรคมนาคมแห่งชาติ เรื่อง ค่าธรรมเนียมใบอนุญาตประกอบกิจการกระจายเสียง หรือกิจการโทรทัศน์ (ฉบับที่ 2)</w:t>
      </w:r>
    </w:p>
    <w:p w:rsidR="00665263" w:rsidRDefault="00665263" w:rsidP="00DE5494">
      <w:pPr>
        <w:tabs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4"/>
          <w:sz w:val="30"/>
          <w:szCs w:val="30"/>
        </w:rPr>
      </w:pPr>
    </w:p>
    <w:p w:rsidR="00747EE1" w:rsidRPr="00D200E9" w:rsidRDefault="00747EE1" w:rsidP="00747EE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C596E">
        <w:rPr>
          <w:rFonts w:ascii="Angsana New" w:hAnsi="Angsana New"/>
          <w:b/>
          <w:bCs/>
          <w:sz w:val="30"/>
          <w:szCs w:val="30"/>
        </w:rPr>
        <w:t>3</w:t>
      </w:r>
      <w:r w:rsidR="00C06367">
        <w:rPr>
          <w:rFonts w:ascii="Angsana New" w:hAnsi="Angsana New"/>
          <w:b/>
          <w:bCs/>
          <w:sz w:val="30"/>
          <w:szCs w:val="30"/>
        </w:rPr>
        <w:t>8</w:t>
      </w:r>
      <w:r w:rsidRPr="00D200E9"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:rsidR="00747EE1" w:rsidRDefault="00747EE1" w:rsidP="00DE5494">
      <w:pPr>
        <w:tabs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4"/>
          <w:sz w:val="30"/>
          <w:szCs w:val="30"/>
        </w:rPr>
      </w:pPr>
    </w:p>
    <w:p w:rsidR="00C07676" w:rsidRPr="00D64F2A" w:rsidRDefault="00231580" w:rsidP="00D803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z w:val="30"/>
          <w:szCs w:val="30"/>
          <w:cs/>
        </w:rPr>
      </w:pPr>
      <w:r w:rsidRPr="00D64F2A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D64F2A">
        <w:rPr>
          <w:rFonts w:ascii="Angsana New" w:hAnsi="Angsana New"/>
          <w:sz w:val="30"/>
          <w:szCs w:val="30"/>
        </w:rPr>
        <w:t xml:space="preserve">24 </w:t>
      </w:r>
      <w:r w:rsidRPr="00D64F2A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D64F2A">
        <w:rPr>
          <w:rFonts w:ascii="Angsana New" w:hAnsi="Angsana New"/>
          <w:sz w:val="30"/>
          <w:szCs w:val="30"/>
        </w:rPr>
        <w:t xml:space="preserve">2562 </w:t>
      </w:r>
      <w:r w:rsidR="00D8039C" w:rsidRPr="00D64F2A">
        <w:rPr>
          <w:rFonts w:ascii="Angsana New" w:hAnsi="Angsana New" w:hint="cs"/>
          <w:sz w:val="30"/>
          <w:szCs w:val="30"/>
          <w:cs/>
        </w:rPr>
        <w:t>บริษัท</w:t>
      </w:r>
      <w:r w:rsidRPr="00D64F2A">
        <w:rPr>
          <w:rFonts w:ascii="Angsana New" w:hAnsi="Angsana New" w:hint="cs"/>
          <w:sz w:val="30"/>
          <w:szCs w:val="30"/>
          <w:cs/>
        </w:rPr>
        <w:t>ได้</w:t>
      </w:r>
      <w:r w:rsidR="00D8039C" w:rsidRPr="00D64F2A">
        <w:rPr>
          <w:rFonts w:ascii="Angsana New" w:hAnsi="Angsana New" w:hint="cs"/>
          <w:sz w:val="30"/>
          <w:szCs w:val="30"/>
          <w:cs/>
        </w:rPr>
        <w:t>ซื้อหุ้นเพิ่มทุนในบริษัท คาโดคาวะ อมรินทร์ จำกัด ซึ่งเป็นบริษัทร่วม</w:t>
      </w:r>
      <w:r w:rsidR="00A13025" w:rsidRPr="00D64F2A">
        <w:rPr>
          <w:rFonts w:ascii="Angsana New" w:hAnsi="Angsana New" w:hint="cs"/>
          <w:sz w:val="30"/>
          <w:szCs w:val="30"/>
          <w:cs/>
        </w:rPr>
        <w:t>จำนว</w:t>
      </w:r>
      <w:r w:rsidR="00D8039C" w:rsidRPr="00D64F2A">
        <w:rPr>
          <w:rFonts w:ascii="Angsana New" w:hAnsi="Angsana New" w:hint="cs"/>
          <w:sz w:val="30"/>
          <w:szCs w:val="30"/>
          <w:cs/>
        </w:rPr>
        <w:t xml:space="preserve">น </w:t>
      </w:r>
      <w:r w:rsidR="00D8039C" w:rsidRPr="00D64F2A">
        <w:rPr>
          <w:rFonts w:ascii="Angsana New" w:hAnsi="Angsana New"/>
          <w:sz w:val="30"/>
          <w:szCs w:val="30"/>
        </w:rPr>
        <w:t xml:space="preserve">13,800 </w:t>
      </w:r>
      <w:r w:rsidR="00D8039C" w:rsidRPr="00D64F2A">
        <w:rPr>
          <w:rFonts w:ascii="Angsana New" w:hAnsi="Angsana New" w:hint="cs"/>
          <w:sz w:val="30"/>
          <w:szCs w:val="30"/>
          <w:cs/>
        </w:rPr>
        <w:t xml:space="preserve">หุ้น เป็นจำนวนเงิน </w:t>
      </w:r>
      <w:r w:rsidR="00D8039C" w:rsidRPr="00D64F2A">
        <w:rPr>
          <w:rFonts w:ascii="Angsana New" w:hAnsi="Angsana New"/>
          <w:sz w:val="30"/>
          <w:szCs w:val="30"/>
        </w:rPr>
        <w:t xml:space="preserve">13.80 </w:t>
      </w:r>
      <w:r w:rsidR="00D8039C" w:rsidRPr="00D64F2A">
        <w:rPr>
          <w:rFonts w:ascii="Angsana New" w:hAnsi="Angsana New" w:hint="cs"/>
          <w:sz w:val="30"/>
          <w:szCs w:val="30"/>
          <w:cs/>
        </w:rPr>
        <w:t>ล้านบาท</w:t>
      </w:r>
    </w:p>
    <w:p w:rsidR="00AA5121" w:rsidRDefault="00AA5121" w:rsidP="00747E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900" w:right="-45" w:hanging="360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AA5121" w:rsidRPr="00D64F2A" w:rsidRDefault="00D64F2A" w:rsidP="00D64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z w:val="30"/>
          <w:szCs w:val="30"/>
        </w:rPr>
      </w:pPr>
      <w:r w:rsidRPr="00D64F2A">
        <w:rPr>
          <w:rFonts w:ascii="Angsana New" w:hAnsi="Angsana New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D64F2A">
        <w:rPr>
          <w:rFonts w:ascii="Angsana New" w:hAnsi="Angsana New"/>
          <w:sz w:val="30"/>
          <w:szCs w:val="30"/>
        </w:rPr>
        <w:t xml:space="preserve">21 </w:t>
      </w:r>
      <w:r w:rsidRPr="00D64F2A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D64F2A">
        <w:rPr>
          <w:rFonts w:ascii="Angsana New" w:hAnsi="Angsana New"/>
          <w:sz w:val="30"/>
          <w:szCs w:val="30"/>
        </w:rPr>
        <w:t xml:space="preserve">2562 </w:t>
      </w:r>
      <w:r w:rsidRPr="00D64F2A">
        <w:rPr>
          <w:rFonts w:ascii="Angsana New" w:hAnsi="Angsana New"/>
          <w:sz w:val="30"/>
          <w:szCs w:val="30"/>
          <w:cs/>
        </w:rPr>
        <w:t xml:space="preserve">คณะกรรมการบริษัทมีมติให้เสนอที่ประชุมสามัญผู้ถือหุ้นประจำปี </w:t>
      </w:r>
      <w:r w:rsidRPr="00D64F2A">
        <w:rPr>
          <w:rFonts w:ascii="Angsana New" w:hAnsi="Angsana New"/>
          <w:sz w:val="30"/>
          <w:szCs w:val="30"/>
        </w:rPr>
        <w:t xml:space="preserve">2562 </w:t>
      </w:r>
      <w:r w:rsidRPr="00D64F2A">
        <w:rPr>
          <w:rFonts w:ascii="Angsana New" w:hAnsi="Angsana New"/>
          <w:sz w:val="30"/>
          <w:szCs w:val="30"/>
          <w:cs/>
        </w:rPr>
        <w:t xml:space="preserve">เพื่ออนุมัติการจัดสรรกำไรเป็นเงินปันผลจากผลการดำเนินงานปี </w:t>
      </w:r>
      <w:r w:rsidRPr="00D64F2A">
        <w:rPr>
          <w:rFonts w:ascii="Angsana New" w:hAnsi="Angsana New"/>
          <w:sz w:val="30"/>
          <w:szCs w:val="30"/>
        </w:rPr>
        <w:t xml:space="preserve">2561 </w:t>
      </w:r>
      <w:r w:rsidRPr="00D64F2A">
        <w:rPr>
          <w:rFonts w:ascii="Angsana New" w:hAnsi="Angsana New"/>
          <w:sz w:val="30"/>
          <w:szCs w:val="30"/>
          <w:cs/>
        </w:rPr>
        <w:t xml:space="preserve">ในอัตราหุ้นละ </w:t>
      </w:r>
      <w:r w:rsidRPr="00D64F2A">
        <w:rPr>
          <w:rFonts w:ascii="Angsana New" w:hAnsi="Angsana New"/>
          <w:sz w:val="30"/>
          <w:szCs w:val="30"/>
        </w:rPr>
        <w:t xml:space="preserve">0.07 </w:t>
      </w:r>
      <w:r w:rsidRPr="00D64F2A">
        <w:rPr>
          <w:rFonts w:ascii="Angsana New" w:hAnsi="Angsana New"/>
          <w:sz w:val="30"/>
          <w:szCs w:val="30"/>
          <w:cs/>
        </w:rPr>
        <w:t xml:space="preserve">บาท เป็นจำนวนเงินรวมทั้งสิ้น </w:t>
      </w:r>
      <w:r w:rsidRPr="00D64F2A">
        <w:rPr>
          <w:rFonts w:ascii="Angsana New" w:hAnsi="Angsana New"/>
          <w:sz w:val="30"/>
          <w:szCs w:val="30"/>
        </w:rPr>
        <w:t xml:space="preserve">69.88 </w:t>
      </w:r>
      <w:r w:rsidRPr="00D64F2A">
        <w:rPr>
          <w:rFonts w:ascii="Angsana New" w:hAnsi="Angsana New"/>
          <w:sz w:val="30"/>
          <w:szCs w:val="30"/>
          <w:cs/>
        </w:rPr>
        <w:t>ล้านบาท</w:t>
      </w:r>
    </w:p>
    <w:p w:rsidR="00AA5121" w:rsidRDefault="00AA5121" w:rsidP="00747E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900" w:right="-45" w:hanging="360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AA5121" w:rsidRDefault="00AA5121" w:rsidP="00747E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900" w:right="-45" w:hanging="360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AA5121" w:rsidRDefault="00AA5121" w:rsidP="00747E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900" w:right="-45" w:hanging="360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AA5121" w:rsidRDefault="00AA5121" w:rsidP="00747E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900" w:right="-45" w:hanging="360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C07676" w:rsidRDefault="00C06367" w:rsidP="00C076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39</w:t>
      </w:r>
      <w:r w:rsidR="00C07676">
        <w:rPr>
          <w:rFonts w:ascii="Angsana New" w:hAnsi="Angsana New"/>
          <w:b/>
          <w:bCs/>
          <w:sz w:val="30"/>
          <w:szCs w:val="30"/>
        </w:rPr>
        <w:tab/>
      </w:r>
      <w:r w:rsidR="00C07676">
        <w:rPr>
          <w:rFonts w:ascii="Angsana New" w:hAnsi="Angsana New" w:hint="cs"/>
          <w:b/>
          <w:bCs/>
          <w:sz w:val="30"/>
          <w:szCs w:val="30"/>
          <w:cs/>
        </w:rPr>
        <w:t>มาตรฐาน</w:t>
      </w:r>
      <w:r w:rsidR="00C07676" w:rsidRPr="00C07676">
        <w:rPr>
          <w:rFonts w:ascii="Angsana New" w:hAnsi="Angsana New"/>
          <w:b/>
          <w:bCs/>
          <w:sz w:val="30"/>
          <w:szCs w:val="30"/>
          <w:cs/>
        </w:rPr>
        <w:t>การรายงานทางการเงินที่ยังไม่ได้ใช้</w:t>
      </w:r>
    </w:p>
    <w:p w:rsidR="00C07676" w:rsidRPr="008A67BD" w:rsidRDefault="00C07676" w:rsidP="00C076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0"/>
        <w:jc w:val="thaiDistribute"/>
        <w:rPr>
          <w:rFonts w:ascii="Angsana New" w:hAnsi="Angsana New"/>
          <w:sz w:val="28"/>
          <w:szCs w:val="28"/>
        </w:rPr>
      </w:pPr>
    </w:p>
    <w:p w:rsidR="00C07676" w:rsidRDefault="00C07676" w:rsidP="00DB1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4"/>
          <w:sz w:val="30"/>
          <w:szCs w:val="30"/>
        </w:rPr>
      </w:pPr>
      <w:r w:rsidRPr="00DB1B54">
        <w:rPr>
          <w:rFonts w:ascii="Angsana New" w:hAnsi="Angsana New"/>
          <w:spacing w:val="4"/>
          <w:sz w:val="30"/>
          <w:szCs w:val="30"/>
          <w:cs/>
        </w:rPr>
        <w:t>มาตรฐานการรายงานทางการเงินที่ออกและปรับปรุงใหม่ที่เกี่ยวกับการดำเนินงานของกลุ่มบริษัท</w:t>
      </w:r>
      <w:r w:rsidR="00DB1B54">
        <w:rPr>
          <w:rFonts w:ascii="Angsana New" w:hAnsi="Angsana New"/>
          <w:spacing w:val="4"/>
          <w:sz w:val="30"/>
          <w:szCs w:val="30"/>
        </w:rPr>
        <w:t xml:space="preserve"> </w:t>
      </w:r>
      <w:r w:rsidRPr="00DB1B54">
        <w:rPr>
          <w:rFonts w:ascii="Angsana New" w:hAnsi="Angsana New"/>
          <w:spacing w:val="4"/>
          <w:sz w:val="30"/>
          <w:szCs w:val="30"/>
          <w:cs/>
        </w:rPr>
        <w:t>ซึ่งคาดว่าจะมี</w:t>
      </w:r>
      <w:r w:rsidRPr="0053422D">
        <w:rPr>
          <w:rFonts w:ascii="Angsana New" w:hAnsi="Angsana New"/>
          <w:spacing w:val="-6"/>
          <w:sz w:val="30"/>
          <w:szCs w:val="30"/>
          <w:cs/>
        </w:rPr>
        <w:t>ผลกระทบที่มีสาระสำคัญต่องบการเงินของ</w:t>
      </w:r>
      <w:r w:rsidR="00A95A2D" w:rsidRPr="0053422D">
        <w:rPr>
          <w:rFonts w:ascii="Angsana New" w:hAnsi="Angsana New" w:hint="cs"/>
          <w:spacing w:val="-6"/>
          <w:sz w:val="30"/>
          <w:szCs w:val="30"/>
          <w:cs/>
        </w:rPr>
        <w:t>กลุ่ม</w:t>
      </w:r>
      <w:r w:rsidRPr="0053422D">
        <w:rPr>
          <w:rFonts w:ascii="Angsana New" w:hAnsi="Angsana New"/>
          <w:spacing w:val="-6"/>
          <w:sz w:val="30"/>
          <w:szCs w:val="30"/>
          <w:cs/>
        </w:rPr>
        <w:t>บริษัท</w:t>
      </w:r>
      <w:r w:rsidR="0053422D" w:rsidRPr="0053422D">
        <w:rPr>
          <w:rFonts w:ascii="Angsana New" w:hAnsi="Angsana New" w:hint="cs"/>
          <w:spacing w:val="-6"/>
          <w:sz w:val="30"/>
          <w:szCs w:val="30"/>
          <w:cs/>
        </w:rPr>
        <w:t>หรืองบการเงินเฉพาะกิจการ</w:t>
      </w:r>
      <w:r w:rsidR="00DB1B54" w:rsidRPr="0053422D">
        <w:rPr>
          <w:rFonts w:ascii="Angsana New" w:hAnsi="Angsana New"/>
          <w:spacing w:val="-6"/>
          <w:sz w:val="30"/>
          <w:szCs w:val="30"/>
        </w:rPr>
        <w:t xml:space="preserve"> </w:t>
      </w:r>
      <w:r w:rsidRPr="0053422D">
        <w:rPr>
          <w:rFonts w:ascii="Angsana New" w:hAnsi="Angsana New"/>
          <w:spacing w:val="-6"/>
          <w:sz w:val="30"/>
          <w:szCs w:val="30"/>
          <w:cs/>
        </w:rPr>
        <w:t>เมื่อนำมาถือปฏิบัติเป็นครั้งแรก</w:t>
      </w:r>
      <w:r w:rsidRPr="00DB1B54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53422D">
        <w:rPr>
          <w:rFonts w:ascii="Angsana New" w:hAnsi="Angsana New"/>
          <w:spacing w:val="-6"/>
          <w:sz w:val="30"/>
          <w:szCs w:val="30"/>
          <w:cs/>
        </w:rPr>
        <w:t>มาตรฐานการรายงานทางการเงินดังกล่าวกำหนดให้ถือปฏิบัติกับงบการเงินสำหรับรอบระยะเวลาบัญชีที่เริ่มในหรือหลัง</w:t>
      </w:r>
      <w:r w:rsidRPr="00E05FD7">
        <w:rPr>
          <w:rFonts w:ascii="Angsana New" w:hAnsi="Angsana New"/>
          <w:spacing w:val="-6"/>
          <w:sz w:val="30"/>
          <w:szCs w:val="30"/>
          <w:cs/>
        </w:rPr>
        <w:t xml:space="preserve">วันที่ </w:t>
      </w:r>
      <w:r w:rsidRPr="00E05FD7">
        <w:rPr>
          <w:rFonts w:ascii="Angsana New" w:hAnsi="Angsana New"/>
          <w:spacing w:val="-6"/>
          <w:sz w:val="30"/>
          <w:szCs w:val="30"/>
        </w:rPr>
        <w:t xml:space="preserve">1 </w:t>
      </w:r>
      <w:r w:rsidRPr="00E05FD7">
        <w:rPr>
          <w:rFonts w:ascii="Angsana New" w:hAnsi="Angsana New"/>
          <w:spacing w:val="-6"/>
          <w:sz w:val="30"/>
          <w:szCs w:val="30"/>
          <w:cs/>
        </w:rPr>
        <w:t>มกราคม</w:t>
      </w:r>
      <w:r w:rsidR="0053422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DB1B54">
        <w:rPr>
          <w:rFonts w:ascii="Angsana New" w:hAnsi="Angsana New"/>
          <w:spacing w:val="4"/>
          <w:sz w:val="30"/>
          <w:szCs w:val="30"/>
          <w:cs/>
        </w:rPr>
        <w:t>ในปีดังต่อไปนี้</w:t>
      </w:r>
    </w:p>
    <w:p w:rsidR="00DB1B54" w:rsidRPr="00937FDA" w:rsidRDefault="00DB1B54" w:rsidP="00DB1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4"/>
          <w:sz w:val="20"/>
          <w:szCs w:val="20"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0"/>
        <w:gridCol w:w="3600"/>
        <w:gridCol w:w="1323"/>
      </w:tblGrid>
      <w:tr w:rsidR="00DB1B54" w:rsidRPr="00B618ED" w:rsidTr="0053422D">
        <w:trPr>
          <w:tblHeader/>
        </w:trPr>
        <w:tc>
          <w:tcPr>
            <w:tcW w:w="4140" w:type="dxa"/>
            <w:vAlign w:val="bottom"/>
          </w:tcPr>
          <w:p w:rsidR="00DB1B54" w:rsidRPr="00B618ED" w:rsidRDefault="00DB1B54" w:rsidP="00595EC6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shd w:val="clear" w:color="auto" w:fill="D9D9D9" w:themeFill="background1" w:themeFillShade="D9"/>
                <w:rtl/>
                <w:cs/>
              </w:rPr>
            </w:pPr>
            <w:r w:rsidRPr="00B618ED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3600" w:type="dxa"/>
            <w:vAlign w:val="bottom"/>
          </w:tcPr>
          <w:p w:rsidR="00DB1B54" w:rsidRPr="00B618ED" w:rsidRDefault="00DB1B54" w:rsidP="00595EC6">
            <w:pPr>
              <w:spacing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B618ED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323" w:type="dxa"/>
          </w:tcPr>
          <w:p w:rsidR="00DB1B54" w:rsidRPr="00B618ED" w:rsidRDefault="00DB1B54" w:rsidP="00595EC6">
            <w:pPr>
              <w:spacing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B618ED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DB1B54" w:rsidRPr="00B618ED" w:rsidTr="0053422D">
        <w:tc>
          <w:tcPr>
            <w:tcW w:w="4140" w:type="dxa"/>
          </w:tcPr>
          <w:p w:rsidR="00DB1B54" w:rsidRPr="00B618ED" w:rsidRDefault="00DB1B54" w:rsidP="00595EC6">
            <w:pPr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B618ED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B618ED">
              <w:rPr>
                <w:rFonts w:ascii="Angsana New" w:eastAsia="Calibri" w:hAnsi="Angsana New" w:cs="Angsana New"/>
                <w:sz w:val="30"/>
                <w:szCs w:val="30"/>
              </w:rPr>
              <w:t>7*</w:t>
            </w:r>
          </w:p>
        </w:tc>
        <w:tc>
          <w:tcPr>
            <w:tcW w:w="3600" w:type="dxa"/>
          </w:tcPr>
          <w:p w:rsidR="00DB1B54" w:rsidRPr="00B618ED" w:rsidRDefault="00DB1B54" w:rsidP="00595EC6">
            <w:pPr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rtl/>
                <w:cs/>
              </w:rPr>
            </w:pPr>
            <w:r w:rsidRPr="00B618ED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  <w:tc>
          <w:tcPr>
            <w:tcW w:w="1323" w:type="dxa"/>
          </w:tcPr>
          <w:p w:rsidR="00DB1B54" w:rsidRPr="00B618ED" w:rsidRDefault="00DB1B54" w:rsidP="00595EC6">
            <w:pPr>
              <w:spacing w:line="240" w:lineRule="auto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B618ED">
              <w:rPr>
                <w:rFonts w:ascii="Angsana New" w:eastAsia="Calibri" w:hAnsi="Angsana New" w:cs="Angsana New"/>
                <w:sz w:val="30"/>
                <w:szCs w:val="30"/>
              </w:rPr>
              <w:t>2563</w:t>
            </w:r>
          </w:p>
        </w:tc>
      </w:tr>
      <w:tr w:rsidR="00DB1B54" w:rsidRPr="00B618ED" w:rsidTr="0053422D">
        <w:tc>
          <w:tcPr>
            <w:tcW w:w="4140" w:type="dxa"/>
          </w:tcPr>
          <w:p w:rsidR="00DB1B54" w:rsidRPr="00B618ED" w:rsidRDefault="00DB1B54" w:rsidP="00595EC6">
            <w:pPr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  <w:rtl/>
                <w:cs/>
              </w:rPr>
            </w:pPr>
            <w:r w:rsidRPr="00B618E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B618ED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3600" w:type="dxa"/>
          </w:tcPr>
          <w:p w:rsidR="00DB1B54" w:rsidRPr="00B618ED" w:rsidRDefault="00DB1B54" w:rsidP="00595EC6">
            <w:pPr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rtl/>
                <w:cs/>
              </w:rPr>
            </w:pPr>
            <w:r w:rsidRPr="00B618ED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323" w:type="dxa"/>
          </w:tcPr>
          <w:p w:rsidR="00DB1B54" w:rsidRPr="00B618ED" w:rsidRDefault="00DB1B54" w:rsidP="00595EC6">
            <w:pPr>
              <w:spacing w:line="240" w:lineRule="auto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B618ED">
              <w:rPr>
                <w:rFonts w:ascii="Angsana New" w:eastAsia="Calibri" w:hAnsi="Angsana New" w:cs="Angsana New"/>
                <w:sz w:val="30"/>
                <w:szCs w:val="30"/>
              </w:rPr>
              <w:t>2563</w:t>
            </w:r>
          </w:p>
        </w:tc>
      </w:tr>
      <w:tr w:rsidR="00DB1B54" w:rsidRPr="00B618ED" w:rsidTr="0053422D">
        <w:tc>
          <w:tcPr>
            <w:tcW w:w="4140" w:type="dxa"/>
          </w:tcPr>
          <w:p w:rsidR="00DB1B54" w:rsidRPr="00B618ED" w:rsidRDefault="00DB1B54" w:rsidP="00595EC6">
            <w:pPr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  <w:rtl/>
                <w:cs/>
              </w:rPr>
            </w:pPr>
            <w:r w:rsidRPr="00B618ED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B618ED">
              <w:rPr>
                <w:rFonts w:ascii="Angsana New" w:eastAsia="Calibri" w:hAnsi="Angsana New" w:cs="Angsana New"/>
                <w:sz w:val="30"/>
                <w:szCs w:val="30"/>
              </w:rPr>
              <w:t>15</w:t>
            </w:r>
          </w:p>
        </w:tc>
        <w:tc>
          <w:tcPr>
            <w:tcW w:w="3600" w:type="dxa"/>
          </w:tcPr>
          <w:p w:rsidR="00DB1B54" w:rsidRPr="00B618ED" w:rsidRDefault="00DB1B54" w:rsidP="00595EC6">
            <w:pPr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B618ED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รายได้จากสัญญาที่ทำกับลูกค้า</w:t>
            </w:r>
          </w:p>
        </w:tc>
        <w:tc>
          <w:tcPr>
            <w:tcW w:w="1323" w:type="dxa"/>
          </w:tcPr>
          <w:p w:rsidR="00DB1B54" w:rsidRPr="00B618ED" w:rsidRDefault="00DB1B54" w:rsidP="00595EC6">
            <w:pPr>
              <w:spacing w:line="240" w:lineRule="auto"/>
              <w:jc w:val="center"/>
              <w:rPr>
                <w:rFonts w:ascii="Angsana New" w:eastAsia="Calibri" w:hAnsi="Angsana New" w:cs="Angsana New"/>
                <w:sz w:val="30"/>
                <w:szCs w:val="30"/>
                <w:rtl/>
                <w:cs/>
              </w:rPr>
            </w:pPr>
            <w:r w:rsidRPr="00B618ED">
              <w:rPr>
                <w:rFonts w:ascii="Angsana New" w:eastAsia="Calibri" w:hAnsi="Angsana New" w:cs="Angsana New"/>
                <w:sz w:val="30"/>
                <w:szCs w:val="30"/>
              </w:rPr>
              <w:t>2562</w:t>
            </w:r>
          </w:p>
        </w:tc>
      </w:tr>
      <w:tr w:rsidR="00DB1B54" w:rsidRPr="00B618ED" w:rsidTr="0053422D">
        <w:tc>
          <w:tcPr>
            <w:tcW w:w="4140" w:type="dxa"/>
          </w:tcPr>
          <w:p w:rsidR="00DB1B54" w:rsidRPr="00B618ED" w:rsidRDefault="00DB1B54" w:rsidP="00595EC6">
            <w:pPr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  <w:rtl/>
                <w:cs/>
              </w:rPr>
            </w:pPr>
            <w:r w:rsidRPr="00B618ED">
              <w:rPr>
                <w:rFonts w:ascii="Angsana New" w:hAnsi="Angsana New" w:cs="Angsana New" w:hint="cs"/>
                <w:sz w:val="30"/>
                <w:szCs w:val="30"/>
                <w:cs/>
              </w:rPr>
              <w:t>มาตรฐานการบัญชี</w:t>
            </w:r>
            <w:r w:rsidRPr="00B618ED">
              <w:rPr>
                <w:rFonts w:ascii="Angsana New" w:hAnsi="Angsana New" w:cstheme="minorBidi" w:hint="cs"/>
                <w:sz w:val="30"/>
                <w:szCs w:val="30"/>
                <w:rtl/>
                <w:cs/>
              </w:rPr>
              <w:t xml:space="preserve"> </w:t>
            </w:r>
            <w:r w:rsidRPr="00B618E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ฉบับที่ </w:t>
            </w:r>
            <w:r w:rsidRPr="00B618ED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3600" w:type="dxa"/>
          </w:tcPr>
          <w:p w:rsidR="00DB1B54" w:rsidRPr="00B618ED" w:rsidRDefault="00DB1B54" w:rsidP="00595EC6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  <w:rtl/>
                <w:cs/>
              </w:rPr>
            </w:pPr>
            <w:r w:rsidRPr="00B618ED">
              <w:rPr>
                <w:rFonts w:ascii="Angsana New" w:hAnsi="Angsana New" w:cs="Angsana New" w:hint="cs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  <w:tc>
          <w:tcPr>
            <w:tcW w:w="1323" w:type="dxa"/>
          </w:tcPr>
          <w:p w:rsidR="00DB1B54" w:rsidRPr="00B618ED" w:rsidRDefault="00DB1B54" w:rsidP="00595EC6">
            <w:pPr>
              <w:spacing w:line="240" w:lineRule="auto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B618ED">
              <w:rPr>
                <w:rFonts w:ascii="Angsana New" w:eastAsia="Calibri" w:hAnsi="Angsana New" w:cs="Angsana New"/>
                <w:sz w:val="30"/>
                <w:szCs w:val="30"/>
              </w:rPr>
              <w:t>2563</w:t>
            </w:r>
          </w:p>
        </w:tc>
      </w:tr>
    </w:tbl>
    <w:p w:rsidR="00DB1B54" w:rsidRPr="008A67BD" w:rsidRDefault="00DB1B54" w:rsidP="00DB1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4"/>
          <w:sz w:val="28"/>
          <w:szCs w:val="28"/>
        </w:rPr>
      </w:pPr>
    </w:p>
    <w:p w:rsidR="00DB1B54" w:rsidRPr="005B3328" w:rsidRDefault="00DB1B54" w:rsidP="00DB1B54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B3328">
        <w:rPr>
          <w:rFonts w:ascii="Angsana New" w:hAnsi="Angsana New"/>
          <w:i/>
          <w:iCs/>
          <w:sz w:val="30"/>
          <w:szCs w:val="30"/>
        </w:rPr>
        <w:t xml:space="preserve">* </w:t>
      </w:r>
      <w:r w:rsidRPr="005B3328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:rsidR="00DB1B54" w:rsidRPr="008A67BD" w:rsidRDefault="00DB1B54" w:rsidP="00DB1B54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:rsidR="00DB1B54" w:rsidRPr="005B3328" w:rsidRDefault="00DB1B54" w:rsidP="00DB1B54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108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B332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มาตรฐานการรายงานทางการเงิน</w:t>
      </w:r>
      <w:r w:rsidRPr="005B3328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Pr="005B332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ฉบับที่</w:t>
      </w:r>
      <w:r w:rsidRPr="005B3328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Pr="005B3328">
        <w:rPr>
          <w:rFonts w:ascii="Angsana New" w:hAnsi="Angsana New"/>
          <w:b/>
          <w:bCs/>
          <w:i/>
          <w:iCs/>
          <w:sz w:val="30"/>
          <w:szCs w:val="30"/>
        </w:rPr>
        <w:t>15</w:t>
      </w:r>
      <w:r w:rsidRPr="005B3328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Pr="005B3328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เรื่อง</w:t>
      </w:r>
      <w:r w:rsidRPr="005B3328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Pr="005B332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รายได้จากสัญญาที่ทำกับลูกค้า</w:t>
      </w:r>
    </w:p>
    <w:p w:rsidR="00DB1B54" w:rsidRPr="008A67BD" w:rsidRDefault="00DB1B54" w:rsidP="00DB1B54">
      <w:pPr>
        <w:tabs>
          <w:tab w:val="left" w:pos="630"/>
        </w:tabs>
        <w:spacing w:line="240" w:lineRule="auto"/>
        <w:ind w:left="533"/>
        <w:jc w:val="thaiDistribute"/>
        <w:rPr>
          <w:rFonts w:asciiTheme="majorBidi" w:hAnsiTheme="majorBidi" w:cstheme="majorBidi"/>
          <w:spacing w:val="4"/>
          <w:sz w:val="28"/>
          <w:szCs w:val="28"/>
        </w:rPr>
      </w:pPr>
    </w:p>
    <w:p w:rsidR="00DB1B54" w:rsidRDefault="00DB1B54" w:rsidP="00DB1B54">
      <w:pPr>
        <w:tabs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z w:val="30"/>
          <w:szCs w:val="30"/>
        </w:rPr>
      </w:pPr>
      <w:r w:rsidRPr="00E132AB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E132AB">
        <w:rPr>
          <w:rFonts w:ascii="Angsana New" w:hAnsi="Angsana New"/>
          <w:sz w:val="30"/>
          <w:szCs w:val="30"/>
          <w:cs/>
        </w:rPr>
        <w:t xml:space="preserve"> </w:t>
      </w:r>
      <w:r w:rsidRPr="00E132AB">
        <w:rPr>
          <w:rFonts w:ascii="Angsana New" w:hAnsi="Angsana New" w:hint="cs"/>
          <w:sz w:val="30"/>
          <w:szCs w:val="30"/>
          <w:cs/>
        </w:rPr>
        <w:t>ฉบับที่</w:t>
      </w:r>
      <w:r w:rsidRPr="00E132AB">
        <w:rPr>
          <w:rFonts w:ascii="Angsana New" w:hAnsi="Angsana New"/>
          <w:sz w:val="30"/>
          <w:szCs w:val="30"/>
          <w:cs/>
        </w:rPr>
        <w:t xml:space="preserve"> 15 </w:t>
      </w:r>
      <w:r w:rsidRPr="00E132AB">
        <w:rPr>
          <w:rFonts w:ascii="Angsana New" w:hAnsi="Angsana New" w:hint="cs"/>
          <w:sz w:val="30"/>
          <w:szCs w:val="30"/>
          <w:cs/>
        </w:rPr>
        <w:t>ให้หลักการโดยรวมในการรับรู้รายได้</w:t>
      </w:r>
      <w:r w:rsidRPr="00E132AB">
        <w:rPr>
          <w:rFonts w:ascii="Angsana New" w:hAnsi="Angsana New"/>
          <w:sz w:val="30"/>
          <w:szCs w:val="30"/>
          <w:cs/>
        </w:rPr>
        <w:t xml:space="preserve"> </w:t>
      </w:r>
      <w:r w:rsidRPr="00E132AB">
        <w:rPr>
          <w:rFonts w:ascii="Angsana New" w:hAnsi="Angsana New" w:hint="cs"/>
          <w:sz w:val="30"/>
          <w:szCs w:val="30"/>
          <w:cs/>
        </w:rPr>
        <w:t>ทั้งจำนวนเงินและช่วงเวลาที่รับรู้</w:t>
      </w:r>
      <w:r w:rsidRPr="00E132AB">
        <w:rPr>
          <w:rFonts w:ascii="Angsana New" w:hAnsi="Angsana New"/>
          <w:sz w:val="30"/>
          <w:szCs w:val="30"/>
          <w:cs/>
        </w:rPr>
        <w:t xml:space="preserve"> </w:t>
      </w:r>
      <w:r w:rsidRPr="00E132AB">
        <w:rPr>
          <w:rFonts w:ascii="Angsana New" w:hAnsi="Angsana New" w:hint="cs"/>
          <w:sz w:val="30"/>
          <w:szCs w:val="30"/>
          <w:cs/>
        </w:rPr>
        <w:t>โดยรายได้จะรับรู้เมื่อ</w:t>
      </w:r>
      <w:r w:rsidRPr="00E132AB">
        <w:rPr>
          <w:rFonts w:ascii="Angsana New" w:hAnsi="Angsana New"/>
          <w:sz w:val="30"/>
          <w:szCs w:val="30"/>
          <w:cs/>
        </w:rPr>
        <w:t xml:space="preserve"> (</w:t>
      </w:r>
      <w:r w:rsidRPr="00E132AB">
        <w:rPr>
          <w:rFonts w:ascii="Angsana New" w:hAnsi="Angsana New" w:hint="cs"/>
          <w:sz w:val="30"/>
          <w:szCs w:val="30"/>
          <w:cs/>
        </w:rPr>
        <w:t>หรือ</w:t>
      </w:r>
      <w:r w:rsidRPr="00E132AB">
        <w:rPr>
          <w:rFonts w:ascii="Angsana New" w:hAnsi="Angsana New"/>
          <w:sz w:val="30"/>
          <w:szCs w:val="30"/>
          <w:cs/>
        </w:rPr>
        <w:t xml:space="preserve"> </w:t>
      </w:r>
      <w:r w:rsidRPr="00E132AB">
        <w:rPr>
          <w:rFonts w:ascii="Angsana New" w:hAnsi="Angsana New" w:hint="cs"/>
          <w:sz w:val="30"/>
          <w:szCs w:val="30"/>
          <w:cs/>
        </w:rPr>
        <w:t>ณ</w:t>
      </w:r>
      <w:r w:rsidRPr="00E132AB">
        <w:rPr>
          <w:rFonts w:ascii="Angsana New" w:hAnsi="Angsana New"/>
          <w:sz w:val="30"/>
          <w:szCs w:val="30"/>
          <w:cs/>
        </w:rPr>
        <w:t xml:space="preserve"> </w:t>
      </w:r>
      <w:r w:rsidRPr="00E132AB">
        <w:rPr>
          <w:rFonts w:ascii="Angsana New" w:hAnsi="Angsana New" w:hint="cs"/>
          <w:sz w:val="30"/>
          <w:szCs w:val="30"/>
          <w:cs/>
        </w:rPr>
        <w:t>ขณะที่</w:t>
      </w:r>
      <w:r w:rsidRPr="00E132AB">
        <w:rPr>
          <w:rFonts w:ascii="Angsana New" w:hAnsi="Angsana New"/>
          <w:sz w:val="30"/>
          <w:szCs w:val="30"/>
          <w:cs/>
        </w:rPr>
        <w:t xml:space="preserve">) </w:t>
      </w:r>
      <w:r w:rsidRPr="00E132AB">
        <w:rPr>
          <w:rFonts w:ascii="Angsana New" w:hAnsi="Angsana New" w:hint="cs"/>
          <w:sz w:val="30"/>
          <w:szCs w:val="30"/>
          <w:cs/>
        </w:rPr>
        <w:t>กิจการส่งมอบการควบคุมสินค้าหรือบริการให้แก่ลูกค้าด้วยมูลค่าของรายได้ที่กิจการคาดว่าจะได้รับ</w:t>
      </w:r>
    </w:p>
    <w:p w:rsidR="00DB1B54" w:rsidRPr="008A67BD" w:rsidRDefault="00DB1B54" w:rsidP="00DB1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4"/>
          <w:sz w:val="28"/>
          <w:szCs w:val="28"/>
          <w:cs/>
        </w:rPr>
      </w:pPr>
    </w:p>
    <w:p w:rsidR="00DB1B54" w:rsidRDefault="00DB1B54" w:rsidP="00DB1B54">
      <w:pPr>
        <w:tabs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z w:val="30"/>
          <w:szCs w:val="30"/>
        </w:rPr>
      </w:pPr>
      <w:r w:rsidRPr="00394BB8">
        <w:rPr>
          <w:rFonts w:ascii="Angsana New" w:hAnsi="Angsana New" w:hint="cs"/>
          <w:spacing w:val="-6"/>
          <w:sz w:val="30"/>
          <w:szCs w:val="30"/>
          <w:cs/>
        </w:rPr>
        <w:t xml:space="preserve">ผู้บริหารได้ประเมินผลกระทบเบื้องต้นที่อาจเกิดขึ้นจากการถือปฏิบัติตามมาตรฐานการรายงานทางการเงินฉบับที่ </w:t>
      </w:r>
      <w:r w:rsidRPr="00394BB8">
        <w:rPr>
          <w:rFonts w:ascii="Angsana New" w:hAnsi="Angsana New"/>
          <w:spacing w:val="-6"/>
          <w:sz w:val="30"/>
          <w:szCs w:val="30"/>
        </w:rPr>
        <w:t>15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เป็นครั้งแรกต่องบการเงิน</w:t>
      </w:r>
      <w:r w:rsidR="0053422D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>
        <w:rPr>
          <w:rFonts w:ascii="Angsana New" w:hAnsi="Angsana New" w:hint="cs"/>
          <w:sz w:val="30"/>
          <w:szCs w:val="30"/>
          <w:cs/>
        </w:rPr>
        <w:t>ของ</w:t>
      </w:r>
      <w:r w:rsidR="00A95A2D">
        <w:rPr>
          <w:rFonts w:ascii="Angsana New" w:hAnsi="Angsana New" w:hint="cs"/>
          <w:sz w:val="30"/>
          <w:szCs w:val="30"/>
          <w:cs/>
        </w:rPr>
        <w:t>กลุ่ม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="0053422D">
        <w:rPr>
          <w:rFonts w:ascii="Angsana New" w:hAnsi="Angsana New" w:hint="cs"/>
          <w:sz w:val="30"/>
          <w:szCs w:val="30"/>
          <w:cs/>
        </w:rPr>
        <w:t>และบริษัท</w:t>
      </w:r>
      <w:r>
        <w:rPr>
          <w:rFonts w:ascii="Angsana New" w:hAnsi="Angsana New" w:hint="cs"/>
          <w:sz w:val="30"/>
          <w:szCs w:val="30"/>
          <w:cs/>
        </w:rPr>
        <w:t xml:space="preserve"> ซึ่งคาดว่าไม่มีผลกระทบ</w:t>
      </w:r>
      <w:r w:rsidR="0053422D">
        <w:rPr>
          <w:rFonts w:ascii="Angsana New" w:hAnsi="Angsana New" w:hint="cs"/>
          <w:sz w:val="30"/>
          <w:szCs w:val="30"/>
          <w:cs/>
        </w:rPr>
        <w:t xml:space="preserve">            </w:t>
      </w:r>
      <w:r>
        <w:rPr>
          <w:rFonts w:ascii="Angsana New" w:hAnsi="Angsana New" w:hint="cs"/>
          <w:sz w:val="30"/>
          <w:szCs w:val="30"/>
          <w:cs/>
        </w:rPr>
        <w:t>ที่มีสาระสำคัญต่องบการเงินของ</w:t>
      </w:r>
      <w:r w:rsidR="00A95A2D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53422D">
        <w:rPr>
          <w:rFonts w:ascii="Angsana New" w:hAnsi="Angsana New" w:hint="cs"/>
          <w:sz w:val="30"/>
          <w:szCs w:val="30"/>
          <w:cs/>
        </w:rPr>
        <w:t>และบริษัท</w:t>
      </w:r>
      <w:r w:rsidR="00A95A2D">
        <w:rPr>
          <w:rFonts w:ascii="Angsana New" w:hAnsi="Angsana New" w:hint="cs"/>
          <w:sz w:val="30"/>
          <w:szCs w:val="30"/>
          <w:cs/>
        </w:rPr>
        <w:t>ในงวดแรก</w:t>
      </w:r>
      <w:r>
        <w:rPr>
          <w:rFonts w:ascii="Angsana New" w:hAnsi="Angsana New" w:hint="cs"/>
          <w:sz w:val="30"/>
          <w:szCs w:val="30"/>
          <w:cs/>
        </w:rPr>
        <w:t>ที่ถือปฏิบัติ</w:t>
      </w:r>
    </w:p>
    <w:p w:rsidR="00DB1B54" w:rsidRPr="008A67BD" w:rsidRDefault="00DB1B54" w:rsidP="00DB1B54">
      <w:pPr>
        <w:tabs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z w:val="28"/>
          <w:szCs w:val="28"/>
        </w:rPr>
      </w:pPr>
    </w:p>
    <w:p w:rsidR="00DB1B54" w:rsidRPr="005B3328" w:rsidRDefault="00DB1B54" w:rsidP="00DB1B54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108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B332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DB1B54" w:rsidRPr="008A67BD" w:rsidRDefault="00DB1B54" w:rsidP="00DB1B54">
      <w:pPr>
        <w:spacing w:line="240" w:lineRule="auto"/>
        <w:ind w:left="1124"/>
        <w:jc w:val="thaiDistribute"/>
        <w:rPr>
          <w:rFonts w:asciiTheme="majorBidi" w:hAnsiTheme="majorBidi"/>
          <w:spacing w:val="4"/>
          <w:sz w:val="28"/>
          <w:szCs w:val="28"/>
        </w:rPr>
      </w:pPr>
    </w:p>
    <w:p w:rsidR="00DB1B54" w:rsidRPr="00394BB8" w:rsidRDefault="00DB1B54" w:rsidP="00DB1B54">
      <w:pPr>
        <w:tabs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-6"/>
          <w:sz w:val="30"/>
          <w:szCs w:val="30"/>
        </w:rPr>
      </w:pPr>
      <w:r w:rsidRPr="00394BB8">
        <w:rPr>
          <w:rFonts w:ascii="Angsana New" w:hAnsi="Angsana New" w:hint="cs"/>
          <w:spacing w:val="-6"/>
          <w:sz w:val="30"/>
          <w:szCs w:val="30"/>
          <w:cs/>
        </w:rPr>
        <w:t>มาตรฐานการรายงานทางการเงินเหล่านี้ให้ข้อกำหนดเกี่ยวกับนิยามสินทรัพย์ทางการเงินและหนี้สินทาง</w:t>
      </w:r>
      <w:r w:rsidRPr="00394BB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394BB8">
        <w:rPr>
          <w:rFonts w:ascii="Angsana New" w:hAnsi="Angsana New" w:hint="cs"/>
          <w:spacing w:val="-6"/>
          <w:sz w:val="30"/>
          <w:szCs w:val="30"/>
          <w:cs/>
        </w:rPr>
        <w:t>การเงินตลอดจนการรับรู้</w:t>
      </w:r>
      <w:r w:rsidRPr="00394BB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394BB8">
        <w:rPr>
          <w:rFonts w:ascii="Angsana New" w:hAnsi="Angsana New" w:hint="cs"/>
          <w:spacing w:val="-6"/>
          <w:sz w:val="30"/>
          <w:szCs w:val="30"/>
          <w:cs/>
        </w:rPr>
        <w:t>การวัดมูลค่า</w:t>
      </w:r>
      <w:r w:rsidRPr="00394BB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394BB8">
        <w:rPr>
          <w:rFonts w:ascii="Angsana New" w:hAnsi="Angsana New" w:hint="cs"/>
          <w:spacing w:val="-6"/>
          <w:sz w:val="30"/>
          <w:szCs w:val="30"/>
          <w:cs/>
        </w:rPr>
        <w:t>การด้อยค่าและการตัดรายการ</w:t>
      </w:r>
      <w:r w:rsidRPr="00394BB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394BB8">
        <w:rPr>
          <w:rFonts w:ascii="Angsana New" w:hAnsi="Angsana New" w:hint="cs"/>
          <w:spacing w:val="-6"/>
          <w:sz w:val="30"/>
          <w:szCs w:val="30"/>
          <w:cs/>
        </w:rPr>
        <w:t>รวมถึงหลักการบัญชีของอนุพันธ์และการบัญชีป้องกันความเสี่ยง</w:t>
      </w:r>
      <w:r w:rsidRPr="00394BB8">
        <w:rPr>
          <w:rFonts w:ascii="Angsana New" w:hAnsi="Angsana New"/>
          <w:spacing w:val="-6"/>
          <w:sz w:val="30"/>
          <w:szCs w:val="30"/>
          <w:cs/>
        </w:rPr>
        <w:t xml:space="preserve"> </w:t>
      </w:r>
    </w:p>
    <w:p w:rsidR="00DB1B54" w:rsidRPr="00E110C6" w:rsidRDefault="00DB1B54" w:rsidP="00DB1B54">
      <w:pPr>
        <w:spacing w:line="240" w:lineRule="auto"/>
        <w:ind w:left="1124"/>
        <w:jc w:val="thaiDistribute"/>
        <w:rPr>
          <w:rFonts w:asciiTheme="majorBidi" w:hAnsiTheme="majorBidi"/>
          <w:spacing w:val="4"/>
          <w:sz w:val="30"/>
          <w:szCs w:val="30"/>
        </w:rPr>
      </w:pPr>
    </w:p>
    <w:p w:rsidR="00747EE1" w:rsidRPr="008A67BD" w:rsidRDefault="00DB1B54" w:rsidP="008A67BD">
      <w:pPr>
        <w:tabs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394BB8">
        <w:rPr>
          <w:rFonts w:ascii="Angsana New" w:hAnsi="Angsana New" w:hint="cs"/>
          <w:spacing w:val="-6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              </w:t>
      </w:r>
      <w:r w:rsidRPr="00394BB8">
        <w:rPr>
          <w:rFonts w:ascii="Angsana New" w:hAnsi="Angsana New" w:hint="cs"/>
          <w:spacing w:val="-6"/>
          <w:sz w:val="30"/>
          <w:szCs w:val="30"/>
          <w:cs/>
        </w:rPr>
        <w:t>กลุ่มเครื่องมือทางการเงินเป็นครั้งแรกต่องบการเงิน</w:t>
      </w:r>
      <w:r w:rsidR="0053422D">
        <w:rPr>
          <w:rFonts w:ascii="Angsana New" w:hAnsi="Angsana New" w:hint="cs"/>
          <w:spacing w:val="-6"/>
          <w:sz w:val="30"/>
          <w:szCs w:val="30"/>
          <w:cs/>
        </w:rPr>
        <w:t>รวมและงบการเงินเฉพาะกิจการ</w:t>
      </w:r>
      <w:r w:rsidRPr="00394BB8">
        <w:rPr>
          <w:rFonts w:ascii="Angsana New" w:hAnsi="Angsana New" w:hint="cs"/>
          <w:spacing w:val="-6"/>
          <w:sz w:val="30"/>
          <w:szCs w:val="30"/>
          <w:cs/>
        </w:rPr>
        <w:t>ของ</w:t>
      </w:r>
      <w:r w:rsidR="00BD694D">
        <w:rPr>
          <w:rFonts w:ascii="Angsana New" w:hAnsi="Angsana New" w:hint="cs"/>
          <w:spacing w:val="-6"/>
          <w:sz w:val="30"/>
          <w:szCs w:val="30"/>
          <w:cs/>
        </w:rPr>
        <w:t>กลุ่ม</w:t>
      </w:r>
      <w:r w:rsidRPr="00394BB8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="0053422D">
        <w:rPr>
          <w:rFonts w:ascii="Angsana New" w:hAnsi="Angsana New"/>
          <w:spacing w:val="-6"/>
          <w:sz w:val="30"/>
          <w:szCs w:val="30"/>
          <w:cs/>
        </w:rPr>
        <w:t>และบริษัท</w:t>
      </w:r>
    </w:p>
    <w:sectPr w:rsidR="00747EE1" w:rsidRPr="008A67BD" w:rsidSect="00621170">
      <w:headerReference w:type="default" r:id="rId19"/>
      <w:footerReference w:type="default" r:id="rId20"/>
      <w:footerReference w:type="first" r:id="rId21"/>
      <w:pgSz w:w="11907" w:h="16840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3E97" w:rsidRDefault="00F13E97">
      <w:r>
        <w:separator/>
      </w:r>
    </w:p>
  </w:endnote>
  <w:endnote w:type="continuationSeparator" w:id="0">
    <w:p w:rsidR="00F13E97" w:rsidRDefault="00F13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Bold">
    <w:altName w:val="Arial Unicode MS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A92" w:rsidRPr="007B3D4F" w:rsidRDefault="00560A92" w:rsidP="00A43DD4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B3D4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B3D4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B3D4F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C178A3">
      <w:rPr>
        <w:rStyle w:val="PageNumber"/>
        <w:rFonts w:ascii="Angsana New" w:hAnsi="Angsana New"/>
        <w:noProof/>
        <w:sz w:val="30"/>
        <w:szCs w:val="30"/>
        <w:cs/>
      </w:rPr>
      <w:t>19</w:t>
    </w:r>
    <w:r w:rsidRPr="007B3D4F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560A92" w:rsidRPr="007B715D" w:rsidRDefault="00560A92" w:rsidP="007B715D">
    <w:pPr>
      <w:pStyle w:val="Footer"/>
      <w:rPr>
        <w:rFonts w:ascii="Angsana New" w:hAnsi="Angsana New"/>
        <w:i/>
        <w:iCs/>
        <w:sz w:val="30"/>
        <w:szCs w:val="30"/>
        <w:lang w:val="nl-NL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A92" w:rsidRPr="007916B1" w:rsidRDefault="00560A92" w:rsidP="00A52CA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916B1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916B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C178A3">
      <w:rPr>
        <w:rStyle w:val="PageNumber"/>
        <w:rFonts w:ascii="Angsana New" w:hAnsi="Angsana New"/>
        <w:noProof/>
        <w:sz w:val="30"/>
        <w:szCs w:val="30"/>
        <w:cs/>
      </w:rPr>
      <w:t>56</w: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560A92" w:rsidRPr="002F7024" w:rsidRDefault="00560A92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A92" w:rsidRPr="007916B1" w:rsidRDefault="00560A92" w:rsidP="00A52CA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916B1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916B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C178A3">
      <w:rPr>
        <w:rStyle w:val="PageNumber"/>
        <w:rFonts w:ascii="Angsana New" w:hAnsi="Angsana New"/>
        <w:noProof/>
        <w:sz w:val="30"/>
        <w:szCs w:val="30"/>
        <w:cs/>
      </w:rPr>
      <w:t>61</w: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560A92" w:rsidRDefault="00560A92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  <w:p w:rsidR="00560A92" w:rsidRPr="002F7024" w:rsidRDefault="00560A92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A92" w:rsidRPr="007916B1" w:rsidRDefault="00560A92" w:rsidP="00A52CA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916B1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916B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C178A3">
      <w:rPr>
        <w:rStyle w:val="PageNumber"/>
        <w:rFonts w:ascii="Angsana New" w:hAnsi="Angsana New"/>
        <w:noProof/>
        <w:sz w:val="30"/>
        <w:szCs w:val="30"/>
        <w:cs/>
      </w:rPr>
      <w:t>91</w: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560A92" w:rsidRPr="002F7024" w:rsidRDefault="00560A92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A92" w:rsidRPr="00CE24D0" w:rsidRDefault="00560A92" w:rsidP="00CF1A4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24D0">
      <w:rPr>
        <w:rStyle w:val="PageNumber"/>
        <w:rFonts w:ascii="Angsana New" w:hAnsi="Angsana New"/>
        <w:sz w:val="30"/>
        <w:szCs w:val="30"/>
      </w:rPr>
      <w:fldChar w:fldCharType="begin"/>
    </w:r>
    <w:r w:rsidRPr="00CE24D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24D0">
      <w:rPr>
        <w:rStyle w:val="PageNumber"/>
        <w:rFonts w:ascii="Angsana New" w:hAnsi="Angsana New"/>
        <w:sz w:val="30"/>
        <w:szCs w:val="30"/>
      </w:rPr>
      <w:fldChar w:fldCharType="separate"/>
    </w:r>
    <w:r w:rsidR="00C178A3">
      <w:rPr>
        <w:rStyle w:val="PageNumber"/>
        <w:rFonts w:ascii="Angsana New" w:hAnsi="Angsana New"/>
        <w:noProof/>
        <w:sz w:val="30"/>
        <w:szCs w:val="30"/>
      </w:rPr>
      <w:t>90</w:t>
    </w:r>
    <w:r w:rsidRPr="00CE24D0">
      <w:rPr>
        <w:rStyle w:val="PageNumber"/>
        <w:rFonts w:ascii="Angsana New" w:hAnsi="Angsana New"/>
        <w:sz w:val="30"/>
        <w:szCs w:val="30"/>
      </w:rPr>
      <w:fldChar w:fldCharType="end"/>
    </w:r>
  </w:p>
  <w:p w:rsidR="00560A92" w:rsidRPr="00AC7B7C" w:rsidRDefault="00560A92" w:rsidP="00CF1A4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2"/>
      </w:tabs>
      <w:rPr>
        <w:rFonts w:ascii="Angsana New" w:hAnsi="Angsana New"/>
        <w:i/>
        <w:iCs/>
        <w:sz w:val="28"/>
        <w:szCs w:val="28"/>
        <w:cs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A92" w:rsidRPr="001E26BA" w:rsidRDefault="00560A92" w:rsidP="007A464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1E26B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E26B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C178A3">
      <w:rPr>
        <w:rStyle w:val="PageNumber"/>
        <w:rFonts w:ascii="Angsana New" w:hAnsi="Angsana New"/>
        <w:noProof/>
        <w:sz w:val="30"/>
        <w:szCs w:val="30"/>
        <w:cs/>
      </w:rPr>
      <w:t>105</w: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560A92" w:rsidRPr="00E4104E" w:rsidRDefault="00560A92" w:rsidP="00E410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A92" w:rsidRPr="004B7A13" w:rsidRDefault="00560A92" w:rsidP="004B7A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5210"/>
      </w:tabs>
      <w:rPr>
        <w:rFonts w:ascii="Angsana New" w:hAnsi="Angsana New"/>
        <w:sz w:val="30"/>
        <w:szCs w:val="30"/>
      </w:rPr>
    </w:pP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FILENAME </w:instrText>
    </w:r>
    <w:r w:rsidRPr="004B7A13">
      <w:rPr>
        <w:rFonts w:ascii="Angsana New" w:hAnsi="Angsana New"/>
        <w:sz w:val="30"/>
        <w:szCs w:val="30"/>
      </w:rPr>
      <w:fldChar w:fldCharType="separate"/>
    </w:r>
    <w:r w:rsidR="00C178A3">
      <w:rPr>
        <w:rFonts w:ascii="Angsana New" w:hAnsi="Angsana New"/>
        <w:noProof/>
        <w:sz w:val="30"/>
        <w:szCs w:val="30"/>
      </w:rPr>
      <w:t>amarint3</w:t>
    </w:r>
    <w:r w:rsidRPr="004B7A13">
      <w:rPr>
        <w:rFonts w:ascii="Angsana New" w:hAnsi="Angsana New"/>
        <w:sz w:val="30"/>
        <w:szCs w:val="30"/>
      </w:rPr>
      <w:fldChar w:fldCharType="end"/>
    </w:r>
    <w:r w:rsidRPr="004B7A13">
      <w:rPr>
        <w:rFonts w:ascii="Angsana New" w:hAnsi="Angsana New"/>
        <w:sz w:val="30"/>
        <w:szCs w:val="30"/>
        <w:cs/>
      </w:rPr>
      <w:t xml:space="preserve">            </w:t>
    </w:r>
    <w:r w:rsidRPr="004B7A13">
      <w:rPr>
        <w:rFonts w:ascii="Angsana New" w:hAnsi="Angsana New"/>
        <w:sz w:val="30"/>
        <w:szCs w:val="30"/>
      </w:rPr>
      <w:tab/>
    </w: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PAGE  \* MERGEFORMAT </w:instrText>
    </w:r>
    <w:r w:rsidRPr="004B7A1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111</w:t>
    </w:r>
    <w:r w:rsidRPr="004B7A1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3E97" w:rsidRDefault="00F13E97">
      <w:r>
        <w:separator/>
      </w:r>
    </w:p>
  </w:footnote>
  <w:footnote w:type="continuationSeparator" w:id="0">
    <w:p w:rsidR="00F13E97" w:rsidRDefault="00F13E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A92" w:rsidRDefault="00560A92">
    <w:pPr>
      <w:pStyle w:val="Header"/>
    </w:pPr>
    <w:r>
      <w:rPr>
        <w:rFonts w:ascii="Times New Roman" w:hAnsi="Times New Roman"/>
        <w:i/>
        <w:noProof/>
        <w:sz w:val="28"/>
        <w:szCs w:val="20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3" name="WordArt 19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560A92" w:rsidRDefault="00560A92" w:rsidP="00F42E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9 KISDraft" o:spid="_x0000_s1026" type="#_x0000_t202" style="position:absolute;margin-left:0;margin-top:0;width:357.75pt;height:135.7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" filled="f" stroked="f">
              <o:lock v:ext="edit" shapetype="t"/>
              <v:textbox style="mso-fit-shape-to-text:t">
                <w:txbxContent>
                  <w:p w:rsidR="00560A92" w:rsidRDefault="00560A92" w:rsidP="00F42E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178A3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" o:spid="_x0000_s2051" type="#_x0000_t136" style="position:absolute;margin-left:0;margin-top:0;width:410.5pt;height:246.3pt;rotation:315;z-index:-251660288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A92" w:rsidRPr="008D22B2" w:rsidRDefault="00560A92" w:rsidP="00877C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อมรินทร์พริ้นติ้ง แอนด์ พับลิชชิ่ง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:rsidR="00560A92" w:rsidRDefault="00560A92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:rsidR="00560A92" w:rsidRPr="008D22B2" w:rsidRDefault="00560A92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Pr="00295FFE">
      <w:rPr>
        <w:rFonts w:ascii="Angsana New" w:hAnsi="Angsana New" w:cs="Angsana New"/>
        <w:sz w:val="32"/>
        <w:szCs w:val="32"/>
        <w:lang w:bidi="th-TH"/>
      </w:rPr>
      <w:t>31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 xml:space="preserve"> ธันวาคม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25</w:t>
    </w:r>
    <w:r w:rsidRPr="00D937A4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>1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:rsidR="00560A92" w:rsidRPr="008D22B2" w:rsidRDefault="00560A92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A92" w:rsidRPr="004A6A7D" w:rsidRDefault="00C178A3" w:rsidP="00495721">
    <w:pPr>
      <w:pStyle w:val="acctmainheading"/>
      <w:tabs>
        <w:tab w:val="left" w:pos="7810"/>
      </w:tabs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>
      <w:rPr>
        <w:b w:val="0"/>
        <w:bCs/>
        <w:noProof/>
        <w:sz w:val="30"/>
        <w:szCs w:val="30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" o:spid="_x0000_s2054" type="#_x0000_t136" style="position:absolute;margin-left:0;margin-top:0;width:410.5pt;height:246.3pt;rotation:315;z-index:-251657216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  <w:r w:rsidR="00560A92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บริษัท </w:t>
    </w:r>
    <w:r w:rsidR="00560A92" w:rsidRPr="004A6A7D">
      <w:rPr>
        <w:rFonts w:ascii="Angsana New" w:hAnsi="Angsana New" w:cs="Angsana New"/>
        <w:b w:val="0"/>
        <w:bCs/>
        <w:sz w:val="30"/>
        <w:szCs w:val="30"/>
      </w:rPr>
      <w:t>[</w:t>
    </w:r>
    <w:r w:rsidR="00560A92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กขค</w:t>
    </w:r>
    <w:r w:rsidR="00560A92" w:rsidRPr="004A6A7D">
      <w:rPr>
        <w:rFonts w:ascii="Angsana New" w:hAnsi="Angsana New" w:cs="Angsana New"/>
        <w:b w:val="0"/>
        <w:bCs/>
        <w:sz w:val="30"/>
        <w:szCs w:val="30"/>
      </w:rPr>
      <w:t xml:space="preserve">] </w:t>
    </w:r>
    <w:r w:rsidR="00560A92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:rsidR="00560A92" w:rsidRPr="004A6A7D" w:rsidRDefault="00560A92" w:rsidP="00495721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หมายเหตุประกอบงบการเงิน </w:t>
    </w:r>
  </w:p>
  <w:p w:rsidR="00560A92" w:rsidRPr="004A6A7D" w:rsidRDefault="00560A92" w:rsidP="00495721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สำหรับแต่ละปีสิ้นสุดวันที่ 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31 ธันวาคม 2551 และ 2550 </w:t>
    </w:r>
  </w:p>
  <w:p w:rsidR="00560A92" w:rsidRPr="004A6A7D" w:rsidRDefault="00560A92">
    <w:pPr>
      <w:pStyle w:val="Header"/>
      <w:rPr>
        <w:b/>
        <w:sz w:val="30"/>
        <w:szCs w:val="30"/>
        <w:lang w:val="en-GB"/>
      </w:rPr>
    </w:pPr>
    <w:r>
      <w:rPr>
        <w:rFonts w:ascii="Times New Roman" w:hAnsi="Times New Roman"/>
        <w:b/>
        <w:i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2" name="WordArt 17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560A92" w:rsidRDefault="00560A92" w:rsidP="00F42E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7 KISDraft" o:spid="_x0000_s1027" type="#_x0000_t202" style="position:absolute;margin-left:0;margin-top:0;width:357.75pt;height:135.75pt;rotation:-45;z-index:-25165619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" filled="f" stroked="f">
              <o:lock v:ext="edit" shapetype="t"/>
              <v:textbox style="mso-fit-shape-to-text:t">
                <w:txbxContent>
                  <w:p w:rsidR="00560A92" w:rsidRDefault="00560A92" w:rsidP="00F42E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178A3">
      <w:rPr>
        <w:noProof/>
        <w:sz w:val="30"/>
        <w:szCs w:val="30"/>
      </w:rPr>
      <w:pict>
        <v:shape id="PowerPlusWaterMarkObject7" o:spid="_x0000_s2050" type="#_x0000_t136" style="position:absolute;margin-left:0;margin-top:0;width:410.5pt;height:246.3pt;rotation:315;z-index:-25166131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  <w:r>
      <w:rPr>
        <w:rFonts w:ascii="Times New Roman" w:hAnsi="Times New Roman"/>
        <w:i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1" name="WordArt 18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560A92" w:rsidRDefault="00560A92" w:rsidP="00F42E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WordArt 18 KISDraft" o:spid="_x0000_s1028" type="#_x0000_t202" style="position:absolute;margin-left:0;margin-top:0;width:357.75pt;height:135.75pt;rotation:-45;z-index:-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" filled="f" stroked="f">
              <o:lock v:ext="edit" shapetype="t"/>
              <v:textbox style="mso-fit-shape-to-text:t">
                <w:txbxContent>
                  <w:p w:rsidR="00560A92" w:rsidRDefault="00560A92" w:rsidP="00F42E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A92" w:rsidRPr="008D22B2" w:rsidRDefault="00560A92" w:rsidP="00081BD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/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อมรินทร์พริ้นติ้ง แอนด์ พับลิชชิ่ง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:rsidR="00560A92" w:rsidRDefault="00560A92" w:rsidP="00081BD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/>
      <w:jc w:val="both"/>
      <w:rPr>
        <w:rFonts w:ascii="Angsana New" w:hAnsi="Angsana New"/>
        <w:b/>
        <w:bCs/>
        <w:sz w:val="32"/>
        <w:szCs w:val="32"/>
      </w:rPr>
    </w:pPr>
    <w:r w:rsidRPr="00081BDF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:rsidR="00560A92" w:rsidRPr="008D22B2" w:rsidRDefault="00560A92" w:rsidP="00081BD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/>
      <w:jc w:val="both"/>
      <w:rPr>
        <w:rFonts w:ascii="Angsana New" w:hAnsi="Angsana New"/>
        <w:b/>
        <w:bCs/>
        <w:sz w:val="32"/>
        <w:szCs w:val="32"/>
      </w:rPr>
    </w:pPr>
    <w:r w:rsidRPr="00081BDF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081BDF">
      <w:rPr>
        <w:rFonts w:ascii="Angsana New" w:hAnsi="Angsana New"/>
        <w:b/>
        <w:bCs/>
        <w:sz w:val="32"/>
        <w:szCs w:val="32"/>
      </w:rPr>
      <w:t>31</w:t>
    </w:r>
    <w:r w:rsidRPr="00081BDF">
      <w:rPr>
        <w:rFonts w:ascii="Angsana New" w:hAnsi="Angsana New" w:hint="cs"/>
        <w:b/>
        <w:bCs/>
        <w:sz w:val="32"/>
        <w:szCs w:val="32"/>
        <w:cs/>
      </w:rPr>
      <w:t xml:space="preserve"> ธันวาคม 25</w:t>
    </w:r>
    <w:r w:rsidRPr="00081BDF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1</w:t>
    </w:r>
    <w:r w:rsidRPr="00081BDF">
      <w:rPr>
        <w:rFonts w:ascii="Angsana New" w:hAnsi="Angsana New" w:hint="cs"/>
        <w:b/>
        <w:bCs/>
        <w:sz w:val="32"/>
        <w:szCs w:val="32"/>
        <w:cs/>
      </w:rPr>
      <w:t xml:space="preserve">  </w:t>
    </w:r>
  </w:p>
  <w:p w:rsidR="00560A92" w:rsidRPr="008D22B2" w:rsidRDefault="00560A92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A92" w:rsidRPr="008D22B2" w:rsidRDefault="00560A92" w:rsidP="00877C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อมรินทร์พริ้นติ้ง แอนด์ พับลิชชิ่ง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:rsidR="00560A92" w:rsidRDefault="00560A92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:rsidR="00560A92" w:rsidRPr="008D22B2" w:rsidRDefault="00560A92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Pr="00295FFE">
      <w:rPr>
        <w:rFonts w:ascii="Angsana New" w:hAnsi="Angsana New" w:cs="Angsana New"/>
        <w:sz w:val="32"/>
        <w:szCs w:val="32"/>
        <w:lang w:bidi="th-TH"/>
      </w:rPr>
      <w:t>31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 xml:space="preserve"> ธันวาคม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25</w:t>
    </w:r>
    <w:r w:rsidRPr="00D937A4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>1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:rsidR="00560A92" w:rsidRPr="008D22B2" w:rsidRDefault="00560A92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A92" w:rsidRDefault="00560A92" w:rsidP="004572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F202C2">
      <w:rPr>
        <w:rFonts w:ascii="Angsana New" w:hAnsi="Angsana New"/>
        <w:b/>
        <w:bCs/>
        <w:sz w:val="32"/>
        <w:szCs w:val="32"/>
        <w:cs/>
      </w:rPr>
      <w:t>อมรินทร์พริ้นติ้ง แอนด์ พับลิชชิ่ง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จำกัด (มหาชน) และบริษัทย่อย</w:t>
    </w:r>
  </w:p>
  <w:p w:rsidR="00560A92" w:rsidRDefault="00560A92" w:rsidP="00CF1A4A">
    <w:pPr>
      <w:pStyle w:val="acctmainheading"/>
      <w:spacing w:after="60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หมายเหตุประกอบงบการเงินระหว่างกาล </w:t>
    </w:r>
  </w:p>
  <w:p w:rsidR="00560A92" w:rsidRDefault="00560A92" w:rsidP="00CF1A4A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ปี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bidi="th-TH"/>
      </w:rPr>
      <w:t>3</w:t>
    </w:r>
    <w:r>
      <w:rPr>
        <w:rFonts w:ascii="Angsana New" w:hAnsi="Angsana New" w:cs="Angsana New"/>
        <w:sz w:val="32"/>
        <w:szCs w:val="32"/>
        <w:lang w:val="en-US" w:bidi="th-TH"/>
      </w:rPr>
      <w:t xml:space="preserve">1 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ธันวาคม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25</w:t>
    </w:r>
    <w:r w:rsidRPr="00D46148"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/>
        <w:sz w:val="32"/>
        <w:szCs w:val="32"/>
        <w:lang w:bidi="th-TH"/>
      </w:rPr>
      <w:t>1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</w:p>
  <w:p w:rsidR="00560A92" w:rsidRPr="00333087" w:rsidRDefault="00560A92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A92" w:rsidRPr="00E66B73" w:rsidRDefault="00560A92" w:rsidP="00877C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E66B73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F202C2">
      <w:rPr>
        <w:rFonts w:ascii="Angsana New" w:hAnsi="Angsana New"/>
        <w:b/>
        <w:bCs/>
        <w:sz w:val="32"/>
        <w:szCs w:val="32"/>
        <w:cs/>
      </w:rPr>
      <w:t>อมรินทร์พริ้นติ้ง แอนด์ พับลิชชิ่ง</w:t>
    </w:r>
    <w:r w:rsidRPr="00E66B73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:rsidR="00560A92" w:rsidRPr="001D530E" w:rsidRDefault="00560A92" w:rsidP="00877C7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:rsidR="00560A92" w:rsidRPr="008D22B2" w:rsidRDefault="00560A92" w:rsidP="000C356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Pr="003A2D75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3</w:t>
    </w:r>
    <w:r w:rsidRPr="00295FFE">
      <w:rPr>
        <w:rFonts w:ascii="Angsana New" w:hAnsi="Angsana New" w:cs="Angsana New"/>
        <w:sz w:val="32"/>
        <w:szCs w:val="32"/>
        <w:lang w:val="en-US" w:bidi="th-TH"/>
      </w:rPr>
      <w:t>1</w:t>
    </w:r>
    <w:r w:rsidRPr="00295FFE">
      <w:rPr>
        <w:rFonts w:ascii="Angsana New" w:hAnsi="Angsana New" w:cs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 xml:space="preserve">ธันวาคม </w:t>
    </w:r>
    <w:r w:rsidRPr="003A2D75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25</w:t>
    </w:r>
    <w:r w:rsidRPr="003A2D75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>1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:rsidR="00560A92" w:rsidRDefault="00560A92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7B0E68"/>
    <w:multiLevelType w:val="hybridMultilevel"/>
    <w:tmpl w:val="8CF65C30"/>
    <w:lvl w:ilvl="0" w:tplc="F550B3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19412D1"/>
    <w:multiLevelType w:val="hybridMultilevel"/>
    <w:tmpl w:val="5F54A42E"/>
    <w:lvl w:ilvl="0" w:tplc="0CB0386E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E23D67"/>
    <w:multiLevelType w:val="hybridMultilevel"/>
    <w:tmpl w:val="C27CC562"/>
    <w:lvl w:ilvl="0" w:tplc="26144224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5" w15:restartNumberingAfterBreak="0">
    <w:nsid w:val="185C3160"/>
    <w:multiLevelType w:val="multilevel"/>
    <w:tmpl w:val="A44A347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C434601"/>
    <w:multiLevelType w:val="hybridMultilevel"/>
    <w:tmpl w:val="D53CDEBE"/>
    <w:lvl w:ilvl="0" w:tplc="A70CE04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DCC3076"/>
    <w:multiLevelType w:val="hybridMultilevel"/>
    <w:tmpl w:val="452876B2"/>
    <w:lvl w:ilvl="0" w:tplc="9C3C15D8">
      <w:start w:val="1"/>
      <w:numFmt w:val="decimal"/>
      <w:lvlText w:val="%1)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4D33308"/>
    <w:multiLevelType w:val="hybridMultilevel"/>
    <w:tmpl w:val="5F54A42E"/>
    <w:lvl w:ilvl="0" w:tplc="0CB0386E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68293444"/>
    <w:multiLevelType w:val="hybridMultilevel"/>
    <w:tmpl w:val="687E03D0"/>
    <w:lvl w:ilvl="0" w:tplc="F550B3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9254CC"/>
    <w:multiLevelType w:val="singleLevel"/>
    <w:tmpl w:val="F550B3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1"/>
  </w:num>
  <w:num w:numId="12">
    <w:abstractNumId w:val="16"/>
  </w:num>
  <w:num w:numId="13">
    <w:abstractNumId w:val="24"/>
  </w:num>
  <w:num w:numId="14">
    <w:abstractNumId w:val="19"/>
  </w:num>
  <w:num w:numId="15">
    <w:abstractNumId w:val="22"/>
  </w:num>
  <w:num w:numId="16">
    <w:abstractNumId w:val="12"/>
  </w:num>
  <w:num w:numId="17">
    <w:abstractNumId w:val="17"/>
  </w:num>
  <w:num w:numId="18">
    <w:abstractNumId w:val="11"/>
  </w:num>
  <w:num w:numId="19">
    <w:abstractNumId w:val="15"/>
  </w:num>
  <w:num w:numId="20">
    <w:abstractNumId w:val="23"/>
  </w:num>
  <w:num w:numId="21">
    <w:abstractNumId w:val="26"/>
  </w:num>
  <w:num w:numId="22">
    <w:abstractNumId w:val="10"/>
  </w:num>
  <w:num w:numId="23">
    <w:abstractNumId w:val="25"/>
  </w:num>
  <w:num w:numId="24">
    <w:abstractNumId w:val="14"/>
  </w:num>
  <w:num w:numId="25">
    <w:abstractNumId w:val="20"/>
  </w:num>
  <w:num w:numId="26">
    <w:abstractNumId w:val="13"/>
  </w:num>
  <w:num w:numId="27">
    <w:abstractNumId w:val="18"/>
  </w:num>
  <w:num w:numId="28">
    <w:abstractNumId w:val="27"/>
  </w:num>
  <w:num w:numId="29">
    <w:abstractNumId w:val="2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5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939"/>
    <w:rsid w:val="000000CD"/>
    <w:rsid w:val="0000050B"/>
    <w:rsid w:val="00000911"/>
    <w:rsid w:val="00000D80"/>
    <w:rsid w:val="00000DF2"/>
    <w:rsid w:val="000012A2"/>
    <w:rsid w:val="00001385"/>
    <w:rsid w:val="0000142E"/>
    <w:rsid w:val="000014C8"/>
    <w:rsid w:val="00001A62"/>
    <w:rsid w:val="00001B17"/>
    <w:rsid w:val="00001B39"/>
    <w:rsid w:val="00001B47"/>
    <w:rsid w:val="000026AE"/>
    <w:rsid w:val="000029DE"/>
    <w:rsid w:val="00002B18"/>
    <w:rsid w:val="000035E3"/>
    <w:rsid w:val="0000361A"/>
    <w:rsid w:val="00003832"/>
    <w:rsid w:val="00003BED"/>
    <w:rsid w:val="00003D19"/>
    <w:rsid w:val="00003EEC"/>
    <w:rsid w:val="00004F47"/>
    <w:rsid w:val="00005628"/>
    <w:rsid w:val="00005682"/>
    <w:rsid w:val="000058F6"/>
    <w:rsid w:val="00005B3B"/>
    <w:rsid w:val="000062F0"/>
    <w:rsid w:val="00006499"/>
    <w:rsid w:val="00006C56"/>
    <w:rsid w:val="00007083"/>
    <w:rsid w:val="000076F5"/>
    <w:rsid w:val="00007C5B"/>
    <w:rsid w:val="00007F68"/>
    <w:rsid w:val="00010187"/>
    <w:rsid w:val="0001025E"/>
    <w:rsid w:val="000103CA"/>
    <w:rsid w:val="00010AA3"/>
    <w:rsid w:val="00010B2D"/>
    <w:rsid w:val="00010F2D"/>
    <w:rsid w:val="00011114"/>
    <w:rsid w:val="0001117B"/>
    <w:rsid w:val="00011511"/>
    <w:rsid w:val="000117D9"/>
    <w:rsid w:val="00011B2C"/>
    <w:rsid w:val="0001215B"/>
    <w:rsid w:val="00012211"/>
    <w:rsid w:val="00012304"/>
    <w:rsid w:val="0001249B"/>
    <w:rsid w:val="000125D2"/>
    <w:rsid w:val="000127EE"/>
    <w:rsid w:val="0001280D"/>
    <w:rsid w:val="0001281E"/>
    <w:rsid w:val="00012F3A"/>
    <w:rsid w:val="00013352"/>
    <w:rsid w:val="0001352D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D93"/>
    <w:rsid w:val="00014EBD"/>
    <w:rsid w:val="00014FF4"/>
    <w:rsid w:val="00015241"/>
    <w:rsid w:val="00015BCB"/>
    <w:rsid w:val="00015F48"/>
    <w:rsid w:val="000160C4"/>
    <w:rsid w:val="0001616C"/>
    <w:rsid w:val="00016378"/>
    <w:rsid w:val="000164FD"/>
    <w:rsid w:val="00016611"/>
    <w:rsid w:val="00016752"/>
    <w:rsid w:val="0001687E"/>
    <w:rsid w:val="0001689D"/>
    <w:rsid w:val="00016AFB"/>
    <w:rsid w:val="00016B39"/>
    <w:rsid w:val="00016E05"/>
    <w:rsid w:val="00016F77"/>
    <w:rsid w:val="00017219"/>
    <w:rsid w:val="00017B72"/>
    <w:rsid w:val="00020331"/>
    <w:rsid w:val="000204CD"/>
    <w:rsid w:val="00020593"/>
    <w:rsid w:val="000207E3"/>
    <w:rsid w:val="000208D9"/>
    <w:rsid w:val="000209F7"/>
    <w:rsid w:val="00020BF2"/>
    <w:rsid w:val="00020E0D"/>
    <w:rsid w:val="00021D0E"/>
    <w:rsid w:val="000221BA"/>
    <w:rsid w:val="0002244C"/>
    <w:rsid w:val="0002290B"/>
    <w:rsid w:val="00022B08"/>
    <w:rsid w:val="00022E4A"/>
    <w:rsid w:val="0002311B"/>
    <w:rsid w:val="00023338"/>
    <w:rsid w:val="00023527"/>
    <w:rsid w:val="00023970"/>
    <w:rsid w:val="000239D0"/>
    <w:rsid w:val="000246AF"/>
    <w:rsid w:val="00024741"/>
    <w:rsid w:val="00024797"/>
    <w:rsid w:val="00024976"/>
    <w:rsid w:val="00024CEE"/>
    <w:rsid w:val="00024F50"/>
    <w:rsid w:val="00025352"/>
    <w:rsid w:val="000254DB"/>
    <w:rsid w:val="000256A5"/>
    <w:rsid w:val="00025876"/>
    <w:rsid w:val="00025941"/>
    <w:rsid w:val="00025CF5"/>
    <w:rsid w:val="00025D28"/>
    <w:rsid w:val="0002656A"/>
    <w:rsid w:val="0002674C"/>
    <w:rsid w:val="00026BE1"/>
    <w:rsid w:val="0002700E"/>
    <w:rsid w:val="0002724A"/>
    <w:rsid w:val="00027574"/>
    <w:rsid w:val="000277DA"/>
    <w:rsid w:val="00027E5C"/>
    <w:rsid w:val="00027F23"/>
    <w:rsid w:val="0003047C"/>
    <w:rsid w:val="00030BBF"/>
    <w:rsid w:val="00030BCB"/>
    <w:rsid w:val="00030ED3"/>
    <w:rsid w:val="000310D3"/>
    <w:rsid w:val="0003114D"/>
    <w:rsid w:val="00031619"/>
    <w:rsid w:val="00031726"/>
    <w:rsid w:val="0003176E"/>
    <w:rsid w:val="00031A08"/>
    <w:rsid w:val="00031C37"/>
    <w:rsid w:val="00031F8D"/>
    <w:rsid w:val="000320A2"/>
    <w:rsid w:val="000322D6"/>
    <w:rsid w:val="00032346"/>
    <w:rsid w:val="00032918"/>
    <w:rsid w:val="00032C1C"/>
    <w:rsid w:val="00032DD3"/>
    <w:rsid w:val="00032F61"/>
    <w:rsid w:val="000335A7"/>
    <w:rsid w:val="0003374D"/>
    <w:rsid w:val="00033956"/>
    <w:rsid w:val="000342DC"/>
    <w:rsid w:val="00034301"/>
    <w:rsid w:val="00034623"/>
    <w:rsid w:val="00034954"/>
    <w:rsid w:val="00034A07"/>
    <w:rsid w:val="00034BB8"/>
    <w:rsid w:val="00034C10"/>
    <w:rsid w:val="00034CEA"/>
    <w:rsid w:val="00035027"/>
    <w:rsid w:val="00035259"/>
    <w:rsid w:val="0003554B"/>
    <w:rsid w:val="0003563F"/>
    <w:rsid w:val="0003564F"/>
    <w:rsid w:val="000356BA"/>
    <w:rsid w:val="000359BE"/>
    <w:rsid w:val="000359C7"/>
    <w:rsid w:val="00035F3B"/>
    <w:rsid w:val="00035F6D"/>
    <w:rsid w:val="000361D8"/>
    <w:rsid w:val="00036245"/>
    <w:rsid w:val="000364B9"/>
    <w:rsid w:val="000364E2"/>
    <w:rsid w:val="00036BEC"/>
    <w:rsid w:val="00036F9D"/>
    <w:rsid w:val="0003704C"/>
    <w:rsid w:val="000374FD"/>
    <w:rsid w:val="00037BBB"/>
    <w:rsid w:val="00037C28"/>
    <w:rsid w:val="00037CDD"/>
    <w:rsid w:val="00037F1A"/>
    <w:rsid w:val="0004002E"/>
    <w:rsid w:val="00040A75"/>
    <w:rsid w:val="00041233"/>
    <w:rsid w:val="000413F1"/>
    <w:rsid w:val="0004164F"/>
    <w:rsid w:val="00041A70"/>
    <w:rsid w:val="00041B29"/>
    <w:rsid w:val="00041E6E"/>
    <w:rsid w:val="0004206D"/>
    <w:rsid w:val="00042286"/>
    <w:rsid w:val="0004274A"/>
    <w:rsid w:val="000429D6"/>
    <w:rsid w:val="00042AD7"/>
    <w:rsid w:val="00042B40"/>
    <w:rsid w:val="00042CCB"/>
    <w:rsid w:val="00042EE6"/>
    <w:rsid w:val="000434EE"/>
    <w:rsid w:val="0004399C"/>
    <w:rsid w:val="000439AC"/>
    <w:rsid w:val="00043A5B"/>
    <w:rsid w:val="00043B5A"/>
    <w:rsid w:val="00043E2A"/>
    <w:rsid w:val="00044391"/>
    <w:rsid w:val="0004444F"/>
    <w:rsid w:val="00044584"/>
    <w:rsid w:val="0004465B"/>
    <w:rsid w:val="000447C9"/>
    <w:rsid w:val="000449B1"/>
    <w:rsid w:val="000453BA"/>
    <w:rsid w:val="0004591E"/>
    <w:rsid w:val="00045D7E"/>
    <w:rsid w:val="00045ECF"/>
    <w:rsid w:val="00046285"/>
    <w:rsid w:val="000465F4"/>
    <w:rsid w:val="00046696"/>
    <w:rsid w:val="00046F76"/>
    <w:rsid w:val="00047125"/>
    <w:rsid w:val="00047389"/>
    <w:rsid w:val="0004774F"/>
    <w:rsid w:val="00047C73"/>
    <w:rsid w:val="00047D8B"/>
    <w:rsid w:val="00050257"/>
    <w:rsid w:val="00050828"/>
    <w:rsid w:val="00050AA8"/>
    <w:rsid w:val="00050C53"/>
    <w:rsid w:val="00051285"/>
    <w:rsid w:val="0005146F"/>
    <w:rsid w:val="0005184E"/>
    <w:rsid w:val="00051CFE"/>
    <w:rsid w:val="0005208D"/>
    <w:rsid w:val="00052332"/>
    <w:rsid w:val="00052738"/>
    <w:rsid w:val="000527EE"/>
    <w:rsid w:val="00052A8A"/>
    <w:rsid w:val="00053015"/>
    <w:rsid w:val="00053733"/>
    <w:rsid w:val="00053D6E"/>
    <w:rsid w:val="00053DDD"/>
    <w:rsid w:val="00053E50"/>
    <w:rsid w:val="00053EA2"/>
    <w:rsid w:val="00053F4C"/>
    <w:rsid w:val="0005425D"/>
    <w:rsid w:val="00054312"/>
    <w:rsid w:val="00054588"/>
    <w:rsid w:val="0005460B"/>
    <w:rsid w:val="00054D35"/>
    <w:rsid w:val="000554B8"/>
    <w:rsid w:val="00056175"/>
    <w:rsid w:val="000561AA"/>
    <w:rsid w:val="0005622E"/>
    <w:rsid w:val="00057122"/>
    <w:rsid w:val="00057492"/>
    <w:rsid w:val="00057A15"/>
    <w:rsid w:val="00057C78"/>
    <w:rsid w:val="00057EED"/>
    <w:rsid w:val="000602DB"/>
    <w:rsid w:val="000605F1"/>
    <w:rsid w:val="00060918"/>
    <w:rsid w:val="00060DFF"/>
    <w:rsid w:val="00060FAC"/>
    <w:rsid w:val="000612BE"/>
    <w:rsid w:val="00061B99"/>
    <w:rsid w:val="00062182"/>
    <w:rsid w:val="000623DC"/>
    <w:rsid w:val="000625CF"/>
    <w:rsid w:val="000625DB"/>
    <w:rsid w:val="0006274E"/>
    <w:rsid w:val="0006284F"/>
    <w:rsid w:val="00062E18"/>
    <w:rsid w:val="000632AF"/>
    <w:rsid w:val="000634B9"/>
    <w:rsid w:val="00063511"/>
    <w:rsid w:val="00063AC6"/>
    <w:rsid w:val="00063E9C"/>
    <w:rsid w:val="000646D2"/>
    <w:rsid w:val="000647B3"/>
    <w:rsid w:val="000647F8"/>
    <w:rsid w:val="000648D5"/>
    <w:rsid w:val="00064996"/>
    <w:rsid w:val="00064D98"/>
    <w:rsid w:val="000651A1"/>
    <w:rsid w:val="000654D3"/>
    <w:rsid w:val="00065A5B"/>
    <w:rsid w:val="00066212"/>
    <w:rsid w:val="000662C9"/>
    <w:rsid w:val="00066625"/>
    <w:rsid w:val="000668A7"/>
    <w:rsid w:val="00066A80"/>
    <w:rsid w:val="00066DA8"/>
    <w:rsid w:val="00067062"/>
    <w:rsid w:val="0006716F"/>
    <w:rsid w:val="000674A8"/>
    <w:rsid w:val="0006761C"/>
    <w:rsid w:val="0006764D"/>
    <w:rsid w:val="0006791F"/>
    <w:rsid w:val="0006799D"/>
    <w:rsid w:val="00067C17"/>
    <w:rsid w:val="00067CB6"/>
    <w:rsid w:val="00067DBE"/>
    <w:rsid w:val="00070054"/>
    <w:rsid w:val="0007075F"/>
    <w:rsid w:val="000707D9"/>
    <w:rsid w:val="000709CB"/>
    <w:rsid w:val="00070BC6"/>
    <w:rsid w:val="00070CA0"/>
    <w:rsid w:val="00070D5A"/>
    <w:rsid w:val="000711A0"/>
    <w:rsid w:val="000712AB"/>
    <w:rsid w:val="000716C5"/>
    <w:rsid w:val="000717E2"/>
    <w:rsid w:val="00071ADA"/>
    <w:rsid w:val="00071E45"/>
    <w:rsid w:val="00071E61"/>
    <w:rsid w:val="0007213A"/>
    <w:rsid w:val="000721C1"/>
    <w:rsid w:val="00072357"/>
    <w:rsid w:val="00072C13"/>
    <w:rsid w:val="00072CDE"/>
    <w:rsid w:val="000730A5"/>
    <w:rsid w:val="00073148"/>
    <w:rsid w:val="00073162"/>
    <w:rsid w:val="000734F3"/>
    <w:rsid w:val="000737E9"/>
    <w:rsid w:val="00073898"/>
    <w:rsid w:val="00073A56"/>
    <w:rsid w:val="00073A73"/>
    <w:rsid w:val="00074147"/>
    <w:rsid w:val="00074279"/>
    <w:rsid w:val="00074398"/>
    <w:rsid w:val="00074735"/>
    <w:rsid w:val="000749A4"/>
    <w:rsid w:val="00074B3F"/>
    <w:rsid w:val="00074FCA"/>
    <w:rsid w:val="000752A6"/>
    <w:rsid w:val="000758E1"/>
    <w:rsid w:val="00075B3B"/>
    <w:rsid w:val="000764B2"/>
    <w:rsid w:val="0007655A"/>
    <w:rsid w:val="00076709"/>
    <w:rsid w:val="00076A05"/>
    <w:rsid w:val="00076DEC"/>
    <w:rsid w:val="00076E7D"/>
    <w:rsid w:val="00076EFB"/>
    <w:rsid w:val="00077164"/>
    <w:rsid w:val="000771EA"/>
    <w:rsid w:val="000777BB"/>
    <w:rsid w:val="00077C97"/>
    <w:rsid w:val="00077CAF"/>
    <w:rsid w:val="00077E06"/>
    <w:rsid w:val="00077E41"/>
    <w:rsid w:val="00077F3F"/>
    <w:rsid w:val="00077F90"/>
    <w:rsid w:val="00080546"/>
    <w:rsid w:val="00080553"/>
    <w:rsid w:val="00080900"/>
    <w:rsid w:val="00080F97"/>
    <w:rsid w:val="000810FA"/>
    <w:rsid w:val="00081568"/>
    <w:rsid w:val="000817F1"/>
    <w:rsid w:val="00081954"/>
    <w:rsid w:val="00081BDF"/>
    <w:rsid w:val="00081BFB"/>
    <w:rsid w:val="00081FC8"/>
    <w:rsid w:val="00082352"/>
    <w:rsid w:val="000823A8"/>
    <w:rsid w:val="00082455"/>
    <w:rsid w:val="000827F0"/>
    <w:rsid w:val="00082873"/>
    <w:rsid w:val="00082C3E"/>
    <w:rsid w:val="000832C3"/>
    <w:rsid w:val="00083B9E"/>
    <w:rsid w:val="00083CA4"/>
    <w:rsid w:val="00083EDC"/>
    <w:rsid w:val="00084149"/>
    <w:rsid w:val="000843FA"/>
    <w:rsid w:val="00084EBF"/>
    <w:rsid w:val="00085638"/>
    <w:rsid w:val="00085CD9"/>
    <w:rsid w:val="00085D68"/>
    <w:rsid w:val="0008635C"/>
    <w:rsid w:val="000867AA"/>
    <w:rsid w:val="00086B68"/>
    <w:rsid w:val="00086D70"/>
    <w:rsid w:val="00086DC1"/>
    <w:rsid w:val="00086E2A"/>
    <w:rsid w:val="00087836"/>
    <w:rsid w:val="00087963"/>
    <w:rsid w:val="000879E9"/>
    <w:rsid w:val="00090095"/>
    <w:rsid w:val="00091066"/>
    <w:rsid w:val="000917D6"/>
    <w:rsid w:val="00091F4C"/>
    <w:rsid w:val="000928A3"/>
    <w:rsid w:val="00092944"/>
    <w:rsid w:val="000932ED"/>
    <w:rsid w:val="0009333E"/>
    <w:rsid w:val="00093389"/>
    <w:rsid w:val="00093736"/>
    <w:rsid w:val="0009417A"/>
    <w:rsid w:val="0009419B"/>
    <w:rsid w:val="00094447"/>
    <w:rsid w:val="000945CD"/>
    <w:rsid w:val="00094BD7"/>
    <w:rsid w:val="000950D5"/>
    <w:rsid w:val="0009518B"/>
    <w:rsid w:val="000951B7"/>
    <w:rsid w:val="00095A5B"/>
    <w:rsid w:val="00095C4B"/>
    <w:rsid w:val="00095D8F"/>
    <w:rsid w:val="00095E77"/>
    <w:rsid w:val="00096658"/>
    <w:rsid w:val="000966F6"/>
    <w:rsid w:val="00096A81"/>
    <w:rsid w:val="00096B72"/>
    <w:rsid w:val="00096BA2"/>
    <w:rsid w:val="00096D61"/>
    <w:rsid w:val="0009706E"/>
    <w:rsid w:val="0009710A"/>
    <w:rsid w:val="0009745D"/>
    <w:rsid w:val="0009782D"/>
    <w:rsid w:val="00097F4E"/>
    <w:rsid w:val="00097FC6"/>
    <w:rsid w:val="000A019F"/>
    <w:rsid w:val="000A05C9"/>
    <w:rsid w:val="000A09C1"/>
    <w:rsid w:val="000A0C50"/>
    <w:rsid w:val="000A0F37"/>
    <w:rsid w:val="000A14B5"/>
    <w:rsid w:val="000A1773"/>
    <w:rsid w:val="000A1946"/>
    <w:rsid w:val="000A1CDD"/>
    <w:rsid w:val="000A1D5E"/>
    <w:rsid w:val="000A205B"/>
    <w:rsid w:val="000A2142"/>
    <w:rsid w:val="000A21CF"/>
    <w:rsid w:val="000A232B"/>
    <w:rsid w:val="000A2721"/>
    <w:rsid w:val="000A2777"/>
    <w:rsid w:val="000A2861"/>
    <w:rsid w:val="000A30FC"/>
    <w:rsid w:val="000A325C"/>
    <w:rsid w:val="000A32AC"/>
    <w:rsid w:val="000A3329"/>
    <w:rsid w:val="000A3737"/>
    <w:rsid w:val="000A3E00"/>
    <w:rsid w:val="000A4813"/>
    <w:rsid w:val="000A483C"/>
    <w:rsid w:val="000A4C16"/>
    <w:rsid w:val="000A4E6D"/>
    <w:rsid w:val="000A50D3"/>
    <w:rsid w:val="000A5217"/>
    <w:rsid w:val="000A544F"/>
    <w:rsid w:val="000A5939"/>
    <w:rsid w:val="000A598F"/>
    <w:rsid w:val="000A62A0"/>
    <w:rsid w:val="000A630F"/>
    <w:rsid w:val="000A681D"/>
    <w:rsid w:val="000A6A51"/>
    <w:rsid w:val="000A6C32"/>
    <w:rsid w:val="000A6EA9"/>
    <w:rsid w:val="000A7413"/>
    <w:rsid w:val="000A7A9C"/>
    <w:rsid w:val="000A7D4E"/>
    <w:rsid w:val="000A7E06"/>
    <w:rsid w:val="000A7FA6"/>
    <w:rsid w:val="000B00CD"/>
    <w:rsid w:val="000B02BF"/>
    <w:rsid w:val="000B0CC4"/>
    <w:rsid w:val="000B0D4B"/>
    <w:rsid w:val="000B0EF3"/>
    <w:rsid w:val="000B0FD2"/>
    <w:rsid w:val="000B1068"/>
    <w:rsid w:val="000B1334"/>
    <w:rsid w:val="000B13F1"/>
    <w:rsid w:val="000B1748"/>
    <w:rsid w:val="000B18C6"/>
    <w:rsid w:val="000B1A80"/>
    <w:rsid w:val="000B1A8E"/>
    <w:rsid w:val="000B1ACE"/>
    <w:rsid w:val="000B1E61"/>
    <w:rsid w:val="000B1FF0"/>
    <w:rsid w:val="000B2041"/>
    <w:rsid w:val="000B2188"/>
    <w:rsid w:val="000B22AD"/>
    <w:rsid w:val="000B232C"/>
    <w:rsid w:val="000B23BA"/>
    <w:rsid w:val="000B243C"/>
    <w:rsid w:val="000B26A1"/>
    <w:rsid w:val="000B2B32"/>
    <w:rsid w:val="000B2BE0"/>
    <w:rsid w:val="000B2F10"/>
    <w:rsid w:val="000B335D"/>
    <w:rsid w:val="000B35A7"/>
    <w:rsid w:val="000B3711"/>
    <w:rsid w:val="000B409C"/>
    <w:rsid w:val="000B41D2"/>
    <w:rsid w:val="000B4285"/>
    <w:rsid w:val="000B431C"/>
    <w:rsid w:val="000B442A"/>
    <w:rsid w:val="000B4481"/>
    <w:rsid w:val="000B4847"/>
    <w:rsid w:val="000B4933"/>
    <w:rsid w:val="000B495E"/>
    <w:rsid w:val="000B4A2D"/>
    <w:rsid w:val="000B4A7F"/>
    <w:rsid w:val="000B4BFD"/>
    <w:rsid w:val="000B4E19"/>
    <w:rsid w:val="000B4EC0"/>
    <w:rsid w:val="000B5075"/>
    <w:rsid w:val="000B5376"/>
    <w:rsid w:val="000B5755"/>
    <w:rsid w:val="000B5799"/>
    <w:rsid w:val="000B598F"/>
    <w:rsid w:val="000B5A4A"/>
    <w:rsid w:val="000B5F36"/>
    <w:rsid w:val="000B6429"/>
    <w:rsid w:val="000B687F"/>
    <w:rsid w:val="000B69EE"/>
    <w:rsid w:val="000B6D8D"/>
    <w:rsid w:val="000B6DE0"/>
    <w:rsid w:val="000B726B"/>
    <w:rsid w:val="000C054A"/>
    <w:rsid w:val="000C05D8"/>
    <w:rsid w:val="000C05E3"/>
    <w:rsid w:val="000C08C9"/>
    <w:rsid w:val="000C095E"/>
    <w:rsid w:val="000C0AC3"/>
    <w:rsid w:val="000C0B3E"/>
    <w:rsid w:val="000C0E6A"/>
    <w:rsid w:val="000C0E6F"/>
    <w:rsid w:val="000C0EE1"/>
    <w:rsid w:val="000C1472"/>
    <w:rsid w:val="000C1BC9"/>
    <w:rsid w:val="000C2531"/>
    <w:rsid w:val="000C2568"/>
    <w:rsid w:val="000C27DC"/>
    <w:rsid w:val="000C27E3"/>
    <w:rsid w:val="000C29E5"/>
    <w:rsid w:val="000C2A92"/>
    <w:rsid w:val="000C2B17"/>
    <w:rsid w:val="000C320E"/>
    <w:rsid w:val="000C342C"/>
    <w:rsid w:val="000C3562"/>
    <w:rsid w:val="000C3DB4"/>
    <w:rsid w:val="000C401E"/>
    <w:rsid w:val="000C4BD0"/>
    <w:rsid w:val="000C4DC3"/>
    <w:rsid w:val="000C5180"/>
    <w:rsid w:val="000C58DE"/>
    <w:rsid w:val="000C59E1"/>
    <w:rsid w:val="000C5A5D"/>
    <w:rsid w:val="000C6217"/>
    <w:rsid w:val="000C662B"/>
    <w:rsid w:val="000C69EC"/>
    <w:rsid w:val="000C6EAC"/>
    <w:rsid w:val="000C71FF"/>
    <w:rsid w:val="000C799A"/>
    <w:rsid w:val="000C7F55"/>
    <w:rsid w:val="000D043D"/>
    <w:rsid w:val="000D04BD"/>
    <w:rsid w:val="000D04D1"/>
    <w:rsid w:val="000D062E"/>
    <w:rsid w:val="000D067A"/>
    <w:rsid w:val="000D0A35"/>
    <w:rsid w:val="000D0B16"/>
    <w:rsid w:val="000D1087"/>
    <w:rsid w:val="000D11E2"/>
    <w:rsid w:val="000D171B"/>
    <w:rsid w:val="000D17BF"/>
    <w:rsid w:val="000D1C75"/>
    <w:rsid w:val="000D1C7D"/>
    <w:rsid w:val="000D21AC"/>
    <w:rsid w:val="000D23B0"/>
    <w:rsid w:val="000D24E6"/>
    <w:rsid w:val="000D29A6"/>
    <w:rsid w:val="000D2E95"/>
    <w:rsid w:val="000D3062"/>
    <w:rsid w:val="000D3086"/>
    <w:rsid w:val="000D3164"/>
    <w:rsid w:val="000D3336"/>
    <w:rsid w:val="000D38D0"/>
    <w:rsid w:val="000D3AE0"/>
    <w:rsid w:val="000D3F52"/>
    <w:rsid w:val="000D4054"/>
    <w:rsid w:val="000D415C"/>
    <w:rsid w:val="000D42A9"/>
    <w:rsid w:val="000D4705"/>
    <w:rsid w:val="000D4C01"/>
    <w:rsid w:val="000D5600"/>
    <w:rsid w:val="000D587B"/>
    <w:rsid w:val="000D5D4A"/>
    <w:rsid w:val="000D63C6"/>
    <w:rsid w:val="000D6BE9"/>
    <w:rsid w:val="000D6E4A"/>
    <w:rsid w:val="000D6FEF"/>
    <w:rsid w:val="000D7461"/>
    <w:rsid w:val="000D748A"/>
    <w:rsid w:val="000D769D"/>
    <w:rsid w:val="000D7843"/>
    <w:rsid w:val="000D7E3D"/>
    <w:rsid w:val="000E07A4"/>
    <w:rsid w:val="000E08CC"/>
    <w:rsid w:val="000E093B"/>
    <w:rsid w:val="000E0A01"/>
    <w:rsid w:val="000E0AD5"/>
    <w:rsid w:val="000E0E9F"/>
    <w:rsid w:val="000E0EEB"/>
    <w:rsid w:val="000E2AA7"/>
    <w:rsid w:val="000E2D0A"/>
    <w:rsid w:val="000E2EE8"/>
    <w:rsid w:val="000E363D"/>
    <w:rsid w:val="000E38AD"/>
    <w:rsid w:val="000E3937"/>
    <w:rsid w:val="000E39CD"/>
    <w:rsid w:val="000E409A"/>
    <w:rsid w:val="000E44B3"/>
    <w:rsid w:val="000E44CA"/>
    <w:rsid w:val="000E4913"/>
    <w:rsid w:val="000E4B37"/>
    <w:rsid w:val="000E4B8A"/>
    <w:rsid w:val="000E4C7F"/>
    <w:rsid w:val="000E4C8C"/>
    <w:rsid w:val="000E542C"/>
    <w:rsid w:val="000E5939"/>
    <w:rsid w:val="000E598F"/>
    <w:rsid w:val="000E64F9"/>
    <w:rsid w:val="000E6EE0"/>
    <w:rsid w:val="000E71ED"/>
    <w:rsid w:val="000E77E0"/>
    <w:rsid w:val="000E79B9"/>
    <w:rsid w:val="000E7A3D"/>
    <w:rsid w:val="000E7D7C"/>
    <w:rsid w:val="000F07DF"/>
    <w:rsid w:val="000F0AC3"/>
    <w:rsid w:val="000F0EC3"/>
    <w:rsid w:val="000F1056"/>
    <w:rsid w:val="000F17EB"/>
    <w:rsid w:val="000F1EA8"/>
    <w:rsid w:val="000F1FC1"/>
    <w:rsid w:val="000F200D"/>
    <w:rsid w:val="000F2063"/>
    <w:rsid w:val="000F2288"/>
    <w:rsid w:val="000F2349"/>
    <w:rsid w:val="000F236B"/>
    <w:rsid w:val="000F25D5"/>
    <w:rsid w:val="000F29AF"/>
    <w:rsid w:val="000F2ED0"/>
    <w:rsid w:val="000F32DB"/>
    <w:rsid w:val="000F3725"/>
    <w:rsid w:val="000F387E"/>
    <w:rsid w:val="000F3A0E"/>
    <w:rsid w:val="000F3A17"/>
    <w:rsid w:val="000F3AE7"/>
    <w:rsid w:val="000F3BB5"/>
    <w:rsid w:val="000F3DFA"/>
    <w:rsid w:val="000F3EB2"/>
    <w:rsid w:val="000F4962"/>
    <w:rsid w:val="000F4F1B"/>
    <w:rsid w:val="000F5005"/>
    <w:rsid w:val="000F503C"/>
    <w:rsid w:val="000F5801"/>
    <w:rsid w:val="000F58BC"/>
    <w:rsid w:val="000F5AF6"/>
    <w:rsid w:val="000F5BC7"/>
    <w:rsid w:val="000F5D03"/>
    <w:rsid w:val="000F5E9B"/>
    <w:rsid w:val="000F6774"/>
    <w:rsid w:val="000F6C0A"/>
    <w:rsid w:val="000F72C2"/>
    <w:rsid w:val="000F7423"/>
    <w:rsid w:val="000F760B"/>
    <w:rsid w:val="000F7F3F"/>
    <w:rsid w:val="001001BD"/>
    <w:rsid w:val="00100D70"/>
    <w:rsid w:val="00101020"/>
    <w:rsid w:val="00101FB2"/>
    <w:rsid w:val="001020A3"/>
    <w:rsid w:val="0010227C"/>
    <w:rsid w:val="00102991"/>
    <w:rsid w:val="001032B4"/>
    <w:rsid w:val="00103828"/>
    <w:rsid w:val="0010391D"/>
    <w:rsid w:val="00103AB4"/>
    <w:rsid w:val="00103BFC"/>
    <w:rsid w:val="00104276"/>
    <w:rsid w:val="00104B7D"/>
    <w:rsid w:val="00104FB2"/>
    <w:rsid w:val="00104FE5"/>
    <w:rsid w:val="001051BB"/>
    <w:rsid w:val="0010537A"/>
    <w:rsid w:val="001053B9"/>
    <w:rsid w:val="001053FF"/>
    <w:rsid w:val="00105C72"/>
    <w:rsid w:val="00105EB5"/>
    <w:rsid w:val="00106162"/>
    <w:rsid w:val="001061BF"/>
    <w:rsid w:val="0010674E"/>
    <w:rsid w:val="001068B6"/>
    <w:rsid w:val="00106901"/>
    <w:rsid w:val="00106B89"/>
    <w:rsid w:val="00106D00"/>
    <w:rsid w:val="00107460"/>
    <w:rsid w:val="00107C13"/>
    <w:rsid w:val="00110463"/>
    <w:rsid w:val="00110D9C"/>
    <w:rsid w:val="00110E6E"/>
    <w:rsid w:val="0011184D"/>
    <w:rsid w:val="00111CFE"/>
    <w:rsid w:val="0011219F"/>
    <w:rsid w:val="001121DC"/>
    <w:rsid w:val="001122B2"/>
    <w:rsid w:val="001124F9"/>
    <w:rsid w:val="00112537"/>
    <w:rsid w:val="00112646"/>
    <w:rsid w:val="00112889"/>
    <w:rsid w:val="00112BB5"/>
    <w:rsid w:val="00112D1C"/>
    <w:rsid w:val="00112F82"/>
    <w:rsid w:val="00113610"/>
    <w:rsid w:val="0011362C"/>
    <w:rsid w:val="00113750"/>
    <w:rsid w:val="001138A0"/>
    <w:rsid w:val="001138EF"/>
    <w:rsid w:val="00113B22"/>
    <w:rsid w:val="00113C5E"/>
    <w:rsid w:val="00113EC0"/>
    <w:rsid w:val="00114118"/>
    <w:rsid w:val="001141EE"/>
    <w:rsid w:val="0011448E"/>
    <w:rsid w:val="001145D4"/>
    <w:rsid w:val="00114C17"/>
    <w:rsid w:val="00114E63"/>
    <w:rsid w:val="00115041"/>
    <w:rsid w:val="00115470"/>
    <w:rsid w:val="001154BD"/>
    <w:rsid w:val="001155B1"/>
    <w:rsid w:val="0011566A"/>
    <w:rsid w:val="001157C0"/>
    <w:rsid w:val="00115A5C"/>
    <w:rsid w:val="001165FA"/>
    <w:rsid w:val="00116710"/>
    <w:rsid w:val="001167B0"/>
    <w:rsid w:val="001169AC"/>
    <w:rsid w:val="00116D85"/>
    <w:rsid w:val="00116DA2"/>
    <w:rsid w:val="00117CD8"/>
    <w:rsid w:val="001205DF"/>
    <w:rsid w:val="00120A9F"/>
    <w:rsid w:val="00120AAC"/>
    <w:rsid w:val="00120E9F"/>
    <w:rsid w:val="00121331"/>
    <w:rsid w:val="00121427"/>
    <w:rsid w:val="00121B28"/>
    <w:rsid w:val="00121B8F"/>
    <w:rsid w:val="00121EB6"/>
    <w:rsid w:val="0012208F"/>
    <w:rsid w:val="0012209B"/>
    <w:rsid w:val="0012256E"/>
    <w:rsid w:val="001225E0"/>
    <w:rsid w:val="00122812"/>
    <w:rsid w:val="00122B1A"/>
    <w:rsid w:val="00122E2F"/>
    <w:rsid w:val="00123228"/>
    <w:rsid w:val="00123789"/>
    <w:rsid w:val="00123935"/>
    <w:rsid w:val="00123A1E"/>
    <w:rsid w:val="00123A2C"/>
    <w:rsid w:val="0012444E"/>
    <w:rsid w:val="001246AE"/>
    <w:rsid w:val="00124A32"/>
    <w:rsid w:val="00124AEF"/>
    <w:rsid w:val="00124B2F"/>
    <w:rsid w:val="0012523B"/>
    <w:rsid w:val="00125490"/>
    <w:rsid w:val="001254C6"/>
    <w:rsid w:val="001256A9"/>
    <w:rsid w:val="00125DFB"/>
    <w:rsid w:val="0012602A"/>
    <w:rsid w:val="0012691E"/>
    <w:rsid w:val="00126B46"/>
    <w:rsid w:val="00126E57"/>
    <w:rsid w:val="001275C6"/>
    <w:rsid w:val="001279CB"/>
    <w:rsid w:val="00127BD5"/>
    <w:rsid w:val="00127C86"/>
    <w:rsid w:val="001300B6"/>
    <w:rsid w:val="001300DE"/>
    <w:rsid w:val="001303A8"/>
    <w:rsid w:val="00130483"/>
    <w:rsid w:val="0013053D"/>
    <w:rsid w:val="001308BD"/>
    <w:rsid w:val="00130B4C"/>
    <w:rsid w:val="00130C1D"/>
    <w:rsid w:val="00130C49"/>
    <w:rsid w:val="00130D2B"/>
    <w:rsid w:val="00130D37"/>
    <w:rsid w:val="001316DD"/>
    <w:rsid w:val="001316F3"/>
    <w:rsid w:val="00131876"/>
    <w:rsid w:val="00131B66"/>
    <w:rsid w:val="001320D5"/>
    <w:rsid w:val="00132257"/>
    <w:rsid w:val="001324E7"/>
    <w:rsid w:val="0013267B"/>
    <w:rsid w:val="00132874"/>
    <w:rsid w:val="001328DF"/>
    <w:rsid w:val="001330B6"/>
    <w:rsid w:val="00133286"/>
    <w:rsid w:val="00133C4A"/>
    <w:rsid w:val="00134B29"/>
    <w:rsid w:val="00134F62"/>
    <w:rsid w:val="001353DF"/>
    <w:rsid w:val="00135570"/>
    <w:rsid w:val="001355AF"/>
    <w:rsid w:val="001356CD"/>
    <w:rsid w:val="00135F0C"/>
    <w:rsid w:val="00136098"/>
    <w:rsid w:val="00136217"/>
    <w:rsid w:val="0013642B"/>
    <w:rsid w:val="001366B4"/>
    <w:rsid w:val="0013693B"/>
    <w:rsid w:val="00136941"/>
    <w:rsid w:val="00136B32"/>
    <w:rsid w:val="001378C0"/>
    <w:rsid w:val="001379FE"/>
    <w:rsid w:val="00140107"/>
    <w:rsid w:val="00140A87"/>
    <w:rsid w:val="00140D40"/>
    <w:rsid w:val="001414F5"/>
    <w:rsid w:val="00141A17"/>
    <w:rsid w:val="00141D54"/>
    <w:rsid w:val="00141FBD"/>
    <w:rsid w:val="00142177"/>
    <w:rsid w:val="001428A7"/>
    <w:rsid w:val="00142A5B"/>
    <w:rsid w:val="00142F02"/>
    <w:rsid w:val="0014311F"/>
    <w:rsid w:val="0014350C"/>
    <w:rsid w:val="001437BD"/>
    <w:rsid w:val="00143987"/>
    <w:rsid w:val="00143B8E"/>
    <w:rsid w:val="00143CDA"/>
    <w:rsid w:val="00144D5B"/>
    <w:rsid w:val="001451A2"/>
    <w:rsid w:val="00145601"/>
    <w:rsid w:val="0014579B"/>
    <w:rsid w:val="00145911"/>
    <w:rsid w:val="001461A3"/>
    <w:rsid w:val="001466B9"/>
    <w:rsid w:val="00146D9D"/>
    <w:rsid w:val="00146FC4"/>
    <w:rsid w:val="0014714A"/>
    <w:rsid w:val="001474A4"/>
    <w:rsid w:val="001477E9"/>
    <w:rsid w:val="0014796C"/>
    <w:rsid w:val="001500A6"/>
    <w:rsid w:val="00150189"/>
    <w:rsid w:val="0015048A"/>
    <w:rsid w:val="001504F7"/>
    <w:rsid w:val="001509F3"/>
    <w:rsid w:val="00150A4A"/>
    <w:rsid w:val="001510D3"/>
    <w:rsid w:val="00151379"/>
    <w:rsid w:val="00151C14"/>
    <w:rsid w:val="00151D07"/>
    <w:rsid w:val="00151F34"/>
    <w:rsid w:val="00152182"/>
    <w:rsid w:val="001521BA"/>
    <w:rsid w:val="0015263F"/>
    <w:rsid w:val="0015267A"/>
    <w:rsid w:val="001526BB"/>
    <w:rsid w:val="00152B4E"/>
    <w:rsid w:val="00152FB9"/>
    <w:rsid w:val="0015302E"/>
    <w:rsid w:val="00153BA2"/>
    <w:rsid w:val="00153C44"/>
    <w:rsid w:val="00153D5D"/>
    <w:rsid w:val="00153F35"/>
    <w:rsid w:val="00154163"/>
    <w:rsid w:val="0015446D"/>
    <w:rsid w:val="00154A5D"/>
    <w:rsid w:val="00154A65"/>
    <w:rsid w:val="00154B40"/>
    <w:rsid w:val="00154C5E"/>
    <w:rsid w:val="00154F5B"/>
    <w:rsid w:val="00154F70"/>
    <w:rsid w:val="00155269"/>
    <w:rsid w:val="001555BC"/>
    <w:rsid w:val="0015576A"/>
    <w:rsid w:val="0015580B"/>
    <w:rsid w:val="00156F03"/>
    <w:rsid w:val="0015722F"/>
    <w:rsid w:val="001572E9"/>
    <w:rsid w:val="0015767F"/>
    <w:rsid w:val="001577E9"/>
    <w:rsid w:val="00157C31"/>
    <w:rsid w:val="00160059"/>
    <w:rsid w:val="00160AF2"/>
    <w:rsid w:val="00160E6C"/>
    <w:rsid w:val="00161101"/>
    <w:rsid w:val="00161215"/>
    <w:rsid w:val="00161467"/>
    <w:rsid w:val="00161791"/>
    <w:rsid w:val="00161DDA"/>
    <w:rsid w:val="00161EF5"/>
    <w:rsid w:val="00162094"/>
    <w:rsid w:val="001622BB"/>
    <w:rsid w:val="00162440"/>
    <w:rsid w:val="001627C9"/>
    <w:rsid w:val="001627FC"/>
    <w:rsid w:val="0016298D"/>
    <w:rsid w:val="001629D4"/>
    <w:rsid w:val="00162C42"/>
    <w:rsid w:val="00162DCE"/>
    <w:rsid w:val="00162DD0"/>
    <w:rsid w:val="00162DF3"/>
    <w:rsid w:val="00163377"/>
    <w:rsid w:val="001639FE"/>
    <w:rsid w:val="00163D8D"/>
    <w:rsid w:val="001643E6"/>
    <w:rsid w:val="00164413"/>
    <w:rsid w:val="001649C5"/>
    <w:rsid w:val="00164D08"/>
    <w:rsid w:val="00164D54"/>
    <w:rsid w:val="00164F8E"/>
    <w:rsid w:val="0016517C"/>
    <w:rsid w:val="0016527A"/>
    <w:rsid w:val="001652DE"/>
    <w:rsid w:val="001656D2"/>
    <w:rsid w:val="00165703"/>
    <w:rsid w:val="00165AA9"/>
    <w:rsid w:val="00165D74"/>
    <w:rsid w:val="00166276"/>
    <w:rsid w:val="0016645E"/>
    <w:rsid w:val="001665D6"/>
    <w:rsid w:val="00166700"/>
    <w:rsid w:val="001668C9"/>
    <w:rsid w:val="00166F9B"/>
    <w:rsid w:val="001671AB"/>
    <w:rsid w:val="0016747E"/>
    <w:rsid w:val="00167482"/>
    <w:rsid w:val="001679F1"/>
    <w:rsid w:val="00167BAE"/>
    <w:rsid w:val="00167BE5"/>
    <w:rsid w:val="00167C9A"/>
    <w:rsid w:val="00167F17"/>
    <w:rsid w:val="001704AF"/>
    <w:rsid w:val="00170F23"/>
    <w:rsid w:val="0017118E"/>
    <w:rsid w:val="001712FB"/>
    <w:rsid w:val="001715E5"/>
    <w:rsid w:val="001719CD"/>
    <w:rsid w:val="0017209C"/>
    <w:rsid w:val="001727F9"/>
    <w:rsid w:val="001730A8"/>
    <w:rsid w:val="00173167"/>
    <w:rsid w:val="0017317D"/>
    <w:rsid w:val="001731E5"/>
    <w:rsid w:val="0017333F"/>
    <w:rsid w:val="00173641"/>
    <w:rsid w:val="00173C08"/>
    <w:rsid w:val="00173D5A"/>
    <w:rsid w:val="00173E01"/>
    <w:rsid w:val="0017421C"/>
    <w:rsid w:val="00174626"/>
    <w:rsid w:val="0017539E"/>
    <w:rsid w:val="00175610"/>
    <w:rsid w:val="00175892"/>
    <w:rsid w:val="00175D50"/>
    <w:rsid w:val="00176325"/>
    <w:rsid w:val="001763EB"/>
    <w:rsid w:val="001768F9"/>
    <w:rsid w:val="00176CC5"/>
    <w:rsid w:val="00176DA0"/>
    <w:rsid w:val="00176E4C"/>
    <w:rsid w:val="001772A8"/>
    <w:rsid w:val="00177641"/>
    <w:rsid w:val="00177810"/>
    <w:rsid w:val="001803E0"/>
    <w:rsid w:val="001805BD"/>
    <w:rsid w:val="00180673"/>
    <w:rsid w:val="00180ADF"/>
    <w:rsid w:val="00180B53"/>
    <w:rsid w:val="00180B99"/>
    <w:rsid w:val="00180B9A"/>
    <w:rsid w:val="00180D38"/>
    <w:rsid w:val="00181544"/>
    <w:rsid w:val="0018197D"/>
    <w:rsid w:val="001825DF"/>
    <w:rsid w:val="001826BF"/>
    <w:rsid w:val="001831A2"/>
    <w:rsid w:val="00183221"/>
    <w:rsid w:val="00183590"/>
    <w:rsid w:val="00183744"/>
    <w:rsid w:val="00183B14"/>
    <w:rsid w:val="001841C9"/>
    <w:rsid w:val="001849FF"/>
    <w:rsid w:val="00184C3F"/>
    <w:rsid w:val="00184EE9"/>
    <w:rsid w:val="00185D04"/>
    <w:rsid w:val="00185E75"/>
    <w:rsid w:val="001860C8"/>
    <w:rsid w:val="001860F9"/>
    <w:rsid w:val="00186B07"/>
    <w:rsid w:val="00186C3B"/>
    <w:rsid w:val="00186C55"/>
    <w:rsid w:val="001871AE"/>
    <w:rsid w:val="00187954"/>
    <w:rsid w:val="00187982"/>
    <w:rsid w:val="001905AF"/>
    <w:rsid w:val="0019095D"/>
    <w:rsid w:val="00190AEE"/>
    <w:rsid w:val="00190F28"/>
    <w:rsid w:val="001916A2"/>
    <w:rsid w:val="00191905"/>
    <w:rsid w:val="00191E06"/>
    <w:rsid w:val="001920F0"/>
    <w:rsid w:val="00192527"/>
    <w:rsid w:val="00192611"/>
    <w:rsid w:val="00192AC2"/>
    <w:rsid w:val="00192D44"/>
    <w:rsid w:val="00192DBF"/>
    <w:rsid w:val="0019339E"/>
    <w:rsid w:val="001935C5"/>
    <w:rsid w:val="001936FC"/>
    <w:rsid w:val="001937B6"/>
    <w:rsid w:val="00193946"/>
    <w:rsid w:val="00193A3C"/>
    <w:rsid w:val="0019415F"/>
    <w:rsid w:val="001945B4"/>
    <w:rsid w:val="001947CC"/>
    <w:rsid w:val="00194D51"/>
    <w:rsid w:val="00194DA0"/>
    <w:rsid w:val="001950A9"/>
    <w:rsid w:val="00195101"/>
    <w:rsid w:val="001956BC"/>
    <w:rsid w:val="00195780"/>
    <w:rsid w:val="00195857"/>
    <w:rsid w:val="00195876"/>
    <w:rsid w:val="001958E5"/>
    <w:rsid w:val="00195BC3"/>
    <w:rsid w:val="00195C2B"/>
    <w:rsid w:val="00195D17"/>
    <w:rsid w:val="001962EA"/>
    <w:rsid w:val="001965A7"/>
    <w:rsid w:val="001968C9"/>
    <w:rsid w:val="00196974"/>
    <w:rsid w:val="001969FD"/>
    <w:rsid w:val="00197151"/>
    <w:rsid w:val="001971CB"/>
    <w:rsid w:val="001974C8"/>
    <w:rsid w:val="00197514"/>
    <w:rsid w:val="00197B5D"/>
    <w:rsid w:val="00197D2B"/>
    <w:rsid w:val="00197D51"/>
    <w:rsid w:val="001A0A9F"/>
    <w:rsid w:val="001A0D4C"/>
    <w:rsid w:val="001A110F"/>
    <w:rsid w:val="001A14FB"/>
    <w:rsid w:val="001A17B9"/>
    <w:rsid w:val="001A196F"/>
    <w:rsid w:val="001A1ADF"/>
    <w:rsid w:val="001A1E66"/>
    <w:rsid w:val="001A1F80"/>
    <w:rsid w:val="001A2025"/>
    <w:rsid w:val="001A2106"/>
    <w:rsid w:val="001A2117"/>
    <w:rsid w:val="001A24AD"/>
    <w:rsid w:val="001A267C"/>
    <w:rsid w:val="001A26E4"/>
    <w:rsid w:val="001A2C4A"/>
    <w:rsid w:val="001A33A6"/>
    <w:rsid w:val="001A3F0F"/>
    <w:rsid w:val="001A41DF"/>
    <w:rsid w:val="001A47A9"/>
    <w:rsid w:val="001A4952"/>
    <w:rsid w:val="001A4B93"/>
    <w:rsid w:val="001A4BB9"/>
    <w:rsid w:val="001A4F2A"/>
    <w:rsid w:val="001A5172"/>
    <w:rsid w:val="001A5232"/>
    <w:rsid w:val="001A5CEF"/>
    <w:rsid w:val="001A6020"/>
    <w:rsid w:val="001A62E6"/>
    <w:rsid w:val="001A6818"/>
    <w:rsid w:val="001A6B16"/>
    <w:rsid w:val="001A6BB2"/>
    <w:rsid w:val="001A6D18"/>
    <w:rsid w:val="001A6F28"/>
    <w:rsid w:val="001A7A60"/>
    <w:rsid w:val="001A7A8A"/>
    <w:rsid w:val="001B0081"/>
    <w:rsid w:val="001B016A"/>
    <w:rsid w:val="001B0261"/>
    <w:rsid w:val="001B03CE"/>
    <w:rsid w:val="001B04FF"/>
    <w:rsid w:val="001B055A"/>
    <w:rsid w:val="001B09CA"/>
    <w:rsid w:val="001B13B0"/>
    <w:rsid w:val="001B14DE"/>
    <w:rsid w:val="001B1500"/>
    <w:rsid w:val="001B1574"/>
    <w:rsid w:val="001B185D"/>
    <w:rsid w:val="001B1947"/>
    <w:rsid w:val="001B1B37"/>
    <w:rsid w:val="001B1DF7"/>
    <w:rsid w:val="001B204D"/>
    <w:rsid w:val="001B22B4"/>
    <w:rsid w:val="001B26B9"/>
    <w:rsid w:val="001B2B33"/>
    <w:rsid w:val="001B2C46"/>
    <w:rsid w:val="001B2EE2"/>
    <w:rsid w:val="001B3437"/>
    <w:rsid w:val="001B3594"/>
    <w:rsid w:val="001B3612"/>
    <w:rsid w:val="001B3DA7"/>
    <w:rsid w:val="001B3EAE"/>
    <w:rsid w:val="001B41C9"/>
    <w:rsid w:val="001B4279"/>
    <w:rsid w:val="001B44E9"/>
    <w:rsid w:val="001B4522"/>
    <w:rsid w:val="001B4529"/>
    <w:rsid w:val="001B4B11"/>
    <w:rsid w:val="001B4DA9"/>
    <w:rsid w:val="001B4F07"/>
    <w:rsid w:val="001B505C"/>
    <w:rsid w:val="001B532D"/>
    <w:rsid w:val="001B5ADD"/>
    <w:rsid w:val="001B5C50"/>
    <w:rsid w:val="001B5E83"/>
    <w:rsid w:val="001B62FD"/>
    <w:rsid w:val="001B6B19"/>
    <w:rsid w:val="001B71F7"/>
    <w:rsid w:val="001B7360"/>
    <w:rsid w:val="001B7556"/>
    <w:rsid w:val="001B7BC0"/>
    <w:rsid w:val="001B7C6A"/>
    <w:rsid w:val="001B7CAB"/>
    <w:rsid w:val="001C044E"/>
    <w:rsid w:val="001C0B96"/>
    <w:rsid w:val="001C1020"/>
    <w:rsid w:val="001C10B2"/>
    <w:rsid w:val="001C1288"/>
    <w:rsid w:val="001C13E7"/>
    <w:rsid w:val="001C143E"/>
    <w:rsid w:val="001C16AC"/>
    <w:rsid w:val="001C1C6E"/>
    <w:rsid w:val="001C2151"/>
    <w:rsid w:val="001C22CB"/>
    <w:rsid w:val="001C28CE"/>
    <w:rsid w:val="001C2962"/>
    <w:rsid w:val="001C2A06"/>
    <w:rsid w:val="001C3207"/>
    <w:rsid w:val="001C3259"/>
    <w:rsid w:val="001C340C"/>
    <w:rsid w:val="001C359C"/>
    <w:rsid w:val="001C375D"/>
    <w:rsid w:val="001C3A10"/>
    <w:rsid w:val="001C3DB0"/>
    <w:rsid w:val="001C43CE"/>
    <w:rsid w:val="001C4918"/>
    <w:rsid w:val="001C4932"/>
    <w:rsid w:val="001C52F5"/>
    <w:rsid w:val="001C5354"/>
    <w:rsid w:val="001C595E"/>
    <w:rsid w:val="001C596E"/>
    <w:rsid w:val="001C5A49"/>
    <w:rsid w:val="001C5B95"/>
    <w:rsid w:val="001C5E91"/>
    <w:rsid w:val="001C5F5B"/>
    <w:rsid w:val="001C642A"/>
    <w:rsid w:val="001C65EC"/>
    <w:rsid w:val="001C69BD"/>
    <w:rsid w:val="001C69FA"/>
    <w:rsid w:val="001C6A63"/>
    <w:rsid w:val="001C6BD7"/>
    <w:rsid w:val="001C73EB"/>
    <w:rsid w:val="001C745C"/>
    <w:rsid w:val="001C7585"/>
    <w:rsid w:val="001C784A"/>
    <w:rsid w:val="001C796A"/>
    <w:rsid w:val="001C7B5F"/>
    <w:rsid w:val="001D13BD"/>
    <w:rsid w:val="001D1441"/>
    <w:rsid w:val="001D1809"/>
    <w:rsid w:val="001D1C34"/>
    <w:rsid w:val="001D1C41"/>
    <w:rsid w:val="001D2209"/>
    <w:rsid w:val="001D233C"/>
    <w:rsid w:val="001D24C9"/>
    <w:rsid w:val="001D2763"/>
    <w:rsid w:val="001D2774"/>
    <w:rsid w:val="001D2CBF"/>
    <w:rsid w:val="001D2F81"/>
    <w:rsid w:val="001D3012"/>
    <w:rsid w:val="001D32DC"/>
    <w:rsid w:val="001D362E"/>
    <w:rsid w:val="001D3CD5"/>
    <w:rsid w:val="001D4AD3"/>
    <w:rsid w:val="001D4D94"/>
    <w:rsid w:val="001D4F2A"/>
    <w:rsid w:val="001D4FB7"/>
    <w:rsid w:val="001D5250"/>
    <w:rsid w:val="001D530E"/>
    <w:rsid w:val="001D57DA"/>
    <w:rsid w:val="001D596E"/>
    <w:rsid w:val="001D5AAA"/>
    <w:rsid w:val="001D5B4C"/>
    <w:rsid w:val="001D5BBB"/>
    <w:rsid w:val="001D5BDE"/>
    <w:rsid w:val="001D5EB4"/>
    <w:rsid w:val="001D60E5"/>
    <w:rsid w:val="001D61F7"/>
    <w:rsid w:val="001D6335"/>
    <w:rsid w:val="001D65E2"/>
    <w:rsid w:val="001D693E"/>
    <w:rsid w:val="001D790D"/>
    <w:rsid w:val="001D7943"/>
    <w:rsid w:val="001E0140"/>
    <w:rsid w:val="001E0326"/>
    <w:rsid w:val="001E0473"/>
    <w:rsid w:val="001E066E"/>
    <w:rsid w:val="001E0B57"/>
    <w:rsid w:val="001E0DEC"/>
    <w:rsid w:val="001E0E92"/>
    <w:rsid w:val="001E14A6"/>
    <w:rsid w:val="001E18DB"/>
    <w:rsid w:val="001E1B42"/>
    <w:rsid w:val="001E2483"/>
    <w:rsid w:val="001E24AC"/>
    <w:rsid w:val="001E26BA"/>
    <w:rsid w:val="001E26D0"/>
    <w:rsid w:val="001E2F3C"/>
    <w:rsid w:val="001E2F41"/>
    <w:rsid w:val="001E3562"/>
    <w:rsid w:val="001E3809"/>
    <w:rsid w:val="001E38B9"/>
    <w:rsid w:val="001E3B29"/>
    <w:rsid w:val="001E3C05"/>
    <w:rsid w:val="001E443B"/>
    <w:rsid w:val="001E4B97"/>
    <w:rsid w:val="001E4DA8"/>
    <w:rsid w:val="001E4F61"/>
    <w:rsid w:val="001E53F9"/>
    <w:rsid w:val="001E5B36"/>
    <w:rsid w:val="001E5EB4"/>
    <w:rsid w:val="001E67F9"/>
    <w:rsid w:val="001E6D27"/>
    <w:rsid w:val="001E6D4A"/>
    <w:rsid w:val="001E746B"/>
    <w:rsid w:val="001E7651"/>
    <w:rsid w:val="001E79F5"/>
    <w:rsid w:val="001E7F9F"/>
    <w:rsid w:val="001F007E"/>
    <w:rsid w:val="001F025E"/>
    <w:rsid w:val="001F026A"/>
    <w:rsid w:val="001F08A0"/>
    <w:rsid w:val="001F08ED"/>
    <w:rsid w:val="001F0953"/>
    <w:rsid w:val="001F0B6E"/>
    <w:rsid w:val="001F0D56"/>
    <w:rsid w:val="001F1170"/>
    <w:rsid w:val="001F13F4"/>
    <w:rsid w:val="001F148A"/>
    <w:rsid w:val="001F1494"/>
    <w:rsid w:val="001F177B"/>
    <w:rsid w:val="001F19CC"/>
    <w:rsid w:val="001F19D6"/>
    <w:rsid w:val="001F1A4F"/>
    <w:rsid w:val="001F1BD2"/>
    <w:rsid w:val="001F1D81"/>
    <w:rsid w:val="001F2AA8"/>
    <w:rsid w:val="001F2B91"/>
    <w:rsid w:val="001F31B1"/>
    <w:rsid w:val="001F328F"/>
    <w:rsid w:val="001F3308"/>
    <w:rsid w:val="001F3453"/>
    <w:rsid w:val="001F36EC"/>
    <w:rsid w:val="001F3CB3"/>
    <w:rsid w:val="001F3DD4"/>
    <w:rsid w:val="001F3F81"/>
    <w:rsid w:val="001F40D7"/>
    <w:rsid w:val="001F4130"/>
    <w:rsid w:val="001F41DF"/>
    <w:rsid w:val="001F4461"/>
    <w:rsid w:val="001F45DA"/>
    <w:rsid w:val="001F46A2"/>
    <w:rsid w:val="001F4851"/>
    <w:rsid w:val="001F5057"/>
    <w:rsid w:val="001F517B"/>
    <w:rsid w:val="001F57C4"/>
    <w:rsid w:val="001F58EB"/>
    <w:rsid w:val="001F66C7"/>
    <w:rsid w:val="001F6A6A"/>
    <w:rsid w:val="001F7017"/>
    <w:rsid w:val="001F744C"/>
    <w:rsid w:val="001F788F"/>
    <w:rsid w:val="001F78A8"/>
    <w:rsid w:val="001F78AB"/>
    <w:rsid w:val="001F78AD"/>
    <w:rsid w:val="001F7935"/>
    <w:rsid w:val="001F7A42"/>
    <w:rsid w:val="001F7B29"/>
    <w:rsid w:val="001F7BF7"/>
    <w:rsid w:val="001F7CA3"/>
    <w:rsid w:val="001F7EE5"/>
    <w:rsid w:val="002000AC"/>
    <w:rsid w:val="00200200"/>
    <w:rsid w:val="00200EB6"/>
    <w:rsid w:val="002014AA"/>
    <w:rsid w:val="00201545"/>
    <w:rsid w:val="002015F1"/>
    <w:rsid w:val="00201871"/>
    <w:rsid w:val="00201AF9"/>
    <w:rsid w:val="00202067"/>
    <w:rsid w:val="002024EE"/>
    <w:rsid w:val="0020271B"/>
    <w:rsid w:val="002027B5"/>
    <w:rsid w:val="00202890"/>
    <w:rsid w:val="00202A50"/>
    <w:rsid w:val="00202EA2"/>
    <w:rsid w:val="00203A36"/>
    <w:rsid w:val="00203B32"/>
    <w:rsid w:val="00203CC7"/>
    <w:rsid w:val="0020492C"/>
    <w:rsid w:val="00204AB6"/>
    <w:rsid w:val="00204C57"/>
    <w:rsid w:val="00204F11"/>
    <w:rsid w:val="00204F6D"/>
    <w:rsid w:val="00205060"/>
    <w:rsid w:val="00205B82"/>
    <w:rsid w:val="00205E0F"/>
    <w:rsid w:val="002060C9"/>
    <w:rsid w:val="00206511"/>
    <w:rsid w:val="00206551"/>
    <w:rsid w:val="002067CD"/>
    <w:rsid w:val="002068A7"/>
    <w:rsid w:val="00206AA5"/>
    <w:rsid w:val="00207426"/>
    <w:rsid w:val="00207764"/>
    <w:rsid w:val="0020788E"/>
    <w:rsid w:val="002079C0"/>
    <w:rsid w:val="00207A24"/>
    <w:rsid w:val="00207CB7"/>
    <w:rsid w:val="00207DA2"/>
    <w:rsid w:val="00207F20"/>
    <w:rsid w:val="0021018F"/>
    <w:rsid w:val="002101A5"/>
    <w:rsid w:val="002104D1"/>
    <w:rsid w:val="00210890"/>
    <w:rsid w:val="00210A7F"/>
    <w:rsid w:val="00210CA8"/>
    <w:rsid w:val="002110EE"/>
    <w:rsid w:val="002111C7"/>
    <w:rsid w:val="00211507"/>
    <w:rsid w:val="00211642"/>
    <w:rsid w:val="002119E7"/>
    <w:rsid w:val="00211A65"/>
    <w:rsid w:val="00211D01"/>
    <w:rsid w:val="00211E62"/>
    <w:rsid w:val="002125C1"/>
    <w:rsid w:val="00213170"/>
    <w:rsid w:val="00213323"/>
    <w:rsid w:val="0021354B"/>
    <w:rsid w:val="00213610"/>
    <w:rsid w:val="00213C2D"/>
    <w:rsid w:val="00213F7A"/>
    <w:rsid w:val="00214110"/>
    <w:rsid w:val="002144D4"/>
    <w:rsid w:val="002147FE"/>
    <w:rsid w:val="00214D1A"/>
    <w:rsid w:val="00214D86"/>
    <w:rsid w:val="0021519D"/>
    <w:rsid w:val="00215343"/>
    <w:rsid w:val="0021567F"/>
    <w:rsid w:val="002157EC"/>
    <w:rsid w:val="002158EB"/>
    <w:rsid w:val="00215A36"/>
    <w:rsid w:val="00215CD5"/>
    <w:rsid w:val="00215DDA"/>
    <w:rsid w:val="00215E00"/>
    <w:rsid w:val="00216341"/>
    <w:rsid w:val="00216579"/>
    <w:rsid w:val="00216620"/>
    <w:rsid w:val="00216A03"/>
    <w:rsid w:val="00216B70"/>
    <w:rsid w:val="00216CB1"/>
    <w:rsid w:val="00217700"/>
    <w:rsid w:val="00217783"/>
    <w:rsid w:val="00217B43"/>
    <w:rsid w:val="00217C02"/>
    <w:rsid w:val="00217F27"/>
    <w:rsid w:val="0022016E"/>
    <w:rsid w:val="00220801"/>
    <w:rsid w:val="0022090D"/>
    <w:rsid w:val="0022097C"/>
    <w:rsid w:val="002209DA"/>
    <w:rsid w:val="00220A80"/>
    <w:rsid w:val="00220C80"/>
    <w:rsid w:val="002212C7"/>
    <w:rsid w:val="00221431"/>
    <w:rsid w:val="00221876"/>
    <w:rsid w:val="00221B1D"/>
    <w:rsid w:val="002220E0"/>
    <w:rsid w:val="0022221E"/>
    <w:rsid w:val="00222618"/>
    <w:rsid w:val="00222625"/>
    <w:rsid w:val="002226C8"/>
    <w:rsid w:val="002227ED"/>
    <w:rsid w:val="00222877"/>
    <w:rsid w:val="00222A01"/>
    <w:rsid w:val="00222C1B"/>
    <w:rsid w:val="00222FDA"/>
    <w:rsid w:val="00224141"/>
    <w:rsid w:val="0022465F"/>
    <w:rsid w:val="002247B0"/>
    <w:rsid w:val="002247D3"/>
    <w:rsid w:val="002248AC"/>
    <w:rsid w:val="002249E5"/>
    <w:rsid w:val="00224A42"/>
    <w:rsid w:val="00224F71"/>
    <w:rsid w:val="00224FC6"/>
    <w:rsid w:val="0022506E"/>
    <w:rsid w:val="0022563E"/>
    <w:rsid w:val="00225C74"/>
    <w:rsid w:val="00225D25"/>
    <w:rsid w:val="00225D38"/>
    <w:rsid w:val="00225F5E"/>
    <w:rsid w:val="00226105"/>
    <w:rsid w:val="002262FE"/>
    <w:rsid w:val="00226720"/>
    <w:rsid w:val="00226CF1"/>
    <w:rsid w:val="002270BC"/>
    <w:rsid w:val="00227388"/>
    <w:rsid w:val="00227570"/>
    <w:rsid w:val="00227886"/>
    <w:rsid w:val="00227A59"/>
    <w:rsid w:val="00227CDC"/>
    <w:rsid w:val="002300C8"/>
    <w:rsid w:val="00230137"/>
    <w:rsid w:val="00230765"/>
    <w:rsid w:val="00230A04"/>
    <w:rsid w:val="00230CDB"/>
    <w:rsid w:val="00231580"/>
    <w:rsid w:val="002315F1"/>
    <w:rsid w:val="00231926"/>
    <w:rsid w:val="0023193F"/>
    <w:rsid w:val="00231C58"/>
    <w:rsid w:val="0023218C"/>
    <w:rsid w:val="00232234"/>
    <w:rsid w:val="00232320"/>
    <w:rsid w:val="00232580"/>
    <w:rsid w:val="00232B28"/>
    <w:rsid w:val="00232BE0"/>
    <w:rsid w:val="00232C9C"/>
    <w:rsid w:val="00232F3A"/>
    <w:rsid w:val="00233085"/>
    <w:rsid w:val="002331E3"/>
    <w:rsid w:val="002333AC"/>
    <w:rsid w:val="0023342D"/>
    <w:rsid w:val="0023355B"/>
    <w:rsid w:val="0023389E"/>
    <w:rsid w:val="00233CE2"/>
    <w:rsid w:val="0023431C"/>
    <w:rsid w:val="002344EE"/>
    <w:rsid w:val="00234CDA"/>
    <w:rsid w:val="00234D12"/>
    <w:rsid w:val="00234EAF"/>
    <w:rsid w:val="00234FBA"/>
    <w:rsid w:val="00235A5B"/>
    <w:rsid w:val="00235D78"/>
    <w:rsid w:val="0023611F"/>
    <w:rsid w:val="002362A1"/>
    <w:rsid w:val="0023632C"/>
    <w:rsid w:val="00236874"/>
    <w:rsid w:val="00236B36"/>
    <w:rsid w:val="00236C4E"/>
    <w:rsid w:val="00236FEC"/>
    <w:rsid w:val="002371CF"/>
    <w:rsid w:val="002372E1"/>
    <w:rsid w:val="002373A4"/>
    <w:rsid w:val="002376C2"/>
    <w:rsid w:val="002378C6"/>
    <w:rsid w:val="00240088"/>
    <w:rsid w:val="0024010F"/>
    <w:rsid w:val="00240345"/>
    <w:rsid w:val="0024098B"/>
    <w:rsid w:val="00240D7A"/>
    <w:rsid w:val="00240DB1"/>
    <w:rsid w:val="00240ECE"/>
    <w:rsid w:val="00240EF5"/>
    <w:rsid w:val="0024109E"/>
    <w:rsid w:val="00241763"/>
    <w:rsid w:val="00241993"/>
    <w:rsid w:val="00241BC8"/>
    <w:rsid w:val="00241F34"/>
    <w:rsid w:val="0024206F"/>
    <w:rsid w:val="00242446"/>
    <w:rsid w:val="002426C6"/>
    <w:rsid w:val="00242DBA"/>
    <w:rsid w:val="002433AD"/>
    <w:rsid w:val="00244252"/>
    <w:rsid w:val="002443E1"/>
    <w:rsid w:val="002445C2"/>
    <w:rsid w:val="00244992"/>
    <w:rsid w:val="00244EF2"/>
    <w:rsid w:val="00244F60"/>
    <w:rsid w:val="00245499"/>
    <w:rsid w:val="002454B6"/>
    <w:rsid w:val="0024564B"/>
    <w:rsid w:val="00245A8E"/>
    <w:rsid w:val="00245D2E"/>
    <w:rsid w:val="00245FDF"/>
    <w:rsid w:val="00247232"/>
    <w:rsid w:val="00247677"/>
    <w:rsid w:val="002476AB"/>
    <w:rsid w:val="002479DC"/>
    <w:rsid w:val="00247C35"/>
    <w:rsid w:val="00247D9E"/>
    <w:rsid w:val="00247F10"/>
    <w:rsid w:val="002502D6"/>
    <w:rsid w:val="0025033E"/>
    <w:rsid w:val="00250472"/>
    <w:rsid w:val="002509A3"/>
    <w:rsid w:val="00250B99"/>
    <w:rsid w:val="00250BEA"/>
    <w:rsid w:val="00251020"/>
    <w:rsid w:val="002513F3"/>
    <w:rsid w:val="0025170E"/>
    <w:rsid w:val="002517D4"/>
    <w:rsid w:val="00251CC2"/>
    <w:rsid w:val="00251CCA"/>
    <w:rsid w:val="00252033"/>
    <w:rsid w:val="0025223B"/>
    <w:rsid w:val="0025275A"/>
    <w:rsid w:val="00252783"/>
    <w:rsid w:val="002528B9"/>
    <w:rsid w:val="0025356D"/>
    <w:rsid w:val="00253844"/>
    <w:rsid w:val="00253AC4"/>
    <w:rsid w:val="00253AC7"/>
    <w:rsid w:val="00253D54"/>
    <w:rsid w:val="002540BE"/>
    <w:rsid w:val="00254D35"/>
    <w:rsid w:val="00255119"/>
    <w:rsid w:val="00255223"/>
    <w:rsid w:val="00255285"/>
    <w:rsid w:val="002553F6"/>
    <w:rsid w:val="00255AA5"/>
    <w:rsid w:val="00255E58"/>
    <w:rsid w:val="00256002"/>
    <w:rsid w:val="0025625D"/>
    <w:rsid w:val="00256309"/>
    <w:rsid w:val="0025650F"/>
    <w:rsid w:val="002567FC"/>
    <w:rsid w:val="002568C5"/>
    <w:rsid w:val="00256AAE"/>
    <w:rsid w:val="00256AC3"/>
    <w:rsid w:val="00256D29"/>
    <w:rsid w:val="0025768D"/>
    <w:rsid w:val="00260007"/>
    <w:rsid w:val="00260781"/>
    <w:rsid w:val="0026101D"/>
    <w:rsid w:val="002611EA"/>
    <w:rsid w:val="002614A4"/>
    <w:rsid w:val="00261C0E"/>
    <w:rsid w:val="00262179"/>
    <w:rsid w:val="002625C8"/>
    <w:rsid w:val="002626FC"/>
    <w:rsid w:val="00262B12"/>
    <w:rsid w:val="00262F4F"/>
    <w:rsid w:val="00263138"/>
    <w:rsid w:val="0026314E"/>
    <w:rsid w:val="00263197"/>
    <w:rsid w:val="002636E1"/>
    <w:rsid w:val="00263D87"/>
    <w:rsid w:val="00263D89"/>
    <w:rsid w:val="00263E46"/>
    <w:rsid w:val="002647D0"/>
    <w:rsid w:val="00264BEA"/>
    <w:rsid w:val="00264C5F"/>
    <w:rsid w:val="00264F50"/>
    <w:rsid w:val="002652FB"/>
    <w:rsid w:val="00265354"/>
    <w:rsid w:val="002654E3"/>
    <w:rsid w:val="002655EB"/>
    <w:rsid w:val="00265663"/>
    <w:rsid w:val="00265BF4"/>
    <w:rsid w:val="00266198"/>
    <w:rsid w:val="0026673B"/>
    <w:rsid w:val="002668AC"/>
    <w:rsid w:val="00266A62"/>
    <w:rsid w:val="00266AEE"/>
    <w:rsid w:val="00266D22"/>
    <w:rsid w:val="0026703F"/>
    <w:rsid w:val="002670DB"/>
    <w:rsid w:val="002673D0"/>
    <w:rsid w:val="002675D0"/>
    <w:rsid w:val="00267652"/>
    <w:rsid w:val="002676F5"/>
    <w:rsid w:val="00270529"/>
    <w:rsid w:val="00270B3B"/>
    <w:rsid w:val="00270F7F"/>
    <w:rsid w:val="00270FB7"/>
    <w:rsid w:val="002711EE"/>
    <w:rsid w:val="00271766"/>
    <w:rsid w:val="0027198A"/>
    <w:rsid w:val="00271A39"/>
    <w:rsid w:val="00271AB5"/>
    <w:rsid w:val="00271EB6"/>
    <w:rsid w:val="00272192"/>
    <w:rsid w:val="002726E0"/>
    <w:rsid w:val="002727CB"/>
    <w:rsid w:val="002728B2"/>
    <w:rsid w:val="00272AEE"/>
    <w:rsid w:val="00272CAB"/>
    <w:rsid w:val="00272E94"/>
    <w:rsid w:val="002732C4"/>
    <w:rsid w:val="002735A5"/>
    <w:rsid w:val="002737A8"/>
    <w:rsid w:val="002737EC"/>
    <w:rsid w:val="0027381C"/>
    <w:rsid w:val="00273914"/>
    <w:rsid w:val="00273D99"/>
    <w:rsid w:val="00273E1A"/>
    <w:rsid w:val="002745CD"/>
    <w:rsid w:val="00274C16"/>
    <w:rsid w:val="00275277"/>
    <w:rsid w:val="00276133"/>
    <w:rsid w:val="002762E6"/>
    <w:rsid w:val="002768F5"/>
    <w:rsid w:val="00276996"/>
    <w:rsid w:val="00276AFF"/>
    <w:rsid w:val="00276BB1"/>
    <w:rsid w:val="00276D70"/>
    <w:rsid w:val="00276E61"/>
    <w:rsid w:val="00276FEF"/>
    <w:rsid w:val="0027725A"/>
    <w:rsid w:val="00277266"/>
    <w:rsid w:val="00277C6A"/>
    <w:rsid w:val="00277D9A"/>
    <w:rsid w:val="0028018D"/>
    <w:rsid w:val="0028023F"/>
    <w:rsid w:val="0028033B"/>
    <w:rsid w:val="00280847"/>
    <w:rsid w:val="00280D38"/>
    <w:rsid w:val="0028124C"/>
    <w:rsid w:val="00281306"/>
    <w:rsid w:val="002818F9"/>
    <w:rsid w:val="00281DDA"/>
    <w:rsid w:val="00281FC1"/>
    <w:rsid w:val="00282186"/>
    <w:rsid w:val="002823FB"/>
    <w:rsid w:val="002825BA"/>
    <w:rsid w:val="00282684"/>
    <w:rsid w:val="00282710"/>
    <w:rsid w:val="00282E99"/>
    <w:rsid w:val="002831DC"/>
    <w:rsid w:val="0028331B"/>
    <w:rsid w:val="0028375B"/>
    <w:rsid w:val="00283E27"/>
    <w:rsid w:val="0028406D"/>
    <w:rsid w:val="002840C1"/>
    <w:rsid w:val="00284710"/>
    <w:rsid w:val="002847A1"/>
    <w:rsid w:val="00285030"/>
    <w:rsid w:val="0028503B"/>
    <w:rsid w:val="002856A6"/>
    <w:rsid w:val="0028570F"/>
    <w:rsid w:val="00286258"/>
    <w:rsid w:val="00286580"/>
    <w:rsid w:val="002866FF"/>
    <w:rsid w:val="00286A6D"/>
    <w:rsid w:val="00286C26"/>
    <w:rsid w:val="002871F6"/>
    <w:rsid w:val="0028725A"/>
    <w:rsid w:val="002872C0"/>
    <w:rsid w:val="00287A70"/>
    <w:rsid w:val="00287EA4"/>
    <w:rsid w:val="002901BB"/>
    <w:rsid w:val="0029028B"/>
    <w:rsid w:val="002903EF"/>
    <w:rsid w:val="00290561"/>
    <w:rsid w:val="002905EC"/>
    <w:rsid w:val="00290821"/>
    <w:rsid w:val="002908F9"/>
    <w:rsid w:val="00291022"/>
    <w:rsid w:val="0029148F"/>
    <w:rsid w:val="002916DE"/>
    <w:rsid w:val="0029191C"/>
    <w:rsid w:val="00291A09"/>
    <w:rsid w:val="00291AD3"/>
    <w:rsid w:val="0029200C"/>
    <w:rsid w:val="002920F7"/>
    <w:rsid w:val="00292318"/>
    <w:rsid w:val="002924EE"/>
    <w:rsid w:val="00292C35"/>
    <w:rsid w:val="00292D10"/>
    <w:rsid w:val="002931F4"/>
    <w:rsid w:val="00293336"/>
    <w:rsid w:val="0029333F"/>
    <w:rsid w:val="002939D8"/>
    <w:rsid w:val="00293AD8"/>
    <w:rsid w:val="00293CD4"/>
    <w:rsid w:val="00293F54"/>
    <w:rsid w:val="00293FCD"/>
    <w:rsid w:val="00294384"/>
    <w:rsid w:val="002948E2"/>
    <w:rsid w:val="00295260"/>
    <w:rsid w:val="002953A9"/>
    <w:rsid w:val="0029577E"/>
    <w:rsid w:val="00295B37"/>
    <w:rsid w:val="00295B74"/>
    <w:rsid w:val="00295BA9"/>
    <w:rsid w:val="00295CD7"/>
    <w:rsid w:val="00295E32"/>
    <w:rsid w:val="00295FFE"/>
    <w:rsid w:val="002962A0"/>
    <w:rsid w:val="00296674"/>
    <w:rsid w:val="002967A1"/>
    <w:rsid w:val="00296CC7"/>
    <w:rsid w:val="00296CE9"/>
    <w:rsid w:val="00296FA5"/>
    <w:rsid w:val="00296FC2"/>
    <w:rsid w:val="00297073"/>
    <w:rsid w:val="002974B9"/>
    <w:rsid w:val="002975DE"/>
    <w:rsid w:val="00297670"/>
    <w:rsid w:val="00297892"/>
    <w:rsid w:val="00297B72"/>
    <w:rsid w:val="002A00C1"/>
    <w:rsid w:val="002A0B6F"/>
    <w:rsid w:val="002A17B7"/>
    <w:rsid w:val="002A1851"/>
    <w:rsid w:val="002A1906"/>
    <w:rsid w:val="002A1DF4"/>
    <w:rsid w:val="002A1EE5"/>
    <w:rsid w:val="002A257D"/>
    <w:rsid w:val="002A266B"/>
    <w:rsid w:val="002A2FCA"/>
    <w:rsid w:val="002A33F5"/>
    <w:rsid w:val="002A3909"/>
    <w:rsid w:val="002A39FC"/>
    <w:rsid w:val="002A3AF5"/>
    <w:rsid w:val="002A41F1"/>
    <w:rsid w:val="002A4A3B"/>
    <w:rsid w:val="002A4E81"/>
    <w:rsid w:val="002A5160"/>
    <w:rsid w:val="002A52A3"/>
    <w:rsid w:val="002A540F"/>
    <w:rsid w:val="002A5413"/>
    <w:rsid w:val="002A54B4"/>
    <w:rsid w:val="002A5640"/>
    <w:rsid w:val="002A5ACA"/>
    <w:rsid w:val="002A5E64"/>
    <w:rsid w:val="002A5F7C"/>
    <w:rsid w:val="002A60D7"/>
    <w:rsid w:val="002A6276"/>
    <w:rsid w:val="002A69EE"/>
    <w:rsid w:val="002A6F84"/>
    <w:rsid w:val="002A6FE1"/>
    <w:rsid w:val="002A72A5"/>
    <w:rsid w:val="002A774A"/>
    <w:rsid w:val="002B00C1"/>
    <w:rsid w:val="002B037A"/>
    <w:rsid w:val="002B0CCA"/>
    <w:rsid w:val="002B1325"/>
    <w:rsid w:val="002B1466"/>
    <w:rsid w:val="002B16E1"/>
    <w:rsid w:val="002B1A8F"/>
    <w:rsid w:val="002B1CCC"/>
    <w:rsid w:val="002B1CF1"/>
    <w:rsid w:val="002B224A"/>
    <w:rsid w:val="002B2893"/>
    <w:rsid w:val="002B2983"/>
    <w:rsid w:val="002B2EC4"/>
    <w:rsid w:val="002B2EF8"/>
    <w:rsid w:val="002B2F31"/>
    <w:rsid w:val="002B3003"/>
    <w:rsid w:val="002B3A2C"/>
    <w:rsid w:val="002B3AF8"/>
    <w:rsid w:val="002B3C8A"/>
    <w:rsid w:val="002B3DC3"/>
    <w:rsid w:val="002B3EE3"/>
    <w:rsid w:val="002B4136"/>
    <w:rsid w:val="002B479C"/>
    <w:rsid w:val="002B49AF"/>
    <w:rsid w:val="002B4CBF"/>
    <w:rsid w:val="002B5400"/>
    <w:rsid w:val="002B5489"/>
    <w:rsid w:val="002B5A02"/>
    <w:rsid w:val="002B5B22"/>
    <w:rsid w:val="002B5D20"/>
    <w:rsid w:val="002B6295"/>
    <w:rsid w:val="002B6AF6"/>
    <w:rsid w:val="002B6BCB"/>
    <w:rsid w:val="002B6FC4"/>
    <w:rsid w:val="002B71F3"/>
    <w:rsid w:val="002B71F9"/>
    <w:rsid w:val="002B7293"/>
    <w:rsid w:val="002B73C3"/>
    <w:rsid w:val="002B7679"/>
    <w:rsid w:val="002B7BB7"/>
    <w:rsid w:val="002B7CBD"/>
    <w:rsid w:val="002B7FE3"/>
    <w:rsid w:val="002C01AC"/>
    <w:rsid w:val="002C023D"/>
    <w:rsid w:val="002C0709"/>
    <w:rsid w:val="002C0D3F"/>
    <w:rsid w:val="002C0F5C"/>
    <w:rsid w:val="002C102B"/>
    <w:rsid w:val="002C1559"/>
    <w:rsid w:val="002C19CA"/>
    <w:rsid w:val="002C1D7C"/>
    <w:rsid w:val="002C26F7"/>
    <w:rsid w:val="002C27BC"/>
    <w:rsid w:val="002C29C0"/>
    <w:rsid w:val="002C2AC0"/>
    <w:rsid w:val="002C2CD1"/>
    <w:rsid w:val="002C324C"/>
    <w:rsid w:val="002C3343"/>
    <w:rsid w:val="002C36EB"/>
    <w:rsid w:val="002C38DA"/>
    <w:rsid w:val="002C3900"/>
    <w:rsid w:val="002C3C92"/>
    <w:rsid w:val="002C3DA3"/>
    <w:rsid w:val="002C443E"/>
    <w:rsid w:val="002C47BA"/>
    <w:rsid w:val="002C4A4A"/>
    <w:rsid w:val="002C5259"/>
    <w:rsid w:val="002C5262"/>
    <w:rsid w:val="002C5348"/>
    <w:rsid w:val="002C53BA"/>
    <w:rsid w:val="002C53C6"/>
    <w:rsid w:val="002C5416"/>
    <w:rsid w:val="002C550E"/>
    <w:rsid w:val="002C5A69"/>
    <w:rsid w:val="002C5CED"/>
    <w:rsid w:val="002C612C"/>
    <w:rsid w:val="002C632C"/>
    <w:rsid w:val="002C6422"/>
    <w:rsid w:val="002C644F"/>
    <w:rsid w:val="002C6DE0"/>
    <w:rsid w:val="002C6FF9"/>
    <w:rsid w:val="002C709F"/>
    <w:rsid w:val="002C7B24"/>
    <w:rsid w:val="002C7FD5"/>
    <w:rsid w:val="002D003D"/>
    <w:rsid w:val="002D09BB"/>
    <w:rsid w:val="002D0B19"/>
    <w:rsid w:val="002D11C8"/>
    <w:rsid w:val="002D1277"/>
    <w:rsid w:val="002D1BBD"/>
    <w:rsid w:val="002D1C5C"/>
    <w:rsid w:val="002D1CCA"/>
    <w:rsid w:val="002D22A5"/>
    <w:rsid w:val="002D24A1"/>
    <w:rsid w:val="002D24AC"/>
    <w:rsid w:val="002D257C"/>
    <w:rsid w:val="002D2695"/>
    <w:rsid w:val="002D26F4"/>
    <w:rsid w:val="002D274F"/>
    <w:rsid w:val="002D2837"/>
    <w:rsid w:val="002D2A77"/>
    <w:rsid w:val="002D2DA6"/>
    <w:rsid w:val="002D2E3F"/>
    <w:rsid w:val="002D3165"/>
    <w:rsid w:val="002D3586"/>
    <w:rsid w:val="002D367C"/>
    <w:rsid w:val="002D3D85"/>
    <w:rsid w:val="002D426A"/>
    <w:rsid w:val="002D46B9"/>
    <w:rsid w:val="002D4AB8"/>
    <w:rsid w:val="002D4C32"/>
    <w:rsid w:val="002D4DFD"/>
    <w:rsid w:val="002D5075"/>
    <w:rsid w:val="002D5332"/>
    <w:rsid w:val="002D551C"/>
    <w:rsid w:val="002D55B3"/>
    <w:rsid w:val="002D55B6"/>
    <w:rsid w:val="002D618E"/>
    <w:rsid w:val="002D671F"/>
    <w:rsid w:val="002D6B00"/>
    <w:rsid w:val="002D6CA8"/>
    <w:rsid w:val="002D6CC9"/>
    <w:rsid w:val="002D6DA9"/>
    <w:rsid w:val="002D6DC8"/>
    <w:rsid w:val="002D6F82"/>
    <w:rsid w:val="002D7083"/>
    <w:rsid w:val="002D7350"/>
    <w:rsid w:val="002D7367"/>
    <w:rsid w:val="002D739D"/>
    <w:rsid w:val="002D779C"/>
    <w:rsid w:val="002D7A2D"/>
    <w:rsid w:val="002D7A3F"/>
    <w:rsid w:val="002E023F"/>
    <w:rsid w:val="002E0723"/>
    <w:rsid w:val="002E0DA6"/>
    <w:rsid w:val="002E13FE"/>
    <w:rsid w:val="002E17FC"/>
    <w:rsid w:val="002E22F2"/>
    <w:rsid w:val="002E2484"/>
    <w:rsid w:val="002E26C7"/>
    <w:rsid w:val="002E2D68"/>
    <w:rsid w:val="002E330D"/>
    <w:rsid w:val="002E33E7"/>
    <w:rsid w:val="002E3580"/>
    <w:rsid w:val="002E3676"/>
    <w:rsid w:val="002E3A89"/>
    <w:rsid w:val="002E3AC3"/>
    <w:rsid w:val="002E3B04"/>
    <w:rsid w:val="002E3B46"/>
    <w:rsid w:val="002E479E"/>
    <w:rsid w:val="002E489B"/>
    <w:rsid w:val="002E4B37"/>
    <w:rsid w:val="002E4B57"/>
    <w:rsid w:val="002E5195"/>
    <w:rsid w:val="002E519B"/>
    <w:rsid w:val="002E62D0"/>
    <w:rsid w:val="002E63A6"/>
    <w:rsid w:val="002E650C"/>
    <w:rsid w:val="002E6538"/>
    <w:rsid w:val="002E68AF"/>
    <w:rsid w:val="002E69CC"/>
    <w:rsid w:val="002E6A8A"/>
    <w:rsid w:val="002E6D1D"/>
    <w:rsid w:val="002E7314"/>
    <w:rsid w:val="002E73B8"/>
    <w:rsid w:val="002E7637"/>
    <w:rsid w:val="002E784C"/>
    <w:rsid w:val="002E7AD7"/>
    <w:rsid w:val="002E7B59"/>
    <w:rsid w:val="002F00F9"/>
    <w:rsid w:val="002F01E6"/>
    <w:rsid w:val="002F050C"/>
    <w:rsid w:val="002F1466"/>
    <w:rsid w:val="002F16A7"/>
    <w:rsid w:val="002F177D"/>
    <w:rsid w:val="002F1988"/>
    <w:rsid w:val="002F1995"/>
    <w:rsid w:val="002F19E2"/>
    <w:rsid w:val="002F1A24"/>
    <w:rsid w:val="002F1ED6"/>
    <w:rsid w:val="002F20E9"/>
    <w:rsid w:val="002F2B2B"/>
    <w:rsid w:val="002F2F1A"/>
    <w:rsid w:val="002F3102"/>
    <w:rsid w:val="002F33B3"/>
    <w:rsid w:val="002F3603"/>
    <w:rsid w:val="002F37B3"/>
    <w:rsid w:val="002F38E7"/>
    <w:rsid w:val="002F3B04"/>
    <w:rsid w:val="002F4119"/>
    <w:rsid w:val="002F41C7"/>
    <w:rsid w:val="002F42CE"/>
    <w:rsid w:val="002F47D9"/>
    <w:rsid w:val="002F48B4"/>
    <w:rsid w:val="002F4B0F"/>
    <w:rsid w:val="002F548D"/>
    <w:rsid w:val="002F61FD"/>
    <w:rsid w:val="002F6210"/>
    <w:rsid w:val="002F64A6"/>
    <w:rsid w:val="002F6A29"/>
    <w:rsid w:val="002F6AB5"/>
    <w:rsid w:val="002F6FB7"/>
    <w:rsid w:val="002F7024"/>
    <w:rsid w:val="002F7287"/>
    <w:rsid w:val="002F7CF5"/>
    <w:rsid w:val="002F7DA6"/>
    <w:rsid w:val="002F7F39"/>
    <w:rsid w:val="00300872"/>
    <w:rsid w:val="00300C16"/>
    <w:rsid w:val="00300D6F"/>
    <w:rsid w:val="00300DC3"/>
    <w:rsid w:val="00301040"/>
    <w:rsid w:val="00301074"/>
    <w:rsid w:val="00301121"/>
    <w:rsid w:val="00301360"/>
    <w:rsid w:val="003015BE"/>
    <w:rsid w:val="003017DA"/>
    <w:rsid w:val="003017EA"/>
    <w:rsid w:val="0030180B"/>
    <w:rsid w:val="00301899"/>
    <w:rsid w:val="00301B34"/>
    <w:rsid w:val="003027D0"/>
    <w:rsid w:val="003030FB"/>
    <w:rsid w:val="003034F1"/>
    <w:rsid w:val="003036F3"/>
    <w:rsid w:val="00303B45"/>
    <w:rsid w:val="00303C2B"/>
    <w:rsid w:val="00303D4B"/>
    <w:rsid w:val="00304000"/>
    <w:rsid w:val="003047D8"/>
    <w:rsid w:val="00304A4E"/>
    <w:rsid w:val="00304A86"/>
    <w:rsid w:val="00304BA6"/>
    <w:rsid w:val="00304DDC"/>
    <w:rsid w:val="00305073"/>
    <w:rsid w:val="00305593"/>
    <w:rsid w:val="003055EC"/>
    <w:rsid w:val="00305768"/>
    <w:rsid w:val="003057AA"/>
    <w:rsid w:val="003057F0"/>
    <w:rsid w:val="003057FE"/>
    <w:rsid w:val="00305C34"/>
    <w:rsid w:val="0030660B"/>
    <w:rsid w:val="00306616"/>
    <w:rsid w:val="00306936"/>
    <w:rsid w:val="00306E30"/>
    <w:rsid w:val="003073DD"/>
    <w:rsid w:val="00307926"/>
    <w:rsid w:val="003079B8"/>
    <w:rsid w:val="00307A76"/>
    <w:rsid w:val="00310987"/>
    <w:rsid w:val="00311402"/>
    <w:rsid w:val="00311501"/>
    <w:rsid w:val="00311907"/>
    <w:rsid w:val="00311ACD"/>
    <w:rsid w:val="00311CE3"/>
    <w:rsid w:val="00311D92"/>
    <w:rsid w:val="00312007"/>
    <w:rsid w:val="003121A1"/>
    <w:rsid w:val="0031280F"/>
    <w:rsid w:val="003129A7"/>
    <w:rsid w:val="00312A46"/>
    <w:rsid w:val="00312FB1"/>
    <w:rsid w:val="0031322A"/>
    <w:rsid w:val="00313D06"/>
    <w:rsid w:val="00313D65"/>
    <w:rsid w:val="00313DBD"/>
    <w:rsid w:val="003144C0"/>
    <w:rsid w:val="003148E6"/>
    <w:rsid w:val="00314B8C"/>
    <w:rsid w:val="00314D93"/>
    <w:rsid w:val="00314E8F"/>
    <w:rsid w:val="003157FF"/>
    <w:rsid w:val="00315F74"/>
    <w:rsid w:val="00315F81"/>
    <w:rsid w:val="00315FAD"/>
    <w:rsid w:val="00316224"/>
    <w:rsid w:val="003167E7"/>
    <w:rsid w:val="0031681C"/>
    <w:rsid w:val="0031696E"/>
    <w:rsid w:val="00316CD1"/>
    <w:rsid w:val="00316FE1"/>
    <w:rsid w:val="00317004"/>
    <w:rsid w:val="003170FD"/>
    <w:rsid w:val="003173BE"/>
    <w:rsid w:val="00317511"/>
    <w:rsid w:val="0031771F"/>
    <w:rsid w:val="00317E16"/>
    <w:rsid w:val="0032011C"/>
    <w:rsid w:val="00320291"/>
    <w:rsid w:val="00320372"/>
    <w:rsid w:val="0032052A"/>
    <w:rsid w:val="00320708"/>
    <w:rsid w:val="0032071B"/>
    <w:rsid w:val="003207A1"/>
    <w:rsid w:val="003207AA"/>
    <w:rsid w:val="0032095B"/>
    <w:rsid w:val="00320CF6"/>
    <w:rsid w:val="003217EE"/>
    <w:rsid w:val="00321A46"/>
    <w:rsid w:val="00321AD1"/>
    <w:rsid w:val="00321F81"/>
    <w:rsid w:val="00321F9F"/>
    <w:rsid w:val="003220E1"/>
    <w:rsid w:val="003224A6"/>
    <w:rsid w:val="0032258C"/>
    <w:rsid w:val="003226B4"/>
    <w:rsid w:val="003227B9"/>
    <w:rsid w:val="00322A4F"/>
    <w:rsid w:val="00322BA0"/>
    <w:rsid w:val="003230CD"/>
    <w:rsid w:val="00323895"/>
    <w:rsid w:val="00323B11"/>
    <w:rsid w:val="00323BEF"/>
    <w:rsid w:val="003243F5"/>
    <w:rsid w:val="003244A3"/>
    <w:rsid w:val="00324541"/>
    <w:rsid w:val="0032493B"/>
    <w:rsid w:val="00324974"/>
    <w:rsid w:val="003249B3"/>
    <w:rsid w:val="00324C37"/>
    <w:rsid w:val="00324DBC"/>
    <w:rsid w:val="003255DC"/>
    <w:rsid w:val="003256BC"/>
    <w:rsid w:val="00325786"/>
    <w:rsid w:val="0032623E"/>
    <w:rsid w:val="00327379"/>
    <w:rsid w:val="00327479"/>
    <w:rsid w:val="0032748C"/>
    <w:rsid w:val="00327789"/>
    <w:rsid w:val="00327C3C"/>
    <w:rsid w:val="00327F7C"/>
    <w:rsid w:val="003302BC"/>
    <w:rsid w:val="003306C3"/>
    <w:rsid w:val="00330B38"/>
    <w:rsid w:val="00330F60"/>
    <w:rsid w:val="0033107C"/>
    <w:rsid w:val="00331AEA"/>
    <w:rsid w:val="00331BCE"/>
    <w:rsid w:val="00331EF8"/>
    <w:rsid w:val="003321AA"/>
    <w:rsid w:val="0033229B"/>
    <w:rsid w:val="0033272F"/>
    <w:rsid w:val="00332789"/>
    <w:rsid w:val="00332898"/>
    <w:rsid w:val="00332BF9"/>
    <w:rsid w:val="00332D7D"/>
    <w:rsid w:val="00332DDE"/>
    <w:rsid w:val="003332C8"/>
    <w:rsid w:val="003336E5"/>
    <w:rsid w:val="00333E3D"/>
    <w:rsid w:val="003346AD"/>
    <w:rsid w:val="00334798"/>
    <w:rsid w:val="00334A7B"/>
    <w:rsid w:val="00334AE8"/>
    <w:rsid w:val="00334E54"/>
    <w:rsid w:val="00334F50"/>
    <w:rsid w:val="0033502E"/>
    <w:rsid w:val="0033515B"/>
    <w:rsid w:val="0033566D"/>
    <w:rsid w:val="00335DC5"/>
    <w:rsid w:val="00335F1F"/>
    <w:rsid w:val="0033623F"/>
    <w:rsid w:val="0033684C"/>
    <w:rsid w:val="0033698F"/>
    <w:rsid w:val="00336BCD"/>
    <w:rsid w:val="0033738C"/>
    <w:rsid w:val="00337399"/>
    <w:rsid w:val="003373BF"/>
    <w:rsid w:val="003373C4"/>
    <w:rsid w:val="0033776E"/>
    <w:rsid w:val="003378AA"/>
    <w:rsid w:val="0033793F"/>
    <w:rsid w:val="00337B71"/>
    <w:rsid w:val="00340053"/>
    <w:rsid w:val="00340493"/>
    <w:rsid w:val="003405B3"/>
    <w:rsid w:val="003405C2"/>
    <w:rsid w:val="0034069F"/>
    <w:rsid w:val="00340994"/>
    <w:rsid w:val="00340AAC"/>
    <w:rsid w:val="00340B7E"/>
    <w:rsid w:val="00340D11"/>
    <w:rsid w:val="00341063"/>
    <w:rsid w:val="00341125"/>
    <w:rsid w:val="003411CD"/>
    <w:rsid w:val="00341266"/>
    <w:rsid w:val="0034129C"/>
    <w:rsid w:val="0034146E"/>
    <w:rsid w:val="003414E7"/>
    <w:rsid w:val="00341592"/>
    <w:rsid w:val="00341626"/>
    <w:rsid w:val="00341656"/>
    <w:rsid w:val="003419B7"/>
    <w:rsid w:val="00341F03"/>
    <w:rsid w:val="003422C6"/>
    <w:rsid w:val="00342641"/>
    <w:rsid w:val="00342662"/>
    <w:rsid w:val="0034273A"/>
    <w:rsid w:val="00342745"/>
    <w:rsid w:val="00342771"/>
    <w:rsid w:val="0034282A"/>
    <w:rsid w:val="00342EFF"/>
    <w:rsid w:val="00342FB1"/>
    <w:rsid w:val="0034302A"/>
    <w:rsid w:val="0034350F"/>
    <w:rsid w:val="0034355A"/>
    <w:rsid w:val="003435A0"/>
    <w:rsid w:val="003435F5"/>
    <w:rsid w:val="003446B3"/>
    <w:rsid w:val="003446B8"/>
    <w:rsid w:val="003446F0"/>
    <w:rsid w:val="00344DBD"/>
    <w:rsid w:val="00344E03"/>
    <w:rsid w:val="00344E60"/>
    <w:rsid w:val="003453B0"/>
    <w:rsid w:val="00345417"/>
    <w:rsid w:val="003454AC"/>
    <w:rsid w:val="003455A2"/>
    <w:rsid w:val="00345652"/>
    <w:rsid w:val="003456CA"/>
    <w:rsid w:val="003459A5"/>
    <w:rsid w:val="00345BEE"/>
    <w:rsid w:val="00345C1F"/>
    <w:rsid w:val="00345DD7"/>
    <w:rsid w:val="00345E15"/>
    <w:rsid w:val="0034632B"/>
    <w:rsid w:val="003463F2"/>
    <w:rsid w:val="0034675F"/>
    <w:rsid w:val="00346F7C"/>
    <w:rsid w:val="00346FF6"/>
    <w:rsid w:val="00347292"/>
    <w:rsid w:val="00347443"/>
    <w:rsid w:val="003475BE"/>
    <w:rsid w:val="003475FA"/>
    <w:rsid w:val="00347AD7"/>
    <w:rsid w:val="00347BF8"/>
    <w:rsid w:val="00347C19"/>
    <w:rsid w:val="003500A0"/>
    <w:rsid w:val="003502C3"/>
    <w:rsid w:val="0035036D"/>
    <w:rsid w:val="003503C7"/>
    <w:rsid w:val="00350667"/>
    <w:rsid w:val="00350993"/>
    <w:rsid w:val="00350B1F"/>
    <w:rsid w:val="00350DF7"/>
    <w:rsid w:val="00350FE9"/>
    <w:rsid w:val="00351F25"/>
    <w:rsid w:val="00352647"/>
    <w:rsid w:val="00352851"/>
    <w:rsid w:val="003529A3"/>
    <w:rsid w:val="00352EE5"/>
    <w:rsid w:val="0035309E"/>
    <w:rsid w:val="00353442"/>
    <w:rsid w:val="00353500"/>
    <w:rsid w:val="00353B6D"/>
    <w:rsid w:val="0035438F"/>
    <w:rsid w:val="0035440C"/>
    <w:rsid w:val="0035513E"/>
    <w:rsid w:val="00355357"/>
    <w:rsid w:val="0035574C"/>
    <w:rsid w:val="00355993"/>
    <w:rsid w:val="00355AA0"/>
    <w:rsid w:val="00355DA8"/>
    <w:rsid w:val="00355E4F"/>
    <w:rsid w:val="00356018"/>
    <w:rsid w:val="00356C93"/>
    <w:rsid w:val="003570BA"/>
    <w:rsid w:val="003571A5"/>
    <w:rsid w:val="00360184"/>
    <w:rsid w:val="003601DC"/>
    <w:rsid w:val="00360359"/>
    <w:rsid w:val="0036046E"/>
    <w:rsid w:val="00360FC4"/>
    <w:rsid w:val="00361746"/>
    <w:rsid w:val="0036183E"/>
    <w:rsid w:val="0036199E"/>
    <w:rsid w:val="00361F6C"/>
    <w:rsid w:val="00362796"/>
    <w:rsid w:val="003627EE"/>
    <w:rsid w:val="0036280D"/>
    <w:rsid w:val="00362826"/>
    <w:rsid w:val="003628DD"/>
    <w:rsid w:val="00362C63"/>
    <w:rsid w:val="00362DF5"/>
    <w:rsid w:val="00362EF6"/>
    <w:rsid w:val="00362FC5"/>
    <w:rsid w:val="003631CC"/>
    <w:rsid w:val="00363302"/>
    <w:rsid w:val="0036338A"/>
    <w:rsid w:val="0036338F"/>
    <w:rsid w:val="00363633"/>
    <w:rsid w:val="0036368C"/>
    <w:rsid w:val="0036387A"/>
    <w:rsid w:val="003639FB"/>
    <w:rsid w:val="003640A7"/>
    <w:rsid w:val="003641B7"/>
    <w:rsid w:val="0036472D"/>
    <w:rsid w:val="00364A00"/>
    <w:rsid w:val="00364BEC"/>
    <w:rsid w:val="00365E02"/>
    <w:rsid w:val="003660F6"/>
    <w:rsid w:val="003663A1"/>
    <w:rsid w:val="0036646E"/>
    <w:rsid w:val="003664E0"/>
    <w:rsid w:val="003664F2"/>
    <w:rsid w:val="00366513"/>
    <w:rsid w:val="0036660B"/>
    <w:rsid w:val="0036668F"/>
    <w:rsid w:val="00366C08"/>
    <w:rsid w:val="00366FD2"/>
    <w:rsid w:val="003672C8"/>
    <w:rsid w:val="00367355"/>
    <w:rsid w:val="00367AD9"/>
    <w:rsid w:val="00367C36"/>
    <w:rsid w:val="00370018"/>
    <w:rsid w:val="0037001D"/>
    <w:rsid w:val="0037018B"/>
    <w:rsid w:val="00370631"/>
    <w:rsid w:val="0037068B"/>
    <w:rsid w:val="00370BF7"/>
    <w:rsid w:val="00370CB6"/>
    <w:rsid w:val="00371456"/>
    <w:rsid w:val="003714EC"/>
    <w:rsid w:val="0037155F"/>
    <w:rsid w:val="00371603"/>
    <w:rsid w:val="00371B2D"/>
    <w:rsid w:val="00371B66"/>
    <w:rsid w:val="00371DBC"/>
    <w:rsid w:val="00371FFB"/>
    <w:rsid w:val="003721DE"/>
    <w:rsid w:val="003725AA"/>
    <w:rsid w:val="0037298D"/>
    <w:rsid w:val="003729D0"/>
    <w:rsid w:val="00372A4A"/>
    <w:rsid w:val="00372C48"/>
    <w:rsid w:val="00372E51"/>
    <w:rsid w:val="00372EE6"/>
    <w:rsid w:val="00372F51"/>
    <w:rsid w:val="003732D3"/>
    <w:rsid w:val="003735C9"/>
    <w:rsid w:val="00373609"/>
    <w:rsid w:val="003736DB"/>
    <w:rsid w:val="00373DDF"/>
    <w:rsid w:val="00374125"/>
    <w:rsid w:val="003749A1"/>
    <w:rsid w:val="00374BB3"/>
    <w:rsid w:val="00375316"/>
    <w:rsid w:val="003753A6"/>
    <w:rsid w:val="003759EA"/>
    <w:rsid w:val="00375E52"/>
    <w:rsid w:val="00375E99"/>
    <w:rsid w:val="00375F0C"/>
    <w:rsid w:val="00376071"/>
    <w:rsid w:val="0037609E"/>
    <w:rsid w:val="003762F7"/>
    <w:rsid w:val="00376513"/>
    <w:rsid w:val="00376974"/>
    <w:rsid w:val="00376CE2"/>
    <w:rsid w:val="00376E23"/>
    <w:rsid w:val="0037741E"/>
    <w:rsid w:val="0037773E"/>
    <w:rsid w:val="00377AA1"/>
    <w:rsid w:val="00377BCD"/>
    <w:rsid w:val="00377D6C"/>
    <w:rsid w:val="00380501"/>
    <w:rsid w:val="0038068C"/>
    <w:rsid w:val="0038078D"/>
    <w:rsid w:val="00380B70"/>
    <w:rsid w:val="00380D5E"/>
    <w:rsid w:val="00381187"/>
    <w:rsid w:val="00381259"/>
    <w:rsid w:val="003813A5"/>
    <w:rsid w:val="00381587"/>
    <w:rsid w:val="00381623"/>
    <w:rsid w:val="003819C6"/>
    <w:rsid w:val="00382934"/>
    <w:rsid w:val="003829E2"/>
    <w:rsid w:val="00382FE0"/>
    <w:rsid w:val="00382FF0"/>
    <w:rsid w:val="00383158"/>
    <w:rsid w:val="003831EE"/>
    <w:rsid w:val="00383886"/>
    <w:rsid w:val="003838B3"/>
    <w:rsid w:val="00383F11"/>
    <w:rsid w:val="00383F81"/>
    <w:rsid w:val="00383F9B"/>
    <w:rsid w:val="003840B0"/>
    <w:rsid w:val="003842B0"/>
    <w:rsid w:val="003846B7"/>
    <w:rsid w:val="0038494E"/>
    <w:rsid w:val="00384C95"/>
    <w:rsid w:val="00384F3A"/>
    <w:rsid w:val="00384F78"/>
    <w:rsid w:val="00384FE7"/>
    <w:rsid w:val="003853FE"/>
    <w:rsid w:val="0038550F"/>
    <w:rsid w:val="00385B22"/>
    <w:rsid w:val="00386172"/>
    <w:rsid w:val="00386205"/>
    <w:rsid w:val="003863C0"/>
    <w:rsid w:val="003867E2"/>
    <w:rsid w:val="003868A8"/>
    <w:rsid w:val="00386D5A"/>
    <w:rsid w:val="00386F68"/>
    <w:rsid w:val="00387445"/>
    <w:rsid w:val="00387459"/>
    <w:rsid w:val="00390082"/>
    <w:rsid w:val="00390153"/>
    <w:rsid w:val="003902CE"/>
    <w:rsid w:val="00390559"/>
    <w:rsid w:val="0039090C"/>
    <w:rsid w:val="00390E1E"/>
    <w:rsid w:val="00390FB9"/>
    <w:rsid w:val="00390FD0"/>
    <w:rsid w:val="003912A9"/>
    <w:rsid w:val="00391841"/>
    <w:rsid w:val="00391912"/>
    <w:rsid w:val="00391B38"/>
    <w:rsid w:val="00391BC8"/>
    <w:rsid w:val="00391D4F"/>
    <w:rsid w:val="00391DC4"/>
    <w:rsid w:val="003926A3"/>
    <w:rsid w:val="00392EBA"/>
    <w:rsid w:val="0039343C"/>
    <w:rsid w:val="00393611"/>
    <w:rsid w:val="00393749"/>
    <w:rsid w:val="00393810"/>
    <w:rsid w:val="00393866"/>
    <w:rsid w:val="00393D44"/>
    <w:rsid w:val="00393E83"/>
    <w:rsid w:val="0039472F"/>
    <w:rsid w:val="00394D95"/>
    <w:rsid w:val="00394D9C"/>
    <w:rsid w:val="00394F10"/>
    <w:rsid w:val="00395005"/>
    <w:rsid w:val="003953A3"/>
    <w:rsid w:val="003955B4"/>
    <w:rsid w:val="0039582B"/>
    <w:rsid w:val="00395A1F"/>
    <w:rsid w:val="00395F7E"/>
    <w:rsid w:val="003961B5"/>
    <w:rsid w:val="003962BF"/>
    <w:rsid w:val="00396315"/>
    <w:rsid w:val="00396520"/>
    <w:rsid w:val="0039663F"/>
    <w:rsid w:val="00396AB4"/>
    <w:rsid w:val="00397322"/>
    <w:rsid w:val="0039758D"/>
    <w:rsid w:val="003978BA"/>
    <w:rsid w:val="00397A42"/>
    <w:rsid w:val="00397BFC"/>
    <w:rsid w:val="00397D5C"/>
    <w:rsid w:val="00397E18"/>
    <w:rsid w:val="00397F99"/>
    <w:rsid w:val="00397FF9"/>
    <w:rsid w:val="003A011F"/>
    <w:rsid w:val="003A031F"/>
    <w:rsid w:val="003A065A"/>
    <w:rsid w:val="003A09E3"/>
    <w:rsid w:val="003A0D99"/>
    <w:rsid w:val="003A102A"/>
    <w:rsid w:val="003A146A"/>
    <w:rsid w:val="003A157F"/>
    <w:rsid w:val="003A1891"/>
    <w:rsid w:val="003A18F9"/>
    <w:rsid w:val="003A194A"/>
    <w:rsid w:val="003A1D02"/>
    <w:rsid w:val="003A2670"/>
    <w:rsid w:val="003A2D75"/>
    <w:rsid w:val="003A2F25"/>
    <w:rsid w:val="003A321B"/>
    <w:rsid w:val="003A329F"/>
    <w:rsid w:val="003A345D"/>
    <w:rsid w:val="003A36A3"/>
    <w:rsid w:val="003A36D9"/>
    <w:rsid w:val="003A3943"/>
    <w:rsid w:val="003A4895"/>
    <w:rsid w:val="003A495F"/>
    <w:rsid w:val="003A4B16"/>
    <w:rsid w:val="003A5158"/>
    <w:rsid w:val="003A520A"/>
    <w:rsid w:val="003A5A1E"/>
    <w:rsid w:val="003A6005"/>
    <w:rsid w:val="003A618C"/>
    <w:rsid w:val="003A687D"/>
    <w:rsid w:val="003A6C09"/>
    <w:rsid w:val="003A6EC1"/>
    <w:rsid w:val="003A74B6"/>
    <w:rsid w:val="003A7846"/>
    <w:rsid w:val="003A7E29"/>
    <w:rsid w:val="003A7E5B"/>
    <w:rsid w:val="003A7F37"/>
    <w:rsid w:val="003B011E"/>
    <w:rsid w:val="003B0163"/>
    <w:rsid w:val="003B038E"/>
    <w:rsid w:val="003B0593"/>
    <w:rsid w:val="003B0716"/>
    <w:rsid w:val="003B101E"/>
    <w:rsid w:val="003B1148"/>
    <w:rsid w:val="003B12CC"/>
    <w:rsid w:val="003B197A"/>
    <w:rsid w:val="003B1DCA"/>
    <w:rsid w:val="003B1E74"/>
    <w:rsid w:val="003B1EDF"/>
    <w:rsid w:val="003B1EF0"/>
    <w:rsid w:val="003B2584"/>
    <w:rsid w:val="003B264B"/>
    <w:rsid w:val="003B2848"/>
    <w:rsid w:val="003B2D00"/>
    <w:rsid w:val="003B30B0"/>
    <w:rsid w:val="003B30E3"/>
    <w:rsid w:val="003B31CF"/>
    <w:rsid w:val="003B39CB"/>
    <w:rsid w:val="003B39E2"/>
    <w:rsid w:val="003B3DEE"/>
    <w:rsid w:val="003B4064"/>
    <w:rsid w:val="003B4116"/>
    <w:rsid w:val="003B428B"/>
    <w:rsid w:val="003B437D"/>
    <w:rsid w:val="003B44DB"/>
    <w:rsid w:val="003B49BF"/>
    <w:rsid w:val="003B4B0C"/>
    <w:rsid w:val="003B4D3D"/>
    <w:rsid w:val="003B4DBD"/>
    <w:rsid w:val="003B50E4"/>
    <w:rsid w:val="003B5518"/>
    <w:rsid w:val="003B58D8"/>
    <w:rsid w:val="003B593C"/>
    <w:rsid w:val="003B5D5D"/>
    <w:rsid w:val="003B6099"/>
    <w:rsid w:val="003B60BF"/>
    <w:rsid w:val="003B6546"/>
    <w:rsid w:val="003B65D4"/>
    <w:rsid w:val="003B6772"/>
    <w:rsid w:val="003B67EC"/>
    <w:rsid w:val="003B6E71"/>
    <w:rsid w:val="003B6F2C"/>
    <w:rsid w:val="003B7053"/>
    <w:rsid w:val="003B7234"/>
    <w:rsid w:val="003B7278"/>
    <w:rsid w:val="003B7715"/>
    <w:rsid w:val="003B78A2"/>
    <w:rsid w:val="003B78F7"/>
    <w:rsid w:val="003B7A14"/>
    <w:rsid w:val="003B7C94"/>
    <w:rsid w:val="003B7D63"/>
    <w:rsid w:val="003B7DE0"/>
    <w:rsid w:val="003C010A"/>
    <w:rsid w:val="003C0794"/>
    <w:rsid w:val="003C07F9"/>
    <w:rsid w:val="003C0916"/>
    <w:rsid w:val="003C0AAC"/>
    <w:rsid w:val="003C0EF6"/>
    <w:rsid w:val="003C10F7"/>
    <w:rsid w:val="003C1782"/>
    <w:rsid w:val="003C1B38"/>
    <w:rsid w:val="003C1B89"/>
    <w:rsid w:val="003C1F51"/>
    <w:rsid w:val="003C20A3"/>
    <w:rsid w:val="003C21DB"/>
    <w:rsid w:val="003C2616"/>
    <w:rsid w:val="003C28F9"/>
    <w:rsid w:val="003C2A77"/>
    <w:rsid w:val="003C2B7D"/>
    <w:rsid w:val="003C2BEE"/>
    <w:rsid w:val="003C30F2"/>
    <w:rsid w:val="003C3199"/>
    <w:rsid w:val="003C3320"/>
    <w:rsid w:val="003C33D0"/>
    <w:rsid w:val="003C33D5"/>
    <w:rsid w:val="003C3CB0"/>
    <w:rsid w:val="003C41E8"/>
    <w:rsid w:val="003C440E"/>
    <w:rsid w:val="003C45C9"/>
    <w:rsid w:val="003C50AA"/>
    <w:rsid w:val="003C5AD6"/>
    <w:rsid w:val="003C5F1D"/>
    <w:rsid w:val="003C6026"/>
    <w:rsid w:val="003C6435"/>
    <w:rsid w:val="003C65FF"/>
    <w:rsid w:val="003C66B9"/>
    <w:rsid w:val="003C69D5"/>
    <w:rsid w:val="003C6DF9"/>
    <w:rsid w:val="003C6FDB"/>
    <w:rsid w:val="003C7056"/>
    <w:rsid w:val="003C7196"/>
    <w:rsid w:val="003C7388"/>
    <w:rsid w:val="003C7CFC"/>
    <w:rsid w:val="003C7EC1"/>
    <w:rsid w:val="003D0064"/>
    <w:rsid w:val="003D0387"/>
    <w:rsid w:val="003D060E"/>
    <w:rsid w:val="003D08DF"/>
    <w:rsid w:val="003D0995"/>
    <w:rsid w:val="003D107B"/>
    <w:rsid w:val="003D155C"/>
    <w:rsid w:val="003D1970"/>
    <w:rsid w:val="003D21A0"/>
    <w:rsid w:val="003D221F"/>
    <w:rsid w:val="003D245D"/>
    <w:rsid w:val="003D2772"/>
    <w:rsid w:val="003D2839"/>
    <w:rsid w:val="003D2951"/>
    <w:rsid w:val="003D2BA9"/>
    <w:rsid w:val="003D3173"/>
    <w:rsid w:val="003D33B1"/>
    <w:rsid w:val="003D3423"/>
    <w:rsid w:val="003D3556"/>
    <w:rsid w:val="003D36EB"/>
    <w:rsid w:val="003D3B8C"/>
    <w:rsid w:val="003D406F"/>
    <w:rsid w:val="003D4098"/>
    <w:rsid w:val="003D429C"/>
    <w:rsid w:val="003D43F1"/>
    <w:rsid w:val="003D4E92"/>
    <w:rsid w:val="003D4F7F"/>
    <w:rsid w:val="003D53FD"/>
    <w:rsid w:val="003D5B5B"/>
    <w:rsid w:val="003D5BFF"/>
    <w:rsid w:val="003D5CF8"/>
    <w:rsid w:val="003D5D69"/>
    <w:rsid w:val="003D6184"/>
    <w:rsid w:val="003D6185"/>
    <w:rsid w:val="003D6258"/>
    <w:rsid w:val="003D63D7"/>
    <w:rsid w:val="003D6644"/>
    <w:rsid w:val="003D6660"/>
    <w:rsid w:val="003D6AE2"/>
    <w:rsid w:val="003D6CE2"/>
    <w:rsid w:val="003D7336"/>
    <w:rsid w:val="003D7709"/>
    <w:rsid w:val="003E004A"/>
    <w:rsid w:val="003E014B"/>
    <w:rsid w:val="003E0361"/>
    <w:rsid w:val="003E0744"/>
    <w:rsid w:val="003E0F2D"/>
    <w:rsid w:val="003E1077"/>
    <w:rsid w:val="003E11D2"/>
    <w:rsid w:val="003E2306"/>
    <w:rsid w:val="003E2DE9"/>
    <w:rsid w:val="003E2E4D"/>
    <w:rsid w:val="003E3328"/>
    <w:rsid w:val="003E3959"/>
    <w:rsid w:val="003E3A5E"/>
    <w:rsid w:val="003E3D2C"/>
    <w:rsid w:val="003E3F74"/>
    <w:rsid w:val="003E4531"/>
    <w:rsid w:val="003E4774"/>
    <w:rsid w:val="003E487F"/>
    <w:rsid w:val="003E4C40"/>
    <w:rsid w:val="003E5441"/>
    <w:rsid w:val="003E564D"/>
    <w:rsid w:val="003E5B90"/>
    <w:rsid w:val="003E5BE1"/>
    <w:rsid w:val="003E6078"/>
    <w:rsid w:val="003E62CF"/>
    <w:rsid w:val="003E648E"/>
    <w:rsid w:val="003E6B4C"/>
    <w:rsid w:val="003E6E9C"/>
    <w:rsid w:val="003E71E7"/>
    <w:rsid w:val="003E72F3"/>
    <w:rsid w:val="003E79B6"/>
    <w:rsid w:val="003E7C8A"/>
    <w:rsid w:val="003E7F61"/>
    <w:rsid w:val="003F065E"/>
    <w:rsid w:val="003F0CE1"/>
    <w:rsid w:val="003F0EA9"/>
    <w:rsid w:val="003F1517"/>
    <w:rsid w:val="003F16D7"/>
    <w:rsid w:val="003F1B35"/>
    <w:rsid w:val="003F1FB0"/>
    <w:rsid w:val="003F2471"/>
    <w:rsid w:val="003F2A26"/>
    <w:rsid w:val="003F2AE5"/>
    <w:rsid w:val="003F2B74"/>
    <w:rsid w:val="003F2F09"/>
    <w:rsid w:val="003F308E"/>
    <w:rsid w:val="003F32EE"/>
    <w:rsid w:val="003F3C74"/>
    <w:rsid w:val="003F4013"/>
    <w:rsid w:val="003F4114"/>
    <w:rsid w:val="003F4988"/>
    <w:rsid w:val="003F49C2"/>
    <w:rsid w:val="003F4AB1"/>
    <w:rsid w:val="003F4E48"/>
    <w:rsid w:val="003F4EC6"/>
    <w:rsid w:val="003F4EEA"/>
    <w:rsid w:val="003F5B44"/>
    <w:rsid w:val="003F5C03"/>
    <w:rsid w:val="003F60B4"/>
    <w:rsid w:val="003F61B9"/>
    <w:rsid w:val="003F6609"/>
    <w:rsid w:val="003F68BC"/>
    <w:rsid w:val="003F6C2C"/>
    <w:rsid w:val="003F6CCB"/>
    <w:rsid w:val="003F6D33"/>
    <w:rsid w:val="003F7160"/>
    <w:rsid w:val="003F7481"/>
    <w:rsid w:val="003F7DD3"/>
    <w:rsid w:val="003F7E92"/>
    <w:rsid w:val="00400311"/>
    <w:rsid w:val="004005B5"/>
    <w:rsid w:val="0040067A"/>
    <w:rsid w:val="004007D0"/>
    <w:rsid w:val="00400908"/>
    <w:rsid w:val="00400F4A"/>
    <w:rsid w:val="0040145F"/>
    <w:rsid w:val="004014D5"/>
    <w:rsid w:val="004017CE"/>
    <w:rsid w:val="00401A1B"/>
    <w:rsid w:val="00401C57"/>
    <w:rsid w:val="004024E4"/>
    <w:rsid w:val="00402EBA"/>
    <w:rsid w:val="00402EC9"/>
    <w:rsid w:val="004033F6"/>
    <w:rsid w:val="00403C55"/>
    <w:rsid w:val="00403C9E"/>
    <w:rsid w:val="00403CF5"/>
    <w:rsid w:val="00404206"/>
    <w:rsid w:val="004044F8"/>
    <w:rsid w:val="00404508"/>
    <w:rsid w:val="0040483E"/>
    <w:rsid w:val="00405130"/>
    <w:rsid w:val="004060E9"/>
    <w:rsid w:val="00406662"/>
    <w:rsid w:val="00406970"/>
    <w:rsid w:val="00406C49"/>
    <w:rsid w:val="00406DD1"/>
    <w:rsid w:val="004073DC"/>
    <w:rsid w:val="004074E7"/>
    <w:rsid w:val="004100F9"/>
    <w:rsid w:val="004101DE"/>
    <w:rsid w:val="004102CF"/>
    <w:rsid w:val="0041064D"/>
    <w:rsid w:val="0041071D"/>
    <w:rsid w:val="00410D1F"/>
    <w:rsid w:val="00410E40"/>
    <w:rsid w:val="00410F3D"/>
    <w:rsid w:val="00410FA4"/>
    <w:rsid w:val="00411742"/>
    <w:rsid w:val="00411A64"/>
    <w:rsid w:val="00411BB9"/>
    <w:rsid w:val="00411E7F"/>
    <w:rsid w:val="00412790"/>
    <w:rsid w:val="00412795"/>
    <w:rsid w:val="00412F69"/>
    <w:rsid w:val="004132B9"/>
    <w:rsid w:val="0041330E"/>
    <w:rsid w:val="0041338D"/>
    <w:rsid w:val="004136BB"/>
    <w:rsid w:val="004136CD"/>
    <w:rsid w:val="0041386E"/>
    <w:rsid w:val="004139C3"/>
    <w:rsid w:val="00413C52"/>
    <w:rsid w:val="00413CB1"/>
    <w:rsid w:val="00413D14"/>
    <w:rsid w:val="00413DFB"/>
    <w:rsid w:val="0041423D"/>
    <w:rsid w:val="004146C5"/>
    <w:rsid w:val="0041484B"/>
    <w:rsid w:val="00414889"/>
    <w:rsid w:val="00414A05"/>
    <w:rsid w:val="00414C6D"/>
    <w:rsid w:val="00414E5D"/>
    <w:rsid w:val="0041506F"/>
    <w:rsid w:val="004153AB"/>
    <w:rsid w:val="0041593B"/>
    <w:rsid w:val="00415C9D"/>
    <w:rsid w:val="00415CD6"/>
    <w:rsid w:val="00415CE8"/>
    <w:rsid w:val="0041625D"/>
    <w:rsid w:val="0041634B"/>
    <w:rsid w:val="0041650B"/>
    <w:rsid w:val="00416A3D"/>
    <w:rsid w:val="00416ACD"/>
    <w:rsid w:val="00416E96"/>
    <w:rsid w:val="004172B8"/>
    <w:rsid w:val="0041759F"/>
    <w:rsid w:val="00417BCA"/>
    <w:rsid w:val="00417C0A"/>
    <w:rsid w:val="00417CE2"/>
    <w:rsid w:val="00420057"/>
    <w:rsid w:val="004200CD"/>
    <w:rsid w:val="0042019D"/>
    <w:rsid w:val="00420468"/>
    <w:rsid w:val="0042080B"/>
    <w:rsid w:val="00420A85"/>
    <w:rsid w:val="00421120"/>
    <w:rsid w:val="004213C8"/>
    <w:rsid w:val="0042140B"/>
    <w:rsid w:val="0042182C"/>
    <w:rsid w:val="0042194E"/>
    <w:rsid w:val="004219C5"/>
    <w:rsid w:val="00421D32"/>
    <w:rsid w:val="00422124"/>
    <w:rsid w:val="00422C92"/>
    <w:rsid w:val="00422CE5"/>
    <w:rsid w:val="00422DA0"/>
    <w:rsid w:val="00423027"/>
    <w:rsid w:val="0042309C"/>
    <w:rsid w:val="00423133"/>
    <w:rsid w:val="004233A5"/>
    <w:rsid w:val="004238CE"/>
    <w:rsid w:val="00423B1D"/>
    <w:rsid w:val="0042496B"/>
    <w:rsid w:val="00424A69"/>
    <w:rsid w:val="00424D90"/>
    <w:rsid w:val="00424FDC"/>
    <w:rsid w:val="004259D2"/>
    <w:rsid w:val="00425FD1"/>
    <w:rsid w:val="004263CE"/>
    <w:rsid w:val="004268BD"/>
    <w:rsid w:val="004268CC"/>
    <w:rsid w:val="00426B72"/>
    <w:rsid w:val="0042791D"/>
    <w:rsid w:val="00427B3A"/>
    <w:rsid w:val="00427D16"/>
    <w:rsid w:val="00427FDB"/>
    <w:rsid w:val="004308C4"/>
    <w:rsid w:val="00430A18"/>
    <w:rsid w:val="004312BF"/>
    <w:rsid w:val="004313C7"/>
    <w:rsid w:val="00431592"/>
    <w:rsid w:val="0043165C"/>
    <w:rsid w:val="00431A79"/>
    <w:rsid w:val="00431F90"/>
    <w:rsid w:val="00432038"/>
    <w:rsid w:val="0043216A"/>
    <w:rsid w:val="00432728"/>
    <w:rsid w:val="00432874"/>
    <w:rsid w:val="00432974"/>
    <w:rsid w:val="004330E9"/>
    <w:rsid w:val="00433252"/>
    <w:rsid w:val="00433279"/>
    <w:rsid w:val="004332F9"/>
    <w:rsid w:val="0043349D"/>
    <w:rsid w:val="004338E1"/>
    <w:rsid w:val="00433CC6"/>
    <w:rsid w:val="00433CDD"/>
    <w:rsid w:val="00434E0D"/>
    <w:rsid w:val="00434E30"/>
    <w:rsid w:val="0043515D"/>
    <w:rsid w:val="00435419"/>
    <w:rsid w:val="00435830"/>
    <w:rsid w:val="00435999"/>
    <w:rsid w:val="00435B9A"/>
    <w:rsid w:val="00435E76"/>
    <w:rsid w:val="00435EB1"/>
    <w:rsid w:val="00436287"/>
    <w:rsid w:val="004365EC"/>
    <w:rsid w:val="0043679B"/>
    <w:rsid w:val="00436AC1"/>
    <w:rsid w:val="0043714B"/>
    <w:rsid w:val="004378F5"/>
    <w:rsid w:val="00437A1E"/>
    <w:rsid w:val="00437EC0"/>
    <w:rsid w:val="0044034D"/>
    <w:rsid w:val="00440D5E"/>
    <w:rsid w:val="0044116C"/>
    <w:rsid w:val="00441267"/>
    <w:rsid w:val="00441756"/>
    <w:rsid w:val="00441D50"/>
    <w:rsid w:val="00441DAD"/>
    <w:rsid w:val="00442146"/>
    <w:rsid w:val="00442676"/>
    <w:rsid w:val="004426F3"/>
    <w:rsid w:val="0044332F"/>
    <w:rsid w:val="0044336A"/>
    <w:rsid w:val="004434FB"/>
    <w:rsid w:val="004435CF"/>
    <w:rsid w:val="004437D9"/>
    <w:rsid w:val="0044441E"/>
    <w:rsid w:val="004445C2"/>
    <w:rsid w:val="004445D6"/>
    <w:rsid w:val="00444A73"/>
    <w:rsid w:val="00444B6B"/>
    <w:rsid w:val="00444C7D"/>
    <w:rsid w:val="00445334"/>
    <w:rsid w:val="00445411"/>
    <w:rsid w:val="0044546D"/>
    <w:rsid w:val="004456DC"/>
    <w:rsid w:val="00445C69"/>
    <w:rsid w:val="0044622F"/>
    <w:rsid w:val="00446245"/>
    <w:rsid w:val="0044643E"/>
    <w:rsid w:val="00446985"/>
    <w:rsid w:val="00446B84"/>
    <w:rsid w:val="00446C61"/>
    <w:rsid w:val="00446CE8"/>
    <w:rsid w:val="00446DCF"/>
    <w:rsid w:val="004470C0"/>
    <w:rsid w:val="0044726B"/>
    <w:rsid w:val="004477B4"/>
    <w:rsid w:val="004479DE"/>
    <w:rsid w:val="00447A7B"/>
    <w:rsid w:val="00447CF5"/>
    <w:rsid w:val="00450223"/>
    <w:rsid w:val="004503C5"/>
    <w:rsid w:val="0045063A"/>
    <w:rsid w:val="00450ADC"/>
    <w:rsid w:val="00450C56"/>
    <w:rsid w:val="00450CA1"/>
    <w:rsid w:val="00450EBE"/>
    <w:rsid w:val="00450EDB"/>
    <w:rsid w:val="00451121"/>
    <w:rsid w:val="004513E5"/>
    <w:rsid w:val="00451585"/>
    <w:rsid w:val="004515D6"/>
    <w:rsid w:val="004516DC"/>
    <w:rsid w:val="00451706"/>
    <w:rsid w:val="0045196A"/>
    <w:rsid w:val="00451B51"/>
    <w:rsid w:val="00451FA5"/>
    <w:rsid w:val="0045214D"/>
    <w:rsid w:val="0045225D"/>
    <w:rsid w:val="004522AF"/>
    <w:rsid w:val="00452718"/>
    <w:rsid w:val="004527FA"/>
    <w:rsid w:val="00452F0F"/>
    <w:rsid w:val="00452F2A"/>
    <w:rsid w:val="00453410"/>
    <w:rsid w:val="0045343E"/>
    <w:rsid w:val="004535C7"/>
    <w:rsid w:val="00453AF0"/>
    <w:rsid w:val="00453C0C"/>
    <w:rsid w:val="00453FF9"/>
    <w:rsid w:val="00454A65"/>
    <w:rsid w:val="00455552"/>
    <w:rsid w:val="0045570E"/>
    <w:rsid w:val="00455A6A"/>
    <w:rsid w:val="00455E77"/>
    <w:rsid w:val="00455E94"/>
    <w:rsid w:val="00456211"/>
    <w:rsid w:val="004563C0"/>
    <w:rsid w:val="00456F65"/>
    <w:rsid w:val="00457263"/>
    <w:rsid w:val="004579B2"/>
    <w:rsid w:val="00457CA8"/>
    <w:rsid w:val="00457EFE"/>
    <w:rsid w:val="004607A2"/>
    <w:rsid w:val="00460A48"/>
    <w:rsid w:val="00460B09"/>
    <w:rsid w:val="00460B30"/>
    <w:rsid w:val="00460BA8"/>
    <w:rsid w:val="00460F78"/>
    <w:rsid w:val="00461324"/>
    <w:rsid w:val="0046161D"/>
    <w:rsid w:val="0046180A"/>
    <w:rsid w:val="0046199A"/>
    <w:rsid w:val="00461BB3"/>
    <w:rsid w:val="00461E5F"/>
    <w:rsid w:val="00462A3C"/>
    <w:rsid w:val="00462A69"/>
    <w:rsid w:val="004630EF"/>
    <w:rsid w:val="004630FF"/>
    <w:rsid w:val="0046327E"/>
    <w:rsid w:val="00463479"/>
    <w:rsid w:val="00463502"/>
    <w:rsid w:val="0046382B"/>
    <w:rsid w:val="00463B86"/>
    <w:rsid w:val="00463CC1"/>
    <w:rsid w:val="004644E0"/>
    <w:rsid w:val="004646D9"/>
    <w:rsid w:val="00464BDE"/>
    <w:rsid w:val="00464F21"/>
    <w:rsid w:val="004657E7"/>
    <w:rsid w:val="00466115"/>
    <w:rsid w:val="00466320"/>
    <w:rsid w:val="004666CC"/>
    <w:rsid w:val="0046684D"/>
    <w:rsid w:val="00466A6D"/>
    <w:rsid w:val="00466E87"/>
    <w:rsid w:val="004670FB"/>
    <w:rsid w:val="00467557"/>
    <w:rsid w:val="00467940"/>
    <w:rsid w:val="00467B16"/>
    <w:rsid w:val="00467EDF"/>
    <w:rsid w:val="00470304"/>
    <w:rsid w:val="004705F1"/>
    <w:rsid w:val="0047067E"/>
    <w:rsid w:val="004708BE"/>
    <w:rsid w:val="00470C8F"/>
    <w:rsid w:val="00470D4D"/>
    <w:rsid w:val="00470D53"/>
    <w:rsid w:val="00470F4F"/>
    <w:rsid w:val="0047105F"/>
    <w:rsid w:val="00471084"/>
    <w:rsid w:val="004718F6"/>
    <w:rsid w:val="00471A08"/>
    <w:rsid w:val="00471AA7"/>
    <w:rsid w:val="00471B94"/>
    <w:rsid w:val="00471D54"/>
    <w:rsid w:val="00471D5A"/>
    <w:rsid w:val="00471ED2"/>
    <w:rsid w:val="00472424"/>
    <w:rsid w:val="00472762"/>
    <w:rsid w:val="004728C4"/>
    <w:rsid w:val="00472F34"/>
    <w:rsid w:val="00473265"/>
    <w:rsid w:val="00473615"/>
    <w:rsid w:val="00473743"/>
    <w:rsid w:val="00473AEE"/>
    <w:rsid w:val="00473D95"/>
    <w:rsid w:val="00473DFD"/>
    <w:rsid w:val="00473FE1"/>
    <w:rsid w:val="004740A0"/>
    <w:rsid w:val="00474892"/>
    <w:rsid w:val="004748E0"/>
    <w:rsid w:val="00474C4A"/>
    <w:rsid w:val="00474E56"/>
    <w:rsid w:val="00474E78"/>
    <w:rsid w:val="00475122"/>
    <w:rsid w:val="004753B8"/>
    <w:rsid w:val="004757E1"/>
    <w:rsid w:val="00475857"/>
    <w:rsid w:val="00475970"/>
    <w:rsid w:val="00475A9F"/>
    <w:rsid w:val="00475C83"/>
    <w:rsid w:val="00475DA0"/>
    <w:rsid w:val="00475DCF"/>
    <w:rsid w:val="00475E97"/>
    <w:rsid w:val="004762A9"/>
    <w:rsid w:val="00476B34"/>
    <w:rsid w:val="00476EB9"/>
    <w:rsid w:val="00477232"/>
    <w:rsid w:val="004773FF"/>
    <w:rsid w:val="004775BC"/>
    <w:rsid w:val="0047771B"/>
    <w:rsid w:val="0047774C"/>
    <w:rsid w:val="00477A43"/>
    <w:rsid w:val="00477B5D"/>
    <w:rsid w:val="00477F1A"/>
    <w:rsid w:val="00480654"/>
    <w:rsid w:val="00480A78"/>
    <w:rsid w:val="00480C77"/>
    <w:rsid w:val="00480FE5"/>
    <w:rsid w:val="004812A1"/>
    <w:rsid w:val="0048179C"/>
    <w:rsid w:val="00482624"/>
    <w:rsid w:val="0048273C"/>
    <w:rsid w:val="0048278A"/>
    <w:rsid w:val="00482824"/>
    <w:rsid w:val="00482E4E"/>
    <w:rsid w:val="00482E86"/>
    <w:rsid w:val="00482F28"/>
    <w:rsid w:val="00483128"/>
    <w:rsid w:val="00483384"/>
    <w:rsid w:val="00483D7D"/>
    <w:rsid w:val="004840EC"/>
    <w:rsid w:val="00484155"/>
    <w:rsid w:val="00484276"/>
    <w:rsid w:val="004842EB"/>
    <w:rsid w:val="00485066"/>
    <w:rsid w:val="004857F9"/>
    <w:rsid w:val="0048586E"/>
    <w:rsid w:val="0048590F"/>
    <w:rsid w:val="00485AF4"/>
    <w:rsid w:val="00485BF3"/>
    <w:rsid w:val="00485D2C"/>
    <w:rsid w:val="00485D4E"/>
    <w:rsid w:val="0048620D"/>
    <w:rsid w:val="0048649D"/>
    <w:rsid w:val="004865BF"/>
    <w:rsid w:val="00486626"/>
    <w:rsid w:val="00486772"/>
    <w:rsid w:val="0048699E"/>
    <w:rsid w:val="00486C94"/>
    <w:rsid w:val="00486F3E"/>
    <w:rsid w:val="00487B0B"/>
    <w:rsid w:val="00487C12"/>
    <w:rsid w:val="00487CE6"/>
    <w:rsid w:val="00490291"/>
    <w:rsid w:val="0049045D"/>
    <w:rsid w:val="00490765"/>
    <w:rsid w:val="0049094E"/>
    <w:rsid w:val="00490A5E"/>
    <w:rsid w:val="00490A98"/>
    <w:rsid w:val="00490D53"/>
    <w:rsid w:val="00491270"/>
    <w:rsid w:val="0049133F"/>
    <w:rsid w:val="0049138E"/>
    <w:rsid w:val="004913D0"/>
    <w:rsid w:val="004917CF"/>
    <w:rsid w:val="004918BC"/>
    <w:rsid w:val="004919D3"/>
    <w:rsid w:val="00491EA3"/>
    <w:rsid w:val="00491F31"/>
    <w:rsid w:val="004923FC"/>
    <w:rsid w:val="00492B9B"/>
    <w:rsid w:val="00492BCA"/>
    <w:rsid w:val="00492D93"/>
    <w:rsid w:val="00492FB0"/>
    <w:rsid w:val="004933D7"/>
    <w:rsid w:val="00493C8F"/>
    <w:rsid w:val="00493EB5"/>
    <w:rsid w:val="00493EB6"/>
    <w:rsid w:val="00494015"/>
    <w:rsid w:val="00494306"/>
    <w:rsid w:val="004944AD"/>
    <w:rsid w:val="004944FD"/>
    <w:rsid w:val="00494575"/>
    <w:rsid w:val="00494ABE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721"/>
    <w:rsid w:val="00495880"/>
    <w:rsid w:val="00495F56"/>
    <w:rsid w:val="00496466"/>
    <w:rsid w:val="0049674D"/>
    <w:rsid w:val="0049698A"/>
    <w:rsid w:val="00496AD3"/>
    <w:rsid w:val="00496B83"/>
    <w:rsid w:val="00496BC9"/>
    <w:rsid w:val="00496DC5"/>
    <w:rsid w:val="00497BF2"/>
    <w:rsid w:val="00497D04"/>
    <w:rsid w:val="00497D4D"/>
    <w:rsid w:val="00497D57"/>
    <w:rsid w:val="004A002F"/>
    <w:rsid w:val="004A01BD"/>
    <w:rsid w:val="004A01D9"/>
    <w:rsid w:val="004A049F"/>
    <w:rsid w:val="004A06C7"/>
    <w:rsid w:val="004A0C34"/>
    <w:rsid w:val="004A0DD0"/>
    <w:rsid w:val="004A0FD4"/>
    <w:rsid w:val="004A0FE4"/>
    <w:rsid w:val="004A1251"/>
    <w:rsid w:val="004A1CDC"/>
    <w:rsid w:val="004A1D33"/>
    <w:rsid w:val="004A1D8C"/>
    <w:rsid w:val="004A1E30"/>
    <w:rsid w:val="004A1ECA"/>
    <w:rsid w:val="004A2129"/>
    <w:rsid w:val="004A22B9"/>
    <w:rsid w:val="004A234A"/>
    <w:rsid w:val="004A28C0"/>
    <w:rsid w:val="004A2906"/>
    <w:rsid w:val="004A3267"/>
    <w:rsid w:val="004A33E1"/>
    <w:rsid w:val="004A34A2"/>
    <w:rsid w:val="004A3B65"/>
    <w:rsid w:val="004A3F56"/>
    <w:rsid w:val="004A5BFC"/>
    <w:rsid w:val="004A5FE9"/>
    <w:rsid w:val="004A625C"/>
    <w:rsid w:val="004A64EE"/>
    <w:rsid w:val="004A6634"/>
    <w:rsid w:val="004A6CF6"/>
    <w:rsid w:val="004A7039"/>
    <w:rsid w:val="004A73A9"/>
    <w:rsid w:val="004A7796"/>
    <w:rsid w:val="004A77B6"/>
    <w:rsid w:val="004A7B68"/>
    <w:rsid w:val="004B0039"/>
    <w:rsid w:val="004B01C2"/>
    <w:rsid w:val="004B0D43"/>
    <w:rsid w:val="004B0DF2"/>
    <w:rsid w:val="004B0E57"/>
    <w:rsid w:val="004B1CC3"/>
    <w:rsid w:val="004B1DD5"/>
    <w:rsid w:val="004B2B95"/>
    <w:rsid w:val="004B30D4"/>
    <w:rsid w:val="004B3410"/>
    <w:rsid w:val="004B345B"/>
    <w:rsid w:val="004B364C"/>
    <w:rsid w:val="004B4532"/>
    <w:rsid w:val="004B45D5"/>
    <w:rsid w:val="004B47F8"/>
    <w:rsid w:val="004B4C47"/>
    <w:rsid w:val="004B4FB7"/>
    <w:rsid w:val="004B54B3"/>
    <w:rsid w:val="004B54B7"/>
    <w:rsid w:val="004B5702"/>
    <w:rsid w:val="004B5B97"/>
    <w:rsid w:val="004B5BC0"/>
    <w:rsid w:val="004B5CA7"/>
    <w:rsid w:val="004B5FDC"/>
    <w:rsid w:val="004B61C3"/>
    <w:rsid w:val="004B689B"/>
    <w:rsid w:val="004B6B6A"/>
    <w:rsid w:val="004B731D"/>
    <w:rsid w:val="004B75BF"/>
    <w:rsid w:val="004B7668"/>
    <w:rsid w:val="004B76C4"/>
    <w:rsid w:val="004B7A13"/>
    <w:rsid w:val="004B7F96"/>
    <w:rsid w:val="004C060D"/>
    <w:rsid w:val="004C0868"/>
    <w:rsid w:val="004C087F"/>
    <w:rsid w:val="004C0955"/>
    <w:rsid w:val="004C0A7C"/>
    <w:rsid w:val="004C179C"/>
    <w:rsid w:val="004C1AB9"/>
    <w:rsid w:val="004C1B73"/>
    <w:rsid w:val="004C1F69"/>
    <w:rsid w:val="004C2651"/>
    <w:rsid w:val="004C2A3B"/>
    <w:rsid w:val="004C2B93"/>
    <w:rsid w:val="004C3BD3"/>
    <w:rsid w:val="004C3E89"/>
    <w:rsid w:val="004C3FC8"/>
    <w:rsid w:val="004C44B9"/>
    <w:rsid w:val="004C4808"/>
    <w:rsid w:val="004C48B9"/>
    <w:rsid w:val="004C4AB6"/>
    <w:rsid w:val="004C4CD9"/>
    <w:rsid w:val="004C4E85"/>
    <w:rsid w:val="004C4F8A"/>
    <w:rsid w:val="004C5083"/>
    <w:rsid w:val="004C50D1"/>
    <w:rsid w:val="004C5160"/>
    <w:rsid w:val="004C5172"/>
    <w:rsid w:val="004C5301"/>
    <w:rsid w:val="004C5CE9"/>
    <w:rsid w:val="004C5DC4"/>
    <w:rsid w:val="004C61EB"/>
    <w:rsid w:val="004C65E3"/>
    <w:rsid w:val="004C6697"/>
    <w:rsid w:val="004C66C2"/>
    <w:rsid w:val="004C68B1"/>
    <w:rsid w:val="004C6BCF"/>
    <w:rsid w:val="004C6DF8"/>
    <w:rsid w:val="004C6FCD"/>
    <w:rsid w:val="004C7665"/>
    <w:rsid w:val="004C7874"/>
    <w:rsid w:val="004C7D8C"/>
    <w:rsid w:val="004C7E4C"/>
    <w:rsid w:val="004D048F"/>
    <w:rsid w:val="004D0526"/>
    <w:rsid w:val="004D0692"/>
    <w:rsid w:val="004D09CA"/>
    <w:rsid w:val="004D0FCA"/>
    <w:rsid w:val="004D1102"/>
    <w:rsid w:val="004D1294"/>
    <w:rsid w:val="004D151A"/>
    <w:rsid w:val="004D15D6"/>
    <w:rsid w:val="004D1611"/>
    <w:rsid w:val="004D16AF"/>
    <w:rsid w:val="004D1869"/>
    <w:rsid w:val="004D1A0C"/>
    <w:rsid w:val="004D25FC"/>
    <w:rsid w:val="004D2675"/>
    <w:rsid w:val="004D27E4"/>
    <w:rsid w:val="004D2BD1"/>
    <w:rsid w:val="004D2C4E"/>
    <w:rsid w:val="004D2D63"/>
    <w:rsid w:val="004D3234"/>
    <w:rsid w:val="004D382B"/>
    <w:rsid w:val="004D390F"/>
    <w:rsid w:val="004D3AA1"/>
    <w:rsid w:val="004D3AED"/>
    <w:rsid w:val="004D3BC7"/>
    <w:rsid w:val="004D40C7"/>
    <w:rsid w:val="004D44EA"/>
    <w:rsid w:val="004D453F"/>
    <w:rsid w:val="004D4833"/>
    <w:rsid w:val="004D4A96"/>
    <w:rsid w:val="004D4C1B"/>
    <w:rsid w:val="004D4D08"/>
    <w:rsid w:val="004D5660"/>
    <w:rsid w:val="004D5788"/>
    <w:rsid w:val="004D5892"/>
    <w:rsid w:val="004D5B99"/>
    <w:rsid w:val="004D6033"/>
    <w:rsid w:val="004D66AA"/>
    <w:rsid w:val="004D66CD"/>
    <w:rsid w:val="004D67F4"/>
    <w:rsid w:val="004D6FB7"/>
    <w:rsid w:val="004D703E"/>
    <w:rsid w:val="004D72DB"/>
    <w:rsid w:val="004D739A"/>
    <w:rsid w:val="004D756B"/>
    <w:rsid w:val="004D79AE"/>
    <w:rsid w:val="004E0091"/>
    <w:rsid w:val="004E02C9"/>
    <w:rsid w:val="004E067A"/>
    <w:rsid w:val="004E0997"/>
    <w:rsid w:val="004E0A5B"/>
    <w:rsid w:val="004E0AC5"/>
    <w:rsid w:val="004E0CA5"/>
    <w:rsid w:val="004E0EF7"/>
    <w:rsid w:val="004E113A"/>
    <w:rsid w:val="004E11F5"/>
    <w:rsid w:val="004E147B"/>
    <w:rsid w:val="004E1C9E"/>
    <w:rsid w:val="004E1E02"/>
    <w:rsid w:val="004E1F0A"/>
    <w:rsid w:val="004E1F1A"/>
    <w:rsid w:val="004E262A"/>
    <w:rsid w:val="004E26A6"/>
    <w:rsid w:val="004E2B50"/>
    <w:rsid w:val="004E2D9D"/>
    <w:rsid w:val="004E2E9D"/>
    <w:rsid w:val="004E32C9"/>
    <w:rsid w:val="004E3422"/>
    <w:rsid w:val="004E3C3C"/>
    <w:rsid w:val="004E3EA5"/>
    <w:rsid w:val="004E4135"/>
    <w:rsid w:val="004E44D2"/>
    <w:rsid w:val="004E475B"/>
    <w:rsid w:val="004E477E"/>
    <w:rsid w:val="004E47E4"/>
    <w:rsid w:val="004E49F0"/>
    <w:rsid w:val="004E4AD7"/>
    <w:rsid w:val="004E4D8E"/>
    <w:rsid w:val="004E4FB0"/>
    <w:rsid w:val="004E5178"/>
    <w:rsid w:val="004E51A9"/>
    <w:rsid w:val="004E5454"/>
    <w:rsid w:val="004E54A8"/>
    <w:rsid w:val="004E5AD6"/>
    <w:rsid w:val="004E61DC"/>
    <w:rsid w:val="004E64C6"/>
    <w:rsid w:val="004E6859"/>
    <w:rsid w:val="004E685F"/>
    <w:rsid w:val="004E6D82"/>
    <w:rsid w:val="004E6DE3"/>
    <w:rsid w:val="004E6F4E"/>
    <w:rsid w:val="004E7004"/>
    <w:rsid w:val="004E76CD"/>
    <w:rsid w:val="004E78B5"/>
    <w:rsid w:val="004E7967"/>
    <w:rsid w:val="004E7FC8"/>
    <w:rsid w:val="004F004F"/>
    <w:rsid w:val="004F0698"/>
    <w:rsid w:val="004F0A29"/>
    <w:rsid w:val="004F1042"/>
    <w:rsid w:val="004F13DC"/>
    <w:rsid w:val="004F1C94"/>
    <w:rsid w:val="004F20FC"/>
    <w:rsid w:val="004F226B"/>
    <w:rsid w:val="004F231B"/>
    <w:rsid w:val="004F2528"/>
    <w:rsid w:val="004F259C"/>
    <w:rsid w:val="004F2AA4"/>
    <w:rsid w:val="004F2CBF"/>
    <w:rsid w:val="004F33ED"/>
    <w:rsid w:val="004F367B"/>
    <w:rsid w:val="004F4419"/>
    <w:rsid w:val="004F4721"/>
    <w:rsid w:val="004F4AC5"/>
    <w:rsid w:val="004F4E59"/>
    <w:rsid w:val="004F4E8C"/>
    <w:rsid w:val="004F4F2A"/>
    <w:rsid w:val="004F5B40"/>
    <w:rsid w:val="004F5DD3"/>
    <w:rsid w:val="004F5FED"/>
    <w:rsid w:val="004F6106"/>
    <w:rsid w:val="004F61DE"/>
    <w:rsid w:val="004F6468"/>
    <w:rsid w:val="004F6680"/>
    <w:rsid w:val="004F6838"/>
    <w:rsid w:val="004F6C51"/>
    <w:rsid w:val="004F72D1"/>
    <w:rsid w:val="004F748D"/>
    <w:rsid w:val="004F7B10"/>
    <w:rsid w:val="004F7C16"/>
    <w:rsid w:val="0050009F"/>
    <w:rsid w:val="005004C9"/>
    <w:rsid w:val="00500878"/>
    <w:rsid w:val="00500975"/>
    <w:rsid w:val="00501403"/>
    <w:rsid w:val="005016E7"/>
    <w:rsid w:val="0050189B"/>
    <w:rsid w:val="005018ED"/>
    <w:rsid w:val="00502329"/>
    <w:rsid w:val="0050273A"/>
    <w:rsid w:val="00502CD8"/>
    <w:rsid w:val="00503054"/>
    <w:rsid w:val="005030E8"/>
    <w:rsid w:val="0050333C"/>
    <w:rsid w:val="00503498"/>
    <w:rsid w:val="0050389D"/>
    <w:rsid w:val="00503962"/>
    <w:rsid w:val="00503DB1"/>
    <w:rsid w:val="00504B2A"/>
    <w:rsid w:val="00504F10"/>
    <w:rsid w:val="00504F20"/>
    <w:rsid w:val="005050A4"/>
    <w:rsid w:val="0050559E"/>
    <w:rsid w:val="00505B61"/>
    <w:rsid w:val="0050617C"/>
    <w:rsid w:val="0050626E"/>
    <w:rsid w:val="00506C5E"/>
    <w:rsid w:val="00506E67"/>
    <w:rsid w:val="005072ED"/>
    <w:rsid w:val="00507903"/>
    <w:rsid w:val="005100DF"/>
    <w:rsid w:val="005102FB"/>
    <w:rsid w:val="0051048A"/>
    <w:rsid w:val="0051082B"/>
    <w:rsid w:val="00510842"/>
    <w:rsid w:val="00510B97"/>
    <w:rsid w:val="00510E72"/>
    <w:rsid w:val="00510ECC"/>
    <w:rsid w:val="005118D8"/>
    <w:rsid w:val="00511975"/>
    <w:rsid w:val="005119FA"/>
    <w:rsid w:val="00511A1C"/>
    <w:rsid w:val="00511F3A"/>
    <w:rsid w:val="00512385"/>
    <w:rsid w:val="00512595"/>
    <w:rsid w:val="00512B00"/>
    <w:rsid w:val="00512C25"/>
    <w:rsid w:val="00512D66"/>
    <w:rsid w:val="005134EF"/>
    <w:rsid w:val="00513D36"/>
    <w:rsid w:val="005140AE"/>
    <w:rsid w:val="00514283"/>
    <w:rsid w:val="005142BE"/>
    <w:rsid w:val="00514998"/>
    <w:rsid w:val="00514C39"/>
    <w:rsid w:val="00514DBA"/>
    <w:rsid w:val="00515259"/>
    <w:rsid w:val="005152EA"/>
    <w:rsid w:val="00515653"/>
    <w:rsid w:val="00515740"/>
    <w:rsid w:val="0051591E"/>
    <w:rsid w:val="00515FB7"/>
    <w:rsid w:val="0051603C"/>
    <w:rsid w:val="00516184"/>
    <w:rsid w:val="005162F9"/>
    <w:rsid w:val="00516DBF"/>
    <w:rsid w:val="00516FC5"/>
    <w:rsid w:val="00517230"/>
    <w:rsid w:val="0051766F"/>
    <w:rsid w:val="00517688"/>
    <w:rsid w:val="00517A1A"/>
    <w:rsid w:val="00517D6F"/>
    <w:rsid w:val="00520557"/>
    <w:rsid w:val="0052090A"/>
    <w:rsid w:val="00520B02"/>
    <w:rsid w:val="00520BFE"/>
    <w:rsid w:val="00521473"/>
    <w:rsid w:val="0052191C"/>
    <w:rsid w:val="00521D48"/>
    <w:rsid w:val="00521ED1"/>
    <w:rsid w:val="00521F99"/>
    <w:rsid w:val="0052214C"/>
    <w:rsid w:val="005223C5"/>
    <w:rsid w:val="0052262C"/>
    <w:rsid w:val="00522784"/>
    <w:rsid w:val="005229E9"/>
    <w:rsid w:val="00522A2C"/>
    <w:rsid w:val="00522DE1"/>
    <w:rsid w:val="005238D2"/>
    <w:rsid w:val="005241FF"/>
    <w:rsid w:val="0052427A"/>
    <w:rsid w:val="0052434A"/>
    <w:rsid w:val="005245DB"/>
    <w:rsid w:val="005249B6"/>
    <w:rsid w:val="00524B7F"/>
    <w:rsid w:val="00524D2A"/>
    <w:rsid w:val="00524F7F"/>
    <w:rsid w:val="00525029"/>
    <w:rsid w:val="00525319"/>
    <w:rsid w:val="005254E2"/>
    <w:rsid w:val="005254F8"/>
    <w:rsid w:val="005255B1"/>
    <w:rsid w:val="005258F0"/>
    <w:rsid w:val="00525967"/>
    <w:rsid w:val="00525B7C"/>
    <w:rsid w:val="00525CCC"/>
    <w:rsid w:val="00525D95"/>
    <w:rsid w:val="00525E77"/>
    <w:rsid w:val="0052652C"/>
    <w:rsid w:val="00526596"/>
    <w:rsid w:val="00526642"/>
    <w:rsid w:val="00527104"/>
    <w:rsid w:val="00527132"/>
    <w:rsid w:val="005271FE"/>
    <w:rsid w:val="005273CF"/>
    <w:rsid w:val="00527490"/>
    <w:rsid w:val="00527844"/>
    <w:rsid w:val="00527C7D"/>
    <w:rsid w:val="00530291"/>
    <w:rsid w:val="0053042E"/>
    <w:rsid w:val="0053067E"/>
    <w:rsid w:val="005308DE"/>
    <w:rsid w:val="00530BFB"/>
    <w:rsid w:val="00530CE4"/>
    <w:rsid w:val="00530E3B"/>
    <w:rsid w:val="00530EFC"/>
    <w:rsid w:val="005310C0"/>
    <w:rsid w:val="0053114B"/>
    <w:rsid w:val="0053173A"/>
    <w:rsid w:val="0053175D"/>
    <w:rsid w:val="005317A6"/>
    <w:rsid w:val="00532165"/>
    <w:rsid w:val="005321A0"/>
    <w:rsid w:val="005321AA"/>
    <w:rsid w:val="0053237E"/>
    <w:rsid w:val="005327AD"/>
    <w:rsid w:val="0053280B"/>
    <w:rsid w:val="00532A94"/>
    <w:rsid w:val="00532C4F"/>
    <w:rsid w:val="00532CF0"/>
    <w:rsid w:val="00532D0A"/>
    <w:rsid w:val="00532E67"/>
    <w:rsid w:val="005330D6"/>
    <w:rsid w:val="005332F7"/>
    <w:rsid w:val="005334A8"/>
    <w:rsid w:val="00533580"/>
    <w:rsid w:val="005336B8"/>
    <w:rsid w:val="005338C9"/>
    <w:rsid w:val="0053394D"/>
    <w:rsid w:val="005339BA"/>
    <w:rsid w:val="00533C31"/>
    <w:rsid w:val="00533C55"/>
    <w:rsid w:val="00533DB7"/>
    <w:rsid w:val="00533E99"/>
    <w:rsid w:val="0053422D"/>
    <w:rsid w:val="0053426F"/>
    <w:rsid w:val="005349FA"/>
    <w:rsid w:val="00534ABF"/>
    <w:rsid w:val="00534D1D"/>
    <w:rsid w:val="00535011"/>
    <w:rsid w:val="005350C7"/>
    <w:rsid w:val="00535617"/>
    <w:rsid w:val="0053567E"/>
    <w:rsid w:val="00535CFA"/>
    <w:rsid w:val="005361E4"/>
    <w:rsid w:val="00536263"/>
    <w:rsid w:val="0053630D"/>
    <w:rsid w:val="005364F3"/>
    <w:rsid w:val="00536607"/>
    <w:rsid w:val="00536736"/>
    <w:rsid w:val="005369E3"/>
    <w:rsid w:val="00536A82"/>
    <w:rsid w:val="00536B76"/>
    <w:rsid w:val="0053707D"/>
    <w:rsid w:val="00537579"/>
    <w:rsid w:val="00537666"/>
    <w:rsid w:val="00537A73"/>
    <w:rsid w:val="00537C76"/>
    <w:rsid w:val="00537CB4"/>
    <w:rsid w:val="00537CF7"/>
    <w:rsid w:val="00540502"/>
    <w:rsid w:val="005407B1"/>
    <w:rsid w:val="00540F98"/>
    <w:rsid w:val="005410D4"/>
    <w:rsid w:val="00541340"/>
    <w:rsid w:val="00541591"/>
    <w:rsid w:val="0054162D"/>
    <w:rsid w:val="00541832"/>
    <w:rsid w:val="005419C8"/>
    <w:rsid w:val="00541BA4"/>
    <w:rsid w:val="00541C2F"/>
    <w:rsid w:val="00542579"/>
    <w:rsid w:val="0054272F"/>
    <w:rsid w:val="00542A58"/>
    <w:rsid w:val="00543230"/>
    <w:rsid w:val="005434E3"/>
    <w:rsid w:val="005436A1"/>
    <w:rsid w:val="00543A26"/>
    <w:rsid w:val="00543AD4"/>
    <w:rsid w:val="00543AE1"/>
    <w:rsid w:val="00543DE6"/>
    <w:rsid w:val="00544013"/>
    <w:rsid w:val="005440C3"/>
    <w:rsid w:val="0054412D"/>
    <w:rsid w:val="005441D6"/>
    <w:rsid w:val="005441FD"/>
    <w:rsid w:val="005442E6"/>
    <w:rsid w:val="00544695"/>
    <w:rsid w:val="00544762"/>
    <w:rsid w:val="0054476B"/>
    <w:rsid w:val="005449B0"/>
    <w:rsid w:val="00544A22"/>
    <w:rsid w:val="00544E33"/>
    <w:rsid w:val="0054545C"/>
    <w:rsid w:val="0054579A"/>
    <w:rsid w:val="00545BD9"/>
    <w:rsid w:val="00545CB1"/>
    <w:rsid w:val="00545F17"/>
    <w:rsid w:val="005461E5"/>
    <w:rsid w:val="005463A7"/>
    <w:rsid w:val="00546576"/>
    <w:rsid w:val="00547556"/>
    <w:rsid w:val="00547616"/>
    <w:rsid w:val="00547667"/>
    <w:rsid w:val="00547CC9"/>
    <w:rsid w:val="00547CE7"/>
    <w:rsid w:val="00550217"/>
    <w:rsid w:val="00550C05"/>
    <w:rsid w:val="00550FC2"/>
    <w:rsid w:val="00551589"/>
    <w:rsid w:val="00551707"/>
    <w:rsid w:val="005518D2"/>
    <w:rsid w:val="0055190E"/>
    <w:rsid w:val="00551FDB"/>
    <w:rsid w:val="00552412"/>
    <w:rsid w:val="005528DE"/>
    <w:rsid w:val="00552F68"/>
    <w:rsid w:val="005534EA"/>
    <w:rsid w:val="005539FA"/>
    <w:rsid w:val="00553D2D"/>
    <w:rsid w:val="005543C1"/>
    <w:rsid w:val="00554758"/>
    <w:rsid w:val="00554951"/>
    <w:rsid w:val="00554CE7"/>
    <w:rsid w:val="00554E52"/>
    <w:rsid w:val="00554EC2"/>
    <w:rsid w:val="00554F3E"/>
    <w:rsid w:val="005551A6"/>
    <w:rsid w:val="005553EE"/>
    <w:rsid w:val="00555400"/>
    <w:rsid w:val="00555672"/>
    <w:rsid w:val="0055575A"/>
    <w:rsid w:val="0055577B"/>
    <w:rsid w:val="00555ABB"/>
    <w:rsid w:val="00555CBC"/>
    <w:rsid w:val="0055630F"/>
    <w:rsid w:val="00556A89"/>
    <w:rsid w:val="00556F4D"/>
    <w:rsid w:val="0055707C"/>
    <w:rsid w:val="005570DC"/>
    <w:rsid w:val="0055731D"/>
    <w:rsid w:val="0055745A"/>
    <w:rsid w:val="005574AA"/>
    <w:rsid w:val="00557547"/>
    <w:rsid w:val="00557894"/>
    <w:rsid w:val="00557D7A"/>
    <w:rsid w:val="00557F6F"/>
    <w:rsid w:val="0056085A"/>
    <w:rsid w:val="00560867"/>
    <w:rsid w:val="0056086E"/>
    <w:rsid w:val="005608C8"/>
    <w:rsid w:val="00560A61"/>
    <w:rsid w:val="00560A92"/>
    <w:rsid w:val="0056109B"/>
    <w:rsid w:val="00561139"/>
    <w:rsid w:val="005612E1"/>
    <w:rsid w:val="00561653"/>
    <w:rsid w:val="00561F94"/>
    <w:rsid w:val="0056248B"/>
    <w:rsid w:val="00562601"/>
    <w:rsid w:val="00562912"/>
    <w:rsid w:val="00562D56"/>
    <w:rsid w:val="00562DC0"/>
    <w:rsid w:val="00563762"/>
    <w:rsid w:val="00563A18"/>
    <w:rsid w:val="00563AAE"/>
    <w:rsid w:val="00563CB9"/>
    <w:rsid w:val="00563E58"/>
    <w:rsid w:val="00564278"/>
    <w:rsid w:val="00564C2B"/>
    <w:rsid w:val="00564D13"/>
    <w:rsid w:val="00564F3C"/>
    <w:rsid w:val="00565350"/>
    <w:rsid w:val="005654BE"/>
    <w:rsid w:val="00565740"/>
    <w:rsid w:val="00565A32"/>
    <w:rsid w:val="00565B1C"/>
    <w:rsid w:val="005665F5"/>
    <w:rsid w:val="0056699C"/>
    <w:rsid w:val="00566ECB"/>
    <w:rsid w:val="00566F29"/>
    <w:rsid w:val="00566F99"/>
    <w:rsid w:val="0056700F"/>
    <w:rsid w:val="005670B4"/>
    <w:rsid w:val="005671FB"/>
    <w:rsid w:val="00567213"/>
    <w:rsid w:val="0056775B"/>
    <w:rsid w:val="005679FE"/>
    <w:rsid w:val="00567ADE"/>
    <w:rsid w:val="00567BF2"/>
    <w:rsid w:val="00567C00"/>
    <w:rsid w:val="00567E24"/>
    <w:rsid w:val="00570117"/>
    <w:rsid w:val="005704A3"/>
    <w:rsid w:val="005704B2"/>
    <w:rsid w:val="00570523"/>
    <w:rsid w:val="0057085D"/>
    <w:rsid w:val="00570A34"/>
    <w:rsid w:val="00570ABA"/>
    <w:rsid w:val="00570BEE"/>
    <w:rsid w:val="00570D03"/>
    <w:rsid w:val="00570D42"/>
    <w:rsid w:val="005712EA"/>
    <w:rsid w:val="005712EF"/>
    <w:rsid w:val="0057141B"/>
    <w:rsid w:val="00571740"/>
    <w:rsid w:val="00571AD2"/>
    <w:rsid w:val="00571BAB"/>
    <w:rsid w:val="00571BF0"/>
    <w:rsid w:val="0057203E"/>
    <w:rsid w:val="00572090"/>
    <w:rsid w:val="0057227E"/>
    <w:rsid w:val="00572294"/>
    <w:rsid w:val="0057243F"/>
    <w:rsid w:val="0057249C"/>
    <w:rsid w:val="0057266E"/>
    <w:rsid w:val="00572D11"/>
    <w:rsid w:val="0057306F"/>
    <w:rsid w:val="0057314F"/>
    <w:rsid w:val="00573227"/>
    <w:rsid w:val="0057325D"/>
    <w:rsid w:val="005735F1"/>
    <w:rsid w:val="00573A13"/>
    <w:rsid w:val="00574113"/>
    <w:rsid w:val="0057456C"/>
    <w:rsid w:val="00574575"/>
    <w:rsid w:val="00574613"/>
    <w:rsid w:val="00574797"/>
    <w:rsid w:val="00574814"/>
    <w:rsid w:val="00574997"/>
    <w:rsid w:val="00575448"/>
    <w:rsid w:val="005755A7"/>
    <w:rsid w:val="0057573D"/>
    <w:rsid w:val="00575797"/>
    <w:rsid w:val="00575A34"/>
    <w:rsid w:val="00575DA2"/>
    <w:rsid w:val="00576413"/>
    <w:rsid w:val="00576702"/>
    <w:rsid w:val="00576ADA"/>
    <w:rsid w:val="00576AF5"/>
    <w:rsid w:val="00576C62"/>
    <w:rsid w:val="00577229"/>
    <w:rsid w:val="00577401"/>
    <w:rsid w:val="005779D2"/>
    <w:rsid w:val="0058084A"/>
    <w:rsid w:val="005808A6"/>
    <w:rsid w:val="00580C87"/>
    <w:rsid w:val="00580F86"/>
    <w:rsid w:val="00581670"/>
    <w:rsid w:val="005817A3"/>
    <w:rsid w:val="0058180B"/>
    <w:rsid w:val="005821FD"/>
    <w:rsid w:val="00582268"/>
    <w:rsid w:val="005822FA"/>
    <w:rsid w:val="00582703"/>
    <w:rsid w:val="0058290E"/>
    <w:rsid w:val="005837AA"/>
    <w:rsid w:val="00583DEB"/>
    <w:rsid w:val="00583E3A"/>
    <w:rsid w:val="005843C1"/>
    <w:rsid w:val="00584880"/>
    <w:rsid w:val="00584F45"/>
    <w:rsid w:val="00585254"/>
    <w:rsid w:val="00585516"/>
    <w:rsid w:val="005858F1"/>
    <w:rsid w:val="00585BB6"/>
    <w:rsid w:val="005860DB"/>
    <w:rsid w:val="005862A8"/>
    <w:rsid w:val="005863EE"/>
    <w:rsid w:val="00586401"/>
    <w:rsid w:val="005867A1"/>
    <w:rsid w:val="00586A29"/>
    <w:rsid w:val="00586B18"/>
    <w:rsid w:val="00587221"/>
    <w:rsid w:val="00587661"/>
    <w:rsid w:val="00587D43"/>
    <w:rsid w:val="00590602"/>
    <w:rsid w:val="0059071E"/>
    <w:rsid w:val="00590C9E"/>
    <w:rsid w:val="00591138"/>
    <w:rsid w:val="00591148"/>
    <w:rsid w:val="00591161"/>
    <w:rsid w:val="0059128C"/>
    <w:rsid w:val="005913D0"/>
    <w:rsid w:val="00591593"/>
    <w:rsid w:val="005915F3"/>
    <w:rsid w:val="00591B0F"/>
    <w:rsid w:val="00591B53"/>
    <w:rsid w:val="00591C44"/>
    <w:rsid w:val="00591E95"/>
    <w:rsid w:val="0059214E"/>
    <w:rsid w:val="005922A3"/>
    <w:rsid w:val="00592498"/>
    <w:rsid w:val="00592B60"/>
    <w:rsid w:val="00592DF0"/>
    <w:rsid w:val="00592FC9"/>
    <w:rsid w:val="00593384"/>
    <w:rsid w:val="0059344F"/>
    <w:rsid w:val="00593610"/>
    <w:rsid w:val="00593EF3"/>
    <w:rsid w:val="0059407C"/>
    <w:rsid w:val="0059418D"/>
    <w:rsid w:val="005941B8"/>
    <w:rsid w:val="005946F4"/>
    <w:rsid w:val="00595D77"/>
    <w:rsid w:val="00595EC6"/>
    <w:rsid w:val="005960F3"/>
    <w:rsid w:val="005961AE"/>
    <w:rsid w:val="0059659E"/>
    <w:rsid w:val="00596648"/>
    <w:rsid w:val="005969DB"/>
    <w:rsid w:val="00596E19"/>
    <w:rsid w:val="00597024"/>
    <w:rsid w:val="0059713C"/>
    <w:rsid w:val="005972A4"/>
    <w:rsid w:val="005976E9"/>
    <w:rsid w:val="00597776"/>
    <w:rsid w:val="00597AD5"/>
    <w:rsid w:val="00597DED"/>
    <w:rsid w:val="005A05A7"/>
    <w:rsid w:val="005A064E"/>
    <w:rsid w:val="005A0962"/>
    <w:rsid w:val="005A0CE6"/>
    <w:rsid w:val="005A0D4D"/>
    <w:rsid w:val="005A106B"/>
    <w:rsid w:val="005A114E"/>
    <w:rsid w:val="005A1460"/>
    <w:rsid w:val="005A14CF"/>
    <w:rsid w:val="005A1A07"/>
    <w:rsid w:val="005A1C56"/>
    <w:rsid w:val="005A1DF0"/>
    <w:rsid w:val="005A23B3"/>
    <w:rsid w:val="005A23B6"/>
    <w:rsid w:val="005A23F0"/>
    <w:rsid w:val="005A272F"/>
    <w:rsid w:val="005A28D2"/>
    <w:rsid w:val="005A299A"/>
    <w:rsid w:val="005A2C90"/>
    <w:rsid w:val="005A31A2"/>
    <w:rsid w:val="005A3452"/>
    <w:rsid w:val="005A383F"/>
    <w:rsid w:val="005A3D46"/>
    <w:rsid w:val="005A4130"/>
    <w:rsid w:val="005A44F1"/>
    <w:rsid w:val="005A48BF"/>
    <w:rsid w:val="005A49F2"/>
    <w:rsid w:val="005A4B5E"/>
    <w:rsid w:val="005A4DA4"/>
    <w:rsid w:val="005A56A2"/>
    <w:rsid w:val="005A5BFE"/>
    <w:rsid w:val="005A60B2"/>
    <w:rsid w:val="005A6127"/>
    <w:rsid w:val="005A6704"/>
    <w:rsid w:val="005A695B"/>
    <w:rsid w:val="005A6A33"/>
    <w:rsid w:val="005A6DB6"/>
    <w:rsid w:val="005A6ED3"/>
    <w:rsid w:val="005A7341"/>
    <w:rsid w:val="005A76BD"/>
    <w:rsid w:val="005A781B"/>
    <w:rsid w:val="005B02CD"/>
    <w:rsid w:val="005B0351"/>
    <w:rsid w:val="005B041A"/>
    <w:rsid w:val="005B0695"/>
    <w:rsid w:val="005B072A"/>
    <w:rsid w:val="005B11E7"/>
    <w:rsid w:val="005B1412"/>
    <w:rsid w:val="005B155D"/>
    <w:rsid w:val="005B15BF"/>
    <w:rsid w:val="005B169B"/>
    <w:rsid w:val="005B1B58"/>
    <w:rsid w:val="005B250F"/>
    <w:rsid w:val="005B2808"/>
    <w:rsid w:val="005B297D"/>
    <w:rsid w:val="005B2A18"/>
    <w:rsid w:val="005B2A44"/>
    <w:rsid w:val="005B2B8C"/>
    <w:rsid w:val="005B2D8E"/>
    <w:rsid w:val="005B3012"/>
    <w:rsid w:val="005B310E"/>
    <w:rsid w:val="005B3147"/>
    <w:rsid w:val="005B3237"/>
    <w:rsid w:val="005B32A4"/>
    <w:rsid w:val="005B34DD"/>
    <w:rsid w:val="005B35E9"/>
    <w:rsid w:val="005B3674"/>
    <w:rsid w:val="005B367B"/>
    <w:rsid w:val="005B3C3C"/>
    <w:rsid w:val="005B3EA2"/>
    <w:rsid w:val="005B3F74"/>
    <w:rsid w:val="005B4011"/>
    <w:rsid w:val="005B44EF"/>
    <w:rsid w:val="005B4615"/>
    <w:rsid w:val="005B4881"/>
    <w:rsid w:val="005B48F9"/>
    <w:rsid w:val="005B4A43"/>
    <w:rsid w:val="005B50A0"/>
    <w:rsid w:val="005B5464"/>
    <w:rsid w:val="005B55EA"/>
    <w:rsid w:val="005B56D6"/>
    <w:rsid w:val="005B5A7C"/>
    <w:rsid w:val="005B5D69"/>
    <w:rsid w:val="005B5EF7"/>
    <w:rsid w:val="005B6094"/>
    <w:rsid w:val="005B6367"/>
    <w:rsid w:val="005B6629"/>
    <w:rsid w:val="005B666B"/>
    <w:rsid w:val="005B68B9"/>
    <w:rsid w:val="005B6BCC"/>
    <w:rsid w:val="005B6C31"/>
    <w:rsid w:val="005B6CC0"/>
    <w:rsid w:val="005B6F45"/>
    <w:rsid w:val="005B7029"/>
    <w:rsid w:val="005B7367"/>
    <w:rsid w:val="005B73A2"/>
    <w:rsid w:val="005B7C89"/>
    <w:rsid w:val="005C02C7"/>
    <w:rsid w:val="005C02CE"/>
    <w:rsid w:val="005C0453"/>
    <w:rsid w:val="005C0783"/>
    <w:rsid w:val="005C0E01"/>
    <w:rsid w:val="005C15B6"/>
    <w:rsid w:val="005C1DAE"/>
    <w:rsid w:val="005C26C9"/>
    <w:rsid w:val="005C276F"/>
    <w:rsid w:val="005C2DFE"/>
    <w:rsid w:val="005C2F56"/>
    <w:rsid w:val="005C3082"/>
    <w:rsid w:val="005C361F"/>
    <w:rsid w:val="005C383A"/>
    <w:rsid w:val="005C3898"/>
    <w:rsid w:val="005C3AAD"/>
    <w:rsid w:val="005C42FF"/>
    <w:rsid w:val="005C468A"/>
    <w:rsid w:val="005C4871"/>
    <w:rsid w:val="005C49F7"/>
    <w:rsid w:val="005C4DDA"/>
    <w:rsid w:val="005C5751"/>
    <w:rsid w:val="005C579F"/>
    <w:rsid w:val="005C580B"/>
    <w:rsid w:val="005C5AAC"/>
    <w:rsid w:val="005C5DBF"/>
    <w:rsid w:val="005C611A"/>
    <w:rsid w:val="005C62C5"/>
    <w:rsid w:val="005C631B"/>
    <w:rsid w:val="005C633C"/>
    <w:rsid w:val="005C639F"/>
    <w:rsid w:val="005C65D0"/>
    <w:rsid w:val="005C6684"/>
    <w:rsid w:val="005C6904"/>
    <w:rsid w:val="005C6D52"/>
    <w:rsid w:val="005C711F"/>
    <w:rsid w:val="005C716E"/>
    <w:rsid w:val="005C7219"/>
    <w:rsid w:val="005C725C"/>
    <w:rsid w:val="005C7716"/>
    <w:rsid w:val="005C7ADF"/>
    <w:rsid w:val="005D01F0"/>
    <w:rsid w:val="005D0205"/>
    <w:rsid w:val="005D0C2A"/>
    <w:rsid w:val="005D0E9E"/>
    <w:rsid w:val="005D0ED9"/>
    <w:rsid w:val="005D10A6"/>
    <w:rsid w:val="005D1191"/>
    <w:rsid w:val="005D135C"/>
    <w:rsid w:val="005D13C7"/>
    <w:rsid w:val="005D1626"/>
    <w:rsid w:val="005D1889"/>
    <w:rsid w:val="005D1D2A"/>
    <w:rsid w:val="005D1D37"/>
    <w:rsid w:val="005D1FC5"/>
    <w:rsid w:val="005D20EA"/>
    <w:rsid w:val="005D22B7"/>
    <w:rsid w:val="005D231E"/>
    <w:rsid w:val="005D2480"/>
    <w:rsid w:val="005D26E1"/>
    <w:rsid w:val="005D2937"/>
    <w:rsid w:val="005D3245"/>
    <w:rsid w:val="005D348C"/>
    <w:rsid w:val="005D4354"/>
    <w:rsid w:val="005D4447"/>
    <w:rsid w:val="005D44F2"/>
    <w:rsid w:val="005D459C"/>
    <w:rsid w:val="005D46BE"/>
    <w:rsid w:val="005D46C3"/>
    <w:rsid w:val="005D497D"/>
    <w:rsid w:val="005D4DF2"/>
    <w:rsid w:val="005D5145"/>
    <w:rsid w:val="005D5ED3"/>
    <w:rsid w:val="005D611B"/>
    <w:rsid w:val="005D66D7"/>
    <w:rsid w:val="005D690E"/>
    <w:rsid w:val="005D6C73"/>
    <w:rsid w:val="005D6EE1"/>
    <w:rsid w:val="005D7031"/>
    <w:rsid w:val="005D7151"/>
    <w:rsid w:val="005D71D0"/>
    <w:rsid w:val="005D72D3"/>
    <w:rsid w:val="005D7493"/>
    <w:rsid w:val="005D7541"/>
    <w:rsid w:val="005D79DE"/>
    <w:rsid w:val="005E0226"/>
    <w:rsid w:val="005E03AE"/>
    <w:rsid w:val="005E03F3"/>
    <w:rsid w:val="005E0686"/>
    <w:rsid w:val="005E09A0"/>
    <w:rsid w:val="005E0F47"/>
    <w:rsid w:val="005E1241"/>
    <w:rsid w:val="005E1856"/>
    <w:rsid w:val="005E1A0B"/>
    <w:rsid w:val="005E23F1"/>
    <w:rsid w:val="005E25B0"/>
    <w:rsid w:val="005E280D"/>
    <w:rsid w:val="005E2AA7"/>
    <w:rsid w:val="005E2BAF"/>
    <w:rsid w:val="005E2C8F"/>
    <w:rsid w:val="005E336F"/>
    <w:rsid w:val="005E355A"/>
    <w:rsid w:val="005E39AF"/>
    <w:rsid w:val="005E39E5"/>
    <w:rsid w:val="005E3C14"/>
    <w:rsid w:val="005E3E0E"/>
    <w:rsid w:val="005E3E23"/>
    <w:rsid w:val="005E41FB"/>
    <w:rsid w:val="005E42E0"/>
    <w:rsid w:val="005E4335"/>
    <w:rsid w:val="005E4503"/>
    <w:rsid w:val="005E4E48"/>
    <w:rsid w:val="005E4F08"/>
    <w:rsid w:val="005E56CF"/>
    <w:rsid w:val="005E56F8"/>
    <w:rsid w:val="005E5A73"/>
    <w:rsid w:val="005E60BE"/>
    <w:rsid w:val="005E60E3"/>
    <w:rsid w:val="005E638D"/>
    <w:rsid w:val="005E6533"/>
    <w:rsid w:val="005E6581"/>
    <w:rsid w:val="005E669F"/>
    <w:rsid w:val="005E6906"/>
    <w:rsid w:val="005E7184"/>
    <w:rsid w:val="005E758B"/>
    <w:rsid w:val="005E78E3"/>
    <w:rsid w:val="005E7A34"/>
    <w:rsid w:val="005F03E8"/>
    <w:rsid w:val="005F0528"/>
    <w:rsid w:val="005F0652"/>
    <w:rsid w:val="005F0797"/>
    <w:rsid w:val="005F084A"/>
    <w:rsid w:val="005F1593"/>
    <w:rsid w:val="005F15A6"/>
    <w:rsid w:val="005F164B"/>
    <w:rsid w:val="005F1AC8"/>
    <w:rsid w:val="005F1B2C"/>
    <w:rsid w:val="005F1D67"/>
    <w:rsid w:val="005F21C1"/>
    <w:rsid w:val="005F271F"/>
    <w:rsid w:val="005F274F"/>
    <w:rsid w:val="005F2E5B"/>
    <w:rsid w:val="005F2EF2"/>
    <w:rsid w:val="005F2FC3"/>
    <w:rsid w:val="005F3274"/>
    <w:rsid w:val="005F377B"/>
    <w:rsid w:val="005F3A11"/>
    <w:rsid w:val="005F3D18"/>
    <w:rsid w:val="005F3FA8"/>
    <w:rsid w:val="005F412A"/>
    <w:rsid w:val="005F41CC"/>
    <w:rsid w:val="005F43CF"/>
    <w:rsid w:val="005F4512"/>
    <w:rsid w:val="005F4AFB"/>
    <w:rsid w:val="005F4D66"/>
    <w:rsid w:val="005F52C2"/>
    <w:rsid w:val="005F52E0"/>
    <w:rsid w:val="005F53B0"/>
    <w:rsid w:val="005F54E3"/>
    <w:rsid w:val="005F5FF8"/>
    <w:rsid w:val="005F632D"/>
    <w:rsid w:val="005F6854"/>
    <w:rsid w:val="005F6E8C"/>
    <w:rsid w:val="005F73F8"/>
    <w:rsid w:val="005F7505"/>
    <w:rsid w:val="005F76B5"/>
    <w:rsid w:val="005F775F"/>
    <w:rsid w:val="005F79E4"/>
    <w:rsid w:val="005F7ECF"/>
    <w:rsid w:val="006001C0"/>
    <w:rsid w:val="00600995"/>
    <w:rsid w:val="00600BBF"/>
    <w:rsid w:val="00600C3F"/>
    <w:rsid w:val="00600C8F"/>
    <w:rsid w:val="00600F7D"/>
    <w:rsid w:val="00601066"/>
    <w:rsid w:val="0060107F"/>
    <w:rsid w:val="00601390"/>
    <w:rsid w:val="00601408"/>
    <w:rsid w:val="0060159F"/>
    <w:rsid w:val="00601850"/>
    <w:rsid w:val="006018DD"/>
    <w:rsid w:val="006019C1"/>
    <w:rsid w:val="00601AB5"/>
    <w:rsid w:val="00601EF7"/>
    <w:rsid w:val="00602190"/>
    <w:rsid w:val="00602197"/>
    <w:rsid w:val="006023BF"/>
    <w:rsid w:val="0060248D"/>
    <w:rsid w:val="00602637"/>
    <w:rsid w:val="00602737"/>
    <w:rsid w:val="00602B94"/>
    <w:rsid w:val="00602CB5"/>
    <w:rsid w:val="00602E62"/>
    <w:rsid w:val="0060327A"/>
    <w:rsid w:val="00603718"/>
    <w:rsid w:val="00603773"/>
    <w:rsid w:val="00603921"/>
    <w:rsid w:val="00603BB7"/>
    <w:rsid w:val="00603BC1"/>
    <w:rsid w:val="00603C09"/>
    <w:rsid w:val="00604103"/>
    <w:rsid w:val="00604E0D"/>
    <w:rsid w:val="00604E44"/>
    <w:rsid w:val="00605210"/>
    <w:rsid w:val="006056D8"/>
    <w:rsid w:val="0060624A"/>
    <w:rsid w:val="0060680C"/>
    <w:rsid w:val="00606B1E"/>
    <w:rsid w:val="006073B3"/>
    <w:rsid w:val="006074F3"/>
    <w:rsid w:val="00607A77"/>
    <w:rsid w:val="00607DA6"/>
    <w:rsid w:val="00607F54"/>
    <w:rsid w:val="006104FD"/>
    <w:rsid w:val="00610686"/>
    <w:rsid w:val="006109C5"/>
    <w:rsid w:val="00610D3A"/>
    <w:rsid w:val="00610DE1"/>
    <w:rsid w:val="00610F0A"/>
    <w:rsid w:val="006110E9"/>
    <w:rsid w:val="006112BB"/>
    <w:rsid w:val="00611AB0"/>
    <w:rsid w:val="00612353"/>
    <w:rsid w:val="006127F0"/>
    <w:rsid w:val="00612E5C"/>
    <w:rsid w:val="00612F78"/>
    <w:rsid w:val="00613304"/>
    <w:rsid w:val="00613542"/>
    <w:rsid w:val="00614789"/>
    <w:rsid w:val="006147F7"/>
    <w:rsid w:val="00614956"/>
    <w:rsid w:val="00614990"/>
    <w:rsid w:val="00614CCB"/>
    <w:rsid w:val="00615401"/>
    <w:rsid w:val="006157F8"/>
    <w:rsid w:val="0061595A"/>
    <w:rsid w:val="0061597E"/>
    <w:rsid w:val="00615B86"/>
    <w:rsid w:val="00615C80"/>
    <w:rsid w:val="006161C7"/>
    <w:rsid w:val="00616AF2"/>
    <w:rsid w:val="00616CEB"/>
    <w:rsid w:val="00616DB8"/>
    <w:rsid w:val="00616FA5"/>
    <w:rsid w:val="006171A4"/>
    <w:rsid w:val="00617362"/>
    <w:rsid w:val="006175D9"/>
    <w:rsid w:val="006178D1"/>
    <w:rsid w:val="00617919"/>
    <w:rsid w:val="00617A6E"/>
    <w:rsid w:val="00617B9A"/>
    <w:rsid w:val="00617F83"/>
    <w:rsid w:val="006200F6"/>
    <w:rsid w:val="0062075E"/>
    <w:rsid w:val="00620771"/>
    <w:rsid w:val="006208B4"/>
    <w:rsid w:val="006209C5"/>
    <w:rsid w:val="00620A14"/>
    <w:rsid w:val="00620A8A"/>
    <w:rsid w:val="00620DF0"/>
    <w:rsid w:val="00620FCE"/>
    <w:rsid w:val="0062110C"/>
    <w:rsid w:val="00621170"/>
    <w:rsid w:val="00621649"/>
    <w:rsid w:val="00621A62"/>
    <w:rsid w:val="00622192"/>
    <w:rsid w:val="0062227A"/>
    <w:rsid w:val="006223A5"/>
    <w:rsid w:val="0062243A"/>
    <w:rsid w:val="00622465"/>
    <w:rsid w:val="00622614"/>
    <w:rsid w:val="006228C7"/>
    <w:rsid w:val="00622B5A"/>
    <w:rsid w:val="00622D72"/>
    <w:rsid w:val="00622FF8"/>
    <w:rsid w:val="00623690"/>
    <w:rsid w:val="006239B6"/>
    <w:rsid w:val="00623BC4"/>
    <w:rsid w:val="00624328"/>
    <w:rsid w:val="006247DE"/>
    <w:rsid w:val="006249B3"/>
    <w:rsid w:val="006255ED"/>
    <w:rsid w:val="00625626"/>
    <w:rsid w:val="006265DB"/>
    <w:rsid w:val="00626641"/>
    <w:rsid w:val="00626746"/>
    <w:rsid w:val="0062682A"/>
    <w:rsid w:val="0062682D"/>
    <w:rsid w:val="00626AAF"/>
    <w:rsid w:val="00626AEA"/>
    <w:rsid w:val="00627023"/>
    <w:rsid w:val="0062707C"/>
    <w:rsid w:val="0062711C"/>
    <w:rsid w:val="00627284"/>
    <w:rsid w:val="00627314"/>
    <w:rsid w:val="00627377"/>
    <w:rsid w:val="006276DF"/>
    <w:rsid w:val="00627A27"/>
    <w:rsid w:val="00627BAA"/>
    <w:rsid w:val="00627CFE"/>
    <w:rsid w:val="00627D86"/>
    <w:rsid w:val="00627E76"/>
    <w:rsid w:val="00630033"/>
    <w:rsid w:val="00630618"/>
    <w:rsid w:val="00630805"/>
    <w:rsid w:val="006308F0"/>
    <w:rsid w:val="00630923"/>
    <w:rsid w:val="00630DDC"/>
    <w:rsid w:val="00630E31"/>
    <w:rsid w:val="00631000"/>
    <w:rsid w:val="00631003"/>
    <w:rsid w:val="00631168"/>
    <w:rsid w:val="006312D2"/>
    <w:rsid w:val="0063152A"/>
    <w:rsid w:val="006315FA"/>
    <w:rsid w:val="006316F6"/>
    <w:rsid w:val="00631BD0"/>
    <w:rsid w:val="0063227B"/>
    <w:rsid w:val="006322AD"/>
    <w:rsid w:val="0063231A"/>
    <w:rsid w:val="0063234A"/>
    <w:rsid w:val="00632710"/>
    <w:rsid w:val="00632A44"/>
    <w:rsid w:val="00632B04"/>
    <w:rsid w:val="006330A0"/>
    <w:rsid w:val="0063339C"/>
    <w:rsid w:val="00633592"/>
    <w:rsid w:val="006336DC"/>
    <w:rsid w:val="00633A02"/>
    <w:rsid w:val="00633B02"/>
    <w:rsid w:val="00634856"/>
    <w:rsid w:val="00634F26"/>
    <w:rsid w:val="00635074"/>
    <w:rsid w:val="006351C0"/>
    <w:rsid w:val="006351C4"/>
    <w:rsid w:val="00635291"/>
    <w:rsid w:val="006355EB"/>
    <w:rsid w:val="006358B7"/>
    <w:rsid w:val="00635921"/>
    <w:rsid w:val="00635BAC"/>
    <w:rsid w:val="00635DFD"/>
    <w:rsid w:val="0063605B"/>
    <w:rsid w:val="0063607F"/>
    <w:rsid w:val="00636246"/>
    <w:rsid w:val="0063651E"/>
    <w:rsid w:val="00636537"/>
    <w:rsid w:val="00636541"/>
    <w:rsid w:val="0063665A"/>
    <w:rsid w:val="006368AC"/>
    <w:rsid w:val="006368FC"/>
    <w:rsid w:val="006376F1"/>
    <w:rsid w:val="0063785D"/>
    <w:rsid w:val="00637D18"/>
    <w:rsid w:val="00637EB0"/>
    <w:rsid w:val="00637EE8"/>
    <w:rsid w:val="00640145"/>
    <w:rsid w:val="006403C5"/>
    <w:rsid w:val="00640A65"/>
    <w:rsid w:val="00640C31"/>
    <w:rsid w:val="00640C83"/>
    <w:rsid w:val="00640F24"/>
    <w:rsid w:val="0064113B"/>
    <w:rsid w:val="00641322"/>
    <w:rsid w:val="006414A5"/>
    <w:rsid w:val="00641AE5"/>
    <w:rsid w:val="00641C76"/>
    <w:rsid w:val="006420A5"/>
    <w:rsid w:val="0064212E"/>
    <w:rsid w:val="00642A08"/>
    <w:rsid w:val="00642D91"/>
    <w:rsid w:val="00642E98"/>
    <w:rsid w:val="00643087"/>
    <w:rsid w:val="00643325"/>
    <w:rsid w:val="0064334E"/>
    <w:rsid w:val="00643941"/>
    <w:rsid w:val="00644127"/>
    <w:rsid w:val="0064429A"/>
    <w:rsid w:val="006446FE"/>
    <w:rsid w:val="00644749"/>
    <w:rsid w:val="006447D2"/>
    <w:rsid w:val="006448FC"/>
    <w:rsid w:val="006449C2"/>
    <w:rsid w:val="0064511E"/>
    <w:rsid w:val="00645348"/>
    <w:rsid w:val="0064534C"/>
    <w:rsid w:val="006453D7"/>
    <w:rsid w:val="00645822"/>
    <w:rsid w:val="00645959"/>
    <w:rsid w:val="006459EF"/>
    <w:rsid w:val="00645AEA"/>
    <w:rsid w:val="00645B8F"/>
    <w:rsid w:val="00645D29"/>
    <w:rsid w:val="006460F0"/>
    <w:rsid w:val="00646474"/>
    <w:rsid w:val="00646501"/>
    <w:rsid w:val="006466BE"/>
    <w:rsid w:val="006467D8"/>
    <w:rsid w:val="00646D7F"/>
    <w:rsid w:val="00646DE8"/>
    <w:rsid w:val="00646DEA"/>
    <w:rsid w:val="00647D4E"/>
    <w:rsid w:val="0065010F"/>
    <w:rsid w:val="006502D2"/>
    <w:rsid w:val="006504CD"/>
    <w:rsid w:val="00650744"/>
    <w:rsid w:val="006509CA"/>
    <w:rsid w:val="00650D2B"/>
    <w:rsid w:val="00650FF3"/>
    <w:rsid w:val="00651228"/>
    <w:rsid w:val="00651235"/>
    <w:rsid w:val="00651484"/>
    <w:rsid w:val="006517FA"/>
    <w:rsid w:val="006518AE"/>
    <w:rsid w:val="00651E5E"/>
    <w:rsid w:val="00652378"/>
    <w:rsid w:val="00652592"/>
    <w:rsid w:val="00652C25"/>
    <w:rsid w:val="00652F13"/>
    <w:rsid w:val="00653654"/>
    <w:rsid w:val="00653659"/>
    <w:rsid w:val="006536F1"/>
    <w:rsid w:val="00653A07"/>
    <w:rsid w:val="00653B6A"/>
    <w:rsid w:val="00653D2E"/>
    <w:rsid w:val="00653DDC"/>
    <w:rsid w:val="00653FA2"/>
    <w:rsid w:val="00653FEB"/>
    <w:rsid w:val="006546C2"/>
    <w:rsid w:val="00654DFE"/>
    <w:rsid w:val="006553C2"/>
    <w:rsid w:val="006553F3"/>
    <w:rsid w:val="006559CC"/>
    <w:rsid w:val="00655DD2"/>
    <w:rsid w:val="00655E11"/>
    <w:rsid w:val="00656035"/>
    <w:rsid w:val="006560E1"/>
    <w:rsid w:val="006562FC"/>
    <w:rsid w:val="00656778"/>
    <w:rsid w:val="00656EDB"/>
    <w:rsid w:val="00656FD6"/>
    <w:rsid w:val="0065732D"/>
    <w:rsid w:val="0065736F"/>
    <w:rsid w:val="006577D3"/>
    <w:rsid w:val="0065794A"/>
    <w:rsid w:val="00657AB4"/>
    <w:rsid w:val="006600B2"/>
    <w:rsid w:val="00660676"/>
    <w:rsid w:val="006606D2"/>
    <w:rsid w:val="00660786"/>
    <w:rsid w:val="00660B4B"/>
    <w:rsid w:val="00661A5A"/>
    <w:rsid w:val="00661E55"/>
    <w:rsid w:val="0066211A"/>
    <w:rsid w:val="006624E1"/>
    <w:rsid w:val="00662AB3"/>
    <w:rsid w:val="00662BD3"/>
    <w:rsid w:val="0066315F"/>
    <w:rsid w:val="006631FC"/>
    <w:rsid w:val="00663425"/>
    <w:rsid w:val="006637F0"/>
    <w:rsid w:val="00663800"/>
    <w:rsid w:val="00663B8A"/>
    <w:rsid w:val="00664034"/>
    <w:rsid w:val="00664091"/>
    <w:rsid w:val="00664522"/>
    <w:rsid w:val="00664A3D"/>
    <w:rsid w:val="00664AF0"/>
    <w:rsid w:val="00664C1E"/>
    <w:rsid w:val="00665263"/>
    <w:rsid w:val="006658AD"/>
    <w:rsid w:val="006658CD"/>
    <w:rsid w:val="00665A7D"/>
    <w:rsid w:val="00666079"/>
    <w:rsid w:val="00666096"/>
    <w:rsid w:val="00666363"/>
    <w:rsid w:val="00666626"/>
    <w:rsid w:val="006668D2"/>
    <w:rsid w:val="00666E41"/>
    <w:rsid w:val="00666E61"/>
    <w:rsid w:val="00666E63"/>
    <w:rsid w:val="00666EFF"/>
    <w:rsid w:val="0066700A"/>
    <w:rsid w:val="0066746F"/>
    <w:rsid w:val="00667517"/>
    <w:rsid w:val="00667E75"/>
    <w:rsid w:val="006701F3"/>
    <w:rsid w:val="00670797"/>
    <w:rsid w:val="00670B30"/>
    <w:rsid w:val="00670C03"/>
    <w:rsid w:val="00670DBA"/>
    <w:rsid w:val="006716B7"/>
    <w:rsid w:val="00671AC7"/>
    <w:rsid w:val="00671C9E"/>
    <w:rsid w:val="00672094"/>
    <w:rsid w:val="006723B6"/>
    <w:rsid w:val="006725EE"/>
    <w:rsid w:val="006728D2"/>
    <w:rsid w:val="00672A08"/>
    <w:rsid w:val="00672A50"/>
    <w:rsid w:val="00672AB2"/>
    <w:rsid w:val="00672CC4"/>
    <w:rsid w:val="00672E4E"/>
    <w:rsid w:val="00672FAA"/>
    <w:rsid w:val="00673096"/>
    <w:rsid w:val="006733E4"/>
    <w:rsid w:val="006738BC"/>
    <w:rsid w:val="00673D8F"/>
    <w:rsid w:val="00673D9F"/>
    <w:rsid w:val="00674003"/>
    <w:rsid w:val="006741CB"/>
    <w:rsid w:val="00674414"/>
    <w:rsid w:val="00674543"/>
    <w:rsid w:val="0067500C"/>
    <w:rsid w:val="0067523E"/>
    <w:rsid w:val="00675637"/>
    <w:rsid w:val="006756FC"/>
    <w:rsid w:val="00675AC3"/>
    <w:rsid w:val="00675B3F"/>
    <w:rsid w:val="0067604D"/>
    <w:rsid w:val="0067621A"/>
    <w:rsid w:val="006767B5"/>
    <w:rsid w:val="006768CB"/>
    <w:rsid w:val="00676AE9"/>
    <w:rsid w:val="00676B5C"/>
    <w:rsid w:val="00676B5F"/>
    <w:rsid w:val="00676DC9"/>
    <w:rsid w:val="006770D6"/>
    <w:rsid w:val="00677701"/>
    <w:rsid w:val="00677967"/>
    <w:rsid w:val="00677A06"/>
    <w:rsid w:val="00677DD3"/>
    <w:rsid w:val="00677DE1"/>
    <w:rsid w:val="00680047"/>
    <w:rsid w:val="006802D7"/>
    <w:rsid w:val="00680377"/>
    <w:rsid w:val="00680729"/>
    <w:rsid w:val="006807B0"/>
    <w:rsid w:val="006808A1"/>
    <w:rsid w:val="00680FF0"/>
    <w:rsid w:val="0068128D"/>
    <w:rsid w:val="006812E8"/>
    <w:rsid w:val="006816D3"/>
    <w:rsid w:val="006817C3"/>
    <w:rsid w:val="00681AA1"/>
    <w:rsid w:val="00681FB8"/>
    <w:rsid w:val="00682321"/>
    <w:rsid w:val="006827D1"/>
    <w:rsid w:val="006828E1"/>
    <w:rsid w:val="006835BD"/>
    <w:rsid w:val="00683602"/>
    <w:rsid w:val="00683634"/>
    <w:rsid w:val="00683B4C"/>
    <w:rsid w:val="00683E7B"/>
    <w:rsid w:val="0068407A"/>
    <w:rsid w:val="006840AD"/>
    <w:rsid w:val="00684142"/>
    <w:rsid w:val="006841ED"/>
    <w:rsid w:val="00684322"/>
    <w:rsid w:val="006849E1"/>
    <w:rsid w:val="00684B82"/>
    <w:rsid w:val="00684EC9"/>
    <w:rsid w:val="00684F3D"/>
    <w:rsid w:val="00685383"/>
    <w:rsid w:val="00685689"/>
    <w:rsid w:val="00685698"/>
    <w:rsid w:val="00685E4B"/>
    <w:rsid w:val="0068614E"/>
    <w:rsid w:val="0068630F"/>
    <w:rsid w:val="00686337"/>
    <w:rsid w:val="00686B28"/>
    <w:rsid w:val="00686CDB"/>
    <w:rsid w:val="006874FB"/>
    <w:rsid w:val="00687DF0"/>
    <w:rsid w:val="00690133"/>
    <w:rsid w:val="00690247"/>
    <w:rsid w:val="00690329"/>
    <w:rsid w:val="006906F7"/>
    <w:rsid w:val="006909FB"/>
    <w:rsid w:val="00690A6F"/>
    <w:rsid w:val="006910AF"/>
    <w:rsid w:val="0069114D"/>
    <w:rsid w:val="0069141F"/>
    <w:rsid w:val="0069147D"/>
    <w:rsid w:val="006914FA"/>
    <w:rsid w:val="006916CE"/>
    <w:rsid w:val="00691866"/>
    <w:rsid w:val="00691AF1"/>
    <w:rsid w:val="00691DF2"/>
    <w:rsid w:val="00691EB1"/>
    <w:rsid w:val="00691F23"/>
    <w:rsid w:val="006925D9"/>
    <w:rsid w:val="006926A2"/>
    <w:rsid w:val="0069284E"/>
    <w:rsid w:val="00692A89"/>
    <w:rsid w:val="00692AAA"/>
    <w:rsid w:val="00692F38"/>
    <w:rsid w:val="0069331B"/>
    <w:rsid w:val="006934CF"/>
    <w:rsid w:val="006935C0"/>
    <w:rsid w:val="0069368E"/>
    <w:rsid w:val="00693793"/>
    <w:rsid w:val="00693A23"/>
    <w:rsid w:val="00693A85"/>
    <w:rsid w:val="00693D0D"/>
    <w:rsid w:val="00693D32"/>
    <w:rsid w:val="00693DE1"/>
    <w:rsid w:val="006940E4"/>
    <w:rsid w:val="0069455E"/>
    <w:rsid w:val="006946D3"/>
    <w:rsid w:val="006949B2"/>
    <w:rsid w:val="00694DD6"/>
    <w:rsid w:val="006950F8"/>
    <w:rsid w:val="00695D73"/>
    <w:rsid w:val="00695E46"/>
    <w:rsid w:val="006961B4"/>
    <w:rsid w:val="006962A2"/>
    <w:rsid w:val="00696564"/>
    <w:rsid w:val="00696B98"/>
    <w:rsid w:val="00696E39"/>
    <w:rsid w:val="00696F58"/>
    <w:rsid w:val="006971F0"/>
    <w:rsid w:val="0069754A"/>
    <w:rsid w:val="006975D9"/>
    <w:rsid w:val="00697B20"/>
    <w:rsid w:val="00697D5C"/>
    <w:rsid w:val="006A03C1"/>
    <w:rsid w:val="006A05F0"/>
    <w:rsid w:val="006A072E"/>
    <w:rsid w:val="006A090E"/>
    <w:rsid w:val="006A0E88"/>
    <w:rsid w:val="006A1104"/>
    <w:rsid w:val="006A14CA"/>
    <w:rsid w:val="006A16AE"/>
    <w:rsid w:val="006A1B16"/>
    <w:rsid w:val="006A2189"/>
    <w:rsid w:val="006A2987"/>
    <w:rsid w:val="006A2CD4"/>
    <w:rsid w:val="006A3316"/>
    <w:rsid w:val="006A3432"/>
    <w:rsid w:val="006A3A3D"/>
    <w:rsid w:val="006A4B7A"/>
    <w:rsid w:val="006A4FDA"/>
    <w:rsid w:val="006A534A"/>
    <w:rsid w:val="006A5ACC"/>
    <w:rsid w:val="006A6451"/>
    <w:rsid w:val="006A676C"/>
    <w:rsid w:val="006A7135"/>
    <w:rsid w:val="006A7146"/>
    <w:rsid w:val="006A7201"/>
    <w:rsid w:val="006A74DC"/>
    <w:rsid w:val="006A76A3"/>
    <w:rsid w:val="006A78C2"/>
    <w:rsid w:val="006B0158"/>
    <w:rsid w:val="006B05AC"/>
    <w:rsid w:val="006B11AD"/>
    <w:rsid w:val="006B11B9"/>
    <w:rsid w:val="006B15E2"/>
    <w:rsid w:val="006B162E"/>
    <w:rsid w:val="006B19F3"/>
    <w:rsid w:val="006B1B5F"/>
    <w:rsid w:val="006B1DA4"/>
    <w:rsid w:val="006B1EDF"/>
    <w:rsid w:val="006B225E"/>
    <w:rsid w:val="006B245B"/>
    <w:rsid w:val="006B25B7"/>
    <w:rsid w:val="006B25CB"/>
    <w:rsid w:val="006B26B0"/>
    <w:rsid w:val="006B2751"/>
    <w:rsid w:val="006B2864"/>
    <w:rsid w:val="006B2B25"/>
    <w:rsid w:val="006B2C93"/>
    <w:rsid w:val="006B2D9B"/>
    <w:rsid w:val="006B2E45"/>
    <w:rsid w:val="006B2F35"/>
    <w:rsid w:val="006B354E"/>
    <w:rsid w:val="006B390A"/>
    <w:rsid w:val="006B43BE"/>
    <w:rsid w:val="006B4671"/>
    <w:rsid w:val="006B47B0"/>
    <w:rsid w:val="006B497B"/>
    <w:rsid w:val="006B4B89"/>
    <w:rsid w:val="006B4BC7"/>
    <w:rsid w:val="006B5166"/>
    <w:rsid w:val="006B5338"/>
    <w:rsid w:val="006B570F"/>
    <w:rsid w:val="006B5842"/>
    <w:rsid w:val="006B5B95"/>
    <w:rsid w:val="006B5DA2"/>
    <w:rsid w:val="006B6018"/>
    <w:rsid w:val="006B607C"/>
    <w:rsid w:val="006B61F8"/>
    <w:rsid w:val="006B66F5"/>
    <w:rsid w:val="006B6952"/>
    <w:rsid w:val="006B6975"/>
    <w:rsid w:val="006B702C"/>
    <w:rsid w:val="006B7166"/>
    <w:rsid w:val="006B7181"/>
    <w:rsid w:val="006B74F0"/>
    <w:rsid w:val="006B77D8"/>
    <w:rsid w:val="006B7827"/>
    <w:rsid w:val="006B784F"/>
    <w:rsid w:val="006B7C1A"/>
    <w:rsid w:val="006C0240"/>
    <w:rsid w:val="006C05A1"/>
    <w:rsid w:val="006C0927"/>
    <w:rsid w:val="006C0A4D"/>
    <w:rsid w:val="006C0C73"/>
    <w:rsid w:val="006C0E29"/>
    <w:rsid w:val="006C1391"/>
    <w:rsid w:val="006C1BA4"/>
    <w:rsid w:val="006C1CDF"/>
    <w:rsid w:val="006C1D57"/>
    <w:rsid w:val="006C1EE2"/>
    <w:rsid w:val="006C253B"/>
    <w:rsid w:val="006C2A66"/>
    <w:rsid w:val="006C2C97"/>
    <w:rsid w:val="006C3342"/>
    <w:rsid w:val="006C33DF"/>
    <w:rsid w:val="006C3433"/>
    <w:rsid w:val="006C3A1A"/>
    <w:rsid w:val="006C3EF7"/>
    <w:rsid w:val="006C4106"/>
    <w:rsid w:val="006C47F5"/>
    <w:rsid w:val="006C492A"/>
    <w:rsid w:val="006C4B68"/>
    <w:rsid w:val="006C57DD"/>
    <w:rsid w:val="006C5BFE"/>
    <w:rsid w:val="006C5E11"/>
    <w:rsid w:val="006C6242"/>
    <w:rsid w:val="006C69AB"/>
    <w:rsid w:val="006C6A12"/>
    <w:rsid w:val="006C6B7B"/>
    <w:rsid w:val="006C6C3F"/>
    <w:rsid w:val="006C7731"/>
    <w:rsid w:val="006C7859"/>
    <w:rsid w:val="006C7AAA"/>
    <w:rsid w:val="006C7FC0"/>
    <w:rsid w:val="006D01D0"/>
    <w:rsid w:val="006D02D0"/>
    <w:rsid w:val="006D075F"/>
    <w:rsid w:val="006D0DAB"/>
    <w:rsid w:val="006D1167"/>
    <w:rsid w:val="006D13B6"/>
    <w:rsid w:val="006D1401"/>
    <w:rsid w:val="006D16DC"/>
    <w:rsid w:val="006D16F2"/>
    <w:rsid w:val="006D18CC"/>
    <w:rsid w:val="006D1B21"/>
    <w:rsid w:val="006D1BE3"/>
    <w:rsid w:val="006D1D14"/>
    <w:rsid w:val="006D21AB"/>
    <w:rsid w:val="006D24AB"/>
    <w:rsid w:val="006D2519"/>
    <w:rsid w:val="006D2AE7"/>
    <w:rsid w:val="006D2BC4"/>
    <w:rsid w:val="006D2D7B"/>
    <w:rsid w:val="006D35CB"/>
    <w:rsid w:val="006D3792"/>
    <w:rsid w:val="006D391F"/>
    <w:rsid w:val="006D3ACC"/>
    <w:rsid w:val="006D3B71"/>
    <w:rsid w:val="006D52EE"/>
    <w:rsid w:val="006D585A"/>
    <w:rsid w:val="006D5B95"/>
    <w:rsid w:val="006D60C0"/>
    <w:rsid w:val="006D6187"/>
    <w:rsid w:val="006D6220"/>
    <w:rsid w:val="006D6461"/>
    <w:rsid w:val="006D654D"/>
    <w:rsid w:val="006D6A34"/>
    <w:rsid w:val="006D6B69"/>
    <w:rsid w:val="006D6C0D"/>
    <w:rsid w:val="006D6EA8"/>
    <w:rsid w:val="006D71C0"/>
    <w:rsid w:val="006D7634"/>
    <w:rsid w:val="006D76A8"/>
    <w:rsid w:val="006D7B35"/>
    <w:rsid w:val="006D7D72"/>
    <w:rsid w:val="006D7FF3"/>
    <w:rsid w:val="006E0142"/>
    <w:rsid w:val="006E0302"/>
    <w:rsid w:val="006E052E"/>
    <w:rsid w:val="006E0706"/>
    <w:rsid w:val="006E0877"/>
    <w:rsid w:val="006E0AF7"/>
    <w:rsid w:val="006E0D05"/>
    <w:rsid w:val="006E0F4A"/>
    <w:rsid w:val="006E133E"/>
    <w:rsid w:val="006E1633"/>
    <w:rsid w:val="006E170A"/>
    <w:rsid w:val="006E19ED"/>
    <w:rsid w:val="006E20AF"/>
    <w:rsid w:val="006E225F"/>
    <w:rsid w:val="006E23E2"/>
    <w:rsid w:val="006E25E2"/>
    <w:rsid w:val="006E2703"/>
    <w:rsid w:val="006E2759"/>
    <w:rsid w:val="006E2C0C"/>
    <w:rsid w:val="006E332F"/>
    <w:rsid w:val="006E392A"/>
    <w:rsid w:val="006E39B6"/>
    <w:rsid w:val="006E3AA6"/>
    <w:rsid w:val="006E3E4B"/>
    <w:rsid w:val="006E3F2C"/>
    <w:rsid w:val="006E4408"/>
    <w:rsid w:val="006E4666"/>
    <w:rsid w:val="006E47EC"/>
    <w:rsid w:val="006E4B5B"/>
    <w:rsid w:val="006E504D"/>
    <w:rsid w:val="006E5060"/>
    <w:rsid w:val="006E526F"/>
    <w:rsid w:val="006E5375"/>
    <w:rsid w:val="006E53C7"/>
    <w:rsid w:val="006E594F"/>
    <w:rsid w:val="006E5B40"/>
    <w:rsid w:val="006E5C56"/>
    <w:rsid w:val="006E640D"/>
    <w:rsid w:val="006E674A"/>
    <w:rsid w:val="006E6A41"/>
    <w:rsid w:val="006E70C1"/>
    <w:rsid w:val="006E7432"/>
    <w:rsid w:val="006E773A"/>
    <w:rsid w:val="006E7880"/>
    <w:rsid w:val="006E7B5E"/>
    <w:rsid w:val="006E7DED"/>
    <w:rsid w:val="006E7FDA"/>
    <w:rsid w:val="006F00EF"/>
    <w:rsid w:val="006F02DD"/>
    <w:rsid w:val="006F05B0"/>
    <w:rsid w:val="006F07C1"/>
    <w:rsid w:val="006F09EF"/>
    <w:rsid w:val="006F0DD7"/>
    <w:rsid w:val="006F0F8B"/>
    <w:rsid w:val="006F1352"/>
    <w:rsid w:val="006F1737"/>
    <w:rsid w:val="006F20D1"/>
    <w:rsid w:val="006F2192"/>
    <w:rsid w:val="006F2642"/>
    <w:rsid w:val="006F2F28"/>
    <w:rsid w:val="006F2F96"/>
    <w:rsid w:val="006F2FE3"/>
    <w:rsid w:val="006F378C"/>
    <w:rsid w:val="006F3AED"/>
    <w:rsid w:val="006F3B9E"/>
    <w:rsid w:val="006F3DE4"/>
    <w:rsid w:val="006F3F40"/>
    <w:rsid w:val="006F44CA"/>
    <w:rsid w:val="006F47A3"/>
    <w:rsid w:val="006F481D"/>
    <w:rsid w:val="006F4931"/>
    <w:rsid w:val="006F4A4A"/>
    <w:rsid w:val="006F4C57"/>
    <w:rsid w:val="006F4CFA"/>
    <w:rsid w:val="006F509E"/>
    <w:rsid w:val="006F5557"/>
    <w:rsid w:val="006F55A7"/>
    <w:rsid w:val="006F5620"/>
    <w:rsid w:val="006F56F7"/>
    <w:rsid w:val="006F5A24"/>
    <w:rsid w:val="006F5CE4"/>
    <w:rsid w:val="006F5D6C"/>
    <w:rsid w:val="006F5FDB"/>
    <w:rsid w:val="006F607C"/>
    <w:rsid w:val="006F677A"/>
    <w:rsid w:val="006F6A4F"/>
    <w:rsid w:val="006F6CF5"/>
    <w:rsid w:val="006F6D6E"/>
    <w:rsid w:val="006F6FBA"/>
    <w:rsid w:val="006F6FDE"/>
    <w:rsid w:val="006F6FF3"/>
    <w:rsid w:val="006F73F7"/>
    <w:rsid w:val="006F7558"/>
    <w:rsid w:val="006F792F"/>
    <w:rsid w:val="006F7D1B"/>
    <w:rsid w:val="006F7FB7"/>
    <w:rsid w:val="006F7FCE"/>
    <w:rsid w:val="00700016"/>
    <w:rsid w:val="00700443"/>
    <w:rsid w:val="0070048B"/>
    <w:rsid w:val="00700966"/>
    <w:rsid w:val="00700D73"/>
    <w:rsid w:val="0070123B"/>
    <w:rsid w:val="00701A77"/>
    <w:rsid w:val="00701C6E"/>
    <w:rsid w:val="0070246F"/>
    <w:rsid w:val="007028E1"/>
    <w:rsid w:val="00702C93"/>
    <w:rsid w:val="00702CF2"/>
    <w:rsid w:val="00702F53"/>
    <w:rsid w:val="00702FB1"/>
    <w:rsid w:val="0070307A"/>
    <w:rsid w:val="00703744"/>
    <w:rsid w:val="00703C84"/>
    <w:rsid w:val="00703F92"/>
    <w:rsid w:val="007041C3"/>
    <w:rsid w:val="0070434F"/>
    <w:rsid w:val="007043E4"/>
    <w:rsid w:val="00704C58"/>
    <w:rsid w:val="00704D0B"/>
    <w:rsid w:val="00705901"/>
    <w:rsid w:val="00705D39"/>
    <w:rsid w:val="007060C6"/>
    <w:rsid w:val="0070642B"/>
    <w:rsid w:val="007068E3"/>
    <w:rsid w:val="007069B8"/>
    <w:rsid w:val="007069D0"/>
    <w:rsid w:val="00706D74"/>
    <w:rsid w:val="00707134"/>
    <w:rsid w:val="00707412"/>
    <w:rsid w:val="00707D64"/>
    <w:rsid w:val="0071008F"/>
    <w:rsid w:val="007101C5"/>
    <w:rsid w:val="007102B0"/>
    <w:rsid w:val="00710962"/>
    <w:rsid w:val="007109C3"/>
    <w:rsid w:val="00710C73"/>
    <w:rsid w:val="00710F4B"/>
    <w:rsid w:val="00711279"/>
    <w:rsid w:val="00711327"/>
    <w:rsid w:val="0071143D"/>
    <w:rsid w:val="00711448"/>
    <w:rsid w:val="0071176C"/>
    <w:rsid w:val="007118BB"/>
    <w:rsid w:val="00711A23"/>
    <w:rsid w:val="00711C2C"/>
    <w:rsid w:val="0071222C"/>
    <w:rsid w:val="007122D5"/>
    <w:rsid w:val="007122FE"/>
    <w:rsid w:val="0071244A"/>
    <w:rsid w:val="00712563"/>
    <w:rsid w:val="00712622"/>
    <w:rsid w:val="0071265E"/>
    <w:rsid w:val="007129FF"/>
    <w:rsid w:val="00712ED8"/>
    <w:rsid w:val="00713446"/>
    <w:rsid w:val="007134BE"/>
    <w:rsid w:val="0071352E"/>
    <w:rsid w:val="00713A64"/>
    <w:rsid w:val="00713D71"/>
    <w:rsid w:val="00713D92"/>
    <w:rsid w:val="00713EAA"/>
    <w:rsid w:val="007141E8"/>
    <w:rsid w:val="00714212"/>
    <w:rsid w:val="00714254"/>
    <w:rsid w:val="00714349"/>
    <w:rsid w:val="007146AE"/>
    <w:rsid w:val="00714821"/>
    <w:rsid w:val="00714A00"/>
    <w:rsid w:val="00714C84"/>
    <w:rsid w:val="00714E99"/>
    <w:rsid w:val="00715000"/>
    <w:rsid w:val="007152F6"/>
    <w:rsid w:val="007154EE"/>
    <w:rsid w:val="00715526"/>
    <w:rsid w:val="00715551"/>
    <w:rsid w:val="007155BA"/>
    <w:rsid w:val="00715630"/>
    <w:rsid w:val="00715636"/>
    <w:rsid w:val="0071578D"/>
    <w:rsid w:val="00715C91"/>
    <w:rsid w:val="00715F6E"/>
    <w:rsid w:val="00716186"/>
    <w:rsid w:val="0071651C"/>
    <w:rsid w:val="00716826"/>
    <w:rsid w:val="00716F60"/>
    <w:rsid w:val="0071710D"/>
    <w:rsid w:val="007173DF"/>
    <w:rsid w:val="0071769F"/>
    <w:rsid w:val="007177A8"/>
    <w:rsid w:val="00717D4D"/>
    <w:rsid w:val="00717D74"/>
    <w:rsid w:val="00720520"/>
    <w:rsid w:val="00720B2E"/>
    <w:rsid w:val="00720F2B"/>
    <w:rsid w:val="00721166"/>
    <w:rsid w:val="00721925"/>
    <w:rsid w:val="00721B36"/>
    <w:rsid w:val="00722055"/>
    <w:rsid w:val="007221DF"/>
    <w:rsid w:val="0072256D"/>
    <w:rsid w:val="00722E93"/>
    <w:rsid w:val="00722FAE"/>
    <w:rsid w:val="00723214"/>
    <w:rsid w:val="00723316"/>
    <w:rsid w:val="00723448"/>
    <w:rsid w:val="007235AD"/>
    <w:rsid w:val="00723704"/>
    <w:rsid w:val="00723B80"/>
    <w:rsid w:val="00723D91"/>
    <w:rsid w:val="00724156"/>
    <w:rsid w:val="00724413"/>
    <w:rsid w:val="007244F1"/>
    <w:rsid w:val="007245C6"/>
    <w:rsid w:val="007245E0"/>
    <w:rsid w:val="00724626"/>
    <w:rsid w:val="00724764"/>
    <w:rsid w:val="007247AC"/>
    <w:rsid w:val="007248C3"/>
    <w:rsid w:val="00724C90"/>
    <w:rsid w:val="00724DE3"/>
    <w:rsid w:val="00725644"/>
    <w:rsid w:val="00725C09"/>
    <w:rsid w:val="00725D92"/>
    <w:rsid w:val="00725EA9"/>
    <w:rsid w:val="00726282"/>
    <w:rsid w:val="00726534"/>
    <w:rsid w:val="007265C5"/>
    <w:rsid w:val="007266C1"/>
    <w:rsid w:val="007272AF"/>
    <w:rsid w:val="007273DC"/>
    <w:rsid w:val="00727413"/>
    <w:rsid w:val="00727C4A"/>
    <w:rsid w:val="00727FF6"/>
    <w:rsid w:val="00730206"/>
    <w:rsid w:val="00730280"/>
    <w:rsid w:val="007304BC"/>
    <w:rsid w:val="007308C8"/>
    <w:rsid w:val="00730D10"/>
    <w:rsid w:val="00730EF4"/>
    <w:rsid w:val="0073188E"/>
    <w:rsid w:val="007318D9"/>
    <w:rsid w:val="00731D72"/>
    <w:rsid w:val="00731D86"/>
    <w:rsid w:val="00731F29"/>
    <w:rsid w:val="00731FDF"/>
    <w:rsid w:val="00732C36"/>
    <w:rsid w:val="00732C8F"/>
    <w:rsid w:val="00732C94"/>
    <w:rsid w:val="00732C99"/>
    <w:rsid w:val="00732D79"/>
    <w:rsid w:val="007330CF"/>
    <w:rsid w:val="007331A4"/>
    <w:rsid w:val="007338A1"/>
    <w:rsid w:val="00733AB3"/>
    <w:rsid w:val="00733FD1"/>
    <w:rsid w:val="0073477F"/>
    <w:rsid w:val="00734A4C"/>
    <w:rsid w:val="00734B5F"/>
    <w:rsid w:val="00734C23"/>
    <w:rsid w:val="00734EB9"/>
    <w:rsid w:val="007351E6"/>
    <w:rsid w:val="0073564A"/>
    <w:rsid w:val="007358C4"/>
    <w:rsid w:val="007359A9"/>
    <w:rsid w:val="00735A0B"/>
    <w:rsid w:val="00735BC9"/>
    <w:rsid w:val="00735C92"/>
    <w:rsid w:val="00735E7F"/>
    <w:rsid w:val="00736216"/>
    <w:rsid w:val="00736511"/>
    <w:rsid w:val="00736603"/>
    <w:rsid w:val="00736A64"/>
    <w:rsid w:val="00736B87"/>
    <w:rsid w:val="00737435"/>
    <w:rsid w:val="007379AB"/>
    <w:rsid w:val="00737E94"/>
    <w:rsid w:val="00737FCA"/>
    <w:rsid w:val="00740296"/>
    <w:rsid w:val="00740311"/>
    <w:rsid w:val="00740701"/>
    <w:rsid w:val="007408DD"/>
    <w:rsid w:val="00740B84"/>
    <w:rsid w:val="007415F1"/>
    <w:rsid w:val="00741761"/>
    <w:rsid w:val="00741859"/>
    <w:rsid w:val="00741A44"/>
    <w:rsid w:val="00741C03"/>
    <w:rsid w:val="00741FED"/>
    <w:rsid w:val="007422E2"/>
    <w:rsid w:val="007424CB"/>
    <w:rsid w:val="00742D0C"/>
    <w:rsid w:val="00742D11"/>
    <w:rsid w:val="00742E20"/>
    <w:rsid w:val="00743232"/>
    <w:rsid w:val="007432A1"/>
    <w:rsid w:val="00743315"/>
    <w:rsid w:val="007437E0"/>
    <w:rsid w:val="00743B5B"/>
    <w:rsid w:val="00743DDD"/>
    <w:rsid w:val="0074417F"/>
    <w:rsid w:val="00744490"/>
    <w:rsid w:val="00744554"/>
    <w:rsid w:val="007445D7"/>
    <w:rsid w:val="00744ABE"/>
    <w:rsid w:val="00744C40"/>
    <w:rsid w:val="0074501B"/>
    <w:rsid w:val="007452A3"/>
    <w:rsid w:val="00745308"/>
    <w:rsid w:val="0074593F"/>
    <w:rsid w:val="00745A0C"/>
    <w:rsid w:val="00745EB9"/>
    <w:rsid w:val="00745F04"/>
    <w:rsid w:val="00745FEA"/>
    <w:rsid w:val="0074619F"/>
    <w:rsid w:val="00746261"/>
    <w:rsid w:val="00746334"/>
    <w:rsid w:val="0074690A"/>
    <w:rsid w:val="00746B2B"/>
    <w:rsid w:val="00746BBA"/>
    <w:rsid w:val="00746E5D"/>
    <w:rsid w:val="00746F1B"/>
    <w:rsid w:val="007470B3"/>
    <w:rsid w:val="007471CB"/>
    <w:rsid w:val="0074785A"/>
    <w:rsid w:val="007479C7"/>
    <w:rsid w:val="00747EDE"/>
    <w:rsid w:val="00747EE1"/>
    <w:rsid w:val="00747F75"/>
    <w:rsid w:val="007500EF"/>
    <w:rsid w:val="007505E6"/>
    <w:rsid w:val="00750A40"/>
    <w:rsid w:val="00750CE5"/>
    <w:rsid w:val="00750DAD"/>
    <w:rsid w:val="00750F70"/>
    <w:rsid w:val="00750FBE"/>
    <w:rsid w:val="007519E0"/>
    <w:rsid w:val="00751B50"/>
    <w:rsid w:val="00751D3A"/>
    <w:rsid w:val="00751FFA"/>
    <w:rsid w:val="00752089"/>
    <w:rsid w:val="007520C7"/>
    <w:rsid w:val="007527A3"/>
    <w:rsid w:val="00752B3C"/>
    <w:rsid w:val="00752D8E"/>
    <w:rsid w:val="00752E90"/>
    <w:rsid w:val="00752FC5"/>
    <w:rsid w:val="00752FEC"/>
    <w:rsid w:val="00753157"/>
    <w:rsid w:val="007531A9"/>
    <w:rsid w:val="00753509"/>
    <w:rsid w:val="00753B1A"/>
    <w:rsid w:val="00753C93"/>
    <w:rsid w:val="00753E64"/>
    <w:rsid w:val="00753EC1"/>
    <w:rsid w:val="007541AF"/>
    <w:rsid w:val="0075446B"/>
    <w:rsid w:val="007548A8"/>
    <w:rsid w:val="00754C2B"/>
    <w:rsid w:val="00754C8B"/>
    <w:rsid w:val="0075502E"/>
    <w:rsid w:val="00755243"/>
    <w:rsid w:val="007552EF"/>
    <w:rsid w:val="00755761"/>
    <w:rsid w:val="00755868"/>
    <w:rsid w:val="007564EA"/>
    <w:rsid w:val="00756618"/>
    <w:rsid w:val="00756840"/>
    <w:rsid w:val="00756A15"/>
    <w:rsid w:val="00756C2E"/>
    <w:rsid w:val="00756FAE"/>
    <w:rsid w:val="00757909"/>
    <w:rsid w:val="007579A4"/>
    <w:rsid w:val="00757B1A"/>
    <w:rsid w:val="00757D4C"/>
    <w:rsid w:val="00757D90"/>
    <w:rsid w:val="00757DA5"/>
    <w:rsid w:val="00757DD6"/>
    <w:rsid w:val="00757E10"/>
    <w:rsid w:val="00760300"/>
    <w:rsid w:val="0076090A"/>
    <w:rsid w:val="00760CA1"/>
    <w:rsid w:val="0076124B"/>
    <w:rsid w:val="0076144D"/>
    <w:rsid w:val="00761A30"/>
    <w:rsid w:val="00761F0C"/>
    <w:rsid w:val="0076200D"/>
    <w:rsid w:val="00762C23"/>
    <w:rsid w:val="00763307"/>
    <w:rsid w:val="0076332B"/>
    <w:rsid w:val="0076426E"/>
    <w:rsid w:val="007643B7"/>
    <w:rsid w:val="00764C8F"/>
    <w:rsid w:val="00764D76"/>
    <w:rsid w:val="00764FB6"/>
    <w:rsid w:val="0076507C"/>
    <w:rsid w:val="00765163"/>
    <w:rsid w:val="00765654"/>
    <w:rsid w:val="00765802"/>
    <w:rsid w:val="00765A0C"/>
    <w:rsid w:val="00765EA5"/>
    <w:rsid w:val="00765F09"/>
    <w:rsid w:val="00766277"/>
    <w:rsid w:val="0076665B"/>
    <w:rsid w:val="00766DBA"/>
    <w:rsid w:val="00766F1F"/>
    <w:rsid w:val="00766F45"/>
    <w:rsid w:val="007672E1"/>
    <w:rsid w:val="007675DB"/>
    <w:rsid w:val="00767D93"/>
    <w:rsid w:val="0077049D"/>
    <w:rsid w:val="00770912"/>
    <w:rsid w:val="00770DB5"/>
    <w:rsid w:val="00771483"/>
    <w:rsid w:val="00771624"/>
    <w:rsid w:val="00771B70"/>
    <w:rsid w:val="00771D9D"/>
    <w:rsid w:val="00771EEC"/>
    <w:rsid w:val="00771F90"/>
    <w:rsid w:val="0077244C"/>
    <w:rsid w:val="00772F70"/>
    <w:rsid w:val="00772FAD"/>
    <w:rsid w:val="00772FE5"/>
    <w:rsid w:val="00773040"/>
    <w:rsid w:val="0077353F"/>
    <w:rsid w:val="0077384E"/>
    <w:rsid w:val="007738D2"/>
    <w:rsid w:val="0077459A"/>
    <w:rsid w:val="00774C19"/>
    <w:rsid w:val="00774D6B"/>
    <w:rsid w:val="007751D3"/>
    <w:rsid w:val="0077584C"/>
    <w:rsid w:val="007759FE"/>
    <w:rsid w:val="00776145"/>
    <w:rsid w:val="00776265"/>
    <w:rsid w:val="007768AE"/>
    <w:rsid w:val="0077699A"/>
    <w:rsid w:val="00777107"/>
    <w:rsid w:val="00777193"/>
    <w:rsid w:val="007771E2"/>
    <w:rsid w:val="007772B0"/>
    <w:rsid w:val="007773E1"/>
    <w:rsid w:val="00777402"/>
    <w:rsid w:val="0077750C"/>
    <w:rsid w:val="0077783C"/>
    <w:rsid w:val="00777C94"/>
    <w:rsid w:val="0078002C"/>
    <w:rsid w:val="0078037D"/>
    <w:rsid w:val="007805AB"/>
    <w:rsid w:val="007810E0"/>
    <w:rsid w:val="007815D0"/>
    <w:rsid w:val="00781978"/>
    <w:rsid w:val="00781A73"/>
    <w:rsid w:val="00781BB0"/>
    <w:rsid w:val="007823A4"/>
    <w:rsid w:val="007829A7"/>
    <w:rsid w:val="00783295"/>
    <w:rsid w:val="00783312"/>
    <w:rsid w:val="007833BC"/>
    <w:rsid w:val="0078354A"/>
    <w:rsid w:val="00783816"/>
    <w:rsid w:val="00783BF1"/>
    <w:rsid w:val="00784076"/>
    <w:rsid w:val="0078407D"/>
    <w:rsid w:val="007842B7"/>
    <w:rsid w:val="00784682"/>
    <w:rsid w:val="00784C98"/>
    <w:rsid w:val="00784E94"/>
    <w:rsid w:val="00784EA1"/>
    <w:rsid w:val="007857CA"/>
    <w:rsid w:val="00785D89"/>
    <w:rsid w:val="0078604F"/>
    <w:rsid w:val="007865B0"/>
    <w:rsid w:val="007866D6"/>
    <w:rsid w:val="00786905"/>
    <w:rsid w:val="00787214"/>
    <w:rsid w:val="00787C7C"/>
    <w:rsid w:val="00787EC6"/>
    <w:rsid w:val="00787F01"/>
    <w:rsid w:val="00790050"/>
    <w:rsid w:val="0079080B"/>
    <w:rsid w:val="00790D9F"/>
    <w:rsid w:val="00791084"/>
    <w:rsid w:val="0079112F"/>
    <w:rsid w:val="007917C3"/>
    <w:rsid w:val="00791C02"/>
    <w:rsid w:val="00792387"/>
    <w:rsid w:val="007928DE"/>
    <w:rsid w:val="00792902"/>
    <w:rsid w:val="00792EA1"/>
    <w:rsid w:val="00793402"/>
    <w:rsid w:val="0079392A"/>
    <w:rsid w:val="00793F1D"/>
    <w:rsid w:val="007945F3"/>
    <w:rsid w:val="00794B56"/>
    <w:rsid w:val="00795704"/>
    <w:rsid w:val="00795742"/>
    <w:rsid w:val="00795FDC"/>
    <w:rsid w:val="00796537"/>
    <w:rsid w:val="007967DD"/>
    <w:rsid w:val="007967E4"/>
    <w:rsid w:val="00796812"/>
    <w:rsid w:val="00796A0B"/>
    <w:rsid w:val="00797183"/>
    <w:rsid w:val="00797619"/>
    <w:rsid w:val="007976CE"/>
    <w:rsid w:val="007A00D8"/>
    <w:rsid w:val="007A06EC"/>
    <w:rsid w:val="007A0784"/>
    <w:rsid w:val="007A0805"/>
    <w:rsid w:val="007A0950"/>
    <w:rsid w:val="007A1899"/>
    <w:rsid w:val="007A1AC3"/>
    <w:rsid w:val="007A1C22"/>
    <w:rsid w:val="007A23D6"/>
    <w:rsid w:val="007A2427"/>
    <w:rsid w:val="007A2930"/>
    <w:rsid w:val="007A2E3A"/>
    <w:rsid w:val="007A3790"/>
    <w:rsid w:val="007A385E"/>
    <w:rsid w:val="007A3904"/>
    <w:rsid w:val="007A3B8B"/>
    <w:rsid w:val="007A3D08"/>
    <w:rsid w:val="007A3F8C"/>
    <w:rsid w:val="007A43E9"/>
    <w:rsid w:val="007A44A7"/>
    <w:rsid w:val="007A4640"/>
    <w:rsid w:val="007A4D88"/>
    <w:rsid w:val="007A4D91"/>
    <w:rsid w:val="007A551C"/>
    <w:rsid w:val="007A5ABA"/>
    <w:rsid w:val="007A5D9F"/>
    <w:rsid w:val="007A5F10"/>
    <w:rsid w:val="007A609F"/>
    <w:rsid w:val="007A6360"/>
    <w:rsid w:val="007A661B"/>
    <w:rsid w:val="007A662C"/>
    <w:rsid w:val="007A6752"/>
    <w:rsid w:val="007A6B21"/>
    <w:rsid w:val="007A6F05"/>
    <w:rsid w:val="007A6F6F"/>
    <w:rsid w:val="007A729F"/>
    <w:rsid w:val="007A73DA"/>
    <w:rsid w:val="007A75BE"/>
    <w:rsid w:val="007B0C77"/>
    <w:rsid w:val="007B11DF"/>
    <w:rsid w:val="007B133A"/>
    <w:rsid w:val="007B17F2"/>
    <w:rsid w:val="007B208B"/>
    <w:rsid w:val="007B21BA"/>
    <w:rsid w:val="007B2231"/>
    <w:rsid w:val="007B2271"/>
    <w:rsid w:val="007B2CEA"/>
    <w:rsid w:val="007B300D"/>
    <w:rsid w:val="007B3222"/>
    <w:rsid w:val="007B3251"/>
    <w:rsid w:val="007B32D5"/>
    <w:rsid w:val="007B37EB"/>
    <w:rsid w:val="007B3C1D"/>
    <w:rsid w:val="007B3D4F"/>
    <w:rsid w:val="007B3DF0"/>
    <w:rsid w:val="007B3F0D"/>
    <w:rsid w:val="007B408D"/>
    <w:rsid w:val="007B4560"/>
    <w:rsid w:val="007B45E4"/>
    <w:rsid w:val="007B4916"/>
    <w:rsid w:val="007B5455"/>
    <w:rsid w:val="007B5E76"/>
    <w:rsid w:val="007B615B"/>
    <w:rsid w:val="007B6394"/>
    <w:rsid w:val="007B65E3"/>
    <w:rsid w:val="007B671E"/>
    <w:rsid w:val="007B6867"/>
    <w:rsid w:val="007B69F1"/>
    <w:rsid w:val="007B69FE"/>
    <w:rsid w:val="007B6B73"/>
    <w:rsid w:val="007B6E62"/>
    <w:rsid w:val="007B715D"/>
    <w:rsid w:val="007B7257"/>
    <w:rsid w:val="007B725B"/>
    <w:rsid w:val="007B73F9"/>
    <w:rsid w:val="007B747C"/>
    <w:rsid w:val="007B762F"/>
    <w:rsid w:val="007B79E6"/>
    <w:rsid w:val="007C07E6"/>
    <w:rsid w:val="007C08D2"/>
    <w:rsid w:val="007C0AD6"/>
    <w:rsid w:val="007C165B"/>
    <w:rsid w:val="007C1676"/>
    <w:rsid w:val="007C1C2C"/>
    <w:rsid w:val="007C1F62"/>
    <w:rsid w:val="007C2F82"/>
    <w:rsid w:val="007C2FDD"/>
    <w:rsid w:val="007C3145"/>
    <w:rsid w:val="007C3176"/>
    <w:rsid w:val="007C34D3"/>
    <w:rsid w:val="007C3514"/>
    <w:rsid w:val="007C3534"/>
    <w:rsid w:val="007C3AB8"/>
    <w:rsid w:val="007C4033"/>
    <w:rsid w:val="007C4499"/>
    <w:rsid w:val="007C44FA"/>
    <w:rsid w:val="007C456E"/>
    <w:rsid w:val="007C49F2"/>
    <w:rsid w:val="007C4AA8"/>
    <w:rsid w:val="007C4C7D"/>
    <w:rsid w:val="007C4CD1"/>
    <w:rsid w:val="007C4D51"/>
    <w:rsid w:val="007C4DBA"/>
    <w:rsid w:val="007C507D"/>
    <w:rsid w:val="007C54ED"/>
    <w:rsid w:val="007C5500"/>
    <w:rsid w:val="007C55C0"/>
    <w:rsid w:val="007C560B"/>
    <w:rsid w:val="007C566D"/>
    <w:rsid w:val="007C5908"/>
    <w:rsid w:val="007C5C24"/>
    <w:rsid w:val="007C5CAD"/>
    <w:rsid w:val="007C6027"/>
    <w:rsid w:val="007C62B6"/>
    <w:rsid w:val="007C6B86"/>
    <w:rsid w:val="007C6E11"/>
    <w:rsid w:val="007C731B"/>
    <w:rsid w:val="007C7E5F"/>
    <w:rsid w:val="007C7F0F"/>
    <w:rsid w:val="007D014B"/>
    <w:rsid w:val="007D04EB"/>
    <w:rsid w:val="007D08A8"/>
    <w:rsid w:val="007D1172"/>
    <w:rsid w:val="007D16C8"/>
    <w:rsid w:val="007D192D"/>
    <w:rsid w:val="007D1C80"/>
    <w:rsid w:val="007D1F20"/>
    <w:rsid w:val="007D21EA"/>
    <w:rsid w:val="007D2482"/>
    <w:rsid w:val="007D2487"/>
    <w:rsid w:val="007D24D1"/>
    <w:rsid w:val="007D2536"/>
    <w:rsid w:val="007D2547"/>
    <w:rsid w:val="007D259D"/>
    <w:rsid w:val="007D2C49"/>
    <w:rsid w:val="007D2E41"/>
    <w:rsid w:val="007D309A"/>
    <w:rsid w:val="007D3228"/>
    <w:rsid w:val="007D336F"/>
    <w:rsid w:val="007D34BA"/>
    <w:rsid w:val="007D3578"/>
    <w:rsid w:val="007D388C"/>
    <w:rsid w:val="007D3EAE"/>
    <w:rsid w:val="007D486D"/>
    <w:rsid w:val="007D4980"/>
    <w:rsid w:val="007D4AEF"/>
    <w:rsid w:val="007D4BEE"/>
    <w:rsid w:val="007D4C85"/>
    <w:rsid w:val="007D4CB3"/>
    <w:rsid w:val="007D4EA1"/>
    <w:rsid w:val="007D52CB"/>
    <w:rsid w:val="007D54B2"/>
    <w:rsid w:val="007D5925"/>
    <w:rsid w:val="007D5A97"/>
    <w:rsid w:val="007D5C24"/>
    <w:rsid w:val="007D6566"/>
    <w:rsid w:val="007D6915"/>
    <w:rsid w:val="007D6EDB"/>
    <w:rsid w:val="007D7A43"/>
    <w:rsid w:val="007D7C37"/>
    <w:rsid w:val="007D7E66"/>
    <w:rsid w:val="007D7F03"/>
    <w:rsid w:val="007E02C4"/>
    <w:rsid w:val="007E03A3"/>
    <w:rsid w:val="007E0B05"/>
    <w:rsid w:val="007E0C3B"/>
    <w:rsid w:val="007E0C60"/>
    <w:rsid w:val="007E114F"/>
    <w:rsid w:val="007E116D"/>
    <w:rsid w:val="007E138E"/>
    <w:rsid w:val="007E142A"/>
    <w:rsid w:val="007E1752"/>
    <w:rsid w:val="007E1A36"/>
    <w:rsid w:val="007E2004"/>
    <w:rsid w:val="007E2330"/>
    <w:rsid w:val="007E23F8"/>
    <w:rsid w:val="007E28B7"/>
    <w:rsid w:val="007E297C"/>
    <w:rsid w:val="007E2984"/>
    <w:rsid w:val="007E2C76"/>
    <w:rsid w:val="007E312E"/>
    <w:rsid w:val="007E3C4D"/>
    <w:rsid w:val="007E3D50"/>
    <w:rsid w:val="007E3FBB"/>
    <w:rsid w:val="007E41F7"/>
    <w:rsid w:val="007E4423"/>
    <w:rsid w:val="007E4F5C"/>
    <w:rsid w:val="007E4FA6"/>
    <w:rsid w:val="007E521C"/>
    <w:rsid w:val="007E53F6"/>
    <w:rsid w:val="007E5690"/>
    <w:rsid w:val="007E5ED4"/>
    <w:rsid w:val="007E69BB"/>
    <w:rsid w:val="007E70C3"/>
    <w:rsid w:val="007E7A6A"/>
    <w:rsid w:val="007E7D04"/>
    <w:rsid w:val="007E7EF0"/>
    <w:rsid w:val="007E7F2E"/>
    <w:rsid w:val="007F0162"/>
    <w:rsid w:val="007F07B7"/>
    <w:rsid w:val="007F0A42"/>
    <w:rsid w:val="007F0C6E"/>
    <w:rsid w:val="007F0E1B"/>
    <w:rsid w:val="007F0E2B"/>
    <w:rsid w:val="007F0F4A"/>
    <w:rsid w:val="007F0F79"/>
    <w:rsid w:val="007F101D"/>
    <w:rsid w:val="007F11B8"/>
    <w:rsid w:val="007F138A"/>
    <w:rsid w:val="007F1B3F"/>
    <w:rsid w:val="007F2078"/>
    <w:rsid w:val="007F2290"/>
    <w:rsid w:val="007F25AD"/>
    <w:rsid w:val="007F274D"/>
    <w:rsid w:val="007F2ABB"/>
    <w:rsid w:val="007F2C25"/>
    <w:rsid w:val="007F2ECF"/>
    <w:rsid w:val="007F2F8D"/>
    <w:rsid w:val="007F3113"/>
    <w:rsid w:val="007F3425"/>
    <w:rsid w:val="007F3833"/>
    <w:rsid w:val="007F38C2"/>
    <w:rsid w:val="007F3BC1"/>
    <w:rsid w:val="007F3CB9"/>
    <w:rsid w:val="007F3EBD"/>
    <w:rsid w:val="007F4586"/>
    <w:rsid w:val="007F458B"/>
    <w:rsid w:val="007F46B3"/>
    <w:rsid w:val="007F4711"/>
    <w:rsid w:val="007F499E"/>
    <w:rsid w:val="007F4AA0"/>
    <w:rsid w:val="007F4BDA"/>
    <w:rsid w:val="007F4C36"/>
    <w:rsid w:val="007F4FD7"/>
    <w:rsid w:val="007F503C"/>
    <w:rsid w:val="007F52EF"/>
    <w:rsid w:val="007F548B"/>
    <w:rsid w:val="007F597D"/>
    <w:rsid w:val="007F5C80"/>
    <w:rsid w:val="007F60C2"/>
    <w:rsid w:val="007F6CCA"/>
    <w:rsid w:val="007F6E61"/>
    <w:rsid w:val="007F6FD1"/>
    <w:rsid w:val="007F7034"/>
    <w:rsid w:val="007F7969"/>
    <w:rsid w:val="007F7E07"/>
    <w:rsid w:val="00800019"/>
    <w:rsid w:val="008003FF"/>
    <w:rsid w:val="00800410"/>
    <w:rsid w:val="00800491"/>
    <w:rsid w:val="008008A8"/>
    <w:rsid w:val="00800D45"/>
    <w:rsid w:val="0080128B"/>
    <w:rsid w:val="00801304"/>
    <w:rsid w:val="0080152A"/>
    <w:rsid w:val="008017D6"/>
    <w:rsid w:val="00801BC2"/>
    <w:rsid w:val="00801CBE"/>
    <w:rsid w:val="00802B64"/>
    <w:rsid w:val="00802FD3"/>
    <w:rsid w:val="00803421"/>
    <w:rsid w:val="00803769"/>
    <w:rsid w:val="0080392D"/>
    <w:rsid w:val="00803FAC"/>
    <w:rsid w:val="00804420"/>
    <w:rsid w:val="00804519"/>
    <w:rsid w:val="00804B8F"/>
    <w:rsid w:val="00804B99"/>
    <w:rsid w:val="00804BFA"/>
    <w:rsid w:val="008059B1"/>
    <w:rsid w:val="00805E60"/>
    <w:rsid w:val="00805EFB"/>
    <w:rsid w:val="00806526"/>
    <w:rsid w:val="00806598"/>
    <w:rsid w:val="008067D8"/>
    <w:rsid w:val="008069FD"/>
    <w:rsid w:val="00806B87"/>
    <w:rsid w:val="00806DF8"/>
    <w:rsid w:val="008079B5"/>
    <w:rsid w:val="0081066C"/>
    <w:rsid w:val="00810AEE"/>
    <w:rsid w:val="00810CA5"/>
    <w:rsid w:val="00810D60"/>
    <w:rsid w:val="00810F07"/>
    <w:rsid w:val="00810FE2"/>
    <w:rsid w:val="008110A6"/>
    <w:rsid w:val="0081110E"/>
    <w:rsid w:val="0081111E"/>
    <w:rsid w:val="008116D6"/>
    <w:rsid w:val="00811EC9"/>
    <w:rsid w:val="00811ED5"/>
    <w:rsid w:val="00811EEE"/>
    <w:rsid w:val="00812371"/>
    <w:rsid w:val="0081255A"/>
    <w:rsid w:val="00812987"/>
    <w:rsid w:val="00812B08"/>
    <w:rsid w:val="00812B91"/>
    <w:rsid w:val="00813A22"/>
    <w:rsid w:val="00813ACB"/>
    <w:rsid w:val="00813C47"/>
    <w:rsid w:val="00813D9D"/>
    <w:rsid w:val="00814013"/>
    <w:rsid w:val="00814056"/>
    <w:rsid w:val="008146DA"/>
    <w:rsid w:val="008146EA"/>
    <w:rsid w:val="00814BF7"/>
    <w:rsid w:val="008154CB"/>
    <w:rsid w:val="00815BBC"/>
    <w:rsid w:val="00815C92"/>
    <w:rsid w:val="00816340"/>
    <w:rsid w:val="008165BF"/>
    <w:rsid w:val="0081671F"/>
    <w:rsid w:val="00816CED"/>
    <w:rsid w:val="00816FF3"/>
    <w:rsid w:val="0081701D"/>
    <w:rsid w:val="00817051"/>
    <w:rsid w:val="00817297"/>
    <w:rsid w:val="008175F6"/>
    <w:rsid w:val="00817687"/>
    <w:rsid w:val="008177C7"/>
    <w:rsid w:val="008179D9"/>
    <w:rsid w:val="008179DD"/>
    <w:rsid w:val="00820438"/>
    <w:rsid w:val="00820868"/>
    <w:rsid w:val="00820896"/>
    <w:rsid w:val="00820AFD"/>
    <w:rsid w:val="00820B98"/>
    <w:rsid w:val="008214A1"/>
    <w:rsid w:val="0082159B"/>
    <w:rsid w:val="0082196C"/>
    <w:rsid w:val="00821A37"/>
    <w:rsid w:val="00821BEC"/>
    <w:rsid w:val="00821FFC"/>
    <w:rsid w:val="008220EB"/>
    <w:rsid w:val="0082239F"/>
    <w:rsid w:val="00822836"/>
    <w:rsid w:val="00822B96"/>
    <w:rsid w:val="00822C4D"/>
    <w:rsid w:val="00822CA3"/>
    <w:rsid w:val="00822E41"/>
    <w:rsid w:val="00822E8C"/>
    <w:rsid w:val="008233F0"/>
    <w:rsid w:val="008235AF"/>
    <w:rsid w:val="008236FD"/>
    <w:rsid w:val="00823754"/>
    <w:rsid w:val="00823802"/>
    <w:rsid w:val="00824309"/>
    <w:rsid w:val="00824317"/>
    <w:rsid w:val="00824385"/>
    <w:rsid w:val="008246D7"/>
    <w:rsid w:val="00824889"/>
    <w:rsid w:val="00824CA0"/>
    <w:rsid w:val="00824DEA"/>
    <w:rsid w:val="00824E0B"/>
    <w:rsid w:val="00824E53"/>
    <w:rsid w:val="008252EA"/>
    <w:rsid w:val="0082530D"/>
    <w:rsid w:val="00825816"/>
    <w:rsid w:val="008258CD"/>
    <w:rsid w:val="00825F30"/>
    <w:rsid w:val="00826077"/>
    <w:rsid w:val="008261E3"/>
    <w:rsid w:val="00826721"/>
    <w:rsid w:val="00826EC5"/>
    <w:rsid w:val="008273B9"/>
    <w:rsid w:val="008274F0"/>
    <w:rsid w:val="00827981"/>
    <w:rsid w:val="0082799B"/>
    <w:rsid w:val="008279D0"/>
    <w:rsid w:val="008279DC"/>
    <w:rsid w:val="00827B89"/>
    <w:rsid w:val="008300B0"/>
    <w:rsid w:val="0083062A"/>
    <w:rsid w:val="0083069A"/>
    <w:rsid w:val="008308F0"/>
    <w:rsid w:val="00830983"/>
    <w:rsid w:val="00830B13"/>
    <w:rsid w:val="00831362"/>
    <w:rsid w:val="008313C1"/>
    <w:rsid w:val="008314C4"/>
    <w:rsid w:val="0083168D"/>
    <w:rsid w:val="008317E1"/>
    <w:rsid w:val="00831D55"/>
    <w:rsid w:val="00831D68"/>
    <w:rsid w:val="00831D8F"/>
    <w:rsid w:val="00831ED5"/>
    <w:rsid w:val="008321F1"/>
    <w:rsid w:val="008324E2"/>
    <w:rsid w:val="008326F6"/>
    <w:rsid w:val="00832AA4"/>
    <w:rsid w:val="00832F6F"/>
    <w:rsid w:val="00832FD4"/>
    <w:rsid w:val="0083322F"/>
    <w:rsid w:val="008336ED"/>
    <w:rsid w:val="0083374E"/>
    <w:rsid w:val="008339D3"/>
    <w:rsid w:val="00833F67"/>
    <w:rsid w:val="00833F72"/>
    <w:rsid w:val="00834023"/>
    <w:rsid w:val="008340EA"/>
    <w:rsid w:val="0083412D"/>
    <w:rsid w:val="00834191"/>
    <w:rsid w:val="00834366"/>
    <w:rsid w:val="008347CA"/>
    <w:rsid w:val="008347D5"/>
    <w:rsid w:val="00834A0D"/>
    <w:rsid w:val="00834C44"/>
    <w:rsid w:val="008351F3"/>
    <w:rsid w:val="008353A2"/>
    <w:rsid w:val="00835550"/>
    <w:rsid w:val="00835D51"/>
    <w:rsid w:val="0083696A"/>
    <w:rsid w:val="00836D08"/>
    <w:rsid w:val="008370B0"/>
    <w:rsid w:val="0083743F"/>
    <w:rsid w:val="00837764"/>
    <w:rsid w:val="008377C7"/>
    <w:rsid w:val="00837CFB"/>
    <w:rsid w:val="00837E29"/>
    <w:rsid w:val="00840486"/>
    <w:rsid w:val="0084065B"/>
    <w:rsid w:val="008416B6"/>
    <w:rsid w:val="008416CB"/>
    <w:rsid w:val="00841719"/>
    <w:rsid w:val="008418BF"/>
    <w:rsid w:val="00841F9B"/>
    <w:rsid w:val="00842226"/>
    <w:rsid w:val="00842590"/>
    <w:rsid w:val="00842758"/>
    <w:rsid w:val="00842A88"/>
    <w:rsid w:val="00842B0B"/>
    <w:rsid w:val="00842B0E"/>
    <w:rsid w:val="0084328B"/>
    <w:rsid w:val="00843385"/>
    <w:rsid w:val="00843B64"/>
    <w:rsid w:val="00843DC8"/>
    <w:rsid w:val="00843F52"/>
    <w:rsid w:val="00844151"/>
    <w:rsid w:val="00844242"/>
    <w:rsid w:val="00844301"/>
    <w:rsid w:val="00844BA2"/>
    <w:rsid w:val="00844E9E"/>
    <w:rsid w:val="0084573C"/>
    <w:rsid w:val="008457FF"/>
    <w:rsid w:val="00845D31"/>
    <w:rsid w:val="0084623E"/>
    <w:rsid w:val="008462C1"/>
    <w:rsid w:val="008463ED"/>
    <w:rsid w:val="00846512"/>
    <w:rsid w:val="0084660E"/>
    <w:rsid w:val="00846684"/>
    <w:rsid w:val="008466EF"/>
    <w:rsid w:val="0084780F"/>
    <w:rsid w:val="0084797B"/>
    <w:rsid w:val="00847A59"/>
    <w:rsid w:val="00847E02"/>
    <w:rsid w:val="0085012C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7A"/>
    <w:rsid w:val="00850FEE"/>
    <w:rsid w:val="008512C9"/>
    <w:rsid w:val="008514C7"/>
    <w:rsid w:val="00851868"/>
    <w:rsid w:val="00851D82"/>
    <w:rsid w:val="00851DB2"/>
    <w:rsid w:val="00852D5F"/>
    <w:rsid w:val="00852DB7"/>
    <w:rsid w:val="00852DFB"/>
    <w:rsid w:val="00852EF2"/>
    <w:rsid w:val="00852F1B"/>
    <w:rsid w:val="008532C5"/>
    <w:rsid w:val="00853A8C"/>
    <w:rsid w:val="00853C84"/>
    <w:rsid w:val="00854491"/>
    <w:rsid w:val="008545DD"/>
    <w:rsid w:val="00854760"/>
    <w:rsid w:val="00854FED"/>
    <w:rsid w:val="0085514B"/>
    <w:rsid w:val="00855320"/>
    <w:rsid w:val="0085544B"/>
    <w:rsid w:val="00855A64"/>
    <w:rsid w:val="008560B2"/>
    <w:rsid w:val="008563BC"/>
    <w:rsid w:val="008563C8"/>
    <w:rsid w:val="00856569"/>
    <w:rsid w:val="00856643"/>
    <w:rsid w:val="008568F2"/>
    <w:rsid w:val="00856AD6"/>
    <w:rsid w:val="00856C33"/>
    <w:rsid w:val="00856E93"/>
    <w:rsid w:val="00857033"/>
    <w:rsid w:val="00857430"/>
    <w:rsid w:val="00857978"/>
    <w:rsid w:val="00857B4B"/>
    <w:rsid w:val="00857C8B"/>
    <w:rsid w:val="00857E2B"/>
    <w:rsid w:val="00860430"/>
    <w:rsid w:val="008604EF"/>
    <w:rsid w:val="00860683"/>
    <w:rsid w:val="00860799"/>
    <w:rsid w:val="00860987"/>
    <w:rsid w:val="00860BF4"/>
    <w:rsid w:val="00860C65"/>
    <w:rsid w:val="00860EB1"/>
    <w:rsid w:val="00861835"/>
    <w:rsid w:val="008618AD"/>
    <w:rsid w:val="00861A0C"/>
    <w:rsid w:val="00861FCD"/>
    <w:rsid w:val="008620ED"/>
    <w:rsid w:val="008623B0"/>
    <w:rsid w:val="008625A0"/>
    <w:rsid w:val="008626BC"/>
    <w:rsid w:val="00862C88"/>
    <w:rsid w:val="00862F28"/>
    <w:rsid w:val="00862FCA"/>
    <w:rsid w:val="00863026"/>
    <w:rsid w:val="008631EA"/>
    <w:rsid w:val="00863641"/>
    <w:rsid w:val="008636D3"/>
    <w:rsid w:val="00863AD0"/>
    <w:rsid w:val="00863C0E"/>
    <w:rsid w:val="00864197"/>
    <w:rsid w:val="00864348"/>
    <w:rsid w:val="008643A7"/>
    <w:rsid w:val="008644F8"/>
    <w:rsid w:val="00864876"/>
    <w:rsid w:val="00864D45"/>
    <w:rsid w:val="00864E79"/>
    <w:rsid w:val="0086559C"/>
    <w:rsid w:val="008656DE"/>
    <w:rsid w:val="0086589B"/>
    <w:rsid w:val="008658E7"/>
    <w:rsid w:val="00865E92"/>
    <w:rsid w:val="00865F9E"/>
    <w:rsid w:val="0086605C"/>
    <w:rsid w:val="008661EB"/>
    <w:rsid w:val="00866408"/>
    <w:rsid w:val="008665DF"/>
    <w:rsid w:val="00866737"/>
    <w:rsid w:val="008667E2"/>
    <w:rsid w:val="00866813"/>
    <w:rsid w:val="00866941"/>
    <w:rsid w:val="0086696E"/>
    <w:rsid w:val="00866AB3"/>
    <w:rsid w:val="00866C40"/>
    <w:rsid w:val="00866F34"/>
    <w:rsid w:val="00867024"/>
    <w:rsid w:val="008670D7"/>
    <w:rsid w:val="0086717F"/>
    <w:rsid w:val="00867212"/>
    <w:rsid w:val="0086747B"/>
    <w:rsid w:val="008674D9"/>
    <w:rsid w:val="00867C5D"/>
    <w:rsid w:val="00867EBE"/>
    <w:rsid w:val="00870060"/>
    <w:rsid w:val="00870A1A"/>
    <w:rsid w:val="00870ACB"/>
    <w:rsid w:val="00870C07"/>
    <w:rsid w:val="00870C73"/>
    <w:rsid w:val="00870C79"/>
    <w:rsid w:val="00870F2C"/>
    <w:rsid w:val="00871191"/>
    <w:rsid w:val="008712B8"/>
    <w:rsid w:val="0087197F"/>
    <w:rsid w:val="008719EF"/>
    <w:rsid w:val="00871C80"/>
    <w:rsid w:val="00871CF2"/>
    <w:rsid w:val="00872060"/>
    <w:rsid w:val="0087217D"/>
    <w:rsid w:val="008722BD"/>
    <w:rsid w:val="00872388"/>
    <w:rsid w:val="00872661"/>
    <w:rsid w:val="008727A1"/>
    <w:rsid w:val="00872C34"/>
    <w:rsid w:val="00872CCA"/>
    <w:rsid w:val="008734A4"/>
    <w:rsid w:val="008736D7"/>
    <w:rsid w:val="00873744"/>
    <w:rsid w:val="00873783"/>
    <w:rsid w:val="00873913"/>
    <w:rsid w:val="00873936"/>
    <w:rsid w:val="00873F7F"/>
    <w:rsid w:val="00874095"/>
    <w:rsid w:val="008740BE"/>
    <w:rsid w:val="0087427F"/>
    <w:rsid w:val="008742E3"/>
    <w:rsid w:val="00874D95"/>
    <w:rsid w:val="008751EA"/>
    <w:rsid w:val="008753CD"/>
    <w:rsid w:val="008753FC"/>
    <w:rsid w:val="00875506"/>
    <w:rsid w:val="008757E3"/>
    <w:rsid w:val="00876004"/>
    <w:rsid w:val="00876535"/>
    <w:rsid w:val="00876988"/>
    <w:rsid w:val="008769CF"/>
    <w:rsid w:val="00876C9E"/>
    <w:rsid w:val="00876CCD"/>
    <w:rsid w:val="00876F2B"/>
    <w:rsid w:val="0087729D"/>
    <w:rsid w:val="008773C8"/>
    <w:rsid w:val="00877441"/>
    <w:rsid w:val="00877535"/>
    <w:rsid w:val="008776A2"/>
    <w:rsid w:val="00877810"/>
    <w:rsid w:val="00877A08"/>
    <w:rsid w:val="00877B83"/>
    <w:rsid w:val="00877C75"/>
    <w:rsid w:val="00877D8F"/>
    <w:rsid w:val="00877EE3"/>
    <w:rsid w:val="00880178"/>
    <w:rsid w:val="00880B81"/>
    <w:rsid w:val="00880CD9"/>
    <w:rsid w:val="00880E2B"/>
    <w:rsid w:val="00881114"/>
    <w:rsid w:val="00881303"/>
    <w:rsid w:val="008813D6"/>
    <w:rsid w:val="00881737"/>
    <w:rsid w:val="008817F4"/>
    <w:rsid w:val="00881826"/>
    <w:rsid w:val="00881B57"/>
    <w:rsid w:val="00881B65"/>
    <w:rsid w:val="00881BDB"/>
    <w:rsid w:val="00881D09"/>
    <w:rsid w:val="008822E5"/>
    <w:rsid w:val="008823B2"/>
    <w:rsid w:val="008824AD"/>
    <w:rsid w:val="00882527"/>
    <w:rsid w:val="0088254A"/>
    <w:rsid w:val="0088286A"/>
    <w:rsid w:val="00882AB2"/>
    <w:rsid w:val="00882CB5"/>
    <w:rsid w:val="0088336E"/>
    <w:rsid w:val="00883650"/>
    <w:rsid w:val="0088397A"/>
    <w:rsid w:val="00883ADC"/>
    <w:rsid w:val="00883B30"/>
    <w:rsid w:val="00883DB4"/>
    <w:rsid w:val="00884373"/>
    <w:rsid w:val="0088445E"/>
    <w:rsid w:val="00884489"/>
    <w:rsid w:val="008845C4"/>
    <w:rsid w:val="0088468D"/>
    <w:rsid w:val="00884B8F"/>
    <w:rsid w:val="0088523F"/>
    <w:rsid w:val="00885504"/>
    <w:rsid w:val="00885BC1"/>
    <w:rsid w:val="008867C3"/>
    <w:rsid w:val="0088693E"/>
    <w:rsid w:val="008872FD"/>
    <w:rsid w:val="0088780B"/>
    <w:rsid w:val="00887957"/>
    <w:rsid w:val="00887A69"/>
    <w:rsid w:val="00890177"/>
    <w:rsid w:val="00890427"/>
    <w:rsid w:val="0089057A"/>
    <w:rsid w:val="0089060A"/>
    <w:rsid w:val="0089077E"/>
    <w:rsid w:val="008908C0"/>
    <w:rsid w:val="00890A65"/>
    <w:rsid w:val="00890E62"/>
    <w:rsid w:val="00890FAE"/>
    <w:rsid w:val="00891150"/>
    <w:rsid w:val="008911FF"/>
    <w:rsid w:val="00891225"/>
    <w:rsid w:val="00891B02"/>
    <w:rsid w:val="00891CBE"/>
    <w:rsid w:val="00892049"/>
    <w:rsid w:val="008927AD"/>
    <w:rsid w:val="00892959"/>
    <w:rsid w:val="00892A47"/>
    <w:rsid w:val="00892B7E"/>
    <w:rsid w:val="00892F5C"/>
    <w:rsid w:val="0089368A"/>
    <w:rsid w:val="00893828"/>
    <w:rsid w:val="008938FF"/>
    <w:rsid w:val="00893F85"/>
    <w:rsid w:val="008946CB"/>
    <w:rsid w:val="008948DE"/>
    <w:rsid w:val="00894FFF"/>
    <w:rsid w:val="0089513B"/>
    <w:rsid w:val="00895596"/>
    <w:rsid w:val="008958B6"/>
    <w:rsid w:val="00896209"/>
    <w:rsid w:val="008962A3"/>
    <w:rsid w:val="0089637B"/>
    <w:rsid w:val="008963D7"/>
    <w:rsid w:val="008965E9"/>
    <w:rsid w:val="008966F7"/>
    <w:rsid w:val="00896782"/>
    <w:rsid w:val="008969CA"/>
    <w:rsid w:val="00896B69"/>
    <w:rsid w:val="00897082"/>
    <w:rsid w:val="00897133"/>
    <w:rsid w:val="00897213"/>
    <w:rsid w:val="00897372"/>
    <w:rsid w:val="008976B7"/>
    <w:rsid w:val="008A0019"/>
    <w:rsid w:val="008A003E"/>
    <w:rsid w:val="008A0063"/>
    <w:rsid w:val="008A00E5"/>
    <w:rsid w:val="008A06E4"/>
    <w:rsid w:val="008A08A0"/>
    <w:rsid w:val="008A09A5"/>
    <w:rsid w:val="008A1000"/>
    <w:rsid w:val="008A11D5"/>
    <w:rsid w:val="008A14D5"/>
    <w:rsid w:val="008A1B81"/>
    <w:rsid w:val="008A1C92"/>
    <w:rsid w:val="008A1E10"/>
    <w:rsid w:val="008A1FC7"/>
    <w:rsid w:val="008A2028"/>
    <w:rsid w:val="008A217D"/>
    <w:rsid w:val="008A29C9"/>
    <w:rsid w:val="008A2F13"/>
    <w:rsid w:val="008A2F8F"/>
    <w:rsid w:val="008A38F6"/>
    <w:rsid w:val="008A395D"/>
    <w:rsid w:val="008A39A7"/>
    <w:rsid w:val="008A3B1B"/>
    <w:rsid w:val="008A40B0"/>
    <w:rsid w:val="008A4118"/>
    <w:rsid w:val="008A41C0"/>
    <w:rsid w:val="008A42D9"/>
    <w:rsid w:val="008A4379"/>
    <w:rsid w:val="008A48E7"/>
    <w:rsid w:val="008A4B8A"/>
    <w:rsid w:val="008A4CBF"/>
    <w:rsid w:val="008A4F5E"/>
    <w:rsid w:val="008A5189"/>
    <w:rsid w:val="008A54AD"/>
    <w:rsid w:val="008A5519"/>
    <w:rsid w:val="008A55A2"/>
    <w:rsid w:val="008A5FE5"/>
    <w:rsid w:val="008A61DD"/>
    <w:rsid w:val="008A632B"/>
    <w:rsid w:val="008A67BD"/>
    <w:rsid w:val="008A6A2B"/>
    <w:rsid w:val="008A717B"/>
    <w:rsid w:val="008A71DC"/>
    <w:rsid w:val="008A7309"/>
    <w:rsid w:val="008A7415"/>
    <w:rsid w:val="008A7900"/>
    <w:rsid w:val="008A7F6D"/>
    <w:rsid w:val="008B0320"/>
    <w:rsid w:val="008B0413"/>
    <w:rsid w:val="008B077E"/>
    <w:rsid w:val="008B08A4"/>
    <w:rsid w:val="008B0BBE"/>
    <w:rsid w:val="008B0C84"/>
    <w:rsid w:val="008B11AA"/>
    <w:rsid w:val="008B1451"/>
    <w:rsid w:val="008B157A"/>
    <w:rsid w:val="008B176B"/>
    <w:rsid w:val="008B17BD"/>
    <w:rsid w:val="008B236A"/>
    <w:rsid w:val="008B286E"/>
    <w:rsid w:val="008B2A38"/>
    <w:rsid w:val="008B2BBD"/>
    <w:rsid w:val="008B2DF0"/>
    <w:rsid w:val="008B30C8"/>
    <w:rsid w:val="008B3396"/>
    <w:rsid w:val="008B3623"/>
    <w:rsid w:val="008B3BBA"/>
    <w:rsid w:val="008B3C2A"/>
    <w:rsid w:val="008B40CD"/>
    <w:rsid w:val="008B4266"/>
    <w:rsid w:val="008B42CB"/>
    <w:rsid w:val="008B457F"/>
    <w:rsid w:val="008B4645"/>
    <w:rsid w:val="008B4870"/>
    <w:rsid w:val="008B504F"/>
    <w:rsid w:val="008B5071"/>
    <w:rsid w:val="008B53E5"/>
    <w:rsid w:val="008B55EC"/>
    <w:rsid w:val="008B5A4B"/>
    <w:rsid w:val="008B5A56"/>
    <w:rsid w:val="008B5BFA"/>
    <w:rsid w:val="008B5C8D"/>
    <w:rsid w:val="008B5D4D"/>
    <w:rsid w:val="008B5E08"/>
    <w:rsid w:val="008B6009"/>
    <w:rsid w:val="008B6537"/>
    <w:rsid w:val="008B6785"/>
    <w:rsid w:val="008B67A2"/>
    <w:rsid w:val="008B6909"/>
    <w:rsid w:val="008B6A02"/>
    <w:rsid w:val="008B72C7"/>
    <w:rsid w:val="008B777E"/>
    <w:rsid w:val="008C02E4"/>
    <w:rsid w:val="008C0705"/>
    <w:rsid w:val="008C0AE9"/>
    <w:rsid w:val="008C0BFA"/>
    <w:rsid w:val="008C0F4D"/>
    <w:rsid w:val="008C1516"/>
    <w:rsid w:val="008C1C0E"/>
    <w:rsid w:val="008C1DBC"/>
    <w:rsid w:val="008C1E6D"/>
    <w:rsid w:val="008C1F32"/>
    <w:rsid w:val="008C21BE"/>
    <w:rsid w:val="008C225C"/>
    <w:rsid w:val="008C2286"/>
    <w:rsid w:val="008C28E5"/>
    <w:rsid w:val="008C31BE"/>
    <w:rsid w:val="008C3980"/>
    <w:rsid w:val="008C3C9D"/>
    <w:rsid w:val="008C3D99"/>
    <w:rsid w:val="008C3E64"/>
    <w:rsid w:val="008C3FB9"/>
    <w:rsid w:val="008C431F"/>
    <w:rsid w:val="008C44DB"/>
    <w:rsid w:val="008C46A5"/>
    <w:rsid w:val="008C4819"/>
    <w:rsid w:val="008C494C"/>
    <w:rsid w:val="008C4991"/>
    <w:rsid w:val="008C4C18"/>
    <w:rsid w:val="008C5356"/>
    <w:rsid w:val="008C56A2"/>
    <w:rsid w:val="008C5C7E"/>
    <w:rsid w:val="008C61DD"/>
    <w:rsid w:val="008C65A7"/>
    <w:rsid w:val="008C6893"/>
    <w:rsid w:val="008C764B"/>
    <w:rsid w:val="008C7786"/>
    <w:rsid w:val="008C7D00"/>
    <w:rsid w:val="008C7DE9"/>
    <w:rsid w:val="008C7F62"/>
    <w:rsid w:val="008D00BE"/>
    <w:rsid w:val="008D08C3"/>
    <w:rsid w:val="008D0BDF"/>
    <w:rsid w:val="008D12C1"/>
    <w:rsid w:val="008D1583"/>
    <w:rsid w:val="008D1B5F"/>
    <w:rsid w:val="008D1D7D"/>
    <w:rsid w:val="008D2015"/>
    <w:rsid w:val="008D2287"/>
    <w:rsid w:val="008D22B2"/>
    <w:rsid w:val="008D23BA"/>
    <w:rsid w:val="008D2667"/>
    <w:rsid w:val="008D2687"/>
    <w:rsid w:val="008D286E"/>
    <w:rsid w:val="008D2C31"/>
    <w:rsid w:val="008D2CEF"/>
    <w:rsid w:val="008D3080"/>
    <w:rsid w:val="008D30EA"/>
    <w:rsid w:val="008D373C"/>
    <w:rsid w:val="008D37E5"/>
    <w:rsid w:val="008D3956"/>
    <w:rsid w:val="008D3FE2"/>
    <w:rsid w:val="008D4275"/>
    <w:rsid w:val="008D42A1"/>
    <w:rsid w:val="008D43C9"/>
    <w:rsid w:val="008D459F"/>
    <w:rsid w:val="008D4832"/>
    <w:rsid w:val="008D494A"/>
    <w:rsid w:val="008D5580"/>
    <w:rsid w:val="008D5940"/>
    <w:rsid w:val="008D5992"/>
    <w:rsid w:val="008D5C9A"/>
    <w:rsid w:val="008D5CE7"/>
    <w:rsid w:val="008D5E33"/>
    <w:rsid w:val="008D60B2"/>
    <w:rsid w:val="008D622F"/>
    <w:rsid w:val="008D634E"/>
    <w:rsid w:val="008D6ADE"/>
    <w:rsid w:val="008D6B5A"/>
    <w:rsid w:val="008D6D41"/>
    <w:rsid w:val="008D6EAB"/>
    <w:rsid w:val="008D6F4A"/>
    <w:rsid w:val="008D70CF"/>
    <w:rsid w:val="008D71CF"/>
    <w:rsid w:val="008D774E"/>
    <w:rsid w:val="008D7B35"/>
    <w:rsid w:val="008D7BA1"/>
    <w:rsid w:val="008D7C28"/>
    <w:rsid w:val="008D7CCE"/>
    <w:rsid w:val="008E0749"/>
    <w:rsid w:val="008E07C0"/>
    <w:rsid w:val="008E09BF"/>
    <w:rsid w:val="008E0BB3"/>
    <w:rsid w:val="008E0E58"/>
    <w:rsid w:val="008E0FBD"/>
    <w:rsid w:val="008E1038"/>
    <w:rsid w:val="008E10FB"/>
    <w:rsid w:val="008E1317"/>
    <w:rsid w:val="008E139A"/>
    <w:rsid w:val="008E15A8"/>
    <w:rsid w:val="008E15AB"/>
    <w:rsid w:val="008E1E73"/>
    <w:rsid w:val="008E21A9"/>
    <w:rsid w:val="008E23B6"/>
    <w:rsid w:val="008E23E6"/>
    <w:rsid w:val="008E2636"/>
    <w:rsid w:val="008E27DB"/>
    <w:rsid w:val="008E283B"/>
    <w:rsid w:val="008E28CF"/>
    <w:rsid w:val="008E2A24"/>
    <w:rsid w:val="008E2AD3"/>
    <w:rsid w:val="008E2B5D"/>
    <w:rsid w:val="008E2E78"/>
    <w:rsid w:val="008E348D"/>
    <w:rsid w:val="008E362A"/>
    <w:rsid w:val="008E429F"/>
    <w:rsid w:val="008E435C"/>
    <w:rsid w:val="008E4B10"/>
    <w:rsid w:val="008E4CFE"/>
    <w:rsid w:val="008E4E09"/>
    <w:rsid w:val="008E4E2F"/>
    <w:rsid w:val="008E4F5E"/>
    <w:rsid w:val="008E5063"/>
    <w:rsid w:val="008E51BB"/>
    <w:rsid w:val="008E5481"/>
    <w:rsid w:val="008E58E2"/>
    <w:rsid w:val="008E5ECF"/>
    <w:rsid w:val="008E6395"/>
    <w:rsid w:val="008E6552"/>
    <w:rsid w:val="008E6619"/>
    <w:rsid w:val="008E67EF"/>
    <w:rsid w:val="008E689A"/>
    <w:rsid w:val="008E6FD1"/>
    <w:rsid w:val="008E6FEF"/>
    <w:rsid w:val="008E7388"/>
    <w:rsid w:val="008E77BD"/>
    <w:rsid w:val="008E7978"/>
    <w:rsid w:val="008E7F50"/>
    <w:rsid w:val="008F0268"/>
    <w:rsid w:val="008F0761"/>
    <w:rsid w:val="008F0A86"/>
    <w:rsid w:val="008F0AFF"/>
    <w:rsid w:val="008F0DE7"/>
    <w:rsid w:val="008F12BC"/>
    <w:rsid w:val="008F1333"/>
    <w:rsid w:val="008F1550"/>
    <w:rsid w:val="008F172F"/>
    <w:rsid w:val="008F1B23"/>
    <w:rsid w:val="008F1C32"/>
    <w:rsid w:val="008F1C51"/>
    <w:rsid w:val="008F20C7"/>
    <w:rsid w:val="008F2943"/>
    <w:rsid w:val="008F31B5"/>
    <w:rsid w:val="008F363C"/>
    <w:rsid w:val="008F38EF"/>
    <w:rsid w:val="008F3B37"/>
    <w:rsid w:val="008F4097"/>
    <w:rsid w:val="008F423F"/>
    <w:rsid w:val="008F4283"/>
    <w:rsid w:val="008F441F"/>
    <w:rsid w:val="008F44E6"/>
    <w:rsid w:val="008F463D"/>
    <w:rsid w:val="008F46F1"/>
    <w:rsid w:val="008F4729"/>
    <w:rsid w:val="008F482D"/>
    <w:rsid w:val="008F49B3"/>
    <w:rsid w:val="008F4AD6"/>
    <w:rsid w:val="008F52CE"/>
    <w:rsid w:val="008F5C02"/>
    <w:rsid w:val="008F601C"/>
    <w:rsid w:val="008F624E"/>
    <w:rsid w:val="008F6C90"/>
    <w:rsid w:val="008F6FFB"/>
    <w:rsid w:val="008F70B4"/>
    <w:rsid w:val="008F780F"/>
    <w:rsid w:val="008F7EBF"/>
    <w:rsid w:val="008F7EE4"/>
    <w:rsid w:val="008F7EFA"/>
    <w:rsid w:val="0090020A"/>
    <w:rsid w:val="009003D2"/>
    <w:rsid w:val="00900C49"/>
    <w:rsid w:val="00900FA0"/>
    <w:rsid w:val="0090102E"/>
    <w:rsid w:val="00901279"/>
    <w:rsid w:val="0090170D"/>
    <w:rsid w:val="00901889"/>
    <w:rsid w:val="009029F1"/>
    <w:rsid w:val="00902D35"/>
    <w:rsid w:val="00902D9B"/>
    <w:rsid w:val="00903146"/>
    <w:rsid w:val="0090348B"/>
    <w:rsid w:val="00903817"/>
    <w:rsid w:val="00903870"/>
    <w:rsid w:val="00903B65"/>
    <w:rsid w:val="00903E4F"/>
    <w:rsid w:val="00903F3D"/>
    <w:rsid w:val="009041CA"/>
    <w:rsid w:val="009042D3"/>
    <w:rsid w:val="00904846"/>
    <w:rsid w:val="009048D5"/>
    <w:rsid w:val="00904A4C"/>
    <w:rsid w:val="00904B54"/>
    <w:rsid w:val="00904E95"/>
    <w:rsid w:val="00904F0A"/>
    <w:rsid w:val="00904FD2"/>
    <w:rsid w:val="0090502C"/>
    <w:rsid w:val="00905568"/>
    <w:rsid w:val="009056DA"/>
    <w:rsid w:val="00905767"/>
    <w:rsid w:val="00905BB5"/>
    <w:rsid w:val="00905D54"/>
    <w:rsid w:val="00905FA3"/>
    <w:rsid w:val="0090674D"/>
    <w:rsid w:val="00906829"/>
    <w:rsid w:val="0090687F"/>
    <w:rsid w:val="00906B9B"/>
    <w:rsid w:val="00906CB3"/>
    <w:rsid w:val="00906F9E"/>
    <w:rsid w:val="0090703B"/>
    <w:rsid w:val="009070A8"/>
    <w:rsid w:val="009077FF"/>
    <w:rsid w:val="00907EBF"/>
    <w:rsid w:val="0091049D"/>
    <w:rsid w:val="00910702"/>
    <w:rsid w:val="00910722"/>
    <w:rsid w:val="00910789"/>
    <w:rsid w:val="0091094A"/>
    <w:rsid w:val="00910B68"/>
    <w:rsid w:val="00910D08"/>
    <w:rsid w:val="009110E9"/>
    <w:rsid w:val="009113B4"/>
    <w:rsid w:val="00911562"/>
    <w:rsid w:val="00911619"/>
    <w:rsid w:val="00911962"/>
    <w:rsid w:val="00911A63"/>
    <w:rsid w:val="009121AA"/>
    <w:rsid w:val="009123C1"/>
    <w:rsid w:val="009126C1"/>
    <w:rsid w:val="00912A0C"/>
    <w:rsid w:val="00912A14"/>
    <w:rsid w:val="00912F11"/>
    <w:rsid w:val="00913894"/>
    <w:rsid w:val="0091396B"/>
    <w:rsid w:val="0091408C"/>
    <w:rsid w:val="009140C8"/>
    <w:rsid w:val="00914697"/>
    <w:rsid w:val="009147D3"/>
    <w:rsid w:val="00915034"/>
    <w:rsid w:val="0091526A"/>
    <w:rsid w:val="0091529D"/>
    <w:rsid w:val="00915832"/>
    <w:rsid w:val="00915863"/>
    <w:rsid w:val="009158B7"/>
    <w:rsid w:val="009158CF"/>
    <w:rsid w:val="00915CF7"/>
    <w:rsid w:val="00915D07"/>
    <w:rsid w:val="00915D15"/>
    <w:rsid w:val="00915D49"/>
    <w:rsid w:val="00915D79"/>
    <w:rsid w:val="00915EAF"/>
    <w:rsid w:val="00916A82"/>
    <w:rsid w:val="00916B47"/>
    <w:rsid w:val="00916DEC"/>
    <w:rsid w:val="0091701E"/>
    <w:rsid w:val="0091724A"/>
    <w:rsid w:val="009176E3"/>
    <w:rsid w:val="009201B7"/>
    <w:rsid w:val="009201F6"/>
    <w:rsid w:val="00920378"/>
    <w:rsid w:val="009204C9"/>
    <w:rsid w:val="0092067F"/>
    <w:rsid w:val="00920840"/>
    <w:rsid w:val="00920E4C"/>
    <w:rsid w:val="00920E8B"/>
    <w:rsid w:val="009214BE"/>
    <w:rsid w:val="009217AC"/>
    <w:rsid w:val="009217B1"/>
    <w:rsid w:val="009219B6"/>
    <w:rsid w:val="00921C5D"/>
    <w:rsid w:val="00921E29"/>
    <w:rsid w:val="00921ED4"/>
    <w:rsid w:val="00921EED"/>
    <w:rsid w:val="0092206D"/>
    <w:rsid w:val="0092216D"/>
    <w:rsid w:val="00922735"/>
    <w:rsid w:val="00922771"/>
    <w:rsid w:val="0092297F"/>
    <w:rsid w:val="009229B1"/>
    <w:rsid w:val="00923176"/>
    <w:rsid w:val="00923183"/>
    <w:rsid w:val="009231B4"/>
    <w:rsid w:val="009232B1"/>
    <w:rsid w:val="00923E74"/>
    <w:rsid w:val="00923FBA"/>
    <w:rsid w:val="00924A46"/>
    <w:rsid w:val="00924B24"/>
    <w:rsid w:val="00924D7F"/>
    <w:rsid w:val="00925847"/>
    <w:rsid w:val="00925A64"/>
    <w:rsid w:val="00925D3A"/>
    <w:rsid w:val="009261F3"/>
    <w:rsid w:val="009264FF"/>
    <w:rsid w:val="009265B8"/>
    <w:rsid w:val="00926768"/>
    <w:rsid w:val="00926A68"/>
    <w:rsid w:val="0092781C"/>
    <w:rsid w:val="00927D42"/>
    <w:rsid w:val="0093001A"/>
    <w:rsid w:val="00930055"/>
    <w:rsid w:val="00930372"/>
    <w:rsid w:val="009306DC"/>
    <w:rsid w:val="00930A3B"/>
    <w:rsid w:val="00930BE7"/>
    <w:rsid w:val="0093122D"/>
    <w:rsid w:val="00931AA4"/>
    <w:rsid w:val="00931CB1"/>
    <w:rsid w:val="009321CE"/>
    <w:rsid w:val="0093282C"/>
    <w:rsid w:val="009328F4"/>
    <w:rsid w:val="00932B2B"/>
    <w:rsid w:val="00932BFC"/>
    <w:rsid w:val="00933864"/>
    <w:rsid w:val="0093432D"/>
    <w:rsid w:val="0093435D"/>
    <w:rsid w:val="0093445B"/>
    <w:rsid w:val="0093472C"/>
    <w:rsid w:val="0093477F"/>
    <w:rsid w:val="00934905"/>
    <w:rsid w:val="00934F74"/>
    <w:rsid w:val="0093546B"/>
    <w:rsid w:val="00935993"/>
    <w:rsid w:val="00935AEE"/>
    <w:rsid w:val="00935BA7"/>
    <w:rsid w:val="00935D1B"/>
    <w:rsid w:val="009361CE"/>
    <w:rsid w:val="0093670F"/>
    <w:rsid w:val="00936974"/>
    <w:rsid w:val="009369DB"/>
    <w:rsid w:val="00936E0C"/>
    <w:rsid w:val="00936E3A"/>
    <w:rsid w:val="00937042"/>
    <w:rsid w:val="00937508"/>
    <w:rsid w:val="0093757B"/>
    <w:rsid w:val="00937734"/>
    <w:rsid w:val="00937942"/>
    <w:rsid w:val="00937EBF"/>
    <w:rsid w:val="00937FDA"/>
    <w:rsid w:val="0094006D"/>
    <w:rsid w:val="00940076"/>
    <w:rsid w:val="00940491"/>
    <w:rsid w:val="0094068C"/>
    <w:rsid w:val="00940795"/>
    <w:rsid w:val="00940A34"/>
    <w:rsid w:val="00940CF8"/>
    <w:rsid w:val="00941240"/>
    <w:rsid w:val="009412D8"/>
    <w:rsid w:val="00941375"/>
    <w:rsid w:val="0094139A"/>
    <w:rsid w:val="009413F0"/>
    <w:rsid w:val="009414B7"/>
    <w:rsid w:val="00941978"/>
    <w:rsid w:val="00941C81"/>
    <w:rsid w:val="00942130"/>
    <w:rsid w:val="00942196"/>
    <w:rsid w:val="0094236E"/>
    <w:rsid w:val="00942557"/>
    <w:rsid w:val="00942565"/>
    <w:rsid w:val="00942926"/>
    <w:rsid w:val="00942AAB"/>
    <w:rsid w:val="00942D1A"/>
    <w:rsid w:val="00942E69"/>
    <w:rsid w:val="00942F0B"/>
    <w:rsid w:val="009431F6"/>
    <w:rsid w:val="00943871"/>
    <w:rsid w:val="00943D35"/>
    <w:rsid w:val="00943EBE"/>
    <w:rsid w:val="00944230"/>
    <w:rsid w:val="009442F1"/>
    <w:rsid w:val="009443C8"/>
    <w:rsid w:val="009447E8"/>
    <w:rsid w:val="009447FE"/>
    <w:rsid w:val="009449D2"/>
    <w:rsid w:val="0094537A"/>
    <w:rsid w:val="00945597"/>
    <w:rsid w:val="009455B5"/>
    <w:rsid w:val="00945717"/>
    <w:rsid w:val="00945A06"/>
    <w:rsid w:val="00945FF5"/>
    <w:rsid w:val="0094609F"/>
    <w:rsid w:val="009466F8"/>
    <w:rsid w:val="009469EF"/>
    <w:rsid w:val="00946BDC"/>
    <w:rsid w:val="009470C1"/>
    <w:rsid w:val="009470E7"/>
    <w:rsid w:val="009473C4"/>
    <w:rsid w:val="009474EE"/>
    <w:rsid w:val="00947614"/>
    <w:rsid w:val="0094780C"/>
    <w:rsid w:val="0094790B"/>
    <w:rsid w:val="00947BC4"/>
    <w:rsid w:val="0095032E"/>
    <w:rsid w:val="0095091D"/>
    <w:rsid w:val="00950C2E"/>
    <w:rsid w:val="00950D4B"/>
    <w:rsid w:val="00950E60"/>
    <w:rsid w:val="0095105D"/>
    <w:rsid w:val="009510C6"/>
    <w:rsid w:val="00951310"/>
    <w:rsid w:val="0095167E"/>
    <w:rsid w:val="009516E9"/>
    <w:rsid w:val="009516F1"/>
    <w:rsid w:val="00952634"/>
    <w:rsid w:val="00952A27"/>
    <w:rsid w:val="0095303D"/>
    <w:rsid w:val="0095317E"/>
    <w:rsid w:val="00953D2E"/>
    <w:rsid w:val="00953F41"/>
    <w:rsid w:val="00954441"/>
    <w:rsid w:val="0095462C"/>
    <w:rsid w:val="00954AA4"/>
    <w:rsid w:val="00954ADA"/>
    <w:rsid w:val="00954D28"/>
    <w:rsid w:val="00954DFC"/>
    <w:rsid w:val="0095513C"/>
    <w:rsid w:val="0095541C"/>
    <w:rsid w:val="00955555"/>
    <w:rsid w:val="009559C6"/>
    <w:rsid w:val="009559F9"/>
    <w:rsid w:val="00955B7A"/>
    <w:rsid w:val="009562BF"/>
    <w:rsid w:val="00956326"/>
    <w:rsid w:val="009565D7"/>
    <w:rsid w:val="009567B5"/>
    <w:rsid w:val="0095682B"/>
    <w:rsid w:val="009568CD"/>
    <w:rsid w:val="00956E03"/>
    <w:rsid w:val="009570C3"/>
    <w:rsid w:val="00957782"/>
    <w:rsid w:val="009577B0"/>
    <w:rsid w:val="0095789A"/>
    <w:rsid w:val="00957D40"/>
    <w:rsid w:val="00957E4B"/>
    <w:rsid w:val="00957F9D"/>
    <w:rsid w:val="00960148"/>
    <w:rsid w:val="00960352"/>
    <w:rsid w:val="009603A1"/>
    <w:rsid w:val="0096052D"/>
    <w:rsid w:val="0096057C"/>
    <w:rsid w:val="0096066E"/>
    <w:rsid w:val="00960892"/>
    <w:rsid w:val="0096093A"/>
    <w:rsid w:val="009609EC"/>
    <w:rsid w:val="00960B22"/>
    <w:rsid w:val="00960C78"/>
    <w:rsid w:val="00960D60"/>
    <w:rsid w:val="0096103B"/>
    <w:rsid w:val="00961164"/>
    <w:rsid w:val="00961582"/>
    <w:rsid w:val="00961ADE"/>
    <w:rsid w:val="0096280C"/>
    <w:rsid w:val="009629BA"/>
    <w:rsid w:val="0096346E"/>
    <w:rsid w:val="00963B26"/>
    <w:rsid w:val="00963B5E"/>
    <w:rsid w:val="00963BD0"/>
    <w:rsid w:val="00964261"/>
    <w:rsid w:val="00964423"/>
    <w:rsid w:val="00964485"/>
    <w:rsid w:val="0096450A"/>
    <w:rsid w:val="009645FA"/>
    <w:rsid w:val="00964A7D"/>
    <w:rsid w:val="009657B3"/>
    <w:rsid w:val="00965C59"/>
    <w:rsid w:val="00966847"/>
    <w:rsid w:val="00966B0F"/>
    <w:rsid w:val="00966B96"/>
    <w:rsid w:val="00966BE3"/>
    <w:rsid w:val="00966ED3"/>
    <w:rsid w:val="00967183"/>
    <w:rsid w:val="00967623"/>
    <w:rsid w:val="00967689"/>
    <w:rsid w:val="0096771B"/>
    <w:rsid w:val="00967A09"/>
    <w:rsid w:val="00967A39"/>
    <w:rsid w:val="00967EC6"/>
    <w:rsid w:val="00967FDA"/>
    <w:rsid w:val="009702C8"/>
    <w:rsid w:val="00970571"/>
    <w:rsid w:val="00970638"/>
    <w:rsid w:val="009707F6"/>
    <w:rsid w:val="00970B54"/>
    <w:rsid w:val="00970C52"/>
    <w:rsid w:val="00970C93"/>
    <w:rsid w:val="00970CCD"/>
    <w:rsid w:val="00970E33"/>
    <w:rsid w:val="00970E75"/>
    <w:rsid w:val="009714E4"/>
    <w:rsid w:val="00971F8F"/>
    <w:rsid w:val="0097217B"/>
    <w:rsid w:val="009721C5"/>
    <w:rsid w:val="0097220C"/>
    <w:rsid w:val="00972261"/>
    <w:rsid w:val="009724A7"/>
    <w:rsid w:val="009727C1"/>
    <w:rsid w:val="00973662"/>
    <w:rsid w:val="00973B07"/>
    <w:rsid w:val="00973B4D"/>
    <w:rsid w:val="00973C0A"/>
    <w:rsid w:val="00974713"/>
    <w:rsid w:val="009748CF"/>
    <w:rsid w:val="009748D4"/>
    <w:rsid w:val="0097499F"/>
    <w:rsid w:val="00974CEE"/>
    <w:rsid w:val="00975246"/>
    <w:rsid w:val="00975252"/>
    <w:rsid w:val="009755E0"/>
    <w:rsid w:val="0097564E"/>
    <w:rsid w:val="00975A56"/>
    <w:rsid w:val="00975BDD"/>
    <w:rsid w:val="00975FCF"/>
    <w:rsid w:val="0097619E"/>
    <w:rsid w:val="0097635C"/>
    <w:rsid w:val="009763F2"/>
    <w:rsid w:val="0097662B"/>
    <w:rsid w:val="0097667A"/>
    <w:rsid w:val="00976975"/>
    <w:rsid w:val="00976A8C"/>
    <w:rsid w:val="00976CF8"/>
    <w:rsid w:val="00976D13"/>
    <w:rsid w:val="00976F5B"/>
    <w:rsid w:val="009775BF"/>
    <w:rsid w:val="009777FC"/>
    <w:rsid w:val="0098010D"/>
    <w:rsid w:val="0098018B"/>
    <w:rsid w:val="00980309"/>
    <w:rsid w:val="00980C0F"/>
    <w:rsid w:val="00981C9B"/>
    <w:rsid w:val="0098213F"/>
    <w:rsid w:val="00982700"/>
    <w:rsid w:val="00982F56"/>
    <w:rsid w:val="009835B8"/>
    <w:rsid w:val="00983783"/>
    <w:rsid w:val="0098398D"/>
    <w:rsid w:val="00983A1E"/>
    <w:rsid w:val="00984468"/>
    <w:rsid w:val="0098457D"/>
    <w:rsid w:val="00984EAF"/>
    <w:rsid w:val="00984F32"/>
    <w:rsid w:val="00984FCB"/>
    <w:rsid w:val="00985301"/>
    <w:rsid w:val="009858BF"/>
    <w:rsid w:val="0098598E"/>
    <w:rsid w:val="00985AC3"/>
    <w:rsid w:val="00986340"/>
    <w:rsid w:val="0098691F"/>
    <w:rsid w:val="00986B52"/>
    <w:rsid w:val="00986DAB"/>
    <w:rsid w:val="00986EA9"/>
    <w:rsid w:val="00987107"/>
    <w:rsid w:val="0098781A"/>
    <w:rsid w:val="00987C46"/>
    <w:rsid w:val="00987F6C"/>
    <w:rsid w:val="009904FB"/>
    <w:rsid w:val="00990751"/>
    <w:rsid w:val="0099098A"/>
    <w:rsid w:val="00990A15"/>
    <w:rsid w:val="009910C0"/>
    <w:rsid w:val="009912E4"/>
    <w:rsid w:val="00991395"/>
    <w:rsid w:val="009913D6"/>
    <w:rsid w:val="0099147A"/>
    <w:rsid w:val="0099155E"/>
    <w:rsid w:val="009916AE"/>
    <w:rsid w:val="0099181E"/>
    <w:rsid w:val="0099192E"/>
    <w:rsid w:val="009919FC"/>
    <w:rsid w:val="00991AF3"/>
    <w:rsid w:val="00991D79"/>
    <w:rsid w:val="009926AB"/>
    <w:rsid w:val="00992F6B"/>
    <w:rsid w:val="00993478"/>
    <w:rsid w:val="00993C50"/>
    <w:rsid w:val="009944B0"/>
    <w:rsid w:val="0099466A"/>
    <w:rsid w:val="00994814"/>
    <w:rsid w:val="0099494C"/>
    <w:rsid w:val="009949D9"/>
    <w:rsid w:val="00994B94"/>
    <w:rsid w:val="00994CD2"/>
    <w:rsid w:val="00994D08"/>
    <w:rsid w:val="00994D14"/>
    <w:rsid w:val="00995270"/>
    <w:rsid w:val="009956DD"/>
    <w:rsid w:val="0099580F"/>
    <w:rsid w:val="00995A1B"/>
    <w:rsid w:val="00995E4E"/>
    <w:rsid w:val="00995FDF"/>
    <w:rsid w:val="009962E1"/>
    <w:rsid w:val="009963BD"/>
    <w:rsid w:val="0099647C"/>
    <w:rsid w:val="009964D7"/>
    <w:rsid w:val="00996A01"/>
    <w:rsid w:val="00996F8D"/>
    <w:rsid w:val="00996FDF"/>
    <w:rsid w:val="00997F8A"/>
    <w:rsid w:val="009A0289"/>
    <w:rsid w:val="009A04C0"/>
    <w:rsid w:val="009A0C94"/>
    <w:rsid w:val="009A101B"/>
    <w:rsid w:val="009A111A"/>
    <w:rsid w:val="009A132F"/>
    <w:rsid w:val="009A14AD"/>
    <w:rsid w:val="009A1667"/>
    <w:rsid w:val="009A16D1"/>
    <w:rsid w:val="009A16FF"/>
    <w:rsid w:val="009A178D"/>
    <w:rsid w:val="009A1D4F"/>
    <w:rsid w:val="009A1F49"/>
    <w:rsid w:val="009A1FB8"/>
    <w:rsid w:val="009A2751"/>
    <w:rsid w:val="009A2F56"/>
    <w:rsid w:val="009A369D"/>
    <w:rsid w:val="009A3CC6"/>
    <w:rsid w:val="009A3D0C"/>
    <w:rsid w:val="009A3D1C"/>
    <w:rsid w:val="009A44D8"/>
    <w:rsid w:val="009A458B"/>
    <w:rsid w:val="009A45F7"/>
    <w:rsid w:val="009A46CB"/>
    <w:rsid w:val="009A4CE2"/>
    <w:rsid w:val="009A532E"/>
    <w:rsid w:val="009A579C"/>
    <w:rsid w:val="009A5DBA"/>
    <w:rsid w:val="009A5DE4"/>
    <w:rsid w:val="009A5EEC"/>
    <w:rsid w:val="009A6D82"/>
    <w:rsid w:val="009A6EFF"/>
    <w:rsid w:val="009A6FA5"/>
    <w:rsid w:val="009A70E1"/>
    <w:rsid w:val="009A73C5"/>
    <w:rsid w:val="009A7905"/>
    <w:rsid w:val="009A7973"/>
    <w:rsid w:val="009B006C"/>
    <w:rsid w:val="009B01E8"/>
    <w:rsid w:val="009B0CE3"/>
    <w:rsid w:val="009B1072"/>
    <w:rsid w:val="009B1282"/>
    <w:rsid w:val="009B15FC"/>
    <w:rsid w:val="009B17E6"/>
    <w:rsid w:val="009B1C24"/>
    <w:rsid w:val="009B1DF2"/>
    <w:rsid w:val="009B21ED"/>
    <w:rsid w:val="009B2A2B"/>
    <w:rsid w:val="009B2B52"/>
    <w:rsid w:val="009B30C1"/>
    <w:rsid w:val="009B376D"/>
    <w:rsid w:val="009B3D7B"/>
    <w:rsid w:val="009B4023"/>
    <w:rsid w:val="009B4236"/>
    <w:rsid w:val="009B4788"/>
    <w:rsid w:val="009B4C04"/>
    <w:rsid w:val="009B4CB6"/>
    <w:rsid w:val="009B51E7"/>
    <w:rsid w:val="009B5204"/>
    <w:rsid w:val="009B5295"/>
    <w:rsid w:val="009B5925"/>
    <w:rsid w:val="009B5C0E"/>
    <w:rsid w:val="009B5DB9"/>
    <w:rsid w:val="009B5EB9"/>
    <w:rsid w:val="009B61FC"/>
    <w:rsid w:val="009B70CA"/>
    <w:rsid w:val="009B75C3"/>
    <w:rsid w:val="009B7A98"/>
    <w:rsid w:val="009B7E3E"/>
    <w:rsid w:val="009B7E40"/>
    <w:rsid w:val="009C0077"/>
    <w:rsid w:val="009C07A4"/>
    <w:rsid w:val="009C0906"/>
    <w:rsid w:val="009C0ABA"/>
    <w:rsid w:val="009C0BEB"/>
    <w:rsid w:val="009C0C7B"/>
    <w:rsid w:val="009C0D66"/>
    <w:rsid w:val="009C1693"/>
    <w:rsid w:val="009C170A"/>
    <w:rsid w:val="009C1765"/>
    <w:rsid w:val="009C17DA"/>
    <w:rsid w:val="009C1E0E"/>
    <w:rsid w:val="009C2021"/>
    <w:rsid w:val="009C21BA"/>
    <w:rsid w:val="009C23EB"/>
    <w:rsid w:val="009C2793"/>
    <w:rsid w:val="009C2A58"/>
    <w:rsid w:val="009C3353"/>
    <w:rsid w:val="009C3600"/>
    <w:rsid w:val="009C39F5"/>
    <w:rsid w:val="009C3AAB"/>
    <w:rsid w:val="009C41AB"/>
    <w:rsid w:val="009C429D"/>
    <w:rsid w:val="009C4BFC"/>
    <w:rsid w:val="009C4E8E"/>
    <w:rsid w:val="009C4F85"/>
    <w:rsid w:val="009C5478"/>
    <w:rsid w:val="009C5B94"/>
    <w:rsid w:val="009C5F3E"/>
    <w:rsid w:val="009C6464"/>
    <w:rsid w:val="009C6A3C"/>
    <w:rsid w:val="009C6AA1"/>
    <w:rsid w:val="009C73E7"/>
    <w:rsid w:val="009C743B"/>
    <w:rsid w:val="009C745E"/>
    <w:rsid w:val="009C76EB"/>
    <w:rsid w:val="009C7DB6"/>
    <w:rsid w:val="009C7E5A"/>
    <w:rsid w:val="009D03EE"/>
    <w:rsid w:val="009D079B"/>
    <w:rsid w:val="009D0B26"/>
    <w:rsid w:val="009D1505"/>
    <w:rsid w:val="009D18BA"/>
    <w:rsid w:val="009D1A5B"/>
    <w:rsid w:val="009D1C83"/>
    <w:rsid w:val="009D1FBB"/>
    <w:rsid w:val="009D2152"/>
    <w:rsid w:val="009D2509"/>
    <w:rsid w:val="009D2511"/>
    <w:rsid w:val="009D2590"/>
    <w:rsid w:val="009D286D"/>
    <w:rsid w:val="009D2971"/>
    <w:rsid w:val="009D2976"/>
    <w:rsid w:val="009D29AF"/>
    <w:rsid w:val="009D2BE8"/>
    <w:rsid w:val="009D2E0A"/>
    <w:rsid w:val="009D2E19"/>
    <w:rsid w:val="009D2E1B"/>
    <w:rsid w:val="009D3369"/>
    <w:rsid w:val="009D35BD"/>
    <w:rsid w:val="009D36F3"/>
    <w:rsid w:val="009D3AF6"/>
    <w:rsid w:val="009D3DD9"/>
    <w:rsid w:val="009D40D1"/>
    <w:rsid w:val="009D471A"/>
    <w:rsid w:val="009D4AC5"/>
    <w:rsid w:val="009D4AC7"/>
    <w:rsid w:val="009D4FA3"/>
    <w:rsid w:val="009D4FB8"/>
    <w:rsid w:val="009D51FF"/>
    <w:rsid w:val="009D568A"/>
    <w:rsid w:val="009D572F"/>
    <w:rsid w:val="009D57B7"/>
    <w:rsid w:val="009D604B"/>
    <w:rsid w:val="009D6189"/>
    <w:rsid w:val="009D62DD"/>
    <w:rsid w:val="009D639D"/>
    <w:rsid w:val="009D63E7"/>
    <w:rsid w:val="009D6600"/>
    <w:rsid w:val="009D66C4"/>
    <w:rsid w:val="009D67CB"/>
    <w:rsid w:val="009D6876"/>
    <w:rsid w:val="009D687B"/>
    <w:rsid w:val="009D6CF6"/>
    <w:rsid w:val="009D6EE0"/>
    <w:rsid w:val="009D70DC"/>
    <w:rsid w:val="009D7438"/>
    <w:rsid w:val="009D769D"/>
    <w:rsid w:val="009D7DA2"/>
    <w:rsid w:val="009D7FF9"/>
    <w:rsid w:val="009E01E7"/>
    <w:rsid w:val="009E0321"/>
    <w:rsid w:val="009E03C8"/>
    <w:rsid w:val="009E0529"/>
    <w:rsid w:val="009E085C"/>
    <w:rsid w:val="009E0AE1"/>
    <w:rsid w:val="009E0B9F"/>
    <w:rsid w:val="009E0E5D"/>
    <w:rsid w:val="009E1259"/>
    <w:rsid w:val="009E1580"/>
    <w:rsid w:val="009E16DA"/>
    <w:rsid w:val="009E177A"/>
    <w:rsid w:val="009E185E"/>
    <w:rsid w:val="009E1C7A"/>
    <w:rsid w:val="009E1CA5"/>
    <w:rsid w:val="009E1DEB"/>
    <w:rsid w:val="009E1FD6"/>
    <w:rsid w:val="009E2405"/>
    <w:rsid w:val="009E29FF"/>
    <w:rsid w:val="009E35EA"/>
    <w:rsid w:val="009E36F6"/>
    <w:rsid w:val="009E3C29"/>
    <w:rsid w:val="009E3CA9"/>
    <w:rsid w:val="009E3D07"/>
    <w:rsid w:val="009E3DDE"/>
    <w:rsid w:val="009E45B8"/>
    <w:rsid w:val="009E497A"/>
    <w:rsid w:val="009E4C34"/>
    <w:rsid w:val="009E4E71"/>
    <w:rsid w:val="009E4ED5"/>
    <w:rsid w:val="009E5343"/>
    <w:rsid w:val="009E535A"/>
    <w:rsid w:val="009E565E"/>
    <w:rsid w:val="009E5A9E"/>
    <w:rsid w:val="009E6116"/>
    <w:rsid w:val="009E6162"/>
    <w:rsid w:val="009E63DE"/>
    <w:rsid w:val="009E689C"/>
    <w:rsid w:val="009E68A5"/>
    <w:rsid w:val="009E6A49"/>
    <w:rsid w:val="009E6B8F"/>
    <w:rsid w:val="009E6CF7"/>
    <w:rsid w:val="009E6D80"/>
    <w:rsid w:val="009E72F0"/>
    <w:rsid w:val="009E7E79"/>
    <w:rsid w:val="009F0406"/>
    <w:rsid w:val="009F0A82"/>
    <w:rsid w:val="009F0B63"/>
    <w:rsid w:val="009F1144"/>
    <w:rsid w:val="009F12DF"/>
    <w:rsid w:val="009F16BF"/>
    <w:rsid w:val="009F16EE"/>
    <w:rsid w:val="009F174E"/>
    <w:rsid w:val="009F19D4"/>
    <w:rsid w:val="009F1D39"/>
    <w:rsid w:val="009F1D7D"/>
    <w:rsid w:val="009F26F8"/>
    <w:rsid w:val="009F282C"/>
    <w:rsid w:val="009F2BEF"/>
    <w:rsid w:val="009F3285"/>
    <w:rsid w:val="009F369A"/>
    <w:rsid w:val="009F3B41"/>
    <w:rsid w:val="009F3F70"/>
    <w:rsid w:val="009F3FF5"/>
    <w:rsid w:val="009F44E1"/>
    <w:rsid w:val="009F468B"/>
    <w:rsid w:val="009F4D8A"/>
    <w:rsid w:val="009F525F"/>
    <w:rsid w:val="009F5383"/>
    <w:rsid w:val="009F594F"/>
    <w:rsid w:val="009F5FC5"/>
    <w:rsid w:val="009F64C8"/>
    <w:rsid w:val="009F66BD"/>
    <w:rsid w:val="009F727E"/>
    <w:rsid w:val="009F7726"/>
    <w:rsid w:val="009F7C95"/>
    <w:rsid w:val="009F7E2F"/>
    <w:rsid w:val="009F7F63"/>
    <w:rsid w:val="009F7FCC"/>
    <w:rsid w:val="00A0009A"/>
    <w:rsid w:val="00A004F9"/>
    <w:rsid w:val="00A00586"/>
    <w:rsid w:val="00A005AC"/>
    <w:rsid w:val="00A0073B"/>
    <w:rsid w:val="00A00A28"/>
    <w:rsid w:val="00A00A5B"/>
    <w:rsid w:val="00A00D78"/>
    <w:rsid w:val="00A011B2"/>
    <w:rsid w:val="00A0120E"/>
    <w:rsid w:val="00A012BC"/>
    <w:rsid w:val="00A013A9"/>
    <w:rsid w:val="00A01572"/>
    <w:rsid w:val="00A016B6"/>
    <w:rsid w:val="00A01D12"/>
    <w:rsid w:val="00A01D62"/>
    <w:rsid w:val="00A02114"/>
    <w:rsid w:val="00A02357"/>
    <w:rsid w:val="00A02914"/>
    <w:rsid w:val="00A02AFC"/>
    <w:rsid w:val="00A02BC2"/>
    <w:rsid w:val="00A0389F"/>
    <w:rsid w:val="00A038CB"/>
    <w:rsid w:val="00A03B3B"/>
    <w:rsid w:val="00A03CA4"/>
    <w:rsid w:val="00A03D4E"/>
    <w:rsid w:val="00A04282"/>
    <w:rsid w:val="00A04347"/>
    <w:rsid w:val="00A046D3"/>
    <w:rsid w:val="00A04A4C"/>
    <w:rsid w:val="00A04B37"/>
    <w:rsid w:val="00A04B8B"/>
    <w:rsid w:val="00A04C01"/>
    <w:rsid w:val="00A04D15"/>
    <w:rsid w:val="00A05037"/>
    <w:rsid w:val="00A051B0"/>
    <w:rsid w:val="00A052BB"/>
    <w:rsid w:val="00A056B4"/>
    <w:rsid w:val="00A05724"/>
    <w:rsid w:val="00A05766"/>
    <w:rsid w:val="00A057FE"/>
    <w:rsid w:val="00A05B6A"/>
    <w:rsid w:val="00A05BC9"/>
    <w:rsid w:val="00A05C81"/>
    <w:rsid w:val="00A06127"/>
    <w:rsid w:val="00A062D0"/>
    <w:rsid w:val="00A062EC"/>
    <w:rsid w:val="00A06315"/>
    <w:rsid w:val="00A064AE"/>
    <w:rsid w:val="00A06B56"/>
    <w:rsid w:val="00A06DA0"/>
    <w:rsid w:val="00A06DFA"/>
    <w:rsid w:val="00A07638"/>
    <w:rsid w:val="00A07A5C"/>
    <w:rsid w:val="00A07C62"/>
    <w:rsid w:val="00A1009A"/>
    <w:rsid w:val="00A1038F"/>
    <w:rsid w:val="00A10451"/>
    <w:rsid w:val="00A104A8"/>
    <w:rsid w:val="00A105F0"/>
    <w:rsid w:val="00A108BB"/>
    <w:rsid w:val="00A10B9B"/>
    <w:rsid w:val="00A1147F"/>
    <w:rsid w:val="00A115A6"/>
    <w:rsid w:val="00A11684"/>
    <w:rsid w:val="00A1192D"/>
    <w:rsid w:val="00A1197A"/>
    <w:rsid w:val="00A11C8D"/>
    <w:rsid w:val="00A12098"/>
    <w:rsid w:val="00A123BA"/>
    <w:rsid w:val="00A12782"/>
    <w:rsid w:val="00A13025"/>
    <w:rsid w:val="00A1326A"/>
    <w:rsid w:val="00A13292"/>
    <w:rsid w:val="00A1332A"/>
    <w:rsid w:val="00A133FD"/>
    <w:rsid w:val="00A136EA"/>
    <w:rsid w:val="00A139D4"/>
    <w:rsid w:val="00A13F2C"/>
    <w:rsid w:val="00A14098"/>
    <w:rsid w:val="00A14542"/>
    <w:rsid w:val="00A147D1"/>
    <w:rsid w:val="00A147E3"/>
    <w:rsid w:val="00A14827"/>
    <w:rsid w:val="00A14FEB"/>
    <w:rsid w:val="00A15013"/>
    <w:rsid w:val="00A1502C"/>
    <w:rsid w:val="00A15872"/>
    <w:rsid w:val="00A15BCC"/>
    <w:rsid w:val="00A15C29"/>
    <w:rsid w:val="00A15DEA"/>
    <w:rsid w:val="00A1617A"/>
    <w:rsid w:val="00A167F0"/>
    <w:rsid w:val="00A16830"/>
    <w:rsid w:val="00A16835"/>
    <w:rsid w:val="00A16BBA"/>
    <w:rsid w:val="00A16D1A"/>
    <w:rsid w:val="00A16FB6"/>
    <w:rsid w:val="00A17035"/>
    <w:rsid w:val="00A1732B"/>
    <w:rsid w:val="00A174C0"/>
    <w:rsid w:val="00A1775E"/>
    <w:rsid w:val="00A17802"/>
    <w:rsid w:val="00A17C03"/>
    <w:rsid w:val="00A17D6A"/>
    <w:rsid w:val="00A17F4C"/>
    <w:rsid w:val="00A2034B"/>
    <w:rsid w:val="00A20548"/>
    <w:rsid w:val="00A207A6"/>
    <w:rsid w:val="00A207B8"/>
    <w:rsid w:val="00A20C75"/>
    <w:rsid w:val="00A20C9E"/>
    <w:rsid w:val="00A20EDC"/>
    <w:rsid w:val="00A2163B"/>
    <w:rsid w:val="00A21696"/>
    <w:rsid w:val="00A21802"/>
    <w:rsid w:val="00A218B9"/>
    <w:rsid w:val="00A2199B"/>
    <w:rsid w:val="00A21BB5"/>
    <w:rsid w:val="00A21C3B"/>
    <w:rsid w:val="00A224A8"/>
    <w:rsid w:val="00A226E7"/>
    <w:rsid w:val="00A22B63"/>
    <w:rsid w:val="00A22EC6"/>
    <w:rsid w:val="00A2320F"/>
    <w:rsid w:val="00A232A2"/>
    <w:rsid w:val="00A2336F"/>
    <w:rsid w:val="00A23712"/>
    <w:rsid w:val="00A2381D"/>
    <w:rsid w:val="00A23C85"/>
    <w:rsid w:val="00A23CBE"/>
    <w:rsid w:val="00A23D75"/>
    <w:rsid w:val="00A24127"/>
    <w:rsid w:val="00A243E6"/>
    <w:rsid w:val="00A243F1"/>
    <w:rsid w:val="00A24B41"/>
    <w:rsid w:val="00A24BF0"/>
    <w:rsid w:val="00A24FE8"/>
    <w:rsid w:val="00A254C3"/>
    <w:rsid w:val="00A2572A"/>
    <w:rsid w:val="00A257AC"/>
    <w:rsid w:val="00A25FBD"/>
    <w:rsid w:val="00A263CF"/>
    <w:rsid w:val="00A26507"/>
    <w:rsid w:val="00A26647"/>
    <w:rsid w:val="00A267B5"/>
    <w:rsid w:val="00A26CF3"/>
    <w:rsid w:val="00A2710A"/>
    <w:rsid w:val="00A27257"/>
    <w:rsid w:val="00A275A3"/>
    <w:rsid w:val="00A27852"/>
    <w:rsid w:val="00A279B0"/>
    <w:rsid w:val="00A279F7"/>
    <w:rsid w:val="00A27B8B"/>
    <w:rsid w:val="00A27FDC"/>
    <w:rsid w:val="00A3037C"/>
    <w:rsid w:val="00A308CE"/>
    <w:rsid w:val="00A30A54"/>
    <w:rsid w:val="00A30F81"/>
    <w:rsid w:val="00A31236"/>
    <w:rsid w:val="00A312FB"/>
    <w:rsid w:val="00A315CF"/>
    <w:rsid w:val="00A31961"/>
    <w:rsid w:val="00A31B1A"/>
    <w:rsid w:val="00A31FED"/>
    <w:rsid w:val="00A32109"/>
    <w:rsid w:val="00A32188"/>
    <w:rsid w:val="00A327E3"/>
    <w:rsid w:val="00A32952"/>
    <w:rsid w:val="00A32EC2"/>
    <w:rsid w:val="00A32ECD"/>
    <w:rsid w:val="00A32EF7"/>
    <w:rsid w:val="00A32F1C"/>
    <w:rsid w:val="00A33027"/>
    <w:rsid w:val="00A33109"/>
    <w:rsid w:val="00A33252"/>
    <w:rsid w:val="00A33366"/>
    <w:rsid w:val="00A33DCF"/>
    <w:rsid w:val="00A33F89"/>
    <w:rsid w:val="00A342B4"/>
    <w:rsid w:val="00A34A05"/>
    <w:rsid w:val="00A34BF2"/>
    <w:rsid w:val="00A34FC4"/>
    <w:rsid w:val="00A35241"/>
    <w:rsid w:val="00A35582"/>
    <w:rsid w:val="00A35679"/>
    <w:rsid w:val="00A35718"/>
    <w:rsid w:val="00A35B3B"/>
    <w:rsid w:val="00A35B47"/>
    <w:rsid w:val="00A35BAF"/>
    <w:rsid w:val="00A35D0E"/>
    <w:rsid w:val="00A35E19"/>
    <w:rsid w:val="00A367CB"/>
    <w:rsid w:val="00A369C5"/>
    <w:rsid w:val="00A375DB"/>
    <w:rsid w:val="00A37630"/>
    <w:rsid w:val="00A376EC"/>
    <w:rsid w:val="00A37B45"/>
    <w:rsid w:val="00A37D5D"/>
    <w:rsid w:val="00A40099"/>
    <w:rsid w:val="00A40263"/>
    <w:rsid w:val="00A407E2"/>
    <w:rsid w:val="00A40D51"/>
    <w:rsid w:val="00A40D8B"/>
    <w:rsid w:val="00A4161C"/>
    <w:rsid w:val="00A41792"/>
    <w:rsid w:val="00A417D0"/>
    <w:rsid w:val="00A418D4"/>
    <w:rsid w:val="00A41CDC"/>
    <w:rsid w:val="00A41F7D"/>
    <w:rsid w:val="00A420DA"/>
    <w:rsid w:val="00A42128"/>
    <w:rsid w:val="00A428F9"/>
    <w:rsid w:val="00A42BE9"/>
    <w:rsid w:val="00A431BE"/>
    <w:rsid w:val="00A4337F"/>
    <w:rsid w:val="00A43386"/>
    <w:rsid w:val="00A433F0"/>
    <w:rsid w:val="00A43434"/>
    <w:rsid w:val="00A43880"/>
    <w:rsid w:val="00A43A2D"/>
    <w:rsid w:val="00A43ACE"/>
    <w:rsid w:val="00A43CBF"/>
    <w:rsid w:val="00A43DD4"/>
    <w:rsid w:val="00A44AD8"/>
    <w:rsid w:val="00A44CEA"/>
    <w:rsid w:val="00A44FD2"/>
    <w:rsid w:val="00A4559B"/>
    <w:rsid w:val="00A45F96"/>
    <w:rsid w:val="00A45FC7"/>
    <w:rsid w:val="00A46674"/>
    <w:rsid w:val="00A46690"/>
    <w:rsid w:val="00A4681F"/>
    <w:rsid w:val="00A46B5A"/>
    <w:rsid w:val="00A46D9D"/>
    <w:rsid w:val="00A47598"/>
    <w:rsid w:val="00A47879"/>
    <w:rsid w:val="00A47FD4"/>
    <w:rsid w:val="00A500DA"/>
    <w:rsid w:val="00A50186"/>
    <w:rsid w:val="00A5077F"/>
    <w:rsid w:val="00A5090C"/>
    <w:rsid w:val="00A50918"/>
    <w:rsid w:val="00A50A5E"/>
    <w:rsid w:val="00A50B0A"/>
    <w:rsid w:val="00A513C6"/>
    <w:rsid w:val="00A51749"/>
    <w:rsid w:val="00A51D47"/>
    <w:rsid w:val="00A51DC8"/>
    <w:rsid w:val="00A51FA4"/>
    <w:rsid w:val="00A52396"/>
    <w:rsid w:val="00A52873"/>
    <w:rsid w:val="00A529B7"/>
    <w:rsid w:val="00A52CA3"/>
    <w:rsid w:val="00A52D07"/>
    <w:rsid w:val="00A52E61"/>
    <w:rsid w:val="00A52E6E"/>
    <w:rsid w:val="00A52F29"/>
    <w:rsid w:val="00A53562"/>
    <w:rsid w:val="00A53620"/>
    <w:rsid w:val="00A5362B"/>
    <w:rsid w:val="00A53C2A"/>
    <w:rsid w:val="00A53F21"/>
    <w:rsid w:val="00A5410D"/>
    <w:rsid w:val="00A54240"/>
    <w:rsid w:val="00A54388"/>
    <w:rsid w:val="00A543FE"/>
    <w:rsid w:val="00A54572"/>
    <w:rsid w:val="00A5490D"/>
    <w:rsid w:val="00A549D6"/>
    <w:rsid w:val="00A54ABA"/>
    <w:rsid w:val="00A54BB9"/>
    <w:rsid w:val="00A554E7"/>
    <w:rsid w:val="00A5570D"/>
    <w:rsid w:val="00A5587C"/>
    <w:rsid w:val="00A55916"/>
    <w:rsid w:val="00A55A02"/>
    <w:rsid w:val="00A55DF5"/>
    <w:rsid w:val="00A55E68"/>
    <w:rsid w:val="00A560B3"/>
    <w:rsid w:val="00A56262"/>
    <w:rsid w:val="00A5646A"/>
    <w:rsid w:val="00A565FB"/>
    <w:rsid w:val="00A56840"/>
    <w:rsid w:val="00A57049"/>
    <w:rsid w:val="00A5709B"/>
    <w:rsid w:val="00A570C0"/>
    <w:rsid w:val="00A5729E"/>
    <w:rsid w:val="00A57741"/>
    <w:rsid w:val="00A57913"/>
    <w:rsid w:val="00A57A6E"/>
    <w:rsid w:val="00A60A86"/>
    <w:rsid w:val="00A613BE"/>
    <w:rsid w:val="00A614DD"/>
    <w:rsid w:val="00A615BE"/>
    <w:rsid w:val="00A61A6C"/>
    <w:rsid w:val="00A61C52"/>
    <w:rsid w:val="00A624A6"/>
    <w:rsid w:val="00A62A54"/>
    <w:rsid w:val="00A62C02"/>
    <w:rsid w:val="00A6327D"/>
    <w:rsid w:val="00A6349F"/>
    <w:rsid w:val="00A634B2"/>
    <w:rsid w:val="00A63908"/>
    <w:rsid w:val="00A641E5"/>
    <w:rsid w:val="00A64402"/>
    <w:rsid w:val="00A644D4"/>
    <w:rsid w:val="00A649AA"/>
    <w:rsid w:val="00A64AA9"/>
    <w:rsid w:val="00A64ADB"/>
    <w:rsid w:val="00A64E95"/>
    <w:rsid w:val="00A65037"/>
    <w:rsid w:val="00A65489"/>
    <w:rsid w:val="00A65977"/>
    <w:rsid w:val="00A65A74"/>
    <w:rsid w:val="00A6607B"/>
    <w:rsid w:val="00A661A3"/>
    <w:rsid w:val="00A66276"/>
    <w:rsid w:val="00A66503"/>
    <w:rsid w:val="00A6659C"/>
    <w:rsid w:val="00A66638"/>
    <w:rsid w:val="00A66812"/>
    <w:rsid w:val="00A6684C"/>
    <w:rsid w:val="00A6699E"/>
    <w:rsid w:val="00A66A1B"/>
    <w:rsid w:val="00A66AA2"/>
    <w:rsid w:val="00A66BE7"/>
    <w:rsid w:val="00A67012"/>
    <w:rsid w:val="00A67610"/>
    <w:rsid w:val="00A6772C"/>
    <w:rsid w:val="00A678C7"/>
    <w:rsid w:val="00A67D48"/>
    <w:rsid w:val="00A704DA"/>
    <w:rsid w:val="00A70539"/>
    <w:rsid w:val="00A70647"/>
    <w:rsid w:val="00A70853"/>
    <w:rsid w:val="00A70888"/>
    <w:rsid w:val="00A70C81"/>
    <w:rsid w:val="00A711E2"/>
    <w:rsid w:val="00A71365"/>
    <w:rsid w:val="00A713D4"/>
    <w:rsid w:val="00A7170F"/>
    <w:rsid w:val="00A71ABC"/>
    <w:rsid w:val="00A71BEC"/>
    <w:rsid w:val="00A72453"/>
    <w:rsid w:val="00A7269B"/>
    <w:rsid w:val="00A72899"/>
    <w:rsid w:val="00A72973"/>
    <w:rsid w:val="00A72AA7"/>
    <w:rsid w:val="00A72AD4"/>
    <w:rsid w:val="00A72AF1"/>
    <w:rsid w:val="00A73649"/>
    <w:rsid w:val="00A73AEE"/>
    <w:rsid w:val="00A73D0B"/>
    <w:rsid w:val="00A73D8F"/>
    <w:rsid w:val="00A73E88"/>
    <w:rsid w:val="00A747F1"/>
    <w:rsid w:val="00A750A2"/>
    <w:rsid w:val="00A7513F"/>
    <w:rsid w:val="00A756A4"/>
    <w:rsid w:val="00A758CF"/>
    <w:rsid w:val="00A75914"/>
    <w:rsid w:val="00A75939"/>
    <w:rsid w:val="00A75946"/>
    <w:rsid w:val="00A75964"/>
    <w:rsid w:val="00A75C78"/>
    <w:rsid w:val="00A75F40"/>
    <w:rsid w:val="00A7600A"/>
    <w:rsid w:val="00A76289"/>
    <w:rsid w:val="00A76583"/>
    <w:rsid w:val="00A76767"/>
    <w:rsid w:val="00A769D9"/>
    <w:rsid w:val="00A76C70"/>
    <w:rsid w:val="00A77725"/>
    <w:rsid w:val="00A77A6F"/>
    <w:rsid w:val="00A77C5E"/>
    <w:rsid w:val="00A80406"/>
    <w:rsid w:val="00A80473"/>
    <w:rsid w:val="00A8075E"/>
    <w:rsid w:val="00A807DA"/>
    <w:rsid w:val="00A80B93"/>
    <w:rsid w:val="00A80E78"/>
    <w:rsid w:val="00A80FF9"/>
    <w:rsid w:val="00A812C1"/>
    <w:rsid w:val="00A81408"/>
    <w:rsid w:val="00A814F5"/>
    <w:rsid w:val="00A81E92"/>
    <w:rsid w:val="00A81FE6"/>
    <w:rsid w:val="00A82001"/>
    <w:rsid w:val="00A8204B"/>
    <w:rsid w:val="00A8261D"/>
    <w:rsid w:val="00A826F1"/>
    <w:rsid w:val="00A82A95"/>
    <w:rsid w:val="00A82DEB"/>
    <w:rsid w:val="00A83047"/>
    <w:rsid w:val="00A839A0"/>
    <w:rsid w:val="00A83C7C"/>
    <w:rsid w:val="00A83C9B"/>
    <w:rsid w:val="00A850A7"/>
    <w:rsid w:val="00A855B4"/>
    <w:rsid w:val="00A85603"/>
    <w:rsid w:val="00A85968"/>
    <w:rsid w:val="00A85E5A"/>
    <w:rsid w:val="00A85ECD"/>
    <w:rsid w:val="00A85F25"/>
    <w:rsid w:val="00A8651B"/>
    <w:rsid w:val="00A868EE"/>
    <w:rsid w:val="00A86A9D"/>
    <w:rsid w:val="00A86B27"/>
    <w:rsid w:val="00A86F5C"/>
    <w:rsid w:val="00A87288"/>
    <w:rsid w:val="00A8741E"/>
    <w:rsid w:val="00A879C2"/>
    <w:rsid w:val="00A87A58"/>
    <w:rsid w:val="00A87C18"/>
    <w:rsid w:val="00A87F6B"/>
    <w:rsid w:val="00A87FAE"/>
    <w:rsid w:val="00A87FB0"/>
    <w:rsid w:val="00A90392"/>
    <w:rsid w:val="00A906CC"/>
    <w:rsid w:val="00A908EB"/>
    <w:rsid w:val="00A9099A"/>
    <w:rsid w:val="00A90C61"/>
    <w:rsid w:val="00A90D1D"/>
    <w:rsid w:val="00A9111F"/>
    <w:rsid w:val="00A9157E"/>
    <w:rsid w:val="00A91A38"/>
    <w:rsid w:val="00A920CB"/>
    <w:rsid w:val="00A923EA"/>
    <w:rsid w:val="00A929FE"/>
    <w:rsid w:val="00A92D25"/>
    <w:rsid w:val="00A92DB6"/>
    <w:rsid w:val="00A933CD"/>
    <w:rsid w:val="00A9359E"/>
    <w:rsid w:val="00A93811"/>
    <w:rsid w:val="00A93920"/>
    <w:rsid w:val="00A93DB0"/>
    <w:rsid w:val="00A94052"/>
    <w:rsid w:val="00A94852"/>
    <w:rsid w:val="00A94A0B"/>
    <w:rsid w:val="00A94ABD"/>
    <w:rsid w:val="00A94CFA"/>
    <w:rsid w:val="00A95121"/>
    <w:rsid w:val="00A951D4"/>
    <w:rsid w:val="00A951F5"/>
    <w:rsid w:val="00A95A2D"/>
    <w:rsid w:val="00A95AB8"/>
    <w:rsid w:val="00A967A4"/>
    <w:rsid w:val="00A974B6"/>
    <w:rsid w:val="00A97915"/>
    <w:rsid w:val="00A97AC9"/>
    <w:rsid w:val="00A97B5F"/>
    <w:rsid w:val="00A97FCC"/>
    <w:rsid w:val="00AA00A8"/>
    <w:rsid w:val="00AA01B7"/>
    <w:rsid w:val="00AA0787"/>
    <w:rsid w:val="00AA0944"/>
    <w:rsid w:val="00AA0C8D"/>
    <w:rsid w:val="00AA0CC8"/>
    <w:rsid w:val="00AA141F"/>
    <w:rsid w:val="00AA14EB"/>
    <w:rsid w:val="00AA171F"/>
    <w:rsid w:val="00AA18BF"/>
    <w:rsid w:val="00AA195C"/>
    <w:rsid w:val="00AA1B4A"/>
    <w:rsid w:val="00AA1DE1"/>
    <w:rsid w:val="00AA1EAA"/>
    <w:rsid w:val="00AA28EE"/>
    <w:rsid w:val="00AA28EF"/>
    <w:rsid w:val="00AA2ADB"/>
    <w:rsid w:val="00AA3DAB"/>
    <w:rsid w:val="00AA3F0A"/>
    <w:rsid w:val="00AA417A"/>
    <w:rsid w:val="00AA4219"/>
    <w:rsid w:val="00AA4621"/>
    <w:rsid w:val="00AA4ABE"/>
    <w:rsid w:val="00AA4CF0"/>
    <w:rsid w:val="00AA4D04"/>
    <w:rsid w:val="00AA5024"/>
    <w:rsid w:val="00AA5121"/>
    <w:rsid w:val="00AA53E4"/>
    <w:rsid w:val="00AA5622"/>
    <w:rsid w:val="00AA574F"/>
    <w:rsid w:val="00AA5770"/>
    <w:rsid w:val="00AA5F8F"/>
    <w:rsid w:val="00AA5FE5"/>
    <w:rsid w:val="00AA682B"/>
    <w:rsid w:val="00AA72A2"/>
    <w:rsid w:val="00AA75E1"/>
    <w:rsid w:val="00AA7C9E"/>
    <w:rsid w:val="00AA7D1B"/>
    <w:rsid w:val="00AA7E35"/>
    <w:rsid w:val="00AB02CE"/>
    <w:rsid w:val="00AB0394"/>
    <w:rsid w:val="00AB0762"/>
    <w:rsid w:val="00AB086B"/>
    <w:rsid w:val="00AB0A93"/>
    <w:rsid w:val="00AB0AAB"/>
    <w:rsid w:val="00AB0C49"/>
    <w:rsid w:val="00AB0C4A"/>
    <w:rsid w:val="00AB0CF6"/>
    <w:rsid w:val="00AB0DE3"/>
    <w:rsid w:val="00AB0E4C"/>
    <w:rsid w:val="00AB105D"/>
    <w:rsid w:val="00AB141F"/>
    <w:rsid w:val="00AB21FD"/>
    <w:rsid w:val="00AB225D"/>
    <w:rsid w:val="00AB2698"/>
    <w:rsid w:val="00AB292E"/>
    <w:rsid w:val="00AB2CBA"/>
    <w:rsid w:val="00AB2CE4"/>
    <w:rsid w:val="00AB2FDA"/>
    <w:rsid w:val="00AB3790"/>
    <w:rsid w:val="00AB3A16"/>
    <w:rsid w:val="00AB3A58"/>
    <w:rsid w:val="00AB3AFD"/>
    <w:rsid w:val="00AB3D49"/>
    <w:rsid w:val="00AB4124"/>
    <w:rsid w:val="00AB43D7"/>
    <w:rsid w:val="00AB46F4"/>
    <w:rsid w:val="00AB4C97"/>
    <w:rsid w:val="00AB5023"/>
    <w:rsid w:val="00AB519D"/>
    <w:rsid w:val="00AB52AB"/>
    <w:rsid w:val="00AB5825"/>
    <w:rsid w:val="00AB59C3"/>
    <w:rsid w:val="00AB5EA5"/>
    <w:rsid w:val="00AB648F"/>
    <w:rsid w:val="00AB64D9"/>
    <w:rsid w:val="00AB66D5"/>
    <w:rsid w:val="00AB67AE"/>
    <w:rsid w:val="00AB689B"/>
    <w:rsid w:val="00AB6A28"/>
    <w:rsid w:val="00AB6A5C"/>
    <w:rsid w:val="00AB6A7D"/>
    <w:rsid w:val="00AB6CF2"/>
    <w:rsid w:val="00AB6D8B"/>
    <w:rsid w:val="00AB6DD2"/>
    <w:rsid w:val="00AB6E11"/>
    <w:rsid w:val="00AB701E"/>
    <w:rsid w:val="00AB7881"/>
    <w:rsid w:val="00AC01F2"/>
    <w:rsid w:val="00AC0398"/>
    <w:rsid w:val="00AC03C0"/>
    <w:rsid w:val="00AC0AFF"/>
    <w:rsid w:val="00AC0B85"/>
    <w:rsid w:val="00AC1151"/>
    <w:rsid w:val="00AC1347"/>
    <w:rsid w:val="00AC1892"/>
    <w:rsid w:val="00AC18C8"/>
    <w:rsid w:val="00AC1A04"/>
    <w:rsid w:val="00AC1D15"/>
    <w:rsid w:val="00AC1ED0"/>
    <w:rsid w:val="00AC21C6"/>
    <w:rsid w:val="00AC31EB"/>
    <w:rsid w:val="00AC339A"/>
    <w:rsid w:val="00AC366D"/>
    <w:rsid w:val="00AC3880"/>
    <w:rsid w:val="00AC3936"/>
    <w:rsid w:val="00AC39AD"/>
    <w:rsid w:val="00AC39FF"/>
    <w:rsid w:val="00AC3A1A"/>
    <w:rsid w:val="00AC3A8D"/>
    <w:rsid w:val="00AC439A"/>
    <w:rsid w:val="00AC482F"/>
    <w:rsid w:val="00AC48AB"/>
    <w:rsid w:val="00AC49CC"/>
    <w:rsid w:val="00AC4AC3"/>
    <w:rsid w:val="00AC5237"/>
    <w:rsid w:val="00AC5A1B"/>
    <w:rsid w:val="00AC5B04"/>
    <w:rsid w:val="00AC5C5A"/>
    <w:rsid w:val="00AC5F83"/>
    <w:rsid w:val="00AC6043"/>
    <w:rsid w:val="00AC6166"/>
    <w:rsid w:val="00AC6465"/>
    <w:rsid w:val="00AC65E8"/>
    <w:rsid w:val="00AC67CF"/>
    <w:rsid w:val="00AC6862"/>
    <w:rsid w:val="00AC6A81"/>
    <w:rsid w:val="00AC6AA2"/>
    <w:rsid w:val="00AC6E47"/>
    <w:rsid w:val="00AC72F6"/>
    <w:rsid w:val="00AC7926"/>
    <w:rsid w:val="00AC7B7C"/>
    <w:rsid w:val="00AD0B68"/>
    <w:rsid w:val="00AD1123"/>
    <w:rsid w:val="00AD1422"/>
    <w:rsid w:val="00AD1581"/>
    <w:rsid w:val="00AD1DE6"/>
    <w:rsid w:val="00AD1F64"/>
    <w:rsid w:val="00AD23DB"/>
    <w:rsid w:val="00AD258A"/>
    <w:rsid w:val="00AD2B1C"/>
    <w:rsid w:val="00AD2DE5"/>
    <w:rsid w:val="00AD2E4D"/>
    <w:rsid w:val="00AD39AA"/>
    <w:rsid w:val="00AD40CF"/>
    <w:rsid w:val="00AD4184"/>
    <w:rsid w:val="00AD44EC"/>
    <w:rsid w:val="00AD4CE5"/>
    <w:rsid w:val="00AD4D18"/>
    <w:rsid w:val="00AD563E"/>
    <w:rsid w:val="00AD5B32"/>
    <w:rsid w:val="00AD5B52"/>
    <w:rsid w:val="00AD5D37"/>
    <w:rsid w:val="00AD5F28"/>
    <w:rsid w:val="00AD650D"/>
    <w:rsid w:val="00AD6665"/>
    <w:rsid w:val="00AD66E7"/>
    <w:rsid w:val="00AD6758"/>
    <w:rsid w:val="00AD6A4F"/>
    <w:rsid w:val="00AD70FA"/>
    <w:rsid w:val="00AD7149"/>
    <w:rsid w:val="00AD75EB"/>
    <w:rsid w:val="00AD7B6F"/>
    <w:rsid w:val="00AE023B"/>
    <w:rsid w:val="00AE10D5"/>
    <w:rsid w:val="00AE11C7"/>
    <w:rsid w:val="00AE13D8"/>
    <w:rsid w:val="00AE1630"/>
    <w:rsid w:val="00AE1832"/>
    <w:rsid w:val="00AE188E"/>
    <w:rsid w:val="00AE1982"/>
    <w:rsid w:val="00AE1B89"/>
    <w:rsid w:val="00AE23A6"/>
    <w:rsid w:val="00AE28F4"/>
    <w:rsid w:val="00AE2AF0"/>
    <w:rsid w:val="00AE3298"/>
    <w:rsid w:val="00AE333A"/>
    <w:rsid w:val="00AE336A"/>
    <w:rsid w:val="00AE35C2"/>
    <w:rsid w:val="00AE3B96"/>
    <w:rsid w:val="00AE3F91"/>
    <w:rsid w:val="00AE4216"/>
    <w:rsid w:val="00AE4368"/>
    <w:rsid w:val="00AE4B69"/>
    <w:rsid w:val="00AE4ED3"/>
    <w:rsid w:val="00AE5024"/>
    <w:rsid w:val="00AE51C3"/>
    <w:rsid w:val="00AE54A1"/>
    <w:rsid w:val="00AE597B"/>
    <w:rsid w:val="00AE5DBA"/>
    <w:rsid w:val="00AE60DD"/>
    <w:rsid w:val="00AE6185"/>
    <w:rsid w:val="00AE632C"/>
    <w:rsid w:val="00AE64A7"/>
    <w:rsid w:val="00AE6BA9"/>
    <w:rsid w:val="00AE6F6D"/>
    <w:rsid w:val="00AE7181"/>
    <w:rsid w:val="00AE763A"/>
    <w:rsid w:val="00AE7BAB"/>
    <w:rsid w:val="00AE7CF9"/>
    <w:rsid w:val="00AF01A7"/>
    <w:rsid w:val="00AF0412"/>
    <w:rsid w:val="00AF042F"/>
    <w:rsid w:val="00AF07A2"/>
    <w:rsid w:val="00AF0826"/>
    <w:rsid w:val="00AF0AC1"/>
    <w:rsid w:val="00AF0B18"/>
    <w:rsid w:val="00AF0C76"/>
    <w:rsid w:val="00AF0C83"/>
    <w:rsid w:val="00AF11F6"/>
    <w:rsid w:val="00AF16AC"/>
    <w:rsid w:val="00AF1812"/>
    <w:rsid w:val="00AF18B2"/>
    <w:rsid w:val="00AF1AFA"/>
    <w:rsid w:val="00AF1B68"/>
    <w:rsid w:val="00AF1BA1"/>
    <w:rsid w:val="00AF1C5B"/>
    <w:rsid w:val="00AF1D36"/>
    <w:rsid w:val="00AF1F03"/>
    <w:rsid w:val="00AF1F69"/>
    <w:rsid w:val="00AF2F7B"/>
    <w:rsid w:val="00AF3211"/>
    <w:rsid w:val="00AF3379"/>
    <w:rsid w:val="00AF352A"/>
    <w:rsid w:val="00AF3EA9"/>
    <w:rsid w:val="00AF3EB1"/>
    <w:rsid w:val="00AF41AB"/>
    <w:rsid w:val="00AF41E9"/>
    <w:rsid w:val="00AF4209"/>
    <w:rsid w:val="00AF4432"/>
    <w:rsid w:val="00AF48EB"/>
    <w:rsid w:val="00AF4984"/>
    <w:rsid w:val="00AF4A5E"/>
    <w:rsid w:val="00AF4C55"/>
    <w:rsid w:val="00AF501D"/>
    <w:rsid w:val="00AF5741"/>
    <w:rsid w:val="00AF5782"/>
    <w:rsid w:val="00AF579D"/>
    <w:rsid w:val="00AF579E"/>
    <w:rsid w:val="00AF60C0"/>
    <w:rsid w:val="00AF6235"/>
    <w:rsid w:val="00AF68F0"/>
    <w:rsid w:val="00AF6E23"/>
    <w:rsid w:val="00AF6E41"/>
    <w:rsid w:val="00AF70E2"/>
    <w:rsid w:val="00AF74AE"/>
    <w:rsid w:val="00AF75BD"/>
    <w:rsid w:val="00AF78FF"/>
    <w:rsid w:val="00AF799A"/>
    <w:rsid w:val="00AF7CBA"/>
    <w:rsid w:val="00B00101"/>
    <w:rsid w:val="00B001BC"/>
    <w:rsid w:val="00B006C9"/>
    <w:rsid w:val="00B008D9"/>
    <w:rsid w:val="00B00B29"/>
    <w:rsid w:val="00B0100F"/>
    <w:rsid w:val="00B0164C"/>
    <w:rsid w:val="00B01679"/>
    <w:rsid w:val="00B018FD"/>
    <w:rsid w:val="00B01A84"/>
    <w:rsid w:val="00B0236F"/>
    <w:rsid w:val="00B0240E"/>
    <w:rsid w:val="00B02423"/>
    <w:rsid w:val="00B024EF"/>
    <w:rsid w:val="00B03164"/>
    <w:rsid w:val="00B032DF"/>
    <w:rsid w:val="00B03308"/>
    <w:rsid w:val="00B0352D"/>
    <w:rsid w:val="00B038BF"/>
    <w:rsid w:val="00B03F12"/>
    <w:rsid w:val="00B041B4"/>
    <w:rsid w:val="00B041E6"/>
    <w:rsid w:val="00B046B1"/>
    <w:rsid w:val="00B053B6"/>
    <w:rsid w:val="00B05462"/>
    <w:rsid w:val="00B05712"/>
    <w:rsid w:val="00B059B2"/>
    <w:rsid w:val="00B059BB"/>
    <w:rsid w:val="00B05D6A"/>
    <w:rsid w:val="00B060C0"/>
    <w:rsid w:val="00B0627D"/>
    <w:rsid w:val="00B067E3"/>
    <w:rsid w:val="00B06CFF"/>
    <w:rsid w:val="00B07002"/>
    <w:rsid w:val="00B077C2"/>
    <w:rsid w:val="00B0780D"/>
    <w:rsid w:val="00B100F2"/>
    <w:rsid w:val="00B10104"/>
    <w:rsid w:val="00B103B8"/>
    <w:rsid w:val="00B103CE"/>
    <w:rsid w:val="00B1053B"/>
    <w:rsid w:val="00B10BE9"/>
    <w:rsid w:val="00B10EA8"/>
    <w:rsid w:val="00B10EC1"/>
    <w:rsid w:val="00B110FD"/>
    <w:rsid w:val="00B1120F"/>
    <w:rsid w:val="00B11833"/>
    <w:rsid w:val="00B118C8"/>
    <w:rsid w:val="00B12144"/>
    <w:rsid w:val="00B1218D"/>
    <w:rsid w:val="00B12263"/>
    <w:rsid w:val="00B12544"/>
    <w:rsid w:val="00B1296E"/>
    <w:rsid w:val="00B12D28"/>
    <w:rsid w:val="00B130F2"/>
    <w:rsid w:val="00B135ED"/>
    <w:rsid w:val="00B13866"/>
    <w:rsid w:val="00B13976"/>
    <w:rsid w:val="00B13DD9"/>
    <w:rsid w:val="00B144C2"/>
    <w:rsid w:val="00B146BF"/>
    <w:rsid w:val="00B14953"/>
    <w:rsid w:val="00B14F89"/>
    <w:rsid w:val="00B15216"/>
    <w:rsid w:val="00B156C7"/>
    <w:rsid w:val="00B1571E"/>
    <w:rsid w:val="00B15CD4"/>
    <w:rsid w:val="00B16121"/>
    <w:rsid w:val="00B165CE"/>
    <w:rsid w:val="00B16B8D"/>
    <w:rsid w:val="00B17122"/>
    <w:rsid w:val="00B17BEE"/>
    <w:rsid w:val="00B17E44"/>
    <w:rsid w:val="00B17F7A"/>
    <w:rsid w:val="00B2001F"/>
    <w:rsid w:val="00B20351"/>
    <w:rsid w:val="00B20777"/>
    <w:rsid w:val="00B209C6"/>
    <w:rsid w:val="00B212CA"/>
    <w:rsid w:val="00B214FB"/>
    <w:rsid w:val="00B21890"/>
    <w:rsid w:val="00B21E77"/>
    <w:rsid w:val="00B22286"/>
    <w:rsid w:val="00B223F9"/>
    <w:rsid w:val="00B22465"/>
    <w:rsid w:val="00B226B4"/>
    <w:rsid w:val="00B228DA"/>
    <w:rsid w:val="00B23089"/>
    <w:rsid w:val="00B2348B"/>
    <w:rsid w:val="00B234A6"/>
    <w:rsid w:val="00B2391E"/>
    <w:rsid w:val="00B23D90"/>
    <w:rsid w:val="00B23F0C"/>
    <w:rsid w:val="00B24097"/>
    <w:rsid w:val="00B24189"/>
    <w:rsid w:val="00B241C6"/>
    <w:rsid w:val="00B24216"/>
    <w:rsid w:val="00B24306"/>
    <w:rsid w:val="00B24362"/>
    <w:rsid w:val="00B247FB"/>
    <w:rsid w:val="00B24824"/>
    <w:rsid w:val="00B24A06"/>
    <w:rsid w:val="00B24F7C"/>
    <w:rsid w:val="00B25758"/>
    <w:rsid w:val="00B25977"/>
    <w:rsid w:val="00B25B0E"/>
    <w:rsid w:val="00B25E9C"/>
    <w:rsid w:val="00B2607B"/>
    <w:rsid w:val="00B26EE8"/>
    <w:rsid w:val="00B27623"/>
    <w:rsid w:val="00B27ACE"/>
    <w:rsid w:val="00B27B89"/>
    <w:rsid w:val="00B27CB7"/>
    <w:rsid w:val="00B27E75"/>
    <w:rsid w:val="00B27EC5"/>
    <w:rsid w:val="00B30173"/>
    <w:rsid w:val="00B3037A"/>
    <w:rsid w:val="00B30904"/>
    <w:rsid w:val="00B30C74"/>
    <w:rsid w:val="00B311A9"/>
    <w:rsid w:val="00B31461"/>
    <w:rsid w:val="00B314E2"/>
    <w:rsid w:val="00B3190E"/>
    <w:rsid w:val="00B319AD"/>
    <w:rsid w:val="00B31C2E"/>
    <w:rsid w:val="00B31EA3"/>
    <w:rsid w:val="00B32696"/>
    <w:rsid w:val="00B3310F"/>
    <w:rsid w:val="00B337D4"/>
    <w:rsid w:val="00B33AA6"/>
    <w:rsid w:val="00B33C26"/>
    <w:rsid w:val="00B344A8"/>
    <w:rsid w:val="00B345E3"/>
    <w:rsid w:val="00B35404"/>
    <w:rsid w:val="00B369A4"/>
    <w:rsid w:val="00B36AD6"/>
    <w:rsid w:val="00B36BDA"/>
    <w:rsid w:val="00B37306"/>
    <w:rsid w:val="00B3753A"/>
    <w:rsid w:val="00B376D2"/>
    <w:rsid w:val="00B377E6"/>
    <w:rsid w:val="00B37B5F"/>
    <w:rsid w:val="00B37C97"/>
    <w:rsid w:val="00B37F08"/>
    <w:rsid w:val="00B40280"/>
    <w:rsid w:val="00B4081E"/>
    <w:rsid w:val="00B40A5E"/>
    <w:rsid w:val="00B40BE9"/>
    <w:rsid w:val="00B41740"/>
    <w:rsid w:val="00B41A84"/>
    <w:rsid w:val="00B41B1B"/>
    <w:rsid w:val="00B41F57"/>
    <w:rsid w:val="00B4210E"/>
    <w:rsid w:val="00B425DD"/>
    <w:rsid w:val="00B42AA8"/>
    <w:rsid w:val="00B4301D"/>
    <w:rsid w:val="00B43138"/>
    <w:rsid w:val="00B4316E"/>
    <w:rsid w:val="00B43211"/>
    <w:rsid w:val="00B43598"/>
    <w:rsid w:val="00B43637"/>
    <w:rsid w:val="00B43666"/>
    <w:rsid w:val="00B43A2E"/>
    <w:rsid w:val="00B43B77"/>
    <w:rsid w:val="00B43BC0"/>
    <w:rsid w:val="00B43BE1"/>
    <w:rsid w:val="00B43DC1"/>
    <w:rsid w:val="00B43E22"/>
    <w:rsid w:val="00B43E24"/>
    <w:rsid w:val="00B43FCB"/>
    <w:rsid w:val="00B443E5"/>
    <w:rsid w:val="00B444AA"/>
    <w:rsid w:val="00B444F7"/>
    <w:rsid w:val="00B445FC"/>
    <w:rsid w:val="00B450AC"/>
    <w:rsid w:val="00B4517B"/>
    <w:rsid w:val="00B4536F"/>
    <w:rsid w:val="00B45557"/>
    <w:rsid w:val="00B4573D"/>
    <w:rsid w:val="00B4577E"/>
    <w:rsid w:val="00B45847"/>
    <w:rsid w:val="00B45C16"/>
    <w:rsid w:val="00B464F2"/>
    <w:rsid w:val="00B46783"/>
    <w:rsid w:val="00B4692C"/>
    <w:rsid w:val="00B46A5B"/>
    <w:rsid w:val="00B46B69"/>
    <w:rsid w:val="00B46D8F"/>
    <w:rsid w:val="00B473A7"/>
    <w:rsid w:val="00B477D8"/>
    <w:rsid w:val="00B477E3"/>
    <w:rsid w:val="00B47C33"/>
    <w:rsid w:val="00B50101"/>
    <w:rsid w:val="00B50621"/>
    <w:rsid w:val="00B51408"/>
    <w:rsid w:val="00B5164C"/>
    <w:rsid w:val="00B51822"/>
    <w:rsid w:val="00B51A42"/>
    <w:rsid w:val="00B51CC4"/>
    <w:rsid w:val="00B51D0D"/>
    <w:rsid w:val="00B52094"/>
    <w:rsid w:val="00B52251"/>
    <w:rsid w:val="00B529A7"/>
    <w:rsid w:val="00B52ED3"/>
    <w:rsid w:val="00B532E9"/>
    <w:rsid w:val="00B533E2"/>
    <w:rsid w:val="00B53D85"/>
    <w:rsid w:val="00B53DB4"/>
    <w:rsid w:val="00B54226"/>
    <w:rsid w:val="00B5478F"/>
    <w:rsid w:val="00B549A0"/>
    <w:rsid w:val="00B54E78"/>
    <w:rsid w:val="00B54EDD"/>
    <w:rsid w:val="00B54F80"/>
    <w:rsid w:val="00B54FD0"/>
    <w:rsid w:val="00B55222"/>
    <w:rsid w:val="00B55A49"/>
    <w:rsid w:val="00B55C35"/>
    <w:rsid w:val="00B55C4B"/>
    <w:rsid w:val="00B55C75"/>
    <w:rsid w:val="00B55DB8"/>
    <w:rsid w:val="00B5605D"/>
    <w:rsid w:val="00B5610D"/>
    <w:rsid w:val="00B561F2"/>
    <w:rsid w:val="00B5671F"/>
    <w:rsid w:val="00B569E5"/>
    <w:rsid w:val="00B56D08"/>
    <w:rsid w:val="00B56E22"/>
    <w:rsid w:val="00B56EEE"/>
    <w:rsid w:val="00B5736F"/>
    <w:rsid w:val="00B57609"/>
    <w:rsid w:val="00B6018B"/>
    <w:rsid w:val="00B60541"/>
    <w:rsid w:val="00B6081B"/>
    <w:rsid w:val="00B61489"/>
    <w:rsid w:val="00B61544"/>
    <w:rsid w:val="00B617FB"/>
    <w:rsid w:val="00B61AF6"/>
    <w:rsid w:val="00B61BA4"/>
    <w:rsid w:val="00B61F3B"/>
    <w:rsid w:val="00B620D2"/>
    <w:rsid w:val="00B621F1"/>
    <w:rsid w:val="00B623D7"/>
    <w:rsid w:val="00B6278E"/>
    <w:rsid w:val="00B628A5"/>
    <w:rsid w:val="00B62BCC"/>
    <w:rsid w:val="00B63A72"/>
    <w:rsid w:val="00B63C62"/>
    <w:rsid w:val="00B63CF7"/>
    <w:rsid w:val="00B63DA5"/>
    <w:rsid w:val="00B63F65"/>
    <w:rsid w:val="00B6416C"/>
    <w:rsid w:val="00B644F2"/>
    <w:rsid w:val="00B64506"/>
    <w:rsid w:val="00B64F4C"/>
    <w:rsid w:val="00B64FE2"/>
    <w:rsid w:val="00B65218"/>
    <w:rsid w:val="00B6532E"/>
    <w:rsid w:val="00B6563D"/>
    <w:rsid w:val="00B657B1"/>
    <w:rsid w:val="00B65D1C"/>
    <w:rsid w:val="00B65F81"/>
    <w:rsid w:val="00B66492"/>
    <w:rsid w:val="00B667F5"/>
    <w:rsid w:val="00B6694B"/>
    <w:rsid w:val="00B66A89"/>
    <w:rsid w:val="00B66C1C"/>
    <w:rsid w:val="00B67070"/>
    <w:rsid w:val="00B67DA1"/>
    <w:rsid w:val="00B704ED"/>
    <w:rsid w:val="00B7061D"/>
    <w:rsid w:val="00B70F50"/>
    <w:rsid w:val="00B710DC"/>
    <w:rsid w:val="00B71257"/>
    <w:rsid w:val="00B71399"/>
    <w:rsid w:val="00B71635"/>
    <w:rsid w:val="00B718D5"/>
    <w:rsid w:val="00B71D6C"/>
    <w:rsid w:val="00B7209C"/>
    <w:rsid w:val="00B723A8"/>
    <w:rsid w:val="00B723F2"/>
    <w:rsid w:val="00B72539"/>
    <w:rsid w:val="00B725CD"/>
    <w:rsid w:val="00B72680"/>
    <w:rsid w:val="00B72A3B"/>
    <w:rsid w:val="00B72EA5"/>
    <w:rsid w:val="00B73088"/>
    <w:rsid w:val="00B73631"/>
    <w:rsid w:val="00B73B4E"/>
    <w:rsid w:val="00B73BB6"/>
    <w:rsid w:val="00B73F57"/>
    <w:rsid w:val="00B73FFD"/>
    <w:rsid w:val="00B7413F"/>
    <w:rsid w:val="00B742B4"/>
    <w:rsid w:val="00B748D9"/>
    <w:rsid w:val="00B7493C"/>
    <w:rsid w:val="00B74CD9"/>
    <w:rsid w:val="00B752B3"/>
    <w:rsid w:val="00B75337"/>
    <w:rsid w:val="00B7534E"/>
    <w:rsid w:val="00B753B5"/>
    <w:rsid w:val="00B7541B"/>
    <w:rsid w:val="00B75624"/>
    <w:rsid w:val="00B75644"/>
    <w:rsid w:val="00B75C41"/>
    <w:rsid w:val="00B75D87"/>
    <w:rsid w:val="00B75E5B"/>
    <w:rsid w:val="00B75F9E"/>
    <w:rsid w:val="00B760C1"/>
    <w:rsid w:val="00B7617D"/>
    <w:rsid w:val="00B763B6"/>
    <w:rsid w:val="00B76678"/>
    <w:rsid w:val="00B7667C"/>
    <w:rsid w:val="00B769D8"/>
    <w:rsid w:val="00B76E0F"/>
    <w:rsid w:val="00B76F77"/>
    <w:rsid w:val="00B770AF"/>
    <w:rsid w:val="00B77416"/>
    <w:rsid w:val="00B775FB"/>
    <w:rsid w:val="00B77CB8"/>
    <w:rsid w:val="00B8022F"/>
    <w:rsid w:val="00B80483"/>
    <w:rsid w:val="00B8054F"/>
    <w:rsid w:val="00B80616"/>
    <w:rsid w:val="00B806A0"/>
    <w:rsid w:val="00B80896"/>
    <w:rsid w:val="00B80BD0"/>
    <w:rsid w:val="00B80D72"/>
    <w:rsid w:val="00B811E0"/>
    <w:rsid w:val="00B81291"/>
    <w:rsid w:val="00B81434"/>
    <w:rsid w:val="00B81B87"/>
    <w:rsid w:val="00B81D57"/>
    <w:rsid w:val="00B81FDA"/>
    <w:rsid w:val="00B82600"/>
    <w:rsid w:val="00B8265B"/>
    <w:rsid w:val="00B82A34"/>
    <w:rsid w:val="00B82C76"/>
    <w:rsid w:val="00B83284"/>
    <w:rsid w:val="00B83ACC"/>
    <w:rsid w:val="00B83BB2"/>
    <w:rsid w:val="00B83D35"/>
    <w:rsid w:val="00B83D66"/>
    <w:rsid w:val="00B84093"/>
    <w:rsid w:val="00B841EB"/>
    <w:rsid w:val="00B8498C"/>
    <w:rsid w:val="00B849F6"/>
    <w:rsid w:val="00B84BE8"/>
    <w:rsid w:val="00B84DD2"/>
    <w:rsid w:val="00B851E6"/>
    <w:rsid w:val="00B859A7"/>
    <w:rsid w:val="00B85CC1"/>
    <w:rsid w:val="00B85D29"/>
    <w:rsid w:val="00B86434"/>
    <w:rsid w:val="00B865EB"/>
    <w:rsid w:val="00B86D32"/>
    <w:rsid w:val="00B872A6"/>
    <w:rsid w:val="00B8730B"/>
    <w:rsid w:val="00B87AC9"/>
    <w:rsid w:val="00B87BD7"/>
    <w:rsid w:val="00B90068"/>
    <w:rsid w:val="00B9012A"/>
    <w:rsid w:val="00B90277"/>
    <w:rsid w:val="00B907BB"/>
    <w:rsid w:val="00B908BA"/>
    <w:rsid w:val="00B908C1"/>
    <w:rsid w:val="00B908C3"/>
    <w:rsid w:val="00B90B14"/>
    <w:rsid w:val="00B90DCB"/>
    <w:rsid w:val="00B9102E"/>
    <w:rsid w:val="00B9116C"/>
    <w:rsid w:val="00B91379"/>
    <w:rsid w:val="00B9153F"/>
    <w:rsid w:val="00B917C4"/>
    <w:rsid w:val="00B91B5B"/>
    <w:rsid w:val="00B921DC"/>
    <w:rsid w:val="00B92267"/>
    <w:rsid w:val="00B922F2"/>
    <w:rsid w:val="00B92484"/>
    <w:rsid w:val="00B92860"/>
    <w:rsid w:val="00B928F6"/>
    <w:rsid w:val="00B92AB2"/>
    <w:rsid w:val="00B92B8B"/>
    <w:rsid w:val="00B92D7B"/>
    <w:rsid w:val="00B92E7C"/>
    <w:rsid w:val="00B9301B"/>
    <w:rsid w:val="00B930DB"/>
    <w:rsid w:val="00B93165"/>
    <w:rsid w:val="00B93258"/>
    <w:rsid w:val="00B9366A"/>
    <w:rsid w:val="00B936CE"/>
    <w:rsid w:val="00B93841"/>
    <w:rsid w:val="00B93E96"/>
    <w:rsid w:val="00B94114"/>
    <w:rsid w:val="00B9455D"/>
    <w:rsid w:val="00B94CD2"/>
    <w:rsid w:val="00B94F6B"/>
    <w:rsid w:val="00B95168"/>
    <w:rsid w:val="00B9548B"/>
    <w:rsid w:val="00B955ED"/>
    <w:rsid w:val="00B9597F"/>
    <w:rsid w:val="00B95BD0"/>
    <w:rsid w:val="00B95E15"/>
    <w:rsid w:val="00B95F32"/>
    <w:rsid w:val="00B95F5C"/>
    <w:rsid w:val="00B96123"/>
    <w:rsid w:val="00B9618B"/>
    <w:rsid w:val="00B968AA"/>
    <w:rsid w:val="00B96A32"/>
    <w:rsid w:val="00B96B72"/>
    <w:rsid w:val="00B96F90"/>
    <w:rsid w:val="00B970BF"/>
    <w:rsid w:val="00B9719C"/>
    <w:rsid w:val="00B97368"/>
    <w:rsid w:val="00B9776B"/>
    <w:rsid w:val="00B97827"/>
    <w:rsid w:val="00B97905"/>
    <w:rsid w:val="00B97AD1"/>
    <w:rsid w:val="00BA022D"/>
    <w:rsid w:val="00BA025D"/>
    <w:rsid w:val="00BA0389"/>
    <w:rsid w:val="00BA096D"/>
    <w:rsid w:val="00BA0B82"/>
    <w:rsid w:val="00BA0DFD"/>
    <w:rsid w:val="00BA119A"/>
    <w:rsid w:val="00BA1232"/>
    <w:rsid w:val="00BA12E4"/>
    <w:rsid w:val="00BA1BB5"/>
    <w:rsid w:val="00BA1C3E"/>
    <w:rsid w:val="00BA1C49"/>
    <w:rsid w:val="00BA1E3B"/>
    <w:rsid w:val="00BA2034"/>
    <w:rsid w:val="00BA22BE"/>
    <w:rsid w:val="00BA2437"/>
    <w:rsid w:val="00BA24F0"/>
    <w:rsid w:val="00BA278D"/>
    <w:rsid w:val="00BA2983"/>
    <w:rsid w:val="00BA3354"/>
    <w:rsid w:val="00BA3541"/>
    <w:rsid w:val="00BA380C"/>
    <w:rsid w:val="00BA381C"/>
    <w:rsid w:val="00BA3A10"/>
    <w:rsid w:val="00BA3A6A"/>
    <w:rsid w:val="00BA3B50"/>
    <w:rsid w:val="00BA4661"/>
    <w:rsid w:val="00BA4E5C"/>
    <w:rsid w:val="00BA5365"/>
    <w:rsid w:val="00BA53A8"/>
    <w:rsid w:val="00BA569E"/>
    <w:rsid w:val="00BA5712"/>
    <w:rsid w:val="00BA5A32"/>
    <w:rsid w:val="00BA5CAE"/>
    <w:rsid w:val="00BA5D08"/>
    <w:rsid w:val="00BA5E40"/>
    <w:rsid w:val="00BA5F7B"/>
    <w:rsid w:val="00BA6102"/>
    <w:rsid w:val="00BA62B2"/>
    <w:rsid w:val="00BA630C"/>
    <w:rsid w:val="00BA69B7"/>
    <w:rsid w:val="00BA6D81"/>
    <w:rsid w:val="00BA6E6D"/>
    <w:rsid w:val="00BA6F77"/>
    <w:rsid w:val="00BA6FFA"/>
    <w:rsid w:val="00BA7A4C"/>
    <w:rsid w:val="00BA7D14"/>
    <w:rsid w:val="00BA7F30"/>
    <w:rsid w:val="00BB0399"/>
    <w:rsid w:val="00BB041A"/>
    <w:rsid w:val="00BB051A"/>
    <w:rsid w:val="00BB067B"/>
    <w:rsid w:val="00BB090B"/>
    <w:rsid w:val="00BB092F"/>
    <w:rsid w:val="00BB0A28"/>
    <w:rsid w:val="00BB0FB2"/>
    <w:rsid w:val="00BB10F9"/>
    <w:rsid w:val="00BB1112"/>
    <w:rsid w:val="00BB1347"/>
    <w:rsid w:val="00BB172A"/>
    <w:rsid w:val="00BB19F9"/>
    <w:rsid w:val="00BB1D6C"/>
    <w:rsid w:val="00BB1E2B"/>
    <w:rsid w:val="00BB2257"/>
    <w:rsid w:val="00BB239C"/>
    <w:rsid w:val="00BB2562"/>
    <w:rsid w:val="00BB2664"/>
    <w:rsid w:val="00BB26E7"/>
    <w:rsid w:val="00BB3000"/>
    <w:rsid w:val="00BB3677"/>
    <w:rsid w:val="00BB39EA"/>
    <w:rsid w:val="00BB3C6F"/>
    <w:rsid w:val="00BB3D78"/>
    <w:rsid w:val="00BB3E71"/>
    <w:rsid w:val="00BB3E9B"/>
    <w:rsid w:val="00BB442B"/>
    <w:rsid w:val="00BB44B4"/>
    <w:rsid w:val="00BB4AE4"/>
    <w:rsid w:val="00BB4B13"/>
    <w:rsid w:val="00BB4D8B"/>
    <w:rsid w:val="00BB50AE"/>
    <w:rsid w:val="00BB510E"/>
    <w:rsid w:val="00BB5386"/>
    <w:rsid w:val="00BB5567"/>
    <w:rsid w:val="00BB55BE"/>
    <w:rsid w:val="00BB5780"/>
    <w:rsid w:val="00BB5B4A"/>
    <w:rsid w:val="00BB5C99"/>
    <w:rsid w:val="00BB5E06"/>
    <w:rsid w:val="00BB6079"/>
    <w:rsid w:val="00BB61FB"/>
    <w:rsid w:val="00BB62FD"/>
    <w:rsid w:val="00BB64BC"/>
    <w:rsid w:val="00BB6BC2"/>
    <w:rsid w:val="00BB742C"/>
    <w:rsid w:val="00BB7658"/>
    <w:rsid w:val="00BB76E3"/>
    <w:rsid w:val="00BB77BA"/>
    <w:rsid w:val="00BB789B"/>
    <w:rsid w:val="00BB7A42"/>
    <w:rsid w:val="00BB7C08"/>
    <w:rsid w:val="00BB7E32"/>
    <w:rsid w:val="00BC0444"/>
    <w:rsid w:val="00BC0BA2"/>
    <w:rsid w:val="00BC0C3B"/>
    <w:rsid w:val="00BC1040"/>
    <w:rsid w:val="00BC1041"/>
    <w:rsid w:val="00BC1219"/>
    <w:rsid w:val="00BC16C4"/>
    <w:rsid w:val="00BC192D"/>
    <w:rsid w:val="00BC1CEE"/>
    <w:rsid w:val="00BC1F42"/>
    <w:rsid w:val="00BC1FA2"/>
    <w:rsid w:val="00BC216C"/>
    <w:rsid w:val="00BC240F"/>
    <w:rsid w:val="00BC24EC"/>
    <w:rsid w:val="00BC2636"/>
    <w:rsid w:val="00BC2650"/>
    <w:rsid w:val="00BC2E02"/>
    <w:rsid w:val="00BC2E05"/>
    <w:rsid w:val="00BC32E8"/>
    <w:rsid w:val="00BC353C"/>
    <w:rsid w:val="00BC3604"/>
    <w:rsid w:val="00BC3D04"/>
    <w:rsid w:val="00BC3F79"/>
    <w:rsid w:val="00BC404F"/>
    <w:rsid w:val="00BC41D0"/>
    <w:rsid w:val="00BC454E"/>
    <w:rsid w:val="00BC4611"/>
    <w:rsid w:val="00BC465F"/>
    <w:rsid w:val="00BC4760"/>
    <w:rsid w:val="00BC4A10"/>
    <w:rsid w:val="00BC4D31"/>
    <w:rsid w:val="00BC4E3E"/>
    <w:rsid w:val="00BC4E95"/>
    <w:rsid w:val="00BC5000"/>
    <w:rsid w:val="00BC57D0"/>
    <w:rsid w:val="00BC591A"/>
    <w:rsid w:val="00BC62C2"/>
    <w:rsid w:val="00BC66B5"/>
    <w:rsid w:val="00BC6904"/>
    <w:rsid w:val="00BC6E1D"/>
    <w:rsid w:val="00BC6ED0"/>
    <w:rsid w:val="00BC745B"/>
    <w:rsid w:val="00BC796D"/>
    <w:rsid w:val="00BC79DF"/>
    <w:rsid w:val="00BC7F41"/>
    <w:rsid w:val="00BC7FE3"/>
    <w:rsid w:val="00BD0248"/>
    <w:rsid w:val="00BD0E1B"/>
    <w:rsid w:val="00BD0E7A"/>
    <w:rsid w:val="00BD0FF7"/>
    <w:rsid w:val="00BD101D"/>
    <w:rsid w:val="00BD1186"/>
    <w:rsid w:val="00BD1CA4"/>
    <w:rsid w:val="00BD2170"/>
    <w:rsid w:val="00BD2587"/>
    <w:rsid w:val="00BD275D"/>
    <w:rsid w:val="00BD2986"/>
    <w:rsid w:val="00BD2D41"/>
    <w:rsid w:val="00BD36BA"/>
    <w:rsid w:val="00BD39BF"/>
    <w:rsid w:val="00BD3B80"/>
    <w:rsid w:val="00BD4789"/>
    <w:rsid w:val="00BD48E0"/>
    <w:rsid w:val="00BD4BCC"/>
    <w:rsid w:val="00BD4C2B"/>
    <w:rsid w:val="00BD5232"/>
    <w:rsid w:val="00BD554B"/>
    <w:rsid w:val="00BD5A2F"/>
    <w:rsid w:val="00BD5B0B"/>
    <w:rsid w:val="00BD5E6A"/>
    <w:rsid w:val="00BD5FCE"/>
    <w:rsid w:val="00BD6459"/>
    <w:rsid w:val="00BD6855"/>
    <w:rsid w:val="00BD694D"/>
    <w:rsid w:val="00BD6BD6"/>
    <w:rsid w:val="00BD7076"/>
    <w:rsid w:val="00BD759C"/>
    <w:rsid w:val="00BD7719"/>
    <w:rsid w:val="00BD7A92"/>
    <w:rsid w:val="00BD7C8A"/>
    <w:rsid w:val="00BD7F9D"/>
    <w:rsid w:val="00BD7FBD"/>
    <w:rsid w:val="00BE01ED"/>
    <w:rsid w:val="00BE092A"/>
    <w:rsid w:val="00BE0BF8"/>
    <w:rsid w:val="00BE0DBD"/>
    <w:rsid w:val="00BE10B1"/>
    <w:rsid w:val="00BE138F"/>
    <w:rsid w:val="00BE16E0"/>
    <w:rsid w:val="00BE1ADC"/>
    <w:rsid w:val="00BE1EF3"/>
    <w:rsid w:val="00BE1F63"/>
    <w:rsid w:val="00BE21BB"/>
    <w:rsid w:val="00BE24AC"/>
    <w:rsid w:val="00BE2566"/>
    <w:rsid w:val="00BE257E"/>
    <w:rsid w:val="00BE259A"/>
    <w:rsid w:val="00BE277E"/>
    <w:rsid w:val="00BE2E6B"/>
    <w:rsid w:val="00BE2EB0"/>
    <w:rsid w:val="00BE300A"/>
    <w:rsid w:val="00BE316A"/>
    <w:rsid w:val="00BE3218"/>
    <w:rsid w:val="00BE376A"/>
    <w:rsid w:val="00BE3772"/>
    <w:rsid w:val="00BE3959"/>
    <w:rsid w:val="00BE3AFC"/>
    <w:rsid w:val="00BE3EAB"/>
    <w:rsid w:val="00BE40D9"/>
    <w:rsid w:val="00BE4135"/>
    <w:rsid w:val="00BE46B7"/>
    <w:rsid w:val="00BE48F9"/>
    <w:rsid w:val="00BE4D3B"/>
    <w:rsid w:val="00BE4E0D"/>
    <w:rsid w:val="00BE4F6D"/>
    <w:rsid w:val="00BE5000"/>
    <w:rsid w:val="00BE540A"/>
    <w:rsid w:val="00BE543F"/>
    <w:rsid w:val="00BE551B"/>
    <w:rsid w:val="00BE66DF"/>
    <w:rsid w:val="00BE66E9"/>
    <w:rsid w:val="00BE69FF"/>
    <w:rsid w:val="00BE6A96"/>
    <w:rsid w:val="00BE6CB1"/>
    <w:rsid w:val="00BE75E2"/>
    <w:rsid w:val="00BE77E1"/>
    <w:rsid w:val="00BE7845"/>
    <w:rsid w:val="00BE7847"/>
    <w:rsid w:val="00BE787A"/>
    <w:rsid w:val="00BF026B"/>
    <w:rsid w:val="00BF0386"/>
    <w:rsid w:val="00BF09CF"/>
    <w:rsid w:val="00BF0B91"/>
    <w:rsid w:val="00BF0DA1"/>
    <w:rsid w:val="00BF1024"/>
    <w:rsid w:val="00BF14B1"/>
    <w:rsid w:val="00BF1C4D"/>
    <w:rsid w:val="00BF1CC7"/>
    <w:rsid w:val="00BF1E2F"/>
    <w:rsid w:val="00BF1FB5"/>
    <w:rsid w:val="00BF21B9"/>
    <w:rsid w:val="00BF25F6"/>
    <w:rsid w:val="00BF2913"/>
    <w:rsid w:val="00BF2B18"/>
    <w:rsid w:val="00BF2B66"/>
    <w:rsid w:val="00BF2FA3"/>
    <w:rsid w:val="00BF302B"/>
    <w:rsid w:val="00BF389E"/>
    <w:rsid w:val="00BF3A4C"/>
    <w:rsid w:val="00BF3CB8"/>
    <w:rsid w:val="00BF3DC2"/>
    <w:rsid w:val="00BF3ED2"/>
    <w:rsid w:val="00BF41C8"/>
    <w:rsid w:val="00BF44E7"/>
    <w:rsid w:val="00BF4507"/>
    <w:rsid w:val="00BF45A4"/>
    <w:rsid w:val="00BF478B"/>
    <w:rsid w:val="00BF4DAC"/>
    <w:rsid w:val="00BF4DB7"/>
    <w:rsid w:val="00BF54CE"/>
    <w:rsid w:val="00BF591E"/>
    <w:rsid w:val="00BF5A8D"/>
    <w:rsid w:val="00BF5B35"/>
    <w:rsid w:val="00BF5D99"/>
    <w:rsid w:val="00BF5FC7"/>
    <w:rsid w:val="00BF6404"/>
    <w:rsid w:val="00BF678E"/>
    <w:rsid w:val="00BF68A0"/>
    <w:rsid w:val="00BF6AE4"/>
    <w:rsid w:val="00BF6ECF"/>
    <w:rsid w:val="00BF7277"/>
    <w:rsid w:val="00BF746B"/>
    <w:rsid w:val="00BF78B7"/>
    <w:rsid w:val="00BF7A35"/>
    <w:rsid w:val="00BF7E71"/>
    <w:rsid w:val="00C001BA"/>
    <w:rsid w:val="00C003B2"/>
    <w:rsid w:val="00C00654"/>
    <w:rsid w:val="00C0070C"/>
    <w:rsid w:val="00C011B2"/>
    <w:rsid w:val="00C01236"/>
    <w:rsid w:val="00C013AC"/>
    <w:rsid w:val="00C01989"/>
    <w:rsid w:val="00C01991"/>
    <w:rsid w:val="00C01A39"/>
    <w:rsid w:val="00C01E2C"/>
    <w:rsid w:val="00C02185"/>
    <w:rsid w:val="00C025E5"/>
    <w:rsid w:val="00C027E7"/>
    <w:rsid w:val="00C02B27"/>
    <w:rsid w:val="00C02D93"/>
    <w:rsid w:val="00C02F9E"/>
    <w:rsid w:val="00C0305D"/>
    <w:rsid w:val="00C03095"/>
    <w:rsid w:val="00C0311D"/>
    <w:rsid w:val="00C038A8"/>
    <w:rsid w:val="00C03931"/>
    <w:rsid w:val="00C03A62"/>
    <w:rsid w:val="00C03B01"/>
    <w:rsid w:val="00C03E26"/>
    <w:rsid w:val="00C041A4"/>
    <w:rsid w:val="00C04364"/>
    <w:rsid w:val="00C0459C"/>
    <w:rsid w:val="00C04C31"/>
    <w:rsid w:val="00C05202"/>
    <w:rsid w:val="00C05405"/>
    <w:rsid w:val="00C056EF"/>
    <w:rsid w:val="00C05CC5"/>
    <w:rsid w:val="00C05CDB"/>
    <w:rsid w:val="00C05D4B"/>
    <w:rsid w:val="00C05FEC"/>
    <w:rsid w:val="00C061FE"/>
    <w:rsid w:val="00C06367"/>
    <w:rsid w:val="00C06494"/>
    <w:rsid w:val="00C06E67"/>
    <w:rsid w:val="00C06F55"/>
    <w:rsid w:val="00C07223"/>
    <w:rsid w:val="00C0751B"/>
    <w:rsid w:val="00C075E6"/>
    <w:rsid w:val="00C07676"/>
    <w:rsid w:val="00C103C0"/>
    <w:rsid w:val="00C10580"/>
    <w:rsid w:val="00C10674"/>
    <w:rsid w:val="00C1072F"/>
    <w:rsid w:val="00C1091A"/>
    <w:rsid w:val="00C10CC6"/>
    <w:rsid w:val="00C11723"/>
    <w:rsid w:val="00C117F9"/>
    <w:rsid w:val="00C11FA4"/>
    <w:rsid w:val="00C11FE3"/>
    <w:rsid w:val="00C120D0"/>
    <w:rsid w:val="00C12678"/>
    <w:rsid w:val="00C12CFF"/>
    <w:rsid w:val="00C13320"/>
    <w:rsid w:val="00C134A8"/>
    <w:rsid w:val="00C13607"/>
    <w:rsid w:val="00C1367B"/>
    <w:rsid w:val="00C13B71"/>
    <w:rsid w:val="00C14621"/>
    <w:rsid w:val="00C14790"/>
    <w:rsid w:val="00C147A4"/>
    <w:rsid w:val="00C14BBE"/>
    <w:rsid w:val="00C14FFA"/>
    <w:rsid w:val="00C150E7"/>
    <w:rsid w:val="00C1560A"/>
    <w:rsid w:val="00C161A9"/>
    <w:rsid w:val="00C167C8"/>
    <w:rsid w:val="00C167DD"/>
    <w:rsid w:val="00C16D0C"/>
    <w:rsid w:val="00C17293"/>
    <w:rsid w:val="00C1789D"/>
    <w:rsid w:val="00C178A3"/>
    <w:rsid w:val="00C178D4"/>
    <w:rsid w:val="00C17915"/>
    <w:rsid w:val="00C17AA7"/>
    <w:rsid w:val="00C17D51"/>
    <w:rsid w:val="00C17F15"/>
    <w:rsid w:val="00C17F35"/>
    <w:rsid w:val="00C20329"/>
    <w:rsid w:val="00C20461"/>
    <w:rsid w:val="00C20529"/>
    <w:rsid w:val="00C205C8"/>
    <w:rsid w:val="00C20C34"/>
    <w:rsid w:val="00C20EEA"/>
    <w:rsid w:val="00C2113E"/>
    <w:rsid w:val="00C21384"/>
    <w:rsid w:val="00C215B7"/>
    <w:rsid w:val="00C216FE"/>
    <w:rsid w:val="00C2181B"/>
    <w:rsid w:val="00C218AD"/>
    <w:rsid w:val="00C2191D"/>
    <w:rsid w:val="00C21CB3"/>
    <w:rsid w:val="00C21D5F"/>
    <w:rsid w:val="00C22461"/>
    <w:rsid w:val="00C2299C"/>
    <w:rsid w:val="00C22B78"/>
    <w:rsid w:val="00C22CFE"/>
    <w:rsid w:val="00C22D28"/>
    <w:rsid w:val="00C22F29"/>
    <w:rsid w:val="00C23173"/>
    <w:rsid w:val="00C23440"/>
    <w:rsid w:val="00C235AB"/>
    <w:rsid w:val="00C237AC"/>
    <w:rsid w:val="00C23BF7"/>
    <w:rsid w:val="00C243DF"/>
    <w:rsid w:val="00C2481E"/>
    <w:rsid w:val="00C2486D"/>
    <w:rsid w:val="00C24A5B"/>
    <w:rsid w:val="00C24B80"/>
    <w:rsid w:val="00C24C62"/>
    <w:rsid w:val="00C24F06"/>
    <w:rsid w:val="00C25169"/>
    <w:rsid w:val="00C251BC"/>
    <w:rsid w:val="00C25215"/>
    <w:rsid w:val="00C2537D"/>
    <w:rsid w:val="00C255C3"/>
    <w:rsid w:val="00C25E64"/>
    <w:rsid w:val="00C25F95"/>
    <w:rsid w:val="00C260D4"/>
    <w:rsid w:val="00C262FB"/>
    <w:rsid w:val="00C265F4"/>
    <w:rsid w:val="00C268A0"/>
    <w:rsid w:val="00C268A3"/>
    <w:rsid w:val="00C26B6A"/>
    <w:rsid w:val="00C26B9E"/>
    <w:rsid w:val="00C26D44"/>
    <w:rsid w:val="00C27095"/>
    <w:rsid w:val="00C271AC"/>
    <w:rsid w:val="00C27432"/>
    <w:rsid w:val="00C274A8"/>
    <w:rsid w:val="00C27998"/>
    <w:rsid w:val="00C27B6F"/>
    <w:rsid w:val="00C27DD7"/>
    <w:rsid w:val="00C27E42"/>
    <w:rsid w:val="00C30005"/>
    <w:rsid w:val="00C3048D"/>
    <w:rsid w:val="00C305E9"/>
    <w:rsid w:val="00C30B3E"/>
    <w:rsid w:val="00C312CF"/>
    <w:rsid w:val="00C3145F"/>
    <w:rsid w:val="00C3155A"/>
    <w:rsid w:val="00C315CD"/>
    <w:rsid w:val="00C316A4"/>
    <w:rsid w:val="00C31720"/>
    <w:rsid w:val="00C3196C"/>
    <w:rsid w:val="00C31B19"/>
    <w:rsid w:val="00C31DFF"/>
    <w:rsid w:val="00C31F4C"/>
    <w:rsid w:val="00C32225"/>
    <w:rsid w:val="00C3298E"/>
    <w:rsid w:val="00C33014"/>
    <w:rsid w:val="00C3308C"/>
    <w:rsid w:val="00C333F3"/>
    <w:rsid w:val="00C33CE6"/>
    <w:rsid w:val="00C3409C"/>
    <w:rsid w:val="00C342CD"/>
    <w:rsid w:val="00C3475F"/>
    <w:rsid w:val="00C349BA"/>
    <w:rsid w:val="00C350C4"/>
    <w:rsid w:val="00C352BA"/>
    <w:rsid w:val="00C35629"/>
    <w:rsid w:val="00C35865"/>
    <w:rsid w:val="00C35AC4"/>
    <w:rsid w:val="00C35AD2"/>
    <w:rsid w:val="00C35B34"/>
    <w:rsid w:val="00C35DC1"/>
    <w:rsid w:val="00C361F6"/>
    <w:rsid w:val="00C3630E"/>
    <w:rsid w:val="00C36373"/>
    <w:rsid w:val="00C36519"/>
    <w:rsid w:val="00C36679"/>
    <w:rsid w:val="00C36755"/>
    <w:rsid w:val="00C369DC"/>
    <w:rsid w:val="00C36BA5"/>
    <w:rsid w:val="00C36C8F"/>
    <w:rsid w:val="00C36E3F"/>
    <w:rsid w:val="00C36F04"/>
    <w:rsid w:val="00C3747A"/>
    <w:rsid w:val="00C37865"/>
    <w:rsid w:val="00C37888"/>
    <w:rsid w:val="00C379D8"/>
    <w:rsid w:val="00C37BB3"/>
    <w:rsid w:val="00C37CAF"/>
    <w:rsid w:val="00C37F42"/>
    <w:rsid w:val="00C4000B"/>
    <w:rsid w:val="00C40105"/>
    <w:rsid w:val="00C40454"/>
    <w:rsid w:val="00C40729"/>
    <w:rsid w:val="00C40CAF"/>
    <w:rsid w:val="00C410AC"/>
    <w:rsid w:val="00C412F2"/>
    <w:rsid w:val="00C4175C"/>
    <w:rsid w:val="00C41859"/>
    <w:rsid w:val="00C418AA"/>
    <w:rsid w:val="00C41BF6"/>
    <w:rsid w:val="00C41F1D"/>
    <w:rsid w:val="00C41F5C"/>
    <w:rsid w:val="00C420CB"/>
    <w:rsid w:val="00C42169"/>
    <w:rsid w:val="00C42377"/>
    <w:rsid w:val="00C42845"/>
    <w:rsid w:val="00C4290A"/>
    <w:rsid w:val="00C42934"/>
    <w:rsid w:val="00C42FE5"/>
    <w:rsid w:val="00C434EF"/>
    <w:rsid w:val="00C438BA"/>
    <w:rsid w:val="00C43CBD"/>
    <w:rsid w:val="00C43CFF"/>
    <w:rsid w:val="00C43DBA"/>
    <w:rsid w:val="00C43E35"/>
    <w:rsid w:val="00C440BA"/>
    <w:rsid w:val="00C441AE"/>
    <w:rsid w:val="00C44558"/>
    <w:rsid w:val="00C44A76"/>
    <w:rsid w:val="00C45144"/>
    <w:rsid w:val="00C45188"/>
    <w:rsid w:val="00C4545D"/>
    <w:rsid w:val="00C45812"/>
    <w:rsid w:val="00C45BB2"/>
    <w:rsid w:val="00C45D58"/>
    <w:rsid w:val="00C45F08"/>
    <w:rsid w:val="00C4603D"/>
    <w:rsid w:val="00C4643D"/>
    <w:rsid w:val="00C4650A"/>
    <w:rsid w:val="00C46543"/>
    <w:rsid w:val="00C46CDA"/>
    <w:rsid w:val="00C46D41"/>
    <w:rsid w:val="00C46E62"/>
    <w:rsid w:val="00C4774D"/>
    <w:rsid w:val="00C47B32"/>
    <w:rsid w:val="00C50042"/>
    <w:rsid w:val="00C50188"/>
    <w:rsid w:val="00C5037C"/>
    <w:rsid w:val="00C5056C"/>
    <w:rsid w:val="00C50B58"/>
    <w:rsid w:val="00C50BEC"/>
    <w:rsid w:val="00C51722"/>
    <w:rsid w:val="00C51AD3"/>
    <w:rsid w:val="00C51C9D"/>
    <w:rsid w:val="00C52351"/>
    <w:rsid w:val="00C5257D"/>
    <w:rsid w:val="00C5280E"/>
    <w:rsid w:val="00C528E0"/>
    <w:rsid w:val="00C52927"/>
    <w:rsid w:val="00C52AA2"/>
    <w:rsid w:val="00C52B57"/>
    <w:rsid w:val="00C52B85"/>
    <w:rsid w:val="00C530BB"/>
    <w:rsid w:val="00C5313A"/>
    <w:rsid w:val="00C53345"/>
    <w:rsid w:val="00C534B7"/>
    <w:rsid w:val="00C537AF"/>
    <w:rsid w:val="00C539ED"/>
    <w:rsid w:val="00C53A1D"/>
    <w:rsid w:val="00C53F19"/>
    <w:rsid w:val="00C53FFB"/>
    <w:rsid w:val="00C546A8"/>
    <w:rsid w:val="00C54BC8"/>
    <w:rsid w:val="00C54C3A"/>
    <w:rsid w:val="00C54D2B"/>
    <w:rsid w:val="00C54E2B"/>
    <w:rsid w:val="00C551BB"/>
    <w:rsid w:val="00C558EC"/>
    <w:rsid w:val="00C55E48"/>
    <w:rsid w:val="00C56022"/>
    <w:rsid w:val="00C56108"/>
    <w:rsid w:val="00C56216"/>
    <w:rsid w:val="00C5639D"/>
    <w:rsid w:val="00C5646D"/>
    <w:rsid w:val="00C56563"/>
    <w:rsid w:val="00C567C2"/>
    <w:rsid w:val="00C57329"/>
    <w:rsid w:val="00C5795F"/>
    <w:rsid w:val="00C57FEB"/>
    <w:rsid w:val="00C60A4D"/>
    <w:rsid w:val="00C615A3"/>
    <w:rsid w:val="00C61881"/>
    <w:rsid w:val="00C61BCB"/>
    <w:rsid w:val="00C61DB0"/>
    <w:rsid w:val="00C61EE5"/>
    <w:rsid w:val="00C6209A"/>
    <w:rsid w:val="00C6231A"/>
    <w:rsid w:val="00C6301F"/>
    <w:rsid w:val="00C6343B"/>
    <w:rsid w:val="00C637BA"/>
    <w:rsid w:val="00C63A11"/>
    <w:rsid w:val="00C63AAC"/>
    <w:rsid w:val="00C63ABC"/>
    <w:rsid w:val="00C63D85"/>
    <w:rsid w:val="00C63DD4"/>
    <w:rsid w:val="00C63E06"/>
    <w:rsid w:val="00C64B8A"/>
    <w:rsid w:val="00C64DF1"/>
    <w:rsid w:val="00C653A0"/>
    <w:rsid w:val="00C65605"/>
    <w:rsid w:val="00C65711"/>
    <w:rsid w:val="00C65851"/>
    <w:rsid w:val="00C65C2D"/>
    <w:rsid w:val="00C6615E"/>
    <w:rsid w:val="00C6684F"/>
    <w:rsid w:val="00C66980"/>
    <w:rsid w:val="00C669D3"/>
    <w:rsid w:val="00C66AF9"/>
    <w:rsid w:val="00C66BFC"/>
    <w:rsid w:val="00C66FE6"/>
    <w:rsid w:val="00C671D2"/>
    <w:rsid w:val="00C67B97"/>
    <w:rsid w:val="00C67E52"/>
    <w:rsid w:val="00C67E83"/>
    <w:rsid w:val="00C7012D"/>
    <w:rsid w:val="00C70159"/>
    <w:rsid w:val="00C70B67"/>
    <w:rsid w:val="00C70E2F"/>
    <w:rsid w:val="00C70E6B"/>
    <w:rsid w:val="00C71208"/>
    <w:rsid w:val="00C715C4"/>
    <w:rsid w:val="00C71945"/>
    <w:rsid w:val="00C71CDE"/>
    <w:rsid w:val="00C71E1C"/>
    <w:rsid w:val="00C7289E"/>
    <w:rsid w:val="00C72975"/>
    <w:rsid w:val="00C729F7"/>
    <w:rsid w:val="00C72DA6"/>
    <w:rsid w:val="00C7322B"/>
    <w:rsid w:val="00C7387C"/>
    <w:rsid w:val="00C73D89"/>
    <w:rsid w:val="00C7406B"/>
    <w:rsid w:val="00C74195"/>
    <w:rsid w:val="00C74437"/>
    <w:rsid w:val="00C745DF"/>
    <w:rsid w:val="00C74940"/>
    <w:rsid w:val="00C74C1C"/>
    <w:rsid w:val="00C74D3F"/>
    <w:rsid w:val="00C74E59"/>
    <w:rsid w:val="00C75800"/>
    <w:rsid w:val="00C7599C"/>
    <w:rsid w:val="00C75FED"/>
    <w:rsid w:val="00C7625A"/>
    <w:rsid w:val="00C76920"/>
    <w:rsid w:val="00C76DEA"/>
    <w:rsid w:val="00C7773A"/>
    <w:rsid w:val="00C77908"/>
    <w:rsid w:val="00C77A7C"/>
    <w:rsid w:val="00C77CBA"/>
    <w:rsid w:val="00C803AF"/>
    <w:rsid w:val="00C80594"/>
    <w:rsid w:val="00C80AC3"/>
    <w:rsid w:val="00C8131B"/>
    <w:rsid w:val="00C81593"/>
    <w:rsid w:val="00C81617"/>
    <w:rsid w:val="00C818FF"/>
    <w:rsid w:val="00C8190B"/>
    <w:rsid w:val="00C81BCA"/>
    <w:rsid w:val="00C82138"/>
    <w:rsid w:val="00C8213B"/>
    <w:rsid w:val="00C8216E"/>
    <w:rsid w:val="00C826CD"/>
    <w:rsid w:val="00C82892"/>
    <w:rsid w:val="00C82A1D"/>
    <w:rsid w:val="00C82B87"/>
    <w:rsid w:val="00C82BFB"/>
    <w:rsid w:val="00C83334"/>
    <w:rsid w:val="00C83798"/>
    <w:rsid w:val="00C83A73"/>
    <w:rsid w:val="00C83C59"/>
    <w:rsid w:val="00C846E1"/>
    <w:rsid w:val="00C84F2A"/>
    <w:rsid w:val="00C8522E"/>
    <w:rsid w:val="00C859D0"/>
    <w:rsid w:val="00C85AD4"/>
    <w:rsid w:val="00C85C96"/>
    <w:rsid w:val="00C85F60"/>
    <w:rsid w:val="00C860D9"/>
    <w:rsid w:val="00C865A1"/>
    <w:rsid w:val="00C86987"/>
    <w:rsid w:val="00C869D4"/>
    <w:rsid w:val="00C8717E"/>
    <w:rsid w:val="00C87381"/>
    <w:rsid w:val="00C87455"/>
    <w:rsid w:val="00C87C5D"/>
    <w:rsid w:val="00C87F9A"/>
    <w:rsid w:val="00C90147"/>
    <w:rsid w:val="00C903E6"/>
    <w:rsid w:val="00C90965"/>
    <w:rsid w:val="00C90A45"/>
    <w:rsid w:val="00C90F65"/>
    <w:rsid w:val="00C91031"/>
    <w:rsid w:val="00C910CF"/>
    <w:rsid w:val="00C910FA"/>
    <w:rsid w:val="00C91590"/>
    <w:rsid w:val="00C917C5"/>
    <w:rsid w:val="00C91CED"/>
    <w:rsid w:val="00C91E7E"/>
    <w:rsid w:val="00C91EB2"/>
    <w:rsid w:val="00C91FE8"/>
    <w:rsid w:val="00C921B7"/>
    <w:rsid w:val="00C925D3"/>
    <w:rsid w:val="00C927BD"/>
    <w:rsid w:val="00C927EC"/>
    <w:rsid w:val="00C92888"/>
    <w:rsid w:val="00C929B9"/>
    <w:rsid w:val="00C92B96"/>
    <w:rsid w:val="00C92EBA"/>
    <w:rsid w:val="00C92FAB"/>
    <w:rsid w:val="00C93086"/>
    <w:rsid w:val="00C930F5"/>
    <w:rsid w:val="00C9313D"/>
    <w:rsid w:val="00C9316F"/>
    <w:rsid w:val="00C932DA"/>
    <w:rsid w:val="00C933B6"/>
    <w:rsid w:val="00C93459"/>
    <w:rsid w:val="00C938D3"/>
    <w:rsid w:val="00C93B72"/>
    <w:rsid w:val="00C93BA9"/>
    <w:rsid w:val="00C93D8D"/>
    <w:rsid w:val="00C93E72"/>
    <w:rsid w:val="00C93FBC"/>
    <w:rsid w:val="00C942CB"/>
    <w:rsid w:val="00C94787"/>
    <w:rsid w:val="00C9494C"/>
    <w:rsid w:val="00C94990"/>
    <w:rsid w:val="00C94ABD"/>
    <w:rsid w:val="00C9511C"/>
    <w:rsid w:val="00C9516B"/>
    <w:rsid w:val="00C95170"/>
    <w:rsid w:val="00C95235"/>
    <w:rsid w:val="00C9549E"/>
    <w:rsid w:val="00C956CC"/>
    <w:rsid w:val="00C95D68"/>
    <w:rsid w:val="00C9647B"/>
    <w:rsid w:val="00C967EC"/>
    <w:rsid w:val="00C96A29"/>
    <w:rsid w:val="00C96BFC"/>
    <w:rsid w:val="00C975C4"/>
    <w:rsid w:val="00C9790E"/>
    <w:rsid w:val="00C97A9A"/>
    <w:rsid w:val="00C97B45"/>
    <w:rsid w:val="00C97B5D"/>
    <w:rsid w:val="00C97D36"/>
    <w:rsid w:val="00CA0053"/>
    <w:rsid w:val="00CA06C8"/>
    <w:rsid w:val="00CA070E"/>
    <w:rsid w:val="00CA07F8"/>
    <w:rsid w:val="00CA0BCD"/>
    <w:rsid w:val="00CA0EF0"/>
    <w:rsid w:val="00CA16C0"/>
    <w:rsid w:val="00CA1826"/>
    <w:rsid w:val="00CA2615"/>
    <w:rsid w:val="00CA271F"/>
    <w:rsid w:val="00CA2CB9"/>
    <w:rsid w:val="00CA2E64"/>
    <w:rsid w:val="00CA3315"/>
    <w:rsid w:val="00CA3489"/>
    <w:rsid w:val="00CA386D"/>
    <w:rsid w:val="00CA3B3A"/>
    <w:rsid w:val="00CA3EB9"/>
    <w:rsid w:val="00CA3F06"/>
    <w:rsid w:val="00CA405D"/>
    <w:rsid w:val="00CA43D3"/>
    <w:rsid w:val="00CA4453"/>
    <w:rsid w:val="00CA4C91"/>
    <w:rsid w:val="00CA4E2C"/>
    <w:rsid w:val="00CA4E9B"/>
    <w:rsid w:val="00CA5059"/>
    <w:rsid w:val="00CA52EF"/>
    <w:rsid w:val="00CA56D8"/>
    <w:rsid w:val="00CA56DA"/>
    <w:rsid w:val="00CA5C13"/>
    <w:rsid w:val="00CA5F3E"/>
    <w:rsid w:val="00CA61DB"/>
    <w:rsid w:val="00CA6A47"/>
    <w:rsid w:val="00CA6B52"/>
    <w:rsid w:val="00CA6B93"/>
    <w:rsid w:val="00CA6C3D"/>
    <w:rsid w:val="00CA6C4D"/>
    <w:rsid w:val="00CA6C7C"/>
    <w:rsid w:val="00CA6EB5"/>
    <w:rsid w:val="00CA6EEA"/>
    <w:rsid w:val="00CA6FCE"/>
    <w:rsid w:val="00CA7702"/>
    <w:rsid w:val="00CA7A01"/>
    <w:rsid w:val="00CA7D95"/>
    <w:rsid w:val="00CA7FB7"/>
    <w:rsid w:val="00CB00EB"/>
    <w:rsid w:val="00CB0133"/>
    <w:rsid w:val="00CB0214"/>
    <w:rsid w:val="00CB032C"/>
    <w:rsid w:val="00CB0933"/>
    <w:rsid w:val="00CB0AD5"/>
    <w:rsid w:val="00CB0D64"/>
    <w:rsid w:val="00CB14EF"/>
    <w:rsid w:val="00CB1924"/>
    <w:rsid w:val="00CB1A6E"/>
    <w:rsid w:val="00CB1EA8"/>
    <w:rsid w:val="00CB1EBE"/>
    <w:rsid w:val="00CB201A"/>
    <w:rsid w:val="00CB2034"/>
    <w:rsid w:val="00CB2050"/>
    <w:rsid w:val="00CB2071"/>
    <w:rsid w:val="00CB2081"/>
    <w:rsid w:val="00CB23DF"/>
    <w:rsid w:val="00CB240F"/>
    <w:rsid w:val="00CB26B2"/>
    <w:rsid w:val="00CB270D"/>
    <w:rsid w:val="00CB29A8"/>
    <w:rsid w:val="00CB2CB5"/>
    <w:rsid w:val="00CB2D30"/>
    <w:rsid w:val="00CB2E57"/>
    <w:rsid w:val="00CB2F83"/>
    <w:rsid w:val="00CB3135"/>
    <w:rsid w:val="00CB3A9C"/>
    <w:rsid w:val="00CB3FD7"/>
    <w:rsid w:val="00CB4148"/>
    <w:rsid w:val="00CB46C5"/>
    <w:rsid w:val="00CB5050"/>
    <w:rsid w:val="00CB530C"/>
    <w:rsid w:val="00CB5323"/>
    <w:rsid w:val="00CB5B5F"/>
    <w:rsid w:val="00CB5C80"/>
    <w:rsid w:val="00CB5CAA"/>
    <w:rsid w:val="00CB5F06"/>
    <w:rsid w:val="00CB5FF9"/>
    <w:rsid w:val="00CB61CD"/>
    <w:rsid w:val="00CB661E"/>
    <w:rsid w:val="00CB683E"/>
    <w:rsid w:val="00CB6D9D"/>
    <w:rsid w:val="00CB7127"/>
    <w:rsid w:val="00CB7240"/>
    <w:rsid w:val="00CB75EB"/>
    <w:rsid w:val="00CB78FC"/>
    <w:rsid w:val="00CC020A"/>
    <w:rsid w:val="00CC056C"/>
    <w:rsid w:val="00CC0712"/>
    <w:rsid w:val="00CC0AA9"/>
    <w:rsid w:val="00CC0F54"/>
    <w:rsid w:val="00CC110F"/>
    <w:rsid w:val="00CC1391"/>
    <w:rsid w:val="00CC13E5"/>
    <w:rsid w:val="00CC149A"/>
    <w:rsid w:val="00CC1867"/>
    <w:rsid w:val="00CC1A22"/>
    <w:rsid w:val="00CC1AF5"/>
    <w:rsid w:val="00CC1C13"/>
    <w:rsid w:val="00CC1CD6"/>
    <w:rsid w:val="00CC20ED"/>
    <w:rsid w:val="00CC265B"/>
    <w:rsid w:val="00CC2E87"/>
    <w:rsid w:val="00CC3046"/>
    <w:rsid w:val="00CC32CC"/>
    <w:rsid w:val="00CC32ED"/>
    <w:rsid w:val="00CC3378"/>
    <w:rsid w:val="00CC33DC"/>
    <w:rsid w:val="00CC351E"/>
    <w:rsid w:val="00CC380A"/>
    <w:rsid w:val="00CC3991"/>
    <w:rsid w:val="00CC3B4E"/>
    <w:rsid w:val="00CC45F7"/>
    <w:rsid w:val="00CC4AAA"/>
    <w:rsid w:val="00CC4EBF"/>
    <w:rsid w:val="00CC54E8"/>
    <w:rsid w:val="00CC5547"/>
    <w:rsid w:val="00CC5A0E"/>
    <w:rsid w:val="00CC5D0E"/>
    <w:rsid w:val="00CC6263"/>
    <w:rsid w:val="00CC6EC5"/>
    <w:rsid w:val="00CC7001"/>
    <w:rsid w:val="00CC7027"/>
    <w:rsid w:val="00CC7270"/>
    <w:rsid w:val="00CC7592"/>
    <w:rsid w:val="00CC792D"/>
    <w:rsid w:val="00CC7A5F"/>
    <w:rsid w:val="00CC7C40"/>
    <w:rsid w:val="00CC7E6A"/>
    <w:rsid w:val="00CC7EBF"/>
    <w:rsid w:val="00CD0393"/>
    <w:rsid w:val="00CD03A7"/>
    <w:rsid w:val="00CD05D3"/>
    <w:rsid w:val="00CD0A02"/>
    <w:rsid w:val="00CD0D6F"/>
    <w:rsid w:val="00CD0EA8"/>
    <w:rsid w:val="00CD1197"/>
    <w:rsid w:val="00CD1470"/>
    <w:rsid w:val="00CD19E8"/>
    <w:rsid w:val="00CD1AFA"/>
    <w:rsid w:val="00CD1BE2"/>
    <w:rsid w:val="00CD23E0"/>
    <w:rsid w:val="00CD242E"/>
    <w:rsid w:val="00CD2542"/>
    <w:rsid w:val="00CD28C9"/>
    <w:rsid w:val="00CD2AD4"/>
    <w:rsid w:val="00CD2B1C"/>
    <w:rsid w:val="00CD2B46"/>
    <w:rsid w:val="00CD3161"/>
    <w:rsid w:val="00CD3312"/>
    <w:rsid w:val="00CD3499"/>
    <w:rsid w:val="00CD3B85"/>
    <w:rsid w:val="00CD3C5E"/>
    <w:rsid w:val="00CD3E11"/>
    <w:rsid w:val="00CD3E27"/>
    <w:rsid w:val="00CD3E46"/>
    <w:rsid w:val="00CD46E7"/>
    <w:rsid w:val="00CD4913"/>
    <w:rsid w:val="00CD49C1"/>
    <w:rsid w:val="00CD4B16"/>
    <w:rsid w:val="00CD4F2B"/>
    <w:rsid w:val="00CD502D"/>
    <w:rsid w:val="00CD517F"/>
    <w:rsid w:val="00CD5290"/>
    <w:rsid w:val="00CD52FC"/>
    <w:rsid w:val="00CD5611"/>
    <w:rsid w:val="00CD5B77"/>
    <w:rsid w:val="00CD5B79"/>
    <w:rsid w:val="00CD5BEE"/>
    <w:rsid w:val="00CD5C38"/>
    <w:rsid w:val="00CD5C90"/>
    <w:rsid w:val="00CD5FBE"/>
    <w:rsid w:val="00CD60F0"/>
    <w:rsid w:val="00CD67A1"/>
    <w:rsid w:val="00CD6E0A"/>
    <w:rsid w:val="00CD7147"/>
    <w:rsid w:val="00CD71AC"/>
    <w:rsid w:val="00CD7557"/>
    <w:rsid w:val="00CD7D00"/>
    <w:rsid w:val="00CD7E59"/>
    <w:rsid w:val="00CD7EBE"/>
    <w:rsid w:val="00CD7ED7"/>
    <w:rsid w:val="00CE0169"/>
    <w:rsid w:val="00CE0510"/>
    <w:rsid w:val="00CE062F"/>
    <w:rsid w:val="00CE092F"/>
    <w:rsid w:val="00CE0B75"/>
    <w:rsid w:val="00CE0D4C"/>
    <w:rsid w:val="00CE16EF"/>
    <w:rsid w:val="00CE1920"/>
    <w:rsid w:val="00CE1A25"/>
    <w:rsid w:val="00CE1B17"/>
    <w:rsid w:val="00CE1D79"/>
    <w:rsid w:val="00CE1E08"/>
    <w:rsid w:val="00CE1E58"/>
    <w:rsid w:val="00CE21BF"/>
    <w:rsid w:val="00CE2413"/>
    <w:rsid w:val="00CE2A96"/>
    <w:rsid w:val="00CE2C8B"/>
    <w:rsid w:val="00CE3051"/>
    <w:rsid w:val="00CE33D7"/>
    <w:rsid w:val="00CE3446"/>
    <w:rsid w:val="00CE34E2"/>
    <w:rsid w:val="00CE354A"/>
    <w:rsid w:val="00CE3563"/>
    <w:rsid w:val="00CE3640"/>
    <w:rsid w:val="00CE364C"/>
    <w:rsid w:val="00CE3CD4"/>
    <w:rsid w:val="00CE3D4A"/>
    <w:rsid w:val="00CE3EDA"/>
    <w:rsid w:val="00CE42FF"/>
    <w:rsid w:val="00CE47A9"/>
    <w:rsid w:val="00CE4D39"/>
    <w:rsid w:val="00CE4EE0"/>
    <w:rsid w:val="00CE4F6F"/>
    <w:rsid w:val="00CE51A3"/>
    <w:rsid w:val="00CE53A4"/>
    <w:rsid w:val="00CE5819"/>
    <w:rsid w:val="00CE5D46"/>
    <w:rsid w:val="00CE6730"/>
    <w:rsid w:val="00CE6A48"/>
    <w:rsid w:val="00CE6D48"/>
    <w:rsid w:val="00CE6DC5"/>
    <w:rsid w:val="00CE6E64"/>
    <w:rsid w:val="00CE6F52"/>
    <w:rsid w:val="00CE76FD"/>
    <w:rsid w:val="00CF02C0"/>
    <w:rsid w:val="00CF0790"/>
    <w:rsid w:val="00CF0B5A"/>
    <w:rsid w:val="00CF0DB0"/>
    <w:rsid w:val="00CF104D"/>
    <w:rsid w:val="00CF1082"/>
    <w:rsid w:val="00CF1907"/>
    <w:rsid w:val="00CF1A0E"/>
    <w:rsid w:val="00CF1A4A"/>
    <w:rsid w:val="00CF1BB2"/>
    <w:rsid w:val="00CF1C65"/>
    <w:rsid w:val="00CF20C8"/>
    <w:rsid w:val="00CF25CE"/>
    <w:rsid w:val="00CF28E6"/>
    <w:rsid w:val="00CF2B31"/>
    <w:rsid w:val="00CF319E"/>
    <w:rsid w:val="00CF3324"/>
    <w:rsid w:val="00CF363C"/>
    <w:rsid w:val="00CF3D56"/>
    <w:rsid w:val="00CF3FEB"/>
    <w:rsid w:val="00CF46A7"/>
    <w:rsid w:val="00CF48FB"/>
    <w:rsid w:val="00CF4A93"/>
    <w:rsid w:val="00CF4ECE"/>
    <w:rsid w:val="00CF5067"/>
    <w:rsid w:val="00CF54E2"/>
    <w:rsid w:val="00CF563D"/>
    <w:rsid w:val="00CF5995"/>
    <w:rsid w:val="00CF5BA6"/>
    <w:rsid w:val="00CF5ECC"/>
    <w:rsid w:val="00CF6160"/>
    <w:rsid w:val="00CF6499"/>
    <w:rsid w:val="00CF678F"/>
    <w:rsid w:val="00CF6923"/>
    <w:rsid w:val="00CF7104"/>
    <w:rsid w:val="00CF790B"/>
    <w:rsid w:val="00CF79CD"/>
    <w:rsid w:val="00CF7AF6"/>
    <w:rsid w:val="00CF7DE8"/>
    <w:rsid w:val="00D0036B"/>
    <w:rsid w:val="00D006DE"/>
    <w:rsid w:val="00D0097B"/>
    <w:rsid w:val="00D00A8D"/>
    <w:rsid w:val="00D00CE2"/>
    <w:rsid w:val="00D011A1"/>
    <w:rsid w:val="00D011AF"/>
    <w:rsid w:val="00D01D21"/>
    <w:rsid w:val="00D01D4E"/>
    <w:rsid w:val="00D01DB2"/>
    <w:rsid w:val="00D0201E"/>
    <w:rsid w:val="00D0225E"/>
    <w:rsid w:val="00D025F2"/>
    <w:rsid w:val="00D02832"/>
    <w:rsid w:val="00D02872"/>
    <w:rsid w:val="00D02C34"/>
    <w:rsid w:val="00D03528"/>
    <w:rsid w:val="00D03D5B"/>
    <w:rsid w:val="00D0421D"/>
    <w:rsid w:val="00D04236"/>
    <w:rsid w:val="00D043A9"/>
    <w:rsid w:val="00D04651"/>
    <w:rsid w:val="00D04AD2"/>
    <w:rsid w:val="00D05BBD"/>
    <w:rsid w:val="00D05CE3"/>
    <w:rsid w:val="00D0657B"/>
    <w:rsid w:val="00D0682A"/>
    <w:rsid w:val="00D06D13"/>
    <w:rsid w:val="00D06F45"/>
    <w:rsid w:val="00D07172"/>
    <w:rsid w:val="00D071D4"/>
    <w:rsid w:val="00D0728D"/>
    <w:rsid w:val="00D074BF"/>
    <w:rsid w:val="00D077C0"/>
    <w:rsid w:val="00D0782B"/>
    <w:rsid w:val="00D1031F"/>
    <w:rsid w:val="00D103A6"/>
    <w:rsid w:val="00D10677"/>
    <w:rsid w:val="00D10775"/>
    <w:rsid w:val="00D10912"/>
    <w:rsid w:val="00D10937"/>
    <w:rsid w:val="00D10B21"/>
    <w:rsid w:val="00D10D11"/>
    <w:rsid w:val="00D1110F"/>
    <w:rsid w:val="00D11154"/>
    <w:rsid w:val="00D1141F"/>
    <w:rsid w:val="00D1186B"/>
    <w:rsid w:val="00D11C01"/>
    <w:rsid w:val="00D125C5"/>
    <w:rsid w:val="00D12DC8"/>
    <w:rsid w:val="00D131FA"/>
    <w:rsid w:val="00D13208"/>
    <w:rsid w:val="00D1354D"/>
    <w:rsid w:val="00D1359B"/>
    <w:rsid w:val="00D1377B"/>
    <w:rsid w:val="00D13E1E"/>
    <w:rsid w:val="00D13EDF"/>
    <w:rsid w:val="00D1403F"/>
    <w:rsid w:val="00D14BB1"/>
    <w:rsid w:val="00D14BD8"/>
    <w:rsid w:val="00D14BF2"/>
    <w:rsid w:val="00D14E23"/>
    <w:rsid w:val="00D14E28"/>
    <w:rsid w:val="00D14FC0"/>
    <w:rsid w:val="00D159B7"/>
    <w:rsid w:val="00D15F56"/>
    <w:rsid w:val="00D1620C"/>
    <w:rsid w:val="00D16276"/>
    <w:rsid w:val="00D162EC"/>
    <w:rsid w:val="00D16455"/>
    <w:rsid w:val="00D16894"/>
    <w:rsid w:val="00D16D88"/>
    <w:rsid w:val="00D17032"/>
    <w:rsid w:val="00D17040"/>
    <w:rsid w:val="00D17BCE"/>
    <w:rsid w:val="00D200E9"/>
    <w:rsid w:val="00D2048E"/>
    <w:rsid w:val="00D20981"/>
    <w:rsid w:val="00D20DEE"/>
    <w:rsid w:val="00D211FA"/>
    <w:rsid w:val="00D216C5"/>
    <w:rsid w:val="00D21C67"/>
    <w:rsid w:val="00D224D9"/>
    <w:rsid w:val="00D23230"/>
    <w:rsid w:val="00D23C14"/>
    <w:rsid w:val="00D23ECA"/>
    <w:rsid w:val="00D249AB"/>
    <w:rsid w:val="00D24A75"/>
    <w:rsid w:val="00D24C54"/>
    <w:rsid w:val="00D25185"/>
    <w:rsid w:val="00D255AA"/>
    <w:rsid w:val="00D25662"/>
    <w:rsid w:val="00D25A8C"/>
    <w:rsid w:val="00D25C0B"/>
    <w:rsid w:val="00D25D4C"/>
    <w:rsid w:val="00D2603D"/>
    <w:rsid w:val="00D260D5"/>
    <w:rsid w:val="00D26130"/>
    <w:rsid w:val="00D267E7"/>
    <w:rsid w:val="00D26DAD"/>
    <w:rsid w:val="00D26DCD"/>
    <w:rsid w:val="00D27088"/>
    <w:rsid w:val="00D27CD8"/>
    <w:rsid w:val="00D27E99"/>
    <w:rsid w:val="00D3037D"/>
    <w:rsid w:val="00D303FF"/>
    <w:rsid w:val="00D3058F"/>
    <w:rsid w:val="00D30597"/>
    <w:rsid w:val="00D305B7"/>
    <w:rsid w:val="00D30A8A"/>
    <w:rsid w:val="00D30B25"/>
    <w:rsid w:val="00D30CD6"/>
    <w:rsid w:val="00D30DA3"/>
    <w:rsid w:val="00D30E5F"/>
    <w:rsid w:val="00D30EAA"/>
    <w:rsid w:val="00D312E3"/>
    <w:rsid w:val="00D3163E"/>
    <w:rsid w:val="00D31B94"/>
    <w:rsid w:val="00D31BD7"/>
    <w:rsid w:val="00D31CF9"/>
    <w:rsid w:val="00D327C8"/>
    <w:rsid w:val="00D32E79"/>
    <w:rsid w:val="00D32EDB"/>
    <w:rsid w:val="00D3338F"/>
    <w:rsid w:val="00D3399D"/>
    <w:rsid w:val="00D33EC8"/>
    <w:rsid w:val="00D33FC3"/>
    <w:rsid w:val="00D33FE1"/>
    <w:rsid w:val="00D34042"/>
    <w:rsid w:val="00D34271"/>
    <w:rsid w:val="00D34353"/>
    <w:rsid w:val="00D3436B"/>
    <w:rsid w:val="00D3438A"/>
    <w:rsid w:val="00D34782"/>
    <w:rsid w:val="00D34B68"/>
    <w:rsid w:val="00D34C54"/>
    <w:rsid w:val="00D350F6"/>
    <w:rsid w:val="00D35157"/>
    <w:rsid w:val="00D3520C"/>
    <w:rsid w:val="00D35262"/>
    <w:rsid w:val="00D35305"/>
    <w:rsid w:val="00D35401"/>
    <w:rsid w:val="00D35552"/>
    <w:rsid w:val="00D35859"/>
    <w:rsid w:val="00D3617C"/>
    <w:rsid w:val="00D36443"/>
    <w:rsid w:val="00D36D4F"/>
    <w:rsid w:val="00D36EC8"/>
    <w:rsid w:val="00D36F0A"/>
    <w:rsid w:val="00D371E0"/>
    <w:rsid w:val="00D37278"/>
    <w:rsid w:val="00D374D7"/>
    <w:rsid w:val="00D374FD"/>
    <w:rsid w:val="00D377DF"/>
    <w:rsid w:val="00D37877"/>
    <w:rsid w:val="00D37A71"/>
    <w:rsid w:val="00D37D6F"/>
    <w:rsid w:val="00D37F98"/>
    <w:rsid w:val="00D406D7"/>
    <w:rsid w:val="00D409D8"/>
    <w:rsid w:val="00D40DBB"/>
    <w:rsid w:val="00D40DCE"/>
    <w:rsid w:val="00D4120B"/>
    <w:rsid w:val="00D41714"/>
    <w:rsid w:val="00D41AD2"/>
    <w:rsid w:val="00D41B98"/>
    <w:rsid w:val="00D41E36"/>
    <w:rsid w:val="00D4211B"/>
    <w:rsid w:val="00D42312"/>
    <w:rsid w:val="00D42611"/>
    <w:rsid w:val="00D4280B"/>
    <w:rsid w:val="00D4296F"/>
    <w:rsid w:val="00D4301E"/>
    <w:rsid w:val="00D435ED"/>
    <w:rsid w:val="00D439A9"/>
    <w:rsid w:val="00D439C3"/>
    <w:rsid w:val="00D43A3D"/>
    <w:rsid w:val="00D43B8C"/>
    <w:rsid w:val="00D4411D"/>
    <w:rsid w:val="00D44561"/>
    <w:rsid w:val="00D447F3"/>
    <w:rsid w:val="00D449B4"/>
    <w:rsid w:val="00D44BC9"/>
    <w:rsid w:val="00D44C5A"/>
    <w:rsid w:val="00D44C81"/>
    <w:rsid w:val="00D44CDD"/>
    <w:rsid w:val="00D44F64"/>
    <w:rsid w:val="00D4501D"/>
    <w:rsid w:val="00D453C7"/>
    <w:rsid w:val="00D457A5"/>
    <w:rsid w:val="00D457BF"/>
    <w:rsid w:val="00D45854"/>
    <w:rsid w:val="00D46113"/>
    <w:rsid w:val="00D46148"/>
    <w:rsid w:val="00D464B2"/>
    <w:rsid w:val="00D46D6C"/>
    <w:rsid w:val="00D47394"/>
    <w:rsid w:val="00D47409"/>
    <w:rsid w:val="00D47BFA"/>
    <w:rsid w:val="00D47C57"/>
    <w:rsid w:val="00D47DFD"/>
    <w:rsid w:val="00D50714"/>
    <w:rsid w:val="00D50821"/>
    <w:rsid w:val="00D508F5"/>
    <w:rsid w:val="00D50CBD"/>
    <w:rsid w:val="00D50FA4"/>
    <w:rsid w:val="00D51315"/>
    <w:rsid w:val="00D51698"/>
    <w:rsid w:val="00D5176D"/>
    <w:rsid w:val="00D517E4"/>
    <w:rsid w:val="00D519CA"/>
    <w:rsid w:val="00D51A9D"/>
    <w:rsid w:val="00D51AEE"/>
    <w:rsid w:val="00D51F1D"/>
    <w:rsid w:val="00D51FBA"/>
    <w:rsid w:val="00D5212E"/>
    <w:rsid w:val="00D523D8"/>
    <w:rsid w:val="00D52949"/>
    <w:rsid w:val="00D52CD6"/>
    <w:rsid w:val="00D52DAC"/>
    <w:rsid w:val="00D533FA"/>
    <w:rsid w:val="00D53649"/>
    <w:rsid w:val="00D5370E"/>
    <w:rsid w:val="00D539E0"/>
    <w:rsid w:val="00D53C5E"/>
    <w:rsid w:val="00D53E11"/>
    <w:rsid w:val="00D54040"/>
    <w:rsid w:val="00D542EF"/>
    <w:rsid w:val="00D54448"/>
    <w:rsid w:val="00D54479"/>
    <w:rsid w:val="00D544A9"/>
    <w:rsid w:val="00D546FB"/>
    <w:rsid w:val="00D54CA5"/>
    <w:rsid w:val="00D54CF6"/>
    <w:rsid w:val="00D54D21"/>
    <w:rsid w:val="00D54DD3"/>
    <w:rsid w:val="00D54E5E"/>
    <w:rsid w:val="00D55134"/>
    <w:rsid w:val="00D5528D"/>
    <w:rsid w:val="00D55987"/>
    <w:rsid w:val="00D55D71"/>
    <w:rsid w:val="00D560C2"/>
    <w:rsid w:val="00D562BA"/>
    <w:rsid w:val="00D56424"/>
    <w:rsid w:val="00D56509"/>
    <w:rsid w:val="00D5677E"/>
    <w:rsid w:val="00D567DF"/>
    <w:rsid w:val="00D56881"/>
    <w:rsid w:val="00D5696C"/>
    <w:rsid w:val="00D56AE1"/>
    <w:rsid w:val="00D56C7A"/>
    <w:rsid w:val="00D56D3D"/>
    <w:rsid w:val="00D56E7A"/>
    <w:rsid w:val="00D57268"/>
    <w:rsid w:val="00D57496"/>
    <w:rsid w:val="00D57A69"/>
    <w:rsid w:val="00D57E00"/>
    <w:rsid w:val="00D57E7F"/>
    <w:rsid w:val="00D603D9"/>
    <w:rsid w:val="00D60559"/>
    <w:rsid w:val="00D60B43"/>
    <w:rsid w:val="00D60B61"/>
    <w:rsid w:val="00D60B8B"/>
    <w:rsid w:val="00D60BDF"/>
    <w:rsid w:val="00D60C0B"/>
    <w:rsid w:val="00D60C75"/>
    <w:rsid w:val="00D60D44"/>
    <w:rsid w:val="00D61030"/>
    <w:rsid w:val="00D61360"/>
    <w:rsid w:val="00D6150C"/>
    <w:rsid w:val="00D61F0A"/>
    <w:rsid w:val="00D62150"/>
    <w:rsid w:val="00D62533"/>
    <w:rsid w:val="00D62612"/>
    <w:rsid w:val="00D629E6"/>
    <w:rsid w:val="00D62D37"/>
    <w:rsid w:val="00D62D44"/>
    <w:rsid w:val="00D62EB2"/>
    <w:rsid w:val="00D62FF8"/>
    <w:rsid w:val="00D63369"/>
    <w:rsid w:val="00D633E9"/>
    <w:rsid w:val="00D6346B"/>
    <w:rsid w:val="00D6355F"/>
    <w:rsid w:val="00D6361D"/>
    <w:rsid w:val="00D637E3"/>
    <w:rsid w:val="00D63DD8"/>
    <w:rsid w:val="00D63E89"/>
    <w:rsid w:val="00D64428"/>
    <w:rsid w:val="00D64510"/>
    <w:rsid w:val="00D645FC"/>
    <w:rsid w:val="00D64F2A"/>
    <w:rsid w:val="00D65046"/>
    <w:rsid w:val="00D65290"/>
    <w:rsid w:val="00D6572A"/>
    <w:rsid w:val="00D659FF"/>
    <w:rsid w:val="00D65DA8"/>
    <w:rsid w:val="00D661C3"/>
    <w:rsid w:val="00D66394"/>
    <w:rsid w:val="00D6657D"/>
    <w:rsid w:val="00D665EB"/>
    <w:rsid w:val="00D66840"/>
    <w:rsid w:val="00D669F1"/>
    <w:rsid w:val="00D67372"/>
    <w:rsid w:val="00D673A2"/>
    <w:rsid w:val="00D67B4E"/>
    <w:rsid w:val="00D67BA1"/>
    <w:rsid w:val="00D70209"/>
    <w:rsid w:val="00D7034B"/>
    <w:rsid w:val="00D7083C"/>
    <w:rsid w:val="00D70A4C"/>
    <w:rsid w:val="00D70AFA"/>
    <w:rsid w:val="00D70B1D"/>
    <w:rsid w:val="00D70C04"/>
    <w:rsid w:val="00D70E8C"/>
    <w:rsid w:val="00D7108F"/>
    <w:rsid w:val="00D712CE"/>
    <w:rsid w:val="00D71408"/>
    <w:rsid w:val="00D714B2"/>
    <w:rsid w:val="00D716E5"/>
    <w:rsid w:val="00D71701"/>
    <w:rsid w:val="00D71A03"/>
    <w:rsid w:val="00D71CF7"/>
    <w:rsid w:val="00D71D41"/>
    <w:rsid w:val="00D71F8A"/>
    <w:rsid w:val="00D72038"/>
    <w:rsid w:val="00D72905"/>
    <w:rsid w:val="00D72929"/>
    <w:rsid w:val="00D72E65"/>
    <w:rsid w:val="00D72F4E"/>
    <w:rsid w:val="00D7320A"/>
    <w:rsid w:val="00D7328A"/>
    <w:rsid w:val="00D735D2"/>
    <w:rsid w:val="00D73905"/>
    <w:rsid w:val="00D73A0D"/>
    <w:rsid w:val="00D73BE6"/>
    <w:rsid w:val="00D73CBC"/>
    <w:rsid w:val="00D7444F"/>
    <w:rsid w:val="00D7457F"/>
    <w:rsid w:val="00D747AB"/>
    <w:rsid w:val="00D74817"/>
    <w:rsid w:val="00D74D58"/>
    <w:rsid w:val="00D75255"/>
    <w:rsid w:val="00D7536C"/>
    <w:rsid w:val="00D755A8"/>
    <w:rsid w:val="00D76072"/>
    <w:rsid w:val="00D764CE"/>
    <w:rsid w:val="00D7660F"/>
    <w:rsid w:val="00D76718"/>
    <w:rsid w:val="00D7692A"/>
    <w:rsid w:val="00D76BE7"/>
    <w:rsid w:val="00D76D4A"/>
    <w:rsid w:val="00D76DA3"/>
    <w:rsid w:val="00D7774F"/>
    <w:rsid w:val="00D777B4"/>
    <w:rsid w:val="00D77A14"/>
    <w:rsid w:val="00D8039C"/>
    <w:rsid w:val="00D80DF4"/>
    <w:rsid w:val="00D81138"/>
    <w:rsid w:val="00D81AD6"/>
    <w:rsid w:val="00D8203D"/>
    <w:rsid w:val="00D8223B"/>
    <w:rsid w:val="00D82392"/>
    <w:rsid w:val="00D8269A"/>
    <w:rsid w:val="00D827EB"/>
    <w:rsid w:val="00D8288C"/>
    <w:rsid w:val="00D82909"/>
    <w:rsid w:val="00D829E7"/>
    <w:rsid w:val="00D82CCC"/>
    <w:rsid w:val="00D8328A"/>
    <w:rsid w:val="00D836FA"/>
    <w:rsid w:val="00D838B5"/>
    <w:rsid w:val="00D838D3"/>
    <w:rsid w:val="00D83AA0"/>
    <w:rsid w:val="00D83E67"/>
    <w:rsid w:val="00D83FD9"/>
    <w:rsid w:val="00D84334"/>
    <w:rsid w:val="00D846AA"/>
    <w:rsid w:val="00D846B6"/>
    <w:rsid w:val="00D847B8"/>
    <w:rsid w:val="00D84A9A"/>
    <w:rsid w:val="00D84DCA"/>
    <w:rsid w:val="00D85074"/>
    <w:rsid w:val="00D8531B"/>
    <w:rsid w:val="00D85365"/>
    <w:rsid w:val="00D85605"/>
    <w:rsid w:val="00D856FB"/>
    <w:rsid w:val="00D8622C"/>
    <w:rsid w:val="00D86643"/>
    <w:rsid w:val="00D86684"/>
    <w:rsid w:val="00D8671E"/>
    <w:rsid w:val="00D8682F"/>
    <w:rsid w:val="00D86B05"/>
    <w:rsid w:val="00D86C77"/>
    <w:rsid w:val="00D86DBA"/>
    <w:rsid w:val="00D87799"/>
    <w:rsid w:val="00D87B7F"/>
    <w:rsid w:val="00D90017"/>
    <w:rsid w:val="00D9058E"/>
    <w:rsid w:val="00D90BA1"/>
    <w:rsid w:val="00D90F3C"/>
    <w:rsid w:val="00D911DD"/>
    <w:rsid w:val="00D9124C"/>
    <w:rsid w:val="00D91451"/>
    <w:rsid w:val="00D9151A"/>
    <w:rsid w:val="00D915FA"/>
    <w:rsid w:val="00D916D8"/>
    <w:rsid w:val="00D926BC"/>
    <w:rsid w:val="00D929F0"/>
    <w:rsid w:val="00D92E7A"/>
    <w:rsid w:val="00D93035"/>
    <w:rsid w:val="00D9309C"/>
    <w:rsid w:val="00D9324C"/>
    <w:rsid w:val="00D937A4"/>
    <w:rsid w:val="00D93A4A"/>
    <w:rsid w:val="00D93BD0"/>
    <w:rsid w:val="00D94782"/>
    <w:rsid w:val="00D94859"/>
    <w:rsid w:val="00D94D94"/>
    <w:rsid w:val="00D9501C"/>
    <w:rsid w:val="00D95707"/>
    <w:rsid w:val="00D9581E"/>
    <w:rsid w:val="00D95DC0"/>
    <w:rsid w:val="00D95EBE"/>
    <w:rsid w:val="00D95EC0"/>
    <w:rsid w:val="00D965AD"/>
    <w:rsid w:val="00D96649"/>
    <w:rsid w:val="00D96877"/>
    <w:rsid w:val="00D96F3C"/>
    <w:rsid w:val="00D96FCC"/>
    <w:rsid w:val="00D972D6"/>
    <w:rsid w:val="00D97C2B"/>
    <w:rsid w:val="00D97CD9"/>
    <w:rsid w:val="00D97EBC"/>
    <w:rsid w:val="00D97F6C"/>
    <w:rsid w:val="00DA0436"/>
    <w:rsid w:val="00DA0CE4"/>
    <w:rsid w:val="00DA1728"/>
    <w:rsid w:val="00DA1885"/>
    <w:rsid w:val="00DA1E8C"/>
    <w:rsid w:val="00DA213E"/>
    <w:rsid w:val="00DA21AB"/>
    <w:rsid w:val="00DA266E"/>
    <w:rsid w:val="00DA2724"/>
    <w:rsid w:val="00DA2749"/>
    <w:rsid w:val="00DA2836"/>
    <w:rsid w:val="00DA2D9C"/>
    <w:rsid w:val="00DA3005"/>
    <w:rsid w:val="00DA30FE"/>
    <w:rsid w:val="00DA36BE"/>
    <w:rsid w:val="00DA36DC"/>
    <w:rsid w:val="00DA3C05"/>
    <w:rsid w:val="00DA409B"/>
    <w:rsid w:val="00DA4240"/>
    <w:rsid w:val="00DA43F2"/>
    <w:rsid w:val="00DA4640"/>
    <w:rsid w:val="00DA46AF"/>
    <w:rsid w:val="00DA4856"/>
    <w:rsid w:val="00DA4B76"/>
    <w:rsid w:val="00DA4E32"/>
    <w:rsid w:val="00DA4EFD"/>
    <w:rsid w:val="00DA5972"/>
    <w:rsid w:val="00DA5BD0"/>
    <w:rsid w:val="00DA5BF6"/>
    <w:rsid w:val="00DA5C08"/>
    <w:rsid w:val="00DA5D9B"/>
    <w:rsid w:val="00DA61BA"/>
    <w:rsid w:val="00DA62B9"/>
    <w:rsid w:val="00DA7413"/>
    <w:rsid w:val="00DA747B"/>
    <w:rsid w:val="00DA74AC"/>
    <w:rsid w:val="00DA756C"/>
    <w:rsid w:val="00DA75F1"/>
    <w:rsid w:val="00DA7710"/>
    <w:rsid w:val="00DA7783"/>
    <w:rsid w:val="00DA7897"/>
    <w:rsid w:val="00DA7AA2"/>
    <w:rsid w:val="00DA7AAC"/>
    <w:rsid w:val="00DA7BD5"/>
    <w:rsid w:val="00DB0027"/>
    <w:rsid w:val="00DB0397"/>
    <w:rsid w:val="00DB0576"/>
    <w:rsid w:val="00DB071A"/>
    <w:rsid w:val="00DB07E4"/>
    <w:rsid w:val="00DB07F5"/>
    <w:rsid w:val="00DB0C1C"/>
    <w:rsid w:val="00DB0F47"/>
    <w:rsid w:val="00DB1AC0"/>
    <w:rsid w:val="00DB1B54"/>
    <w:rsid w:val="00DB1C12"/>
    <w:rsid w:val="00DB1D0C"/>
    <w:rsid w:val="00DB1DFB"/>
    <w:rsid w:val="00DB2448"/>
    <w:rsid w:val="00DB25B4"/>
    <w:rsid w:val="00DB26F3"/>
    <w:rsid w:val="00DB2787"/>
    <w:rsid w:val="00DB282F"/>
    <w:rsid w:val="00DB3038"/>
    <w:rsid w:val="00DB3072"/>
    <w:rsid w:val="00DB31BC"/>
    <w:rsid w:val="00DB350A"/>
    <w:rsid w:val="00DB3796"/>
    <w:rsid w:val="00DB386F"/>
    <w:rsid w:val="00DB3AD3"/>
    <w:rsid w:val="00DB3B3B"/>
    <w:rsid w:val="00DB417D"/>
    <w:rsid w:val="00DB4C2C"/>
    <w:rsid w:val="00DB4EE9"/>
    <w:rsid w:val="00DB5201"/>
    <w:rsid w:val="00DB56F9"/>
    <w:rsid w:val="00DB572B"/>
    <w:rsid w:val="00DB5B65"/>
    <w:rsid w:val="00DB5DDC"/>
    <w:rsid w:val="00DB6301"/>
    <w:rsid w:val="00DB6394"/>
    <w:rsid w:val="00DB6462"/>
    <w:rsid w:val="00DB66CB"/>
    <w:rsid w:val="00DB67FB"/>
    <w:rsid w:val="00DB68E4"/>
    <w:rsid w:val="00DB68F7"/>
    <w:rsid w:val="00DB6A3A"/>
    <w:rsid w:val="00DB719E"/>
    <w:rsid w:val="00DB723F"/>
    <w:rsid w:val="00DB7937"/>
    <w:rsid w:val="00DB79AE"/>
    <w:rsid w:val="00DB7BA0"/>
    <w:rsid w:val="00DB7BE3"/>
    <w:rsid w:val="00DB7C6A"/>
    <w:rsid w:val="00DC0400"/>
    <w:rsid w:val="00DC0517"/>
    <w:rsid w:val="00DC0DF8"/>
    <w:rsid w:val="00DC117A"/>
    <w:rsid w:val="00DC1201"/>
    <w:rsid w:val="00DC1613"/>
    <w:rsid w:val="00DC1AB3"/>
    <w:rsid w:val="00DC1B49"/>
    <w:rsid w:val="00DC1B95"/>
    <w:rsid w:val="00DC2068"/>
    <w:rsid w:val="00DC216B"/>
    <w:rsid w:val="00DC2370"/>
    <w:rsid w:val="00DC248E"/>
    <w:rsid w:val="00DC27CB"/>
    <w:rsid w:val="00DC2F73"/>
    <w:rsid w:val="00DC318F"/>
    <w:rsid w:val="00DC341E"/>
    <w:rsid w:val="00DC3B1C"/>
    <w:rsid w:val="00DC3F66"/>
    <w:rsid w:val="00DC3FA0"/>
    <w:rsid w:val="00DC3FA1"/>
    <w:rsid w:val="00DC408A"/>
    <w:rsid w:val="00DC49D4"/>
    <w:rsid w:val="00DC4D8C"/>
    <w:rsid w:val="00DC4DAE"/>
    <w:rsid w:val="00DC50ED"/>
    <w:rsid w:val="00DC55CA"/>
    <w:rsid w:val="00DC581B"/>
    <w:rsid w:val="00DC5826"/>
    <w:rsid w:val="00DC59AC"/>
    <w:rsid w:val="00DC64FD"/>
    <w:rsid w:val="00DC65FC"/>
    <w:rsid w:val="00DC6750"/>
    <w:rsid w:val="00DC6753"/>
    <w:rsid w:val="00DC6806"/>
    <w:rsid w:val="00DC6DD9"/>
    <w:rsid w:val="00DC73A3"/>
    <w:rsid w:val="00DC7453"/>
    <w:rsid w:val="00DC74F7"/>
    <w:rsid w:val="00DC77A6"/>
    <w:rsid w:val="00DC794B"/>
    <w:rsid w:val="00DC7ADE"/>
    <w:rsid w:val="00DD0168"/>
    <w:rsid w:val="00DD0188"/>
    <w:rsid w:val="00DD0259"/>
    <w:rsid w:val="00DD02FD"/>
    <w:rsid w:val="00DD08C3"/>
    <w:rsid w:val="00DD0C1E"/>
    <w:rsid w:val="00DD157E"/>
    <w:rsid w:val="00DD1CF6"/>
    <w:rsid w:val="00DD25F5"/>
    <w:rsid w:val="00DD2826"/>
    <w:rsid w:val="00DD2BEC"/>
    <w:rsid w:val="00DD3130"/>
    <w:rsid w:val="00DD315D"/>
    <w:rsid w:val="00DD3506"/>
    <w:rsid w:val="00DD3544"/>
    <w:rsid w:val="00DD37DC"/>
    <w:rsid w:val="00DD3DFE"/>
    <w:rsid w:val="00DD3F32"/>
    <w:rsid w:val="00DD45F7"/>
    <w:rsid w:val="00DD4626"/>
    <w:rsid w:val="00DD4855"/>
    <w:rsid w:val="00DD4A46"/>
    <w:rsid w:val="00DD4D85"/>
    <w:rsid w:val="00DD4E40"/>
    <w:rsid w:val="00DD50B6"/>
    <w:rsid w:val="00DD5A91"/>
    <w:rsid w:val="00DD5D50"/>
    <w:rsid w:val="00DD5DD6"/>
    <w:rsid w:val="00DD689E"/>
    <w:rsid w:val="00DD6B14"/>
    <w:rsid w:val="00DD6F57"/>
    <w:rsid w:val="00DD709C"/>
    <w:rsid w:val="00DD70C1"/>
    <w:rsid w:val="00DD70CC"/>
    <w:rsid w:val="00DD7149"/>
    <w:rsid w:val="00DD7410"/>
    <w:rsid w:val="00DD751A"/>
    <w:rsid w:val="00DD7902"/>
    <w:rsid w:val="00DE0A0B"/>
    <w:rsid w:val="00DE0A85"/>
    <w:rsid w:val="00DE0E80"/>
    <w:rsid w:val="00DE1C23"/>
    <w:rsid w:val="00DE1EE6"/>
    <w:rsid w:val="00DE22CC"/>
    <w:rsid w:val="00DE236E"/>
    <w:rsid w:val="00DE24BB"/>
    <w:rsid w:val="00DE2641"/>
    <w:rsid w:val="00DE29C8"/>
    <w:rsid w:val="00DE2ACC"/>
    <w:rsid w:val="00DE2E5E"/>
    <w:rsid w:val="00DE34F4"/>
    <w:rsid w:val="00DE34FE"/>
    <w:rsid w:val="00DE35ED"/>
    <w:rsid w:val="00DE3768"/>
    <w:rsid w:val="00DE3869"/>
    <w:rsid w:val="00DE39FC"/>
    <w:rsid w:val="00DE3E6E"/>
    <w:rsid w:val="00DE428C"/>
    <w:rsid w:val="00DE4332"/>
    <w:rsid w:val="00DE4C16"/>
    <w:rsid w:val="00DE4CBE"/>
    <w:rsid w:val="00DE4E50"/>
    <w:rsid w:val="00DE51A2"/>
    <w:rsid w:val="00DE5332"/>
    <w:rsid w:val="00DE535A"/>
    <w:rsid w:val="00DE536A"/>
    <w:rsid w:val="00DE540D"/>
    <w:rsid w:val="00DE5494"/>
    <w:rsid w:val="00DE5C8C"/>
    <w:rsid w:val="00DE6004"/>
    <w:rsid w:val="00DE602A"/>
    <w:rsid w:val="00DE60BA"/>
    <w:rsid w:val="00DE6984"/>
    <w:rsid w:val="00DE6CA9"/>
    <w:rsid w:val="00DE6E4C"/>
    <w:rsid w:val="00DE785E"/>
    <w:rsid w:val="00DE7DE0"/>
    <w:rsid w:val="00DE7F06"/>
    <w:rsid w:val="00DF068F"/>
    <w:rsid w:val="00DF0761"/>
    <w:rsid w:val="00DF076C"/>
    <w:rsid w:val="00DF0B8C"/>
    <w:rsid w:val="00DF0DC9"/>
    <w:rsid w:val="00DF10BF"/>
    <w:rsid w:val="00DF1744"/>
    <w:rsid w:val="00DF1F1F"/>
    <w:rsid w:val="00DF29FD"/>
    <w:rsid w:val="00DF3046"/>
    <w:rsid w:val="00DF31A8"/>
    <w:rsid w:val="00DF3205"/>
    <w:rsid w:val="00DF38DC"/>
    <w:rsid w:val="00DF3AFF"/>
    <w:rsid w:val="00DF42A8"/>
    <w:rsid w:val="00DF442E"/>
    <w:rsid w:val="00DF4443"/>
    <w:rsid w:val="00DF474A"/>
    <w:rsid w:val="00DF480D"/>
    <w:rsid w:val="00DF4B2B"/>
    <w:rsid w:val="00DF4DF0"/>
    <w:rsid w:val="00DF52A6"/>
    <w:rsid w:val="00DF5754"/>
    <w:rsid w:val="00DF5B7D"/>
    <w:rsid w:val="00DF5F71"/>
    <w:rsid w:val="00DF6111"/>
    <w:rsid w:val="00DF66EE"/>
    <w:rsid w:val="00DF69EE"/>
    <w:rsid w:val="00DF6C93"/>
    <w:rsid w:val="00DF6D4D"/>
    <w:rsid w:val="00DF7133"/>
    <w:rsid w:val="00DF7B07"/>
    <w:rsid w:val="00DF7C95"/>
    <w:rsid w:val="00DF7CA1"/>
    <w:rsid w:val="00DF7F48"/>
    <w:rsid w:val="00E0018F"/>
    <w:rsid w:val="00E0049B"/>
    <w:rsid w:val="00E00569"/>
    <w:rsid w:val="00E0078A"/>
    <w:rsid w:val="00E0084E"/>
    <w:rsid w:val="00E00932"/>
    <w:rsid w:val="00E00C7B"/>
    <w:rsid w:val="00E00CCC"/>
    <w:rsid w:val="00E00D9F"/>
    <w:rsid w:val="00E00E8E"/>
    <w:rsid w:val="00E0112D"/>
    <w:rsid w:val="00E011F4"/>
    <w:rsid w:val="00E0124E"/>
    <w:rsid w:val="00E01DBA"/>
    <w:rsid w:val="00E0239B"/>
    <w:rsid w:val="00E02433"/>
    <w:rsid w:val="00E02452"/>
    <w:rsid w:val="00E0255F"/>
    <w:rsid w:val="00E0260D"/>
    <w:rsid w:val="00E0324D"/>
    <w:rsid w:val="00E034D8"/>
    <w:rsid w:val="00E0368C"/>
    <w:rsid w:val="00E036FB"/>
    <w:rsid w:val="00E03918"/>
    <w:rsid w:val="00E04649"/>
    <w:rsid w:val="00E0464C"/>
    <w:rsid w:val="00E04AB4"/>
    <w:rsid w:val="00E04B87"/>
    <w:rsid w:val="00E04DCF"/>
    <w:rsid w:val="00E04F31"/>
    <w:rsid w:val="00E05231"/>
    <w:rsid w:val="00E053A2"/>
    <w:rsid w:val="00E05482"/>
    <w:rsid w:val="00E055B2"/>
    <w:rsid w:val="00E057E9"/>
    <w:rsid w:val="00E057FC"/>
    <w:rsid w:val="00E05961"/>
    <w:rsid w:val="00E059D0"/>
    <w:rsid w:val="00E05C37"/>
    <w:rsid w:val="00E05EAD"/>
    <w:rsid w:val="00E05FD7"/>
    <w:rsid w:val="00E0613A"/>
    <w:rsid w:val="00E0683C"/>
    <w:rsid w:val="00E0699A"/>
    <w:rsid w:val="00E06B48"/>
    <w:rsid w:val="00E071B2"/>
    <w:rsid w:val="00E07383"/>
    <w:rsid w:val="00E07964"/>
    <w:rsid w:val="00E07E97"/>
    <w:rsid w:val="00E10004"/>
    <w:rsid w:val="00E10240"/>
    <w:rsid w:val="00E106FC"/>
    <w:rsid w:val="00E1094E"/>
    <w:rsid w:val="00E10A67"/>
    <w:rsid w:val="00E10E14"/>
    <w:rsid w:val="00E10E4E"/>
    <w:rsid w:val="00E111EF"/>
    <w:rsid w:val="00E11820"/>
    <w:rsid w:val="00E119ED"/>
    <w:rsid w:val="00E119F7"/>
    <w:rsid w:val="00E11D8C"/>
    <w:rsid w:val="00E11F27"/>
    <w:rsid w:val="00E1244D"/>
    <w:rsid w:val="00E1246B"/>
    <w:rsid w:val="00E12633"/>
    <w:rsid w:val="00E127DF"/>
    <w:rsid w:val="00E1283B"/>
    <w:rsid w:val="00E12C54"/>
    <w:rsid w:val="00E12DFF"/>
    <w:rsid w:val="00E1349D"/>
    <w:rsid w:val="00E13B47"/>
    <w:rsid w:val="00E13C94"/>
    <w:rsid w:val="00E13D44"/>
    <w:rsid w:val="00E1409B"/>
    <w:rsid w:val="00E140CD"/>
    <w:rsid w:val="00E141F9"/>
    <w:rsid w:val="00E144EF"/>
    <w:rsid w:val="00E14C9B"/>
    <w:rsid w:val="00E1539D"/>
    <w:rsid w:val="00E1567E"/>
    <w:rsid w:val="00E156F0"/>
    <w:rsid w:val="00E15A39"/>
    <w:rsid w:val="00E15A62"/>
    <w:rsid w:val="00E15BF0"/>
    <w:rsid w:val="00E15C51"/>
    <w:rsid w:val="00E15C8B"/>
    <w:rsid w:val="00E1608D"/>
    <w:rsid w:val="00E16530"/>
    <w:rsid w:val="00E16604"/>
    <w:rsid w:val="00E16932"/>
    <w:rsid w:val="00E16BEF"/>
    <w:rsid w:val="00E16E69"/>
    <w:rsid w:val="00E16EF1"/>
    <w:rsid w:val="00E16FE8"/>
    <w:rsid w:val="00E170AD"/>
    <w:rsid w:val="00E2093C"/>
    <w:rsid w:val="00E2096A"/>
    <w:rsid w:val="00E2099B"/>
    <w:rsid w:val="00E20CCB"/>
    <w:rsid w:val="00E21297"/>
    <w:rsid w:val="00E216C7"/>
    <w:rsid w:val="00E21881"/>
    <w:rsid w:val="00E21B45"/>
    <w:rsid w:val="00E21ECB"/>
    <w:rsid w:val="00E220FA"/>
    <w:rsid w:val="00E222F2"/>
    <w:rsid w:val="00E2249B"/>
    <w:rsid w:val="00E22706"/>
    <w:rsid w:val="00E22D4B"/>
    <w:rsid w:val="00E22DE9"/>
    <w:rsid w:val="00E23097"/>
    <w:rsid w:val="00E231E5"/>
    <w:rsid w:val="00E23677"/>
    <w:rsid w:val="00E236BD"/>
    <w:rsid w:val="00E23ABB"/>
    <w:rsid w:val="00E23B41"/>
    <w:rsid w:val="00E23F16"/>
    <w:rsid w:val="00E240B4"/>
    <w:rsid w:val="00E240F5"/>
    <w:rsid w:val="00E2410C"/>
    <w:rsid w:val="00E2443C"/>
    <w:rsid w:val="00E2494D"/>
    <w:rsid w:val="00E24A89"/>
    <w:rsid w:val="00E24C60"/>
    <w:rsid w:val="00E24D58"/>
    <w:rsid w:val="00E25428"/>
    <w:rsid w:val="00E2596B"/>
    <w:rsid w:val="00E2600F"/>
    <w:rsid w:val="00E26189"/>
    <w:rsid w:val="00E266C8"/>
    <w:rsid w:val="00E26900"/>
    <w:rsid w:val="00E2700B"/>
    <w:rsid w:val="00E270E1"/>
    <w:rsid w:val="00E27415"/>
    <w:rsid w:val="00E27D69"/>
    <w:rsid w:val="00E300D4"/>
    <w:rsid w:val="00E3026D"/>
    <w:rsid w:val="00E306FD"/>
    <w:rsid w:val="00E30E6B"/>
    <w:rsid w:val="00E30FCC"/>
    <w:rsid w:val="00E3157A"/>
    <w:rsid w:val="00E31647"/>
    <w:rsid w:val="00E318AD"/>
    <w:rsid w:val="00E31B42"/>
    <w:rsid w:val="00E31B54"/>
    <w:rsid w:val="00E31C2D"/>
    <w:rsid w:val="00E31CA1"/>
    <w:rsid w:val="00E31D0F"/>
    <w:rsid w:val="00E31ECD"/>
    <w:rsid w:val="00E320E5"/>
    <w:rsid w:val="00E32909"/>
    <w:rsid w:val="00E32913"/>
    <w:rsid w:val="00E32D2E"/>
    <w:rsid w:val="00E32EE7"/>
    <w:rsid w:val="00E3311B"/>
    <w:rsid w:val="00E331F4"/>
    <w:rsid w:val="00E334DF"/>
    <w:rsid w:val="00E33655"/>
    <w:rsid w:val="00E336C8"/>
    <w:rsid w:val="00E33750"/>
    <w:rsid w:val="00E344DA"/>
    <w:rsid w:val="00E34A02"/>
    <w:rsid w:val="00E34B7E"/>
    <w:rsid w:val="00E356D8"/>
    <w:rsid w:val="00E35BFF"/>
    <w:rsid w:val="00E35F62"/>
    <w:rsid w:val="00E360F1"/>
    <w:rsid w:val="00E36485"/>
    <w:rsid w:val="00E3679C"/>
    <w:rsid w:val="00E36A24"/>
    <w:rsid w:val="00E36D0B"/>
    <w:rsid w:val="00E36FEC"/>
    <w:rsid w:val="00E371B7"/>
    <w:rsid w:val="00E37352"/>
    <w:rsid w:val="00E37952"/>
    <w:rsid w:val="00E37CA6"/>
    <w:rsid w:val="00E37E99"/>
    <w:rsid w:val="00E403C9"/>
    <w:rsid w:val="00E4050E"/>
    <w:rsid w:val="00E40628"/>
    <w:rsid w:val="00E40C63"/>
    <w:rsid w:val="00E40D1D"/>
    <w:rsid w:val="00E4104E"/>
    <w:rsid w:val="00E41357"/>
    <w:rsid w:val="00E414A5"/>
    <w:rsid w:val="00E41D62"/>
    <w:rsid w:val="00E422BF"/>
    <w:rsid w:val="00E42379"/>
    <w:rsid w:val="00E42C2C"/>
    <w:rsid w:val="00E42C30"/>
    <w:rsid w:val="00E42D35"/>
    <w:rsid w:val="00E43081"/>
    <w:rsid w:val="00E4327E"/>
    <w:rsid w:val="00E43553"/>
    <w:rsid w:val="00E4367C"/>
    <w:rsid w:val="00E43716"/>
    <w:rsid w:val="00E4397D"/>
    <w:rsid w:val="00E440A8"/>
    <w:rsid w:val="00E4443F"/>
    <w:rsid w:val="00E44725"/>
    <w:rsid w:val="00E4481B"/>
    <w:rsid w:val="00E4495B"/>
    <w:rsid w:val="00E44A92"/>
    <w:rsid w:val="00E44BE3"/>
    <w:rsid w:val="00E44CE0"/>
    <w:rsid w:val="00E44CF5"/>
    <w:rsid w:val="00E44E93"/>
    <w:rsid w:val="00E45400"/>
    <w:rsid w:val="00E455B6"/>
    <w:rsid w:val="00E4580D"/>
    <w:rsid w:val="00E45F8E"/>
    <w:rsid w:val="00E4602F"/>
    <w:rsid w:val="00E46998"/>
    <w:rsid w:val="00E46C0C"/>
    <w:rsid w:val="00E46F27"/>
    <w:rsid w:val="00E47400"/>
    <w:rsid w:val="00E478C8"/>
    <w:rsid w:val="00E479D1"/>
    <w:rsid w:val="00E47BE8"/>
    <w:rsid w:val="00E47EFE"/>
    <w:rsid w:val="00E5009F"/>
    <w:rsid w:val="00E5018E"/>
    <w:rsid w:val="00E501B9"/>
    <w:rsid w:val="00E5027A"/>
    <w:rsid w:val="00E5035B"/>
    <w:rsid w:val="00E50736"/>
    <w:rsid w:val="00E50A0C"/>
    <w:rsid w:val="00E50A2A"/>
    <w:rsid w:val="00E50C14"/>
    <w:rsid w:val="00E50C47"/>
    <w:rsid w:val="00E510A4"/>
    <w:rsid w:val="00E51292"/>
    <w:rsid w:val="00E513E9"/>
    <w:rsid w:val="00E516C6"/>
    <w:rsid w:val="00E51CBA"/>
    <w:rsid w:val="00E51E63"/>
    <w:rsid w:val="00E51F06"/>
    <w:rsid w:val="00E5220A"/>
    <w:rsid w:val="00E52573"/>
    <w:rsid w:val="00E5275B"/>
    <w:rsid w:val="00E52AAD"/>
    <w:rsid w:val="00E52F74"/>
    <w:rsid w:val="00E53072"/>
    <w:rsid w:val="00E532EE"/>
    <w:rsid w:val="00E53401"/>
    <w:rsid w:val="00E534A3"/>
    <w:rsid w:val="00E535AA"/>
    <w:rsid w:val="00E53AD5"/>
    <w:rsid w:val="00E53CB5"/>
    <w:rsid w:val="00E53EFD"/>
    <w:rsid w:val="00E54604"/>
    <w:rsid w:val="00E54AD7"/>
    <w:rsid w:val="00E54BA5"/>
    <w:rsid w:val="00E54D2D"/>
    <w:rsid w:val="00E54F22"/>
    <w:rsid w:val="00E55885"/>
    <w:rsid w:val="00E55996"/>
    <w:rsid w:val="00E55C00"/>
    <w:rsid w:val="00E55CC6"/>
    <w:rsid w:val="00E55DFF"/>
    <w:rsid w:val="00E55FEF"/>
    <w:rsid w:val="00E55FF6"/>
    <w:rsid w:val="00E56027"/>
    <w:rsid w:val="00E56308"/>
    <w:rsid w:val="00E5648E"/>
    <w:rsid w:val="00E5653E"/>
    <w:rsid w:val="00E565B6"/>
    <w:rsid w:val="00E565F4"/>
    <w:rsid w:val="00E567D0"/>
    <w:rsid w:val="00E56A88"/>
    <w:rsid w:val="00E56AB6"/>
    <w:rsid w:val="00E56FF0"/>
    <w:rsid w:val="00E57133"/>
    <w:rsid w:val="00E5748D"/>
    <w:rsid w:val="00E57F72"/>
    <w:rsid w:val="00E57FC4"/>
    <w:rsid w:val="00E60577"/>
    <w:rsid w:val="00E60725"/>
    <w:rsid w:val="00E609A6"/>
    <w:rsid w:val="00E60A18"/>
    <w:rsid w:val="00E60A52"/>
    <w:rsid w:val="00E60B20"/>
    <w:rsid w:val="00E60BE0"/>
    <w:rsid w:val="00E60DE3"/>
    <w:rsid w:val="00E61042"/>
    <w:rsid w:val="00E61140"/>
    <w:rsid w:val="00E61147"/>
    <w:rsid w:val="00E61176"/>
    <w:rsid w:val="00E61471"/>
    <w:rsid w:val="00E62188"/>
    <w:rsid w:val="00E622AB"/>
    <w:rsid w:val="00E62350"/>
    <w:rsid w:val="00E623C4"/>
    <w:rsid w:val="00E62401"/>
    <w:rsid w:val="00E62692"/>
    <w:rsid w:val="00E62888"/>
    <w:rsid w:val="00E62AC4"/>
    <w:rsid w:val="00E62F64"/>
    <w:rsid w:val="00E6353A"/>
    <w:rsid w:val="00E63F49"/>
    <w:rsid w:val="00E6406E"/>
    <w:rsid w:val="00E64187"/>
    <w:rsid w:val="00E6421C"/>
    <w:rsid w:val="00E64846"/>
    <w:rsid w:val="00E64949"/>
    <w:rsid w:val="00E64E71"/>
    <w:rsid w:val="00E6504C"/>
    <w:rsid w:val="00E65369"/>
    <w:rsid w:val="00E654FC"/>
    <w:rsid w:val="00E65B4A"/>
    <w:rsid w:val="00E65D5D"/>
    <w:rsid w:val="00E6623B"/>
    <w:rsid w:val="00E664E0"/>
    <w:rsid w:val="00E66596"/>
    <w:rsid w:val="00E66B73"/>
    <w:rsid w:val="00E66BA2"/>
    <w:rsid w:val="00E66D6E"/>
    <w:rsid w:val="00E66DDA"/>
    <w:rsid w:val="00E66ECE"/>
    <w:rsid w:val="00E66F98"/>
    <w:rsid w:val="00E67F5A"/>
    <w:rsid w:val="00E7010C"/>
    <w:rsid w:val="00E702D2"/>
    <w:rsid w:val="00E70498"/>
    <w:rsid w:val="00E70754"/>
    <w:rsid w:val="00E70F70"/>
    <w:rsid w:val="00E710BE"/>
    <w:rsid w:val="00E71107"/>
    <w:rsid w:val="00E71606"/>
    <w:rsid w:val="00E71B33"/>
    <w:rsid w:val="00E71D2D"/>
    <w:rsid w:val="00E71E71"/>
    <w:rsid w:val="00E72774"/>
    <w:rsid w:val="00E72793"/>
    <w:rsid w:val="00E72A67"/>
    <w:rsid w:val="00E72B5B"/>
    <w:rsid w:val="00E72CC9"/>
    <w:rsid w:val="00E72EB8"/>
    <w:rsid w:val="00E731B9"/>
    <w:rsid w:val="00E7364A"/>
    <w:rsid w:val="00E740CA"/>
    <w:rsid w:val="00E7425B"/>
    <w:rsid w:val="00E745F9"/>
    <w:rsid w:val="00E747E9"/>
    <w:rsid w:val="00E74BAB"/>
    <w:rsid w:val="00E74C79"/>
    <w:rsid w:val="00E74EB7"/>
    <w:rsid w:val="00E74ED2"/>
    <w:rsid w:val="00E74F6B"/>
    <w:rsid w:val="00E752A1"/>
    <w:rsid w:val="00E75328"/>
    <w:rsid w:val="00E757EB"/>
    <w:rsid w:val="00E75887"/>
    <w:rsid w:val="00E76171"/>
    <w:rsid w:val="00E76212"/>
    <w:rsid w:val="00E763A1"/>
    <w:rsid w:val="00E76AD2"/>
    <w:rsid w:val="00E773E9"/>
    <w:rsid w:val="00E77471"/>
    <w:rsid w:val="00E77D15"/>
    <w:rsid w:val="00E80274"/>
    <w:rsid w:val="00E8051D"/>
    <w:rsid w:val="00E80634"/>
    <w:rsid w:val="00E8069A"/>
    <w:rsid w:val="00E809AA"/>
    <w:rsid w:val="00E80D58"/>
    <w:rsid w:val="00E80EC2"/>
    <w:rsid w:val="00E815CA"/>
    <w:rsid w:val="00E81E26"/>
    <w:rsid w:val="00E83017"/>
    <w:rsid w:val="00E835EC"/>
    <w:rsid w:val="00E8364A"/>
    <w:rsid w:val="00E83A5B"/>
    <w:rsid w:val="00E83B14"/>
    <w:rsid w:val="00E83D2F"/>
    <w:rsid w:val="00E83E9D"/>
    <w:rsid w:val="00E83F9F"/>
    <w:rsid w:val="00E840DA"/>
    <w:rsid w:val="00E8427A"/>
    <w:rsid w:val="00E843B4"/>
    <w:rsid w:val="00E84753"/>
    <w:rsid w:val="00E8475D"/>
    <w:rsid w:val="00E84E77"/>
    <w:rsid w:val="00E84FF6"/>
    <w:rsid w:val="00E8563F"/>
    <w:rsid w:val="00E85E28"/>
    <w:rsid w:val="00E863DA"/>
    <w:rsid w:val="00E8649C"/>
    <w:rsid w:val="00E8661C"/>
    <w:rsid w:val="00E86649"/>
    <w:rsid w:val="00E8697F"/>
    <w:rsid w:val="00E86C15"/>
    <w:rsid w:val="00E86C56"/>
    <w:rsid w:val="00E86F0A"/>
    <w:rsid w:val="00E86FB8"/>
    <w:rsid w:val="00E874F7"/>
    <w:rsid w:val="00E87CE1"/>
    <w:rsid w:val="00E87DF7"/>
    <w:rsid w:val="00E9006F"/>
    <w:rsid w:val="00E905BF"/>
    <w:rsid w:val="00E909C8"/>
    <w:rsid w:val="00E90CBA"/>
    <w:rsid w:val="00E911CE"/>
    <w:rsid w:val="00E919F9"/>
    <w:rsid w:val="00E91B7B"/>
    <w:rsid w:val="00E91DE2"/>
    <w:rsid w:val="00E91F48"/>
    <w:rsid w:val="00E91FC9"/>
    <w:rsid w:val="00E920B5"/>
    <w:rsid w:val="00E9263A"/>
    <w:rsid w:val="00E927BB"/>
    <w:rsid w:val="00E92882"/>
    <w:rsid w:val="00E92AC0"/>
    <w:rsid w:val="00E92B35"/>
    <w:rsid w:val="00E92C65"/>
    <w:rsid w:val="00E931F6"/>
    <w:rsid w:val="00E93973"/>
    <w:rsid w:val="00E94318"/>
    <w:rsid w:val="00E94333"/>
    <w:rsid w:val="00E9443A"/>
    <w:rsid w:val="00E94C22"/>
    <w:rsid w:val="00E94EB9"/>
    <w:rsid w:val="00E95072"/>
    <w:rsid w:val="00E951DE"/>
    <w:rsid w:val="00E9595D"/>
    <w:rsid w:val="00E959CB"/>
    <w:rsid w:val="00E95CE8"/>
    <w:rsid w:val="00E96083"/>
    <w:rsid w:val="00E9696F"/>
    <w:rsid w:val="00E96C8E"/>
    <w:rsid w:val="00E9730F"/>
    <w:rsid w:val="00E97CCB"/>
    <w:rsid w:val="00E97F87"/>
    <w:rsid w:val="00EA0010"/>
    <w:rsid w:val="00EA022E"/>
    <w:rsid w:val="00EA0AE4"/>
    <w:rsid w:val="00EA0F92"/>
    <w:rsid w:val="00EA14B8"/>
    <w:rsid w:val="00EA1563"/>
    <w:rsid w:val="00EA189C"/>
    <w:rsid w:val="00EA1B15"/>
    <w:rsid w:val="00EA1BD7"/>
    <w:rsid w:val="00EA257B"/>
    <w:rsid w:val="00EA29B1"/>
    <w:rsid w:val="00EA3094"/>
    <w:rsid w:val="00EA30CB"/>
    <w:rsid w:val="00EA315D"/>
    <w:rsid w:val="00EA3490"/>
    <w:rsid w:val="00EA3642"/>
    <w:rsid w:val="00EA3722"/>
    <w:rsid w:val="00EA373B"/>
    <w:rsid w:val="00EA38B1"/>
    <w:rsid w:val="00EA3A6B"/>
    <w:rsid w:val="00EA3CA6"/>
    <w:rsid w:val="00EA4040"/>
    <w:rsid w:val="00EA41CB"/>
    <w:rsid w:val="00EA47A8"/>
    <w:rsid w:val="00EA4812"/>
    <w:rsid w:val="00EA4860"/>
    <w:rsid w:val="00EA4B60"/>
    <w:rsid w:val="00EA4D2F"/>
    <w:rsid w:val="00EA53B7"/>
    <w:rsid w:val="00EA5520"/>
    <w:rsid w:val="00EA5E11"/>
    <w:rsid w:val="00EA6098"/>
    <w:rsid w:val="00EA6D6A"/>
    <w:rsid w:val="00EA6EA0"/>
    <w:rsid w:val="00EA750E"/>
    <w:rsid w:val="00EA782D"/>
    <w:rsid w:val="00EA7CDE"/>
    <w:rsid w:val="00EB00D1"/>
    <w:rsid w:val="00EB032D"/>
    <w:rsid w:val="00EB0376"/>
    <w:rsid w:val="00EB0382"/>
    <w:rsid w:val="00EB0BDD"/>
    <w:rsid w:val="00EB0C64"/>
    <w:rsid w:val="00EB0CA5"/>
    <w:rsid w:val="00EB0F09"/>
    <w:rsid w:val="00EB118F"/>
    <w:rsid w:val="00EB119D"/>
    <w:rsid w:val="00EB13B6"/>
    <w:rsid w:val="00EB16B3"/>
    <w:rsid w:val="00EB19BC"/>
    <w:rsid w:val="00EB213D"/>
    <w:rsid w:val="00EB25EF"/>
    <w:rsid w:val="00EB2834"/>
    <w:rsid w:val="00EB2A9E"/>
    <w:rsid w:val="00EB2F42"/>
    <w:rsid w:val="00EB2FAA"/>
    <w:rsid w:val="00EB3302"/>
    <w:rsid w:val="00EB3530"/>
    <w:rsid w:val="00EB355C"/>
    <w:rsid w:val="00EB35C7"/>
    <w:rsid w:val="00EB3C20"/>
    <w:rsid w:val="00EB3E93"/>
    <w:rsid w:val="00EB4035"/>
    <w:rsid w:val="00EB4125"/>
    <w:rsid w:val="00EB4557"/>
    <w:rsid w:val="00EB46D7"/>
    <w:rsid w:val="00EB477C"/>
    <w:rsid w:val="00EB47CC"/>
    <w:rsid w:val="00EB4D54"/>
    <w:rsid w:val="00EB4DFB"/>
    <w:rsid w:val="00EB56A3"/>
    <w:rsid w:val="00EB5867"/>
    <w:rsid w:val="00EB5BF0"/>
    <w:rsid w:val="00EB5E9B"/>
    <w:rsid w:val="00EB5FA4"/>
    <w:rsid w:val="00EB6103"/>
    <w:rsid w:val="00EB669B"/>
    <w:rsid w:val="00EB66BB"/>
    <w:rsid w:val="00EB7558"/>
    <w:rsid w:val="00EB77EA"/>
    <w:rsid w:val="00EB7811"/>
    <w:rsid w:val="00EC0072"/>
    <w:rsid w:val="00EC00F5"/>
    <w:rsid w:val="00EC0716"/>
    <w:rsid w:val="00EC0744"/>
    <w:rsid w:val="00EC0A54"/>
    <w:rsid w:val="00EC0C44"/>
    <w:rsid w:val="00EC0CB8"/>
    <w:rsid w:val="00EC0F87"/>
    <w:rsid w:val="00EC118E"/>
    <w:rsid w:val="00EC18A3"/>
    <w:rsid w:val="00EC1C8A"/>
    <w:rsid w:val="00EC2101"/>
    <w:rsid w:val="00EC277E"/>
    <w:rsid w:val="00EC2796"/>
    <w:rsid w:val="00EC2FCE"/>
    <w:rsid w:val="00EC2FEC"/>
    <w:rsid w:val="00EC3216"/>
    <w:rsid w:val="00EC329B"/>
    <w:rsid w:val="00EC3331"/>
    <w:rsid w:val="00EC364E"/>
    <w:rsid w:val="00EC36F2"/>
    <w:rsid w:val="00EC3DE0"/>
    <w:rsid w:val="00EC42B7"/>
    <w:rsid w:val="00EC433B"/>
    <w:rsid w:val="00EC451C"/>
    <w:rsid w:val="00EC47E0"/>
    <w:rsid w:val="00EC4D4D"/>
    <w:rsid w:val="00EC53FC"/>
    <w:rsid w:val="00EC5AE7"/>
    <w:rsid w:val="00EC5DF8"/>
    <w:rsid w:val="00EC61C7"/>
    <w:rsid w:val="00EC65C0"/>
    <w:rsid w:val="00EC6A92"/>
    <w:rsid w:val="00EC6C38"/>
    <w:rsid w:val="00EC6CC5"/>
    <w:rsid w:val="00EC7191"/>
    <w:rsid w:val="00EC73D9"/>
    <w:rsid w:val="00EC74B8"/>
    <w:rsid w:val="00EC7603"/>
    <w:rsid w:val="00EC7A34"/>
    <w:rsid w:val="00EC7A82"/>
    <w:rsid w:val="00EC7CD9"/>
    <w:rsid w:val="00EC7CED"/>
    <w:rsid w:val="00ED01C1"/>
    <w:rsid w:val="00ED0204"/>
    <w:rsid w:val="00ED0383"/>
    <w:rsid w:val="00ED0747"/>
    <w:rsid w:val="00ED089E"/>
    <w:rsid w:val="00ED0B68"/>
    <w:rsid w:val="00ED0D47"/>
    <w:rsid w:val="00ED12EF"/>
    <w:rsid w:val="00ED1556"/>
    <w:rsid w:val="00ED1CA5"/>
    <w:rsid w:val="00ED1F2E"/>
    <w:rsid w:val="00ED21BB"/>
    <w:rsid w:val="00ED2356"/>
    <w:rsid w:val="00ED28F1"/>
    <w:rsid w:val="00ED28F2"/>
    <w:rsid w:val="00ED2DC1"/>
    <w:rsid w:val="00ED383C"/>
    <w:rsid w:val="00ED3AB3"/>
    <w:rsid w:val="00ED3C6D"/>
    <w:rsid w:val="00ED3D26"/>
    <w:rsid w:val="00ED3D80"/>
    <w:rsid w:val="00ED44FD"/>
    <w:rsid w:val="00ED53C6"/>
    <w:rsid w:val="00ED5467"/>
    <w:rsid w:val="00ED5757"/>
    <w:rsid w:val="00ED57F8"/>
    <w:rsid w:val="00ED582B"/>
    <w:rsid w:val="00ED5A5B"/>
    <w:rsid w:val="00ED5B53"/>
    <w:rsid w:val="00ED5EE7"/>
    <w:rsid w:val="00ED6122"/>
    <w:rsid w:val="00ED6389"/>
    <w:rsid w:val="00ED63AA"/>
    <w:rsid w:val="00ED6A6B"/>
    <w:rsid w:val="00ED6ED0"/>
    <w:rsid w:val="00ED6F38"/>
    <w:rsid w:val="00ED6FF7"/>
    <w:rsid w:val="00ED72B8"/>
    <w:rsid w:val="00ED73FB"/>
    <w:rsid w:val="00ED7540"/>
    <w:rsid w:val="00ED75B5"/>
    <w:rsid w:val="00ED7658"/>
    <w:rsid w:val="00ED789F"/>
    <w:rsid w:val="00ED78CB"/>
    <w:rsid w:val="00ED7DEE"/>
    <w:rsid w:val="00ED7E96"/>
    <w:rsid w:val="00ED7FF8"/>
    <w:rsid w:val="00EE0036"/>
    <w:rsid w:val="00EE047B"/>
    <w:rsid w:val="00EE0C31"/>
    <w:rsid w:val="00EE0E8D"/>
    <w:rsid w:val="00EE0F6B"/>
    <w:rsid w:val="00EE1249"/>
    <w:rsid w:val="00EE14B9"/>
    <w:rsid w:val="00EE1876"/>
    <w:rsid w:val="00EE19BA"/>
    <w:rsid w:val="00EE1A50"/>
    <w:rsid w:val="00EE232F"/>
    <w:rsid w:val="00EE27A0"/>
    <w:rsid w:val="00EE2CD2"/>
    <w:rsid w:val="00EE2FAA"/>
    <w:rsid w:val="00EE310C"/>
    <w:rsid w:val="00EE33DC"/>
    <w:rsid w:val="00EE3BF5"/>
    <w:rsid w:val="00EE3CFD"/>
    <w:rsid w:val="00EE3F04"/>
    <w:rsid w:val="00EE4186"/>
    <w:rsid w:val="00EE41C0"/>
    <w:rsid w:val="00EE42DB"/>
    <w:rsid w:val="00EE44A9"/>
    <w:rsid w:val="00EE45B5"/>
    <w:rsid w:val="00EE48B0"/>
    <w:rsid w:val="00EE4B33"/>
    <w:rsid w:val="00EE4EAE"/>
    <w:rsid w:val="00EE53E8"/>
    <w:rsid w:val="00EE56BD"/>
    <w:rsid w:val="00EE5B22"/>
    <w:rsid w:val="00EE5DDA"/>
    <w:rsid w:val="00EE6129"/>
    <w:rsid w:val="00EE625E"/>
    <w:rsid w:val="00EE6352"/>
    <w:rsid w:val="00EE6503"/>
    <w:rsid w:val="00EE65FC"/>
    <w:rsid w:val="00EE72BD"/>
    <w:rsid w:val="00EE7A35"/>
    <w:rsid w:val="00EE7B13"/>
    <w:rsid w:val="00EE7F43"/>
    <w:rsid w:val="00EF0303"/>
    <w:rsid w:val="00EF05F8"/>
    <w:rsid w:val="00EF0640"/>
    <w:rsid w:val="00EF071B"/>
    <w:rsid w:val="00EF081C"/>
    <w:rsid w:val="00EF0ABA"/>
    <w:rsid w:val="00EF0B15"/>
    <w:rsid w:val="00EF0B6C"/>
    <w:rsid w:val="00EF0B8A"/>
    <w:rsid w:val="00EF0CC5"/>
    <w:rsid w:val="00EF0EBA"/>
    <w:rsid w:val="00EF16B7"/>
    <w:rsid w:val="00EF198B"/>
    <w:rsid w:val="00EF19E3"/>
    <w:rsid w:val="00EF1AAA"/>
    <w:rsid w:val="00EF1F1C"/>
    <w:rsid w:val="00EF21D4"/>
    <w:rsid w:val="00EF26BC"/>
    <w:rsid w:val="00EF28EB"/>
    <w:rsid w:val="00EF2A1A"/>
    <w:rsid w:val="00EF350C"/>
    <w:rsid w:val="00EF3538"/>
    <w:rsid w:val="00EF3669"/>
    <w:rsid w:val="00EF42DD"/>
    <w:rsid w:val="00EF43F6"/>
    <w:rsid w:val="00EF4459"/>
    <w:rsid w:val="00EF477C"/>
    <w:rsid w:val="00EF48FC"/>
    <w:rsid w:val="00EF55D7"/>
    <w:rsid w:val="00EF57D9"/>
    <w:rsid w:val="00EF5BFC"/>
    <w:rsid w:val="00EF5D0F"/>
    <w:rsid w:val="00EF5D5E"/>
    <w:rsid w:val="00EF66BB"/>
    <w:rsid w:val="00EF6B7E"/>
    <w:rsid w:val="00EF6BC3"/>
    <w:rsid w:val="00EF7291"/>
    <w:rsid w:val="00EF7398"/>
    <w:rsid w:val="00EF7471"/>
    <w:rsid w:val="00EF7688"/>
    <w:rsid w:val="00EF77B3"/>
    <w:rsid w:val="00EF7969"/>
    <w:rsid w:val="00EF7C1A"/>
    <w:rsid w:val="00EF7F8E"/>
    <w:rsid w:val="00F00034"/>
    <w:rsid w:val="00F00AA2"/>
    <w:rsid w:val="00F0104B"/>
    <w:rsid w:val="00F0110B"/>
    <w:rsid w:val="00F0180D"/>
    <w:rsid w:val="00F02080"/>
    <w:rsid w:val="00F028FD"/>
    <w:rsid w:val="00F0294C"/>
    <w:rsid w:val="00F02A7C"/>
    <w:rsid w:val="00F02BB1"/>
    <w:rsid w:val="00F02BB6"/>
    <w:rsid w:val="00F02C7D"/>
    <w:rsid w:val="00F02C8F"/>
    <w:rsid w:val="00F02DC4"/>
    <w:rsid w:val="00F03369"/>
    <w:rsid w:val="00F034AC"/>
    <w:rsid w:val="00F03501"/>
    <w:rsid w:val="00F0350F"/>
    <w:rsid w:val="00F035BA"/>
    <w:rsid w:val="00F03801"/>
    <w:rsid w:val="00F039CE"/>
    <w:rsid w:val="00F03EBB"/>
    <w:rsid w:val="00F043CC"/>
    <w:rsid w:val="00F044EC"/>
    <w:rsid w:val="00F04DC3"/>
    <w:rsid w:val="00F04DE5"/>
    <w:rsid w:val="00F053A0"/>
    <w:rsid w:val="00F054D5"/>
    <w:rsid w:val="00F056AD"/>
    <w:rsid w:val="00F056BE"/>
    <w:rsid w:val="00F05B20"/>
    <w:rsid w:val="00F05BDC"/>
    <w:rsid w:val="00F05DA4"/>
    <w:rsid w:val="00F05EAD"/>
    <w:rsid w:val="00F061E7"/>
    <w:rsid w:val="00F06999"/>
    <w:rsid w:val="00F06B4D"/>
    <w:rsid w:val="00F075D4"/>
    <w:rsid w:val="00F075F6"/>
    <w:rsid w:val="00F07B03"/>
    <w:rsid w:val="00F07B52"/>
    <w:rsid w:val="00F07DBA"/>
    <w:rsid w:val="00F07E0B"/>
    <w:rsid w:val="00F07E6E"/>
    <w:rsid w:val="00F105ED"/>
    <w:rsid w:val="00F105EF"/>
    <w:rsid w:val="00F10E85"/>
    <w:rsid w:val="00F10F65"/>
    <w:rsid w:val="00F1106C"/>
    <w:rsid w:val="00F11178"/>
    <w:rsid w:val="00F1121C"/>
    <w:rsid w:val="00F113E3"/>
    <w:rsid w:val="00F117FA"/>
    <w:rsid w:val="00F11B29"/>
    <w:rsid w:val="00F11E15"/>
    <w:rsid w:val="00F12266"/>
    <w:rsid w:val="00F122B4"/>
    <w:rsid w:val="00F12455"/>
    <w:rsid w:val="00F1251B"/>
    <w:rsid w:val="00F1253E"/>
    <w:rsid w:val="00F1268A"/>
    <w:rsid w:val="00F12AA4"/>
    <w:rsid w:val="00F12B56"/>
    <w:rsid w:val="00F12C9B"/>
    <w:rsid w:val="00F12D08"/>
    <w:rsid w:val="00F13087"/>
    <w:rsid w:val="00F1398C"/>
    <w:rsid w:val="00F13A63"/>
    <w:rsid w:val="00F13E97"/>
    <w:rsid w:val="00F140C6"/>
    <w:rsid w:val="00F142F3"/>
    <w:rsid w:val="00F14A4B"/>
    <w:rsid w:val="00F15344"/>
    <w:rsid w:val="00F1554F"/>
    <w:rsid w:val="00F159A5"/>
    <w:rsid w:val="00F15B43"/>
    <w:rsid w:val="00F1664D"/>
    <w:rsid w:val="00F1669B"/>
    <w:rsid w:val="00F166F0"/>
    <w:rsid w:val="00F169AD"/>
    <w:rsid w:val="00F16A29"/>
    <w:rsid w:val="00F16A73"/>
    <w:rsid w:val="00F16BBD"/>
    <w:rsid w:val="00F16CBB"/>
    <w:rsid w:val="00F16F7B"/>
    <w:rsid w:val="00F170DC"/>
    <w:rsid w:val="00F17365"/>
    <w:rsid w:val="00F17538"/>
    <w:rsid w:val="00F1759E"/>
    <w:rsid w:val="00F177ED"/>
    <w:rsid w:val="00F20103"/>
    <w:rsid w:val="00F202C2"/>
    <w:rsid w:val="00F20324"/>
    <w:rsid w:val="00F209B7"/>
    <w:rsid w:val="00F209D4"/>
    <w:rsid w:val="00F20B25"/>
    <w:rsid w:val="00F20C1A"/>
    <w:rsid w:val="00F211B6"/>
    <w:rsid w:val="00F211E9"/>
    <w:rsid w:val="00F217DB"/>
    <w:rsid w:val="00F21B1C"/>
    <w:rsid w:val="00F21B88"/>
    <w:rsid w:val="00F21BB5"/>
    <w:rsid w:val="00F21DF2"/>
    <w:rsid w:val="00F21E5B"/>
    <w:rsid w:val="00F21E9A"/>
    <w:rsid w:val="00F21FA5"/>
    <w:rsid w:val="00F22100"/>
    <w:rsid w:val="00F2213A"/>
    <w:rsid w:val="00F2218A"/>
    <w:rsid w:val="00F221DF"/>
    <w:rsid w:val="00F226CB"/>
    <w:rsid w:val="00F226FD"/>
    <w:rsid w:val="00F22CA5"/>
    <w:rsid w:val="00F22D6D"/>
    <w:rsid w:val="00F22F11"/>
    <w:rsid w:val="00F2326F"/>
    <w:rsid w:val="00F23591"/>
    <w:rsid w:val="00F2386A"/>
    <w:rsid w:val="00F23BB3"/>
    <w:rsid w:val="00F242DE"/>
    <w:rsid w:val="00F247B1"/>
    <w:rsid w:val="00F24839"/>
    <w:rsid w:val="00F2488C"/>
    <w:rsid w:val="00F24924"/>
    <w:rsid w:val="00F24940"/>
    <w:rsid w:val="00F24D51"/>
    <w:rsid w:val="00F2506C"/>
    <w:rsid w:val="00F25236"/>
    <w:rsid w:val="00F2585E"/>
    <w:rsid w:val="00F25EB0"/>
    <w:rsid w:val="00F265CA"/>
    <w:rsid w:val="00F26DD6"/>
    <w:rsid w:val="00F27049"/>
    <w:rsid w:val="00F273C6"/>
    <w:rsid w:val="00F274EE"/>
    <w:rsid w:val="00F27AB2"/>
    <w:rsid w:val="00F27BD5"/>
    <w:rsid w:val="00F30081"/>
    <w:rsid w:val="00F3017D"/>
    <w:rsid w:val="00F3071B"/>
    <w:rsid w:val="00F30732"/>
    <w:rsid w:val="00F30E73"/>
    <w:rsid w:val="00F31145"/>
    <w:rsid w:val="00F31A4E"/>
    <w:rsid w:val="00F31CAE"/>
    <w:rsid w:val="00F31DC7"/>
    <w:rsid w:val="00F31F33"/>
    <w:rsid w:val="00F31FD4"/>
    <w:rsid w:val="00F3252D"/>
    <w:rsid w:val="00F327C0"/>
    <w:rsid w:val="00F32C49"/>
    <w:rsid w:val="00F338DC"/>
    <w:rsid w:val="00F33C94"/>
    <w:rsid w:val="00F33EC3"/>
    <w:rsid w:val="00F33F1C"/>
    <w:rsid w:val="00F344C3"/>
    <w:rsid w:val="00F34D1C"/>
    <w:rsid w:val="00F35411"/>
    <w:rsid w:val="00F35517"/>
    <w:rsid w:val="00F35712"/>
    <w:rsid w:val="00F3596F"/>
    <w:rsid w:val="00F35A01"/>
    <w:rsid w:val="00F35D76"/>
    <w:rsid w:val="00F35F11"/>
    <w:rsid w:val="00F36142"/>
    <w:rsid w:val="00F36170"/>
    <w:rsid w:val="00F36AE9"/>
    <w:rsid w:val="00F37156"/>
    <w:rsid w:val="00F3718E"/>
    <w:rsid w:val="00F3726C"/>
    <w:rsid w:val="00F374FD"/>
    <w:rsid w:val="00F37721"/>
    <w:rsid w:val="00F37739"/>
    <w:rsid w:val="00F37771"/>
    <w:rsid w:val="00F3778C"/>
    <w:rsid w:val="00F37AA9"/>
    <w:rsid w:val="00F37CFF"/>
    <w:rsid w:val="00F409E9"/>
    <w:rsid w:val="00F40B49"/>
    <w:rsid w:val="00F40D54"/>
    <w:rsid w:val="00F4132B"/>
    <w:rsid w:val="00F4180B"/>
    <w:rsid w:val="00F41DE5"/>
    <w:rsid w:val="00F41EBC"/>
    <w:rsid w:val="00F42001"/>
    <w:rsid w:val="00F4259A"/>
    <w:rsid w:val="00F426AE"/>
    <w:rsid w:val="00F42947"/>
    <w:rsid w:val="00F42B29"/>
    <w:rsid w:val="00F42D28"/>
    <w:rsid w:val="00F42D8F"/>
    <w:rsid w:val="00F42E16"/>
    <w:rsid w:val="00F42E43"/>
    <w:rsid w:val="00F4302B"/>
    <w:rsid w:val="00F432D4"/>
    <w:rsid w:val="00F43455"/>
    <w:rsid w:val="00F439CD"/>
    <w:rsid w:val="00F43AFC"/>
    <w:rsid w:val="00F43C10"/>
    <w:rsid w:val="00F43CED"/>
    <w:rsid w:val="00F441C3"/>
    <w:rsid w:val="00F448A9"/>
    <w:rsid w:val="00F44992"/>
    <w:rsid w:val="00F45122"/>
    <w:rsid w:val="00F45372"/>
    <w:rsid w:val="00F45A0A"/>
    <w:rsid w:val="00F45A10"/>
    <w:rsid w:val="00F45B0A"/>
    <w:rsid w:val="00F45F75"/>
    <w:rsid w:val="00F46353"/>
    <w:rsid w:val="00F4685B"/>
    <w:rsid w:val="00F46DB0"/>
    <w:rsid w:val="00F46F25"/>
    <w:rsid w:val="00F47540"/>
    <w:rsid w:val="00F475E9"/>
    <w:rsid w:val="00F47846"/>
    <w:rsid w:val="00F50179"/>
    <w:rsid w:val="00F505FA"/>
    <w:rsid w:val="00F50600"/>
    <w:rsid w:val="00F5099A"/>
    <w:rsid w:val="00F50A6D"/>
    <w:rsid w:val="00F50C4E"/>
    <w:rsid w:val="00F513D4"/>
    <w:rsid w:val="00F51B20"/>
    <w:rsid w:val="00F52009"/>
    <w:rsid w:val="00F52709"/>
    <w:rsid w:val="00F52C25"/>
    <w:rsid w:val="00F52C93"/>
    <w:rsid w:val="00F530DF"/>
    <w:rsid w:val="00F535C7"/>
    <w:rsid w:val="00F53937"/>
    <w:rsid w:val="00F53D82"/>
    <w:rsid w:val="00F53D97"/>
    <w:rsid w:val="00F53E3F"/>
    <w:rsid w:val="00F54605"/>
    <w:rsid w:val="00F5495B"/>
    <w:rsid w:val="00F54D3E"/>
    <w:rsid w:val="00F54FA9"/>
    <w:rsid w:val="00F550E5"/>
    <w:rsid w:val="00F5538F"/>
    <w:rsid w:val="00F55BF6"/>
    <w:rsid w:val="00F55C25"/>
    <w:rsid w:val="00F55CE1"/>
    <w:rsid w:val="00F56269"/>
    <w:rsid w:val="00F562D7"/>
    <w:rsid w:val="00F5634F"/>
    <w:rsid w:val="00F56E55"/>
    <w:rsid w:val="00F56FF9"/>
    <w:rsid w:val="00F571E8"/>
    <w:rsid w:val="00F57432"/>
    <w:rsid w:val="00F5762C"/>
    <w:rsid w:val="00F57ED7"/>
    <w:rsid w:val="00F57EED"/>
    <w:rsid w:val="00F6009F"/>
    <w:rsid w:val="00F603C9"/>
    <w:rsid w:val="00F603EC"/>
    <w:rsid w:val="00F60451"/>
    <w:rsid w:val="00F6056B"/>
    <w:rsid w:val="00F60659"/>
    <w:rsid w:val="00F607B8"/>
    <w:rsid w:val="00F60888"/>
    <w:rsid w:val="00F6089E"/>
    <w:rsid w:val="00F60C34"/>
    <w:rsid w:val="00F60D15"/>
    <w:rsid w:val="00F6155E"/>
    <w:rsid w:val="00F616EE"/>
    <w:rsid w:val="00F619A1"/>
    <w:rsid w:val="00F623AD"/>
    <w:rsid w:val="00F6243A"/>
    <w:rsid w:val="00F625A2"/>
    <w:rsid w:val="00F6277B"/>
    <w:rsid w:val="00F627BC"/>
    <w:rsid w:val="00F62E97"/>
    <w:rsid w:val="00F63101"/>
    <w:rsid w:val="00F632AB"/>
    <w:rsid w:val="00F635FE"/>
    <w:rsid w:val="00F6365F"/>
    <w:rsid w:val="00F636E4"/>
    <w:rsid w:val="00F63959"/>
    <w:rsid w:val="00F63A6F"/>
    <w:rsid w:val="00F63CE1"/>
    <w:rsid w:val="00F640FE"/>
    <w:rsid w:val="00F64659"/>
    <w:rsid w:val="00F64ADA"/>
    <w:rsid w:val="00F64AF1"/>
    <w:rsid w:val="00F64ED5"/>
    <w:rsid w:val="00F64FD3"/>
    <w:rsid w:val="00F65351"/>
    <w:rsid w:val="00F654D6"/>
    <w:rsid w:val="00F656A6"/>
    <w:rsid w:val="00F6599D"/>
    <w:rsid w:val="00F65B75"/>
    <w:rsid w:val="00F65DC8"/>
    <w:rsid w:val="00F65EE6"/>
    <w:rsid w:val="00F663D9"/>
    <w:rsid w:val="00F66540"/>
    <w:rsid w:val="00F66BA7"/>
    <w:rsid w:val="00F6715C"/>
    <w:rsid w:val="00F673BF"/>
    <w:rsid w:val="00F67752"/>
    <w:rsid w:val="00F67C21"/>
    <w:rsid w:val="00F67F38"/>
    <w:rsid w:val="00F67FCD"/>
    <w:rsid w:val="00F70402"/>
    <w:rsid w:val="00F7043E"/>
    <w:rsid w:val="00F70579"/>
    <w:rsid w:val="00F70664"/>
    <w:rsid w:val="00F70BB7"/>
    <w:rsid w:val="00F70C2D"/>
    <w:rsid w:val="00F70CCC"/>
    <w:rsid w:val="00F7134B"/>
    <w:rsid w:val="00F713DB"/>
    <w:rsid w:val="00F71564"/>
    <w:rsid w:val="00F71616"/>
    <w:rsid w:val="00F717C2"/>
    <w:rsid w:val="00F71E1A"/>
    <w:rsid w:val="00F71FE7"/>
    <w:rsid w:val="00F7200A"/>
    <w:rsid w:val="00F7225A"/>
    <w:rsid w:val="00F72F7F"/>
    <w:rsid w:val="00F7315B"/>
    <w:rsid w:val="00F73378"/>
    <w:rsid w:val="00F73562"/>
    <w:rsid w:val="00F735D9"/>
    <w:rsid w:val="00F73737"/>
    <w:rsid w:val="00F739BB"/>
    <w:rsid w:val="00F73C32"/>
    <w:rsid w:val="00F73CCA"/>
    <w:rsid w:val="00F74476"/>
    <w:rsid w:val="00F745AF"/>
    <w:rsid w:val="00F74B26"/>
    <w:rsid w:val="00F74E4C"/>
    <w:rsid w:val="00F74FF3"/>
    <w:rsid w:val="00F7545D"/>
    <w:rsid w:val="00F75F72"/>
    <w:rsid w:val="00F75F94"/>
    <w:rsid w:val="00F765FD"/>
    <w:rsid w:val="00F76699"/>
    <w:rsid w:val="00F769B0"/>
    <w:rsid w:val="00F76AA0"/>
    <w:rsid w:val="00F76B42"/>
    <w:rsid w:val="00F76D8D"/>
    <w:rsid w:val="00F76F76"/>
    <w:rsid w:val="00F77136"/>
    <w:rsid w:val="00F776DC"/>
    <w:rsid w:val="00F7772D"/>
    <w:rsid w:val="00F779F9"/>
    <w:rsid w:val="00F77A13"/>
    <w:rsid w:val="00F77E51"/>
    <w:rsid w:val="00F803F7"/>
    <w:rsid w:val="00F80695"/>
    <w:rsid w:val="00F80707"/>
    <w:rsid w:val="00F8095A"/>
    <w:rsid w:val="00F809D3"/>
    <w:rsid w:val="00F80B30"/>
    <w:rsid w:val="00F80BAC"/>
    <w:rsid w:val="00F80DC4"/>
    <w:rsid w:val="00F80FD2"/>
    <w:rsid w:val="00F811F5"/>
    <w:rsid w:val="00F81210"/>
    <w:rsid w:val="00F81217"/>
    <w:rsid w:val="00F81304"/>
    <w:rsid w:val="00F81855"/>
    <w:rsid w:val="00F81AE8"/>
    <w:rsid w:val="00F81B5C"/>
    <w:rsid w:val="00F82045"/>
    <w:rsid w:val="00F825C8"/>
    <w:rsid w:val="00F826CF"/>
    <w:rsid w:val="00F82CCB"/>
    <w:rsid w:val="00F8353A"/>
    <w:rsid w:val="00F83B1B"/>
    <w:rsid w:val="00F83B9C"/>
    <w:rsid w:val="00F840E2"/>
    <w:rsid w:val="00F844C5"/>
    <w:rsid w:val="00F8451A"/>
    <w:rsid w:val="00F84580"/>
    <w:rsid w:val="00F8478B"/>
    <w:rsid w:val="00F84791"/>
    <w:rsid w:val="00F84926"/>
    <w:rsid w:val="00F849A2"/>
    <w:rsid w:val="00F84BFF"/>
    <w:rsid w:val="00F84EB6"/>
    <w:rsid w:val="00F84FEC"/>
    <w:rsid w:val="00F85129"/>
    <w:rsid w:val="00F85209"/>
    <w:rsid w:val="00F852CE"/>
    <w:rsid w:val="00F8531E"/>
    <w:rsid w:val="00F853C9"/>
    <w:rsid w:val="00F85559"/>
    <w:rsid w:val="00F85686"/>
    <w:rsid w:val="00F85707"/>
    <w:rsid w:val="00F85D92"/>
    <w:rsid w:val="00F85EEF"/>
    <w:rsid w:val="00F85F17"/>
    <w:rsid w:val="00F86F3E"/>
    <w:rsid w:val="00F871A8"/>
    <w:rsid w:val="00F873FC"/>
    <w:rsid w:val="00F879C0"/>
    <w:rsid w:val="00F87CE9"/>
    <w:rsid w:val="00F87F9B"/>
    <w:rsid w:val="00F900F4"/>
    <w:rsid w:val="00F904C9"/>
    <w:rsid w:val="00F90AA8"/>
    <w:rsid w:val="00F90E09"/>
    <w:rsid w:val="00F90F4C"/>
    <w:rsid w:val="00F91BE8"/>
    <w:rsid w:val="00F91C22"/>
    <w:rsid w:val="00F91E66"/>
    <w:rsid w:val="00F92116"/>
    <w:rsid w:val="00F921BD"/>
    <w:rsid w:val="00F92371"/>
    <w:rsid w:val="00F92F8D"/>
    <w:rsid w:val="00F93043"/>
    <w:rsid w:val="00F930DF"/>
    <w:rsid w:val="00F9369C"/>
    <w:rsid w:val="00F939F6"/>
    <w:rsid w:val="00F93A6A"/>
    <w:rsid w:val="00F943D9"/>
    <w:rsid w:val="00F944EF"/>
    <w:rsid w:val="00F94504"/>
    <w:rsid w:val="00F94681"/>
    <w:rsid w:val="00F94769"/>
    <w:rsid w:val="00F94A38"/>
    <w:rsid w:val="00F94AD6"/>
    <w:rsid w:val="00F94C81"/>
    <w:rsid w:val="00F94DA5"/>
    <w:rsid w:val="00F94DC2"/>
    <w:rsid w:val="00F94E1C"/>
    <w:rsid w:val="00F94E43"/>
    <w:rsid w:val="00F95065"/>
    <w:rsid w:val="00F9526B"/>
    <w:rsid w:val="00F95416"/>
    <w:rsid w:val="00F954BF"/>
    <w:rsid w:val="00F95588"/>
    <w:rsid w:val="00F9567E"/>
    <w:rsid w:val="00F9585B"/>
    <w:rsid w:val="00F95978"/>
    <w:rsid w:val="00F95B07"/>
    <w:rsid w:val="00F95E46"/>
    <w:rsid w:val="00F96205"/>
    <w:rsid w:val="00F96459"/>
    <w:rsid w:val="00F96644"/>
    <w:rsid w:val="00F96671"/>
    <w:rsid w:val="00F96950"/>
    <w:rsid w:val="00F96C77"/>
    <w:rsid w:val="00F96EA8"/>
    <w:rsid w:val="00F96F3A"/>
    <w:rsid w:val="00F97476"/>
    <w:rsid w:val="00F97B3E"/>
    <w:rsid w:val="00F97BAE"/>
    <w:rsid w:val="00F97D5F"/>
    <w:rsid w:val="00F97D62"/>
    <w:rsid w:val="00F97DB8"/>
    <w:rsid w:val="00FA00E0"/>
    <w:rsid w:val="00FA026D"/>
    <w:rsid w:val="00FA02B7"/>
    <w:rsid w:val="00FA04A4"/>
    <w:rsid w:val="00FA086D"/>
    <w:rsid w:val="00FA0CF7"/>
    <w:rsid w:val="00FA0D89"/>
    <w:rsid w:val="00FA1094"/>
    <w:rsid w:val="00FA1104"/>
    <w:rsid w:val="00FA110C"/>
    <w:rsid w:val="00FA165C"/>
    <w:rsid w:val="00FA1CF6"/>
    <w:rsid w:val="00FA1D4B"/>
    <w:rsid w:val="00FA2057"/>
    <w:rsid w:val="00FA21B8"/>
    <w:rsid w:val="00FA284C"/>
    <w:rsid w:val="00FA2C74"/>
    <w:rsid w:val="00FA2E13"/>
    <w:rsid w:val="00FA309A"/>
    <w:rsid w:val="00FA400B"/>
    <w:rsid w:val="00FA4136"/>
    <w:rsid w:val="00FA42EE"/>
    <w:rsid w:val="00FA45EB"/>
    <w:rsid w:val="00FA4B6F"/>
    <w:rsid w:val="00FA4BA0"/>
    <w:rsid w:val="00FA4F4C"/>
    <w:rsid w:val="00FA5139"/>
    <w:rsid w:val="00FA5478"/>
    <w:rsid w:val="00FA5917"/>
    <w:rsid w:val="00FA59F0"/>
    <w:rsid w:val="00FA5B4F"/>
    <w:rsid w:val="00FA5E5A"/>
    <w:rsid w:val="00FA5FC1"/>
    <w:rsid w:val="00FA620E"/>
    <w:rsid w:val="00FA66C6"/>
    <w:rsid w:val="00FA69EF"/>
    <w:rsid w:val="00FA702D"/>
    <w:rsid w:val="00FA7115"/>
    <w:rsid w:val="00FA7851"/>
    <w:rsid w:val="00FA7ABD"/>
    <w:rsid w:val="00FA7CD2"/>
    <w:rsid w:val="00FA7DD0"/>
    <w:rsid w:val="00FB01C7"/>
    <w:rsid w:val="00FB060C"/>
    <w:rsid w:val="00FB09F1"/>
    <w:rsid w:val="00FB0A45"/>
    <w:rsid w:val="00FB0CCF"/>
    <w:rsid w:val="00FB0E06"/>
    <w:rsid w:val="00FB0F04"/>
    <w:rsid w:val="00FB10AB"/>
    <w:rsid w:val="00FB136D"/>
    <w:rsid w:val="00FB180A"/>
    <w:rsid w:val="00FB1896"/>
    <w:rsid w:val="00FB18F4"/>
    <w:rsid w:val="00FB1947"/>
    <w:rsid w:val="00FB1C81"/>
    <w:rsid w:val="00FB2187"/>
    <w:rsid w:val="00FB22BC"/>
    <w:rsid w:val="00FB2704"/>
    <w:rsid w:val="00FB2A5D"/>
    <w:rsid w:val="00FB2E88"/>
    <w:rsid w:val="00FB306F"/>
    <w:rsid w:val="00FB3111"/>
    <w:rsid w:val="00FB356B"/>
    <w:rsid w:val="00FB3683"/>
    <w:rsid w:val="00FB42D8"/>
    <w:rsid w:val="00FB4581"/>
    <w:rsid w:val="00FB4691"/>
    <w:rsid w:val="00FB48B7"/>
    <w:rsid w:val="00FB5247"/>
    <w:rsid w:val="00FB5883"/>
    <w:rsid w:val="00FB5941"/>
    <w:rsid w:val="00FB5E60"/>
    <w:rsid w:val="00FB6107"/>
    <w:rsid w:val="00FB622C"/>
    <w:rsid w:val="00FB6259"/>
    <w:rsid w:val="00FB62D0"/>
    <w:rsid w:val="00FB667F"/>
    <w:rsid w:val="00FB66E6"/>
    <w:rsid w:val="00FB69FE"/>
    <w:rsid w:val="00FB6A19"/>
    <w:rsid w:val="00FB6A83"/>
    <w:rsid w:val="00FB6B50"/>
    <w:rsid w:val="00FB707A"/>
    <w:rsid w:val="00FB7536"/>
    <w:rsid w:val="00FB7777"/>
    <w:rsid w:val="00FB78DD"/>
    <w:rsid w:val="00FB7A01"/>
    <w:rsid w:val="00FB7B16"/>
    <w:rsid w:val="00FB7C8D"/>
    <w:rsid w:val="00FC0317"/>
    <w:rsid w:val="00FC0693"/>
    <w:rsid w:val="00FC0AE8"/>
    <w:rsid w:val="00FC115E"/>
    <w:rsid w:val="00FC1346"/>
    <w:rsid w:val="00FC15E6"/>
    <w:rsid w:val="00FC1CAF"/>
    <w:rsid w:val="00FC216A"/>
    <w:rsid w:val="00FC2360"/>
    <w:rsid w:val="00FC2549"/>
    <w:rsid w:val="00FC26F3"/>
    <w:rsid w:val="00FC3217"/>
    <w:rsid w:val="00FC3252"/>
    <w:rsid w:val="00FC32F9"/>
    <w:rsid w:val="00FC337C"/>
    <w:rsid w:val="00FC34EE"/>
    <w:rsid w:val="00FC3653"/>
    <w:rsid w:val="00FC373D"/>
    <w:rsid w:val="00FC3966"/>
    <w:rsid w:val="00FC3E13"/>
    <w:rsid w:val="00FC41EF"/>
    <w:rsid w:val="00FC4573"/>
    <w:rsid w:val="00FC48D2"/>
    <w:rsid w:val="00FC5392"/>
    <w:rsid w:val="00FC5AE0"/>
    <w:rsid w:val="00FC5F43"/>
    <w:rsid w:val="00FC60F5"/>
    <w:rsid w:val="00FC6176"/>
    <w:rsid w:val="00FC6468"/>
    <w:rsid w:val="00FC679D"/>
    <w:rsid w:val="00FC6F0F"/>
    <w:rsid w:val="00FC73B3"/>
    <w:rsid w:val="00FC7912"/>
    <w:rsid w:val="00FC7CAA"/>
    <w:rsid w:val="00FD013C"/>
    <w:rsid w:val="00FD0172"/>
    <w:rsid w:val="00FD0216"/>
    <w:rsid w:val="00FD051D"/>
    <w:rsid w:val="00FD06D6"/>
    <w:rsid w:val="00FD0737"/>
    <w:rsid w:val="00FD0C74"/>
    <w:rsid w:val="00FD0C7F"/>
    <w:rsid w:val="00FD0DBF"/>
    <w:rsid w:val="00FD17F3"/>
    <w:rsid w:val="00FD1892"/>
    <w:rsid w:val="00FD283F"/>
    <w:rsid w:val="00FD29AD"/>
    <w:rsid w:val="00FD2A71"/>
    <w:rsid w:val="00FD2AC6"/>
    <w:rsid w:val="00FD302E"/>
    <w:rsid w:val="00FD3086"/>
    <w:rsid w:val="00FD31DB"/>
    <w:rsid w:val="00FD39E5"/>
    <w:rsid w:val="00FD3EA3"/>
    <w:rsid w:val="00FD4018"/>
    <w:rsid w:val="00FD4723"/>
    <w:rsid w:val="00FD49CB"/>
    <w:rsid w:val="00FD4CF8"/>
    <w:rsid w:val="00FD57C7"/>
    <w:rsid w:val="00FD5D09"/>
    <w:rsid w:val="00FD5E24"/>
    <w:rsid w:val="00FD5FF7"/>
    <w:rsid w:val="00FD6134"/>
    <w:rsid w:val="00FD64C6"/>
    <w:rsid w:val="00FD6D6A"/>
    <w:rsid w:val="00FD70BB"/>
    <w:rsid w:val="00FD734B"/>
    <w:rsid w:val="00FD73D6"/>
    <w:rsid w:val="00FD7A8D"/>
    <w:rsid w:val="00FD7BA7"/>
    <w:rsid w:val="00FD7C85"/>
    <w:rsid w:val="00FD7F7D"/>
    <w:rsid w:val="00FE05D3"/>
    <w:rsid w:val="00FE0647"/>
    <w:rsid w:val="00FE095B"/>
    <w:rsid w:val="00FE0ADB"/>
    <w:rsid w:val="00FE0AF4"/>
    <w:rsid w:val="00FE11B3"/>
    <w:rsid w:val="00FE1252"/>
    <w:rsid w:val="00FE15F5"/>
    <w:rsid w:val="00FE200F"/>
    <w:rsid w:val="00FE2374"/>
    <w:rsid w:val="00FE2C1F"/>
    <w:rsid w:val="00FE2D79"/>
    <w:rsid w:val="00FE2EF2"/>
    <w:rsid w:val="00FE2F1D"/>
    <w:rsid w:val="00FE30FD"/>
    <w:rsid w:val="00FE3176"/>
    <w:rsid w:val="00FE356F"/>
    <w:rsid w:val="00FE360E"/>
    <w:rsid w:val="00FE3933"/>
    <w:rsid w:val="00FE3BE2"/>
    <w:rsid w:val="00FE454A"/>
    <w:rsid w:val="00FE45D7"/>
    <w:rsid w:val="00FE486E"/>
    <w:rsid w:val="00FE4B48"/>
    <w:rsid w:val="00FE4BE4"/>
    <w:rsid w:val="00FE4E49"/>
    <w:rsid w:val="00FE517F"/>
    <w:rsid w:val="00FE5592"/>
    <w:rsid w:val="00FE59B0"/>
    <w:rsid w:val="00FE5B32"/>
    <w:rsid w:val="00FE5CD1"/>
    <w:rsid w:val="00FE5E7E"/>
    <w:rsid w:val="00FE60F5"/>
    <w:rsid w:val="00FE65CC"/>
    <w:rsid w:val="00FE6895"/>
    <w:rsid w:val="00FE6DFA"/>
    <w:rsid w:val="00FE6F4E"/>
    <w:rsid w:val="00FE6F9A"/>
    <w:rsid w:val="00FE7093"/>
    <w:rsid w:val="00FE7235"/>
    <w:rsid w:val="00FE78A1"/>
    <w:rsid w:val="00FE7920"/>
    <w:rsid w:val="00FE79BB"/>
    <w:rsid w:val="00FF0C9D"/>
    <w:rsid w:val="00FF1192"/>
    <w:rsid w:val="00FF12A1"/>
    <w:rsid w:val="00FF1461"/>
    <w:rsid w:val="00FF14BF"/>
    <w:rsid w:val="00FF14D8"/>
    <w:rsid w:val="00FF1AA6"/>
    <w:rsid w:val="00FF1AA8"/>
    <w:rsid w:val="00FF2125"/>
    <w:rsid w:val="00FF261D"/>
    <w:rsid w:val="00FF26FC"/>
    <w:rsid w:val="00FF27D6"/>
    <w:rsid w:val="00FF292B"/>
    <w:rsid w:val="00FF2E33"/>
    <w:rsid w:val="00FF2EC0"/>
    <w:rsid w:val="00FF32AB"/>
    <w:rsid w:val="00FF33D8"/>
    <w:rsid w:val="00FF3424"/>
    <w:rsid w:val="00FF3693"/>
    <w:rsid w:val="00FF3717"/>
    <w:rsid w:val="00FF38B6"/>
    <w:rsid w:val="00FF38E5"/>
    <w:rsid w:val="00FF3ED3"/>
    <w:rsid w:val="00FF3FDB"/>
    <w:rsid w:val="00FF404B"/>
    <w:rsid w:val="00FF41FC"/>
    <w:rsid w:val="00FF429E"/>
    <w:rsid w:val="00FF4322"/>
    <w:rsid w:val="00FF4990"/>
    <w:rsid w:val="00FF4A23"/>
    <w:rsid w:val="00FF4AD8"/>
    <w:rsid w:val="00FF4AF5"/>
    <w:rsid w:val="00FF4BCE"/>
    <w:rsid w:val="00FF4CC5"/>
    <w:rsid w:val="00FF4CEE"/>
    <w:rsid w:val="00FF4E12"/>
    <w:rsid w:val="00FF4E2F"/>
    <w:rsid w:val="00FF4FFB"/>
    <w:rsid w:val="00FF5291"/>
    <w:rsid w:val="00FF5700"/>
    <w:rsid w:val="00FF5E9E"/>
    <w:rsid w:val="00FF6054"/>
    <w:rsid w:val="00FF621A"/>
    <w:rsid w:val="00FF6316"/>
    <w:rsid w:val="00FF6776"/>
    <w:rsid w:val="00FF6B14"/>
    <w:rsid w:val="00FF6B9E"/>
    <w:rsid w:val="00FF70AA"/>
    <w:rsid w:val="00FF7213"/>
    <w:rsid w:val="00FF744B"/>
    <w:rsid w:val="00FF776E"/>
    <w:rsid w:val="00FF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15A3A778-FE64-4C9F-8ECF-44E6996D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18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semiHidden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character" w:styleId="Hyperlink">
    <w:name w:val="Hyperlink"/>
    <w:uiPriority w:val="99"/>
    <w:semiHidden/>
    <w:unhideWhenUsed/>
    <w:rsid w:val="00FF38E5"/>
    <w:rPr>
      <w:color w:val="0000FF"/>
      <w:u w:val="single"/>
    </w:rPr>
  </w:style>
  <w:style w:type="character" w:styleId="Emphasis">
    <w:name w:val="Emphasis"/>
    <w:uiPriority w:val="20"/>
    <w:qFormat/>
    <w:rsid w:val="00FF38E5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F42E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9261F3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D44C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44CDD"/>
    <w:rPr>
      <w:rFonts w:cs="Times New Roman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D44CD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1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47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B9E122-1F7C-4159-B863-6F3EE593C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44</Pages>
  <Words>20722</Words>
  <Characters>90923</Characters>
  <Application>Microsoft Office Word</Application>
  <DocSecurity>0</DocSecurity>
  <Lines>757</Lines>
  <Paragraphs>222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111423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Somjai, Nigonyanont</cp:lastModifiedBy>
  <cp:revision>3</cp:revision>
  <cp:lastPrinted>2019-02-20T12:35:00Z</cp:lastPrinted>
  <dcterms:created xsi:type="dcterms:W3CDTF">2019-02-21T07:51:00Z</dcterms:created>
  <dcterms:modified xsi:type="dcterms:W3CDTF">2019-02-21T07:53:00Z</dcterms:modified>
</cp:coreProperties>
</file>