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ook w:val="01E0" w:firstRow="1" w:lastRow="1" w:firstColumn="1" w:lastColumn="1" w:noHBand="0" w:noVBand="0"/>
      </w:tblPr>
      <w:tblGrid>
        <w:gridCol w:w="1458"/>
        <w:gridCol w:w="8075"/>
      </w:tblGrid>
      <w:tr w:rsidR="00E807EC" w:rsidRPr="007766A8" w:rsidTr="001366A3">
        <w:trPr>
          <w:tblHeader/>
        </w:trPr>
        <w:tc>
          <w:tcPr>
            <w:tcW w:w="1458" w:type="dxa"/>
          </w:tcPr>
          <w:p w:rsidR="00E807EC" w:rsidRPr="007766A8" w:rsidRDefault="00E807EC" w:rsidP="00EA3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766A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8075" w:type="dxa"/>
          </w:tcPr>
          <w:p w:rsidR="00E807EC" w:rsidRPr="007766A8" w:rsidRDefault="00E807EC" w:rsidP="00EA3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766A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6B5996" w:rsidRPr="007766A8" w:rsidTr="001366A3">
        <w:trPr>
          <w:tblHeader/>
        </w:trPr>
        <w:tc>
          <w:tcPr>
            <w:tcW w:w="1458" w:type="dxa"/>
          </w:tcPr>
          <w:p w:rsidR="006B5996" w:rsidRPr="007766A8" w:rsidRDefault="006B5996" w:rsidP="00EA3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075" w:type="dxa"/>
          </w:tcPr>
          <w:p w:rsidR="006B5996" w:rsidRPr="007766A8" w:rsidRDefault="006B5996" w:rsidP="00EA3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807EC" w:rsidRPr="007766A8" w:rsidTr="006673C6">
        <w:tc>
          <w:tcPr>
            <w:tcW w:w="1458" w:type="dxa"/>
          </w:tcPr>
          <w:p w:rsidR="00E807EC" w:rsidRPr="00E81EF3" w:rsidRDefault="00E807EC" w:rsidP="00E81EF3">
            <w:pPr>
              <w:pStyle w:val="ListParagraph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firstLine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75" w:type="dxa"/>
          </w:tcPr>
          <w:p w:rsidR="00E807EC" w:rsidRPr="007766A8" w:rsidRDefault="007C7811" w:rsidP="00EA3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7766A8">
              <w:rPr>
                <w:rFonts w:ascii="Angsana New" w:hAnsi="Angsana New"/>
                <w:sz w:val="30"/>
                <w:szCs w:val="30"/>
                <w:cs/>
              </w:rPr>
              <w:t>ข้อมูล</w:t>
            </w:r>
            <w:r w:rsidR="00D20EC0" w:rsidRPr="007766A8">
              <w:rPr>
                <w:rFonts w:ascii="Angsana New" w:hAnsi="Angsana New"/>
                <w:sz w:val="30"/>
                <w:szCs w:val="30"/>
                <w:cs/>
              </w:rPr>
              <w:t>ทั่วไป</w:t>
            </w:r>
          </w:p>
        </w:tc>
      </w:tr>
      <w:tr w:rsidR="00E807EC" w:rsidRPr="007766A8" w:rsidTr="006673C6">
        <w:tc>
          <w:tcPr>
            <w:tcW w:w="1458" w:type="dxa"/>
          </w:tcPr>
          <w:p w:rsidR="0034604A" w:rsidRPr="007766A8" w:rsidRDefault="0034604A" w:rsidP="00E81EF3">
            <w:pPr>
              <w:pStyle w:val="ListParagraph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firstLine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75" w:type="dxa"/>
          </w:tcPr>
          <w:p w:rsidR="00F43C39" w:rsidRPr="007766A8" w:rsidRDefault="00D20EC0" w:rsidP="00EA3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7766A8">
              <w:rPr>
                <w:rFonts w:ascii="Angsana New" w:hAnsi="Angsana New"/>
                <w:sz w:val="30"/>
                <w:szCs w:val="30"/>
                <w:cs/>
              </w:rPr>
              <w:t>เกณฑ์การจัดทำงบการเงิ</w:t>
            </w:r>
            <w:r w:rsidR="00F439A7" w:rsidRPr="007766A8">
              <w:rPr>
                <w:rFonts w:ascii="Angsana New" w:hAnsi="Angsana New" w:hint="cs"/>
                <w:sz w:val="30"/>
                <w:szCs w:val="30"/>
                <w:cs/>
              </w:rPr>
              <w:t>น</w:t>
            </w:r>
          </w:p>
        </w:tc>
      </w:tr>
      <w:tr w:rsidR="00E357DE" w:rsidRPr="007766A8" w:rsidTr="006673C6">
        <w:tc>
          <w:tcPr>
            <w:tcW w:w="1458" w:type="dxa"/>
          </w:tcPr>
          <w:p w:rsidR="00E357DE" w:rsidRPr="007766A8" w:rsidRDefault="00E357DE" w:rsidP="00E81EF3">
            <w:pPr>
              <w:pStyle w:val="ListParagraph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firstLine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75" w:type="dxa"/>
          </w:tcPr>
          <w:p w:rsidR="00E357DE" w:rsidRPr="007766A8" w:rsidRDefault="00E357DE" w:rsidP="00E35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7766A8">
              <w:rPr>
                <w:rFonts w:ascii="Angsana New" w:hAnsi="Angsana New"/>
                <w:sz w:val="30"/>
                <w:szCs w:val="30"/>
                <w:cs/>
              </w:rPr>
              <w:t>นโยบายการบัญชีที่สำคัญ</w:t>
            </w:r>
          </w:p>
        </w:tc>
      </w:tr>
      <w:tr w:rsidR="00E357DE" w:rsidRPr="007766A8" w:rsidTr="006673C6">
        <w:tc>
          <w:tcPr>
            <w:tcW w:w="1458" w:type="dxa"/>
          </w:tcPr>
          <w:p w:rsidR="00E357DE" w:rsidRPr="007766A8" w:rsidRDefault="00E357DE" w:rsidP="00E81EF3">
            <w:pPr>
              <w:pStyle w:val="ListParagraph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firstLine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75" w:type="dxa"/>
          </w:tcPr>
          <w:p w:rsidR="00E357DE" w:rsidRPr="007766A8" w:rsidRDefault="00E357DE" w:rsidP="00E35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766A8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E357DE" w:rsidRPr="007766A8" w:rsidTr="006673C6">
        <w:tc>
          <w:tcPr>
            <w:tcW w:w="1458" w:type="dxa"/>
          </w:tcPr>
          <w:p w:rsidR="00E357DE" w:rsidRPr="007766A8" w:rsidRDefault="00E357DE" w:rsidP="00E81EF3">
            <w:pPr>
              <w:pStyle w:val="ListParagraph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firstLine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75" w:type="dxa"/>
          </w:tcPr>
          <w:p w:rsidR="00E357DE" w:rsidRPr="007766A8" w:rsidRDefault="00E357DE" w:rsidP="00E35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766A8">
              <w:rPr>
                <w:rFonts w:ascii="Angsana New" w:hAnsi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  <w:r w:rsidRPr="007766A8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E357DE" w:rsidRPr="007766A8" w:rsidTr="006673C6">
        <w:tc>
          <w:tcPr>
            <w:tcW w:w="1458" w:type="dxa"/>
          </w:tcPr>
          <w:p w:rsidR="00E357DE" w:rsidRPr="007766A8" w:rsidRDefault="00E357DE" w:rsidP="00E81EF3">
            <w:pPr>
              <w:pStyle w:val="ListParagraph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firstLine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75" w:type="dxa"/>
          </w:tcPr>
          <w:p w:rsidR="00E357DE" w:rsidRPr="007766A8" w:rsidRDefault="00E357DE" w:rsidP="00E357DE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766A8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โครงการ</w:t>
            </w:r>
            <w:r w:rsidRPr="007766A8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อ</w:t>
            </w:r>
            <w:r w:rsidRPr="007766A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สังหาริมทรัพย์ระหว่างการพัฒนา</w:t>
            </w:r>
          </w:p>
        </w:tc>
      </w:tr>
      <w:tr w:rsidR="00602625" w:rsidRPr="007766A8" w:rsidTr="0074442F">
        <w:tc>
          <w:tcPr>
            <w:tcW w:w="1458" w:type="dxa"/>
          </w:tcPr>
          <w:p w:rsidR="00602625" w:rsidRPr="007766A8" w:rsidRDefault="00602625" w:rsidP="0074442F">
            <w:pPr>
              <w:pStyle w:val="ListParagraph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firstLine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75" w:type="dxa"/>
          </w:tcPr>
          <w:p w:rsidR="00602625" w:rsidRPr="007766A8" w:rsidRDefault="00602625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766A8">
              <w:rPr>
                <w:rFonts w:ascii="Angsana New" w:hAnsi="Angsana New"/>
                <w:sz w:val="30"/>
                <w:szCs w:val="30"/>
                <w:cs/>
              </w:rPr>
              <w:t>เงินลงทุนใน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</w:tr>
      <w:tr w:rsidR="00E357DE" w:rsidRPr="007766A8" w:rsidTr="006673C6">
        <w:tc>
          <w:tcPr>
            <w:tcW w:w="1458" w:type="dxa"/>
          </w:tcPr>
          <w:p w:rsidR="00E357DE" w:rsidRPr="007766A8" w:rsidRDefault="00E357DE" w:rsidP="00E81EF3">
            <w:pPr>
              <w:pStyle w:val="ListParagraph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firstLine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75" w:type="dxa"/>
          </w:tcPr>
          <w:p w:rsidR="00E357DE" w:rsidRPr="007766A8" w:rsidRDefault="008231EE" w:rsidP="00E35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766A8">
              <w:rPr>
                <w:rFonts w:ascii="Angsana New" w:hAnsi="Angsana New"/>
                <w:sz w:val="30"/>
                <w:szCs w:val="30"/>
                <w:cs/>
              </w:rPr>
              <w:t>เงินลงทุนใน</w:t>
            </w:r>
            <w:r w:rsidR="003A1337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</w:tr>
      <w:tr w:rsidR="00E357DE" w:rsidRPr="007766A8" w:rsidTr="006673C6">
        <w:tc>
          <w:tcPr>
            <w:tcW w:w="1458" w:type="dxa"/>
          </w:tcPr>
          <w:p w:rsidR="00E357DE" w:rsidRPr="007766A8" w:rsidRDefault="00E357DE" w:rsidP="00E81EF3">
            <w:pPr>
              <w:pStyle w:val="ListParagraph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firstLine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75" w:type="dxa"/>
          </w:tcPr>
          <w:p w:rsidR="00E357DE" w:rsidRPr="007766A8" w:rsidRDefault="00E357DE" w:rsidP="00E35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766A8">
              <w:rPr>
                <w:rFonts w:ascii="Angsana New" w:hAnsi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</w:tr>
      <w:tr w:rsidR="00E357DE" w:rsidRPr="007766A8" w:rsidTr="006673C6">
        <w:tc>
          <w:tcPr>
            <w:tcW w:w="1458" w:type="dxa"/>
          </w:tcPr>
          <w:p w:rsidR="00E357DE" w:rsidRPr="007766A8" w:rsidRDefault="00E357DE" w:rsidP="00E81EF3">
            <w:pPr>
              <w:pStyle w:val="ListParagraph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firstLine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75" w:type="dxa"/>
          </w:tcPr>
          <w:p w:rsidR="00E357DE" w:rsidRPr="007766A8" w:rsidRDefault="00E357DE" w:rsidP="00E357DE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7766A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ที่ดิน อาคารและอุปกรณ์</w:t>
            </w:r>
          </w:p>
        </w:tc>
      </w:tr>
      <w:tr w:rsidR="00E357DE" w:rsidRPr="007766A8" w:rsidTr="006673C6">
        <w:tc>
          <w:tcPr>
            <w:tcW w:w="1458" w:type="dxa"/>
          </w:tcPr>
          <w:p w:rsidR="00E357DE" w:rsidRPr="007766A8" w:rsidRDefault="00E357DE" w:rsidP="00E81EF3">
            <w:pPr>
              <w:pStyle w:val="ListParagraph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firstLine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75" w:type="dxa"/>
          </w:tcPr>
          <w:p w:rsidR="00E357DE" w:rsidRPr="007766A8" w:rsidRDefault="00E357DE" w:rsidP="00E357DE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7766A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สินทรัพย์ไม่มีตัวตน</w:t>
            </w:r>
          </w:p>
        </w:tc>
      </w:tr>
      <w:tr w:rsidR="00E357DE" w:rsidRPr="007766A8" w:rsidTr="006673C6">
        <w:tc>
          <w:tcPr>
            <w:tcW w:w="1458" w:type="dxa"/>
          </w:tcPr>
          <w:p w:rsidR="00E357DE" w:rsidRPr="007766A8" w:rsidRDefault="00E357DE" w:rsidP="00E81EF3">
            <w:pPr>
              <w:pStyle w:val="ListParagraph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firstLine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75" w:type="dxa"/>
          </w:tcPr>
          <w:p w:rsidR="00E357DE" w:rsidRPr="007766A8" w:rsidRDefault="00E357DE" w:rsidP="00E357DE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766A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ภาษีเงินได้รอการตัดบัญชี</w:t>
            </w:r>
          </w:p>
        </w:tc>
      </w:tr>
      <w:tr w:rsidR="00E357DE" w:rsidRPr="007766A8" w:rsidTr="006673C6">
        <w:tc>
          <w:tcPr>
            <w:tcW w:w="1458" w:type="dxa"/>
          </w:tcPr>
          <w:p w:rsidR="00E357DE" w:rsidRPr="007766A8" w:rsidRDefault="00E357DE" w:rsidP="00E81EF3">
            <w:pPr>
              <w:pStyle w:val="ListParagraph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firstLine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75" w:type="dxa"/>
          </w:tcPr>
          <w:p w:rsidR="00E357DE" w:rsidRPr="007766A8" w:rsidRDefault="00E357DE" w:rsidP="00E357DE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</w:rPr>
            </w:pPr>
            <w:r w:rsidRPr="007766A8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หนี้สินที่มีภาระดอกเบี้ย</w:t>
            </w:r>
          </w:p>
        </w:tc>
      </w:tr>
      <w:tr w:rsidR="00E357DE" w:rsidRPr="007766A8" w:rsidTr="006673C6">
        <w:tc>
          <w:tcPr>
            <w:tcW w:w="1458" w:type="dxa"/>
          </w:tcPr>
          <w:p w:rsidR="00E357DE" w:rsidRPr="007766A8" w:rsidRDefault="00E357DE" w:rsidP="00E81EF3">
            <w:pPr>
              <w:pStyle w:val="ListParagraph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firstLine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75" w:type="dxa"/>
          </w:tcPr>
          <w:p w:rsidR="00E357DE" w:rsidRPr="007766A8" w:rsidRDefault="00E357DE" w:rsidP="00E357DE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7766A8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เจ้าหนี้การค้า</w:t>
            </w:r>
          </w:p>
        </w:tc>
      </w:tr>
      <w:tr w:rsidR="00E357DE" w:rsidRPr="007766A8" w:rsidTr="006673C6">
        <w:tc>
          <w:tcPr>
            <w:tcW w:w="1458" w:type="dxa"/>
          </w:tcPr>
          <w:p w:rsidR="00E357DE" w:rsidRPr="007766A8" w:rsidRDefault="00E357DE" w:rsidP="00E81EF3">
            <w:pPr>
              <w:pStyle w:val="ListParagraph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firstLine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75" w:type="dxa"/>
          </w:tcPr>
          <w:p w:rsidR="00E357DE" w:rsidRPr="007766A8" w:rsidRDefault="00E357DE" w:rsidP="00E35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7766A8">
              <w:rPr>
                <w:rFonts w:ascii="Angsana New" w:hAnsi="Angsana New"/>
                <w:sz w:val="30"/>
                <w:szCs w:val="30"/>
                <w:cs/>
              </w:rPr>
              <w:t>หนี้สินหมุนเวียนอื่น</w:t>
            </w:r>
          </w:p>
        </w:tc>
      </w:tr>
      <w:tr w:rsidR="00E357DE" w:rsidRPr="007766A8" w:rsidTr="006673C6">
        <w:tc>
          <w:tcPr>
            <w:tcW w:w="1458" w:type="dxa"/>
          </w:tcPr>
          <w:p w:rsidR="00E357DE" w:rsidRPr="00CD6F97" w:rsidRDefault="00E357DE" w:rsidP="00E81EF3">
            <w:pPr>
              <w:pStyle w:val="ListParagraph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firstLine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75" w:type="dxa"/>
          </w:tcPr>
          <w:p w:rsidR="00E357DE" w:rsidRPr="00CD6F97" w:rsidRDefault="00415ECF" w:rsidP="00E35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D6F97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ประมาณการหนี้สินไม่หมุนเวียนสำหรับ</w:t>
            </w:r>
            <w:r w:rsidR="00E357DE" w:rsidRPr="00CD6F97">
              <w:rPr>
                <w:rFonts w:ascii="Angsana New" w:hAnsi="Angsana New"/>
                <w:sz w:val="30"/>
                <w:szCs w:val="30"/>
                <w:cs/>
              </w:rPr>
              <w:t>ผลประโยชน์พนักงาน</w:t>
            </w:r>
          </w:p>
        </w:tc>
      </w:tr>
      <w:tr w:rsidR="00E357DE" w:rsidRPr="007766A8" w:rsidTr="006673C6">
        <w:tc>
          <w:tcPr>
            <w:tcW w:w="1458" w:type="dxa"/>
          </w:tcPr>
          <w:p w:rsidR="00E357DE" w:rsidRPr="007766A8" w:rsidRDefault="00E357DE" w:rsidP="00E81EF3">
            <w:pPr>
              <w:pStyle w:val="ListParagraph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firstLine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75" w:type="dxa"/>
          </w:tcPr>
          <w:p w:rsidR="00E357DE" w:rsidRPr="007766A8" w:rsidRDefault="00E357DE" w:rsidP="00E35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7766A8">
              <w:rPr>
                <w:rFonts w:ascii="Angsana New" w:hAnsi="Angsana New"/>
                <w:sz w:val="30"/>
                <w:szCs w:val="30"/>
                <w:cs/>
              </w:rPr>
              <w:t xml:space="preserve">ทุนเรือนหุ้น </w:t>
            </w:r>
          </w:p>
        </w:tc>
      </w:tr>
      <w:tr w:rsidR="00E357DE" w:rsidRPr="007766A8" w:rsidTr="006673C6">
        <w:tc>
          <w:tcPr>
            <w:tcW w:w="1458" w:type="dxa"/>
          </w:tcPr>
          <w:p w:rsidR="00E357DE" w:rsidRPr="007766A8" w:rsidRDefault="00E357DE" w:rsidP="00E81EF3">
            <w:pPr>
              <w:pStyle w:val="ListParagraph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firstLine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75" w:type="dxa"/>
          </w:tcPr>
          <w:p w:rsidR="00E357DE" w:rsidRPr="007766A8" w:rsidRDefault="00E357DE" w:rsidP="004F5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766A8">
              <w:rPr>
                <w:rFonts w:ascii="Angsana New" w:hAnsi="Angsana New"/>
                <w:sz w:val="30"/>
                <w:szCs w:val="30"/>
                <w:cs/>
              </w:rPr>
              <w:t>ใบสำคัญแสดงสิทธิที่จะซื้อหุ้น</w:t>
            </w:r>
          </w:p>
        </w:tc>
      </w:tr>
      <w:tr w:rsidR="00E357DE" w:rsidRPr="007766A8" w:rsidTr="006673C6">
        <w:tc>
          <w:tcPr>
            <w:tcW w:w="1458" w:type="dxa"/>
          </w:tcPr>
          <w:p w:rsidR="00E357DE" w:rsidRPr="007766A8" w:rsidRDefault="00E357DE" w:rsidP="00E81EF3">
            <w:pPr>
              <w:pStyle w:val="ListParagraph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firstLine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75" w:type="dxa"/>
          </w:tcPr>
          <w:p w:rsidR="00E357DE" w:rsidRPr="007766A8" w:rsidRDefault="00E357DE" w:rsidP="00E35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766A8">
              <w:rPr>
                <w:rFonts w:ascii="Angsana New" w:hAnsi="Angsana New"/>
                <w:sz w:val="30"/>
                <w:szCs w:val="30"/>
                <w:cs/>
              </w:rPr>
              <w:t>สำรอง</w:t>
            </w:r>
          </w:p>
        </w:tc>
      </w:tr>
      <w:tr w:rsidR="00E357DE" w:rsidRPr="007766A8" w:rsidTr="006673C6">
        <w:tc>
          <w:tcPr>
            <w:tcW w:w="1458" w:type="dxa"/>
          </w:tcPr>
          <w:p w:rsidR="00E357DE" w:rsidRPr="007766A8" w:rsidRDefault="00E357DE" w:rsidP="00E81EF3">
            <w:pPr>
              <w:pStyle w:val="ListParagraph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firstLine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75" w:type="dxa"/>
          </w:tcPr>
          <w:p w:rsidR="00E357DE" w:rsidRPr="007766A8" w:rsidRDefault="00E357DE" w:rsidP="00E35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766A8">
              <w:rPr>
                <w:rFonts w:ascii="Angsana New" w:hAnsi="Angsana New" w:hint="cs"/>
                <w:sz w:val="30"/>
                <w:szCs w:val="30"/>
                <w:cs/>
              </w:rPr>
              <w:t>ส่วนงานดำเนินงาน</w:t>
            </w:r>
          </w:p>
        </w:tc>
      </w:tr>
      <w:tr w:rsidR="00E357DE" w:rsidRPr="007766A8" w:rsidTr="006673C6">
        <w:tc>
          <w:tcPr>
            <w:tcW w:w="1458" w:type="dxa"/>
          </w:tcPr>
          <w:p w:rsidR="00E357DE" w:rsidRPr="00CD6F97" w:rsidRDefault="00E357DE" w:rsidP="00E81EF3">
            <w:pPr>
              <w:pStyle w:val="ListParagraph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firstLine="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075" w:type="dxa"/>
          </w:tcPr>
          <w:p w:rsidR="00E357DE" w:rsidRPr="00CD6F97" w:rsidRDefault="00C26FC7" w:rsidP="00E35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D6F97">
              <w:rPr>
                <w:rFonts w:ascii="Angsana New" w:hAnsi="Angsana New"/>
                <w:sz w:val="30"/>
                <w:szCs w:val="30"/>
                <w:cs/>
              </w:rPr>
              <w:t>ต้นทุนในการจัดจำหน่าย</w:t>
            </w:r>
          </w:p>
        </w:tc>
      </w:tr>
      <w:tr w:rsidR="00E357DE" w:rsidRPr="007766A8" w:rsidTr="006673C6">
        <w:tc>
          <w:tcPr>
            <w:tcW w:w="1458" w:type="dxa"/>
          </w:tcPr>
          <w:p w:rsidR="00E357DE" w:rsidRPr="007766A8" w:rsidRDefault="00E357DE" w:rsidP="00E81EF3">
            <w:pPr>
              <w:pStyle w:val="ListParagraph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firstLine="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075" w:type="dxa"/>
          </w:tcPr>
          <w:p w:rsidR="00E357DE" w:rsidRPr="007766A8" w:rsidRDefault="00E357DE" w:rsidP="00E35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766A8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</w:tr>
      <w:tr w:rsidR="00E357DE" w:rsidRPr="007766A8" w:rsidTr="006673C6">
        <w:tc>
          <w:tcPr>
            <w:tcW w:w="1458" w:type="dxa"/>
          </w:tcPr>
          <w:p w:rsidR="00E357DE" w:rsidRPr="007766A8" w:rsidRDefault="00E357DE" w:rsidP="00E81EF3">
            <w:pPr>
              <w:pStyle w:val="ListParagraph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firstLine="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075" w:type="dxa"/>
          </w:tcPr>
          <w:p w:rsidR="00E357DE" w:rsidRPr="007766A8" w:rsidRDefault="00E357DE" w:rsidP="00E35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766A8">
              <w:rPr>
                <w:rFonts w:ascii="Angsana New" w:hAnsi="Angsana New"/>
                <w:sz w:val="30"/>
                <w:szCs w:val="30"/>
                <w:cs/>
              </w:rPr>
              <w:t>ค่าใช้จ่าย</w:t>
            </w:r>
            <w:r w:rsidRPr="007766A8">
              <w:rPr>
                <w:rFonts w:ascii="Angsana New" w:hAnsi="Angsana New" w:hint="cs"/>
                <w:sz w:val="30"/>
                <w:szCs w:val="30"/>
                <w:cs/>
              </w:rPr>
              <w:t>ผลประโยชน์ของ</w:t>
            </w:r>
            <w:r w:rsidRPr="007766A8">
              <w:rPr>
                <w:rFonts w:ascii="Angsana New" w:hAnsi="Angsana New"/>
                <w:sz w:val="30"/>
                <w:szCs w:val="30"/>
                <w:cs/>
              </w:rPr>
              <w:t>พนักงาน</w:t>
            </w:r>
          </w:p>
        </w:tc>
      </w:tr>
      <w:tr w:rsidR="00E357DE" w:rsidRPr="007766A8" w:rsidTr="006673C6">
        <w:tc>
          <w:tcPr>
            <w:tcW w:w="1458" w:type="dxa"/>
          </w:tcPr>
          <w:p w:rsidR="00E357DE" w:rsidRPr="007766A8" w:rsidRDefault="00E357DE" w:rsidP="00E81EF3">
            <w:pPr>
              <w:pStyle w:val="ListParagraph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firstLine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75" w:type="dxa"/>
          </w:tcPr>
          <w:p w:rsidR="00E357DE" w:rsidRPr="007766A8" w:rsidRDefault="00E357DE" w:rsidP="00E35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766A8">
              <w:rPr>
                <w:rFonts w:ascii="Angsana New" w:hAnsi="Angsana New"/>
                <w:sz w:val="30"/>
                <w:szCs w:val="30"/>
                <w:cs/>
              </w:rPr>
              <w:t>ค่าใช้จ่าย</w:t>
            </w:r>
            <w:r w:rsidRPr="007766A8">
              <w:rPr>
                <w:rFonts w:ascii="Angsana New" w:hAnsi="Angsana New" w:hint="cs"/>
                <w:sz w:val="30"/>
                <w:szCs w:val="30"/>
                <w:cs/>
              </w:rPr>
              <w:t>ตามลักษณะ</w:t>
            </w:r>
          </w:p>
        </w:tc>
      </w:tr>
      <w:tr w:rsidR="00E357DE" w:rsidRPr="007766A8" w:rsidTr="006673C6">
        <w:tc>
          <w:tcPr>
            <w:tcW w:w="1458" w:type="dxa"/>
          </w:tcPr>
          <w:p w:rsidR="00E357DE" w:rsidRPr="007766A8" w:rsidRDefault="00E357DE" w:rsidP="00E81EF3">
            <w:pPr>
              <w:pStyle w:val="ListParagraph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firstLine="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075" w:type="dxa"/>
          </w:tcPr>
          <w:p w:rsidR="00E357DE" w:rsidRPr="007766A8" w:rsidRDefault="00E357DE" w:rsidP="00E35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7766A8">
              <w:rPr>
                <w:rFonts w:ascii="Angsana New" w:hAnsi="Angsana New" w:hint="cs"/>
                <w:sz w:val="30"/>
                <w:szCs w:val="30"/>
                <w:cs/>
              </w:rPr>
              <w:t>ต้นทุนทางการเงิน</w:t>
            </w:r>
          </w:p>
        </w:tc>
      </w:tr>
      <w:tr w:rsidR="00E357DE" w:rsidRPr="007766A8" w:rsidTr="00013B13">
        <w:tc>
          <w:tcPr>
            <w:tcW w:w="1458" w:type="dxa"/>
          </w:tcPr>
          <w:p w:rsidR="00E357DE" w:rsidRPr="007766A8" w:rsidRDefault="00E357DE" w:rsidP="00E81EF3">
            <w:pPr>
              <w:pStyle w:val="ListParagraph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firstLine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75" w:type="dxa"/>
          </w:tcPr>
          <w:p w:rsidR="00E357DE" w:rsidRPr="007766A8" w:rsidRDefault="00E357DE" w:rsidP="00E35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766A8">
              <w:rPr>
                <w:rFonts w:ascii="Angsana New" w:hAnsi="Angsana New"/>
                <w:sz w:val="30"/>
                <w:szCs w:val="30"/>
                <w:cs/>
              </w:rPr>
              <w:t>ภาษีเงินได้</w:t>
            </w:r>
          </w:p>
        </w:tc>
      </w:tr>
      <w:tr w:rsidR="00E357DE" w:rsidRPr="007766A8" w:rsidTr="00013B13">
        <w:tc>
          <w:tcPr>
            <w:tcW w:w="1458" w:type="dxa"/>
          </w:tcPr>
          <w:p w:rsidR="00E357DE" w:rsidRDefault="00E357DE" w:rsidP="00E81EF3">
            <w:pPr>
              <w:pStyle w:val="ListParagraph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firstLine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75" w:type="dxa"/>
          </w:tcPr>
          <w:p w:rsidR="00E357DE" w:rsidRPr="007766A8" w:rsidRDefault="00E357DE" w:rsidP="00E35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7766A8">
              <w:rPr>
                <w:rFonts w:ascii="Angsana New" w:hAnsi="Angsana New"/>
                <w:sz w:val="30"/>
                <w:szCs w:val="30"/>
                <w:cs/>
              </w:rPr>
              <w:t>สิทธิประโยชน์จากการส่งเสริมการลงทุน</w:t>
            </w:r>
          </w:p>
        </w:tc>
      </w:tr>
      <w:tr w:rsidR="00E357DE" w:rsidRPr="007766A8" w:rsidTr="00013B13">
        <w:tc>
          <w:tcPr>
            <w:tcW w:w="1458" w:type="dxa"/>
          </w:tcPr>
          <w:p w:rsidR="00E357DE" w:rsidRDefault="00E357DE" w:rsidP="00E81EF3">
            <w:pPr>
              <w:pStyle w:val="ListParagraph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firstLine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75" w:type="dxa"/>
          </w:tcPr>
          <w:p w:rsidR="00E357DE" w:rsidRPr="007766A8" w:rsidRDefault="00E357DE" w:rsidP="004F1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7766A8">
              <w:rPr>
                <w:rFonts w:ascii="Angsana New" w:hAnsi="Angsana New"/>
                <w:sz w:val="30"/>
                <w:szCs w:val="30"/>
                <w:cs/>
              </w:rPr>
              <w:t>กำไรต่อหุ้น</w:t>
            </w:r>
          </w:p>
        </w:tc>
      </w:tr>
      <w:tr w:rsidR="00336BD1" w:rsidRPr="007766A8" w:rsidTr="00013B13">
        <w:tc>
          <w:tcPr>
            <w:tcW w:w="1458" w:type="dxa"/>
          </w:tcPr>
          <w:p w:rsidR="00336BD1" w:rsidRDefault="00336BD1" w:rsidP="00E81EF3">
            <w:pPr>
              <w:pStyle w:val="ListParagraph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firstLine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75" w:type="dxa"/>
          </w:tcPr>
          <w:p w:rsidR="00336BD1" w:rsidRPr="007766A8" w:rsidRDefault="00336BD1" w:rsidP="00E35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</w:tr>
      <w:tr w:rsidR="00E357DE" w:rsidRPr="007766A8" w:rsidTr="00013B13">
        <w:tc>
          <w:tcPr>
            <w:tcW w:w="1458" w:type="dxa"/>
          </w:tcPr>
          <w:p w:rsidR="00CC664B" w:rsidRDefault="00CC664B" w:rsidP="007D70B8">
            <w:pPr>
              <w:pStyle w:val="ListParagraph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firstLine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75" w:type="dxa"/>
          </w:tcPr>
          <w:p w:rsidR="00E357DE" w:rsidRPr="007766A8" w:rsidRDefault="00E357DE" w:rsidP="00E35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766A8">
              <w:rPr>
                <w:rFonts w:ascii="Angsana New" w:hAnsi="Angsana New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E357DE" w:rsidRPr="007766A8" w:rsidTr="00013B13">
        <w:tc>
          <w:tcPr>
            <w:tcW w:w="1458" w:type="dxa"/>
          </w:tcPr>
          <w:p w:rsidR="00E357DE" w:rsidRDefault="00E357DE" w:rsidP="007D70B8">
            <w:pPr>
              <w:pStyle w:val="ListParagraph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firstLine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75" w:type="dxa"/>
          </w:tcPr>
          <w:p w:rsidR="00E357DE" w:rsidRPr="007766A8" w:rsidRDefault="00E357DE" w:rsidP="00E35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7766A8">
              <w:rPr>
                <w:rFonts w:ascii="Angsana New" w:hAnsi="Angsana New"/>
                <w:sz w:val="30"/>
                <w:szCs w:val="30"/>
                <w:cs/>
              </w:rPr>
              <w:t>ภาระผูกพัน</w:t>
            </w:r>
            <w:r w:rsidRPr="007766A8">
              <w:rPr>
                <w:rFonts w:ascii="Angsana New" w:hAnsi="Angsana New" w:hint="cs"/>
                <w:sz w:val="30"/>
                <w:szCs w:val="30"/>
                <w:cs/>
              </w:rPr>
              <w:t>กับบุคคลหรือกิจการที่ไม่</w:t>
            </w:r>
            <w:r w:rsidRPr="007766A8">
              <w:rPr>
                <w:rStyle w:val="PageNumber"/>
                <w:rFonts w:ascii="Angsana New" w:hAnsi="Angsana New"/>
                <w:sz w:val="30"/>
                <w:szCs w:val="30"/>
                <w:cs/>
              </w:rPr>
              <w:t>เ</w:t>
            </w:r>
            <w:r w:rsidRPr="007766A8">
              <w:rPr>
                <w:rStyle w:val="PageNumber"/>
                <w:rFonts w:ascii="Angsana New" w:hAnsi="Angsana New" w:hint="cs"/>
                <w:sz w:val="30"/>
                <w:szCs w:val="30"/>
                <w:cs/>
              </w:rPr>
              <w:t>กี่ยวข้องกัน</w:t>
            </w:r>
          </w:p>
        </w:tc>
      </w:tr>
      <w:tr w:rsidR="00E357DE" w:rsidRPr="007766A8" w:rsidTr="00013B13">
        <w:tc>
          <w:tcPr>
            <w:tcW w:w="1458" w:type="dxa"/>
          </w:tcPr>
          <w:p w:rsidR="00E357DE" w:rsidRDefault="00E357DE" w:rsidP="007D70B8">
            <w:pPr>
              <w:pStyle w:val="ListParagraph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firstLine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75" w:type="dxa"/>
          </w:tcPr>
          <w:p w:rsidR="00E357DE" w:rsidRPr="007766A8" w:rsidRDefault="00E357DE" w:rsidP="00E35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766A8">
              <w:rPr>
                <w:rFonts w:ascii="Angsana New" w:hAnsi="Angsana New"/>
                <w:sz w:val="30"/>
                <w:szCs w:val="30"/>
                <w:cs/>
              </w:rPr>
              <w:t>หนี้สินที่อาจเกิดขึ้น</w:t>
            </w:r>
          </w:p>
        </w:tc>
      </w:tr>
      <w:tr w:rsidR="00BA13C0" w:rsidRPr="007766A8" w:rsidTr="00013B13">
        <w:tc>
          <w:tcPr>
            <w:tcW w:w="1458" w:type="dxa"/>
          </w:tcPr>
          <w:p w:rsidR="00BA13C0" w:rsidRDefault="00BA13C0" w:rsidP="007D70B8">
            <w:pPr>
              <w:pStyle w:val="ListParagraph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firstLine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75" w:type="dxa"/>
          </w:tcPr>
          <w:p w:rsidR="00BA13C0" w:rsidRPr="007766A8" w:rsidRDefault="00BA13C0" w:rsidP="00E35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766A8">
              <w:rPr>
                <w:rFonts w:ascii="Angsana New" w:hAnsi="Angsana New" w:hint="cs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0273D5" w:rsidRPr="007766A8" w:rsidTr="00013B13">
        <w:tc>
          <w:tcPr>
            <w:tcW w:w="1458" w:type="dxa"/>
          </w:tcPr>
          <w:p w:rsidR="000273D5" w:rsidRDefault="000273D5" w:rsidP="007D70B8">
            <w:pPr>
              <w:pStyle w:val="ListParagraph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firstLine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75" w:type="dxa"/>
          </w:tcPr>
          <w:p w:rsidR="000273D5" w:rsidRPr="007766A8" w:rsidRDefault="00B0329B" w:rsidP="00E35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B0329B">
              <w:rPr>
                <w:rFonts w:ascii="Angsana New" w:hAnsi="Angsana New"/>
                <w:sz w:val="30"/>
                <w:szCs w:val="30"/>
                <w:cs/>
              </w:rPr>
              <w:t>มาตรฐานการรายงานทางการเงินที่ยังไม่ได้ใช้</w:t>
            </w:r>
          </w:p>
        </w:tc>
      </w:tr>
      <w:tr w:rsidR="00E357DE" w:rsidRPr="007766A8" w:rsidTr="00013B13">
        <w:tc>
          <w:tcPr>
            <w:tcW w:w="1458" w:type="dxa"/>
          </w:tcPr>
          <w:p w:rsidR="00E357DE" w:rsidRDefault="00E357DE" w:rsidP="007D70B8">
            <w:pPr>
              <w:pStyle w:val="ListParagraph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firstLine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75" w:type="dxa"/>
          </w:tcPr>
          <w:p w:rsidR="00E357DE" w:rsidRPr="007766A8" w:rsidRDefault="00BA13C0" w:rsidP="00E357DE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26959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การจัดประเภทรายการใหม่</w:t>
            </w:r>
          </w:p>
        </w:tc>
      </w:tr>
    </w:tbl>
    <w:p w:rsidR="00E6478E" w:rsidRPr="007766A8" w:rsidRDefault="00C81489" w:rsidP="00636E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7766A8">
        <w:rPr>
          <w:rFonts w:ascii="Angsana New" w:hAnsi="Angsana New"/>
          <w:sz w:val="30"/>
          <w:szCs w:val="30"/>
          <w:cs/>
        </w:rPr>
        <w:br w:type="page"/>
      </w:r>
      <w:r w:rsidR="00E6478E" w:rsidRPr="007766A8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:rsidR="00E6478E" w:rsidRPr="005C1026" w:rsidRDefault="00E6478E" w:rsidP="004E7C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center"/>
        <w:rPr>
          <w:rFonts w:ascii="Angsana New" w:hAnsi="Angsana New"/>
          <w:sz w:val="26"/>
          <w:szCs w:val="26"/>
        </w:rPr>
      </w:pPr>
    </w:p>
    <w:p w:rsidR="00E6478E" w:rsidRPr="007766A8" w:rsidRDefault="00E6478E" w:rsidP="00636E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  <w:r w:rsidRPr="007766A8">
        <w:rPr>
          <w:rFonts w:ascii="Angsana New" w:hAnsi="Angsana New"/>
          <w:sz w:val="30"/>
          <w:szCs w:val="30"/>
          <w:cs/>
        </w:rPr>
        <w:t>งบการเงินนี้ได้รับอนุมัติให้ออกงบการเงินจาก</w:t>
      </w:r>
      <w:r w:rsidR="00CD6F97">
        <w:rPr>
          <w:rFonts w:ascii="Angsana New" w:hAnsi="Angsana New"/>
          <w:sz w:val="30"/>
          <w:szCs w:val="30"/>
          <w:cs/>
        </w:rPr>
        <w:t>คณะกรรมการเมื่อวันที่</w:t>
      </w:r>
      <w:r w:rsidR="00CD6F97">
        <w:rPr>
          <w:rFonts w:ascii="Angsana New" w:hAnsi="Angsana New"/>
          <w:sz w:val="30"/>
          <w:szCs w:val="30"/>
        </w:rPr>
        <w:t xml:space="preserve"> </w:t>
      </w:r>
      <w:r w:rsidR="00C603B0">
        <w:rPr>
          <w:rFonts w:ascii="Angsana New" w:hAnsi="Angsana New"/>
          <w:sz w:val="30"/>
          <w:szCs w:val="30"/>
        </w:rPr>
        <w:t>21</w:t>
      </w:r>
      <w:r w:rsidR="00CD6F97" w:rsidRPr="005714E2">
        <w:rPr>
          <w:rFonts w:ascii="Angsana New" w:hAnsi="Angsana New"/>
          <w:sz w:val="30"/>
          <w:szCs w:val="30"/>
        </w:rPr>
        <w:t xml:space="preserve"> </w:t>
      </w:r>
      <w:r w:rsidR="008231EE" w:rsidRPr="005714E2">
        <w:rPr>
          <w:rFonts w:ascii="Angsana New" w:hAnsi="Angsana New" w:hint="cs"/>
          <w:sz w:val="30"/>
          <w:szCs w:val="30"/>
          <w:cs/>
        </w:rPr>
        <w:t>กุ</w:t>
      </w:r>
      <w:r w:rsidR="008231EE">
        <w:rPr>
          <w:rFonts w:ascii="Angsana New" w:hAnsi="Angsana New" w:hint="cs"/>
          <w:sz w:val="30"/>
          <w:szCs w:val="30"/>
          <w:cs/>
        </w:rPr>
        <w:t xml:space="preserve">มภาพันธ์ </w:t>
      </w:r>
      <w:r w:rsidR="00C73AE4">
        <w:rPr>
          <w:rFonts w:ascii="Angsana New" w:hAnsi="Angsana New"/>
          <w:sz w:val="30"/>
          <w:szCs w:val="30"/>
        </w:rPr>
        <w:t>256</w:t>
      </w:r>
      <w:r w:rsidR="003D3FE5">
        <w:rPr>
          <w:rFonts w:ascii="Angsana New" w:hAnsi="Angsana New"/>
          <w:sz w:val="30"/>
          <w:szCs w:val="30"/>
        </w:rPr>
        <w:t>2</w:t>
      </w:r>
    </w:p>
    <w:p w:rsidR="00E6478E" w:rsidRPr="005C1026" w:rsidRDefault="00E6478E" w:rsidP="00636E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6"/>
          <w:szCs w:val="26"/>
        </w:rPr>
      </w:pPr>
    </w:p>
    <w:p w:rsidR="00E6478E" w:rsidRPr="00750608" w:rsidRDefault="00D51A56" w:rsidP="00636E48">
      <w:pPr>
        <w:pStyle w:val="a"/>
        <w:tabs>
          <w:tab w:val="clear" w:pos="1080"/>
          <w:tab w:val="left" w:pos="540"/>
        </w:tabs>
        <w:jc w:val="thaiDistribute"/>
        <w:rPr>
          <w:rFonts w:asciiTheme="majorBidi" w:hAnsiTheme="majorBidi" w:cstheme="majorBidi"/>
          <w:b/>
          <w:bCs/>
          <w:cs/>
        </w:rPr>
      </w:pPr>
      <w:r w:rsidRPr="00750608">
        <w:rPr>
          <w:rFonts w:asciiTheme="majorBidi" w:hAnsiTheme="majorBidi" w:cstheme="majorBidi"/>
          <w:b/>
          <w:bCs/>
          <w:lang w:val="en-US"/>
        </w:rPr>
        <w:t>1</w:t>
      </w:r>
      <w:r w:rsidR="00E6478E" w:rsidRPr="00750608">
        <w:rPr>
          <w:rFonts w:asciiTheme="majorBidi" w:hAnsiTheme="majorBidi" w:cstheme="majorBidi"/>
          <w:b/>
          <w:bCs/>
          <w:cs/>
        </w:rPr>
        <w:tab/>
        <w:t>ข้อมูลทั่วไป</w:t>
      </w:r>
    </w:p>
    <w:p w:rsidR="00BF18CF" w:rsidRPr="005C1026" w:rsidRDefault="00BF18CF" w:rsidP="003D3FE5">
      <w:pPr>
        <w:pStyle w:val="a"/>
        <w:tabs>
          <w:tab w:val="clear" w:pos="1080"/>
        </w:tabs>
        <w:ind w:left="547"/>
        <w:jc w:val="thaiDistribute"/>
        <w:rPr>
          <w:rFonts w:asciiTheme="majorBidi" w:hAnsiTheme="majorBidi" w:cstheme="majorBidi"/>
          <w:sz w:val="26"/>
          <w:szCs w:val="26"/>
          <w:lang w:val="en-US"/>
        </w:rPr>
      </w:pPr>
    </w:p>
    <w:p w:rsidR="00415ECF" w:rsidRPr="004316D6" w:rsidRDefault="00E6478E" w:rsidP="00BF18CF">
      <w:pPr>
        <w:pStyle w:val="a"/>
        <w:tabs>
          <w:tab w:val="clear" w:pos="1080"/>
        </w:tabs>
        <w:ind w:left="547"/>
        <w:jc w:val="thaiDistribute"/>
        <w:rPr>
          <w:rFonts w:asciiTheme="majorBidi" w:hAnsiTheme="majorBidi" w:cstheme="majorBidi"/>
          <w:cs/>
        </w:rPr>
      </w:pPr>
      <w:r w:rsidRPr="004316D6">
        <w:rPr>
          <w:rFonts w:asciiTheme="majorBidi" w:hAnsiTheme="majorBidi" w:cstheme="majorBidi"/>
          <w:cs/>
        </w:rPr>
        <w:t xml:space="preserve">บริษัท พฤกษา </w:t>
      </w:r>
      <w:r w:rsidR="00F6001D" w:rsidRPr="004316D6">
        <w:rPr>
          <w:rFonts w:asciiTheme="majorBidi" w:hAnsiTheme="majorBidi" w:cstheme="majorBidi"/>
          <w:cs/>
        </w:rPr>
        <w:t>โฮ</w:t>
      </w:r>
      <w:proofErr w:type="spellStart"/>
      <w:r w:rsidR="00F6001D" w:rsidRPr="004316D6">
        <w:rPr>
          <w:rFonts w:asciiTheme="majorBidi" w:hAnsiTheme="majorBidi" w:cstheme="majorBidi"/>
          <w:cs/>
        </w:rPr>
        <w:t>ลดิ้ง</w:t>
      </w:r>
      <w:proofErr w:type="spellEnd"/>
      <w:r w:rsidRPr="004316D6">
        <w:rPr>
          <w:rFonts w:asciiTheme="majorBidi" w:hAnsiTheme="majorBidi" w:cstheme="majorBidi"/>
          <w:cs/>
        </w:rPr>
        <w:t xml:space="preserve"> จำกัด (มหาชน) “บริษัท” เป็นนิติบุคคลที่จัดตั้งขึ้นในประเทศไทย และมีที่อยู่จดทะเบียนตั้งอยู่</w:t>
      </w:r>
      <w:r w:rsidR="008231EE" w:rsidRPr="004316D6">
        <w:rPr>
          <w:rFonts w:asciiTheme="majorBidi" w:hAnsiTheme="majorBidi" w:cstheme="majorBidi"/>
          <w:cs/>
        </w:rPr>
        <w:t>เลข</w:t>
      </w:r>
      <w:r w:rsidRPr="004316D6">
        <w:rPr>
          <w:rFonts w:asciiTheme="majorBidi" w:hAnsiTheme="majorBidi" w:cstheme="majorBidi"/>
          <w:cs/>
        </w:rPr>
        <w:t xml:space="preserve">ที่ </w:t>
      </w:r>
      <w:r w:rsidR="00415ECF" w:rsidRPr="004316D6">
        <w:rPr>
          <w:rFonts w:asciiTheme="majorBidi" w:hAnsiTheme="majorBidi" w:cstheme="majorBidi"/>
          <w:spacing w:val="-2"/>
          <w:cs/>
        </w:rPr>
        <w:t>1</w:t>
      </w:r>
      <w:r w:rsidR="00415ECF" w:rsidRPr="004316D6">
        <w:rPr>
          <w:rFonts w:asciiTheme="majorBidi" w:hAnsiTheme="majorBidi" w:cstheme="majorBidi"/>
          <w:cs/>
        </w:rPr>
        <w:t>177 อาคาร</w:t>
      </w:r>
      <w:proofErr w:type="spellStart"/>
      <w:r w:rsidR="00415ECF" w:rsidRPr="004316D6">
        <w:rPr>
          <w:rFonts w:asciiTheme="majorBidi" w:hAnsiTheme="majorBidi" w:cstheme="majorBidi"/>
          <w:cs/>
        </w:rPr>
        <w:t>เพิร์ล</w:t>
      </w:r>
      <w:proofErr w:type="spellEnd"/>
      <w:r w:rsidR="00415ECF" w:rsidRPr="004316D6">
        <w:rPr>
          <w:rFonts w:asciiTheme="majorBidi" w:hAnsiTheme="majorBidi" w:cstheme="majorBidi"/>
          <w:cs/>
        </w:rPr>
        <w:t xml:space="preserve"> แบงก์</w:t>
      </w:r>
      <w:proofErr w:type="spellStart"/>
      <w:r w:rsidR="00415ECF" w:rsidRPr="004316D6">
        <w:rPr>
          <w:rFonts w:asciiTheme="majorBidi" w:hAnsiTheme="majorBidi" w:cstheme="majorBidi"/>
          <w:cs/>
        </w:rPr>
        <w:t>ค็อก</w:t>
      </w:r>
      <w:proofErr w:type="spellEnd"/>
      <w:r w:rsidR="00415ECF" w:rsidRPr="004316D6">
        <w:rPr>
          <w:rFonts w:asciiTheme="majorBidi" w:hAnsiTheme="majorBidi" w:cstheme="majorBidi"/>
          <w:cs/>
        </w:rPr>
        <w:t xml:space="preserve"> ชั้น </w:t>
      </w:r>
      <w:r w:rsidR="00251E16">
        <w:rPr>
          <w:rFonts w:asciiTheme="majorBidi" w:hAnsiTheme="majorBidi" w:cstheme="majorBidi" w:hint="cs"/>
          <w:cs/>
        </w:rPr>
        <w:t>24</w:t>
      </w:r>
      <w:r w:rsidR="00415ECF" w:rsidRPr="004316D6">
        <w:rPr>
          <w:rFonts w:asciiTheme="majorBidi" w:hAnsiTheme="majorBidi" w:cstheme="majorBidi"/>
          <w:cs/>
        </w:rPr>
        <w:t xml:space="preserve"> ถนนพหลโยธิน แขวง</w:t>
      </w:r>
      <w:r w:rsidR="00085C75" w:rsidRPr="00126959">
        <w:rPr>
          <w:rFonts w:ascii="Angsana New" w:hAnsi="Angsana New" w:cs="Angsana New"/>
          <w:cs/>
        </w:rPr>
        <w:t>พญาไท</w:t>
      </w:r>
      <w:r w:rsidR="00415ECF" w:rsidRPr="004316D6">
        <w:rPr>
          <w:rFonts w:asciiTheme="majorBidi" w:hAnsiTheme="majorBidi" w:cstheme="majorBidi"/>
          <w:cs/>
        </w:rPr>
        <w:t xml:space="preserve"> เขตพญาไท กรุงเทพมหานคร</w:t>
      </w:r>
      <w:r w:rsidR="00BF18CF" w:rsidRPr="004316D6">
        <w:rPr>
          <w:rFonts w:asciiTheme="majorBidi" w:hAnsiTheme="majorBidi" w:cstheme="majorBidi"/>
          <w:cs/>
        </w:rPr>
        <w:t xml:space="preserve"> </w:t>
      </w:r>
    </w:p>
    <w:p w:rsidR="00415ECF" w:rsidRPr="005C1026" w:rsidRDefault="00415ECF" w:rsidP="00BF18CF">
      <w:pPr>
        <w:pStyle w:val="a"/>
        <w:tabs>
          <w:tab w:val="clear" w:pos="1080"/>
        </w:tabs>
        <w:ind w:left="547"/>
        <w:jc w:val="thaiDistribute"/>
        <w:rPr>
          <w:rFonts w:asciiTheme="majorBidi" w:hAnsiTheme="majorBidi" w:cs="Angsana New"/>
          <w:sz w:val="26"/>
          <w:szCs w:val="26"/>
          <w:cs/>
        </w:rPr>
      </w:pPr>
    </w:p>
    <w:p w:rsidR="00BF18CF" w:rsidRDefault="00415ECF" w:rsidP="00BF18CF">
      <w:pPr>
        <w:pStyle w:val="a"/>
        <w:tabs>
          <w:tab w:val="clear" w:pos="1080"/>
        </w:tabs>
        <w:ind w:left="547"/>
        <w:jc w:val="thaiDistribute"/>
        <w:rPr>
          <w:rFonts w:ascii="Angsana New" w:hAnsi="Angsana New" w:cs="Angsana New"/>
          <w:lang w:val="en-US"/>
        </w:rPr>
      </w:pPr>
      <w:r w:rsidRPr="002E2783">
        <w:rPr>
          <w:rFonts w:ascii="Angsana New" w:hAnsi="Angsana New" w:cs="Angsana New"/>
          <w:cs/>
        </w:rPr>
        <w:t>บริษัทจดทะเบีย</w:t>
      </w:r>
      <w:r>
        <w:rPr>
          <w:rFonts w:ascii="Angsana New" w:hAnsi="Angsana New" w:cs="Angsana New"/>
          <w:cs/>
        </w:rPr>
        <w:t>นกับตลาดหลักทรัพย์แห่งประเทศไทยเมื่อ</w:t>
      </w:r>
      <w:r>
        <w:rPr>
          <w:rFonts w:ascii="Angsana New" w:hAnsi="Angsana New" w:cs="Angsana New" w:hint="cs"/>
          <w:cs/>
        </w:rPr>
        <w:t>เดือน</w:t>
      </w:r>
      <w:r w:rsidR="00355B72">
        <w:rPr>
          <w:rFonts w:ascii="Angsana New" w:hAnsi="Angsana New" w:cs="Angsana New" w:hint="cs"/>
          <w:cs/>
        </w:rPr>
        <w:t>พฤศจิกายน</w:t>
      </w:r>
      <w:r>
        <w:rPr>
          <w:rFonts w:ascii="Angsana New" w:hAnsi="Angsana New" w:cs="Angsana New" w:hint="cs"/>
          <w:cs/>
        </w:rPr>
        <w:t xml:space="preserve"> </w:t>
      </w:r>
      <w:r>
        <w:rPr>
          <w:rFonts w:ascii="Angsana New" w:hAnsi="Angsana New" w:cs="Angsana New"/>
          <w:lang w:val="en-US"/>
        </w:rPr>
        <w:t>2559</w:t>
      </w:r>
    </w:p>
    <w:p w:rsidR="00415ECF" w:rsidRPr="005C1026" w:rsidRDefault="00415ECF" w:rsidP="00BF18CF">
      <w:pPr>
        <w:pStyle w:val="a"/>
        <w:tabs>
          <w:tab w:val="clear" w:pos="1080"/>
        </w:tabs>
        <w:ind w:left="547"/>
        <w:jc w:val="thaiDistribute"/>
        <w:rPr>
          <w:rFonts w:asciiTheme="majorBidi" w:hAnsiTheme="majorBidi" w:cstheme="majorBidi"/>
          <w:sz w:val="26"/>
          <w:szCs w:val="26"/>
          <w:lang w:val="en-US"/>
        </w:rPr>
      </w:pPr>
    </w:p>
    <w:p w:rsidR="00415ECF" w:rsidRPr="007766A8" w:rsidRDefault="00415ECF" w:rsidP="00415ECF">
      <w:pPr>
        <w:pStyle w:val="a"/>
        <w:tabs>
          <w:tab w:val="clear" w:pos="1080"/>
        </w:tabs>
        <w:ind w:left="547"/>
        <w:jc w:val="thaiDistribute"/>
        <w:rPr>
          <w:rFonts w:ascii="Angsana New" w:hAnsi="Angsana New" w:cs="Angsana New"/>
          <w:lang w:val="en-US"/>
        </w:rPr>
      </w:pPr>
      <w:r w:rsidRPr="007766A8">
        <w:rPr>
          <w:rFonts w:ascii="Angsana New" w:hAnsi="Angsana New" w:cs="Angsana New"/>
          <w:cs/>
          <w:lang w:val="en-US"/>
        </w:rPr>
        <w:t>ผู้ถือหุ้นรายใหญ่ในระหว่างปีได้แก่ ครอบครัววิจิตรพงศ์พันธุ์</w:t>
      </w:r>
      <w:r w:rsidRPr="007766A8">
        <w:rPr>
          <w:rFonts w:ascii="Angsana New" w:hAnsi="Angsana New" w:cs="Angsana New"/>
          <w:lang w:val="en-US"/>
        </w:rPr>
        <w:t xml:space="preserve"> (</w:t>
      </w:r>
      <w:r w:rsidRPr="007766A8">
        <w:rPr>
          <w:rFonts w:ascii="Angsana New" w:hAnsi="Angsana New" w:cs="Angsana New"/>
          <w:cs/>
          <w:lang w:val="en-US"/>
        </w:rPr>
        <w:t>ถือหุ้นร้อยละ</w:t>
      </w:r>
      <w:r w:rsidRPr="007766A8">
        <w:rPr>
          <w:rFonts w:ascii="Angsana New" w:hAnsi="Angsana New" w:cs="Angsana New"/>
          <w:lang w:val="en-US"/>
        </w:rPr>
        <w:t xml:space="preserve"> </w:t>
      </w:r>
      <w:r w:rsidR="007D1A27">
        <w:rPr>
          <w:rFonts w:ascii="Angsana New" w:hAnsi="Angsana New" w:cs="Angsana New"/>
          <w:lang w:val="en-US"/>
        </w:rPr>
        <w:t>75.4</w:t>
      </w:r>
      <w:r w:rsidR="00AD303F">
        <w:rPr>
          <w:rFonts w:ascii="Angsana New" w:hAnsi="Angsana New" w:cs="Angsana New"/>
          <w:lang w:val="en-US"/>
        </w:rPr>
        <w:t>0</w:t>
      </w:r>
      <w:r w:rsidRPr="007766A8">
        <w:rPr>
          <w:rFonts w:ascii="Angsana New" w:hAnsi="Angsana New" w:cs="Angsana New"/>
          <w:lang w:val="en-US"/>
        </w:rPr>
        <w:t>)</w:t>
      </w:r>
    </w:p>
    <w:p w:rsidR="00536A7F" w:rsidRPr="005C1026" w:rsidRDefault="00536A7F" w:rsidP="009324EF">
      <w:pPr>
        <w:pStyle w:val="a"/>
        <w:tabs>
          <w:tab w:val="clear" w:pos="1080"/>
          <w:tab w:val="left" w:pos="-4410"/>
          <w:tab w:val="left" w:pos="-4230"/>
        </w:tabs>
        <w:ind w:left="540"/>
        <w:jc w:val="thaiDistribute"/>
        <w:rPr>
          <w:rFonts w:asciiTheme="majorBidi" w:hAnsiTheme="majorBidi" w:cstheme="majorBidi"/>
          <w:sz w:val="26"/>
          <w:szCs w:val="26"/>
          <w:cs/>
          <w:lang w:val="en-US"/>
        </w:rPr>
      </w:pPr>
    </w:p>
    <w:p w:rsidR="00536A7F" w:rsidRPr="007D70B8" w:rsidRDefault="00536A7F" w:rsidP="00536A7F">
      <w:pPr>
        <w:pStyle w:val="a"/>
        <w:tabs>
          <w:tab w:val="clear" w:pos="1080"/>
        </w:tabs>
        <w:ind w:left="547"/>
        <w:jc w:val="thaiDistribute"/>
        <w:rPr>
          <w:rFonts w:asciiTheme="majorBidi" w:hAnsiTheme="majorBidi" w:cstheme="majorBidi"/>
          <w:lang w:val="en-US"/>
        </w:rPr>
      </w:pPr>
      <w:r w:rsidRPr="00251E16">
        <w:rPr>
          <w:rFonts w:asciiTheme="majorBidi" w:hAnsiTheme="majorBidi" w:cstheme="majorBidi"/>
          <w:cs/>
        </w:rPr>
        <w:t>บริษัทดำเนินธุรกิจหลักเกี่ยวกับการลงทุน กลุ่มบริษัทดำเนินธุรกิจหลักเกี่ยวกับการพัฒนาอสังหาริ</w:t>
      </w:r>
      <w:r w:rsidR="00A605B6">
        <w:rPr>
          <w:rFonts w:asciiTheme="majorBidi" w:hAnsiTheme="majorBidi" w:cstheme="majorBidi"/>
          <w:cs/>
        </w:rPr>
        <w:t>มทรัพย์ รายละเอียดของบริษัทย่อย</w:t>
      </w:r>
      <w:r w:rsidRPr="00251E16">
        <w:rPr>
          <w:rFonts w:asciiTheme="majorBidi" w:hAnsiTheme="majorBidi" w:cstheme="majorBidi"/>
          <w:cs/>
        </w:rPr>
        <w:t>และการร่วมค้า ณ วันที่</w:t>
      </w:r>
      <w:r w:rsidRPr="00251E16">
        <w:rPr>
          <w:rFonts w:asciiTheme="majorBidi" w:hAnsiTheme="majorBidi" w:cstheme="majorBidi" w:hint="cs"/>
          <w:cs/>
        </w:rPr>
        <w:t xml:space="preserve"> </w:t>
      </w:r>
      <w:r w:rsidRPr="00251E16">
        <w:rPr>
          <w:rFonts w:asciiTheme="majorBidi" w:hAnsiTheme="majorBidi" w:cs="Angsana New"/>
          <w:cs/>
        </w:rPr>
        <w:t>31</w:t>
      </w:r>
      <w:r w:rsidRPr="00251E16">
        <w:rPr>
          <w:rFonts w:asciiTheme="majorBidi" w:hAnsiTheme="majorBidi" w:cstheme="majorBidi" w:hint="cs"/>
          <w:cs/>
        </w:rPr>
        <w:t xml:space="preserve"> ธันวาคม</w:t>
      </w:r>
      <w:r w:rsidR="00251E16">
        <w:rPr>
          <w:rFonts w:asciiTheme="majorBidi" w:hAnsiTheme="majorBidi" w:cstheme="majorBidi" w:hint="cs"/>
          <w:cs/>
        </w:rPr>
        <w:t xml:space="preserve"> 256</w:t>
      </w:r>
      <w:r w:rsidR="003D3FE5">
        <w:rPr>
          <w:rFonts w:asciiTheme="majorBidi" w:hAnsiTheme="majorBidi" w:cstheme="majorBidi" w:hint="cs"/>
          <w:cs/>
        </w:rPr>
        <w:t>1</w:t>
      </w:r>
      <w:r w:rsidR="00251E16">
        <w:rPr>
          <w:rFonts w:asciiTheme="majorBidi" w:hAnsiTheme="majorBidi" w:cstheme="majorBidi" w:hint="cs"/>
          <w:cs/>
        </w:rPr>
        <w:t xml:space="preserve"> </w:t>
      </w:r>
      <w:r w:rsidRPr="00251E16">
        <w:rPr>
          <w:rFonts w:asciiTheme="majorBidi" w:hAnsiTheme="majorBidi" w:cstheme="majorBidi" w:hint="cs"/>
          <w:cs/>
        </w:rPr>
        <w:t xml:space="preserve">และ </w:t>
      </w:r>
      <w:r w:rsidR="00251E16">
        <w:rPr>
          <w:rFonts w:asciiTheme="majorBidi" w:hAnsiTheme="majorBidi" w:cs="Angsana New" w:hint="cs"/>
          <w:cs/>
        </w:rPr>
        <w:t>25</w:t>
      </w:r>
      <w:r w:rsidR="003D3FE5">
        <w:rPr>
          <w:rFonts w:asciiTheme="majorBidi" w:hAnsiTheme="majorBidi" w:cs="Angsana New" w:hint="cs"/>
          <w:cs/>
        </w:rPr>
        <w:t>60</w:t>
      </w:r>
      <w:r w:rsidRPr="00251E16">
        <w:rPr>
          <w:rFonts w:asciiTheme="majorBidi" w:hAnsiTheme="majorBidi" w:cs="Angsana New"/>
          <w:cs/>
        </w:rPr>
        <w:t xml:space="preserve"> </w:t>
      </w:r>
      <w:r w:rsidRPr="00251E16">
        <w:rPr>
          <w:rFonts w:asciiTheme="majorBidi" w:hAnsiTheme="majorBidi" w:cstheme="majorBidi" w:hint="cs"/>
          <w:cs/>
        </w:rPr>
        <w:t>ได้เปิดเผยไว้ในหมายเหตุประกอบงบการเงินข้อ</w:t>
      </w:r>
      <w:r w:rsidR="00602625">
        <w:rPr>
          <w:rFonts w:asciiTheme="majorBidi" w:hAnsiTheme="majorBidi" w:cstheme="majorBidi"/>
          <w:lang w:val="en-US"/>
        </w:rPr>
        <w:t xml:space="preserve"> </w:t>
      </w:r>
      <w:r w:rsidR="007D70B8">
        <w:rPr>
          <w:rFonts w:asciiTheme="majorBidi" w:hAnsiTheme="majorBidi" w:cs="Angsana New"/>
          <w:lang w:val="en-US"/>
        </w:rPr>
        <w:t>7</w:t>
      </w:r>
      <w:r w:rsidRPr="00251E16">
        <w:rPr>
          <w:rFonts w:asciiTheme="majorBidi" w:hAnsiTheme="majorBidi" w:cs="Angsana New"/>
          <w:cs/>
        </w:rPr>
        <w:t xml:space="preserve"> </w:t>
      </w:r>
      <w:r w:rsidRPr="00251E16">
        <w:rPr>
          <w:rFonts w:asciiTheme="majorBidi" w:hAnsiTheme="majorBidi" w:cstheme="majorBidi" w:hint="cs"/>
          <w:cs/>
        </w:rPr>
        <w:t xml:space="preserve">และ </w:t>
      </w:r>
      <w:r w:rsidR="007D70B8">
        <w:rPr>
          <w:rFonts w:asciiTheme="majorBidi" w:hAnsiTheme="majorBidi" w:cstheme="majorBidi" w:hint="cs"/>
          <w:cs/>
        </w:rPr>
        <w:t>8</w:t>
      </w:r>
    </w:p>
    <w:p w:rsidR="00BB63C1" w:rsidRPr="005C1026" w:rsidRDefault="00BB63C1" w:rsidP="00C26FC7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sz w:val="26"/>
          <w:szCs w:val="26"/>
          <w:cs/>
        </w:rPr>
      </w:pPr>
    </w:p>
    <w:p w:rsidR="00CE085C" w:rsidRPr="00750608" w:rsidRDefault="00D51A56" w:rsidP="00636E48">
      <w:pPr>
        <w:pStyle w:val="Heading8"/>
        <w:tabs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750608">
        <w:rPr>
          <w:rFonts w:asciiTheme="majorBidi" w:hAnsiTheme="majorBidi" w:cstheme="majorBidi"/>
          <w:sz w:val="30"/>
          <w:szCs w:val="30"/>
        </w:rPr>
        <w:t>2</w:t>
      </w:r>
      <w:r w:rsidR="00CE085C" w:rsidRPr="00750608">
        <w:rPr>
          <w:rFonts w:asciiTheme="majorBidi" w:hAnsiTheme="majorBidi" w:cstheme="majorBidi"/>
          <w:sz w:val="30"/>
          <w:szCs w:val="30"/>
          <w:cs/>
          <w:lang w:val="th-TH"/>
        </w:rPr>
        <w:tab/>
        <w:t xml:space="preserve">เกณฑ์การจัดทำงบการเงิน </w:t>
      </w:r>
    </w:p>
    <w:p w:rsidR="00CE085C" w:rsidRPr="005C1026" w:rsidRDefault="00CE085C" w:rsidP="00636E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26"/>
          <w:szCs w:val="26"/>
        </w:rPr>
      </w:pPr>
    </w:p>
    <w:p w:rsidR="00261B80" w:rsidRPr="00750608" w:rsidRDefault="00261B80" w:rsidP="00636E4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5060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(ก)</w:t>
      </w:r>
      <w:r w:rsidRPr="0075060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เกณฑ์การถือปฏิบัติ</w:t>
      </w:r>
    </w:p>
    <w:p w:rsidR="00261B80" w:rsidRPr="005C1026" w:rsidRDefault="00261B80" w:rsidP="00636E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:rsidR="003448C2" w:rsidRPr="00750608" w:rsidRDefault="003448C2" w:rsidP="004A68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750608">
        <w:rPr>
          <w:rFonts w:asciiTheme="majorBidi" w:hAnsiTheme="majorBidi" w:cstheme="majorBidi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รวมถึงแนวปฏิบัติทางการบัญชีที่ประกาศใช้โดยสภาวิชาชีพบัญชีฯ (</w:t>
      </w:r>
      <w:r w:rsidRPr="00750608">
        <w:rPr>
          <w:rFonts w:asciiTheme="majorBidi" w:hAnsiTheme="majorBidi" w:cstheme="majorBidi"/>
          <w:sz w:val="30"/>
          <w:szCs w:val="30"/>
        </w:rPr>
        <w:t>“</w:t>
      </w:r>
      <w:r w:rsidRPr="00750608">
        <w:rPr>
          <w:rFonts w:asciiTheme="majorBidi" w:hAnsiTheme="majorBidi" w:cstheme="majorBidi"/>
          <w:sz w:val="30"/>
          <w:szCs w:val="30"/>
          <w:cs/>
        </w:rPr>
        <w:t>สภาวิชาชีพบัญชี</w:t>
      </w:r>
      <w:r w:rsidRPr="00750608">
        <w:rPr>
          <w:rFonts w:asciiTheme="majorBidi" w:hAnsiTheme="majorBidi" w:cstheme="majorBidi"/>
          <w:sz w:val="30"/>
          <w:szCs w:val="30"/>
        </w:rPr>
        <w:t>”</w:t>
      </w:r>
      <w:r w:rsidRPr="00750608">
        <w:rPr>
          <w:rFonts w:asciiTheme="majorBidi" w:hAnsiTheme="majorBidi" w:cstheme="majorBidi"/>
          <w:sz w:val="30"/>
          <w:szCs w:val="30"/>
          <w:cs/>
        </w:rPr>
        <w:t xml:space="preserve">) กฎระเบียบและประกาศคณะกรรมการกำกับหลักทรัพย์และตลาดหลักทรัพย์ที่เกี่ยวข้อง </w:t>
      </w:r>
    </w:p>
    <w:p w:rsidR="00C12602" w:rsidRPr="005C1026" w:rsidRDefault="00C12602" w:rsidP="004A68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6"/>
          <w:szCs w:val="26"/>
        </w:rPr>
      </w:pPr>
    </w:p>
    <w:p w:rsidR="004A426E" w:rsidRPr="004A426E" w:rsidRDefault="00610259" w:rsidP="003D3FE5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  <w:lang w:bidi="th-TH"/>
        </w:rPr>
      </w:pPr>
      <w:r w:rsidRPr="007766A8">
        <w:rPr>
          <w:rFonts w:ascii="Angsana New" w:hAnsi="Angsana New" w:hint="cs"/>
          <w:sz w:val="30"/>
          <w:szCs w:val="30"/>
          <w:cs/>
          <w:lang w:bidi="th-TH"/>
        </w:rPr>
        <w:t>สภาวิชาชีพบัญชีได้ออกและปรับปรุงมาตรฐานการรายงานทางการเงินหลายฉบับ</w:t>
      </w:r>
      <w:r w:rsidRPr="007766A8">
        <w:rPr>
          <w:rFonts w:ascii="Angsana New" w:hAnsi="Angsana New"/>
          <w:sz w:val="30"/>
          <w:szCs w:val="30"/>
        </w:rPr>
        <w:t xml:space="preserve"> </w:t>
      </w:r>
      <w:r w:rsidRPr="007766A8">
        <w:rPr>
          <w:rFonts w:ascii="Angsana New" w:hAnsi="Angsana New" w:hint="cs"/>
          <w:sz w:val="30"/>
          <w:szCs w:val="30"/>
          <w:cs/>
          <w:lang w:bidi="th-TH"/>
        </w:rPr>
        <w:t>ซึ่งมีผลบังคับใช้ตั้งแต่รอบระยะเว</w:t>
      </w:r>
      <w:r w:rsidR="00962F5A">
        <w:rPr>
          <w:rFonts w:ascii="Angsana New" w:hAnsi="Angsana New" w:hint="cs"/>
          <w:sz w:val="30"/>
          <w:szCs w:val="30"/>
          <w:cs/>
          <w:lang w:bidi="th-TH"/>
        </w:rPr>
        <w:t>ลาบัญชีที่เริ่มในหรือหลังวันที่</w:t>
      </w:r>
      <w:r w:rsidRPr="007766A8">
        <w:rPr>
          <w:rFonts w:ascii="Angsana New" w:hAnsi="Angsana New" w:hint="cs"/>
          <w:sz w:val="30"/>
          <w:szCs w:val="30"/>
          <w:rtl/>
          <w:cs/>
        </w:rPr>
        <w:t xml:space="preserve">1 </w:t>
      </w:r>
      <w:r w:rsidRPr="003D6AD8">
        <w:rPr>
          <w:rFonts w:ascii="Angsana New" w:hAnsi="Angsana New"/>
          <w:sz w:val="30"/>
          <w:szCs w:val="30"/>
        </w:rPr>
        <w:t xml:space="preserve"> </w:t>
      </w:r>
      <w:r w:rsidRPr="007766A8">
        <w:rPr>
          <w:rFonts w:ascii="Angsana New" w:hAnsi="Angsana New" w:hint="cs"/>
          <w:sz w:val="30"/>
          <w:szCs w:val="30"/>
          <w:cs/>
          <w:lang w:bidi="th-TH"/>
        </w:rPr>
        <w:t xml:space="preserve">มกราคม </w:t>
      </w:r>
      <w:r w:rsidR="00C26FC7">
        <w:rPr>
          <w:rFonts w:ascii="Angsana New" w:hAnsi="Angsana New" w:hint="cs"/>
          <w:sz w:val="30"/>
          <w:szCs w:val="30"/>
        </w:rPr>
        <w:t>25</w:t>
      </w:r>
      <w:r w:rsidR="00C26FC7">
        <w:rPr>
          <w:rFonts w:ascii="Angsana New" w:hAnsi="Angsana New"/>
          <w:sz w:val="30"/>
          <w:szCs w:val="30"/>
        </w:rPr>
        <w:t>6</w:t>
      </w:r>
      <w:r w:rsidR="003D3FE5">
        <w:rPr>
          <w:rFonts w:ascii="Angsana New" w:hAnsi="Angsana New"/>
          <w:sz w:val="30"/>
          <w:szCs w:val="30"/>
        </w:rPr>
        <w:t>1</w:t>
      </w:r>
      <w:r w:rsidRPr="003D6AD8">
        <w:rPr>
          <w:rFonts w:ascii="Angsana New" w:hAnsi="Angsana New"/>
          <w:sz w:val="30"/>
          <w:szCs w:val="30"/>
        </w:rPr>
        <w:t xml:space="preserve"> </w:t>
      </w:r>
      <w:r w:rsidR="004A426E" w:rsidRPr="004A426E">
        <w:rPr>
          <w:rFonts w:ascii="Angsana New" w:hAnsi="Angsana New"/>
          <w:sz w:val="30"/>
          <w:szCs w:val="30"/>
          <w:cs/>
          <w:lang w:bidi="th-TH"/>
        </w:rPr>
        <w:t>การถือ</w:t>
      </w:r>
      <w:r w:rsidRPr="007766A8">
        <w:rPr>
          <w:rFonts w:ascii="Angsana New" w:hAnsi="Angsana New" w:hint="cs"/>
          <w:sz w:val="30"/>
          <w:szCs w:val="30"/>
          <w:cs/>
          <w:lang w:bidi="th-TH"/>
        </w:rPr>
        <w:t>ปฏิบัติตามมาตรฐานการรายงานทางการเงินที่ออกและปรับปรุงใหม่นั้น มีผลให้เกิดการเปลี่ยนแปลงนโยบายการบัญชีของกลุ่มบริษัท</w:t>
      </w:r>
      <w:r w:rsidRPr="007766A8">
        <w:rPr>
          <w:rFonts w:ascii="Angsana New" w:hAnsi="Angsana New"/>
          <w:sz w:val="30"/>
          <w:szCs w:val="30"/>
          <w:cs/>
          <w:lang w:bidi="th-TH"/>
        </w:rPr>
        <w:t>ในบางเรื่อง</w:t>
      </w:r>
      <w:r w:rsidRPr="007766A8">
        <w:rPr>
          <w:rFonts w:ascii="Angsana New" w:hAnsi="Angsana New"/>
          <w:sz w:val="30"/>
          <w:szCs w:val="30"/>
        </w:rPr>
        <w:t xml:space="preserve"> </w:t>
      </w:r>
      <w:r w:rsidR="004A426E" w:rsidRPr="004A426E">
        <w:rPr>
          <w:rFonts w:ascii="Angsana New" w:hAnsi="Angsana New"/>
          <w:sz w:val="30"/>
          <w:szCs w:val="30"/>
          <w:cs/>
          <w:lang w:bidi="th-TH"/>
        </w:rPr>
        <w:t>ทั้งนี้การเปลี่ยนแปลงดังกล่าวไม่มีผลกระทบอย่างเป็นสาระสำคัญต่องบการเงิน</w:t>
      </w:r>
    </w:p>
    <w:p w:rsidR="004A426E" w:rsidRPr="005C1026" w:rsidRDefault="004A426E" w:rsidP="003D3FE5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26"/>
          <w:szCs w:val="26"/>
          <w:lang w:bidi="th-TH"/>
        </w:rPr>
      </w:pPr>
    </w:p>
    <w:p w:rsidR="00300ED9" w:rsidRPr="00A54670" w:rsidRDefault="007D35DA" w:rsidP="003D3FE5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D35DA">
        <w:rPr>
          <w:rFonts w:asciiTheme="majorBidi" w:hAnsiTheme="majorBidi"/>
          <w:sz w:val="30"/>
          <w:szCs w:val="30"/>
          <w:cs/>
          <w:lang w:bidi="th-TH"/>
        </w:rPr>
        <w:t>นอกเหนือจากมาตรฐานการรายงานทางการเงินที่ออกและปรับปรุงใหม่ข้างต้น สภาวิชาชีพบัญชีได้ออกและปรับปรุงมาตรฐานการรายงานทางการเงินซึ่งยังไม่มีผลบังคับในปัจจุบันและ</w:t>
      </w:r>
      <w:r>
        <w:rPr>
          <w:rFonts w:asciiTheme="majorBidi" w:hAnsiTheme="majorBidi"/>
          <w:sz w:val="30"/>
          <w:szCs w:val="30"/>
          <w:cs/>
          <w:lang w:bidi="th-TH"/>
        </w:rPr>
        <w:t>กลุ่มบริษัท</w:t>
      </w:r>
      <w:r w:rsidRPr="007D35DA">
        <w:rPr>
          <w:rFonts w:asciiTheme="majorBidi" w:hAnsiTheme="majorBidi"/>
          <w:sz w:val="30"/>
          <w:szCs w:val="30"/>
          <w:cs/>
          <w:lang w:bidi="th-TH"/>
        </w:rPr>
        <w:t>ไม่ได้ใช้มาตรฐานการรายงานทางการเงินดังกล่าวในการจัดทำง</w:t>
      </w:r>
      <w:r>
        <w:rPr>
          <w:rFonts w:asciiTheme="majorBidi" w:hAnsiTheme="majorBidi"/>
          <w:sz w:val="30"/>
          <w:szCs w:val="30"/>
          <w:cs/>
          <w:lang w:bidi="th-TH"/>
        </w:rPr>
        <w:t>บการเงินก่อนวันที่มีผลบังคับใช้</w:t>
      </w:r>
      <w:r w:rsidRPr="007D35DA">
        <w:rPr>
          <w:rFonts w:asciiTheme="majorBidi" w:hAnsiTheme="majorBidi"/>
          <w:sz w:val="30"/>
          <w:szCs w:val="30"/>
          <w:cs/>
          <w:lang w:bidi="th-TH"/>
        </w:rPr>
        <w:t xml:space="preserve"> มาตรฐานการรายงานทางการเงินที่ออกและปรับปรุงใหม่ที่เกี่ยวกับการดำ</w:t>
      </w:r>
      <w:r>
        <w:rPr>
          <w:rFonts w:asciiTheme="majorBidi" w:hAnsiTheme="majorBidi"/>
          <w:sz w:val="30"/>
          <w:szCs w:val="30"/>
          <w:cs/>
          <w:lang w:bidi="th-TH"/>
        </w:rPr>
        <w:t>เนินงานของกลุ่มบริษัท</w:t>
      </w:r>
      <w:r w:rsidRPr="007D35DA">
        <w:rPr>
          <w:rFonts w:asciiTheme="majorBidi" w:hAnsiTheme="majorBidi"/>
          <w:sz w:val="30"/>
          <w:szCs w:val="30"/>
          <w:cs/>
          <w:lang w:bidi="th-TH"/>
        </w:rPr>
        <w:t xml:space="preserve">ได้เปิดเผยในหมายเหตุข้อ </w:t>
      </w:r>
      <w:r>
        <w:rPr>
          <w:rFonts w:asciiTheme="majorBidi" w:hAnsiTheme="majorBidi"/>
          <w:sz w:val="30"/>
          <w:szCs w:val="30"/>
          <w:lang w:bidi="th-TH"/>
        </w:rPr>
        <w:t>3</w:t>
      </w:r>
      <w:r w:rsidR="00EE149E">
        <w:rPr>
          <w:rFonts w:asciiTheme="majorBidi" w:hAnsiTheme="majorBidi"/>
          <w:sz w:val="30"/>
          <w:szCs w:val="30"/>
          <w:lang w:bidi="th-TH"/>
        </w:rPr>
        <w:t>4</w:t>
      </w:r>
    </w:p>
    <w:p w:rsidR="00E6478E" w:rsidRPr="003D3FE5" w:rsidRDefault="00E6478E" w:rsidP="0061025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/>
        <w:contextualSpacing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D3FE5">
        <w:rPr>
          <w:rFonts w:asciiTheme="majorBidi" w:hAnsiTheme="majorBidi" w:cstheme="majorBidi"/>
          <w:b/>
          <w:bCs/>
          <w:i/>
          <w:iCs/>
          <w:sz w:val="30"/>
          <w:szCs w:val="30"/>
        </w:rPr>
        <w:lastRenderedPageBreak/>
        <w:t>(</w:t>
      </w:r>
      <w:r w:rsidRPr="003D3FE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ข</w:t>
      </w:r>
      <w:r w:rsidRPr="003D3FE5">
        <w:rPr>
          <w:rFonts w:asciiTheme="majorBidi" w:hAnsiTheme="majorBidi" w:cstheme="majorBidi"/>
          <w:b/>
          <w:bCs/>
          <w:i/>
          <w:iCs/>
          <w:sz w:val="30"/>
          <w:szCs w:val="30"/>
        </w:rPr>
        <w:t>)</w:t>
      </w:r>
      <w:r w:rsidRPr="003D3FE5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Pr="003D3FE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เกณฑ์การวัดมูลค่า</w:t>
      </w:r>
      <w:r w:rsidRPr="003D3FE5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</w:p>
    <w:p w:rsidR="00610259" w:rsidRPr="005C1026" w:rsidRDefault="00610259" w:rsidP="005C102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630FD0" w:rsidRPr="005C1026" w:rsidRDefault="00E6478E" w:rsidP="00636E4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C1026">
        <w:rPr>
          <w:rFonts w:asciiTheme="majorBidi" w:hAnsiTheme="majorBidi" w:cstheme="majorBidi"/>
          <w:sz w:val="30"/>
          <w:szCs w:val="30"/>
          <w:cs/>
        </w:rPr>
        <w:t xml:space="preserve">งบการเงินนี้จัดทำขึ้นโดยถือหลักเกณฑ์การบันทึกตามราคาทุนเดิม </w:t>
      </w:r>
      <w:r w:rsidR="00995CCE" w:rsidRPr="005C1026">
        <w:rPr>
          <w:rFonts w:asciiTheme="majorBidi" w:hAnsiTheme="majorBidi" w:cstheme="majorBidi"/>
          <w:sz w:val="30"/>
          <w:szCs w:val="30"/>
          <w:cs/>
        </w:rPr>
        <w:t>ยกเว้นรายการดังต่อไปนี้</w:t>
      </w:r>
    </w:p>
    <w:p w:rsidR="00995CCE" w:rsidRPr="005C1026" w:rsidRDefault="00995CCE" w:rsidP="00636E4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0" w:type="auto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87"/>
        <w:gridCol w:w="4494"/>
      </w:tblGrid>
      <w:tr w:rsidR="00995CCE" w:rsidRPr="005C1026" w:rsidTr="00D20621">
        <w:tc>
          <w:tcPr>
            <w:tcW w:w="4587" w:type="dxa"/>
          </w:tcPr>
          <w:p w:rsidR="00995CCE" w:rsidRPr="005C1026" w:rsidRDefault="00251E16" w:rsidP="00686F5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C10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</w:t>
            </w:r>
            <w:r w:rsidR="00995CCE" w:rsidRPr="005C10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</w:t>
            </w:r>
          </w:p>
        </w:tc>
        <w:tc>
          <w:tcPr>
            <w:tcW w:w="4494" w:type="dxa"/>
          </w:tcPr>
          <w:p w:rsidR="00995CCE" w:rsidRPr="005C1026" w:rsidRDefault="00995CCE" w:rsidP="00686F5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C10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เกณฑ์การวัดมูลค่า</w:t>
            </w:r>
          </w:p>
        </w:tc>
      </w:tr>
      <w:tr w:rsidR="00EE149E" w:rsidRPr="005C1026" w:rsidTr="00D20621">
        <w:tc>
          <w:tcPr>
            <w:tcW w:w="4587" w:type="dxa"/>
          </w:tcPr>
          <w:p w:rsidR="00EE149E" w:rsidRPr="007C1225" w:rsidRDefault="00CA2B4C" w:rsidP="00EE149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jc w:val="both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ascii="Times New Roman" w:hAnsi="Times New Roman" w:hint="cs"/>
                <w:sz w:val="30"/>
                <w:szCs w:val="30"/>
                <w:cs/>
              </w:rPr>
              <w:t xml:space="preserve">  </w:t>
            </w:r>
            <w:r w:rsidR="00EE149E" w:rsidRPr="007C1225">
              <w:rPr>
                <w:rFonts w:ascii="Times New Roman" w:hAnsi="Times New Roman" w:hint="cs"/>
                <w:sz w:val="30"/>
                <w:szCs w:val="30"/>
                <w:cs/>
              </w:rPr>
              <w:t>เงินลงทุน</w:t>
            </w:r>
            <w:r w:rsidR="00EE149E" w:rsidRPr="007C1225">
              <w:rPr>
                <w:rFonts w:ascii="Times New Roman" w:hAnsi="Times New Roman"/>
                <w:sz w:val="30"/>
                <w:szCs w:val="30"/>
                <w:cs/>
              </w:rPr>
              <w:t>เผื่อขาย</w:t>
            </w:r>
          </w:p>
        </w:tc>
        <w:tc>
          <w:tcPr>
            <w:tcW w:w="4494" w:type="dxa"/>
          </w:tcPr>
          <w:p w:rsidR="00EE149E" w:rsidRPr="007C1225" w:rsidRDefault="00EE149E" w:rsidP="00EE149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both"/>
              <w:rPr>
                <w:rFonts w:ascii="Times New Roman" w:hAnsi="Times New Roman"/>
                <w:sz w:val="30"/>
                <w:szCs w:val="30"/>
              </w:rPr>
            </w:pPr>
            <w:r w:rsidRPr="007C1225">
              <w:rPr>
                <w:rFonts w:ascii="Times New Roman" w:hAnsi="Times New Roman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EE149E" w:rsidRPr="005C1026" w:rsidTr="00D20621">
        <w:tc>
          <w:tcPr>
            <w:tcW w:w="4587" w:type="dxa"/>
          </w:tcPr>
          <w:p w:rsidR="00EE149E" w:rsidRPr="005C1026" w:rsidRDefault="00EE149E" w:rsidP="00EE149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C1026">
              <w:rPr>
                <w:rFonts w:asciiTheme="majorBidi" w:hAnsiTheme="majorBidi" w:cstheme="majorBidi"/>
                <w:i/>
                <w:sz w:val="30"/>
                <w:szCs w:val="30"/>
                <w:cs/>
              </w:rPr>
              <w:t xml:space="preserve">  หนี้สินผลประโยชน์ที่กำหนดไว้</w:t>
            </w:r>
          </w:p>
        </w:tc>
        <w:tc>
          <w:tcPr>
            <w:tcW w:w="4494" w:type="dxa"/>
          </w:tcPr>
          <w:p w:rsidR="00EE149E" w:rsidRPr="005C1026" w:rsidRDefault="00EE149E" w:rsidP="00D2355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3" w:hanging="18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C1026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มูลค่าปัจจุบันของภาระผูกพันตามผลประโยชน์ที่กำหนดไว้</w:t>
            </w:r>
            <w:r w:rsidR="00D2355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C1026">
              <w:rPr>
                <w:rFonts w:asciiTheme="majorBidi" w:hAnsiTheme="majorBidi" w:cstheme="majorBidi"/>
                <w:sz w:val="30"/>
                <w:szCs w:val="30"/>
                <w:cs/>
              </w:rPr>
              <w:t>ซึ่งได้เปิดเผยในหมายเหตุข้อ</w:t>
            </w:r>
            <w:r w:rsidRPr="005C1026">
              <w:rPr>
                <w:rFonts w:asciiTheme="majorBidi" w:hAnsiTheme="majorBidi" w:cstheme="majorBidi"/>
                <w:sz w:val="30"/>
                <w:szCs w:val="30"/>
              </w:rPr>
              <w:t xml:space="preserve"> 3 (</w:t>
            </w:r>
            <w:r w:rsidR="00E6702B" w:rsidRPr="00E6702B">
              <w:rPr>
                <w:rFonts w:asciiTheme="majorBidi" w:hAnsiTheme="majorBidi"/>
                <w:sz w:val="30"/>
                <w:szCs w:val="30"/>
                <w:cs/>
              </w:rPr>
              <w:t>ฐ</w:t>
            </w:r>
            <w:r w:rsidRPr="005C102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</w:tbl>
    <w:p w:rsidR="003D3FE5" w:rsidRPr="005C1026" w:rsidRDefault="003D3FE5" w:rsidP="00636E4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/>
        <w:contextualSpacing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:rsidR="00E6478E" w:rsidRPr="003D3FE5" w:rsidRDefault="00E6478E" w:rsidP="00636E4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/>
        <w:contextualSpacing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D3FE5">
        <w:rPr>
          <w:rFonts w:asciiTheme="majorBidi" w:hAnsiTheme="majorBidi" w:cstheme="majorBidi"/>
          <w:b/>
          <w:bCs/>
          <w:i/>
          <w:iCs/>
          <w:sz w:val="30"/>
          <w:szCs w:val="30"/>
        </w:rPr>
        <w:t>(</w:t>
      </w:r>
      <w:r w:rsidRPr="003D3FE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</w:t>
      </w:r>
      <w:r w:rsidRPr="003D3FE5">
        <w:rPr>
          <w:rFonts w:asciiTheme="majorBidi" w:hAnsiTheme="majorBidi" w:cstheme="majorBidi"/>
          <w:b/>
          <w:bCs/>
          <w:i/>
          <w:iCs/>
          <w:sz w:val="30"/>
          <w:szCs w:val="30"/>
        </w:rPr>
        <w:t>)</w:t>
      </w:r>
      <w:r w:rsidRPr="003D3FE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สกุลเงินที่</w:t>
      </w:r>
      <w:r w:rsidR="00784DD7" w:rsidRPr="003D3FE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ใช้ในการดำเนินงานและ</w:t>
      </w:r>
      <w:r w:rsidRPr="003D3FE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นำเสนองบการเงิน</w:t>
      </w:r>
    </w:p>
    <w:p w:rsidR="00E6478E" w:rsidRPr="003D3FE5" w:rsidRDefault="00E6478E" w:rsidP="003D3FE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254F57" w:rsidRPr="003D3FE5" w:rsidRDefault="00254F57" w:rsidP="00254F5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D3FE5">
        <w:rPr>
          <w:rFonts w:asciiTheme="majorBidi" w:hAnsiTheme="majorBidi" w:cstheme="majorBidi"/>
          <w:sz w:val="30"/>
          <w:szCs w:val="30"/>
          <w:cs/>
        </w:rPr>
        <w:t>งบการเงินนี้จัดทำและแสดงหน่วยเงินตราเป็นเงินบาทซึ่งเป็นสกุลเง</w:t>
      </w:r>
      <w:r w:rsidR="005373DB">
        <w:rPr>
          <w:rFonts w:asciiTheme="majorBidi" w:hAnsiTheme="majorBidi" w:cstheme="majorBidi"/>
          <w:sz w:val="30"/>
          <w:szCs w:val="30"/>
          <w:cs/>
        </w:rPr>
        <w:t>ินที่ใช้ในการดำเนินงานของบริษัท</w:t>
      </w:r>
    </w:p>
    <w:p w:rsidR="008418DB" w:rsidRPr="003D3FE5" w:rsidRDefault="008418DB" w:rsidP="003D3FE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E6478E" w:rsidRPr="003D3FE5" w:rsidRDefault="008418DB" w:rsidP="008418D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D3FE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 </w:t>
      </w:r>
      <w:r w:rsidR="00E6478E" w:rsidRPr="003D3FE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(ง)</w:t>
      </w:r>
      <w:r w:rsidR="00E6478E" w:rsidRPr="003D3FE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การ</w:t>
      </w:r>
      <w:r w:rsidR="00D51A56" w:rsidRPr="003D3FE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ใช้วิจารณญาณ</w:t>
      </w:r>
      <w:r w:rsidR="00E6478E" w:rsidRPr="003D3FE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และ</w:t>
      </w:r>
      <w:r w:rsidR="00D51A56" w:rsidRPr="003D3FE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การประมาณการ</w:t>
      </w:r>
    </w:p>
    <w:p w:rsidR="008418DB" w:rsidRPr="003D3FE5" w:rsidRDefault="008418DB" w:rsidP="003D3FE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5373DB" w:rsidRPr="007C1225" w:rsidRDefault="005373DB" w:rsidP="005373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/>
        <w:jc w:val="thaiDistribute"/>
        <w:rPr>
          <w:rFonts w:ascii="Angsana New" w:hAnsi="Angsana New"/>
          <w:sz w:val="30"/>
          <w:szCs w:val="30"/>
        </w:rPr>
      </w:pPr>
      <w:r w:rsidRPr="007C1225">
        <w:rPr>
          <w:rFonts w:ascii="Angsana New" w:hAnsi="Angsana New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ผู้บริหารต้องใช้วิจารณญาณ การประมาณและข้อสมมติหลายประการ ซึ่งมีผลกระทบต่อการกำหนดนโยบายการบัญชีและการรายงานจำนวนเงินที่เกี่ยวกับ สินทรัพย์ หนี้สิน รายได้ และค่าใช้จ่าย ผลที่เกิดขึ้นจริงอาจแตกต่างจากที่ประมาณไว้</w:t>
      </w:r>
    </w:p>
    <w:p w:rsidR="005373DB" w:rsidRPr="007C1225" w:rsidRDefault="005373DB" w:rsidP="005373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5373DB" w:rsidRPr="007C1225" w:rsidRDefault="005373DB" w:rsidP="005373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C1225">
        <w:rPr>
          <w:rFonts w:ascii="Angsana New" w:hAnsi="Angsana New"/>
          <w:sz w:val="30"/>
          <w:szCs w:val="30"/>
          <w:cs/>
        </w:rPr>
        <w:t>ประมาณการและข้อสมมติที่ใช้ในการจัดทำงบการเงินจะได้รับการทบทวนอย่างต่อเนื่อง การปรับประมาณการทางบัญชีจะบันทึก</w:t>
      </w:r>
      <w:r w:rsidRPr="007C1225">
        <w:rPr>
          <w:rFonts w:ascii="Angsana New" w:hAnsi="Angsana New" w:hint="cs"/>
          <w:sz w:val="30"/>
          <w:szCs w:val="30"/>
          <w:cs/>
        </w:rPr>
        <w:t>โดยวิธีเปลี่ยนทันทีเป็นต้นไป</w:t>
      </w:r>
    </w:p>
    <w:p w:rsidR="005373DB" w:rsidRPr="007C1225" w:rsidRDefault="005373DB" w:rsidP="005373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5373DB" w:rsidRPr="00DA03D8" w:rsidRDefault="005373DB" w:rsidP="005373D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contextualSpacing/>
        <w:jc w:val="thaiDistribute"/>
        <w:rPr>
          <w:rFonts w:ascii="Angsana New" w:hAnsi="Angsana New"/>
          <w:sz w:val="30"/>
          <w:szCs w:val="30"/>
        </w:rPr>
      </w:pPr>
      <w:r w:rsidRPr="00DA03D8">
        <w:rPr>
          <w:rFonts w:ascii="Angsana New" w:hAnsi="Angsana New" w:hint="cs"/>
          <w:sz w:val="30"/>
          <w:szCs w:val="30"/>
          <w:cs/>
        </w:rPr>
        <w:t>ข้อ</w:t>
      </w:r>
      <w:r w:rsidRPr="00DA03D8">
        <w:rPr>
          <w:rFonts w:ascii="Angsana New" w:hAnsi="Angsana New"/>
          <w:sz w:val="30"/>
          <w:szCs w:val="30"/>
          <w:cs/>
        </w:rPr>
        <w:t>สมมติและ</w:t>
      </w:r>
      <w:r w:rsidRPr="00DA03D8">
        <w:rPr>
          <w:rFonts w:ascii="Angsana New" w:hAnsi="Angsana New" w:hint="cs"/>
          <w:sz w:val="30"/>
          <w:szCs w:val="30"/>
          <w:cs/>
        </w:rPr>
        <w:t>ความไม่แน่นอนของการ</w:t>
      </w:r>
      <w:r w:rsidRPr="00DA03D8">
        <w:rPr>
          <w:rFonts w:ascii="Angsana New" w:hAnsi="Angsana New"/>
          <w:sz w:val="30"/>
          <w:szCs w:val="30"/>
          <w:cs/>
        </w:rPr>
        <w:t>ประมาณการ</w:t>
      </w:r>
    </w:p>
    <w:p w:rsidR="005373DB" w:rsidRPr="00DA03D8" w:rsidRDefault="005373DB" w:rsidP="005373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5373DB" w:rsidRPr="00DA03D8" w:rsidRDefault="005373DB" w:rsidP="005373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DA03D8">
        <w:rPr>
          <w:rFonts w:ascii="Angsana New" w:hAnsi="Angsana New"/>
          <w:sz w:val="30"/>
          <w:szCs w:val="30"/>
          <w:cs/>
        </w:rPr>
        <w:t>ข้อมูลเกี่ยวกับ</w:t>
      </w:r>
      <w:r w:rsidRPr="00DA03D8">
        <w:rPr>
          <w:rFonts w:ascii="Angsana New" w:hAnsi="Angsana New" w:hint="cs"/>
          <w:sz w:val="30"/>
          <w:szCs w:val="30"/>
          <w:cs/>
        </w:rPr>
        <w:t>ข้อ</w:t>
      </w:r>
      <w:r w:rsidRPr="00DA03D8">
        <w:rPr>
          <w:rFonts w:ascii="Angsana New" w:hAnsi="Angsana New"/>
          <w:sz w:val="30"/>
          <w:szCs w:val="30"/>
          <w:cs/>
        </w:rPr>
        <w:t>สมมติและความไม่แน่นอน</w:t>
      </w:r>
      <w:r w:rsidRPr="00DA03D8">
        <w:rPr>
          <w:rFonts w:ascii="Angsana New" w:hAnsi="Angsana New" w:hint="cs"/>
          <w:sz w:val="30"/>
          <w:szCs w:val="30"/>
          <w:cs/>
        </w:rPr>
        <w:t>ของ</w:t>
      </w:r>
      <w:r w:rsidRPr="00DA03D8">
        <w:rPr>
          <w:rFonts w:ascii="Angsana New" w:hAnsi="Angsana New"/>
          <w:sz w:val="30"/>
          <w:szCs w:val="30"/>
          <w:cs/>
        </w:rPr>
        <w:t>การประมาณ</w:t>
      </w:r>
      <w:r w:rsidRPr="00DA03D8">
        <w:rPr>
          <w:rFonts w:ascii="Angsana New" w:hAnsi="Angsana New" w:hint="cs"/>
          <w:sz w:val="30"/>
          <w:szCs w:val="30"/>
          <w:cs/>
        </w:rPr>
        <w:t>การ</w:t>
      </w:r>
      <w:r w:rsidRPr="00DA03D8">
        <w:rPr>
          <w:rFonts w:ascii="Angsana New" w:hAnsi="Angsana New"/>
          <w:sz w:val="30"/>
          <w:szCs w:val="30"/>
          <w:cs/>
        </w:rPr>
        <w:t>ที่สำคัญ</w:t>
      </w:r>
      <w:r w:rsidRPr="00DA03D8">
        <w:rPr>
          <w:rFonts w:ascii="Angsana New" w:hAnsi="Angsana New" w:hint="cs"/>
          <w:sz w:val="30"/>
          <w:szCs w:val="30"/>
          <w:cs/>
        </w:rPr>
        <w:t>ซึ่งมีความเสี่ยงอย่างมีนัยสำคัญ</w:t>
      </w:r>
      <w:r>
        <w:rPr>
          <w:rFonts w:ascii="Angsana New" w:hAnsi="Angsana New" w:hint="cs"/>
          <w:sz w:val="30"/>
          <w:szCs w:val="30"/>
          <w:cs/>
        </w:rPr>
        <w:t>ที่</w:t>
      </w:r>
      <w:r w:rsidRPr="00DA03D8">
        <w:rPr>
          <w:rFonts w:ascii="Angsana New" w:hAnsi="Angsana New" w:hint="cs"/>
          <w:sz w:val="30"/>
          <w:szCs w:val="30"/>
          <w:cs/>
        </w:rPr>
        <w:t>เป็นเหตุให้ต้องมีก</w:t>
      </w:r>
      <w:r w:rsidRPr="00DA03D8">
        <w:rPr>
          <w:rFonts w:ascii="Angsana New" w:hAnsi="Angsana New"/>
          <w:sz w:val="30"/>
          <w:szCs w:val="30"/>
          <w:cs/>
        </w:rPr>
        <w:t>าร</w:t>
      </w:r>
      <w:r w:rsidRPr="00DA03D8">
        <w:rPr>
          <w:rFonts w:ascii="Angsana New" w:hAnsi="Angsana New" w:hint="cs"/>
          <w:sz w:val="30"/>
          <w:szCs w:val="30"/>
          <w:cs/>
        </w:rPr>
        <w:t>ปรับปรุง</w:t>
      </w:r>
      <w:r>
        <w:rPr>
          <w:rFonts w:ascii="Angsana New" w:hAnsi="Angsana New" w:hint="cs"/>
          <w:sz w:val="30"/>
          <w:szCs w:val="30"/>
          <w:cs/>
        </w:rPr>
        <w:t xml:space="preserve">มูลค่าตามบัญชีของสินทรัพย์และหนี้สินภายในปีบัญชีสิ้นสุดวันที่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sz w:val="30"/>
          <w:szCs w:val="30"/>
        </w:rPr>
        <w:t>2562</w:t>
      </w:r>
      <w:r w:rsidRPr="00DA03D8">
        <w:rPr>
          <w:rFonts w:ascii="Angsana New" w:hAnsi="Angsana New" w:hint="cs"/>
          <w:sz w:val="30"/>
          <w:szCs w:val="30"/>
          <w:cs/>
        </w:rPr>
        <w:t xml:space="preserve"> </w:t>
      </w:r>
      <w:r w:rsidRPr="00DA03D8">
        <w:rPr>
          <w:rFonts w:ascii="Angsana New" w:hAnsi="Angsana New"/>
          <w:sz w:val="30"/>
          <w:szCs w:val="30"/>
          <w:cs/>
        </w:rPr>
        <w:t>ซึ่ง</w:t>
      </w:r>
      <w:r w:rsidRPr="00DA03D8">
        <w:rPr>
          <w:rFonts w:ascii="Angsana New" w:hAnsi="Angsana New" w:hint="cs"/>
          <w:sz w:val="30"/>
          <w:szCs w:val="30"/>
          <w:cs/>
        </w:rPr>
        <w:t>ได้เปิดเผยใน</w:t>
      </w:r>
      <w:r w:rsidRPr="00DA03D8">
        <w:rPr>
          <w:rFonts w:ascii="Angsana New" w:hAnsi="Angsana New"/>
          <w:sz w:val="30"/>
          <w:szCs w:val="30"/>
          <w:cs/>
        </w:rPr>
        <w:t>หมายเหตุประกอบงบการเงินต่อไปนี้</w:t>
      </w:r>
      <w:r w:rsidRPr="00DA03D8">
        <w:rPr>
          <w:rFonts w:ascii="Angsana New" w:hAnsi="Angsana New"/>
          <w:sz w:val="30"/>
          <w:szCs w:val="30"/>
        </w:rPr>
        <w:t xml:space="preserve"> </w:t>
      </w:r>
    </w:p>
    <w:p w:rsidR="005373DB" w:rsidRPr="00DA03D8" w:rsidRDefault="005373DB" w:rsidP="005373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88" w:type="dxa"/>
        <w:tblInd w:w="540" w:type="dxa"/>
        <w:tblLook w:val="04A0" w:firstRow="1" w:lastRow="0" w:firstColumn="1" w:lastColumn="0" w:noHBand="0" w:noVBand="1"/>
      </w:tblPr>
      <w:tblGrid>
        <w:gridCol w:w="3258"/>
        <w:gridCol w:w="6030"/>
      </w:tblGrid>
      <w:tr w:rsidR="005373DB" w:rsidRPr="00DA03D8" w:rsidTr="0074442F">
        <w:tc>
          <w:tcPr>
            <w:tcW w:w="3258" w:type="dxa"/>
          </w:tcPr>
          <w:p w:rsidR="005373DB" w:rsidRPr="00DA03D8" w:rsidRDefault="005373DB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A03D8">
              <w:rPr>
                <w:rFonts w:ascii="Angsana New" w:hAnsi="Angsana New" w:hint="cs"/>
                <w:sz w:val="30"/>
                <w:szCs w:val="30"/>
                <w:cs/>
              </w:rPr>
              <w:t>หมายเหตุข้อ</w:t>
            </w:r>
            <w:r w:rsidRPr="00DA03D8">
              <w:rPr>
                <w:rFonts w:ascii="Angsana New" w:hAnsi="Angsana New"/>
                <w:sz w:val="30"/>
                <w:szCs w:val="30"/>
              </w:rPr>
              <w:t xml:space="preserve">  6</w:t>
            </w:r>
          </w:p>
        </w:tc>
        <w:tc>
          <w:tcPr>
            <w:tcW w:w="6030" w:type="dxa"/>
            <w:shd w:val="clear" w:color="auto" w:fill="auto"/>
          </w:tcPr>
          <w:p w:rsidR="005373DB" w:rsidRPr="00DA03D8" w:rsidRDefault="005373DB" w:rsidP="00CD1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A03D8">
              <w:rPr>
                <w:rFonts w:ascii="Angsana New" w:hAnsi="Angsana New" w:hint="cs"/>
                <w:sz w:val="30"/>
                <w:szCs w:val="30"/>
                <w:cs/>
              </w:rPr>
              <w:t>การพิจารณามูลค่าของโครงการอสังหาริมทรัพย์ระหว่างการพัฒนา</w:t>
            </w:r>
            <w:r w:rsidRPr="00DA03D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A03D8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</w:p>
        </w:tc>
      </w:tr>
      <w:tr w:rsidR="005373DB" w:rsidRPr="00DA03D8" w:rsidTr="0074442F">
        <w:tc>
          <w:tcPr>
            <w:tcW w:w="3258" w:type="dxa"/>
          </w:tcPr>
          <w:p w:rsidR="005373DB" w:rsidRPr="00DA03D8" w:rsidRDefault="005373DB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A03D8">
              <w:rPr>
                <w:rFonts w:ascii="Angsana New" w:hAnsi="Angsana New" w:hint="cs"/>
                <w:sz w:val="30"/>
                <w:szCs w:val="30"/>
                <w:cs/>
              </w:rPr>
              <w:t xml:space="preserve">หมายเหตุข้อ  </w:t>
            </w:r>
            <w:r w:rsidRPr="00DA03D8">
              <w:rPr>
                <w:rFonts w:ascii="Angsana New" w:hAnsi="Angsana New"/>
                <w:sz w:val="30"/>
                <w:szCs w:val="30"/>
              </w:rPr>
              <w:t>16</w:t>
            </w:r>
          </w:p>
        </w:tc>
        <w:tc>
          <w:tcPr>
            <w:tcW w:w="6030" w:type="dxa"/>
            <w:shd w:val="clear" w:color="auto" w:fill="auto"/>
          </w:tcPr>
          <w:p w:rsidR="005373DB" w:rsidRPr="00DA03D8" w:rsidRDefault="005373DB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A03D8">
              <w:rPr>
                <w:rFonts w:ascii="Angsana New" w:hAnsi="Angsana New" w:hint="cs"/>
                <w:sz w:val="30"/>
                <w:szCs w:val="30"/>
                <w:cs/>
              </w:rPr>
              <w:t>การวัดมูลค่าภาระผูกพันของโครงการผลประโยชน์</w:t>
            </w:r>
            <w:r w:rsidRPr="00DA03D8">
              <w:rPr>
                <w:rFonts w:ascii="Angsana New" w:hAnsi="Angsana New"/>
                <w:sz w:val="30"/>
                <w:szCs w:val="30"/>
                <w:cs/>
              </w:rPr>
              <w:t>ที่กำหนดไว้เกี่ยวกับ</w:t>
            </w:r>
            <w:r w:rsidRPr="00DA03D8"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DA03D8">
              <w:rPr>
                <w:rFonts w:ascii="Angsana New" w:hAnsi="Angsana New"/>
                <w:sz w:val="30"/>
                <w:szCs w:val="30"/>
                <w:cs/>
              </w:rPr>
              <w:t>ข้อสมมติหลักในการประมาณการตามหลักคณิตศาสตร์ประกันภัย</w:t>
            </w:r>
          </w:p>
        </w:tc>
      </w:tr>
    </w:tbl>
    <w:p w:rsidR="005D22F0" w:rsidRDefault="005D22F0" w:rsidP="008A1A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8A1A5F" w:rsidRPr="00DA03D8" w:rsidRDefault="008A1A5F" w:rsidP="008A1A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DA03D8">
        <w:rPr>
          <w:rFonts w:ascii="Angsana New" w:hAnsi="Angsana New"/>
          <w:i/>
          <w:iCs/>
          <w:sz w:val="30"/>
          <w:szCs w:val="30"/>
          <w:cs/>
        </w:rPr>
        <w:lastRenderedPageBreak/>
        <w:t>การวัดมูลค่ายุติธรรม</w:t>
      </w:r>
      <w:r w:rsidRPr="00DA03D8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</w:t>
      </w:r>
    </w:p>
    <w:p w:rsidR="008A1A5F" w:rsidRPr="00DA03D8" w:rsidRDefault="008A1A5F" w:rsidP="008A1A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1080"/>
        <w:jc w:val="thaiDistribute"/>
        <w:rPr>
          <w:rFonts w:ascii="Angsana New" w:hAnsi="Angsana New"/>
          <w:sz w:val="30"/>
          <w:szCs w:val="30"/>
        </w:rPr>
      </w:pPr>
    </w:p>
    <w:p w:rsidR="008A1A5F" w:rsidRPr="00DA03D8" w:rsidRDefault="008A1A5F" w:rsidP="008A1A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DA03D8">
        <w:rPr>
          <w:rFonts w:ascii="Angsana New" w:hAnsi="Angsana New"/>
          <w:sz w:val="30"/>
          <w:szCs w:val="30"/>
          <w:cs/>
        </w:rPr>
        <w:t>นโยบายการบัญชีและการเปิดเผยข้อมูลของ</w:t>
      </w:r>
      <w:r w:rsidRPr="00DA03D8">
        <w:rPr>
          <w:rFonts w:ascii="Angsana New" w:hAnsi="Angsana New" w:hint="cs"/>
          <w:sz w:val="30"/>
          <w:szCs w:val="30"/>
          <w:cs/>
        </w:rPr>
        <w:t>กลุ่มบริษัทหลายข้อ</w:t>
      </w:r>
      <w:r w:rsidRPr="00DA03D8">
        <w:rPr>
          <w:rFonts w:ascii="Angsana New" w:hAnsi="Angsana New"/>
          <w:sz w:val="30"/>
          <w:szCs w:val="30"/>
          <w:cs/>
        </w:rPr>
        <w:t>กำหนดให้มีการวัดมูลค่ายุติธรรมทั้งสินทรัพย์และหนี้สินทางการเงินและไม่ใช่ทางการเงิน</w:t>
      </w:r>
    </w:p>
    <w:p w:rsidR="008A1A5F" w:rsidRPr="00DA03D8" w:rsidRDefault="008A1A5F" w:rsidP="008A1A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/>
        <w:jc w:val="thaiDistribute"/>
        <w:rPr>
          <w:rFonts w:ascii="Angsana New" w:hAnsi="Angsana New"/>
          <w:sz w:val="30"/>
          <w:szCs w:val="30"/>
          <w:cs/>
        </w:rPr>
      </w:pPr>
    </w:p>
    <w:p w:rsidR="008A1A5F" w:rsidRPr="00DA03D8" w:rsidRDefault="008A1A5F" w:rsidP="008A1A5F">
      <w:pPr>
        <w:pStyle w:val="block"/>
        <w:spacing w:after="0" w:line="240" w:lineRule="atLeast"/>
        <w:ind w:left="540"/>
        <w:jc w:val="thaiDistribute"/>
        <w:rPr>
          <w:sz w:val="30"/>
          <w:szCs w:val="30"/>
        </w:rPr>
      </w:pPr>
      <w:r w:rsidRPr="00DA03D8">
        <w:rPr>
          <w:rFonts w:ascii="Angsana New" w:hAnsi="Angsana New"/>
          <w:sz w:val="30"/>
          <w:szCs w:val="30"/>
          <w:cs/>
          <w:lang w:bidi="th-TH"/>
        </w:rPr>
        <w:t>กลุ่ม</w:t>
      </w:r>
      <w:r w:rsidRPr="00DA03D8">
        <w:rPr>
          <w:rFonts w:ascii="Angsana New" w:hAnsi="Angsana New"/>
          <w:sz w:val="30"/>
          <w:szCs w:val="30"/>
          <w:cs/>
          <w:lang w:val="th-TH" w:bidi="th-TH"/>
        </w:rPr>
        <w:t>บริษัท</w:t>
      </w:r>
      <w:r w:rsidRPr="00DA03D8">
        <w:rPr>
          <w:rFonts w:ascii="Angsana New" w:hAnsi="Angsana New" w:hint="cs"/>
          <w:sz w:val="30"/>
          <w:szCs w:val="30"/>
          <w:cs/>
          <w:lang w:bidi="th-TH"/>
        </w:rPr>
        <w:t>กำหนด</w:t>
      </w:r>
      <w:r w:rsidRPr="00DA03D8">
        <w:rPr>
          <w:rFonts w:ascii="Angsana New" w:hAnsi="Angsana New"/>
          <w:sz w:val="30"/>
          <w:szCs w:val="30"/>
          <w:cs/>
          <w:lang w:bidi="th-TH"/>
        </w:rPr>
        <w:t>กรอบแนวคิดของการควบคุมเกี่ยวกับการวัดมูลค่ายุติธรรม</w:t>
      </w:r>
      <w:r w:rsidRPr="00DA03D8">
        <w:rPr>
          <w:rFonts w:ascii="Angsana New" w:hAnsi="Angsana New"/>
          <w:sz w:val="30"/>
          <w:szCs w:val="30"/>
          <w:lang w:bidi="th-TH"/>
        </w:rPr>
        <w:t xml:space="preserve"> </w:t>
      </w:r>
      <w:r w:rsidRPr="00DA03D8">
        <w:rPr>
          <w:rFonts w:ascii="Angsana New" w:hAnsi="Angsana New"/>
          <w:sz w:val="30"/>
          <w:szCs w:val="30"/>
          <w:cs/>
          <w:lang w:bidi="th-TH"/>
        </w:rPr>
        <w:t>กรอบแนวคิดนี้รวม</w:t>
      </w:r>
      <w:r w:rsidRPr="00DA03D8">
        <w:rPr>
          <w:rFonts w:ascii="Angsana New" w:hAnsi="Angsana New" w:hint="cs"/>
          <w:sz w:val="30"/>
          <w:szCs w:val="30"/>
          <w:cs/>
          <w:lang w:bidi="th-TH"/>
        </w:rPr>
        <w:t>ถึง</w:t>
      </w:r>
      <w:r w:rsidRPr="00DA03D8">
        <w:rPr>
          <w:rFonts w:ascii="Angsana New" w:hAnsi="Angsana New"/>
          <w:sz w:val="30"/>
          <w:szCs w:val="30"/>
          <w:cs/>
          <w:lang w:bidi="th-TH"/>
        </w:rPr>
        <w:t>กลุ่มผู้ประเมินมูลค่าซึ่งมีความรับผิดชอบโดยรวมต่อการวัดมูลค่ายุติธรรมที่</w:t>
      </w:r>
      <w:r w:rsidRPr="00DA03D8">
        <w:rPr>
          <w:rFonts w:ascii="Angsana New" w:hAnsi="Angsana New" w:hint="cs"/>
          <w:sz w:val="30"/>
          <w:szCs w:val="30"/>
          <w:cs/>
          <w:lang w:bidi="th-TH"/>
        </w:rPr>
        <w:t>มีนัย</w:t>
      </w:r>
      <w:r w:rsidRPr="00DA03D8">
        <w:rPr>
          <w:rFonts w:ascii="Angsana New" w:hAnsi="Angsana New"/>
          <w:sz w:val="30"/>
          <w:szCs w:val="30"/>
          <w:cs/>
          <w:lang w:bidi="th-TH"/>
        </w:rPr>
        <w:t>สำคัญ รวมถึง</w:t>
      </w:r>
      <w:r w:rsidRPr="00DA03D8">
        <w:rPr>
          <w:rFonts w:ascii="Angsana New" w:hAnsi="Angsana New" w:hint="cs"/>
          <w:sz w:val="30"/>
          <w:szCs w:val="30"/>
          <w:cs/>
          <w:lang w:bidi="th-TH"/>
        </w:rPr>
        <w:t>การวัด</w:t>
      </w:r>
      <w:r w:rsidRPr="00DA03D8">
        <w:rPr>
          <w:rFonts w:ascii="Angsana New" w:hAnsi="Angsana New"/>
          <w:sz w:val="30"/>
          <w:szCs w:val="30"/>
          <w:cs/>
          <w:lang w:bidi="th-TH"/>
        </w:rPr>
        <w:t xml:space="preserve">มูลค่ายุติธรรมระดับ </w:t>
      </w:r>
      <w:r w:rsidRPr="00DA03D8">
        <w:rPr>
          <w:rFonts w:ascii="Angsana New" w:hAnsi="Angsana New"/>
          <w:sz w:val="30"/>
          <w:szCs w:val="30"/>
          <w:lang w:val="en-US" w:bidi="th-TH"/>
        </w:rPr>
        <w:t xml:space="preserve">3 </w:t>
      </w:r>
      <w:r w:rsidRPr="00DA03D8">
        <w:rPr>
          <w:rFonts w:ascii="Angsana New" w:hAnsi="Angsana New" w:hint="cs"/>
          <w:sz w:val="30"/>
          <w:szCs w:val="30"/>
          <w:cs/>
          <w:lang w:val="en-US" w:bidi="th-TH"/>
        </w:rPr>
        <w:t>และรายงานโดยตรงต่อผู้บริหารสูงสุดทางด้านการเงิน</w:t>
      </w:r>
    </w:p>
    <w:p w:rsidR="008A1A5F" w:rsidRPr="00DA03D8" w:rsidRDefault="008A1A5F" w:rsidP="008A1A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/>
        <w:jc w:val="thaiDistribute"/>
        <w:rPr>
          <w:rFonts w:ascii="Angsana New" w:hAnsi="Angsana New"/>
          <w:sz w:val="30"/>
          <w:szCs w:val="30"/>
        </w:rPr>
      </w:pPr>
    </w:p>
    <w:p w:rsidR="008A1A5F" w:rsidRPr="00DA03D8" w:rsidRDefault="008A1A5F" w:rsidP="008A1A5F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  <w:lang w:bidi="th-TH"/>
        </w:rPr>
      </w:pPr>
      <w:r w:rsidRPr="00DA03D8">
        <w:rPr>
          <w:rFonts w:ascii="Angsana New" w:hAnsi="Angsana New"/>
          <w:sz w:val="30"/>
          <w:szCs w:val="30"/>
          <w:cs/>
          <w:lang w:bidi="th-TH"/>
        </w:rPr>
        <w:t>กลุ่มผู้ประเมินมูลค่า</w:t>
      </w:r>
      <w:r w:rsidRPr="00DA03D8">
        <w:rPr>
          <w:rFonts w:ascii="Angsana New" w:hAnsi="Angsana New" w:hint="cs"/>
          <w:sz w:val="30"/>
          <w:szCs w:val="30"/>
          <w:cs/>
          <w:lang w:bidi="th-TH"/>
        </w:rPr>
        <w:t>มีการ</w:t>
      </w:r>
      <w:r w:rsidRPr="00DA03D8">
        <w:rPr>
          <w:rFonts w:ascii="Angsana New" w:hAnsi="Angsana New"/>
          <w:sz w:val="30"/>
          <w:szCs w:val="30"/>
          <w:cs/>
          <w:lang w:bidi="th-TH"/>
        </w:rPr>
        <w:t>ทบทวนข้อมูลที่</w:t>
      </w:r>
      <w:r w:rsidRPr="00DA03D8">
        <w:rPr>
          <w:rFonts w:ascii="Angsana New" w:hAnsi="Angsana New" w:hint="cs"/>
          <w:sz w:val="30"/>
          <w:szCs w:val="30"/>
          <w:cs/>
          <w:lang w:bidi="th-TH"/>
        </w:rPr>
        <w:t>ไม่สามารถ</w:t>
      </w:r>
      <w:r w:rsidRPr="00DA03D8">
        <w:rPr>
          <w:rFonts w:ascii="Angsana New" w:hAnsi="Angsana New"/>
          <w:sz w:val="30"/>
          <w:szCs w:val="30"/>
          <w:cs/>
          <w:lang w:bidi="th-TH"/>
        </w:rPr>
        <w:t>สังเกตได้ และปรับปรุงการวัดมูลค่าที่</w:t>
      </w:r>
      <w:r w:rsidRPr="00DA03D8">
        <w:rPr>
          <w:rFonts w:ascii="Angsana New" w:hAnsi="Angsana New" w:hint="cs"/>
          <w:sz w:val="30"/>
          <w:szCs w:val="30"/>
          <w:cs/>
          <w:lang w:bidi="th-TH"/>
        </w:rPr>
        <w:t>มีนัย</w:t>
      </w:r>
      <w:r w:rsidRPr="00DA03D8">
        <w:rPr>
          <w:rFonts w:ascii="Angsana New" w:hAnsi="Angsana New"/>
          <w:sz w:val="30"/>
          <w:szCs w:val="30"/>
          <w:cs/>
          <w:lang w:bidi="th-TH"/>
        </w:rPr>
        <w:t xml:space="preserve">สำคัญอย่างสม่ำเสมอ </w:t>
      </w:r>
      <w:r w:rsidRPr="00DA03D8">
        <w:rPr>
          <w:rFonts w:ascii="Angsana New" w:hAnsi="Angsana New" w:hint="cs"/>
          <w:sz w:val="30"/>
          <w:szCs w:val="30"/>
          <w:cs/>
          <w:lang w:bidi="th-TH"/>
        </w:rPr>
        <w:t>หากมีการ</w:t>
      </w:r>
      <w:r w:rsidRPr="00DA03D8">
        <w:rPr>
          <w:rFonts w:ascii="Angsana New" w:hAnsi="Angsana New"/>
          <w:sz w:val="30"/>
          <w:szCs w:val="30"/>
          <w:cs/>
          <w:lang w:bidi="th-TH"/>
        </w:rPr>
        <w:t>ใช้ข้อมูลจากบุคคลที่สามเพื่อวัดมูลค่ายุติธรรม เช่น ราคาจากนายหน้า หรือการตั้งราคา</w:t>
      </w:r>
      <w:r w:rsidRPr="00DA03D8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Pr="00DA03D8">
        <w:rPr>
          <w:rFonts w:ascii="Angsana New" w:hAnsi="Angsana New"/>
          <w:sz w:val="30"/>
          <w:szCs w:val="30"/>
          <w:cs/>
          <w:lang w:bidi="th-TH"/>
        </w:rPr>
        <w:t>กลุ่มผู้ประเมิน</w:t>
      </w:r>
      <w:r w:rsidRPr="00DA03D8">
        <w:rPr>
          <w:rFonts w:ascii="Angsana New" w:hAnsi="Angsana New" w:hint="cs"/>
          <w:sz w:val="30"/>
          <w:szCs w:val="30"/>
          <w:cs/>
          <w:lang w:bidi="th-TH"/>
        </w:rPr>
        <w:t>ได้</w:t>
      </w:r>
      <w:r w:rsidRPr="00DA03D8">
        <w:rPr>
          <w:rFonts w:ascii="Angsana New" w:hAnsi="Angsana New"/>
          <w:sz w:val="30"/>
          <w:szCs w:val="30"/>
          <w:cs/>
          <w:lang w:bidi="th-TH"/>
        </w:rPr>
        <w:t>ประเมินหลักฐานที่ได้มาจากบุคคลที่สาม</w:t>
      </w:r>
      <w:r w:rsidRPr="00DA03D8">
        <w:rPr>
          <w:rFonts w:ascii="Angsana New" w:hAnsi="Angsana New" w:hint="cs"/>
          <w:sz w:val="30"/>
          <w:szCs w:val="30"/>
          <w:cs/>
          <w:lang w:bidi="th-TH"/>
        </w:rPr>
        <w:t>ที่</w:t>
      </w:r>
      <w:r w:rsidRPr="00DA03D8">
        <w:rPr>
          <w:rFonts w:ascii="Angsana New" w:hAnsi="Angsana New"/>
          <w:sz w:val="30"/>
          <w:szCs w:val="30"/>
          <w:cs/>
          <w:lang w:bidi="th-TH"/>
        </w:rPr>
        <w:t>สนับสนุนข้อสรุป</w:t>
      </w:r>
      <w:r w:rsidRPr="00DA03D8">
        <w:rPr>
          <w:rFonts w:ascii="Angsana New" w:hAnsi="Angsana New" w:hint="cs"/>
          <w:sz w:val="30"/>
          <w:szCs w:val="30"/>
          <w:cs/>
          <w:lang w:bidi="th-TH"/>
        </w:rPr>
        <w:t>เกี่ยวกับ</w:t>
      </w:r>
      <w:r w:rsidRPr="00DA03D8">
        <w:rPr>
          <w:rFonts w:ascii="Angsana New" w:hAnsi="Angsana New"/>
          <w:sz w:val="30"/>
          <w:szCs w:val="30"/>
          <w:cs/>
          <w:lang w:bidi="th-TH"/>
        </w:rPr>
        <w:t>การวัดมูลค่ารวมถึง</w:t>
      </w:r>
      <w:r w:rsidRPr="00DA03D8">
        <w:rPr>
          <w:rFonts w:ascii="Angsana New" w:hAnsi="Angsana New" w:hint="cs"/>
          <w:sz w:val="30"/>
          <w:szCs w:val="30"/>
          <w:cs/>
          <w:lang w:bidi="th-TH"/>
        </w:rPr>
        <w:t>การจัด</w:t>
      </w:r>
      <w:r w:rsidRPr="00DA03D8">
        <w:rPr>
          <w:rFonts w:ascii="Angsana New" w:hAnsi="Angsana New"/>
          <w:sz w:val="30"/>
          <w:szCs w:val="30"/>
          <w:cs/>
          <w:lang w:bidi="th-TH"/>
        </w:rPr>
        <w:t>ลำดับชั้น</w:t>
      </w:r>
      <w:r w:rsidRPr="00DA03D8">
        <w:rPr>
          <w:rFonts w:ascii="Angsana New" w:hAnsi="Angsana New" w:hint="cs"/>
          <w:sz w:val="30"/>
          <w:szCs w:val="30"/>
          <w:cs/>
          <w:lang w:bidi="th-TH"/>
        </w:rPr>
        <w:t>ของ</w:t>
      </w:r>
      <w:r w:rsidRPr="00DA03D8">
        <w:rPr>
          <w:rFonts w:ascii="Angsana New" w:hAnsi="Angsana New"/>
          <w:sz w:val="30"/>
          <w:szCs w:val="30"/>
          <w:cs/>
          <w:lang w:bidi="th-TH"/>
        </w:rPr>
        <w:t>มูลค่ายุติธรรม</w:t>
      </w:r>
      <w:r w:rsidRPr="00DA03D8">
        <w:rPr>
          <w:rFonts w:ascii="Angsana New" w:hAnsi="Angsana New" w:hint="cs"/>
          <w:sz w:val="30"/>
          <w:szCs w:val="30"/>
          <w:cs/>
          <w:lang w:bidi="th-TH"/>
        </w:rPr>
        <w:t>ว่า</w:t>
      </w:r>
      <w:r w:rsidRPr="00DA03D8">
        <w:rPr>
          <w:rFonts w:ascii="Angsana New" w:hAnsi="Angsana New"/>
          <w:sz w:val="30"/>
          <w:szCs w:val="30"/>
          <w:cs/>
          <w:lang w:bidi="th-TH"/>
        </w:rPr>
        <w:t>เป็นไปตามที่กำหนดไว้ในมาตรฐานการรายงานทางการเงิน</w:t>
      </w:r>
      <w:r w:rsidRPr="00DA03D8">
        <w:rPr>
          <w:rFonts w:ascii="Angsana New" w:hAnsi="Angsana New" w:hint="cs"/>
          <w:sz w:val="30"/>
          <w:szCs w:val="30"/>
          <w:cs/>
          <w:lang w:bidi="th-TH"/>
        </w:rPr>
        <w:t xml:space="preserve">อย่างเหมาะสม </w:t>
      </w:r>
    </w:p>
    <w:p w:rsidR="008A1A5F" w:rsidRPr="00DA03D8" w:rsidRDefault="008A1A5F" w:rsidP="008A1A5F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  <w:lang w:bidi="th-TH"/>
        </w:rPr>
      </w:pPr>
    </w:p>
    <w:p w:rsidR="008A1A5F" w:rsidRPr="00DA03D8" w:rsidRDefault="008A1A5F" w:rsidP="008A1A5F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  <w:lang w:bidi="th-TH"/>
        </w:rPr>
      </w:pPr>
      <w:r w:rsidRPr="00DA03D8">
        <w:rPr>
          <w:rFonts w:ascii="Angsana New" w:hAnsi="Angsana New" w:hint="cs"/>
          <w:sz w:val="30"/>
          <w:szCs w:val="30"/>
          <w:cs/>
          <w:lang w:bidi="th-TH"/>
        </w:rPr>
        <w:t>ประเด็น</w:t>
      </w:r>
      <w:r w:rsidRPr="00DA03D8">
        <w:rPr>
          <w:rFonts w:ascii="Angsana New" w:hAnsi="Angsana New"/>
          <w:sz w:val="30"/>
          <w:szCs w:val="30"/>
          <w:cs/>
          <w:lang w:bidi="th-TH"/>
        </w:rPr>
        <w:t>ปัญหา</w:t>
      </w:r>
      <w:r w:rsidRPr="00DA03D8">
        <w:rPr>
          <w:rFonts w:ascii="Angsana New" w:hAnsi="Angsana New" w:hint="cs"/>
          <w:sz w:val="30"/>
          <w:szCs w:val="30"/>
          <w:cs/>
          <w:lang w:bidi="th-TH"/>
        </w:rPr>
        <w:t>ของการวัดมูลค่าที่มีนัย</w:t>
      </w:r>
      <w:r w:rsidRPr="00DA03D8">
        <w:rPr>
          <w:rFonts w:ascii="Angsana New" w:hAnsi="Angsana New"/>
          <w:sz w:val="30"/>
          <w:szCs w:val="30"/>
          <w:cs/>
          <w:lang w:bidi="th-TH"/>
        </w:rPr>
        <w:t>สำคัญ</w:t>
      </w:r>
      <w:r w:rsidRPr="00DA03D8">
        <w:rPr>
          <w:rFonts w:ascii="Angsana New" w:hAnsi="Angsana New" w:hint="cs"/>
          <w:sz w:val="30"/>
          <w:szCs w:val="30"/>
          <w:cs/>
          <w:lang w:bidi="th-TH"/>
        </w:rPr>
        <w:t>จะถูกรายงาน</w:t>
      </w:r>
      <w:r w:rsidRPr="00DA03D8">
        <w:rPr>
          <w:rFonts w:ascii="Angsana New" w:hAnsi="Angsana New"/>
          <w:sz w:val="30"/>
          <w:szCs w:val="30"/>
          <w:cs/>
          <w:lang w:bidi="th-TH"/>
        </w:rPr>
        <w:t>ต่อคณะกรรมการตรวจสอบของกลุ่มบริษัท</w:t>
      </w:r>
    </w:p>
    <w:p w:rsidR="008A1A5F" w:rsidRPr="00DA03D8" w:rsidRDefault="008A1A5F" w:rsidP="008A1A5F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  <w:lang w:bidi="th-TH"/>
        </w:rPr>
      </w:pPr>
    </w:p>
    <w:p w:rsidR="008A1A5F" w:rsidRPr="00DA03D8" w:rsidRDefault="008A1A5F" w:rsidP="008A1A5F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DA03D8">
        <w:rPr>
          <w:rFonts w:ascii="Angsana New" w:hAnsi="Angsana New" w:hint="cs"/>
          <w:sz w:val="30"/>
          <w:szCs w:val="30"/>
          <w:cs/>
        </w:rPr>
        <w:t xml:space="preserve">เมื่อวัดมูลค่ายุติธรรมของสินทรัพย์หรือหนี้สิน </w:t>
      </w:r>
      <w:r w:rsidRPr="00DA03D8">
        <w:rPr>
          <w:rFonts w:ascii="Angsana New" w:hAnsi="Angsana New"/>
          <w:sz w:val="30"/>
          <w:szCs w:val="30"/>
          <w:cs/>
        </w:rPr>
        <w:t>กลุ่มบริษัทได้ใช้</w:t>
      </w:r>
      <w:r w:rsidRPr="00DA03D8">
        <w:rPr>
          <w:rFonts w:ascii="Angsana New" w:hAnsi="Angsana New" w:hint="cs"/>
          <w:sz w:val="30"/>
          <w:szCs w:val="30"/>
          <w:cs/>
        </w:rPr>
        <w:t>ข้อมูลที่สามารถสังเกตได้ให้มากที่สุดเท่าที่จะทำได้</w:t>
      </w:r>
      <w:r w:rsidRPr="00DA03D8">
        <w:rPr>
          <w:rFonts w:ascii="Angsana New" w:hAnsi="Angsana New"/>
          <w:sz w:val="30"/>
          <w:szCs w:val="30"/>
          <w:cs/>
        </w:rPr>
        <w:t>มูลค่ายุติธรรมเหล่านี้ถูกจัดประเภท</w:t>
      </w:r>
      <w:r w:rsidRPr="00DA03D8">
        <w:rPr>
          <w:rFonts w:ascii="Angsana New" w:hAnsi="Angsana New" w:hint="cs"/>
          <w:sz w:val="30"/>
          <w:szCs w:val="30"/>
          <w:cs/>
        </w:rPr>
        <w:t>ในแต่ละ</w:t>
      </w:r>
      <w:r w:rsidRPr="00DA03D8">
        <w:rPr>
          <w:rFonts w:ascii="Angsana New" w:hAnsi="Angsana New"/>
          <w:sz w:val="30"/>
          <w:szCs w:val="30"/>
          <w:cs/>
        </w:rPr>
        <w:t>ลำดับชั้น</w:t>
      </w:r>
      <w:r w:rsidRPr="00DA03D8">
        <w:rPr>
          <w:rFonts w:ascii="Angsana New" w:hAnsi="Angsana New" w:hint="cs"/>
          <w:sz w:val="30"/>
          <w:szCs w:val="30"/>
          <w:cs/>
        </w:rPr>
        <w:t>ของ</w:t>
      </w:r>
      <w:r w:rsidRPr="00DA03D8">
        <w:rPr>
          <w:rFonts w:ascii="Angsana New" w:hAnsi="Angsana New"/>
          <w:sz w:val="30"/>
          <w:szCs w:val="30"/>
          <w:cs/>
        </w:rPr>
        <w:t>มูลค่ายุติธรรมตามข้อมูลที่ใช้ในการประเมินมูลค่า</w:t>
      </w:r>
      <w:r w:rsidRPr="00DA03D8">
        <w:rPr>
          <w:rFonts w:ascii="Angsana New" w:hAnsi="Angsana New"/>
          <w:sz w:val="30"/>
          <w:szCs w:val="30"/>
        </w:rPr>
        <w:t xml:space="preserve"> </w:t>
      </w:r>
      <w:r w:rsidRPr="00DA03D8">
        <w:rPr>
          <w:rFonts w:ascii="Angsana New" w:hAnsi="Angsana New" w:hint="cs"/>
          <w:sz w:val="30"/>
          <w:szCs w:val="30"/>
          <w:cs/>
        </w:rPr>
        <w:t>ดังนี้</w:t>
      </w:r>
    </w:p>
    <w:p w:rsidR="008A1A5F" w:rsidRPr="00DA03D8" w:rsidRDefault="008A1A5F" w:rsidP="008A1A5F">
      <w:pPr>
        <w:pStyle w:val="block"/>
        <w:spacing w:after="0" w:line="240" w:lineRule="atLeast"/>
        <w:ind w:left="540"/>
        <w:jc w:val="both"/>
        <w:rPr>
          <w:rFonts w:ascii="Angsana New" w:hAnsi="Angsana New"/>
          <w:sz w:val="30"/>
          <w:szCs w:val="30"/>
          <w:lang w:bidi="th-TH"/>
        </w:rPr>
      </w:pPr>
      <w:r w:rsidRPr="00DA03D8">
        <w:rPr>
          <w:rFonts w:ascii="Angsana New" w:hAnsi="Angsana New" w:hint="cs"/>
          <w:sz w:val="30"/>
          <w:szCs w:val="30"/>
          <w:rtl/>
          <w:cs/>
        </w:rPr>
        <w:t xml:space="preserve"> </w:t>
      </w:r>
    </w:p>
    <w:p w:rsidR="008A1A5F" w:rsidRPr="00DA03D8" w:rsidRDefault="008A1A5F" w:rsidP="008A1A5F">
      <w:pPr>
        <w:pStyle w:val="block"/>
        <w:numPr>
          <w:ilvl w:val="0"/>
          <w:numId w:val="23"/>
        </w:numPr>
        <w:spacing w:after="0" w:line="240" w:lineRule="atLeast"/>
        <w:ind w:left="990" w:right="-7" w:hanging="180"/>
        <w:jc w:val="thaiDistribute"/>
        <w:rPr>
          <w:rFonts w:ascii="Angsana New" w:hAnsi="Angsana New"/>
          <w:sz w:val="30"/>
          <w:szCs w:val="30"/>
          <w:lang w:bidi="th-TH"/>
        </w:rPr>
      </w:pPr>
      <w:r w:rsidRPr="00DA03D8">
        <w:rPr>
          <w:rFonts w:ascii="Angsana New" w:hAnsi="Angsana New"/>
          <w:sz w:val="30"/>
          <w:szCs w:val="30"/>
          <w:cs/>
          <w:lang w:bidi="th-TH"/>
        </w:rPr>
        <w:t xml:space="preserve">ข้อมูลระดับ </w:t>
      </w:r>
      <w:r w:rsidRPr="00DA03D8">
        <w:rPr>
          <w:rFonts w:ascii="Angsana New" w:hAnsi="Angsana New"/>
          <w:sz w:val="30"/>
          <w:szCs w:val="30"/>
          <w:lang w:val="en-US" w:bidi="th-TH"/>
        </w:rPr>
        <w:t xml:space="preserve">1 </w:t>
      </w:r>
      <w:r w:rsidRPr="00DA03D8">
        <w:rPr>
          <w:rFonts w:ascii="Angsana New" w:hAnsi="Angsana New"/>
          <w:sz w:val="30"/>
          <w:szCs w:val="30"/>
          <w:lang w:bidi="th-TH"/>
        </w:rPr>
        <w:t xml:space="preserve"> </w:t>
      </w:r>
      <w:r w:rsidRPr="00DA03D8">
        <w:rPr>
          <w:rFonts w:ascii="Angsana New" w:hAnsi="Angsana New"/>
          <w:sz w:val="30"/>
          <w:szCs w:val="30"/>
          <w:cs/>
          <w:lang w:bidi="th-TH"/>
        </w:rPr>
        <w:t xml:space="preserve">เป็นราคาเสนอซื้อขาย </w:t>
      </w:r>
      <w:r w:rsidRPr="00DA03D8">
        <w:rPr>
          <w:rFonts w:ascii="Angsana New" w:hAnsi="Angsana New"/>
          <w:sz w:val="30"/>
          <w:szCs w:val="30"/>
          <w:lang w:bidi="th-TH"/>
        </w:rPr>
        <w:t>(</w:t>
      </w:r>
      <w:r w:rsidRPr="00DA03D8">
        <w:rPr>
          <w:rFonts w:ascii="Angsana New" w:hAnsi="Angsana New"/>
          <w:sz w:val="30"/>
          <w:szCs w:val="30"/>
          <w:cs/>
          <w:lang w:bidi="th-TH"/>
        </w:rPr>
        <w:t>ไม่</w:t>
      </w:r>
      <w:r w:rsidRPr="00DA03D8">
        <w:rPr>
          <w:rFonts w:ascii="Angsana New" w:hAnsi="Angsana New" w:hint="cs"/>
          <w:sz w:val="30"/>
          <w:szCs w:val="30"/>
          <w:cs/>
          <w:lang w:bidi="th-TH"/>
        </w:rPr>
        <w:t>ต้อง</w:t>
      </w:r>
      <w:r w:rsidRPr="00DA03D8">
        <w:rPr>
          <w:rFonts w:ascii="Angsana New" w:hAnsi="Angsana New"/>
          <w:sz w:val="30"/>
          <w:szCs w:val="30"/>
          <w:cs/>
          <w:lang w:bidi="th-TH"/>
        </w:rPr>
        <w:t>ปรับปรุง</w:t>
      </w:r>
      <w:r w:rsidRPr="00DA03D8">
        <w:rPr>
          <w:rFonts w:ascii="Angsana New" w:hAnsi="Angsana New"/>
          <w:sz w:val="30"/>
          <w:szCs w:val="30"/>
          <w:lang w:bidi="th-TH"/>
        </w:rPr>
        <w:t xml:space="preserve">) </w:t>
      </w:r>
      <w:r w:rsidRPr="00DA03D8">
        <w:rPr>
          <w:rFonts w:ascii="Angsana New" w:hAnsi="Angsana New"/>
          <w:sz w:val="30"/>
          <w:szCs w:val="30"/>
          <w:cs/>
          <w:lang w:bidi="th-TH"/>
        </w:rPr>
        <w:t>ในตลาดที่มีสภาพคล่องสำหรับสินทรัพย์หรือหนี้สินอย่างเดียวกัน</w:t>
      </w:r>
    </w:p>
    <w:p w:rsidR="008A1A5F" w:rsidRPr="00DA03D8" w:rsidRDefault="008A1A5F" w:rsidP="008A1A5F">
      <w:pPr>
        <w:pStyle w:val="block"/>
        <w:numPr>
          <w:ilvl w:val="0"/>
          <w:numId w:val="23"/>
        </w:numPr>
        <w:spacing w:after="0" w:line="240" w:lineRule="atLeast"/>
        <w:ind w:left="990" w:right="-7" w:hanging="180"/>
        <w:jc w:val="thaiDistribute"/>
        <w:rPr>
          <w:rFonts w:ascii="Angsana New" w:hAnsi="Angsana New"/>
          <w:sz w:val="30"/>
          <w:szCs w:val="30"/>
          <w:lang w:bidi="th-TH"/>
        </w:rPr>
      </w:pPr>
      <w:r w:rsidRPr="00DA03D8">
        <w:rPr>
          <w:rFonts w:ascii="Angsana New" w:hAnsi="Angsana New"/>
          <w:sz w:val="30"/>
          <w:szCs w:val="30"/>
          <w:cs/>
          <w:lang w:bidi="th-TH"/>
        </w:rPr>
        <w:t>ข้อมูลระดับ</w:t>
      </w:r>
      <w:r w:rsidRPr="00DA03D8">
        <w:rPr>
          <w:rFonts w:ascii="Angsana New" w:hAnsi="Angsana New"/>
          <w:sz w:val="30"/>
          <w:szCs w:val="30"/>
          <w:lang w:bidi="th-TH"/>
        </w:rPr>
        <w:t xml:space="preserve"> 2  </w:t>
      </w:r>
      <w:r w:rsidRPr="00DA03D8">
        <w:rPr>
          <w:rFonts w:ascii="Angsana New" w:hAnsi="Angsana New"/>
          <w:sz w:val="30"/>
          <w:szCs w:val="30"/>
          <w:cs/>
          <w:lang w:bidi="th-TH"/>
        </w:rPr>
        <w:t>เป็นข้อมูลอื่นที่สังเกตได้โดยตรง</w:t>
      </w:r>
      <w:r w:rsidRPr="00DA03D8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Pr="00DA03D8">
        <w:rPr>
          <w:rFonts w:ascii="Angsana New" w:hAnsi="Angsana New"/>
          <w:sz w:val="30"/>
          <w:szCs w:val="30"/>
          <w:lang w:bidi="th-TH"/>
        </w:rPr>
        <w:t>(</w:t>
      </w:r>
      <w:r w:rsidRPr="00DA03D8">
        <w:rPr>
          <w:rFonts w:ascii="Angsana New" w:hAnsi="Angsana New" w:hint="cs"/>
          <w:sz w:val="30"/>
          <w:szCs w:val="30"/>
          <w:cs/>
          <w:lang w:bidi="th-TH"/>
        </w:rPr>
        <w:t xml:space="preserve">เช่น ราคาขาย) </w:t>
      </w:r>
      <w:r w:rsidRPr="00DA03D8">
        <w:rPr>
          <w:rFonts w:ascii="Angsana New" w:hAnsi="Angsana New"/>
          <w:sz w:val="30"/>
          <w:szCs w:val="30"/>
          <w:cs/>
          <w:lang w:bidi="th-TH"/>
        </w:rPr>
        <w:t>หรือโดยอ้อม</w:t>
      </w:r>
      <w:r w:rsidRPr="00DA03D8">
        <w:rPr>
          <w:rFonts w:ascii="Angsana New" w:hAnsi="Angsana New" w:hint="cs"/>
          <w:sz w:val="30"/>
          <w:szCs w:val="30"/>
          <w:cs/>
          <w:lang w:bidi="th-TH"/>
        </w:rPr>
        <w:t xml:space="preserve"> (เช่น ได้มาจากราคา) </w:t>
      </w:r>
      <w:r w:rsidRPr="00DA03D8">
        <w:rPr>
          <w:rFonts w:ascii="Angsana New" w:hAnsi="Angsana New"/>
          <w:sz w:val="30"/>
          <w:szCs w:val="30"/>
          <w:cs/>
          <w:lang w:bidi="th-TH"/>
        </w:rPr>
        <w:t xml:space="preserve">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DA03D8">
        <w:rPr>
          <w:rFonts w:ascii="Angsana New" w:hAnsi="Angsana New"/>
          <w:sz w:val="30"/>
          <w:szCs w:val="30"/>
          <w:lang w:bidi="th-TH"/>
        </w:rPr>
        <w:t>1</w:t>
      </w:r>
    </w:p>
    <w:p w:rsidR="008A1A5F" w:rsidRPr="00DA03D8" w:rsidRDefault="008A1A5F" w:rsidP="008A1A5F">
      <w:pPr>
        <w:pStyle w:val="block"/>
        <w:numPr>
          <w:ilvl w:val="0"/>
          <w:numId w:val="23"/>
        </w:numPr>
        <w:spacing w:after="0" w:line="240" w:lineRule="atLeast"/>
        <w:ind w:left="990" w:right="-7" w:hanging="180"/>
        <w:jc w:val="thaiDistribute"/>
        <w:rPr>
          <w:rFonts w:ascii="Angsana New" w:hAnsi="Angsana New"/>
          <w:sz w:val="30"/>
          <w:szCs w:val="30"/>
          <w:lang w:bidi="th-TH"/>
        </w:rPr>
      </w:pPr>
      <w:r w:rsidRPr="00DA03D8">
        <w:rPr>
          <w:rFonts w:ascii="Angsana New" w:hAnsi="Angsana New" w:hint="cs"/>
          <w:sz w:val="30"/>
          <w:szCs w:val="30"/>
          <w:cs/>
          <w:lang w:bidi="th-TH"/>
        </w:rPr>
        <w:t>ข้อมูล</w:t>
      </w:r>
      <w:r w:rsidRPr="00DA03D8">
        <w:rPr>
          <w:rFonts w:ascii="Angsana New" w:hAnsi="Angsana New"/>
          <w:sz w:val="30"/>
          <w:szCs w:val="30"/>
          <w:cs/>
          <w:lang w:bidi="th-TH"/>
        </w:rPr>
        <w:t>ระดับ</w:t>
      </w:r>
      <w:r w:rsidRPr="00DA03D8">
        <w:rPr>
          <w:rFonts w:ascii="Angsana New" w:hAnsi="Angsana New"/>
          <w:sz w:val="30"/>
          <w:szCs w:val="30"/>
          <w:lang w:bidi="th-TH"/>
        </w:rPr>
        <w:t xml:space="preserve"> 3  </w:t>
      </w:r>
      <w:r w:rsidRPr="00DA03D8">
        <w:rPr>
          <w:rFonts w:ascii="Angsana New" w:hAnsi="Angsana New" w:hint="cs"/>
          <w:sz w:val="30"/>
          <w:szCs w:val="30"/>
          <w:cs/>
          <w:lang w:bidi="th-TH"/>
        </w:rPr>
        <w:t>เป็น</w:t>
      </w:r>
      <w:r w:rsidRPr="00DA03D8">
        <w:rPr>
          <w:rFonts w:ascii="Angsana New" w:hAnsi="Angsana New"/>
          <w:sz w:val="30"/>
          <w:szCs w:val="30"/>
          <w:cs/>
          <w:lang w:bidi="th-TH"/>
        </w:rPr>
        <w:t>ข้อมูลสำหรับสินทรัพย์หรือหนี้สินที่</w:t>
      </w:r>
      <w:r w:rsidRPr="00DA03D8">
        <w:rPr>
          <w:rFonts w:ascii="Angsana New" w:hAnsi="Angsana New" w:hint="cs"/>
          <w:sz w:val="30"/>
          <w:szCs w:val="30"/>
          <w:cs/>
          <w:lang w:bidi="th-TH"/>
        </w:rPr>
        <w:t>ไม่ได้มาจากข้อมูลที่สามารถสังเกตได้ (ข้อมูลที่ไม่สามารถ</w:t>
      </w:r>
      <w:r w:rsidRPr="00DA03D8">
        <w:rPr>
          <w:rFonts w:ascii="Angsana New" w:hAnsi="Angsana New"/>
          <w:sz w:val="30"/>
          <w:szCs w:val="30"/>
          <w:cs/>
          <w:lang w:bidi="th-TH"/>
        </w:rPr>
        <w:t>สังเกตได้</w:t>
      </w:r>
      <w:r w:rsidRPr="00DA03D8">
        <w:rPr>
          <w:rFonts w:ascii="Angsana New" w:hAnsi="Angsana New" w:hint="cs"/>
          <w:sz w:val="30"/>
          <w:szCs w:val="30"/>
          <w:cs/>
          <w:lang w:bidi="th-TH"/>
        </w:rPr>
        <w:t>)</w:t>
      </w:r>
    </w:p>
    <w:p w:rsidR="008A1A5F" w:rsidRPr="00DA03D8" w:rsidRDefault="008A1A5F" w:rsidP="008A1A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3A3595" w:rsidRPr="00750608" w:rsidRDefault="003A3595" w:rsidP="00766FAD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50608">
        <w:rPr>
          <w:rFonts w:asciiTheme="majorBidi" w:hAnsiTheme="majorBidi" w:cstheme="majorBidi"/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:rsidR="003A3595" w:rsidRPr="00750608" w:rsidRDefault="003A3595" w:rsidP="005508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:rsidR="003A3595" w:rsidRPr="00750608" w:rsidRDefault="003A3595" w:rsidP="004F5D08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  <w:lang w:val="en-GB" w:bidi="ar-SA"/>
        </w:rPr>
      </w:pPr>
      <w:r w:rsidRPr="00750608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4F5D08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750608">
        <w:rPr>
          <w:rFonts w:asciiTheme="majorBidi" w:hAnsiTheme="majorBidi" w:cstheme="majorBidi"/>
          <w:sz w:val="30"/>
          <w:szCs w:val="30"/>
          <w:cs/>
        </w:rPr>
        <w:t>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:rsidR="003A3595" w:rsidRPr="00750608" w:rsidRDefault="003A3595" w:rsidP="005508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:rsidR="003A7EB3" w:rsidRDefault="003A7EB3" w:rsidP="003A7EB3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866987">
        <w:rPr>
          <w:rFonts w:asciiTheme="majorBidi" w:hAnsiTheme="majorBidi" w:cstheme="majorBidi"/>
          <w:sz w:val="30"/>
          <w:szCs w:val="30"/>
          <w:cs/>
        </w:rPr>
        <w:lastRenderedPageBreak/>
        <w:t>ข้อมูลเพิ่มเติมเกี่</w:t>
      </w:r>
      <w:r w:rsidRPr="003E7552">
        <w:rPr>
          <w:rFonts w:asciiTheme="majorBidi" w:hAnsiTheme="majorBidi" w:cstheme="majorBidi"/>
          <w:sz w:val="30"/>
          <w:szCs w:val="30"/>
          <w:cs/>
        </w:rPr>
        <w:t>ยวกับ</w:t>
      </w:r>
      <w:r w:rsidRPr="00FE33B2">
        <w:rPr>
          <w:rFonts w:asciiTheme="majorBidi" w:hAnsiTheme="majorBidi" w:cstheme="majorBidi"/>
          <w:sz w:val="30"/>
          <w:szCs w:val="30"/>
          <w:cs/>
        </w:rPr>
        <w:t>ข้อสมมติ</w:t>
      </w:r>
      <w:r w:rsidRPr="003E7552">
        <w:rPr>
          <w:rFonts w:asciiTheme="majorBidi" w:hAnsiTheme="majorBidi" w:cstheme="majorBidi" w:hint="cs"/>
          <w:sz w:val="30"/>
          <w:szCs w:val="30"/>
          <w:cs/>
        </w:rPr>
        <w:t>ที่ใ</w:t>
      </w:r>
      <w:r w:rsidRPr="00866987">
        <w:rPr>
          <w:rFonts w:asciiTheme="majorBidi" w:hAnsiTheme="majorBidi" w:cstheme="majorBidi" w:hint="cs"/>
          <w:sz w:val="30"/>
          <w:szCs w:val="30"/>
          <w:cs/>
        </w:rPr>
        <w:t>ช้ในการวัดมูลค่ายุติธรรม อยู่ในหมายเหตุประกอบงบการเงินดังต่อไปนี้</w:t>
      </w:r>
    </w:p>
    <w:p w:rsidR="003A7EB3" w:rsidRPr="009A1957" w:rsidRDefault="003A7EB3" w:rsidP="003A7EB3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both"/>
        <w:rPr>
          <w:rFonts w:asciiTheme="majorBidi" w:hAnsiTheme="majorBidi" w:cstheme="majorBidi"/>
          <w:sz w:val="26"/>
          <w:szCs w:val="26"/>
        </w:rPr>
      </w:pPr>
    </w:p>
    <w:p w:rsidR="003A7EB3" w:rsidRDefault="003A7EB3" w:rsidP="003A7EB3">
      <w:pPr>
        <w:pStyle w:val="block"/>
        <w:numPr>
          <w:ilvl w:val="0"/>
          <w:numId w:val="24"/>
        </w:numPr>
        <w:tabs>
          <w:tab w:val="left" w:pos="3060"/>
        </w:tabs>
        <w:spacing w:after="0" w:line="240" w:lineRule="atLeast"/>
        <w:ind w:left="1440" w:right="-7"/>
        <w:rPr>
          <w:rFonts w:asciiTheme="majorBidi" w:hAnsiTheme="majorBidi" w:cstheme="majorBidi"/>
          <w:sz w:val="30"/>
          <w:szCs w:val="30"/>
        </w:rPr>
      </w:pPr>
      <w:r w:rsidRPr="00866987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หมายเหตุข้อ </w:t>
      </w:r>
      <w:r w:rsidR="00ED3718">
        <w:rPr>
          <w:rFonts w:ascii="Angsana New" w:hAnsi="Angsana New"/>
          <w:sz w:val="30"/>
          <w:szCs w:val="30"/>
          <w:lang w:val="en-US" w:bidi="th-TH"/>
        </w:rPr>
        <w:t>9</w:t>
      </w:r>
      <w:r w:rsidRPr="00866987">
        <w:rPr>
          <w:rFonts w:cstheme="minorBidi" w:hint="cs"/>
          <w:szCs w:val="28"/>
          <w:cs/>
          <w:lang w:bidi="th-TH"/>
        </w:rPr>
        <w:tab/>
      </w:r>
      <w:r w:rsidRPr="00866987">
        <w:rPr>
          <w:rFonts w:asciiTheme="majorBidi" w:hAnsiTheme="majorBidi" w:cstheme="majorBidi"/>
          <w:sz w:val="30"/>
          <w:szCs w:val="30"/>
          <w:cs/>
          <w:lang w:bidi="th-TH"/>
        </w:rPr>
        <w:t>อสังหาริมทรัพย์เพื่อการลงทุน</w:t>
      </w:r>
      <w:r w:rsidRPr="00866987">
        <w:rPr>
          <w:rFonts w:asciiTheme="majorBidi" w:hAnsiTheme="majorBidi" w:cstheme="majorBidi"/>
          <w:sz w:val="30"/>
          <w:szCs w:val="30"/>
        </w:rPr>
        <w:t xml:space="preserve"> </w:t>
      </w:r>
    </w:p>
    <w:p w:rsidR="004F5D08" w:rsidRPr="004F5D08" w:rsidRDefault="004F5D08" w:rsidP="004F5D08">
      <w:pPr>
        <w:pStyle w:val="block"/>
        <w:numPr>
          <w:ilvl w:val="0"/>
          <w:numId w:val="24"/>
        </w:numPr>
        <w:tabs>
          <w:tab w:val="left" w:pos="3060"/>
        </w:tabs>
        <w:spacing w:after="0" w:line="240" w:lineRule="atLeast"/>
        <w:ind w:left="1440" w:right="-7"/>
        <w:rPr>
          <w:rFonts w:asciiTheme="majorBidi" w:hAnsiTheme="majorBidi" w:cstheme="majorBidi"/>
          <w:sz w:val="30"/>
          <w:szCs w:val="30"/>
        </w:rPr>
      </w:pPr>
      <w:r w:rsidRPr="00866987">
        <w:rPr>
          <w:rFonts w:asciiTheme="majorBidi" w:hAnsiTheme="majorBidi" w:cstheme="majorBidi" w:hint="cs"/>
          <w:sz w:val="30"/>
          <w:szCs w:val="30"/>
          <w:cs/>
          <w:lang w:bidi="th-TH"/>
        </w:rPr>
        <w:t>หมายเหตุข้อ</w:t>
      </w:r>
      <w:r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="00ED3718">
        <w:rPr>
          <w:rFonts w:asciiTheme="majorBidi" w:hAnsiTheme="majorBidi" w:cstheme="majorBidi"/>
          <w:sz w:val="30"/>
          <w:szCs w:val="30"/>
          <w:lang w:val="en-US" w:bidi="th-TH"/>
        </w:rPr>
        <w:t>8</w:t>
      </w:r>
      <w:r>
        <w:rPr>
          <w:rFonts w:asciiTheme="majorBidi" w:hAnsiTheme="majorBidi" w:cstheme="majorBidi"/>
          <w:sz w:val="30"/>
          <w:szCs w:val="30"/>
          <w:lang w:val="en-US" w:bidi="th-TH"/>
        </w:rPr>
        <w:tab/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ใบสำคัญแสดงสิทธิที่จะซื้อหุ้น </w:t>
      </w:r>
      <w:r w:rsidRPr="00866987">
        <w:rPr>
          <w:rFonts w:asciiTheme="majorBidi" w:hAnsiTheme="majorBidi" w:cstheme="majorBidi"/>
          <w:sz w:val="30"/>
          <w:szCs w:val="30"/>
          <w:cs/>
          <w:lang w:bidi="th-TH"/>
        </w:rPr>
        <w:t>และ</w:t>
      </w:r>
    </w:p>
    <w:p w:rsidR="008C26D3" w:rsidRDefault="003A7EB3" w:rsidP="004F5D08">
      <w:pPr>
        <w:pStyle w:val="block"/>
        <w:numPr>
          <w:ilvl w:val="0"/>
          <w:numId w:val="24"/>
        </w:numPr>
        <w:tabs>
          <w:tab w:val="left" w:pos="3060"/>
        </w:tabs>
        <w:spacing w:after="0" w:line="240" w:lineRule="atLeast"/>
        <w:ind w:left="1440" w:right="-7"/>
        <w:rPr>
          <w:rFonts w:asciiTheme="majorBidi" w:hAnsiTheme="majorBidi" w:cstheme="majorBidi"/>
          <w:sz w:val="30"/>
          <w:szCs w:val="30"/>
        </w:rPr>
      </w:pPr>
      <w:r w:rsidRPr="00866987">
        <w:rPr>
          <w:rFonts w:asciiTheme="majorBidi" w:hAnsiTheme="majorBidi" w:cstheme="majorBidi" w:hint="cs"/>
          <w:sz w:val="30"/>
          <w:szCs w:val="30"/>
          <w:cs/>
          <w:lang w:bidi="th-TH"/>
        </w:rPr>
        <w:t>หมายเหตุข้อ</w:t>
      </w:r>
      <w:r>
        <w:rPr>
          <w:rFonts w:asciiTheme="majorBidi" w:hAnsiTheme="majorBidi" w:cstheme="minorBidi" w:hint="cs"/>
          <w:sz w:val="30"/>
          <w:szCs w:val="38"/>
          <w:cs/>
          <w:lang w:bidi="th-TH"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3</w:t>
      </w:r>
      <w:r w:rsidR="0054045F">
        <w:rPr>
          <w:rFonts w:asciiTheme="majorBidi" w:hAnsiTheme="majorBidi" w:cstheme="majorBidi"/>
          <w:sz w:val="30"/>
          <w:szCs w:val="30"/>
          <w:lang w:val="en-US" w:bidi="th-TH"/>
        </w:rPr>
        <w:t>0</w:t>
      </w:r>
      <w:r w:rsidRPr="00866987">
        <w:rPr>
          <w:szCs w:val="22"/>
        </w:rPr>
        <w:t xml:space="preserve"> </w:t>
      </w:r>
      <w:r w:rsidRPr="00866987">
        <w:rPr>
          <w:rFonts w:hint="cs"/>
          <w:szCs w:val="22"/>
          <w:cs/>
          <w:lang w:bidi="th-TH"/>
        </w:rPr>
        <w:tab/>
      </w:r>
      <w:r w:rsidRPr="00866987">
        <w:rPr>
          <w:rFonts w:asciiTheme="majorBidi" w:hAnsiTheme="majorBidi" w:cstheme="majorBidi"/>
          <w:sz w:val="30"/>
          <w:szCs w:val="30"/>
          <w:cs/>
          <w:lang w:bidi="th-TH"/>
        </w:rPr>
        <w:t>เครื่องมือทางการเงิน</w:t>
      </w:r>
    </w:p>
    <w:p w:rsidR="00A26DF8" w:rsidRPr="009A1957" w:rsidRDefault="00A26DF8" w:rsidP="00946241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:rsidR="00E6478E" w:rsidRPr="004F5D08" w:rsidRDefault="0040686B" w:rsidP="004F5D08">
      <w:pPr>
        <w:pStyle w:val="Heading8"/>
        <w:tabs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4F5D08">
        <w:rPr>
          <w:rFonts w:asciiTheme="majorBidi" w:hAnsiTheme="majorBidi" w:cstheme="majorBidi"/>
          <w:sz w:val="30"/>
          <w:szCs w:val="30"/>
        </w:rPr>
        <w:t>3</w:t>
      </w:r>
      <w:r w:rsidR="004F5D08" w:rsidRPr="004F5D08">
        <w:rPr>
          <w:rFonts w:asciiTheme="majorBidi" w:hAnsiTheme="majorBidi" w:cstheme="majorBidi"/>
          <w:sz w:val="30"/>
          <w:szCs w:val="30"/>
          <w:cs/>
        </w:rPr>
        <w:tab/>
      </w:r>
      <w:r w:rsidR="00E6478E" w:rsidRPr="004F5D08">
        <w:rPr>
          <w:rFonts w:asciiTheme="majorBidi" w:hAnsiTheme="majorBidi" w:cstheme="majorBidi"/>
          <w:sz w:val="30"/>
          <w:szCs w:val="30"/>
          <w:cs/>
        </w:rPr>
        <w:t>นโยบายการบัญชีที่สำคัญ</w:t>
      </w:r>
    </w:p>
    <w:p w:rsidR="00E6478E" w:rsidRPr="009A1957" w:rsidRDefault="00E6478E" w:rsidP="00636E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p w:rsidR="00C12602" w:rsidRPr="00750608" w:rsidRDefault="00C12602" w:rsidP="00C12602">
      <w:pPr>
        <w:pStyle w:val="AccPolicyalternative"/>
        <w:rPr>
          <w:rFonts w:asciiTheme="majorBidi" w:eastAsia="Times New Roman" w:hAnsiTheme="majorBidi" w:cstheme="majorBidi"/>
          <w:i w:val="0"/>
          <w:iCs w:val="0"/>
          <w:cs/>
        </w:rPr>
      </w:pPr>
      <w:r w:rsidRPr="00750608">
        <w:rPr>
          <w:rFonts w:asciiTheme="majorBidi" w:eastAsia="Times New Roman" w:hAnsiTheme="majorBidi" w:cstheme="majorBidi"/>
          <w:i w:val="0"/>
          <w:iCs w:val="0"/>
          <w:cs/>
        </w:rPr>
        <w:t xml:space="preserve"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 </w:t>
      </w:r>
    </w:p>
    <w:p w:rsidR="00FA2B7B" w:rsidRPr="009A1957" w:rsidRDefault="00FA2B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</w:p>
    <w:p w:rsidR="00C12602" w:rsidRPr="00750608" w:rsidRDefault="00856FD7" w:rsidP="00C12602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50608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  <w:r w:rsidR="00C12602" w:rsidRPr="00750608">
        <w:rPr>
          <w:rFonts w:asciiTheme="majorBidi" w:hAnsiTheme="majorBidi" w:cstheme="majorBidi"/>
          <w:b/>
          <w:bCs/>
          <w:i/>
          <w:iCs/>
          <w:sz w:val="30"/>
          <w:szCs w:val="30"/>
        </w:rPr>
        <w:t>(</w:t>
      </w:r>
      <w:r w:rsidR="00C12602" w:rsidRPr="0075060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ก)</w:t>
      </w:r>
      <w:r w:rsidR="00C12602" w:rsidRPr="0075060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เกณฑ์ในการจัดทำงบการเงินรวม</w:t>
      </w:r>
    </w:p>
    <w:p w:rsidR="00C12602" w:rsidRPr="009A1957" w:rsidRDefault="00C12602" w:rsidP="00C12602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hAnsiTheme="majorBidi" w:cstheme="majorBidi"/>
          <w:i/>
          <w:iCs/>
          <w:sz w:val="26"/>
          <w:szCs w:val="26"/>
        </w:rPr>
      </w:pPr>
    </w:p>
    <w:p w:rsidR="00C12602" w:rsidRPr="00750608" w:rsidRDefault="00C12602" w:rsidP="00AE1C67">
      <w:pPr>
        <w:pStyle w:val="BodyText2"/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750608">
        <w:rPr>
          <w:rFonts w:asciiTheme="majorBidi" w:hAnsiTheme="majorBidi" w:cstheme="majorBidi"/>
          <w:sz w:val="30"/>
          <w:szCs w:val="30"/>
          <w:cs/>
        </w:rPr>
        <w:t>งบการเงินรวมประกอบด้วยงบการเงินของบริษัทและบริษัทย่อย (รวมกันเรียกว่า</w:t>
      </w:r>
      <w:r w:rsidRPr="00750608">
        <w:rPr>
          <w:rFonts w:asciiTheme="majorBidi" w:hAnsiTheme="majorBidi" w:cstheme="majorBidi"/>
          <w:sz w:val="30"/>
          <w:szCs w:val="30"/>
        </w:rPr>
        <w:t xml:space="preserve"> “</w:t>
      </w:r>
      <w:r w:rsidRPr="00750608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750608">
        <w:rPr>
          <w:rFonts w:asciiTheme="majorBidi" w:hAnsiTheme="majorBidi" w:cstheme="majorBidi"/>
          <w:sz w:val="30"/>
          <w:szCs w:val="30"/>
        </w:rPr>
        <w:t>”</w:t>
      </w:r>
      <w:r w:rsidRPr="00750608">
        <w:rPr>
          <w:rFonts w:asciiTheme="majorBidi" w:hAnsiTheme="majorBidi" w:cstheme="majorBidi"/>
          <w:sz w:val="30"/>
          <w:szCs w:val="30"/>
          <w:cs/>
        </w:rPr>
        <w:t>) และส่วนได้เสียของกลุ่มบริษัทในการร่วมค้า</w:t>
      </w:r>
    </w:p>
    <w:p w:rsidR="004F5D08" w:rsidRPr="009A1957" w:rsidRDefault="004F5D08" w:rsidP="00AE1C67">
      <w:pPr>
        <w:pStyle w:val="BodyText2"/>
        <w:spacing w:line="240" w:lineRule="atLeast"/>
        <w:ind w:left="540" w:right="47" w:firstLine="0"/>
        <w:jc w:val="thaiDistribute"/>
        <w:rPr>
          <w:rFonts w:asciiTheme="majorBidi" w:hAnsiTheme="majorBidi" w:cstheme="majorBidi"/>
          <w:i/>
          <w:iCs/>
          <w:sz w:val="26"/>
          <w:szCs w:val="26"/>
        </w:rPr>
      </w:pPr>
    </w:p>
    <w:p w:rsidR="00ED0193" w:rsidRPr="003D1440" w:rsidRDefault="00ED0193" w:rsidP="00AE1C67">
      <w:pPr>
        <w:pStyle w:val="BodyText2"/>
        <w:spacing w:line="240" w:lineRule="atLeast"/>
        <w:ind w:left="540" w:right="47" w:firstLine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D1440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การรวมธุรกิจภายใต้การควบคุมเดียวกัน </w:t>
      </w:r>
    </w:p>
    <w:p w:rsidR="004F5D08" w:rsidRPr="009A1957" w:rsidRDefault="004F5D08" w:rsidP="00AE1C67">
      <w:pPr>
        <w:pStyle w:val="BodyText2"/>
        <w:spacing w:line="240" w:lineRule="atLeast"/>
        <w:ind w:left="540" w:firstLine="0"/>
        <w:jc w:val="thaiDistribute"/>
        <w:rPr>
          <w:rFonts w:asciiTheme="majorBidi" w:hAnsiTheme="majorBidi" w:cstheme="majorBidi"/>
          <w:sz w:val="26"/>
          <w:szCs w:val="26"/>
        </w:rPr>
      </w:pPr>
    </w:p>
    <w:p w:rsidR="005C1026" w:rsidRPr="005C1026" w:rsidRDefault="005C1026" w:rsidP="005C1026">
      <w:pPr>
        <w:pStyle w:val="BodyText2"/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5C1026">
        <w:rPr>
          <w:rFonts w:asciiTheme="majorBidi" w:hAnsiTheme="majorBidi"/>
          <w:sz w:val="30"/>
          <w:szCs w:val="30"/>
          <w:cs/>
        </w:rPr>
        <w:t xml:space="preserve">การรวมธุรกิจภายใต้การควบคุมเดียวกันบันทึกบัญชีโดยใช้วิธีเสมือนว่าเป็นวิธีการรวมส่วนได้เสีย โดยวิธีการดังกล่าวผู้ซื้อต้องรับรู้สินทรัพย์และหนี้สินของธุรกิจที่ถูกซื้อด้วยมูลค่าตามบัญชีของธุรกิจดังกล่าวตามงบการเงินรวมของบริษัทใหญ่ในลำดับสูงสุด ณ วันที่เกิดรายการ ส่วนต่างระหว่างมูลค่าสินทรัพย์สุทธิของธุรกิจที่ถูกนำมารวมดังกล่าวกับค่าตอบแทนที่จ่ายรับรู้เป็นส่วนเกินหรือส่วนขาดจากการรวมธุรกิจภายใต้การควบคุมเดียวกันในส่วนของผู้ถือหุ้น รายการส่วนเกินหรือส่วนขาดจะถูกโอนไปยังกำไรสะสมเมื่อมีการขายเงินลงทุนในธุรกิจที่ซื้อดังกล่าวไป </w:t>
      </w:r>
    </w:p>
    <w:p w:rsidR="005C1026" w:rsidRPr="009A1957" w:rsidRDefault="005C1026" w:rsidP="005C1026">
      <w:pPr>
        <w:pStyle w:val="BodyText2"/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:rsidR="00FB192C" w:rsidRPr="00750608" w:rsidRDefault="005C1026" w:rsidP="005C1026">
      <w:pPr>
        <w:pStyle w:val="BodyText2"/>
        <w:spacing w:line="240" w:lineRule="atLeast"/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5C1026">
        <w:rPr>
          <w:rFonts w:asciiTheme="majorBidi" w:hAnsiTheme="majorBidi"/>
          <w:sz w:val="30"/>
          <w:szCs w:val="30"/>
          <w:cs/>
        </w:rPr>
        <w:t>ผลการดำเนินงานของธุรกิจที่ถูกซื้อจะรวมอยู่ในงบการเงินรวมของผู้ซื้อนับตั้งแต่วันที่ต้นงวดของงบการเงินเปรียบเทียบหรือวันที่ธุรกิจเหล่านั้นอยู่ภายใต้การควบคุมเดียวกันแล้วแต่ระยะเวลาใดจะสั้นกว่า จนถึงวันที่การควบคุมสิ้นสุด</w:t>
      </w:r>
      <w:r w:rsidR="00ED0193" w:rsidRPr="00750608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:rsidR="00C12602" w:rsidRPr="009A1957" w:rsidRDefault="00C12602" w:rsidP="00AE1C67">
      <w:pPr>
        <w:pStyle w:val="BodyText2"/>
        <w:ind w:left="540" w:firstLine="0"/>
        <w:jc w:val="thaiDistribute"/>
        <w:rPr>
          <w:rFonts w:asciiTheme="majorBidi" w:hAnsiTheme="majorBidi" w:cstheme="majorBidi"/>
          <w:sz w:val="26"/>
          <w:szCs w:val="26"/>
        </w:rPr>
      </w:pPr>
    </w:p>
    <w:p w:rsidR="00C12602" w:rsidRPr="00300ED9" w:rsidRDefault="00C12602" w:rsidP="00AE1C67">
      <w:pPr>
        <w:pStyle w:val="BodyText2"/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750608">
        <w:rPr>
          <w:rFonts w:asciiTheme="majorBidi" w:hAnsiTheme="majorBidi" w:cstheme="majorBidi"/>
          <w:sz w:val="30"/>
          <w:szCs w:val="30"/>
          <w:cs/>
        </w:rPr>
        <w:tab/>
      </w:r>
      <w:r w:rsidRPr="00750608">
        <w:rPr>
          <w:rFonts w:asciiTheme="majorBidi" w:hAnsiTheme="majorBidi" w:cstheme="majorBidi"/>
          <w:i/>
          <w:iCs/>
          <w:sz w:val="30"/>
          <w:szCs w:val="30"/>
          <w:cs/>
        </w:rPr>
        <w:t>บริษัทย่อย</w:t>
      </w:r>
    </w:p>
    <w:p w:rsidR="00C12602" w:rsidRPr="009A1957" w:rsidRDefault="00C12602" w:rsidP="00AE1C67">
      <w:pPr>
        <w:pStyle w:val="BodyText2"/>
        <w:ind w:left="540" w:hanging="540"/>
        <w:jc w:val="thaiDistribute"/>
        <w:rPr>
          <w:rFonts w:asciiTheme="majorBidi" w:hAnsiTheme="majorBidi" w:cstheme="majorBidi"/>
          <w:sz w:val="26"/>
          <w:szCs w:val="26"/>
        </w:rPr>
      </w:pPr>
    </w:p>
    <w:p w:rsidR="00C12602" w:rsidRPr="00750608" w:rsidRDefault="00C12602" w:rsidP="00AE1C67">
      <w:pPr>
        <w:pStyle w:val="BodyText2"/>
        <w:ind w:left="540" w:right="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750608">
        <w:rPr>
          <w:rFonts w:asciiTheme="majorBidi" w:hAnsiTheme="majorBidi" w:cstheme="majorBidi"/>
          <w:sz w:val="30"/>
          <w:szCs w:val="30"/>
          <w:cs/>
        </w:rPr>
        <w:t xml:space="preserve">บริษัทย่อยเป็นกิจการที่อยู่ภายใต้การควบคุมของกลุ่มบริษัท 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  งบการเงินของบริษัทย่อยได้รวมอยู่ในงบการเงินรวม นับแต่วันที่มีการควบคุมจนถึงวันที่การควบคุมสิ้นสุดลง </w:t>
      </w:r>
    </w:p>
    <w:p w:rsidR="00B30E96" w:rsidRPr="00750608" w:rsidRDefault="00B30E96" w:rsidP="00162E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/>
          <w:iCs/>
          <w:sz w:val="30"/>
          <w:szCs w:val="30"/>
        </w:rPr>
      </w:pPr>
      <w:r w:rsidRPr="00750608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ส่วนได้เสียที่ไม่มีอำนาจควบคุม</w:t>
      </w:r>
    </w:p>
    <w:p w:rsidR="00B30E96" w:rsidRPr="00DD779D" w:rsidRDefault="00B30E96" w:rsidP="00B30E96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6"/>
          <w:szCs w:val="26"/>
        </w:rPr>
      </w:pPr>
    </w:p>
    <w:p w:rsidR="00B30E96" w:rsidRPr="00750608" w:rsidRDefault="00B30E96" w:rsidP="00B30E96">
      <w:pPr>
        <w:pStyle w:val="BodyText"/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50608">
        <w:rPr>
          <w:rFonts w:asciiTheme="majorBidi" w:hAnsiTheme="majorBidi" w:cstheme="majorBidi"/>
          <w:sz w:val="30"/>
          <w:szCs w:val="30"/>
          <w:cs/>
        </w:rPr>
        <w:t>ณ วันที่ซื้อธุรกิจ 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</w:t>
      </w:r>
    </w:p>
    <w:p w:rsidR="00B30E96" w:rsidRPr="00DD779D" w:rsidRDefault="00B30E96" w:rsidP="00B30E96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Theme="majorBidi" w:hAnsiTheme="majorBidi" w:cstheme="majorBidi"/>
          <w:sz w:val="26"/>
          <w:szCs w:val="26"/>
        </w:rPr>
      </w:pPr>
    </w:p>
    <w:p w:rsidR="00B30E96" w:rsidRPr="00750608" w:rsidRDefault="00B30E96" w:rsidP="00B30E96">
      <w:pPr>
        <w:pStyle w:val="BodyText2"/>
        <w:tabs>
          <w:tab w:val="left" w:pos="540"/>
        </w:tabs>
        <w:ind w:left="540" w:right="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750608">
        <w:rPr>
          <w:rFonts w:asciiTheme="majorBidi" w:hAnsiTheme="majorBidi" w:cstheme="majorBidi"/>
          <w:sz w:val="30"/>
          <w:szCs w:val="30"/>
          <w:cs/>
        </w:rPr>
        <w:t>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จะบันทึกบัญชี</w:t>
      </w:r>
      <w:r w:rsidR="00C15667">
        <w:rPr>
          <w:rFonts w:asciiTheme="majorBidi" w:hAnsiTheme="majorBidi" w:cstheme="majorBidi"/>
          <w:sz w:val="30"/>
          <w:szCs w:val="30"/>
          <w:cs/>
        </w:rPr>
        <w:t>โดยถือเป็นรายการในส่วนของผู้ถือหุ้น</w:t>
      </w:r>
    </w:p>
    <w:p w:rsidR="00162E97" w:rsidRPr="00DD779D" w:rsidRDefault="00162E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6"/>
          <w:szCs w:val="26"/>
          <w:cs/>
        </w:rPr>
      </w:pPr>
    </w:p>
    <w:p w:rsidR="00C12602" w:rsidRPr="00750608" w:rsidRDefault="00C12602" w:rsidP="00AE1C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750608">
        <w:rPr>
          <w:rFonts w:asciiTheme="majorBidi" w:hAnsiTheme="majorBidi" w:cstheme="majorBidi"/>
          <w:i/>
          <w:iCs/>
          <w:sz w:val="30"/>
          <w:szCs w:val="30"/>
          <w:cs/>
        </w:rPr>
        <w:t>การสูญเสียการควบคุม</w:t>
      </w:r>
    </w:p>
    <w:p w:rsidR="00C12602" w:rsidRPr="00DD779D" w:rsidRDefault="00C12602" w:rsidP="00AE1C67">
      <w:pPr>
        <w:pStyle w:val="BodyText2"/>
        <w:spacing w:line="240" w:lineRule="atLeast"/>
        <w:ind w:left="540" w:right="47" w:firstLine="0"/>
        <w:jc w:val="thaiDistribute"/>
        <w:rPr>
          <w:rFonts w:asciiTheme="majorBidi" w:hAnsiTheme="majorBidi" w:cstheme="majorBidi"/>
          <w:i/>
          <w:iCs/>
          <w:sz w:val="26"/>
          <w:szCs w:val="26"/>
        </w:rPr>
      </w:pPr>
    </w:p>
    <w:p w:rsidR="00C12602" w:rsidRPr="00750608" w:rsidRDefault="00C12602" w:rsidP="00AE1C67">
      <w:pPr>
        <w:pStyle w:val="BodyText2"/>
        <w:tabs>
          <w:tab w:val="left" w:pos="540"/>
        </w:tabs>
        <w:ind w:left="540" w:right="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750608">
        <w:rPr>
          <w:rFonts w:asciiTheme="majorBidi" w:hAnsiTheme="majorBidi" w:cstheme="majorBidi"/>
          <w:sz w:val="30"/>
          <w:szCs w:val="30"/>
          <w:cs/>
        </w:rPr>
        <w:t>เมื่อกลุ่มบริษัทสูญเสียการควบคุมในบริษัทย่อย กลุ่มบริษัทตัดรายการสินทรัพย์และหนี้สินของบริษัทย่อยนั้นออก รวมถึง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  กำไรหรือขาดทุนที่เกิดขึ้นจากการสูญเสียการควบคุมในบริษัทย่อยรับรู้ในกำไรหรือขาดทุน  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:rsidR="009A1957" w:rsidRDefault="009A1957" w:rsidP="00AE1C67">
      <w:pPr>
        <w:pStyle w:val="BodyText2"/>
        <w:tabs>
          <w:tab w:val="left" w:pos="540"/>
        </w:tabs>
        <w:spacing w:line="240" w:lineRule="atLeast"/>
        <w:ind w:left="540" w:right="47" w:firstLine="0"/>
        <w:rPr>
          <w:rFonts w:asciiTheme="majorBidi" w:hAnsiTheme="majorBidi" w:cstheme="majorBidi"/>
          <w:i/>
          <w:iCs/>
          <w:sz w:val="30"/>
          <w:szCs w:val="30"/>
        </w:rPr>
      </w:pPr>
    </w:p>
    <w:p w:rsidR="00C12602" w:rsidRPr="00750608" w:rsidRDefault="00C12602" w:rsidP="00AE1C67">
      <w:pPr>
        <w:pStyle w:val="BodyText2"/>
        <w:tabs>
          <w:tab w:val="left" w:pos="540"/>
        </w:tabs>
        <w:spacing w:line="240" w:lineRule="atLeast"/>
        <w:ind w:left="540" w:right="47" w:firstLine="0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750608">
        <w:rPr>
          <w:rFonts w:asciiTheme="majorBidi" w:hAnsiTheme="majorBidi" w:cstheme="majorBidi"/>
          <w:i/>
          <w:iCs/>
          <w:sz w:val="30"/>
          <w:szCs w:val="30"/>
          <w:cs/>
        </w:rPr>
        <w:t>ส่วนได้เสียในเงินลงทุนที่บันทึกตามวิธีส่วนได้เสีย</w:t>
      </w:r>
    </w:p>
    <w:p w:rsidR="00C12602" w:rsidRPr="00DD779D" w:rsidRDefault="00C12602" w:rsidP="00AE1C67">
      <w:pPr>
        <w:pStyle w:val="BodyText"/>
        <w:spacing w:after="0"/>
        <w:ind w:left="540"/>
        <w:jc w:val="both"/>
        <w:rPr>
          <w:rFonts w:asciiTheme="majorBidi" w:hAnsiTheme="majorBidi" w:cstheme="majorBidi"/>
          <w:sz w:val="26"/>
          <w:szCs w:val="26"/>
        </w:rPr>
      </w:pPr>
    </w:p>
    <w:p w:rsidR="00C12602" w:rsidRPr="00750608" w:rsidRDefault="00C12602" w:rsidP="00AE1C67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50608">
        <w:rPr>
          <w:rFonts w:asciiTheme="majorBidi" w:hAnsiTheme="majorBidi" w:cstheme="majorBidi"/>
          <w:sz w:val="30"/>
          <w:szCs w:val="30"/>
          <w:cs/>
        </w:rPr>
        <w:t>ส่วนได้เสียของกลุ่มบริษัทในเงินลงทุนที่บันทึกตามวิธีส่วนได้เสีย ประกอบด้วยส่วนได้เสียในการร่วมค้า</w:t>
      </w:r>
    </w:p>
    <w:p w:rsidR="00C12602" w:rsidRPr="00DD779D" w:rsidRDefault="00C12602" w:rsidP="00AE1C67">
      <w:pPr>
        <w:pStyle w:val="BodyText"/>
        <w:spacing w:after="0"/>
        <w:ind w:left="540"/>
        <w:jc w:val="both"/>
        <w:rPr>
          <w:rFonts w:asciiTheme="majorBidi" w:hAnsiTheme="majorBidi" w:cstheme="majorBidi"/>
          <w:sz w:val="26"/>
          <w:szCs w:val="26"/>
        </w:rPr>
      </w:pPr>
    </w:p>
    <w:p w:rsidR="00C12602" w:rsidRPr="00750608" w:rsidRDefault="00C12602" w:rsidP="00AE1C67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50608">
        <w:rPr>
          <w:rFonts w:asciiTheme="majorBidi" w:hAnsiTheme="majorBidi" w:cstheme="majorBidi"/>
          <w:sz w:val="30"/>
          <w:szCs w:val="30"/>
          <w:cs/>
        </w:rPr>
        <w:t>การร่วมค้าเป็นการร่วมการงานที่กลุ่มบริษัทมีการควบคุมร่วมในการงานนั้น โดยมีสิทธิในสินทรัพย์สุทธิของการร่วมการงานนั้นมากกว่าการมีสิทธิในสินทรัพย์และภาระผูกพันในหนี้สินที่เกี่ยวข้องกับการร่วมการงานนั้น</w:t>
      </w:r>
    </w:p>
    <w:p w:rsidR="00C12602" w:rsidRPr="00DD779D" w:rsidRDefault="00C12602" w:rsidP="00AE1C67">
      <w:pPr>
        <w:pStyle w:val="BodyText"/>
        <w:spacing w:after="0"/>
        <w:ind w:left="540"/>
        <w:jc w:val="both"/>
        <w:rPr>
          <w:rFonts w:asciiTheme="majorBidi" w:hAnsiTheme="majorBidi" w:cstheme="majorBidi"/>
          <w:sz w:val="26"/>
          <w:szCs w:val="26"/>
        </w:rPr>
      </w:pPr>
    </w:p>
    <w:p w:rsidR="00C12602" w:rsidRPr="00300ED9" w:rsidRDefault="00C12602" w:rsidP="00254F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50608">
        <w:rPr>
          <w:rFonts w:asciiTheme="majorBidi" w:hAnsiTheme="majorBidi" w:cstheme="majorBidi"/>
          <w:sz w:val="30"/>
          <w:szCs w:val="30"/>
          <w:cs/>
        </w:rPr>
        <w:t>ส่วนได้เสียในการร่วมค้าบันทึกบัญชีตามวิธีส่วนได้เสีย</w:t>
      </w:r>
      <w:r w:rsidRPr="00750608">
        <w:rPr>
          <w:rFonts w:asciiTheme="majorBidi" w:hAnsiTheme="majorBidi" w:cstheme="majorBidi"/>
          <w:sz w:val="30"/>
          <w:szCs w:val="30"/>
        </w:rPr>
        <w:t xml:space="preserve"> </w:t>
      </w:r>
      <w:r w:rsidRPr="00750608">
        <w:rPr>
          <w:rFonts w:asciiTheme="majorBidi" w:hAnsiTheme="majorBidi" w:cstheme="majorBidi"/>
          <w:sz w:val="30"/>
          <w:szCs w:val="30"/>
          <w:cs/>
        </w:rPr>
        <w:t>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ส่วนแบ่งกำไรหรือขาดทุนและกำไรขาดทุนเบ็ดเสร็จอื่นของเงินลงทุนที่บันทึกตามวิธีส่วนได้เสียของกลุ่มบริษัท จะถูกบันทึกในงบการเงินรวมจนถึงวันที่กลุ่มบริษัทสูญเสียการควบคุมร่วม</w:t>
      </w:r>
    </w:p>
    <w:p w:rsidR="00C12602" w:rsidRPr="00DD779D" w:rsidRDefault="00C12602" w:rsidP="00C12602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i/>
          <w:iCs/>
          <w:sz w:val="26"/>
          <w:szCs w:val="26"/>
        </w:rPr>
      </w:pPr>
    </w:p>
    <w:p w:rsidR="00C12602" w:rsidRPr="00162E97" w:rsidRDefault="00C12602" w:rsidP="00162E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750608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การตัดรายการในงบการเงินรวม</w:t>
      </w:r>
    </w:p>
    <w:p w:rsidR="00C12602" w:rsidRPr="00DD779D" w:rsidRDefault="00C12602" w:rsidP="00C12602">
      <w:pPr>
        <w:pStyle w:val="BodyText2"/>
        <w:tabs>
          <w:tab w:val="left" w:pos="540"/>
        </w:tabs>
        <w:spacing w:line="240" w:lineRule="atLeast"/>
        <w:ind w:left="540" w:right="47" w:firstLine="0"/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</w:p>
    <w:p w:rsidR="00C12602" w:rsidRPr="00750608" w:rsidRDefault="009A1957" w:rsidP="00C12602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DA03D8">
        <w:rPr>
          <w:rFonts w:ascii="Angsana New" w:hAnsi="Angsana New" w:hint="cs"/>
          <w:sz w:val="30"/>
          <w:szCs w:val="30"/>
          <w:cs/>
        </w:rPr>
        <w:t>ยอดคงเหลือและรายการบัญชีระหว่างกิจการในกลุ่ม รวมถึงรายได้ หรือค่าใช้จ่ายที่ยังไม่เกิดขึ้นจริงซึ่งเป็นผลมาจากรายการระหว่างกิจการในกลุ่ม ถูกตัดรายการในการจัดทำงบการเงินรวม  กำไรที่ยังไม่เกิดขึ้นจริงซึ่งเป็นผลมาจากรายการกับ</w:t>
      </w:r>
      <w:r w:rsidR="002B456F">
        <w:rPr>
          <w:rFonts w:ascii="Angsana New" w:hAnsi="Angsana New" w:hint="cs"/>
          <w:sz w:val="30"/>
          <w:szCs w:val="30"/>
          <w:cs/>
        </w:rPr>
        <w:t>การร่วมค้า</w:t>
      </w:r>
      <w:r w:rsidRPr="00DA03D8">
        <w:rPr>
          <w:rFonts w:ascii="Angsana New" w:hAnsi="Angsana New" w:hint="cs"/>
          <w:sz w:val="30"/>
          <w:szCs w:val="30"/>
          <w:cs/>
        </w:rPr>
        <w:t>ถูกตัดรายการกับเงินลงทุนเท่าที่กลุ่มบริษัทมีส่วนได้เสียในกิจการที่ถูกลงทุนนั้น  ขาดทุนที่ยังไม่เกิดขึ้นจริงถูกตัดรายการในลักษณะเดียวกับกำไรที่ยังไม่เกิดขึ้นจริง แต่เท่าที่</w:t>
      </w:r>
      <w:r w:rsidRPr="00DA03D8">
        <w:rPr>
          <w:rFonts w:ascii="Angsana New" w:eastAsia="EucrosiaUPCBold" w:hAnsi="Angsana New" w:hint="cs"/>
          <w:sz w:val="30"/>
          <w:szCs w:val="30"/>
          <w:cs/>
        </w:rPr>
        <w:t>เมื่อไม่มีหลักฐานการด้อยค่าเกิดขึ้น</w:t>
      </w:r>
      <w:r w:rsidR="00C12602" w:rsidRPr="00750608">
        <w:rPr>
          <w:rFonts w:asciiTheme="majorBidi" w:hAnsiTheme="majorBidi" w:cstheme="majorBidi"/>
          <w:b/>
          <w:bCs/>
          <w:color w:val="0000FF"/>
          <w:sz w:val="30"/>
          <w:szCs w:val="30"/>
        </w:rPr>
        <w:t xml:space="preserve">  </w:t>
      </w:r>
    </w:p>
    <w:p w:rsidR="00C12602" w:rsidRPr="00750608" w:rsidRDefault="00C12602" w:rsidP="00C126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75060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(ข)</w:t>
      </w:r>
      <w:r w:rsidRPr="0075060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 xml:space="preserve">เงินตราต่างประเทศ </w:t>
      </w:r>
    </w:p>
    <w:p w:rsidR="00C12602" w:rsidRPr="00DD779D" w:rsidRDefault="00C12602" w:rsidP="00C12602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i/>
          <w:iCs/>
          <w:sz w:val="26"/>
          <w:szCs w:val="26"/>
        </w:rPr>
      </w:pPr>
    </w:p>
    <w:p w:rsidR="00C12602" w:rsidRPr="00750608" w:rsidRDefault="00C12602" w:rsidP="00C12602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50608">
        <w:rPr>
          <w:rFonts w:asciiTheme="majorBidi" w:hAnsiTheme="majorBidi" w:cstheme="majorBidi"/>
          <w:i/>
          <w:iCs/>
          <w:sz w:val="30"/>
          <w:szCs w:val="30"/>
          <w:cs/>
        </w:rPr>
        <w:t>รายการบัญชีที่เป็นเงินตราต่างประเทศ</w:t>
      </w:r>
    </w:p>
    <w:p w:rsidR="00C12602" w:rsidRPr="00DD779D" w:rsidRDefault="00C12602" w:rsidP="00C12602">
      <w:pPr>
        <w:pStyle w:val="BodyText2"/>
        <w:ind w:left="540" w:firstLine="0"/>
        <w:jc w:val="thaiDistribute"/>
        <w:rPr>
          <w:rFonts w:asciiTheme="majorBidi" w:hAnsiTheme="majorBidi" w:cstheme="majorBidi"/>
          <w:sz w:val="26"/>
          <w:szCs w:val="26"/>
        </w:rPr>
      </w:pPr>
    </w:p>
    <w:p w:rsidR="00C12602" w:rsidRPr="00750608" w:rsidRDefault="00C12602" w:rsidP="00C12602">
      <w:pPr>
        <w:pStyle w:val="BodyText2"/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750608">
        <w:rPr>
          <w:rFonts w:asciiTheme="majorBidi" w:hAnsiTheme="majorBidi" w:cstheme="majorBidi"/>
          <w:sz w:val="30"/>
          <w:szCs w:val="30"/>
          <w:cs/>
        </w:rPr>
        <w:t>รายการบัญชีที่เป็นเงินตราต่างประเทศแปลงค่าเป็นสกุลเงินที่ใช้ในการดำเนินงานของแต่ละบริษัทในกลุ่มบริษัท</w:t>
      </w:r>
      <w:r w:rsidRPr="00750608">
        <w:rPr>
          <w:rFonts w:asciiTheme="majorBidi" w:hAnsiTheme="majorBidi" w:cstheme="majorBidi"/>
          <w:sz w:val="30"/>
          <w:szCs w:val="30"/>
        </w:rPr>
        <w:t xml:space="preserve"> </w:t>
      </w:r>
      <w:r w:rsidRPr="00750608">
        <w:rPr>
          <w:rFonts w:asciiTheme="majorBidi" w:hAnsiTheme="majorBidi" w:cstheme="majorBidi"/>
          <w:sz w:val="30"/>
          <w:szCs w:val="30"/>
          <w:cs/>
        </w:rPr>
        <w:t>โดยใช้อัตราแลกเปลี่ยน ณ วันที่เกิดรายการ</w:t>
      </w:r>
    </w:p>
    <w:p w:rsidR="00C12602" w:rsidRPr="00DD779D" w:rsidRDefault="00C12602" w:rsidP="00C12602">
      <w:pPr>
        <w:pStyle w:val="BodyText2"/>
        <w:ind w:left="540" w:firstLine="0"/>
        <w:jc w:val="thaiDistribute"/>
        <w:rPr>
          <w:rFonts w:asciiTheme="majorBidi" w:hAnsiTheme="majorBidi" w:cstheme="majorBidi"/>
          <w:sz w:val="26"/>
          <w:szCs w:val="26"/>
        </w:rPr>
      </w:pPr>
    </w:p>
    <w:p w:rsidR="00C12602" w:rsidRPr="00750608" w:rsidRDefault="00C12602" w:rsidP="00C12602">
      <w:pPr>
        <w:pStyle w:val="BodyText2"/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750608">
        <w:rPr>
          <w:rFonts w:asciiTheme="majorBidi" w:hAnsiTheme="majorBidi" w:cstheme="majorBidi"/>
          <w:sz w:val="30"/>
          <w:szCs w:val="30"/>
          <w:cs/>
        </w:rPr>
        <w:t>สินทรัพย์และหนี้สินที่เป็นตัวเงินและเป็นเงินตราต่างประเทศ ณ วันที่รายงาน แปลงค่าเป็นสกุลเงินที่ใช้ในการดำเนินงานโดยใช้อัตราแลกเปลี่ยน ณ วันนั้น</w:t>
      </w:r>
    </w:p>
    <w:p w:rsidR="00C12602" w:rsidRPr="00DD779D" w:rsidRDefault="00C12602" w:rsidP="00C12602">
      <w:pPr>
        <w:pStyle w:val="BodyText2"/>
        <w:ind w:left="540" w:firstLine="0"/>
        <w:jc w:val="thaiDistribute"/>
        <w:rPr>
          <w:rFonts w:asciiTheme="majorBidi" w:hAnsiTheme="majorBidi" w:cstheme="majorBidi"/>
          <w:sz w:val="26"/>
          <w:szCs w:val="26"/>
        </w:rPr>
      </w:pPr>
    </w:p>
    <w:p w:rsidR="00C12602" w:rsidRPr="00750608" w:rsidRDefault="00C12602" w:rsidP="00C12602">
      <w:pPr>
        <w:pStyle w:val="BodyText2"/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750608">
        <w:rPr>
          <w:rFonts w:asciiTheme="majorBidi" w:hAnsiTheme="majorBidi" w:cstheme="majorBidi"/>
          <w:sz w:val="30"/>
          <w:szCs w:val="30"/>
          <w:cs/>
        </w:rPr>
        <w:t xml:space="preserve">สินทรัพย์และหนี้สินที่ไม่เป็นตัวเงินซึ่งเกิดจากรายการบัญชีที่เป็นเงินตราต่างประเทศ ซึ่งบันทึกตามเกณฑ์ราคาทุนเดิม แปลงค่าเป็นสกุลเงินที่ใช้ในการดำเนินงานโดยใช้อัตราแลกเปลี่ยน ณ วันที่เกิดรายการ </w:t>
      </w:r>
    </w:p>
    <w:p w:rsidR="006D5DB8" w:rsidRPr="00DD779D" w:rsidRDefault="006D5DB8" w:rsidP="00C12602">
      <w:pPr>
        <w:pStyle w:val="BodyText2"/>
        <w:ind w:left="540" w:firstLine="0"/>
        <w:jc w:val="thaiDistribute"/>
        <w:rPr>
          <w:rFonts w:asciiTheme="majorBidi" w:hAnsiTheme="majorBidi" w:cstheme="majorBidi"/>
          <w:color w:val="000000" w:themeColor="text1"/>
          <w:sz w:val="26"/>
          <w:szCs w:val="26"/>
        </w:rPr>
      </w:pPr>
    </w:p>
    <w:p w:rsidR="00C12602" w:rsidRPr="00750608" w:rsidRDefault="00C12602" w:rsidP="00C12602">
      <w:pPr>
        <w:pStyle w:val="BodyText2"/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750608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ผลต่างของอัตราแลกเปลี่ยนที่เกิดขึ้นจากการแปลงค่า ให้รับรู้เป็นกำไรหรือขาดทุนในงวดบัญชีนั้น</w:t>
      </w:r>
    </w:p>
    <w:p w:rsidR="009A1957" w:rsidRDefault="009A1957" w:rsidP="00C126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i/>
          <w:iCs/>
          <w:sz w:val="30"/>
          <w:szCs w:val="30"/>
        </w:rPr>
      </w:pPr>
    </w:p>
    <w:p w:rsidR="00C12602" w:rsidRPr="00750608" w:rsidRDefault="00C12602" w:rsidP="00C126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i/>
          <w:iCs/>
          <w:sz w:val="30"/>
          <w:szCs w:val="30"/>
        </w:rPr>
      </w:pPr>
      <w:r w:rsidRPr="00750608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หน่วยงานในต่างประเทศ  </w:t>
      </w:r>
    </w:p>
    <w:p w:rsidR="00C12602" w:rsidRPr="00750608" w:rsidRDefault="00C12602" w:rsidP="00C12602">
      <w:pPr>
        <w:pStyle w:val="BodyText2"/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:rsidR="00C12602" w:rsidRPr="00750608" w:rsidRDefault="00C12602" w:rsidP="00C12602">
      <w:pPr>
        <w:pStyle w:val="BodyText2"/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750608">
        <w:rPr>
          <w:rFonts w:asciiTheme="majorBidi" w:hAnsiTheme="majorBidi" w:cstheme="majorBidi"/>
          <w:sz w:val="30"/>
          <w:szCs w:val="30"/>
          <w:cs/>
        </w:rPr>
        <w:t>สินทรัพย์และหนี้สินของหน่วยงานในต่างประเทศแปลงค่าเป็นเงินบาทโดยใช้อัตราแลกเปลี่ยน ณ วันที่รายงาน</w:t>
      </w:r>
    </w:p>
    <w:p w:rsidR="008725AA" w:rsidRDefault="008725AA" w:rsidP="00B30E96">
      <w:pPr>
        <w:pStyle w:val="BodyText2"/>
        <w:spacing w:line="240" w:lineRule="atLeast"/>
        <w:ind w:left="547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:rsidR="00C12602" w:rsidRPr="00750608" w:rsidRDefault="00C12602" w:rsidP="00B30E96">
      <w:pPr>
        <w:pStyle w:val="BodyText2"/>
        <w:spacing w:line="240" w:lineRule="atLeast"/>
        <w:ind w:left="547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750608">
        <w:rPr>
          <w:rFonts w:asciiTheme="majorBidi" w:hAnsiTheme="majorBidi" w:cstheme="majorBidi"/>
          <w:sz w:val="30"/>
          <w:szCs w:val="30"/>
          <w:cs/>
        </w:rPr>
        <w:t>รายได้และค่าใช้จ่ายของหน่วยงานในต่างประเทศแปลงค่าเป็นเงินบาทโดยใช้อัตราแลกเปลี่ยนที่ใกล้เคียงกับอัตรา ณ วันที่เกิดรายการ</w:t>
      </w:r>
    </w:p>
    <w:p w:rsidR="00C12602" w:rsidRPr="00750608" w:rsidRDefault="00C12602" w:rsidP="00C12602">
      <w:pPr>
        <w:pStyle w:val="BodyText2"/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:rsidR="00C12602" w:rsidRPr="00750608" w:rsidRDefault="00C12602" w:rsidP="00C12602">
      <w:pPr>
        <w:pStyle w:val="BodyText2"/>
        <w:spacing w:line="240" w:lineRule="atLeast"/>
        <w:ind w:left="547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750608">
        <w:rPr>
          <w:rFonts w:asciiTheme="majorBidi" w:hAnsiTheme="majorBidi" w:cstheme="majorBidi"/>
          <w:sz w:val="30"/>
          <w:szCs w:val="30"/>
          <w:cs/>
        </w:rPr>
        <w:t>ผลต่างจากอัตราแลกเปลี่ยนที่เกิดจากการแปลงค่า บันทึกในกำไรขาดทุนเบ็ดเสร็จอื่น และแสดงเป็นรายการผลต่างจากอัตราแลกเปลี่ยนในส่วนของผู้ถือหุ้น จนกว่ามีการจำหน่ายเงินลงทุนนั้นออกไป</w:t>
      </w:r>
    </w:p>
    <w:p w:rsidR="00C12602" w:rsidRPr="00750608" w:rsidRDefault="00C12602" w:rsidP="00C12602">
      <w:pPr>
        <w:pStyle w:val="BodyText2"/>
        <w:spacing w:line="240" w:lineRule="atLeast"/>
        <w:ind w:left="547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:rsidR="00C12602" w:rsidRPr="00750608" w:rsidRDefault="00C12602" w:rsidP="00C12602">
      <w:pPr>
        <w:pStyle w:val="BodyText2"/>
        <w:spacing w:line="240" w:lineRule="atLeast"/>
        <w:ind w:left="547" w:right="43" w:firstLine="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50608">
        <w:rPr>
          <w:rFonts w:asciiTheme="majorBidi" w:hAnsiTheme="majorBidi" w:cstheme="majorBidi"/>
          <w:sz w:val="30"/>
          <w:szCs w:val="30"/>
          <w:cs/>
        </w:rPr>
        <w:t>เมื่อหน่วยงานต่างประเทศถูกจำหน่ายส่วนได้เสียทั้งหมดหรือเพียงบางส่วนที่ทำให้สูญเสียการควบคุม</w:t>
      </w:r>
      <w:r w:rsidR="00C10AFE">
        <w:rPr>
          <w:rFonts w:asciiTheme="majorBidi" w:hAnsiTheme="majorBidi" w:cstheme="majorBidi"/>
          <w:sz w:val="30"/>
          <w:szCs w:val="30"/>
        </w:rPr>
        <w:t xml:space="preserve"> </w:t>
      </w:r>
      <w:r w:rsidR="005E4352">
        <w:rPr>
          <w:rFonts w:asciiTheme="majorBidi" w:hAnsiTheme="majorBidi" w:cstheme="majorBidi" w:hint="cs"/>
          <w:sz w:val="30"/>
          <w:szCs w:val="30"/>
          <w:cs/>
        </w:rPr>
        <w:t>ความมีอิทธิพลอย่างมีสาระสำคัญ</w:t>
      </w:r>
      <w:r w:rsidRPr="00750608">
        <w:rPr>
          <w:rFonts w:asciiTheme="majorBidi" w:hAnsiTheme="majorBidi" w:cstheme="majorBidi"/>
          <w:sz w:val="30"/>
          <w:szCs w:val="30"/>
          <w:cs/>
        </w:rPr>
        <w:t>หรือการควบคุมร่วมกัน ผลสะสมของผลต่างจากอัตราแลกเปลี่ยนที่เกี่ยวข้องกับหน่วยงานต่างประเทศนั้นต้องถูกจัดประเภทเป็นกำไรหรือขาดทุนโดยเป็นส่วนหนึ่งของกำไรขาดทุนจากการจำหน่าย หากกลุ่มบริษัทจำหน่ายส่วนได้เสียในบริษัทย่อยเพียงบางส่วนแต่ยังคงมีการควบคุม ผลสะสมต้องถูกปันสัดส่วนให้กับส่วนของผู้ถือหุ้นที่ไม่มีอำนาจควบคุม หากกลุ่มบริษัทจำหน่ายเงินลงทุนในการร่วมค้าเพียงบางส่วนโดยที่กลุ่มบริษัทยังคงมีการควบคุมร่วมที่มีสาระสำคัญอยู่ กลุ่มบริษัทต้องจัดประเภทยอดสะสมบางส่วนที่เกี่ยวข้องเป็นกำไรหรือขาดทุน</w:t>
      </w:r>
    </w:p>
    <w:p w:rsidR="00162E97" w:rsidRDefault="00162E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:rsidR="00C12602" w:rsidRPr="00750608" w:rsidRDefault="00C12602" w:rsidP="00AE1C67">
      <w:pPr>
        <w:pStyle w:val="BodyText2"/>
        <w:ind w:left="547" w:right="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750608">
        <w:rPr>
          <w:rFonts w:asciiTheme="majorBidi" w:hAnsiTheme="majorBidi" w:cstheme="majorBidi"/>
          <w:sz w:val="30"/>
          <w:szCs w:val="30"/>
          <w:cs/>
        </w:rPr>
        <w:lastRenderedPageBreak/>
        <w:t>รายการที่เป็นตัวเงินที่เป็นลูกหนี้หรือเจ้าหนี้กับหน่วยงานในต่างประเทศ ซึ่งรายการดังกล่าวมิได้คาดหมายว่าจะมีแผนการชำระหนี้หรือไม่มีความเป็นไปได้ว่าจะชำระเงินในอนาคตอันใกล้ กำไรและขาดทุนจากอัตราแลกเปลี่ยนจากรายการทางการเงินดังกล่าวจะถูกพิจารณาเป็นส่วนหนึ่งของเงินลงทุนสุทธิในหน่วยงานต่างประเทศ และรับรู้ในกำไรขาดทุนเบ็ดเสร็จอื่น และแสดงเป็นรายการผลต่างจากอัตราแลกเปลี่ยนในส่วนของผู้ถือหุ้น จนกว่ามีการจำหน่ายเงินลงทุนนั้นออกไป</w:t>
      </w:r>
    </w:p>
    <w:p w:rsidR="00C12602" w:rsidRPr="00750608" w:rsidRDefault="00C12602" w:rsidP="00AE1C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:rsidR="00C12602" w:rsidRPr="00750608" w:rsidRDefault="00C12602" w:rsidP="00AE1C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75060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(ค)</w:t>
      </w:r>
      <w:r w:rsidRPr="0075060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</w:r>
      <w:r w:rsidR="0047782E" w:rsidRPr="0047782E">
        <w:rPr>
          <w:rFonts w:asciiTheme="majorBidi" w:hAnsiTheme="majorBidi"/>
          <w:b/>
          <w:bCs/>
          <w:i/>
          <w:iCs/>
          <w:sz w:val="30"/>
          <w:szCs w:val="30"/>
          <w:cs/>
        </w:rPr>
        <w:t>ตราสารอนุพันธ์</w:t>
      </w:r>
      <w:r w:rsidRPr="0075060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 </w:t>
      </w:r>
    </w:p>
    <w:p w:rsidR="00C12602" w:rsidRPr="00750608" w:rsidRDefault="00C12602" w:rsidP="00AE1C67">
      <w:pPr>
        <w:pStyle w:val="BodyText2"/>
        <w:tabs>
          <w:tab w:val="left" w:pos="540"/>
        </w:tabs>
        <w:ind w:left="540" w:right="47" w:firstLine="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:rsidR="00796674" w:rsidRPr="00750608" w:rsidRDefault="00C12602" w:rsidP="00AE1C67">
      <w:pPr>
        <w:pStyle w:val="BodyText2"/>
        <w:tabs>
          <w:tab w:val="left" w:pos="540"/>
        </w:tabs>
        <w:ind w:left="547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750608">
        <w:rPr>
          <w:rFonts w:asciiTheme="majorBidi" w:hAnsiTheme="majorBidi" w:cstheme="majorBidi"/>
          <w:sz w:val="30"/>
          <w:szCs w:val="30"/>
          <w:cs/>
        </w:rPr>
        <w:t>ตราสารอนุพันธ์ได้ถูกนำมาใช้เพื่อจัดการความเสี่ยงที่เกิดจากการเปลี่ยนแปลงในอัตราแลกเปลี่ยนเงินตราต่างประเทศที่เกิดจากกิจกรรมลงทุน</w:t>
      </w:r>
      <w:r w:rsidRPr="00750608">
        <w:rPr>
          <w:rFonts w:asciiTheme="majorBidi" w:hAnsiTheme="majorBidi" w:cstheme="majorBidi"/>
          <w:sz w:val="30"/>
          <w:szCs w:val="30"/>
        </w:rPr>
        <w:t xml:space="preserve"> </w:t>
      </w:r>
      <w:r w:rsidRPr="00750608">
        <w:rPr>
          <w:rFonts w:asciiTheme="majorBidi" w:hAnsiTheme="majorBidi" w:cstheme="majorBidi"/>
          <w:sz w:val="30"/>
          <w:szCs w:val="30"/>
          <w:cs/>
        </w:rPr>
        <w:t>ตราสารอนุพันธ์ไม่ได้มีไว้เพื่อค้า อย่างไรก็ตาม</w:t>
      </w:r>
      <w:r w:rsidRPr="00750608">
        <w:rPr>
          <w:rFonts w:asciiTheme="majorBidi" w:hAnsiTheme="majorBidi" w:cstheme="majorBidi"/>
          <w:sz w:val="30"/>
          <w:szCs w:val="30"/>
        </w:rPr>
        <w:t xml:space="preserve"> </w:t>
      </w:r>
      <w:r w:rsidRPr="00750608">
        <w:rPr>
          <w:rFonts w:asciiTheme="majorBidi" w:hAnsiTheme="majorBidi" w:cstheme="majorBidi"/>
          <w:sz w:val="30"/>
          <w:szCs w:val="30"/>
          <w:cs/>
        </w:rPr>
        <w:t>ตราสารอนุพันธ์ที่ไม่เข้าเงื่อนไขการกำหนดให้เป็นเครื่องมือป้องกันความเสี่ยงถือเป็นรายการเพื่อค้า</w:t>
      </w:r>
    </w:p>
    <w:p w:rsidR="004F5D08" w:rsidRDefault="004F5D08" w:rsidP="00AC10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highlight w:val="yellow"/>
        </w:rPr>
      </w:pPr>
    </w:p>
    <w:p w:rsidR="00C12602" w:rsidRPr="004F5D08" w:rsidRDefault="00C12602" w:rsidP="00AE1C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/>
          <w:iCs/>
          <w:sz w:val="30"/>
          <w:szCs w:val="30"/>
        </w:rPr>
      </w:pPr>
      <w:r w:rsidRPr="004F5D08">
        <w:rPr>
          <w:rFonts w:asciiTheme="majorBidi" w:hAnsiTheme="majorBidi" w:cstheme="majorBidi"/>
          <w:i/>
          <w:iCs/>
          <w:sz w:val="30"/>
          <w:szCs w:val="30"/>
          <w:cs/>
        </w:rPr>
        <w:t>การป้องกันความเสี่ยงจากอัตราแลกเปลี่ยน</w:t>
      </w:r>
    </w:p>
    <w:p w:rsidR="00C12602" w:rsidRPr="004F5D08" w:rsidRDefault="00C12602" w:rsidP="00AE1C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C12602" w:rsidRPr="00750608" w:rsidRDefault="00C12602" w:rsidP="00C126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F5D08">
        <w:rPr>
          <w:rFonts w:asciiTheme="majorBidi" w:hAnsiTheme="majorBidi" w:cstheme="majorBidi"/>
          <w:sz w:val="30"/>
          <w:szCs w:val="30"/>
          <w:cs/>
        </w:rPr>
        <w:t>กลุ่มบริษัทมีนโยบายที่จะป้องกันความเสี่ยงของอัตราแลกเปลี่ยนโดยทำสัญญาซื้อขายเงินตราต่างประเทศคุ้มครองรายการที่เป็นตัวเงินซึ่งเป็นเงินตราต่างประเทศไว้ล่วงหน้า โดยรายการที่เป็นตัวเงินซึ่งเป็นเงินตราต่างประเทศจะแปลงค่าเป็นสกุลเงินที่ใช้ในการดำเนินงานด้วยอัตราแลกเปลี่ยน ณ วันที่รายงาน ปรับปรุงด้วยลูกหนี้เจ้าหนี้สุทธิจากสัญญาซื้อขายเงินตราต่างประเทศและค่าธรรมเนียมรอตัดบัญชีที่คงเหลืออยู่ ค่าธรรมเนียมในการทำสัญญาซื้อขายเงินตราต่างประเทศจะตัดเป็นบัญชีรายได้</w:t>
      </w:r>
      <w:r w:rsidRPr="004F5D08">
        <w:rPr>
          <w:rFonts w:asciiTheme="majorBidi" w:hAnsiTheme="majorBidi" w:cstheme="majorBidi"/>
          <w:sz w:val="30"/>
          <w:szCs w:val="30"/>
        </w:rPr>
        <w:t>/</w:t>
      </w:r>
      <w:r w:rsidRPr="004F5D08">
        <w:rPr>
          <w:rFonts w:asciiTheme="majorBidi" w:hAnsiTheme="majorBidi" w:cstheme="majorBidi"/>
          <w:sz w:val="30"/>
          <w:szCs w:val="30"/>
          <w:cs/>
        </w:rPr>
        <w:t>ค่าใช้จ่ายตามระยะเวลาของสัญญา รายได้</w:t>
      </w:r>
      <w:r w:rsidRPr="004F5D08">
        <w:rPr>
          <w:rFonts w:asciiTheme="majorBidi" w:hAnsiTheme="majorBidi" w:cstheme="majorBidi"/>
          <w:sz w:val="30"/>
          <w:szCs w:val="30"/>
        </w:rPr>
        <w:t>/</w:t>
      </w:r>
      <w:r w:rsidRPr="004F5D08">
        <w:rPr>
          <w:rFonts w:asciiTheme="majorBidi" w:hAnsiTheme="majorBidi" w:cstheme="majorBidi"/>
          <w:sz w:val="30"/>
          <w:szCs w:val="30"/>
          <w:cs/>
        </w:rPr>
        <w:t>ค่าใช้จ่ายตัดบัญชีดังกล่าวและกำไรหรือขาดทุนจากสัญญาซื้อขายเงินตราต่างประเทศล่วงหน้าที่คุ้มครองความเสี่ยงจากรายการที่เป็นตัวเงินซึ่งเป็นเงินตราต่างประเทศนั้นจะบันทึกหักกลบกับกำไรหรือขาดทุนจากการแปลงค่ารายการที่เป็นตัวเงินที่เป็นเงินตราต่างประเทศ</w:t>
      </w:r>
    </w:p>
    <w:p w:rsidR="00162E97" w:rsidRDefault="00162E97" w:rsidP="00162E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:rsidR="00C12602" w:rsidRPr="00750608" w:rsidRDefault="00C12602" w:rsidP="00162E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75060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(ง)</w:t>
      </w:r>
      <w:r w:rsidRPr="0075060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เงินสดและรายการเทียบเท่าเงินสด</w:t>
      </w:r>
    </w:p>
    <w:p w:rsidR="00C12602" w:rsidRPr="00750608" w:rsidRDefault="00C12602" w:rsidP="00C12602">
      <w:pPr>
        <w:jc w:val="both"/>
        <w:rPr>
          <w:rFonts w:asciiTheme="majorBidi" w:hAnsiTheme="majorBidi" w:cstheme="majorBidi"/>
          <w:sz w:val="30"/>
          <w:szCs w:val="30"/>
        </w:rPr>
      </w:pPr>
    </w:p>
    <w:p w:rsidR="00C12602" w:rsidRPr="00750608" w:rsidRDefault="00C12602" w:rsidP="00C126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eastAsia="Arial Unicode MS" w:hAnsiTheme="majorBidi" w:cstheme="majorBidi"/>
          <w:sz w:val="30"/>
          <w:szCs w:val="30"/>
        </w:rPr>
      </w:pPr>
      <w:r w:rsidRPr="00750608">
        <w:rPr>
          <w:rFonts w:asciiTheme="majorBidi" w:eastAsia="Arial Unicode MS" w:hAnsiTheme="majorBidi" w:cstheme="majorBidi"/>
          <w:sz w:val="30"/>
          <w:szCs w:val="30"/>
          <w:cs/>
        </w:rPr>
        <w:t>เงินสดและรายการเทียบเท่าเงินสดประกอบด้วย ยอดเงินสด</w:t>
      </w:r>
      <w:r w:rsidRPr="00750608">
        <w:rPr>
          <w:rFonts w:asciiTheme="majorBidi" w:eastAsia="Arial Unicode MS" w:hAnsiTheme="majorBidi" w:cstheme="majorBidi"/>
          <w:sz w:val="30"/>
          <w:szCs w:val="30"/>
          <w:rtl/>
          <w:cs/>
        </w:rPr>
        <w:t xml:space="preserve"> </w:t>
      </w:r>
      <w:r w:rsidRPr="00750608">
        <w:rPr>
          <w:rFonts w:asciiTheme="majorBidi" w:eastAsia="Arial Unicode MS" w:hAnsiTheme="majorBidi" w:cstheme="majorBidi"/>
          <w:sz w:val="30"/>
          <w:szCs w:val="30"/>
          <w:cs/>
        </w:rPr>
        <w:t>ยอดเงินฝากธนาคารประเภทเผื่อเรียก และเงิน</w:t>
      </w:r>
      <w:r w:rsidR="00CB7BD3">
        <w:rPr>
          <w:rFonts w:asciiTheme="majorBidi" w:eastAsia="Arial Unicode MS" w:hAnsiTheme="majorBidi" w:cstheme="majorBidi"/>
          <w:sz w:val="30"/>
          <w:szCs w:val="30"/>
          <w:cs/>
        </w:rPr>
        <w:t xml:space="preserve">ลงทุนระยะสั้นที่มีสภาพคล่องสูง </w:t>
      </w:r>
    </w:p>
    <w:p w:rsidR="00C12602" w:rsidRPr="00750608" w:rsidRDefault="00C12602" w:rsidP="00C126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:rsidR="00C12602" w:rsidRPr="00750608" w:rsidRDefault="00C12602" w:rsidP="006705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5060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(จ)</w:t>
      </w:r>
      <w:r w:rsidRPr="0075060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ลูกหนี้อื่น</w:t>
      </w:r>
    </w:p>
    <w:p w:rsidR="00C12602" w:rsidRPr="00750608" w:rsidRDefault="00C12602" w:rsidP="00C126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:rsidR="00C12602" w:rsidRPr="00750608" w:rsidRDefault="00C12602" w:rsidP="00C126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Theme="majorBidi" w:hAnsiTheme="majorBidi" w:cstheme="majorBidi"/>
          <w:sz w:val="30"/>
          <w:szCs w:val="30"/>
        </w:rPr>
      </w:pPr>
      <w:r w:rsidRPr="00750608">
        <w:rPr>
          <w:rFonts w:asciiTheme="majorBidi" w:hAnsiTheme="majorBidi" w:cstheme="majorBidi"/>
          <w:sz w:val="30"/>
          <w:szCs w:val="30"/>
        </w:rPr>
        <w:tab/>
      </w:r>
      <w:r w:rsidRPr="00750608">
        <w:rPr>
          <w:rFonts w:asciiTheme="majorBidi" w:hAnsiTheme="majorBidi" w:cstheme="majorBidi"/>
          <w:sz w:val="30"/>
          <w:szCs w:val="30"/>
          <w:cs/>
        </w:rPr>
        <w:t>ลูกหนี้อื่นแสดงในราคาตามใบแจ้งหนี้หักค่าเผื่อหนี้สงสัยจะสูญ</w:t>
      </w:r>
    </w:p>
    <w:p w:rsidR="00C12602" w:rsidRPr="00750608" w:rsidRDefault="00C12602" w:rsidP="00C126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:rsidR="00C12602" w:rsidRDefault="00C12602" w:rsidP="007966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750608">
        <w:rPr>
          <w:rFonts w:asciiTheme="majorBidi" w:hAnsiTheme="majorBidi" w:cstheme="majorBidi"/>
          <w:sz w:val="30"/>
          <w:szCs w:val="30"/>
        </w:rPr>
        <w:lastRenderedPageBreak/>
        <w:tab/>
      </w:r>
      <w:r w:rsidRPr="00750608">
        <w:rPr>
          <w:rFonts w:asciiTheme="majorBidi" w:hAnsiTheme="majorBidi" w:cstheme="majorBidi"/>
          <w:sz w:val="30"/>
          <w:szCs w:val="30"/>
          <w:cs/>
        </w:rPr>
        <w:t>ค่าเผื่อหนี้สงสัยจะสูญประเมินโดยการวิเคราะห์ประวัติการชำระหนี้ และการคาดการณ์เกี่ยวกับการชำระหนี้ในอนาคตของลูกค้า ลูกหนี้จะถูกตัดจำหน่ายบัญชีเมื่อทราบว่าเป็นหนี้สูญ</w:t>
      </w:r>
    </w:p>
    <w:p w:rsidR="00865E4F" w:rsidRDefault="00865E4F" w:rsidP="007966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C12602" w:rsidRPr="00750608" w:rsidRDefault="00C12602" w:rsidP="00C126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5060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</w:t>
      </w:r>
      <w:r w:rsidR="00F3197C" w:rsidRPr="0075060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ฉ</w:t>
      </w:r>
      <w:r w:rsidRPr="0075060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)</w:t>
      </w:r>
      <w:r w:rsidRPr="0075060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โครงการอสังหาริมทรัพย์ระหว่างการพัฒนา</w:t>
      </w:r>
    </w:p>
    <w:p w:rsidR="00C12602" w:rsidRPr="00750608" w:rsidRDefault="00C12602" w:rsidP="00C126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:rsidR="00EB7AFB" w:rsidRPr="007766A8" w:rsidRDefault="00EB7AFB" w:rsidP="00EB7A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766A8">
        <w:rPr>
          <w:rFonts w:ascii="Angsana New" w:hAnsi="Angsana New"/>
          <w:sz w:val="30"/>
          <w:szCs w:val="30"/>
          <w:cs/>
        </w:rPr>
        <w:t>โครงการอสังหาริมทรัพย์ระหว่างการพัฒนาคือโครงการที่ถืออสังหาริมทรัพ</w:t>
      </w:r>
      <w:r>
        <w:rPr>
          <w:rFonts w:ascii="Angsana New" w:hAnsi="Angsana New"/>
          <w:sz w:val="30"/>
          <w:szCs w:val="30"/>
          <w:cs/>
        </w:rPr>
        <w:t>ย์ไว้ด้วยความตั้งใจในการพัฒนาเพื่อ</w:t>
      </w:r>
      <w:r w:rsidRPr="007766A8">
        <w:rPr>
          <w:rFonts w:ascii="Angsana New" w:hAnsi="Angsana New"/>
          <w:sz w:val="30"/>
          <w:szCs w:val="30"/>
          <w:cs/>
        </w:rPr>
        <w:t>การขายในการดำเนินธุรกิจปกติ อสังหาริมทรัพย์ระหว่างการพัฒนา</w:t>
      </w:r>
      <w:r>
        <w:rPr>
          <w:rFonts w:ascii="Angsana New" w:hAnsi="Angsana New" w:hint="cs"/>
          <w:sz w:val="30"/>
          <w:szCs w:val="30"/>
          <w:cs/>
        </w:rPr>
        <w:t>วัดมูลค่าด้วย</w:t>
      </w:r>
      <w:r w:rsidRPr="007766A8">
        <w:rPr>
          <w:rFonts w:ascii="Angsana New" w:hAnsi="Angsana New"/>
          <w:sz w:val="30"/>
          <w:szCs w:val="30"/>
          <w:cs/>
        </w:rPr>
        <w:t>ราคาทุนหรื</w:t>
      </w:r>
      <w:r w:rsidR="00B8040A">
        <w:rPr>
          <w:rFonts w:ascii="Angsana New" w:hAnsi="Angsana New"/>
          <w:sz w:val="30"/>
          <w:szCs w:val="30"/>
          <w:cs/>
        </w:rPr>
        <w:t>อมูลค่าสุทธิที่จะได้รับ</w:t>
      </w:r>
      <w:r w:rsidRPr="007766A8">
        <w:rPr>
          <w:rFonts w:ascii="Angsana New" w:hAnsi="Angsana New"/>
          <w:sz w:val="30"/>
          <w:szCs w:val="30"/>
          <w:cs/>
        </w:rPr>
        <w:t>แล้วแต่ราคาใด</w:t>
      </w:r>
      <w:r w:rsidR="005E4352">
        <w:rPr>
          <w:rFonts w:ascii="Angsana New" w:hAnsi="Angsana New" w:hint="cs"/>
          <w:sz w:val="30"/>
          <w:szCs w:val="30"/>
          <w:cs/>
        </w:rPr>
        <w:t>จะ</w:t>
      </w:r>
      <w:r w:rsidRPr="007766A8">
        <w:rPr>
          <w:rFonts w:ascii="Angsana New" w:hAnsi="Angsana New"/>
          <w:sz w:val="30"/>
          <w:szCs w:val="30"/>
          <w:cs/>
        </w:rPr>
        <w:t xml:space="preserve">ต่ำกว่า </w:t>
      </w:r>
      <w:r w:rsidRPr="00687044">
        <w:rPr>
          <w:rFonts w:ascii="Angsana New" w:hAnsi="Angsana New" w:hint="cs"/>
          <w:sz w:val="30"/>
          <w:szCs w:val="30"/>
          <w:cs/>
        </w:rPr>
        <w:t>มูลค่าสุทธิที่จะได้รับคือราคาขายโดยประมาณหักด้วยต้นทุนที่เกิดขึ้นในการขาย</w:t>
      </w:r>
    </w:p>
    <w:p w:rsidR="00865E4F" w:rsidRDefault="00865E4F" w:rsidP="00EB7A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:rsidR="00C12602" w:rsidRPr="00750608" w:rsidRDefault="00C12602" w:rsidP="00C126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750608">
        <w:rPr>
          <w:rFonts w:asciiTheme="majorBidi" w:hAnsiTheme="majorBidi" w:cstheme="majorBidi"/>
          <w:sz w:val="30"/>
          <w:szCs w:val="30"/>
          <w:cs/>
        </w:rPr>
        <w:t>ต้นทุนของโครงการอสังหาริมทรัพย์ระหว่างการพัฒนาประกอบด้วย ต้นทุนของแต่ละโครงการ รวมต้นทุนจากการได้มา ค่าใช้จ่</w:t>
      </w:r>
      <w:r w:rsidR="00F3197C">
        <w:rPr>
          <w:rFonts w:asciiTheme="majorBidi" w:hAnsiTheme="majorBidi" w:cstheme="majorBidi"/>
          <w:sz w:val="30"/>
          <w:szCs w:val="30"/>
          <w:cs/>
        </w:rPr>
        <w:t>ายในการพัฒนา ต้นทุนการกู้ยืมและ</w:t>
      </w:r>
      <w:r w:rsidRPr="00750608">
        <w:rPr>
          <w:rFonts w:asciiTheme="majorBidi" w:hAnsiTheme="majorBidi" w:cstheme="majorBidi"/>
          <w:sz w:val="30"/>
          <w:szCs w:val="30"/>
          <w:cs/>
        </w:rPr>
        <w:t>ค่าใช้จ่ายอื่นๆ ที่เกี่ยวข้อง ต้นทุนการกู้ยืมซึ่งกู้มาโดยเฉพาะเพื่อใช้ในโครงการอสังหาริมทรัพย์ระหว่างการพัฒนารวมเป็นราคาทุนของสินทรัพย์จนกระทั่งการพัฒนาสำเร็จ</w:t>
      </w:r>
    </w:p>
    <w:p w:rsidR="00C12602" w:rsidRPr="00750608" w:rsidRDefault="00C12602" w:rsidP="00C12602">
      <w:pPr>
        <w:pStyle w:val="BodyText"/>
        <w:spacing w:after="0" w:line="240" w:lineRule="auto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:rsidR="00C12602" w:rsidRPr="00750608" w:rsidRDefault="00C12602" w:rsidP="00C12602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750608">
        <w:rPr>
          <w:rFonts w:asciiTheme="majorBidi" w:hAnsiTheme="majorBidi" w:cstheme="majorBidi"/>
          <w:b/>
          <w:sz w:val="30"/>
          <w:szCs w:val="30"/>
          <w:cs/>
        </w:rPr>
        <w:t>ต้นทุนของวัสดุก่อสร้างคำนวณโดยใช้วิธีถัวเฉลี่ยถ่วงน้ำหนัก</w:t>
      </w:r>
      <w:r w:rsidR="000C7ECA">
        <w:rPr>
          <w:rFonts w:asciiTheme="majorBidi" w:hAnsiTheme="majorBidi" w:cstheme="majorBidi" w:hint="cs"/>
          <w:b/>
          <w:sz w:val="30"/>
          <w:szCs w:val="30"/>
          <w:cs/>
        </w:rPr>
        <w:t>เคลื่อนที่</w:t>
      </w:r>
    </w:p>
    <w:p w:rsidR="00C12602" w:rsidRPr="00750608" w:rsidRDefault="00C12602" w:rsidP="00C12602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:rsidR="00C12602" w:rsidRPr="00750608" w:rsidRDefault="00C12602" w:rsidP="00CB7B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50608">
        <w:rPr>
          <w:rFonts w:asciiTheme="majorBidi" w:hAnsiTheme="majorBidi" w:cstheme="majorBidi"/>
          <w:sz w:val="30"/>
          <w:szCs w:val="30"/>
          <w:cs/>
        </w:rPr>
        <w:t>ต้นทุนของบ้านตัวอย่างและโครงการระหว่างการพัฒนาคำนวณโดยการใช้ต้นทุนมาตรฐานซึ่งได้รับการปรับปรุงให้ใกล้เคียงกับราคาทุนถัวเฉลี่ย รวมการปันส่วนของค่าโสหุ้ยการผลิตอย่างเหม</w:t>
      </w:r>
      <w:r w:rsidR="00CB7BD3">
        <w:rPr>
          <w:rFonts w:asciiTheme="majorBidi" w:hAnsiTheme="majorBidi" w:cstheme="majorBidi"/>
          <w:sz w:val="30"/>
          <w:szCs w:val="30"/>
          <w:cs/>
        </w:rPr>
        <w:t>าะสมโดยคำนึงถึงระดับกำลังการพัฒนา</w:t>
      </w:r>
      <w:r w:rsidRPr="00750608">
        <w:rPr>
          <w:rFonts w:asciiTheme="majorBidi" w:hAnsiTheme="majorBidi" w:cstheme="majorBidi"/>
          <w:sz w:val="30"/>
          <w:szCs w:val="30"/>
          <w:cs/>
        </w:rPr>
        <w:t>ตามปกติ</w:t>
      </w:r>
    </w:p>
    <w:p w:rsidR="00C12602" w:rsidRPr="00750608" w:rsidRDefault="00C12602" w:rsidP="00C126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C12602" w:rsidRDefault="00C12602" w:rsidP="00D527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750608">
        <w:rPr>
          <w:rFonts w:asciiTheme="majorBidi" w:hAnsiTheme="majorBidi" w:cstheme="majorBidi"/>
          <w:b/>
          <w:sz w:val="30"/>
          <w:szCs w:val="30"/>
          <w:cs/>
        </w:rPr>
        <w:t>ต้นทุนของที่ดินคำนวณโดยใช้วิธีเฉพาะเจาะจง</w:t>
      </w:r>
    </w:p>
    <w:p w:rsidR="00F3197C" w:rsidRPr="00750608" w:rsidRDefault="00F3197C" w:rsidP="00D527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:rsidR="00C12602" w:rsidRPr="00750608" w:rsidRDefault="00C12602" w:rsidP="00C126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eastAsia="Arial Unicode MS" w:hAnsiTheme="majorBidi" w:cstheme="majorBidi"/>
          <w:b/>
          <w:bCs/>
          <w:i/>
          <w:iCs/>
          <w:sz w:val="30"/>
          <w:szCs w:val="30"/>
          <w:cs/>
        </w:rPr>
      </w:pPr>
      <w:r w:rsidRPr="00750608">
        <w:rPr>
          <w:rFonts w:asciiTheme="majorBidi" w:eastAsia="Arial Unicode MS" w:hAnsiTheme="majorBidi" w:cstheme="majorBidi"/>
          <w:b/>
          <w:bCs/>
          <w:i/>
          <w:iCs/>
          <w:sz w:val="30"/>
          <w:szCs w:val="30"/>
          <w:cs/>
        </w:rPr>
        <w:t>(</w:t>
      </w:r>
      <w:r w:rsidR="00F3197C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ช</w:t>
      </w:r>
      <w:r w:rsidRPr="00750608">
        <w:rPr>
          <w:rFonts w:asciiTheme="majorBidi" w:eastAsia="Arial Unicode MS" w:hAnsiTheme="majorBidi" w:cstheme="majorBidi"/>
          <w:b/>
          <w:bCs/>
          <w:i/>
          <w:iCs/>
          <w:sz w:val="30"/>
          <w:szCs w:val="30"/>
          <w:cs/>
        </w:rPr>
        <w:t>)</w:t>
      </w:r>
      <w:r w:rsidRPr="00750608">
        <w:rPr>
          <w:rFonts w:asciiTheme="majorBidi" w:eastAsia="Arial Unicode MS" w:hAnsiTheme="majorBidi" w:cstheme="majorBidi"/>
          <w:b/>
          <w:bCs/>
          <w:i/>
          <w:iCs/>
          <w:sz w:val="30"/>
          <w:szCs w:val="30"/>
          <w:cs/>
        </w:rPr>
        <w:tab/>
        <w:t>เงินลงทุน</w:t>
      </w:r>
    </w:p>
    <w:p w:rsidR="00C12602" w:rsidRPr="00750608" w:rsidRDefault="00C12602" w:rsidP="00C126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:rsidR="00C12602" w:rsidRPr="00750608" w:rsidRDefault="00C12602" w:rsidP="00C126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50608">
        <w:rPr>
          <w:rFonts w:asciiTheme="majorBidi" w:hAnsiTheme="majorBidi" w:cstheme="majorBidi"/>
          <w:i/>
          <w:iCs/>
          <w:sz w:val="30"/>
          <w:szCs w:val="30"/>
          <w:cs/>
        </w:rPr>
        <w:t>เงินลงทุนในบริษัทย่อยและการร่วมค้า</w:t>
      </w:r>
    </w:p>
    <w:p w:rsidR="00C12602" w:rsidRPr="00750608" w:rsidRDefault="00C12602" w:rsidP="00C12602">
      <w:pPr>
        <w:ind w:left="540"/>
        <w:rPr>
          <w:rFonts w:asciiTheme="majorBidi" w:eastAsia="Arial Unicode MS" w:hAnsiTheme="majorBidi" w:cstheme="majorBidi"/>
          <w:sz w:val="30"/>
          <w:szCs w:val="30"/>
        </w:rPr>
      </w:pPr>
    </w:p>
    <w:p w:rsidR="00C12602" w:rsidRPr="00750608" w:rsidRDefault="00C12602" w:rsidP="00C126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50608">
        <w:rPr>
          <w:rFonts w:asciiTheme="majorBidi" w:hAnsiTheme="majorBidi" w:cstheme="majorBidi"/>
          <w:sz w:val="30"/>
          <w:szCs w:val="30"/>
          <w:cs/>
        </w:rPr>
        <w:t>เงินลงทุนในบริษัทย่อยและการร่วมค้า ในงบการเงินเฉพาะกิจการของบริษัท บันทึกบัญชีโดยใช้วิธีราคาทุน ส่วนการบันทึกบัญชีเงินลงทุนในการร่วมค้า ในงบการเงินรวมใช้วิธีส่วนได้เสีย</w:t>
      </w:r>
    </w:p>
    <w:p w:rsidR="00C12602" w:rsidRPr="00750608" w:rsidRDefault="00C12602" w:rsidP="00C126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:rsidR="00F3197C" w:rsidRDefault="00F319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:rsidR="00AE4367" w:rsidRPr="00DA03D8" w:rsidRDefault="00AE4367" w:rsidP="00AE43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DA03D8">
        <w:rPr>
          <w:rFonts w:ascii="Angsana New" w:hAnsi="Angsana New"/>
          <w:i/>
          <w:iCs/>
          <w:sz w:val="30"/>
          <w:szCs w:val="30"/>
          <w:cs/>
        </w:rPr>
        <w:lastRenderedPageBreak/>
        <w:t>เงินลงทุนใน</w:t>
      </w:r>
      <w:r w:rsidRPr="00DA03D8">
        <w:rPr>
          <w:rFonts w:ascii="Angsana New" w:hAnsi="Angsana New" w:hint="cs"/>
          <w:i/>
          <w:iCs/>
          <w:sz w:val="30"/>
          <w:szCs w:val="30"/>
          <w:cs/>
        </w:rPr>
        <w:t>กองทุนรวม</w:t>
      </w:r>
    </w:p>
    <w:p w:rsidR="00AE4367" w:rsidRPr="00DA03D8" w:rsidRDefault="00AE4367" w:rsidP="00AE4367">
      <w:pPr>
        <w:ind w:left="540"/>
        <w:jc w:val="thaiDistribute"/>
        <w:rPr>
          <w:rFonts w:ascii="Angsana New" w:eastAsia="Arial Unicode MS" w:hAnsi="Angsana New"/>
          <w:sz w:val="30"/>
          <w:szCs w:val="30"/>
        </w:rPr>
      </w:pPr>
    </w:p>
    <w:p w:rsidR="00AE4367" w:rsidRPr="00DA03D8" w:rsidRDefault="00AE4367" w:rsidP="00AE43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DA03D8">
        <w:rPr>
          <w:rFonts w:ascii="Angsana New" w:hAnsi="Angsana New" w:hint="cs"/>
          <w:sz w:val="30"/>
          <w:szCs w:val="30"/>
          <w:cs/>
        </w:rPr>
        <w:t>กองทุนรวม</w:t>
      </w:r>
      <w:r w:rsidRPr="00DA03D8">
        <w:rPr>
          <w:rFonts w:ascii="Angsana New" w:hAnsi="Angsana New"/>
          <w:sz w:val="30"/>
          <w:szCs w:val="30"/>
          <w:cs/>
        </w:rPr>
        <w:t>ซึ่งเป็นหลักทรัพย์ในความต้องการของตลาด จัดประเภทเป็น</w:t>
      </w:r>
      <w:r w:rsidRPr="00DA03D8">
        <w:rPr>
          <w:rFonts w:ascii="Angsana New" w:hAnsi="Angsana New" w:hint="cs"/>
          <w:sz w:val="30"/>
          <w:szCs w:val="30"/>
          <w:cs/>
        </w:rPr>
        <w:t>เงินลงทุน</w:t>
      </w:r>
      <w:r w:rsidRPr="00DA03D8">
        <w:rPr>
          <w:rFonts w:ascii="Angsana New" w:hAnsi="Angsana New"/>
          <w:sz w:val="30"/>
          <w:szCs w:val="30"/>
          <w:cs/>
        </w:rPr>
        <w:t>เผื่อขาย</w:t>
      </w:r>
      <w:r w:rsidRPr="00DA03D8">
        <w:rPr>
          <w:rFonts w:ascii="Angsana New" w:hAnsi="Angsana New"/>
          <w:sz w:val="30"/>
          <w:szCs w:val="30"/>
        </w:rPr>
        <w:t xml:space="preserve"> </w:t>
      </w:r>
      <w:r w:rsidRPr="00DA03D8">
        <w:rPr>
          <w:rFonts w:ascii="Angsana New" w:hAnsi="Angsana New" w:hint="cs"/>
          <w:sz w:val="30"/>
          <w:szCs w:val="30"/>
          <w:cs/>
        </w:rPr>
        <w:t>ภายหลังการรับรู้มูลค่าในครั้งแรกเงินลงทุนเผื่อขาย</w:t>
      </w:r>
      <w:r w:rsidRPr="00DA03D8">
        <w:rPr>
          <w:rFonts w:ascii="Angsana New" w:hAnsi="Angsana New"/>
          <w:sz w:val="30"/>
          <w:szCs w:val="30"/>
          <w:cs/>
        </w:rPr>
        <w:t>แสดงใน</w:t>
      </w:r>
      <w:r w:rsidRPr="00DA03D8">
        <w:rPr>
          <w:rFonts w:ascii="Angsana New" w:hAnsi="Angsana New" w:hint="cs"/>
          <w:sz w:val="30"/>
          <w:szCs w:val="30"/>
          <w:cs/>
        </w:rPr>
        <w:t>มูลค่า</w:t>
      </w:r>
      <w:r w:rsidRPr="00DA03D8">
        <w:rPr>
          <w:rFonts w:ascii="Angsana New" w:hAnsi="Angsana New"/>
          <w:sz w:val="30"/>
          <w:szCs w:val="30"/>
          <w:cs/>
        </w:rPr>
        <w:t xml:space="preserve">ยุติธรรม </w:t>
      </w:r>
      <w:r w:rsidRPr="00DA03D8">
        <w:rPr>
          <w:rFonts w:ascii="Angsana New" w:hAnsi="Angsana New" w:hint="cs"/>
          <w:sz w:val="30"/>
          <w:szCs w:val="30"/>
          <w:cs/>
        </w:rPr>
        <w:t>และการเปลี่ยนแปลงที่ไม่ใช่ผลขาดทุนจากการด้อยค่าและผลต่างจาก</w:t>
      </w:r>
      <w:r>
        <w:rPr>
          <w:rFonts w:ascii="Angsana New" w:hAnsi="Angsana New" w:hint="cs"/>
          <w:sz w:val="30"/>
          <w:szCs w:val="30"/>
          <w:cs/>
        </w:rPr>
        <w:t>สกุล</w:t>
      </w:r>
      <w:r w:rsidRPr="00DA03D8">
        <w:rPr>
          <w:rFonts w:ascii="Angsana New" w:hAnsi="Angsana New" w:hint="cs"/>
          <w:sz w:val="30"/>
          <w:szCs w:val="30"/>
          <w:cs/>
        </w:rPr>
        <w:t>เงินตราต่างประเทศของรายการที่เป็นตัวเงิน บันทึกโดยตรงในส่วนของผู้ถือหุ้น ส่วนผลขาดทุนจากการด้อยค่าและผลต่างจากการแลกเปลี่ยนเงินตราต่างประเทศ</w:t>
      </w:r>
      <w:r w:rsidRPr="00DA03D8">
        <w:rPr>
          <w:rFonts w:ascii="Angsana New" w:hAnsi="Angsana New"/>
          <w:sz w:val="30"/>
          <w:szCs w:val="30"/>
          <w:cs/>
        </w:rPr>
        <w:t>รับรู้ในกำไร</w:t>
      </w:r>
      <w:r w:rsidRPr="00DA03D8">
        <w:rPr>
          <w:rFonts w:ascii="Angsana New" w:hAnsi="Angsana New" w:hint="cs"/>
          <w:sz w:val="30"/>
          <w:szCs w:val="30"/>
          <w:cs/>
        </w:rPr>
        <w:t>หรือ</w:t>
      </w:r>
      <w:r w:rsidRPr="00DA03D8">
        <w:rPr>
          <w:rFonts w:ascii="Angsana New" w:hAnsi="Angsana New"/>
          <w:sz w:val="30"/>
          <w:szCs w:val="30"/>
          <w:cs/>
        </w:rPr>
        <w:t>ขาดทุน เมื่อมีการ</w:t>
      </w:r>
      <w:r w:rsidRPr="00DA03D8">
        <w:rPr>
          <w:rFonts w:ascii="Angsana New" w:hAnsi="Angsana New" w:hint="cs"/>
          <w:sz w:val="30"/>
          <w:szCs w:val="30"/>
          <w:cs/>
        </w:rPr>
        <w:t>ตัดจำหน่าย</w:t>
      </w:r>
      <w:r w:rsidRPr="00DA03D8">
        <w:rPr>
          <w:rFonts w:ascii="Angsana New" w:hAnsi="Angsana New"/>
          <w:sz w:val="30"/>
          <w:szCs w:val="30"/>
          <w:cs/>
        </w:rPr>
        <w:t>เงินลงทุน จะรับรู้ผลกำไรหรือขาดทุน</w:t>
      </w:r>
      <w:r w:rsidRPr="00DA03D8">
        <w:rPr>
          <w:rFonts w:ascii="Angsana New" w:hAnsi="Angsana New" w:hint="cs"/>
          <w:sz w:val="30"/>
          <w:szCs w:val="30"/>
          <w:cs/>
        </w:rPr>
        <w:t>สะสม</w:t>
      </w:r>
      <w:r w:rsidRPr="00DA03D8">
        <w:rPr>
          <w:rFonts w:ascii="Angsana New" w:hAnsi="Angsana New"/>
          <w:sz w:val="30"/>
          <w:szCs w:val="30"/>
          <w:cs/>
        </w:rPr>
        <w:t>ที่เคยบันทึกในส่วนของผู้ถือหุ้นโดยตรงเข้ากำไร</w:t>
      </w:r>
      <w:r w:rsidRPr="00DA03D8">
        <w:rPr>
          <w:rFonts w:ascii="Angsana New" w:hAnsi="Angsana New" w:hint="cs"/>
          <w:sz w:val="30"/>
          <w:szCs w:val="30"/>
          <w:cs/>
        </w:rPr>
        <w:t>หรือ</w:t>
      </w:r>
      <w:r w:rsidRPr="00DA03D8">
        <w:rPr>
          <w:rFonts w:ascii="Angsana New" w:hAnsi="Angsana New"/>
          <w:sz w:val="30"/>
          <w:szCs w:val="30"/>
          <w:cs/>
        </w:rPr>
        <w:t>ขาดทุน</w:t>
      </w:r>
    </w:p>
    <w:p w:rsidR="00AE4367" w:rsidRPr="00DA03D8" w:rsidRDefault="00AE4367" w:rsidP="00AE43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AE4367" w:rsidRPr="00DA03D8" w:rsidRDefault="00AE4367" w:rsidP="00AE43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DA03D8">
        <w:rPr>
          <w:rFonts w:ascii="Angsana New" w:hAnsi="Angsana New"/>
          <w:sz w:val="30"/>
          <w:szCs w:val="30"/>
          <w:cs/>
        </w:rPr>
        <w:t>มูลค่ายุติธรรมของ</w:t>
      </w:r>
      <w:r>
        <w:rPr>
          <w:rFonts w:ascii="Angsana New" w:hAnsi="Angsana New" w:hint="cs"/>
          <w:sz w:val="30"/>
          <w:szCs w:val="30"/>
          <w:cs/>
        </w:rPr>
        <w:t>เครื่องมือทางการเงินสำหรับหลักทรัพย์เผื่อขาย</w:t>
      </w:r>
      <w:r w:rsidRPr="00DA03D8">
        <w:rPr>
          <w:rFonts w:ascii="Angsana New" w:hAnsi="Angsana New"/>
          <w:sz w:val="30"/>
          <w:szCs w:val="30"/>
          <w:cs/>
        </w:rPr>
        <w:t>จะใช้</w:t>
      </w:r>
      <w:r w:rsidRPr="00DA03D8">
        <w:rPr>
          <w:rFonts w:ascii="Angsana New" w:hAnsi="Angsana New" w:hint="cs"/>
          <w:sz w:val="30"/>
          <w:szCs w:val="30"/>
          <w:cs/>
        </w:rPr>
        <w:t xml:space="preserve">มูลค่าสินทรัพย์สุทธิ </w:t>
      </w:r>
      <w:r w:rsidRPr="00DA03D8">
        <w:rPr>
          <w:rFonts w:ascii="Angsana New" w:hAnsi="Angsana New"/>
          <w:sz w:val="30"/>
          <w:szCs w:val="30"/>
          <w:cs/>
        </w:rPr>
        <w:t>ณ วันที่</w:t>
      </w:r>
      <w:r w:rsidRPr="00DA03D8">
        <w:rPr>
          <w:rFonts w:ascii="Angsana New" w:hAnsi="Angsana New" w:hint="cs"/>
          <w:sz w:val="30"/>
          <w:szCs w:val="30"/>
          <w:cs/>
        </w:rPr>
        <w:t>รายงาน</w:t>
      </w:r>
    </w:p>
    <w:p w:rsidR="00AE4367" w:rsidRPr="00DA03D8" w:rsidRDefault="00AE4367" w:rsidP="00AE43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AE4367" w:rsidRPr="00DA03D8" w:rsidRDefault="00AE4367" w:rsidP="00AE43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DA03D8">
        <w:rPr>
          <w:rFonts w:ascii="Angsana New" w:hAnsi="Angsana New"/>
          <w:i/>
          <w:iCs/>
          <w:sz w:val="30"/>
          <w:szCs w:val="30"/>
          <w:cs/>
        </w:rPr>
        <w:t>การจำหน่ายเงินลงทุน</w:t>
      </w:r>
    </w:p>
    <w:p w:rsidR="00AE4367" w:rsidRPr="00DA03D8" w:rsidRDefault="00AE4367" w:rsidP="00AE43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AE4367" w:rsidRPr="00DA03D8" w:rsidRDefault="00AE4367" w:rsidP="00AE43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DA03D8">
        <w:rPr>
          <w:rFonts w:ascii="Angsana New" w:hAnsi="Angsana New"/>
          <w:sz w:val="30"/>
          <w:szCs w:val="30"/>
          <w:cs/>
        </w:rPr>
        <w:t>เมื่อมีการจำหน่ายเงินลงทุน ผลต่างระหว่างจำนวนเงินสุทธิที่ได้รับและมูลค่าตามบัญชีและรวมถึงกำไรหรือขาดทุน</w:t>
      </w:r>
      <w:r w:rsidRPr="00DA03D8">
        <w:rPr>
          <w:rFonts w:ascii="Angsana New" w:hAnsi="Angsana New" w:hint="cs"/>
          <w:sz w:val="30"/>
          <w:szCs w:val="30"/>
          <w:cs/>
        </w:rPr>
        <w:t>สะสม</w:t>
      </w:r>
      <w:r w:rsidRPr="00DA03D8">
        <w:rPr>
          <w:rFonts w:ascii="Angsana New" w:hAnsi="Angsana New"/>
          <w:sz w:val="30"/>
          <w:szCs w:val="30"/>
          <w:cs/>
        </w:rPr>
        <w:t>จากการตีราคาหลักทรัพย์ที่เกี่ยวข้องที่เคยบันทึกในส่วนของผู้ถือหุ้น จะถูกบันทึกในกำไร</w:t>
      </w:r>
      <w:r w:rsidRPr="00DA03D8">
        <w:rPr>
          <w:rFonts w:ascii="Angsana New" w:hAnsi="Angsana New" w:hint="cs"/>
          <w:sz w:val="30"/>
          <w:szCs w:val="30"/>
          <w:cs/>
        </w:rPr>
        <w:t>หรือ</w:t>
      </w:r>
      <w:r w:rsidRPr="00DA03D8">
        <w:rPr>
          <w:rFonts w:ascii="Angsana New" w:hAnsi="Angsana New"/>
          <w:sz w:val="30"/>
          <w:szCs w:val="30"/>
          <w:cs/>
        </w:rPr>
        <w:t>ขาดทุน</w:t>
      </w:r>
    </w:p>
    <w:p w:rsidR="00AE4367" w:rsidRDefault="00AE4367" w:rsidP="00AE43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AE4367" w:rsidRPr="008804AC" w:rsidRDefault="00AE4367" w:rsidP="00AE43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8804AC">
        <w:rPr>
          <w:rFonts w:ascii="Angsana New" w:hAnsi="Angsana New"/>
          <w:sz w:val="30"/>
          <w:szCs w:val="30"/>
          <w:cs/>
        </w:rPr>
        <w:t>ในกรณีที่</w:t>
      </w:r>
      <w:r w:rsidRPr="008804AC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8804AC">
        <w:rPr>
          <w:rFonts w:ascii="Angsana New" w:hAnsi="Angsana New"/>
          <w:sz w:val="30"/>
          <w:szCs w:val="30"/>
          <w:cs/>
        </w:rPr>
        <w:t>จำหน่ายบางส่วนของเงินลงทุนที่ถืออยู่ การคำนวณต้นทุนสำหรับเงินลงทุนที่จำหน่ายไปและเงินลงทุนที่ยังถืออยู่ใช้</w:t>
      </w:r>
      <w:r w:rsidRPr="008804AC">
        <w:rPr>
          <w:rFonts w:ascii="Angsana New" w:hAnsi="Angsana New" w:hint="cs"/>
          <w:sz w:val="30"/>
          <w:szCs w:val="30"/>
          <w:cs/>
        </w:rPr>
        <w:t>วิธี</w:t>
      </w:r>
      <w:r w:rsidRPr="008804AC">
        <w:rPr>
          <w:rFonts w:ascii="Angsana New" w:hAnsi="Angsana New"/>
          <w:sz w:val="30"/>
          <w:szCs w:val="30"/>
          <w:cs/>
        </w:rPr>
        <w:t>ถัวเฉลี่ยถ่วงน้ำหนัก</w:t>
      </w:r>
      <w:r w:rsidRPr="008804AC">
        <w:rPr>
          <w:rFonts w:ascii="Angsana New" w:hAnsi="Angsana New"/>
          <w:sz w:val="30"/>
          <w:szCs w:val="30"/>
        </w:rPr>
        <w:t xml:space="preserve">  </w:t>
      </w:r>
      <w:r w:rsidRPr="008804AC">
        <w:rPr>
          <w:rFonts w:ascii="Angsana New" w:hAnsi="Angsana New" w:hint="cs"/>
          <w:sz w:val="30"/>
          <w:szCs w:val="30"/>
          <w:cs/>
        </w:rPr>
        <w:t>ปรับใช้กับมูลค่าตามบัญชีของเงินลงทุนที่เหลืออยู่ทั้งหมด</w:t>
      </w:r>
    </w:p>
    <w:p w:rsidR="00AE4367" w:rsidRPr="008804AC" w:rsidRDefault="00AE4367" w:rsidP="00AE43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C12602" w:rsidRPr="00162E97" w:rsidRDefault="00AE4367" w:rsidP="00AE43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162E9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 </w:t>
      </w:r>
      <w:r w:rsidR="00C12602" w:rsidRPr="00162E9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</w:t>
      </w:r>
      <w:r w:rsidR="00F3197C">
        <w:rPr>
          <w:rFonts w:asciiTheme="majorBidi" w:eastAsia="Arial Unicode MS" w:hAnsiTheme="majorBidi" w:cstheme="majorBidi" w:hint="cs"/>
          <w:b/>
          <w:bCs/>
          <w:i/>
          <w:iCs/>
          <w:sz w:val="30"/>
          <w:szCs w:val="30"/>
          <w:cs/>
        </w:rPr>
        <w:t>ซ</w:t>
      </w:r>
      <w:r w:rsidR="00C12602" w:rsidRPr="00162E9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)</w:t>
      </w:r>
      <w:r w:rsidR="00C12602" w:rsidRPr="00162E9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อสังหาริมทรัพย์เพื่อการลงทุน</w:t>
      </w:r>
    </w:p>
    <w:p w:rsidR="00C12602" w:rsidRPr="00750608" w:rsidRDefault="00C12602" w:rsidP="00C126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C12602" w:rsidRPr="00750608" w:rsidRDefault="00C12602" w:rsidP="00C126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50608">
        <w:rPr>
          <w:rFonts w:asciiTheme="majorBidi" w:hAnsiTheme="majorBidi" w:cstheme="majorBidi"/>
          <w:sz w:val="30"/>
          <w:szCs w:val="30"/>
          <w:cs/>
        </w:rPr>
        <w:t xml:space="preserve">อสังหาริมทรัพย์เพื่อการลงทุนได้แก่อสังหาริมทรัพย์ที่ถือครองเพื่อหาประโยชน์จากรายได้ค่าเช่าหรือจากมูลค่าที่เพิ่มขึ้นหรือทั้งสองอย่าง ทั้งนี้ไม่ได้มีไว้เพื่อขายตามปกติธุรกิจหรือใช้ในการผลิตหรือจัดหาสินค้าหรือให้บริการหรือใช้ในการบริหารงาน  </w:t>
      </w:r>
    </w:p>
    <w:p w:rsidR="00C12602" w:rsidRPr="00750608" w:rsidRDefault="00C12602" w:rsidP="00C126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EB7AFB" w:rsidRDefault="00C12602" w:rsidP="00162E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50608">
        <w:rPr>
          <w:rFonts w:asciiTheme="majorBidi" w:hAnsiTheme="majorBidi" w:cstheme="majorBidi"/>
          <w:sz w:val="30"/>
          <w:szCs w:val="30"/>
          <w:cs/>
        </w:rPr>
        <w:t>อสังหาริมทรัพย์เพื่อการลงทุนประกอบด้วยที่ดิน</w:t>
      </w:r>
      <w:r w:rsidR="00F3197C">
        <w:rPr>
          <w:rFonts w:asciiTheme="majorBidi" w:hAnsiTheme="majorBidi" w:cstheme="majorBidi" w:hint="cs"/>
          <w:sz w:val="30"/>
          <w:szCs w:val="30"/>
          <w:cs/>
        </w:rPr>
        <w:t>วัดมูลค่าด้วย</w:t>
      </w:r>
      <w:r w:rsidRPr="00750608">
        <w:rPr>
          <w:rFonts w:asciiTheme="majorBidi" w:hAnsiTheme="majorBidi" w:cstheme="majorBidi"/>
          <w:sz w:val="30"/>
          <w:szCs w:val="30"/>
          <w:cs/>
        </w:rPr>
        <w:t>ราคาทุนหักขาดทุนจากการด้อยค่า</w:t>
      </w:r>
    </w:p>
    <w:p w:rsidR="00D52796" w:rsidRPr="00162E97" w:rsidRDefault="008B67DD" w:rsidP="00162E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:rsidR="00C12602" w:rsidRPr="00750608" w:rsidRDefault="00C12602" w:rsidP="00C126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5060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</w:t>
      </w:r>
      <w:r w:rsidR="00F3197C" w:rsidRPr="0075060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ฌ</w:t>
      </w:r>
      <w:r w:rsidRPr="0075060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)</w:t>
      </w:r>
      <w:r w:rsidRPr="0075060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ที่ดิน อาคารและอุปกรณ์</w:t>
      </w:r>
    </w:p>
    <w:p w:rsidR="00C12602" w:rsidRPr="008F0DA7" w:rsidRDefault="00C12602" w:rsidP="00C126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:rsidR="00C12602" w:rsidRPr="00750608" w:rsidRDefault="00C12602" w:rsidP="00C126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750608">
        <w:rPr>
          <w:rFonts w:asciiTheme="majorBidi" w:hAnsiTheme="majorBidi" w:cstheme="majorBidi"/>
          <w:i/>
          <w:iCs/>
          <w:sz w:val="30"/>
          <w:szCs w:val="30"/>
          <w:cs/>
        </w:rPr>
        <w:t>การรับรู้และการวัดมูลค่า</w:t>
      </w:r>
    </w:p>
    <w:p w:rsidR="00C12602" w:rsidRPr="008F0DA7" w:rsidRDefault="00C12602" w:rsidP="00C126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:rsidR="00C12602" w:rsidRPr="00750608" w:rsidRDefault="00C12602" w:rsidP="00C126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750608">
        <w:rPr>
          <w:rFonts w:asciiTheme="majorBidi" w:hAnsiTheme="majorBidi" w:cstheme="majorBidi"/>
          <w:i/>
          <w:iCs/>
          <w:sz w:val="30"/>
          <w:szCs w:val="30"/>
          <w:cs/>
        </w:rPr>
        <w:t>สินทรัพย์ที่เป็นกรรมสิทธิ์ของกิจการ</w:t>
      </w:r>
    </w:p>
    <w:p w:rsidR="00C12602" w:rsidRPr="008F0DA7" w:rsidRDefault="00C12602" w:rsidP="00C126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:rsidR="00C12602" w:rsidRDefault="00C12602" w:rsidP="003E7D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50608">
        <w:rPr>
          <w:rFonts w:asciiTheme="majorBidi" w:hAnsiTheme="majorBidi" w:cstheme="majorBidi"/>
          <w:sz w:val="30"/>
          <w:szCs w:val="30"/>
          <w:cs/>
        </w:rPr>
        <w:t>ที่ดิน อาคารและอุปกรณ์</w:t>
      </w:r>
      <w:r w:rsidR="003E7D98">
        <w:rPr>
          <w:rFonts w:asciiTheme="majorBidi" w:hAnsiTheme="majorBidi" w:cstheme="majorBidi" w:hint="cs"/>
          <w:sz w:val="30"/>
          <w:szCs w:val="30"/>
          <w:cs/>
        </w:rPr>
        <w:t>วัดมูลค่า</w:t>
      </w:r>
      <w:r w:rsidRPr="00750608">
        <w:rPr>
          <w:rFonts w:asciiTheme="majorBidi" w:hAnsiTheme="majorBidi" w:cstheme="majorBidi"/>
          <w:sz w:val="30"/>
          <w:szCs w:val="30"/>
          <w:cs/>
        </w:rPr>
        <w:t>ด้วยราคาทุนหักค่าเสื่อมราคาสะสมและขาดทุนจากการด้อยค่า</w:t>
      </w:r>
    </w:p>
    <w:p w:rsidR="00CB7BD3" w:rsidRDefault="00C12602" w:rsidP="00CB7B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750608">
        <w:rPr>
          <w:rFonts w:asciiTheme="majorBidi" w:hAnsiTheme="majorBidi" w:cstheme="majorBidi"/>
          <w:sz w:val="30"/>
          <w:szCs w:val="30"/>
          <w:cs/>
        </w:rPr>
        <w:lastRenderedPageBreak/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รวมถึงต้นทุนของวัสดุ</w:t>
      </w:r>
      <w:r w:rsidRPr="00750608">
        <w:rPr>
          <w:rFonts w:asciiTheme="majorBidi" w:hAnsiTheme="majorBidi" w:cstheme="majorBidi"/>
          <w:sz w:val="30"/>
          <w:szCs w:val="30"/>
        </w:rPr>
        <w:t xml:space="preserve"> </w:t>
      </w:r>
      <w:r w:rsidRPr="00750608">
        <w:rPr>
          <w:rFonts w:asciiTheme="majorBidi" w:hAnsiTheme="majorBidi" w:cstheme="majorBidi"/>
          <w:sz w:val="30"/>
          <w:szCs w:val="30"/>
          <w:cs/>
        </w:rPr>
        <w:t>แรงงานทางตรง และต้นทุนทางตรงอื่นๆ ที่เกี่ยวข้องกับการจัดหาสินทรัพย์เพื่อให้สินทรัพย์นั้นอยู่ในสภาพที่พร้อมจะใช้งานได้ตามความประสงค์ ต้นทุนในการรื้อถอน</w:t>
      </w:r>
      <w:r w:rsidRPr="00750608">
        <w:rPr>
          <w:rFonts w:asciiTheme="majorBidi" w:hAnsiTheme="majorBidi" w:cstheme="majorBidi"/>
          <w:sz w:val="30"/>
          <w:szCs w:val="30"/>
        </w:rPr>
        <w:t xml:space="preserve"> </w:t>
      </w:r>
      <w:r w:rsidRPr="00750608">
        <w:rPr>
          <w:rFonts w:asciiTheme="majorBidi" w:hAnsiTheme="majorBidi" w:cstheme="majorBidi"/>
          <w:sz w:val="30"/>
          <w:szCs w:val="30"/>
          <w:cs/>
        </w:rPr>
        <w:t>การขนย้าย</w:t>
      </w:r>
      <w:r w:rsidRPr="00750608">
        <w:rPr>
          <w:rFonts w:asciiTheme="majorBidi" w:hAnsiTheme="majorBidi" w:cstheme="majorBidi"/>
          <w:sz w:val="30"/>
          <w:szCs w:val="30"/>
        </w:rPr>
        <w:t xml:space="preserve"> </w:t>
      </w:r>
      <w:r w:rsidRPr="00750608">
        <w:rPr>
          <w:rFonts w:asciiTheme="majorBidi" w:hAnsiTheme="majorBidi" w:cstheme="majorBidi"/>
          <w:sz w:val="30"/>
          <w:szCs w:val="30"/>
          <w:cs/>
        </w:rPr>
        <w:t xml:space="preserve">การบูรณะสถานที่ตั้งของสินทรัพย์และต้นทุนการกู้ยืม </w:t>
      </w:r>
      <w:r w:rsidR="00CB7BD3" w:rsidRPr="00BA1C9B">
        <w:rPr>
          <w:rFonts w:ascii="Angsana New" w:hAnsi="Angsana New"/>
          <w:sz w:val="30"/>
          <w:szCs w:val="30"/>
          <w:cs/>
        </w:rPr>
        <w:t>สำหรับเครื่องมือที่ควบคุมโดยลิขสิทธิ์</w:t>
      </w:r>
      <w:r w:rsidR="00CB7BD3" w:rsidRPr="000B7F60">
        <w:rPr>
          <w:rFonts w:ascii="Angsana New" w:hAnsi="Angsana New"/>
          <w:sz w:val="30"/>
          <w:szCs w:val="30"/>
          <w:cs/>
        </w:rPr>
        <w:t>ซอฟต์แวร์</w:t>
      </w:r>
      <w:r w:rsidR="00CB7BD3" w:rsidRPr="003E7552">
        <w:rPr>
          <w:rFonts w:ascii="Angsana New" w:hAnsi="Angsana New"/>
          <w:sz w:val="30"/>
          <w:szCs w:val="30"/>
          <w:cs/>
        </w:rPr>
        <w:t>ซึ่งไม่สามารถทำงานได้โดยปราศจาก</w:t>
      </w:r>
      <w:r w:rsidR="00CB7BD3" w:rsidRPr="00A47894">
        <w:rPr>
          <w:rFonts w:ascii="Angsana New" w:hAnsi="Angsana New" w:hint="cs"/>
          <w:sz w:val="30"/>
          <w:szCs w:val="30"/>
          <w:cs/>
        </w:rPr>
        <w:t>ลิขสิทธิ์</w:t>
      </w:r>
      <w:r w:rsidR="00CB7BD3" w:rsidRPr="000B7F60">
        <w:rPr>
          <w:rFonts w:ascii="Angsana New" w:hAnsi="Angsana New"/>
          <w:sz w:val="30"/>
          <w:szCs w:val="30"/>
          <w:cs/>
        </w:rPr>
        <w:t>ซอฟต์แวร์</w:t>
      </w:r>
      <w:r w:rsidR="00CB7BD3" w:rsidRPr="003E7552">
        <w:rPr>
          <w:rFonts w:ascii="Angsana New" w:hAnsi="Angsana New"/>
          <w:sz w:val="30"/>
          <w:szCs w:val="30"/>
          <w:cs/>
        </w:rPr>
        <w:t>นั้นให้ถือว่า</w:t>
      </w:r>
      <w:r w:rsidR="00CB7BD3" w:rsidRPr="00A47894">
        <w:rPr>
          <w:rFonts w:ascii="Angsana New" w:hAnsi="Angsana New" w:hint="cs"/>
          <w:sz w:val="30"/>
          <w:szCs w:val="30"/>
          <w:cs/>
        </w:rPr>
        <w:t xml:space="preserve">  </w:t>
      </w:r>
      <w:r w:rsidR="00CB7BD3" w:rsidRPr="007314CA">
        <w:rPr>
          <w:rFonts w:ascii="Angsana New" w:hAnsi="Angsana New" w:hint="cs"/>
          <w:sz w:val="30"/>
          <w:szCs w:val="30"/>
          <w:cs/>
        </w:rPr>
        <w:t xml:space="preserve"> ลิขสิ</w:t>
      </w:r>
      <w:r w:rsidR="00CB7BD3" w:rsidRPr="00BA1C9B">
        <w:rPr>
          <w:rFonts w:ascii="Angsana New" w:hAnsi="Angsana New"/>
          <w:sz w:val="30"/>
          <w:szCs w:val="30"/>
          <w:cs/>
        </w:rPr>
        <w:t>ทธิ์</w:t>
      </w:r>
      <w:r w:rsidR="00CB7BD3" w:rsidRPr="000B7F60">
        <w:rPr>
          <w:rFonts w:ascii="Angsana New" w:hAnsi="Angsana New"/>
          <w:sz w:val="30"/>
          <w:szCs w:val="30"/>
          <w:cs/>
        </w:rPr>
        <w:t>ซอฟต์แวร์</w:t>
      </w:r>
      <w:r w:rsidR="00CB7BD3" w:rsidRPr="003E7552">
        <w:rPr>
          <w:rFonts w:ascii="Angsana New" w:hAnsi="Angsana New"/>
          <w:sz w:val="30"/>
          <w:szCs w:val="30"/>
          <w:cs/>
        </w:rPr>
        <w:t>ดังกล่าวเป็นส่วนหนึ่งของอ</w:t>
      </w:r>
      <w:r w:rsidR="00CB7BD3" w:rsidRPr="007314CA">
        <w:rPr>
          <w:rFonts w:ascii="Angsana New" w:hAnsi="Angsana New" w:hint="cs"/>
          <w:sz w:val="30"/>
          <w:szCs w:val="30"/>
          <w:cs/>
        </w:rPr>
        <w:t>ุปกรณ์</w:t>
      </w:r>
    </w:p>
    <w:p w:rsidR="008725AA" w:rsidRPr="008F0DA7" w:rsidRDefault="008725AA" w:rsidP="00872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:rsidR="00C12602" w:rsidRPr="00750608" w:rsidRDefault="00C12602" w:rsidP="00872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eastAsia="en-GB"/>
        </w:rPr>
      </w:pPr>
      <w:r w:rsidRPr="00750608">
        <w:rPr>
          <w:rFonts w:asciiTheme="majorBidi" w:hAnsiTheme="majorBidi" w:cstheme="majorBidi"/>
          <w:sz w:val="30"/>
          <w:szCs w:val="30"/>
          <w:cs/>
          <w:lang w:eastAsia="en-GB"/>
        </w:rPr>
        <w:t>ส่วนประกอบของรายการที่ดิน</w:t>
      </w:r>
      <w:r w:rsidRPr="00750608">
        <w:rPr>
          <w:rFonts w:asciiTheme="majorBidi" w:hAnsiTheme="majorBidi" w:cstheme="majorBidi"/>
          <w:sz w:val="30"/>
          <w:szCs w:val="30"/>
          <w:lang w:eastAsia="en-GB"/>
        </w:rPr>
        <w:t xml:space="preserve"> </w:t>
      </w:r>
      <w:r w:rsidRPr="00750608">
        <w:rPr>
          <w:rFonts w:asciiTheme="majorBidi" w:hAnsiTheme="majorBidi" w:cstheme="majorBidi"/>
          <w:sz w:val="30"/>
          <w:szCs w:val="30"/>
          <w:cs/>
          <w:lang w:eastAsia="en-GB"/>
        </w:rPr>
        <w:t>อาคาร</w:t>
      </w:r>
      <w:r w:rsidRPr="00750608">
        <w:rPr>
          <w:rFonts w:asciiTheme="majorBidi" w:hAnsiTheme="majorBidi" w:cstheme="majorBidi"/>
          <w:sz w:val="30"/>
          <w:szCs w:val="30"/>
          <w:lang w:eastAsia="en-GB"/>
        </w:rPr>
        <w:t xml:space="preserve"> </w:t>
      </w:r>
      <w:r w:rsidRPr="00750608">
        <w:rPr>
          <w:rFonts w:asciiTheme="majorBidi" w:hAnsiTheme="majorBidi" w:cstheme="majorBidi"/>
          <w:sz w:val="30"/>
          <w:szCs w:val="30"/>
          <w:cs/>
          <w:lang w:eastAsia="en-GB"/>
        </w:rPr>
        <w:t>และอุปกรณ์แต่ละรายการที่มีอายุการให้ประโยชน์ไม่เท่ากันต้องบันทึกแต่ละส่วนประกอบที่มีนัยสำคัญแยกต่างหากจากกัน</w:t>
      </w:r>
      <w:r w:rsidRPr="00750608">
        <w:rPr>
          <w:rFonts w:asciiTheme="majorBidi" w:hAnsiTheme="majorBidi" w:cstheme="majorBidi"/>
          <w:sz w:val="30"/>
          <w:szCs w:val="30"/>
          <w:lang w:eastAsia="en-GB"/>
        </w:rPr>
        <w:t xml:space="preserve"> </w:t>
      </w:r>
    </w:p>
    <w:p w:rsidR="008725AA" w:rsidRPr="008F0DA7" w:rsidRDefault="008725AA" w:rsidP="00C12602">
      <w:pPr>
        <w:pStyle w:val="Default"/>
        <w:ind w:left="547"/>
        <w:jc w:val="thaiDistribute"/>
        <w:rPr>
          <w:rFonts w:asciiTheme="majorBidi" w:hAnsiTheme="majorBidi" w:cstheme="majorBidi"/>
          <w:color w:val="auto"/>
        </w:rPr>
      </w:pPr>
    </w:p>
    <w:p w:rsidR="00C12602" w:rsidRPr="00750608" w:rsidRDefault="00C12602" w:rsidP="00C12602">
      <w:pPr>
        <w:pStyle w:val="Default"/>
        <w:ind w:left="547"/>
        <w:jc w:val="thaiDistribute"/>
        <w:rPr>
          <w:rFonts w:asciiTheme="majorBidi" w:hAnsiTheme="majorBidi" w:cstheme="majorBidi"/>
          <w:color w:val="auto"/>
          <w:sz w:val="30"/>
          <w:szCs w:val="30"/>
          <w:cs/>
        </w:rPr>
      </w:pPr>
      <w:r w:rsidRPr="00750608">
        <w:rPr>
          <w:rFonts w:asciiTheme="majorBidi" w:hAnsiTheme="majorBidi" w:cstheme="majorBidi"/>
          <w:color w:val="auto"/>
          <w:sz w:val="30"/>
          <w:szCs w:val="30"/>
          <w:cs/>
        </w:rPr>
        <w:t>กำไรหรือขาดทุนจากการจำหน่ายที่ดิน อาคาร และอุปกรณ์ คือผลต่างระหว่างสิ่งตอบแทนสุทธิที่ได้รับจากการจำหน่ายกับมูลค่าตามบัญชีของที่</w:t>
      </w:r>
      <w:r w:rsidR="009D04E4">
        <w:rPr>
          <w:rFonts w:asciiTheme="majorBidi" w:hAnsiTheme="majorBidi" w:cstheme="majorBidi"/>
          <w:color w:val="auto"/>
          <w:sz w:val="30"/>
          <w:szCs w:val="30"/>
          <w:cs/>
        </w:rPr>
        <w:t>ดิน อาคาร และอุปกรณ์ โดยรับรู้</w:t>
      </w:r>
      <w:r w:rsidRPr="00750608">
        <w:rPr>
          <w:rFonts w:asciiTheme="majorBidi" w:hAnsiTheme="majorBidi" w:cstheme="majorBidi"/>
          <w:color w:val="auto"/>
          <w:sz w:val="30"/>
          <w:szCs w:val="30"/>
          <w:cs/>
        </w:rPr>
        <w:t xml:space="preserve">ในกำไรหรือขาดทุน </w:t>
      </w:r>
    </w:p>
    <w:p w:rsidR="006705CF" w:rsidRPr="008F0DA7" w:rsidRDefault="006705CF" w:rsidP="007966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4"/>
          <w:szCs w:val="24"/>
        </w:rPr>
      </w:pPr>
    </w:p>
    <w:p w:rsidR="00C12602" w:rsidRPr="00750608" w:rsidRDefault="00C12602" w:rsidP="00162E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750608">
        <w:rPr>
          <w:rFonts w:asciiTheme="majorBidi" w:hAnsiTheme="majorBidi" w:cstheme="majorBidi"/>
          <w:i/>
          <w:iCs/>
          <w:sz w:val="30"/>
          <w:szCs w:val="30"/>
          <w:cs/>
        </w:rPr>
        <w:t>สินทรัพย์ที่เช่า</w:t>
      </w:r>
    </w:p>
    <w:p w:rsidR="00C12602" w:rsidRPr="008F0DA7" w:rsidRDefault="00C12602" w:rsidP="00C126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both"/>
        <w:rPr>
          <w:rFonts w:asciiTheme="majorBidi" w:hAnsiTheme="majorBidi" w:cstheme="majorBidi"/>
          <w:sz w:val="24"/>
          <w:szCs w:val="24"/>
        </w:rPr>
      </w:pPr>
    </w:p>
    <w:p w:rsidR="00C12602" w:rsidRPr="00750608" w:rsidRDefault="00C12602" w:rsidP="00C126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750608">
        <w:rPr>
          <w:rFonts w:asciiTheme="majorBidi" w:hAnsiTheme="majorBidi" w:cstheme="majorBidi"/>
          <w:sz w:val="30"/>
          <w:szCs w:val="30"/>
          <w:cs/>
        </w:rPr>
        <w:t>การเช่าซึ่งกลุ่มบริษัทได้รับส่วนใหญ่ของความเสี่ยงและผลตอบแทนจากการครอบครองทรัพย์สินที่เช่านั้นๆ ให้จัดประเภทเป็นสัญญาเช่าการเงิน อุปกรณ์ที่ได้มาโดยทำสัญญาเช่าการเงินบันทึกเป็นสินทรัพย์ด้วยมูลค่ายุติธรรมหรือมูลค่าปัจจุบันของจำนวนเงินขั้นต่ำที่ต้องจ่ายตามสัญญาเช่าแล้วแต่จำนวนใดจะต่ำกว่า หักด้วยค่าเสื่อมราคาสะสมและขาดทุนจากการด้อยค่า ค่าเช่าที่ชำระจะแยกเป็นส่วนที่เป็นค่าใช้จ่ายทางการเงิน และส่วนที่จะหักจากหนี้ตามสัญญา เพื่อทำให้อัตราดอกเบี้ยแต่ละงวดเป็นอัตราคงที่สำหรับยอดคงเหลือของหนี้สิน ค่าใช้จ่ายทางการเงินจะบันทึกโดยตรงในกำไรหรือขาดทุน</w:t>
      </w:r>
    </w:p>
    <w:p w:rsidR="00162E97" w:rsidRPr="008F0DA7" w:rsidRDefault="00162E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4"/>
          <w:szCs w:val="24"/>
          <w:cs/>
        </w:rPr>
      </w:pPr>
    </w:p>
    <w:p w:rsidR="00C12602" w:rsidRPr="00750608" w:rsidRDefault="00C12602" w:rsidP="00C126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750608">
        <w:rPr>
          <w:rFonts w:asciiTheme="majorBidi" w:hAnsiTheme="majorBidi" w:cstheme="majorBidi"/>
          <w:i/>
          <w:iCs/>
          <w:sz w:val="30"/>
          <w:szCs w:val="30"/>
          <w:cs/>
        </w:rPr>
        <w:t>ต้นทุนที่เกิดขึ้นในภายหลัง</w:t>
      </w:r>
    </w:p>
    <w:p w:rsidR="00FA2B7B" w:rsidRPr="008F0DA7" w:rsidRDefault="00FA2B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cs/>
        </w:rPr>
      </w:pPr>
    </w:p>
    <w:p w:rsidR="00C12602" w:rsidRDefault="00C12602" w:rsidP="00D52796">
      <w:pPr>
        <w:pStyle w:val="Default"/>
        <w:ind w:left="547"/>
        <w:jc w:val="thaiDistribute"/>
        <w:rPr>
          <w:rFonts w:asciiTheme="majorBidi" w:eastAsia="Times New Roman" w:hAnsiTheme="majorBidi" w:cstheme="majorBidi"/>
          <w:color w:val="auto"/>
          <w:sz w:val="30"/>
          <w:szCs w:val="30"/>
        </w:rPr>
      </w:pPr>
      <w:r w:rsidRPr="00750608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ต้นทุนในการเปลี่ยนแทนส่วนประกอบจะรับรู้เป็นส่วนหนึ่งของมูลค่าตามบัญชีของรายการอาคารและอุปกรณ์ ถ้ามีความเป็นไปได้ค่อนข้างแน่ที่กลุ่มบริษัทจะได้รับประโยชน์เชิงเศรษฐกิจในอนาคตจากรายการนั้น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ในการซ่อมบำรุงอาคารและอุปกรณ์ที่เกิดขึ้นเป็นประจำจะรับรู้ในกำไรหรือขาดทุนเมื่อเกิดขึ้น</w:t>
      </w:r>
    </w:p>
    <w:p w:rsidR="00883043" w:rsidRPr="00750608" w:rsidRDefault="00883043" w:rsidP="00D52796">
      <w:pPr>
        <w:pStyle w:val="Default"/>
        <w:ind w:left="547"/>
        <w:jc w:val="thaiDistribute"/>
        <w:rPr>
          <w:rFonts w:asciiTheme="majorBidi" w:eastAsia="Times New Roman" w:hAnsiTheme="majorBidi" w:cstheme="majorBidi"/>
          <w:color w:val="auto"/>
          <w:sz w:val="30"/>
          <w:szCs w:val="30"/>
        </w:rPr>
      </w:pPr>
    </w:p>
    <w:p w:rsidR="00C12602" w:rsidRPr="00750608" w:rsidRDefault="00C12602" w:rsidP="00C126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eastAsia="Arial Unicode MS" w:hAnsiTheme="majorBidi" w:cstheme="majorBidi"/>
          <w:i/>
          <w:iCs/>
          <w:sz w:val="30"/>
          <w:szCs w:val="30"/>
        </w:rPr>
      </w:pPr>
      <w:r w:rsidRPr="00750608">
        <w:rPr>
          <w:rFonts w:asciiTheme="majorBidi" w:eastAsia="Arial Unicode MS" w:hAnsiTheme="majorBidi" w:cstheme="majorBidi"/>
          <w:i/>
          <w:iCs/>
          <w:sz w:val="30"/>
          <w:szCs w:val="30"/>
          <w:cs/>
        </w:rPr>
        <w:t>ค่าเสื่อมราคา</w:t>
      </w:r>
    </w:p>
    <w:p w:rsidR="00C12602" w:rsidRPr="00750608" w:rsidRDefault="00C12602" w:rsidP="00C126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eastAsia="Arial Unicode MS" w:hAnsiTheme="majorBidi" w:cstheme="majorBidi"/>
          <w:i/>
          <w:iCs/>
          <w:sz w:val="30"/>
          <w:szCs w:val="30"/>
        </w:rPr>
      </w:pPr>
    </w:p>
    <w:p w:rsidR="00C12602" w:rsidRPr="00750608" w:rsidRDefault="00C12602" w:rsidP="00C12602">
      <w:pPr>
        <w:pStyle w:val="Default"/>
        <w:ind w:left="547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  <w:r w:rsidRPr="00750608">
        <w:rPr>
          <w:rFonts w:asciiTheme="majorBidi" w:hAnsiTheme="majorBidi" w:cstheme="majorBidi"/>
          <w:color w:val="auto"/>
          <w:sz w:val="30"/>
          <w:szCs w:val="30"/>
          <w:cs/>
        </w:rPr>
        <w:t xml:space="preserve">ค่าเสื่อมราคาคำนวณจากมูลค่าเสื่อมสภาพของรายการอาคาร และอุปกรณ์ ซึ่งประกอบด้วยราคาทุนของสินทรัพย์หรือต้นทุนในการเปลี่ยนแทนอื่นหักด้วยมูลค่าคงเหลือของสินทรัพย์ </w:t>
      </w:r>
    </w:p>
    <w:p w:rsidR="00C12602" w:rsidRPr="00750608" w:rsidRDefault="00C12602" w:rsidP="00C126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:rsidR="00B410BD" w:rsidRPr="00750608" w:rsidRDefault="00C12602" w:rsidP="00D527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750608">
        <w:rPr>
          <w:rFonts w:asciiTheme="majorBidi" w:hAnsiTheme="majorBidi" w:cstheme="majorBidi"/>
          <w:sz w:val="30"/>
          <w:szCs w:val="30"/>
          <w:cs/>
        </w:rPr>
        <w:lastRenderedPageBreak/>
        <w:t>ค่าเสื่อมราคาบันทึกเป็นค่าใช้จ่ายในกำไรหรือขาดทุน คำนวณโดยวิธีเส้นตรงตามเกณฑ์อายุการ</w:t>
      </w:r>
      <w:r w:rsidR="009D04E4" w:rsidRPr="007766A8">
        <w:rPr>
          <w:rFonts w:ascii="Angsana New" w:hAnsi="Angsana New"/>
          <w:sz w:val="30"/>
          <w:szCs w:val="30"/>
          <w:cs/>
        </w:rPr>
        <w:t>ใ</w:t>
      </w:r>
      <w:r w:rsidR="009D04E4">
        <w:rPr>
          <w:rFonts w:ascii="Angsana New" w:hAnsi="Angsana New" w:hint="cs"/>
          <w:sz w:val="30"/>
          <w:szCs w:val="30"/>
          <w:cs/>
        </w:rPr>
        <w:t>ห้ประโยชน์</w:t>
      </w:r>
      <w:r w:rsidRPr="00750608">
        <w:rPr>
          <w:rFonts w:asciiTheme="majorBidi" w:hAnsiTheme="majorBidi" w:cstheme="majorBidi"/>
          <w:sz w:val="30"/>
          <w:szCs w:val="30"/>
          <w:cs/>
        </w:rPr>
        <w:t>โดยประมาณของส่วนประกอบของสินทรัพย์แต่ละรายการ ประมาณการอายุการ</w:t>
      </w:r>
      <w:r w:rsidR="009D04E4" w:rsidRPr="007766A8">
        <w:rPr>
          <w:rFonts w:ascii="Angsana New" w:hAnsi="Angsana New"/>
          <w:sz w:val="30"/>
          <w:szCs w:val="30"/>
          <w:cs/>
        </w:rPr>
        <w:t>ใ</w:t>
      </w:r>
      <w:r w:rsidR="009D04E4">
        <w:rPr>
          <w:rFonts w:ascii="Angsana New" w:hAnsi="Angsana New" w:hint="cs"/>
          <w:sz w:val="30"/>
          <w:szCs w:val="30"/>
          <w:cs/>
        </w:rPr>
        <w:t>ห้ประโยชน์</w:t>
      </w:r>
      <w:r w:rsidRPr="00750608">
        <w:rPr>
          <w:rFonts w:asciiTheme="majorBidi" w:hAnsiTheme="majorBidi" w:cstheme="majorBidi"/>
          <w:sz w:val="30"/>
          <w:szCs w:val="30"/>
          <w:cs/>
        </w:rPr>
        <w:t>ของสินทรัพย์แสดงได้ดังนี้</w:t>
      </w:r>
    </w:p>
    <w:p w:rsidR="00C12602" w:rsidRPr="00750608" w:rsidRDefault="00C12602" w:rsidP="007966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Arial Unicode MS" w:hAnsiTheme="majorBidi" w:cstheme="majorBidi"/>
          <w:sz w:val="30"/>
          <w:szCs w:val="30"/>
        </w:rPr>
      </w:pPr>
    </w:p>
    <w:tbl>
      <w:tblPr>
        <w:tblW w:w="8298" w:type="dxa"/>
        <w:tblInd w:w="558" w:type="dxa"/>
        <w:tblLook w:val="01E0" w:firstRow="1" w:lastRow="1" w:firstColumn="1" w:lastColumn="1" w:noHBand="0" w:noVBand="0"/>
      </w:tblPr>
      <w:tblGrid>
        <w:gridCol w:w="4316"/>
        <w:gridCol w:w="3352"/>
        <w:gridCol w:w="630"/>
      </w:tblGrid>
      <w:tr w:rsidR="00C12602" w:rsidRPr="00750608" w:rsidTr="00883043">
        <w:tc>
          <w:tcPr>
            <w:tcW w:w="4316" w:type="dxa"/>
          </w:tcPr>
          <w:p w:rsidR="00C12602" w:rsidRPr="00750608" w:rsidRDefault="00C12602" w:rsidP="002E3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  <w:r w:rsidRPr="00750608"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3352" w:type="dxa"/>
          </w:tcPr>
          <w:p w:rsidR="00C12602" w:rsidRPr="00750608" w:rsidRDefault="00ED2BE5" w:rsidP="002E3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"/>
              <w:jc w:val="right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5</w:t>
            </w:r>
            <w:r w:rsidR="00C12602" w:rsidRPr="00750608"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 - 10</w:t>
            </w:r>
          </w:p>
        </w:tc>
        <w:tc>
          <w:tcPr>
            <w:tcW w:w="630" w:type="dxa"/>
          </w:tcPr>
          <w:p w:rsidR="00C12602" w:rsidRPr="00750608" w:rsidRDefault="00C12602" w:rsidP="002E3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  <w:r w:rsidRPr="00750608"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C12602" w:rsidRPr="00750608" w:rsidTr="00883043">
        <w:tc>
          <w:tcPr>
            <w:tcW w:w="4316" w:type="dxa"/>
          </w:tcPr>
          <w:p w:rsidR="00C12602" w:rsidRPr="00750608" w:rsidRDefault="00C12602" w:rsidP="002E3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750608"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  <w:t>อาคารและส่วนตกแต่ง</w:t>
            </w:r>
          </w:p>
        </w:tc>
        <w:tc>
          <w:tcPr>
            <w:tcW w:w="3352" w:type="dxa"/>
          </w:tcPr>
          <w:p w:rsidR="00C12602" w:rsidRPr="00750608" w:rsidRDefault="00ED2BE5" w:rsidP="00ED2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"/>
              <w:jc w:val="right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2</w:t>
            </w:r>
            <w:r w:rsidR="00C12602" w:rsidRPr="00750608"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 - </w:t>
            </w: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630" w:type="dxa"/>
          </w:tcPr>
          <w:p w:rsidR="00C12602" w:rsidRPr="00750608" w:rsidRDefault="00C12602" w:rsidP="002E3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750608"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C12602" w:rsidRPr="00750608" w:rsidTr="00883043">
        <w:tc>
          <w:tcPr>
            <w:tcW w:w="4316" w:type="dxa"/>
          </w:tcPr>
          <w:p w:rsidR="00C12602" w:rsidRPr="00750608" w:rsidRDefault="00C12602" w:rsidP="002E3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  <w:r w:rsidRPr="00750608"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3352" w:type="dxa"/>
          </w:tcPr>
          <w:p w:rsidR="00C12602" w:rsidRPr="00750608" w:rsidRDefault="00C12602" w:rsidP="002E3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"/>
              <w:jc w:val="right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750608">
              <w:rPr>
                <w:rFonts w:asciiTheme="majorBidi" w:eastAsia="Arial Unicode MS" w:hAnsiTheme="majorBidi" w:cstheme="majorBidi"/>
                <w:sz w:val="30"/>
                <w:szCs w:val="30"/>
              </w:rPr>
              <w:t>3 - 20</w:t>
            </w:r>
          </w:p>
        </w:tc>
        <w:tc>
          <w:tcPr>
            <w:tcW w:w="630" w:type="dxa"/>
          </w:tcPr>
          <w:p w:rsidR="00C12602" w:rsidRPr="00750608" w:rsidRDefault="00C12602" w:rsidP="002E3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750608"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C12602" w:rsidRPr="00750608" w:rsidTr="00883043">
        <w:tc>
          <w:tcPr>
            <w:tcW w:w="4316" w:type="dxa"/>
          </w:tcPr>
          <w:p w:rsidR="00C12602" w:rsidRPr="00750608" w:rsidRDefault="00C12602" w:rsidP="002E3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  <w:r w:rsidRPr="00750608"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  <w:t>เครื่องตกแต่ง ติดตั้ง และเครื่องใช้สำนักงาน</w:t>
            </w:r>
          </w:p>
        </w:tc>
        <w:tc>
          <w:tcPr>
            <w:tcW w:w="3352" w:type="dxa"/>
          </w:tcPr>
          <w:p w:rsidR="00C12602" w:rsidRPr="00750608" w:rsidRDefault="00C12602" w:rsidP="002E3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"/>
              <w:jc w:val="right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750608">
              <w:rPr>
                <w:rFonts w:asciiTheme="majorBidi" w:eastAsia="Arial Unicode MS" w:hAnsiTheme="majorBidi" w:cstheme="majorBidi"/>
                <w:sz w:val="30"/>
                <w:szCs w:val="30"/>
              </w:rPr>
              <w:t>3, 5</w:t>
            </w:r>
          </w:p>
        </w:tc>
        <w:tc>
          <w:tcPr>
            <w:tcW w:w="630" w:type="dxa"/>
          </w:tcPr>
          <w:p w:rsidR="00C12602" w:rsidRPr="00750608" w:rsidRDefault="00C12602" w:rsidP="002E3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750608"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C12602" w:rsidRPr="00750608" w:rsidTr="00883043">
        <w:tc>
          <w:tcPr>
            <w:tcW w:w="4316" w:type="dxa"/>
          </w:tcPr>
          <w:p w:rsidR="00C12602" w:rsidRPr="00750608" w:rsidRDefault="00C12602" w:rsidP="002E3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750608"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  <w:t>สาธารณูปโภคส่วนกลาง</w:t>
            </w:r>
            <w:r w:rsidRPr="00750608"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3352" w:type="dxa"/>
          </w:tcPr>
          <w:p w:rsidR="00C12602" w:rsidRPr="00750608" w:rsidRDefault="00C12602" w:rsidP="002E3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"/>
              <w:jc w:val="right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750608">
              <w:rPr>
                <w:rFonts w:asciiTheme="majorBidi" w:eastAsia="Arial Unicode MS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630" w:type="dxa"/>
          </w:tcPr>
          <w:p w:rsidR="00C12602" w:rsidRPr="00750608" w:rsidRDefault="00C12602" w:rsidP="002E3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  <w:r w:rsidRPr="00750608"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C12602" w:rsidRPr="00750608" w:rsidTr="00883043">
        <w:tc>
          <w:tcPr>
            <w:tcW w:w="4316" w:type="dxa"/>
          </w:tcPr>
          <w:p w:rsidR="00C12602" w:rsidRPr="00750608" w:rsidRDefault="00C12602" w:rsidP="002E3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  <w:r w:rsidRPr="00750608"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3352" w:type="dxa"/>
          </w:tcPr>
          <w:p w:rsidR="00C12602" w:rsidRPr="00750608" w:rsidRDefault="00C12602" w:rsidP="002E3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"/>
              <w:jc w:val="right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750608">
              <w:rPr>
                <w:rFonts w:asciiTheme="majorBidi" w:eastAsia="Arial Unicode MS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630" w:type="dxa"/>
          </w:tcPr>
          <w:p w:rsidR="00C12602" w:rsidRPr="00750608" w:rsidRDefault="00C12602" w:rsidP="002E3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750608"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:rsidR="005268BA" w:rsidRDefault="005268BA" w:rsidP="00C126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eastAsia="Arial Unicode MS" w:hAnsiTheme="majorBidi" w:cstheme="majorBidi"/>
          <w:sz w:val="30"/>
          <w:szCs w:val="30"/>
        </w:rPr>
      </w:pPr>
    </w:p>
    <w:p w:rsidR="00C12602" w:rsidRDefault="00C12602" w:rsidP="006705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Theme="majorBidi" w:eastAsia="Arial Unicode MS" w:hAnsiTheme="majorBidi" w:cstheme="majorBidi"/>
          <w:sz w:val="30"/>
          <w:szCs w:val="30"/>
        </w:rPr>
      </w:pPr>
      <w:r w:rsidRPr="00750608">
        <w:rPr>
          <w:rFonts w:asciiTheme="majorBidi" w:eastAsia="Arial Unicode MS" w:hAnsiTheme="majorBidi" w:cstheme="majorBidi"/>
          <w:sz w:val="30"/>
          <w:szCs w:val="30"/>
          <w:cs/>
        </w:rPr>
        <w:t>กลุ่มบริษัทไม่คิดค่าเสื่อมราคาสำหรับที่ดินและสินทรัพย์ระหว่างก่อสร้างและติดตั้ง</w:t>
      </w:r>
    </w:p>
    <w:p w:rsidR="00AE4367" w:rsidRPr="00750608" w:rsidRDefault="00AE4367" w:rsidP="006705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Theme="majorBidi" w:eastAsia="Arial Unicode MS" w:hAnsiTheme="majorBidi" w:cstheme="majorBidi"/>
          <w:sz w:val="30"/>
          <w:szCs w:val="30"/>
        </w:rPr>
      </w:pPr>
    </w:p>
    <w:p w:rsidR="002245CE" w:rsidRDefault="00C12602" w:rsidP="00224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eastAsia="Arial Unicode MS" w:hAnsiTheme="majorBidi" w:cstheme="majorBidi"/>
          <w:sz w:val="30"/>
          <w:szCs w:val="30"/>
        </w:rPr>
      </w:pPr>
      <w:r w:rsidRPr="00750608">
        <w:rPr>
          <w:rFonts w:asciiTheme="majorBidi" w:eastAsia="Arial Unicode MS" w:hAnsiTheme="majorBidi" w:cstheme="majorBidi"/>
          <w:sz w:val="30"/>
          <w:szCs w:val="30"/>
          <w:cs/>
        </w:rPr>
        <w:t>วิธีการคิดค่าเสื่อมราคา อายุการให้ประโยชน์ของสินทรัพย์ และมูลค่าคงเหลือ ถูกทบทวนอย่างน้อยที่สุดทุกสิ้น รอบปีบัญชี และปรับปรุงตามความเหมาะสม</w:t>
      </w:r>
    </w:p>
    <w:p w:rsidR="002245CE" w:rsidRDefault="002245CE" w:rsidP="00224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eastAsia="Arial Unicode MS" w:hAnsiTheme="majorBidi" w:cstheme="majorBidi"/>
          <w:sz w:val="30"/>
          <w:szCs w:val="30"/>
        </w:rPr>
      </w:pPr>
    </w:p>
    <w:p w:rsidR="00C12602" w:rsidRPr="00750608" w:rsidRDefault="00C12602" w:rsidP="00224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eastAsia="Arial Unicode MS" w:hAnsiTheme="majorBidi" w:cstheme="majorBidi"/>
          <w:sz w:val="30"/>
          <w:szCs w:val="30"/>
        </w:rPr>
      </w:pPr>
      <w:r w:rsidRPr="0075060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</w:t>
      </w:r>
      <w:r w:rsidR="00883043" w:rsidRPr="0075060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ญ</w:t>
      </w:r>
      <w:r w:rsidRPr="0075060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)</w:t>
      </w:r>
      <w:r w:rsidRPr="0075060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สินทรัพย์ไม่มีตัวตน</w:t>
      </w:r>
    </w:p>
    <w:p w:rsidR="00C12602" w:rsidRPr="00750608" w:rsidRDefault="00C12602" w:rsidP="00C1260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:rsidR="00C12602" w:rsidRPr="00750608" w:rsidRDefault="00C12602" w:rsidP="00C1260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750608">
        <w:rPr>
          <w:rFonts w:asciiTheme="majorBidi" w:hAnsiTheme="majorBidi" w:cstheme="majorBidi"/>
          <w:i/>
          <w:iCs/>
          <w:sz w:val="30"/>
          <w:szCs w:val="30"/>
          <w:cs/>
        </w:rPr>
        <w:t>ลิขสิทธิ์ซอฟต์แวร์</w:t>
      </w:r>
    </w:p>
    <w:p w:rsidR="00C12602" w:rsidRPr="00750608" w:rsidRDefault="00C12602" w:rsidP="00C1260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:rsidR="00C12602" w:rsidRPr="00750608" w:rsidRDefault="00C12602" w:rsidP="00C1260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750608">
        <w:rPr>
          <w:rFonts w:asciiTheme="majorBidi" w:hAnsiTheme="majorBidi" w:cstheme="majorBidi"/>
          <w:sz w:val="30"/>
          <w:szCs w:val="30"/>
          <w:cs/>
        </w:rPr>
        <w:t xml:space="preserve">ลิขสิทธิ์ซอฟต์แวร์ที่กลุ่มบริษัทซื้อมาและมีอายุการใช้งานจำกัด </w:t>
      </w:r>
      <w:r w:rsidR="00AB0935">
        <w:rPr>
          <w:rFonts w:asciiTheme="majorBidi" w:hAnsiTheme="majorBidi" w:cstheme="majorBidi" w:hint="cs"/>
          <w:sz w:val="30"/>
          <w:szCs w:val="30"/>
          <w:cs/>
        </w:rPr>
        <w:t>วัดมูลค่าด้วย</w:t>
      </w:r>
      <w:r w:rsidRPr="00750608">
        <w:rPr>
          <w:rFonts w:asciiTheme="majorBidi" w:hAnsiTheme="majorBidi" w:cstheme="majorBidi"/>
          <w:sz w:val="30"/>
          <w:szCs w:val="30"/>
          <w:cs/>
        </w:rPr>
        <w:t>ราคาทุนหักค่าตัดจำหน่ายสะสมและ</w:t>
      </w:r>
      <w:r w:rsidR="00883043">
        <w:rPr>
          <w:rFonts w:asciiTheme="majorBidi" w:hAnsiTheme="majorBidi" w:cstheme="majorBidi" w:hint="cs"/>
          <w:sz w:val="30"/>
          <w:szCs w:val="30"/>
          <w:cs/>
        </w:rPr>
        <w:t>ผล</w:t>
      </w:r>
      <w:r w:rsidRPr="00750608">
        <w:rPr>
          <w:rFonts w:asciiTheme="majorBidi" w:hAnsiTheme="majorBidi" w:cstheme="majorBidi"/>
          <w:sz w:val="30"/>
          <w:szCs w:val="30"/>
          <w:cs/>
        </w:rPr>
        <w:t>ขาดทุนจากการด้อยค่า</w:t>
      </w:r>
      <w:r w:rsidR="009B1724" w:rsidRPr="00FB126F">
        <w:rPr>
          <w:rFonts w:ascii="Angsana New" w:hAnsi="Angsana New" w:hint="cs"/>
          <w:sz w:val="30"/>
          <w:szCs w:val="30"/>
          <w:cs/>
        </w:rPr>
        <w:t>สะสม</w:t>
      </w:r>
      <w:r w:rsidR="008531C1">
        <w:rPr>
          <w:rFonts w:ascii="Angsana New" w:hAnsi="Angsana New"/>
          <w:sz w:val="30"/>
          <w:szCs w:val="30"/>
        </w:rPr>
        <w:tab/>
      </w:r>
    </w:p>
    <w:p w:rsidR="00FA2B7B" w:rsidRPr="00750608" w:rsidRDefault="00FA2B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:rsidR="009A46C9" w:rsidRDefault="009A46C9" w:rsidP="009A46C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7A299D">
        <w:rPr>
          <w:rFonts w:ascii="Angsana New" w:hAnsi="Angsana New" w:hint="cs"/>
          <w:i/>
          <w:iCs/>
          <w:sz w:val="30"/>
          <w:szCs w:val="30"/>
          <w:cs/>
        </w:rPr>
        <w:t>รายจ่ายภายหลังการรับรู้รายการ</w:t>
      </w:r>
    </w:p>
    <w:p w:rsidR="009A46C9" w:rsidRPr="00E4783F" w:rsidRDefault="009A46C9" w:rsidP="009A46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4"/>
          <w:szCs w:val="24"/>
        </w:rPr>
      </w:pPr>
    </w:p>
    <w:p w:rsidR="009A46C9" w:rsidRDefault="009A46C9" w:rsidP="009A46C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7A299D">
        <w:rPr>
          <w:rFonts w:ascii="Angsana New" w:eastAsia="Calibri" w:hAnsi="Angsana New" w:hint="cs"/>
          <w:sz w:val="30"/>
          <w:szCs w:val="30"/>
          <w:cs/>
        </w:rPr>
        <w:t>รายจ่ายภายหลังการรับรู้รายการจะรับรู้เป็นสินทรัพย์เมื่อ</w:t>
      </w:r>
      <w:r w:rsidRPr="007A299D">
        <w:rPr>
          <w:rFonts w:ascii="Angsana New" w:eastAsia="Calibri" w:hAnsi="Angsana New"/>
          <w:sz w:val="30"/>
          <w:szCs w:val="30"/>
          <w:cs/>
        </w:rPr>
        <w:t>ก่อให้เกิดประโยชน์เชิงเศรษฐกิจในอนาคต</w:t>
      </w:r>
      <w:r w:rsidR="00883043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7A299D">
        <w:rPr>
          <w:rFonts w:ascii="Angsana New" w:eastAsia="Calibri" w:hAnsi="Angsana New" w:hint="cs"/>
          <w:sz w:val="30"/>
          <w:szCs w:val="30"/>
          <w:cs/>
        </w:rPr>
        <w:t>โดยรวมเป็นสินทรัพย์ที่</w:t>
      </w:r>
      <w:r w:rsidRPr="007A299D">
        <w:rPr>
          <w:rFonts w:ascii="Angsana New" w:eastAsia="Calibri" w:hAnsi="Angsana New"/>
          <w:sz w:val="30"/>
          <w:szCs w:val="30"/>
          <w:cs/>
        </w:rPr>
        <w:t>สามารถระบุได้</w:t>
      </w:r>
      <w:r w:rsidRPr="007A299D">
        <w:rPr>
          <w:rFonts w:ascii="Angsana New" w:eastAsia="Calibri" w:hAnsi="Angsana New" w:hint="cs"/>
          <w:sz w:val="30"/>
          <w:szCs w:val="30"/>
          <w:cs/>
        </w:rPr>
        <w:t>ที</w:t>
      </w:r>
      <w:r>
        <w:rPr>
          <w:rFonts w:ascii="Angsana New" w:eastAsia="Calibri" w:hAnsi="Angsana New" w:hint="cs"/>
          <w:sz w:val="30"/>
          <w:szCs w:val="30"/>
          <w:cs/>
        </w:rPr>
        <w:t>่เกี่ยวข้องนั้น</w:t>
      </w:r>
      <w:r w:rsidR="00883043">
        <w:rPr>
          <w:rFonts w:ascii="Angsana New" w:eastAsia="Calibri" w:hAnsi="Angsana New" w:hint="cs"/>
          <w:sz w:val="30"/>
          <w:szCs w:val="30"/>
          <w:cs/>
        </w:rPr>
        <w:t xml:space="preserve"> </w:t>
      </w:r>
      <w:r>
        <w:rPr>
          <w:rFonts w:ascii="Angsana New" w:eastAsia="Calibri" w:hAnsi="Angsana New" w:hint="cs"/>
          <w:sz w:val="30"/>
          <w:szCs w:val="30"/>
          <w:cs/>
        </w:rPr>
        <w:t>ค่าใช้จ่ายอื่น</w:t>
      </w:r>
      <w:r w:rsidRPr="007A299D">
        <w:rPr>
          <w:rFonts w:ascii="Angsana New" w:eastAsia="Calibri" w:hAnsi="Angsana New" w:hint="cs"/>
          <w:sz w:val="30"/>
          <w:szCs w:val="30"/>
          <w:cs/>
        </w:rPr>
        <w:t>รับรู้</w:t>
      </w:r>
      <w:r w:rsidRPr="007A299D">
        <w:rPr>
          <w:rFonts w:ascii="Angsana New" w:eastAsia="Calibri" w:hAnsi="Angsana New"/>
          <w:sz w:val="30"/>
          <w:szCs w:val="30"/>
          <w:cs/>
        </w:rPr>
        <w:t>ในกำไรหรือขาดทุนเมื่อเกิดขึ้น</w:t>
      </w:r>
    </w:p>
    <w:p w:rsidR="009A46C9" w:rsidRDefault="009A46C9" w:rsidP="009A46C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C12602" w:rsidRPr="00750608" w:rsidRDefault="00C12602" w:rsidP="00C1260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shd w:val="clear" w:color="auto" w:fill="E0E0E0"/>
        </w:rPr>
      </w:pPr>
      <w:r w:rsidRPr="00750608">
        <w:rPr>
          <w:rFonts w:asciiTheme="majorBidi" w:hAnsiTheme="majorBidi" w:cstheme="majorBidi"/>
          <w:i/>
          <w:iCs/>
          <w:sz w:val="30"/>
          <w:szCs w:val="30"/>
          <w:cs/>
        </w:rPr>
        <w:t>ค่าตัดจำหน่าย</w:t>
      </w:r>
    </w:p>
    <w:p w:rsidR="00C12602" w:rsidRPr="00750608" w:rsidRDefault="00C12602" w:rsidP="00C1260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:rsidR="00C12602" w:rsidRPr="00750608" w:rsidRDefault="00C12602" w:rsidP="00C126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750608">
        <w:rPr>
          <w:rFonts w:asciiTheme="majorBidi" w:hAnsiTheme="majorBidi" w:cstheme="majorBidi"/>
          <w:sz w:val="30"/>
          <w:szCs w:val="30"/>
          <w:cs/>
        </w:rPr>
        <w:t>ค่าตัดจำหน่ายคำนวณจากร</w:t>
      </w:r>
      <w:r w:rsidRPr="00750608">
        <w:rPr>
          <w:rFonts w:asciiTheme="majorBidi" w:eastAsia="Calibri" w:hAnsiTheme="majorBidi" w:cstheme="majorBidi"/>
          <w:sz w:val="30"/>
          <w:szCs w:val="30"/>
          <w:cs/>
        </w:rPr>
        <w:t>าคาทุนของสินทรัพย์หรือจำนวนอื่นที่ใช้แทนราคาทุนหักด้วยมูลค่าคงเหลือ</w:t>
      </w:r>
    </w:p>
    <w:p w:rsidR="00D52796" w:rsidRPr="00750608" w:rsidRDefault="00D52796" w:rsidP="00B30E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:rsidR="00C12602" w:rsidRPr="00750608" w:rsidRDefault="00C12602" w:rsidP="00C126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750608">
        <w:rPr>
          <w:rFonts w:asciiTheme="majorBidi" w:hAnsiTheme="majorBidi" w:cstheme="majorBidi"/>
          <w:sz w:val="30"/>
          <w:szCs w:val="30"/>
          <w:cs/>
        </w:rPr>
        <w:lastRenderedPageBreak/>
        <w:t>ค่าตัดจำหน่ายรับรู้ในกำไรหรือขาดทุนโดยวิธีเส้นตรงซึ่งโดยส่วนใหญ่จะสะท้อนรูปแบบที่คาดว่าจะได้รับประโยชน์เชิงเศรษฐกิจในอนาคตจากสินทรัพย์นั้นตามระยะเวลาที่คาดว่าจะได้รับประโยชน์จากสินทรัพย์ไม่มีตัวตน โดยเริ่มตัดจำหน่ายสินทรัพย์ไม่มีตัวตนเมื่อสินทรัพย์นั้นพร้อมที่จะให้ประโยชน์</w:t>
      </w:r>
      <w:r w:rsidRPr="00750608">
        <w:rPr>
          <w:rFonts w:asciiTheme="majorBidi" w:hAnsiTheme="majorBidi" w:cstheme="majorBidi"/>
          <w:sz w:val="30"/>
          <w:szCs w:val="30"/>
        </w:rPr>
        <w:t xml:space="preserve"> </w:t>
      </w:r>
      <w:r w:rsidRPr="00750608">
        <w:rPr>
          <w:rFonts w:asciiTheme="majorBidi" w:hAnsiTheme="majorBidi" w:cstheme="majorBidi"/>
          <w:sz w:val="30"/>
          <w:szCs w:val="30"/>
          <w:cs/>
        </w:rPr>
        <w:t xml:space="preserve">ระยะเวลาที่คาดว่าจะได้รับประโยชน์เท่ากับ </w:t>
      </w:r>
      <w:r w:rsidRPr="00750608">
        <w:rPr>
          <w:rFonts w:asciiTheme="majorBidi" w:hAnsiTheme="majorBidi" w:cstheme="majorBidi"/>
          <w:sz w:val="30"/>
          <w:szCs w:val="30"/>
        </w:rPr>
        <w:t xml:space="preserve">10 </w:t>
      </w:r>
      <w:r w:rsidRPr="00750608">
        <w:rPr>
          <w:rFonts w:asciiTheme="majorBidi" w:hAnsiTheme="majorBidi" w:cstheme="majorBidi"/>
          <w:sz w:val="30"/>
          <w:szCs w:val="30"/>
          <w:cs/>
        </w:rPr>
        <w:t>ปี</w:t>
      </w:r>
    </w:p>
    <w:p w:rsidR="00C12602" w:rsidRPr="00750608" w:rsidRDefault="00C12602" w:rsidP="00C126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C12602" w:rsidRPr="00750608" w:rsidRDefault="00C12602" w:rsidP="00C126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50608">
        <w:rPr>
          <w:rFonts w:asciiTheme="majorBidi" w:hAnsiTheme="majorBidi" w:cstheme="majorBidi"/>
          <w:sz w:val="30"/>
          <w:szCs w:val="30"/>
          <w:cs/>
        </w:rPr>
        <w:t>วิธีการตัดจำหน่าย ระยะเวลาที่คาดว่าจะได้รับประโยชน์ และมูลค่าคงเหลือ จะได้รับการทบทวนทุกสิ้นรอบปีบัญชีและปรับปรุงตามความเหมาะสม</w:t>
      </w:r>
      <w:r w:rsidRPr="00750608" w:rsidDel="00E44C55">
        <w:rPr>
          <w:rFonts w:asciiTheme="majorBidi" w:hAnsiTheme="majorBidi" w:cstheme="majorBidi"/>
          <w:sz w:val="30"/>
          <w:szCs w:val="30"/>
        </w:rPr>
        <w:t xml:space="preserve"> </w:t>
      </w:r>
    </w:p>
    <w:p w:rsidR="00AF6D38" w:rsidRPr="00750608" w:rsidRDefault="00AF6D38" w:rsidP="00C126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:rsidR="00C12602" w:rsidRPr="00750608" w:rsidRDefault="00C12602" w:rsidP="00162E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5060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</w:t>
      </w:r>
      <w:r w:rsidR="007D63B2" w:rsidRPr="009A46C9">
        <w:rPr>
          <w:rFonts w:asciiTheme="majorBidi" w:hAnsiTheme="majorBidi"/>
          <w:b/>
          <w:bCs/>
          <w:i/>
          <w:iCs/>
          <w:sz w:val="30"/>
          <w:szCs w:val="30"/>
          <w:cs/>
        </w:rPr>
        <w:t>ฎ</w:t>
      </w:r>
      <w:r w:rsidRPr="0075060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)</w:t>
      </w:r>
      <w:r w:rsidRPr="0075060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การด้อยค่า</w:t>
      </w:r>
    </w:p>
    <w:p w:rsidR="00C12602" w:rsidRPr="00D71D98" w:rsidRDefault="00C12602" w:rsidP="00C126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:rsidR="00C12602" w:rsidRPr="00D71D98" w:rsidRDefault="00C12602" w:rsidP="00C126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D71D98">
        <w:rPr>
          <w:rFonts w:asciiTheme="majorBidi" w:hAnsiTheme="majorBidi" w:cstheme="majorBidi"/>
          <w:sz w:val="30"/>
          <w:szCs w:val="30"/>
          <w:cs/>
        </w:rPr>
        <w:t>ยอดสินทรัพย์ตามบัญชีของกลุ่มบริษัทได้รับการทบทวน ณ ทุกวันที่รายงานว่า มีข้อบ่งชี้เรื่องการด้อยค่าหรือไม่   ในกรณีที่มีข้อบ่งชี้จะทำการประมาณมูลค่าสินทรัพย์ที่คาดว่าจะได้รับคืน</w:t>
      </w:r>
    </w:p>
    <w:p w:rsidR="00C12602" w:rsidRPr="00D71D98" w:rsidRDefault="00C12602" w:rsidP="00C126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:rsidR="009A46C9" w:rsidRPr="00D71D98" w:rsidRDefault="009A46C9" w:rsidP="009A46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D71D98">
        <w:rPr>
          <w:rFonts w:ascii="Angsana New" w:hAnsi="Angsana New"/>
          <w:sz w:val="30"/>
          <w:szCs w:val="30"/>
          <w:cs/>
        </w:rPr>
        <w:t>ขาดทุนจากการด้อยค่ารับรู้เมื่อมูลค่าตามบัญชีของสินทรัพย์ หรือมูลค่าตามบัญชีของหน่วยสินทรัพย์ที่ก่อให้เกิดเงินสด สูงกว่ามูลค่าที่จะได้รับคืน ขาดทุนจากการด้อยค่าบันทึกในกำไร</w:t>
      </w:r>
      <w:r w:rsidRPr="00D71D98">
        <w:rPr>
          <w:rFonts w:ascii="Angsana New" w:hAnsi="Angsana New" w:hint="cs"/>
          <w:sz w:val="30"/>
          <w:szCs w:val="30"/>
          <w:cs/>
        </w:rPr>
        <w:t>หรือ</w:t>
      </w:r>
      <w:r w:rsidRPr="00D71D98">
        <w:rPr>
          <w:rFonts w:ascii="Angsana New" w:hAnsi="Angsana New"/>
          <w:sz w:val="30"/>
          <w:szCs w:val="30"/>
          <w:cs/>
        </w:rPr>
        <w:t>ขาดทุน</w:t>
      </w:r>
    </w:p>
    <w:p w:rsidR="009A46C9" w:rsidRPr="00D71D98" w:rsidRDefault="009A46C9" w:rsidP="009A46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:rsidR="009A46C9" w:rsidRPr="00D71D98" w:rsidRDefault="009A46C9" w:rsidP="009A46C9">
      <w:pPr>
        <w:spacing w:line="240" w:lineRule="auto"/>
        <w:ind w:left="547"/>
        <w:jc w:val="thaiDistribute"/>
        <w:rPr>
          <w:rFonts w:ascii="Angsana New" w:eastAsia="Arial Unicode MS" w:hAnsi="Angsana New"/>
          <w:sz w:val="30"/>
          <w:szCs w:val="30"/>
        </w:rPr>
      </w:pPr>
      <w:r w:rsidRPr="00D71D98">
        <w:rPr>
          <w:rFonts w:ascii="Angsana New" w:eastAsia="Arial Unicode MS" w:hAnsi="Angsana New"/>
          <w:sz w:val="30"/>
          <w:szCs w:val="30"/>
          <w:cs/>
        </w:rPr>
        <w:t>เมื่อมีการลดลงในมูลค่ายุติธรรมของสินทรัพย์ทางการเงินเผื่อขาย ซึ่งได้บันทึกในส่วนของผู้ถือหุ้น และมีความชัดเจนว่าสินทรัพย์ดังกล่าวมีการด้อยค่า ยอดขาดทุนซึ่งเคยบันทึกในส่วนของผู้ถือหุ้นจะถูกบันทึกในกำไร</w:t>
      </w:r>
      <w:r w:rsidRPr="00D71D98">
        <w:rPr>
          <w:rFonts w:ascii="Angsana New" w:eastAsia="Arial Unicode MS" w:hAnsi="Angsana New" w:hint="cs"/>
          <w:sz w:val="30"/>
          <w:szCs w:val="30"/>
          <w:cs/>
        </w:rPr>
        <w:t>หรือ</w:t>
      </w:r>
      <w:r w:rsidRPr="00D71D98">
        <w:rPr>
          <w:rFonts w:ascii="Angsana New" w:eastAsia="Arial Unicode MS" w:hAnsi="Angsana New"/>
          <w:sz w:val="30"/>
          <w:szCs w:val="30"/>
          <w:cs/>
        </w:rPr>
        <w:t>ขาดทุน</w:t>
      </w:r>
      <w:r w:rsidRPr="00D71D98">
        <w:rPr>
          <w:rFonts w:ascii="Angsana New" w:eastAsia="Arial Unicode MS" w:hAnsi="Angsana New" w:hint="cs"/>
          <w:sz w:val="30"/>
          <w:szCs w:val="30"/>
          <w:cs/>
        </w:rPr>
        <w:t>โดยไม่ต้องปรับกับยอด</w:t>
      </w:r>
      <w:r w:rsidRPr="00D71D98">
        <w:rPr>
          <w:rFonts w:ascii="Angsana New" w:eastAsia="Arial Unicode MS" w:hAnsi="Angsana New"/>
          <w:sz w:val="30"/>
          <w:szCs w:val="30"/>
          <w:cs/>
        </w:rPr>
        <w:t>สินทรัพย์</w:t>
      </w:r>
      <w:r w:rsidRPr="00D71D98">
        <w:rPr>
          <w:rFonts w:ascii="Angsana New" w:eastAsia="Arial Unicode MS" w:hAnsi="Angsana New" w:hint="cs"/>
          <w:sz w:val="30"/>
          <w:szCs w:val="30"/>
          <w:cs/>
        </w:rPr>
        <w:t>ทางการเงินดังกล่าว</w:t>
      </w:r>
      <w:r w:rsidRPr="00D71D98">
        <w:rPr>
          <w:rFonts w:ascii="Angsana New" w:eastAsia="Arial Unicode MS" w:hAnsi="Angsana New"/>
          <w:sz w:val="30"/>
          <w:szCs w:val="30"/>
          <w:cs/>
        </w:rPr>
        <w:t xml:space="preserve"> ยอดขาดทุนที่บันทึกในกำไร</w:t>
      </w:r>
      <w:r w:rsidRPr="00D71D98">
        <w:rPr>
          <w:rFonts w:ascii="Angsana New" w:eastAsia="Arial Unicode MS" w:hAnsi="Angsana New" w:hint="cs"/>
          <w:sz w:val="30"/>
          <w:szCs w:val="30"/>
          <w:cs/>
        </w:rPr>
        <w:t>หรือ</w:t>
      </w:r>
      <w:r w:rsidRPr="00D71D98">
        <w:rPr>
          <w:rFonts w:ascii="Angsana New" w:eastAsia="Arial Unicode MS" w:hAnsi="Angsana New"/>
          <w:sz w:val="30"/>
          <w:szCs w:val="30"/>
          <w:cs/>
        </w:rPr>
        <w:t>ขาดทุนเป็นผลต่างระหว่างราคาทุนที่ซื้อกับมูลค่ายุติธรรมในปัจจุบันของสินทรัพย์ หักขาดทุนจากการด้อยค่าของสินทรัพย์ทางการเงินนั้นๆ ซึ่งเคยรับรู้แล้วในกำไร</w:t>
      </w:r>
      <w:r w:rsidRPr="00D71D98">
        <w:rPr>
          <w:rFonts w:ascii="Angsana New" w:eastAsia="Arial Unicode MS" w:hAnsi="Angsana New" w:hint="cs"/>
          <w:sz w:val="30"/>
          <w:szCs w:val="30"/>
          <w:cs/>
        </w:rPr>
        <w:t>หรือ</w:t>
      </w:r>
      <w:r w:rsidRPr="00D71D98">
        <w:rPr>
          <w:rFonts w:ascii="Angsana New" w:eastAsia="Arial Unicode MS" w:hAnsi="Angsana New"/>
          <w:sz w:val="30"/>
          <w:szCs w:val="30"/>
          <w:cs/>
        </w:rPr>
        <w:t>ขาดทุน</w:t>
      </w:r>
    </w:p>
    <w:p w:rsidR="009A46C9" w:rsidRPr="00D71D98" w:rsidRDefault="009A46C9" w:rsidP="009A46C9">
      <w:pPr>
        <w:spacing w:line="240" w:lineRule="auto"/>
        <w:ind w:left="547"/>
        <w:jc w:val="thaiDistribute"/>
        <w:rPr>
          <w:rFonts w:ascii="Angsana New" w:eastAsia="Arial Unicode MS" w:hAnsi="Angsana New"/>
          <w:i/>
          <w:iCs/>
          <w:sz w:val="30"/>
          <w:szCs w:val="30"/>
        </w:rPr>
      </w:pPr>
    </w:p>
    <w:p w:rsidR="00C12602" w:rsidRPr="00D71D98" w:rsidRDefault="00C12602" w:rsidP="00C12602">
      <w:pPr>
        <w:spacing w:line="240" w:lineRule="auto"/>
        <w:ind w:left="547"/>
        <w:jc w:val="thaiDistribute"/>
        <w:rPr>
          <w:rFonts w:asciiTheme="majorBidi" w:eastAsia="Arial Unicode MS" w:hAnsiTheme="majorBidi" w:cstheme="majorBidi"/>
          <w:i/>
          <w:iCs/>
          <w:sz w:val="30"/>
          <w:szCs w:val="30"/>
        </w:rPr>
      </w:pPr>
      <w:r w:rsidRPr="00D71D98">
        <w:rPr>
          <w:rFonts w:asciiTheme="majorBidi" w:eastAsia="Arial Unicode MS" w:hAnsiTheme="majorBidi" w:cstheme="majorBidi"/>
          <w:i/>
          <w:iCs/>
          <w:sz w:val="30"/>
          <w:szCs w:val="30"/>
          <w:cs/>
        </w:rPr>
        <w:t>การคำนวณมูลค่าที่คาดว่าจะได้รับคืน</w:t>
      </w:r>
    </w:p>
    <w:p w:rsidR="00C12602" w:rsidRPr="00D71D98" w:rsidRDefault="00C12602" w:rsidP="00C12602">
      <w:pPr>
        <w:spacing w:line="240" w:lineRule="auto"/>
        <w:ind w:left="547"/>
        <w:jc w:val="thaiDistribute"/>
        <w:rPr>
          <w:rFonts w:asciiTheme="majorBidi" w:eastAsia="Arial Unicode MS" w:hAnsiTheme="majorBidi" w:cstheme="majorBidi"/>
          <w:sz w:val="30"/>
          <w:szCs w:val="30"/>
        </w:rPr>
      </w:pPr>
    </w:p>
    <w:p w:rsidR="00C12602" w:rsidRPr="00D71D98" w:rsidRDefault="00C12602" w:rsidP="00C1260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D71D98">
        <w:rPr>
          <w:rFonts w:asciiTheme="majorBidi" w:hAnsiTheme="majorBidi" w:cstheme="majorBidi"/>
          <w:sz w:val="30"/>
          <w:szCs w:val="30"/>
          <w:cs/>
        </w:rPr>
        <w:t>มูลค่าที่คาดว่าจะได้รับคืนของสินทรัพย์ทางการเงินสำหรับหลักทรัพย์เผื่อขาย คำนวณโดยอ้างอิงถึงมูลค่ายุติธรรม</w:t>
      </w:r>
    </w:p>
    <w:p w:rsidR="00D71D98" w:rsidRDefault="00D71D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Arial Unicode MS" w:hAnsiTheme="majorBidi" w:cstheme="majorBidi"/>
          <w:sz w:val="30"/>
          <w:szCs w:val="30"/>
          <w:cs/>
        </w:rPr>
      </w:pPr>
    </w:p>
    <w:p w:rsidR="002245CE" w:rsidRPr="006705CF" w:rsidRDefault="00C12602" w:rsidP="006705CF">
      <w:pPr>
        <w:spacing w:line="240" w:lineRule="auto"/>
        <w:ind w:left="547"/>
        <w:jc w:val="thaiDistribute"/>
        <w:rPr>
          <w:rFonts w:asciiTheme="majorBidi" w:eastAsia="Arial Unicode MS" w:hAnsiTheme="majorBidi" w:cstheme="majorBidi"/>
          <w:sz w:val="30"/>
          <w:szCs w:val="30"/>
        </w:rPr>
      </w:pPr>
      <w:r w:rsidRPr="00D71D98">
        <w:rPr>
          <w:rFonts w:asciiTheme="majorBidi" w:eastAsia="Arial Unicode MS" w:hAnsiTheme="majorBidi" w:cstheme="majorBidi"/>
          <w:sz w:val="30"/>
          <w:szCs w:val="30"/>
          <w:cs/>
        </w:rPr>
        <w:t>มูลค่าที่คาดว่าจะได้รับคืนของสินทรัพย์ที่ไม่ใช่สินทรัพย์ทางการเงิน หมายถึง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ในการประเมินมูลค่าจากการใช้ของสินทรัพย์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</w:t>
      </w:r>
      <w:r w:rsidRPr="00750608">
        <w:rPr>
          <w:rFonts w:asciiTheme="majorBidi" w:eastAsia="Arial Unicode MS" w:hAnsiTheme="majorBidi" w:cstheme="majorBidi"/>
          <w:sz w:val="30"/>
          <w:szCs w:val="30"/>
          <w:cs/>
        </w:rPr>
        <w:t>ด้ในตลาดปัจจุบัน ซึ่งแปรไปตามเวลาและความเสี่ยงที่มีต่อสินทรัพย์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:rsidR="002245CE" w:rsidRPr="001311D1" w:rsidRDefault="002245CE" w:rsidP="00C12602">
      <w:pPr>
        <w:spacing w:line="240" w:lineRule="auto"/>
        <w:ind w:left="547"/>
        <w:jc w:val="thaiDistribute"/>
        <w:rPr>
          <w:rFonts w:asciiTheme="majorBidi" w:eastAsia="Arial Unicode MS" w:hAnsiTheme="majorBidi" w:cstheme="majorBidi"/>
          <w:i/>
          <w:iCs/>
          <w:sz w:val="30"/>
          <w:szCs w:val="30"/>
        </w:rPr>
      </w:pPr>
    </w:p>
    <w:p w:rsidR="00C12602" w:rsidRPr="00750608" w:rsidRDefault="00C12602" w:rsidP="00C12602">
      <w:pPr>
        <w:spacing w:line="240" w:lineRule="auto"/>
        <w:ind w:left="547"/>
        <w:jc w:val="thaiDistribute"/>
        <w:rPr>
          <w:rFonts w:asciiTheme="majorBidi" w:eastAsia="Arial Unicode MS" w:hAnsiTheme="majorBidi" w:cstheme="majorBidi"/>
          <w:i/>
          <w:iCs/>
          <w:sz w:val="30"/>
          <w:szCs w:val="30"/>
        </w:rPr>
      </w:pPr>
      <w:r w:rsidRPr="00750608">
        <w:rPr>
          <w:rFonts w:asciiTheme="majorBidi" w:eastAsia="Arial Unicode MS" w:hAnsiTheme="majorBidi" w:cstheme="majorBidi"/>
          <w:i/>
          <w:iCs/>
          <w:sz w:val="30"/>
          <w:szCs w:val="30"/>
          <w:cs/>
        </w:rPr>
        <w:lastRenderedPageBreak/>
        <w:t>การกลับรายการด้อยค่า</w:t>
      </w:r>
    </w:p>
    <w:p w:rsidR="00C12602" w:rsidRPr="001311D1" w:rsidRDefault="00C12602" w:rsidP="00C126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:rsidR="00C12602" w:rsidRPr="00750608" w:rsidRDefault="00C12602" w:rsidP="00C1260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750608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ขาดทุนจากการด้อยค่าของสินทรัพย์ทางการเงินจะถูกกลับรายการ เมื่อมูลค่าที่คาดว่าจะได้รับคืนเพิ่มขึ้นในภายหลัง  และการเพิ่มขึ้นนั้นสัมพันธ์โดยตรงกับขาดทุนจากการด้อยค่าที่เคยรับรู้ในกำไรหรือขาดทุน สินทรัพย์ทางการเงินที่เป็นตราสารทุนที่จัดประเภทเป็นหลักทรัพย์เผื่อขาย การกลับรายการจะถูกรับรู้โดยตรงในกำไรขาดทุนเบ็ดเสร็จอื่น</w:t>
      </w:r>
    </w:p>
    <w:p w:rsidR="008725AA" w:rsidRPr="001311D1" w:rsidRDefault="008725AA" w:rsidP="005268B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:rsidR="006705CF" w:rsidRDefault="00C12602" w:rsidP="006705C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750608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ขาดทุนจากการด้อยค่าของสินทรัพย์ที่ไม่ใช่สินทรัพย์ทางการเงินที่เคยรับรู้ในงวดก่อนจะถูกประเมิน ณ ทุกวันที่    ที่ออกรายงานว่ามีข้อบ่งชี้เรื่องการด้อยค่าหรือไม่ ขาดทุนจากการด้อยค่าจะถูกกลับรายการ หากมีการเปลี่ยนแปลงประมาณการที่ใช้ในการคำนวณมูลค่าที่คาดว่าจะได้รับคืน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:rsidR="009D0614" w:rsidRPr="001311D1" w:rsidRDefault="009D06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Arial Unicode MS" w:hAnsiTheme="majorBidi" w:cstheme="majorBidi"/>
          <w:b/>
          <w:bCs/>
          <w:i/>
          <w:iCs/>
          <w:sz w:val="30"/>
          <w:szCs w:val="30"/>
          <w:cs/>
        </w:rPr>
      </w:pPr>
    </w:p>
    <w:p w:rsidR="00C12602" w:rsidRPr="00750608" w:rsidRDefault="00C12602" w:rsidP="00C126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75060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</w:t>
      </w:r>
      <w:r w:rsidR="000A09D3" w:rsidRPr="009A46C9">
        <w:rPr>
          <w:rFonts w:asciiTheme="majorBidi" w:hAnsiTheme="majorBidi"/>
          <w:b/>
          <w:bCs/>
          <w:i/>
          <w:iCs/>
          <w:sz w:val="30"/>
          <w:szCs w:val="30"/>
          <w:cs/>
        </w:rPr>
        <w:t>ฏ</w:t>
      </w:r>
      <w:r w:rsidRPr="0075060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)</w:t>
      </w:r>
      <w:r w:rsidRPr="0075060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เจ้าหนี้การค้าและเจ้าหนี้อื่น</w:t>
      </w:r>
    </w:p>
    <w:p w:rsidR="00C12602" w:rsidRPr="001311D1" w:rsidRDefault="00C12602" w:rsidP="00C126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AF6D38" w:rsidRPr="00750608" w:rsidRDefault="00C12602" w:rsidP="00B30E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50608">
        <w:rPr>
          <w:rFonts w:asciiTheme="majorBidi" w:hAnsiTheme="majorBidi" w:cstheme="majorBidi"/>
          <w:sz w:val="30"/>
          <w:szCs w:val="30"/>
          <w:cs/>
        </w:rPr>
        <w:t>เจ้าหนี้การค้าและเจ้าหนี้อื่นแสดงในราคาทุน</w:t>
      </w:r>
    </w:p>
    <w:p w:rsidR="00807617" w:rsidRPr="001311D1" w:rsidRDefault="00807617" w:rsidP="00B30E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C12602" w:rsidRPr="00750608" w:rsidRDefault="00C12602" w:rsidP="00AF6D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5060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</w:t>
      </w:r>
      <w:r w:rsidR="000A09D3" w:rsidRPr="00D71D98">
        <w:rPr>
          <w:rFonts w:asciiTheme="majorBidi" w:eastAsia="Arial Unicode MS" w:hAnsiTheme="majorBidi"/>
          <w:b/>
          <w:bCs/>
          <w:i/>
          <w:iCs/>
          <w:sz w:val="30"/>
          <w:szCs w:val="30"/>
          <w:cs/>
        </w:rPr>
        <w:t>ฐ</w:t>
      </w:r>
      <w:r w:rsidRPr="0075060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)</w:t>
      </w:r>
      <w:r w:rsidRPr="0075060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ผลประโยชน์ของพนักงาน</w:t>
      </w:r>
    </w:p>
    <w:p w:rsidR="00C12602" w:rsidRPr="001311D1" w:rsidRDefault="00C12602" w:rsidP="00C1260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Theme="majorBidi" w:hAnsiTheme="majorBidi" w:cstheme="majorBidi"/>
          <w:iCs/>
          <w:sz w:val="30"/>
          <w:szCs w:val="30"/>
        </w:rPr>
      </w:pPr>
    </w:p>
    <w:p w:rsidR="00C12602" w:rsidRPr="00750608" w:rsidRDefault="00C12602" w:rsidP="00C1260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Theme="majorBidi" w:hAnsiTheme="majorBidi" w:cstheme="majorBidi"/>
          <w:iCs/>
          <w:sz w:val="30"/>
          <w:szCs w:val="30"/>
        </w:rPr>
      </w:pPr>
      <w:r w:rsidRPr="00750608">
        <w:rPr>
          <w:rFonts w:asciiTheme="majorBidi" w:hAnsiTheme="majorBidi" w:cstheme="majorBidi"/>
          <w:iCs/>
          <w:sz w:val="30"/>
          <w:szCs w:val="30"/>
          <w:cs/>
        </w:rPr>
        <w:t>โครงการสมทบเงิน</w:t>
      </w:r>
    </w:p>
    <w:p w:rsidR="00C12602" w:rsidRPr="001311D1" w:rsidRDefault="00C12602" w:rsidP="00C1260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Theme="majorBidi" w:hAnsiTheme="majorBidi" w:cstheme="majorBidi"/>
          <w:iCs/>
          <w:sz w:val="30"/>
          <w:szCs w:val="30"/>
        </w:rPr>
      </w:pPr>
    </w:p>
    <w:p w:rsidR="00D52796" w:rsidRPr="00750608" w:rsidRDefault="00C12602" w:rsidP="007E060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750608">
        <w:rPr>
          <w:rFonts w:asciiTheme="majorBidi" w:hAnsiTheme="majorBidi" w:cstheme="majorBidi"/>
          <w:i/>
          <w:sz w:val="30"/>
          <w:szCs w:val="30"/>
          <w:cs/>
        </w:rPr>
        <w:t>ภาระผูกพันในการสมทบเข้าโครงการสมทบเงิน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:rsidR="001311D1" w:rsidRDefault="001311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Cs/>
          <w:sz w:val="30"/>
          <w:szCs w:val="30"/>
          <w:cs/>
        </w:rPr>
      </w:pPr>
    </w:p>
    <w:p w:rsidR="00C12602" w:rsidRPr="00750608" w:rsidRDefault="00C12602" w:rsidP="00C1260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Theme="majorBidi" w:hAnsiTheme="majorBidi" w:cstheme="majorBidi"/>
          <w:iCs/>
          <w:sz w:val="30"/>
          <w:szCs w:val="30"/>
        </w:rPr>
      </w:pPr>
      <w:r w:rsidRPr="00750608">
        <w:rPr>
          <w:rFonts w:asciiTheme="majorBidi" w:hAnsiTheme="majorBidi" w:cstheme="majorBidi"/>
          <w:iCs/>
          <w:sz w:val="30"/>
          <w:szCs w:val="30"/>
          <w:cs/>
        </w:rPr>
        <w:t>โครงการผลประโยชน์ที่กำหนดไว้</w:t>
      </w:r>
    </w:p>
    <w:p w:rsidR="00C12602" w:rsidRPr="001311D1" w:rsidRDefault="00C12602" w:rsidP="00C12602">
      <w:pPr>
        <w:spacing w:line="240" w:lineRule="auto"/>
        <w:ind w:left="540"/>
        <w:rPr>
          <w:rFonts w:asciiTheme="majorBidi" w:hAnsiTheme="majorBidi" w:cstheme="majorBidi"/>
          <w:i/>
          <w:sz w:val="30"/>
          <w:szCs w:val="30"/>
        </w:rPr>
      </w:pPr>
    </w:p>
    <w:p w:rsidR="00C12602" w:rsidRPr="00750608" w:rsidRDefault="00C12602" w:rsidP="00C12602">
      <w:pPr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750608">
        <w:rPr>
          <w:rFonts w:asciiTheme="majorBidi" w:hAnsiTheme="majorBidi" w:cstheme="majorBidi"/>
          <w:i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แยกต่างหากเป็นรายโครงการจากการประมาณผลประโยชน์ในอนาคตที่เกิดจากการทำงานของพนักงานในงวดปัจจุบันและงวดก่อนๆ ผลประโยชน์ดังกล่าวได้มีการคิดลดกระแสเงินสดเพื่อให้เป็นมูลค่าปัจจุบัน</w:t>
      </w:r>
    </w:p>
    <w:p w:rsidR="00C12602" w:rsidRPr="00750608" w:rsidRDefault="00C12602" w:rsidP="00C12602">
      <w:pPr>
        <w:ind w:left="540"/>
        <w:jc w:val="thaiDistribute"/>
        <w:rPr>
          <w:rFonts w:asciiTheme="majorBidi" w:hAnsiTheme="majorBidi" w:cstheme="majorBidi"/>
          <w:i/>
          <w:sz w:val="30"/>
          <w:szCs w:val="30"/>
          <w:cs/>
        </w:rPr>
      </w:pPr>
    </w:p>
    <w:p w:rsidR="00C12602" w:rsidRPr="00750608" w:rsidRDefault="00C12602" w:rsidP="00865E4F">
      <w:pPr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750608">
        <w:rPr>
          <w:rFonts w:asciiTheme="majorBidi" w:hAnsiTheme="majorBidi" w:cstheme="majorBidi"/>
          <w:i/>
          <w:sz w:val="30"/>
          <w:szCs w:val="30"/>
          <w:cs/>
        </w:rPr>
        <w:t>การคำนวณภาระผูกพันของโครงการผลประโยชน์ที่กำหนดไว้นั้นจัดทำโดยนักคณิตศาสตร์ประกันภัยที่ได้รับอนุญาตเป็นประจำ โดยวิธีคิดลดแต่ละหน่วยที่ประมาณการไว้</w:t>
      </w:r>
    </w:p>
    <w:p w:rsidR="008725AA" w:rsidRDefault="008725AA" w:rsidP="008725AA">
      <w:pPr>
        <w:pStyle w:val="BodyText"/>
        <w:spacing w:after="0" w:line="280" w:lineRule="exact"/>
        <w:ind w:left="547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:rsidR="00C12602" w:rsidRDefault="00C12602" w:rsidP="00162E97">
      <w:pPr>
        <w:pStyle w:val="BodyText"/>
        <w:spacing w:after="0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750608">
        <w:rPr>
          <w:rFonts w:asciiTheme="majorBidi" w:hAnsiTheme="majorBidi" w:cstheme="majorBidi"/>
          <w:i/>
          <w:sz w:val="30"/>
          <w:szCs w:val="30"/>
          <w:cs/>
        </w:rPr>
        <w:lastRenderedPageBreak/>
        <w:t>ในการวัดมูลค่าใหม่ของหนี้สินผลประโยชน์ที่กำหนดไว้สุทธิ</w:t>
      </w:r>
      <w:r w:rsidRPr="00750608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750608">
        <w:rPr>
          <w:rFonts w:asciiTheme="majorBidi" w:hAnsiTheme="majorBidi" w:cstheme="majorBidi"/>
          <w:i/>
          <w:sz w:val="30"/>
          <w:szCs w:val="30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750608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750608">
        <w:rPr>
          <w:rFonts w:asciiTheme="majorBidi" w:hAnsiTheme="majorBidi" w:cstheme="majorBidi"/>
          <w:i/>
          <w:sz w:val="30"/>
          <w:szCs w:val="30"/>
          <w:cs/>
        </w:rPr>
        <w:t xml:space="preserve">กลุ่ม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 ที่เกี่ยวข้องกับโครงการผลประโยชน์รับรู้รายการในกำไรหรือขาดทุน </w:t>
      </w:r>
    </w:p>
    <w:p w:rsidR="007E0606" w:rsidRPr="00E6702B" w:rsidRDefault="007E0606" w:rsidP="00E6702B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</w:p>
    <w:p w:rsidR="00C12602" w:rsidRPr="00750608" w:rsidRDefault="00C12602" w:rsidP="00C12602">
      <w:pPr>
        <w:pStyle w:val="BodyText"/>
        <w:ind w:left="54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750608">
        <w:rPr>
          <w:rFonts w:asciiTheme="majorBidi" w:hAnsiTheme="majorBidi" w:cstheme="majorBidi"/>
          <w:i/>
          <w:sz w:val="30"/>
          <w:szCs w:val="30"/>
          <w:cs/>
        </w:rPr>
        <w:t xml:space="preserve"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 กำไรหรือขาดทุนจากการลดขนาดโครงการต้องรับรู้ในกำไรหรือขาดทุนทันที กลุ่มบริษัทรับรู้กำไรและขาดทุนจากการจ่ายชำระผลประโยชน์พนักงานเมื่อเกิดขึ้น </w:t>
      </w:r>
    </w:p>
    <w:p w:rsidR="00ED2BE5" w:rsidRPr="00E6702B" w:rsidRDefault="00ED2BE5" w:rsidP="00E670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28"/>
          <w:szCs w:val="28"/>
        </w:rPr>
      </w:pPr>
    </w:p>
    <w:p w:rsidR="001311D1" w:rsidRPr="00835547" w:rsidRDefault="001311D1" w:rsidP="001311D1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/>
          <w:iCs/>
          <w:sz w:val="30"/>
          <w:szCs w:val="30"/>
        </w:rPr>
      </w:pPr>
      <w:r w:rsidRPr="00835547">
        <w:rPr>
          <w:rFonts w:ascii="Angsana New" w:hAnsi="Angsana New"/>
          <w:iCs/>
          <w:sz w:val="30"/>
          <w:szCs w:val="30"/>
          <w:cs/>
        </w:rPr>
        <w:t xml:space="preserve">ผลประโยชน์ระยะยาวอื่น </w:t>
      </w:r>
    </w:p>
    <w:p w:rsidR="001311D1" w:rsidRPr="00E6702B" w:rsidRDefault="001311D1" w:rsidP="00E670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28"/>
          <w:szCs w:val="28"/>
        </w:rPr>
      </w:pPr>
    </w:p>
    <w:p w:rsidR="001311D1" w:rsidRPr="00835547" w:rsidRDefault="001311D1" w:rsidP="001311D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color w:val="0000FF"/>
          <w:sz w:val="30"/>
          <w:szCs w:val="30"/>
        </w:rPr>
      </w:pPr>
      <w:r w:rsidRPr="00835547">
        <w:rPr>
          <w:rFonts w:ascii="Angsana New" w:hAnsi="Angsana New"/>
          <w:i/>
          <w:sz w:val="30"/>
          <w:szCs w:val="30"/>
          <w:cs/>
        </w:rPr>
        <w:t>ภาระผูกพันสุทธิของ</w:t>
      </w:r>
      <w:r w:rsidRPr="00835547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835547">
        <w:rPr>
          <w:rFonts w:ascii="Angsana New" w:hAnsi="Angsana New"/>
          <w:i/>
          <w:sz w:val="30"/>
          <w:szCs w:val="30"/>
          <w:cs/>
        </w:rPr>
        <w:t>ที่เป็นผลประโยชน์ระยะยาวของพนักงานเป็นผลประโยชน์ในอนาคตที่เกิดจากการทำงาน</w:t>
      </w:r>
      <w:r w:rsidRPr="00835547">
        <w:rPr>
          <w:rFonts w:ascii="Angsana New" w:hAnsi="Angsana New" w:hint="cs"/>
          <w:i/>
          <w:sz w:val="30"/>
          <w:szCs w:val="30"/>
          <w:cs/>
        </w:rPr>
        <w:t>ของ</w:t>
      </w:r>
      <w:r w:rsidRPr="00835547">
        <w:rPr>
          <w:rFonts w:ascii="Angsana New" w:hAnsi="Angsana New"/>
          <w:i/>
          <w:sz w:val="30"/>
          <w:szCs w:val="30"/>
          <w:cs/>
        </w:rPr>
        <w:t>พนักงานใน</w:t>
      </w:r>
      <w:r w:rsidRPr="00835547">
        <w:rPr>
          <w:rFonts w:ascii="Angsana New" w:hAnsi="Angsana New" w:hint="cs"/>
          <w:i/>
          <w:sz w:val="30"/>
          <w:szCs w:val="30"/>
          <w:cs/>
        </w:rPr>
        <w:t>งวด</w:t>
      </w:r>
      <w:r w:rsidRPr="00835547">
        <w:rPr>
          <w:rFonts w:ascii="Angsana New" w:hAnsi="Angsana New"/>
          <w:i/>
          <w:sz w:val="30"/>
          <w:szCs w:val="30"/>
          <w:cs/>
        </w:rPr>
        <w:t>ปัจจุบันและงวดก่อน</w:t>
      </w:r>
      <w:r w:rsidRPr="00835547">
        <w:rPr>
          <w:rFonts w:ascii="Angsana New" w:hAnsi="Angsana New" w:hint="cs"/>
          <w:i/>
          <w:sz w:val="30"/>
          <w:szCs w:val="30"/>
          <w:cs/>
        </w:rPr>
        <w:t>ๆ</w:t>
      </w:r>
      <w:r w:rsidRPr="00835547">
        <w:rPr>
          <w:rFonts w:ascii="Angsana New" w:hAnsi="Angsana New"/>
          <w:i/>
          <w:sz w:val="30"/>
          <w:szCs w:val="30"/>
          <w:cs/>
        </w:rPr>
        <w:t xml:space="preserve"> ซึ่งผลประโยชน์นี้ได้คิดลดกระแสเงินสดเพื่อให้เป็นมูลค่าปัจจุบัน</w:t>
      </w:r>
      <w:r w:rsidRPr="00835547">
        <w:rPr>
          <w:rFonts w:ascii="Angsana New" w:hAnsi="Angsana New" w:hint="cs"/>
          <w:i/>
          <w:sz w:val="30"/>
          <w:szCs w:val="30"/>
          <w:cs/>
        </w:rPr>
        <w:t xml:space="preserve"> การวัดมูลค่าใหม่จะรับรู้ในกำไรหรือขาดทุนเมื่อเกิดขึ้น</w:t>
      </w:r>
    </w:p>
    <w:p w:rsidR="001311D1" w:rsidRPr="00E6702B" w:rsidRDefault="001311D1" w:rsidP="00E6702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color w:val="0000FF"/>
          <w:sz w:val="28"/>
          <w:szCs w:val="28"/>
        </w:rPr>
      </w:pPr>
    </w:p>
    <w:p w:rsidR="00C12602" w:rsidRPr="00750608" w:rsidRDefault="00C12602" w:rsidP="00C1260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750608">
        <w:rPr>
          <w:rFonts w:asciiTheme="majorBidi" w:hAnsiTheme="majorBidi" w:cstheme="majorBidi"/>
          <w:iCs/>
          <w:sz w:val="30"/>
          <w:szCs w:val="30"/>
          <w:cs/>
        </w:rPr>
        <w:t xml:space="preserve"> ผลประโยชน์ระยะสั้นของพนักงาน</w:t>
      </w:r>
    </w:p>
    <w:p w:rsidR="00C12602" w:rsidRPr="00E6702B" w:rsidRDefault="00C12602" w:rsidP="00E670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sz w:val="28"/>
          <w:szCs w:val="28"/>
        </w:rPr>
      </w:pPr>
    </w:p>
    <w:p w:rsidR="00C12602" w:rsidRPr="00750608" w:rsidRDefault="00C12602" w:rsidP="00C126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50608">
        <w:rPr>
          <w:rFonts w:asciiTheme="majorBidi" w:hAnsiTheme="majorBidi" w:cstheme="majorBidi"/>
          <w:i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750608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750608">
        <w:rPr>
          <w:rFonts w:asciiTheme="majorBidi" w:hAnsiTheme="majorBidi" w:cstheme="majorBidi"/>
          <w:i/>
          <w:sz w:val="30"/>
          <w:szCs w:val="30"/>
          <w:cs/>
        </w:rPr>
        <w:t>หนี้สินรับรู้ด้วยมูลค่าที่คาดว่าจะจ่ายชำระ 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  <w:r w:rsidRPr="00750608">
        <w:rPr>
          <w:rFonts w:asciiTheme="majorBidi" w:hAnsiTheme="majorBidi" w:cstheme="majorBidi"/>
          <w:sz w:val="30"/>
          <w:szCs w:val="30"/>
        </w:rPr>
        <w:t xml:space="preserve"> </w:t>
      </w:r>
    </w:p>
    <w:p w:rsidR="007E0606" w:rsidRPr="00E6702B" w:rsidRDefault="007E0606" w:rsidP="00E6702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thaiDistribute"/>
        <w:rPr>
          <w:rFonts w:asciiTheme="majorBidi" w:hAnsiTheme="majorBidi" w:cstheme="majorBidi"/>
          <w:iCs/>
          <w:sz w:val="28"/>
          <w:szCs w:val="28"/>
        </w:rPr>
      </w:pPr>
    </w:p>
    <w:p w:rsidR="00C12602" w:rsidRPr="007E0606" w:rsidRDefault="007E0606" w:rsidP="007E06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(</w:t>
      </w:r>
      <w:r w:rsidR="000A09D3" w:rsidRPr="0075060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ฑ</w:t>
      </w:r>
      <w:r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)</w:t>
      </w:r>
      <w:r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ab/>
      </w:r>
      <w:r w:rsidR="00C12602" w:rsidRPr="007E060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การจ่ายโดยใช้หุ้นเป็นเกณฑ์   </w:t>
      </w:r>
    </w:p>
    <w:p w:rsidR="00C12602" w:rsidRPr="00E6702B" w:rsidRDefault="00C12602" w:rsidP="00E670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28"/>
          <w:szCs w:val="28"/>
        </w:rPr>
      </w:pPr>
    </w:p>
    <w:p w:rsidR="00C12602" w:rsidRDefault="00C12602" w:rsidP="00C126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50608">
        <w:rPr>
          <w:rFonts w:asciiTheme="majorBidi" w:hAnsiTheme="majorBidi" w:cstheme="majorBidi"/>
          <w:sz w:val="30"/>
          <w:szCs w:val="30"/>
          <w:cs/>
        </w:rPr>
        <w:t xml:space="preserve">มูลค่ายุติธรรมของสิทธิซื้อหุ้น ณ วันที่ให้สิทธิแก่พนักงาน </w:t>
      </w:r>
      <w:r w:rsidRPr="00750608">
        <w:rPr>
          <w:rFonts w:asciiTheme="majorBidi" w:hAnsiTheme="majorBidi" w:cstheme="majorBidi"/>
          <w:sz w:val="30"/>
          <w:szCs w:val="30"/>
        </w:rPr>
        <w:t>(</w:t>
      </w:r>
      <w:r w:rsidRPr="00750608">
        <w:rPr>
          <w:rFonts w:asciiTheme="majorBidi" w:hAnsiTheme="majorBidi" w:cstheme="majorBidi"/>
          <w:sz w:val="30"/>
          <w:szCs w:val="30"/>
          <w:cs/>
        </w:rPr>
        <w:t>ชำระด้วยตราสารทุน) รับรู้เป็นค่าใช้จ่ายพร้อม ๆ ไปกับการเพิ่มขึ้นในส่วนของผู้ถือหุ้น ตลอดระยะเวลาที่พนักงานสามารถเข้าใช้สิทธิได้อย่างไม่มีเงื่อนไข จำนวนที่รับรู้เป็นค่าใช้จ่ายจะถูกปรับปรุงเพื่อให้สะท้อนถึงจำนวนสิทธิซื้อหุ้นที่แท้จริงซึ่งเข้าเงื่อนไขการให้บริการที่เกี่ยวข้องและเงื่อนไขการได้รับสิทธิที่ไม่ใช่เงื่อนไขเรื่องตลาดทุน ซึ่งเป็นจำนวนที่เดิมเคยรับรู้ตามจำนวนสิทธิซื้อหุ้นที่เข้าเงื่อนไขการให้บริการที่เกี่ยวข้องและเงื่อนไขการได้รับสิทธิที่ไม่ใช่เงื่อนไขเรื่องตลาดทุน ณ วันที่ได้รับสิทธิ  สำหรับเงื่อนไขการได้รับสิทธิที่ไม่ใช่เงื่อนไขการบริการหรือผลงาน มูลค่ายุติธรรมของสิทธิซื้อหุ้น ณ วันที่ให้สิทธิจะถูกวัดค่าเพื่อให้สะท้อนถึงเงื่อนไขนั้นและไม่มีการปรับปรุงสำหรับผลต่างระหว่างจำนวนที่คาดไว้กับผลที่เกิดขึ้นจริง</w:t>
      </w:r>
    </w:p>
    <w:p w:rsidR="00FF69E1" w:rsidRPr="00FF69E1" w:rsidRDefault="00FF69E1" w:rsidP="00FF69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36AD9">
        <w:rPr>
          <w:rFonts w:ascii="Angsana New" w:hAnsi="Angsana New" w:hint="cs"/>
          <w:sz w:val="30"/>
          <w:szCs w:val="30"/>
          <w:cs/>
        </w:rPr>
        <w:lastRenderedPageBreak/>
        <w:t>มูลค่ายุติธรรมของจำนวนที่จ่ายให้แก่พนักงานจากราคาหุ้นที่เพิ่มขึ้นที่ชำระด้วยเงินสดรับรู้เป็นค่าใช้จ่าย</w:t>
      </w:r>
      <w:r w:rsidRPr="00936AD9">
        <w:rPr>
          <w:rFonts w:ascii="Angsana New" w:hAnsi="Angsana New"/>
          <w:sz w:val="30"/>
          <w:szCs w:val="30"/>
          <w:cs/>
        </w:rPr>
        <w:t>พร้อมๆ ไปกับการเพิ่มขึ้นในส่วนของ</w:t>
      </w:r>
      <w:r w:rsidRPr="00936AD9">
        <w:rPr>
          <w:rFonts w:ascii="Angsana New" w:hAnsi="Angsana New" w:hint="cs"/>
          <w:sz w:val="30"/>
          <w:szCs w:val="30"/>
          <w:cs/>
        </w:rPr>
        <w:t xml:space="preserve">หนี้สิน </w:t>
      </w:r>
      <w:r w:rsidRPr="00936AD9">
        <w:rPr>
          <w:rFonts w:ascii="Angsana New" w:hAnsi="Angsana New"/>
          <w:sz w:val="30"/>
          <w:szCs w:val="30"/>
          <w:cs/>
        </w:rPr>
        <w:t>ตลอดระยะเวลาที่พนักงาน</w:t>
      </w:r>
      <w:r w:rsidRPr="00936AD9">
        <w:rPr>
          <w:rFonts w:ascii="Angsana New" w:hAnsi="Angsana New" w:hint="cs"/>
          <w:sz w:val="30"/>
          <w:szCs w:val="30"/>
          <w:cs/>
        </w:rPr>
        <w:t>มีสิทธิได้รับชำระ</w:t>
      </w:r>
      <w:r w:rsidRPr="00936AD9">
        <w:rPr>
          <w:rFonts w:ascii="Angsana New" w:hAnsi="Angsana New"/>
          <w:sz w:val="30"/>
          <w:szCs w:val="30"/>
          <w:cs/>
        </w:rPr>
        <w:t>อย่างไม่มีเงื่อนไข</w:t>
      </w:r>
      <w:r w:rsidRPr="00936AD9">
        <w:rPr>
          <w:rFonts w:ascii="Angsana New" w:hAnsi="Angsana New" w:hint="cs"/>
          <w:sz w:val="30"/>
          <w:szCs w:val="30"/>
          <w:cs/>
        </w:rPr>
        <w:t xml:space="preserve">  หนี้สินถูกวัดมูลค่าใหม่ทุกๆ วันที่ในรายงานและวันที่จ่ายชำระ  การเปลี่ยนแปลงในมูลค่ายุติธรรมของหนี้สินรับรู้เป็นค่าใช้จ่ายพนักงานในกำไรหรือขาดทุน</w:t>
      </w:r>
    </w:p>
    <w:p w:rsidR="00FF69E1" w:rsidRPr="00ED2BE5" w:rsidRDefault="00FF69E1" w:rsidP="00162E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:rsidR="00C12602" w:rsidRPr="00162E97" w:rsidRDefault="00671AA3" w:rsidP="00162E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</w:t>
      </w:r>
      <w:r w:rsidR="00E6702B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ฒ</w:t>
      </w:r>
      <w:r w:rsidR="00C12602" w:rsidRPr="0075060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)</w:t>
      </w:r>
      <w:r w:rsidR="00C12602" w:rsidRPr="0075060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ประมาณการหนี้สิน</w:t>
      </w:r>
    </w:p>
    <w:p w:rsidR="00C12602" w:rsidRPr="00ED2BE5" w:rsidRDefault="00C12602" w:rsidP="00C126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:rsidR="00FF69E1" w:rsidRPr="00FF69E1" w:rsidRDefault="00671AA3" w:rsidP="00FF69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671AA3">
        <w:rPr>
          <w:rFonts w:ascii="Angsana New" w:hAnsi="Angsana New"/>
          <w:sz w:val="30"/>
          <w:szCs w:val="30"/>
          <w:cs/>
        </w:rPr>
        <w:t>ประมาณการหนี้สินจะรับรู้ก็ต่อเมื่อ</w:t>
      </w:r>
      <w:r w:rsidRPr="00671AA3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671AA3">
        <w:rPr>
          <w:rFonts w:ascii="Angsana New" w:hAnsi="Angsana New"/>
          <w:sz w:val="30"/>
          <w:szCs w:val="30"/>
          <w:cs/>
        </w:rPr>
        <w:t>มีภาระผูกพัน</w:t>
      </w:r>
      <w:r w:rsidRPr="00671AA3">
        <w:rPr>
          <w:rFonts w:ascii="Angsana New" w:hAnsi="Angsana New" w:hint="cs"/>
          <w:sz w:val="30"/>
          <w:szCs w:val="30"/>
          <w:cs/>
        </w:rPr>
        <w:t>ตาม</w:t>
      </w:r>
      <w:r w:rsidRPr="00671AA3">
        <w:rPr>
          <w:rFonts w:ascii="Angsana New" w:hAnsi="Angsana New"/>
          <w:sz w:val="30"/>
          <w:szCs w:val="30"/>
          <w:cs/>
        </w:rPr>
        <w:t>กฎหมายหรือภาระผูกพันจากการอนุมาน</w:t>
      </w:r>
      <w:r w:rsidRPr="00671AA3">
        <w:rPr>
          <w:rFonts w:ascii="Angsana New" w:hAnsi="Angsana New" w:hint="cs"/>
          <w:sz w:val="30"/>
          <w:szCs w:val="30"/>
          <w:cs/>
        </w:rPr>
        <w:t>ที่เกิดขึ้นในปัจจุบันอัน</w:t>
      </w:r>
      <w:r w:rsidRPr="00671AA3">
        <w:rPr>
          <w:rFonts w:ascii="Angsana New" w:hAnsi="Angsana New"/>
          <w:sz w:val="30"/>
          <w:szCs w:val="30"/>
          <w:cs/>
        </w:rPr>
        <w:t>เป็นผลมาจากเหตุการณ์ในอดีตซึ่งสามารถประมาณจำนวนของภาระผูกพันได้อย่างน่าเชื่อถือ และมีความเป็นไปได้ค่อนข้างแน่นอนว่าประโยชน์เชิงเศรษฐกิจจะต้องถูกจ่ายไปเพื่อชำระภาระ</w:t>
      </w:r>
      <w:r w:rsidRPr="00671AA3">
        <w:rPr>
          <w:rFonts w:ascii="Angsana New" w:hAnsi="Angsana New" w:hint="cs"/>
          <w:sz w:val="30"/>
          <w:szCs w:val="30"/>
          <w:cs/>
        </w:rPr>
        <w:t>ผูกพัน</w:t>
      </w:r>
      <w:r w:rsidRPr="00671AA3">
        <w:rPr>
          <w:rFonts w:ascii="Angsana New" w:hAnsi="Angsana New"/>
          <w:sz w:val="30"/>
          <w:szCs w:val="30"/>
          <w:cs/>
        </w:rPr>
        <w:t>ดังกล่าว  ประมาณการ</w:t>
      </w:r>
      <w:r w:rsidRPr="00671AA3">
        <w:rPr>
          <w:rFonts w:ascii="Angsana New" w:hAnsi="Angsana New" w:hint="cs"/>
          <w:sz w:val="30"/>
          <w:szCs w:val="30"/>
          <w:cs/>
        </w:rPr>
        <w:t>หนี้สินพิจารณาจากการคิดลด</w:t>
      </w:r>
      <w:r w:rsidRPr="00671AA3">
        <w:rPr>
          <w:rFonts w:ascii="Angsana New" w:hAnsi="Angsana New"/>
          <w:sz w:val="30"/>
          <w:szCs w:val="30"/>
          <w:cs/>
        </w:rPr>
        <w:t>กระแสเงินสดที่จะจ่ายในอนาคตโดยใช้อัตราคิดลดในตลาดปัจจุบันก่อนคำนึง</w:t>
      </w:r>
      <w:r w:rsidRPr="00671AA3">
        <w:rPr>
          <w:rFonts w:ascii="Angsana New" w:hAnsi="Angsana New" w:hint="cs"/>
          <w:sz w:val="30"/>
          <w:szCs w:val="30"/>
          <w:cs/>
        </w:rPr>
        <w:t>ถึง</w:t>
      </w:r>
      <w:r w:rsidRPr="00671AA3">
        <w:rPr>
          <w:rFonts w:ascii="Angsana New" w:hAnsi="Angsana New"/>
          <w:sz w:val="30"/>
          <w:szCs w:val="30"/>
          <w:cs/>
        </w:rPr>
        <w:t>ภาษีเงินได้  เพื่อให้สะท้อน</w:t>
      </w:r>
      <w:r w:rsidRPr="00671AA3">
        <w:rPr>
          <w:rFonts w:ascii="Angsana New" w:hAnsi="Angsana New" w:hint="cs"/>
          <w:sz w:val="30"/>
          <w:szCs w:val="30"/>
          <w:cs/>
        </w:rPr>
        <w:t>จำนวน</w:t>
      </w:r>
      <w:r w:rsidRPr="00671AA3">
        <w:rPr>
          <w:rFonts w:ascii="Angsana New" w:hAnsi="Angsana New"/>
          <w:sz w:val="30"/>
          <w:szCs w:val="30"/>
          <w:cs/>
        </w:rPr>
        <w:t>ที่อาจประเมินได้ในตลาดปัจจุบันซึ่งแปรไปตามเวลาและความเสี่ยงที่มีต่อหนี้สิน</w:t>
      </w:r>
    </w:p>
    <w:p w:rsidR="00ED2BE5" w:rsidRDefault="00ED2B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Cs/>
          <w:sz w:val="30"/>
          <w:szCs w:val="30"/>
          <w:cs/>
        </w:rPr>
      </w:pPr>
    </w:p>
    <w:p w:rsidR="00C12602" w:rsidRPr="00750608" w:rsidRDefault="00C12602" w:rsidP="007966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50608">
        <w:rPr>
          <w:rFonts w:asciiTheme="majorBidi" w:hAnsiTheme="majorBidi" w:cstheme="majorBidi"/>
          <w:iCs/>
          <w:sz w:val="30"/>
          <w:szCs w:val="30"/>
          <w:cs/>
        </w:rPr>
        <w:t>ประมาณการค่าประกันความเสียหาย</w:t>
      </w:r>
    </w:p>
    <w:p w:rsidR="00C12602" w:rsidRPr="00ED2BE5" w:rsidRDefault="00C12602" w:rsidP="00C12602">
      <w:pPr>
        <w:pStyle w:val="BodyText"/>
        <w:spacing w:after="0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</w:p>
    <w:p w:rsidR="00C12602" w:rsidRPr="00750608" w:rsidRDefault="00C12602" w:rsidP="00865E4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750608">
        <w:rPr>
          <w:rFonts w:asciiTheme="majorBidi" w:hAnsiTheme="majorBidi" w:cstheme="majorBidi"/>
          <w:sz w:val="30"/>
          <w:szCs w:val="30"/>
          <w:cs/>
        </w:rPr>
        <w:t>ประมาณการค่าประกันความเสียหายจะบันทึกเมื่อได้ขายสินค้าหรือให้บริการแก่ลูกค้าแล้ว  ประมาณการค่าใช้จ่ายพิจารณาจากประวัติการจ่ายค่าประกันความเสียหาย  และปัจจัยต่างๆ ที่อาจเกี่ยวข้องกับความน่าจะเป็นที่จะเกิดความเสียหายดังกล่าว</w:t>
      </w:r>
    </w:p>
    <w:p w:rsidR="00865E4F" w:rsidRDefault="00865E4F" w:rsidP="00865E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:rsidR="00C12602" w:rsidRPr="00750608" w:rsidRDefault="00671AA3" w:rsidP="00865E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</w:t>
      </w:r>
      <w:r w:rsidR="00E6702B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ณ</w:t>
      </w:r>
      <w:r w:rsidR="00C12602" w:rsidRPr="0075060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)</w:t>
      </w:r>
      <w:r w:rsidR="00C12602" w:rsidRPr="0075060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รายได้</w:t>
      </w:r>
    </w:p>
    <w:p w:rsidR="00C12602" w:rsidRPr="00750608" w:rsidRDefault="00C12602" w:rsidP="00C1260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C12602" w:rsidRPr="00750608" w:rsidRDefault="00C12602" w:rsidP="00C1260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50608">
        <w:rPr>
          <w:rFonts w:asciiTheme="majorBidi" w:hAnsiTheme="majorBidi" w:cstheme="majorBidi"/>
          <w:sz w:val="30"/>
          <w:szCs w:val="30"/>
          <w:cs/>
        </w:rPr>
        <w:t xml:space="preserve">รายได้ที่รับรู้ไม่รวมภาษีมูลค่าเพิ่มและแสดงสุทธิจากส่วนลดการค้า </w:t>
      </w:r>
    </w:p>
    <w:p w:rsidR="00671AA3" w:rsidRPr="00750608" w:rsidRDefault="00671AA3" w:rsidP="00C53B8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jc w:val="thaiDistribute"/>
        <w:rPr>
          <w:rFonts w:asciiTheme="majorBidi" w:hAnsiTheme="majorBidi" w:cstheme="majorBidi"/>
          <w:iCs/>
          <w:sz w:val="30"/>
          <w:szCs w:val="30"/>
        </w:rPr>
      </w:pPr>
    </w:p>
    <w:p w:rsidR="00C12602" w:rsidRPr="00750608" w:rsidRDefault="00C12602" w:rsidP="00C1260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750608">
        <w:rPr>
          <w:rFonts w:asciiTheme="majorBidi" w:hAnsiTheme="majorBidi" w:cstheme="majorBidi"/>
          <w:iCs/>
          <w:sz w:val="30"/>
          <w:szCs w:val="30"/>
          <w:cs/>
        </w:rPr>
        <w:t>การขายสินค้าและให้บริการ</w:t>
      </w:r>
    </w:p>
    <w:p w:rsidR="00C12602" w:rsidRPr="00750608" w:rsidRDefault="00C12602" w:rsidP="00C1260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FF69E1" w:rsidRDefault="00C12602" w:rsidP="00FF69E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50608">
        <w:rPr>
          <w:rFonts w:asciiTheme="majorBidi" w:hAnsiTheme="majorBidi" w:cstheme="majorBidi"/>
          <w:sz w:val="30"/>
          <w:szCs w:val="30"/>
          <w:cs/>
        </w:rPr>
        <w:t xml:space="preserve">รายได้รับรู้ในกำไรหรือขาดทุนเมื่อได้โอนความเสี่ยงและผลตอบแทนของความเป็นเจ้าของสินค้าที่มีนัยสำคัญไปให้กับผู้ซื้อแล้ว และจะไม่รับรู้รายได้ถ้าฝ่ายบริหารยังมีการควบคุมหรือบริหารสินค้าที่ขายไปแล้วนั้นหรือมีความไม่แน่นอนที่มีนัยสำคัญในการได้รับประโยชน์เชิงเศรษฐกิจจากการขายสินค้าหรือให้บริการนั้น ไม่อาจวัดมูลค่าของจำนวนรายได้และต้นทุนที่เกิดขึ้นได้อย่างน่าเชื่อถือ หรือมีความเป็นไปได้ค่อนข้างแน่นอนที่จะต้องรับคืนสินค้า  รายได้จากการให้บริการรับรู้เมื่อมีการให้บริการ  </w:t>
      </w:r>
    </w:p>
    <w:p w:rsidR="00FF69E1" w:rsidRPr="00750608" w:rsidRDefault="00FF69E1" w:rsidP="00FF69E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iCs/>
          <w:sz w:val="30"/>
          <w:szCs w:val="30"/>
          <w:cs/>
        </w:rPr>
      </w:pPr>
    </w:p>
    <w:p w:rsidR="0016565F" w:rsidRDefault="001656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Cs/>
          <w:sz w:val="30"/>
          <w:szCs w:val="30"/>
          <w:cs/>
        </w:rPr>
      </w:pPr>
      <w:r>
        <w:rPr>
          <w:rFonts w:ascii="Angsana New" w:hAnsi="Angsana New"/>
          <w:iCs/>
          <w:sz w:val="30"/>
          <w:szCs w:val="30"/>
          <w:cs/>
        </w:rPr>
        <w:br w:type="page"/>
      </w:r>
    </w:p>
    <w:p w:rsidR="001C3BD6" w:rsidRPr="00731139" w:rsidRDefault="0016565F" w:rsidP="001C3B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Cs/>
          <w:sz w:val="30"/>
          <w:szCs w:val="30"/>
        </w:rPr>
      </w:pPr>
      <w:r w:rsidRPr="0016565F">
        <w:rPr>
          <w:rFonts w:ascii="Angsana New" w:hAnsi="Angsana New"/>
          <w:iCs/>
          <w:sz w:val="30"/>
          <w:szCs w:val="30"/>
          <w:cs/>
        </w:rPr>
        <w:lastRenderedPageBreak/>
        <w:t>โครงการพัฒนา</w:t>
      </w:r>
      <w:r w:rsidR="001C3BD6" w:rsidRPr="00731139">
        <w:rPr>
          <w:rFonts w:ascii="Angsana New" w:hAnsi="Angsana New" w:hint="cs"/>
          <w:iCs/>
          <w:sz w:val="30"/>
          <w:szCs w:val="30"/>
          <w:cs/>
        </w:rPr>
        <w:t>อสังหาริมทรัพย์</w:t>
      </w:r>
    </w:p>
    <w:p w:rsidR="00C12602" w:rsidRPr="001C3BD6" w:rsidRDefault="00C12602" w:rsidP="001C3B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Cs/>
          <w:sz w:val="30"/>
          <w:szCs w:val="30"/>
        </w:rPr>
      </w:pPr>
      <w:r w:rsidRPr="00750608">
        <w:rPr>
          <w:rFonts w:asciiTheme="majorBidi" w:hAnsiTheme="majorBidi" w:cstheme="majorBidi"/>
          <w:iCs/>
          <w:sz w:val="30"/>
          <w:szCs w:val="30"/>
        </w:rPr>
        <w:t xml:space="preserve"> </w:t>
      </w:r>
    </w:p>
    <w:p w:rsidR="00C12602" w:rsidRPr="00750608" w:rsidRDefault="00C12602" w:rsidP="00C126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50608">
        <w:rPr>
          <w:rFonts w:asciiTheme="majorBidi" w:hAnsiTheme="majorBidi" w:cstheme="majorBidi"/>
          <w:sz w:val="30"/>
          <w:szCs w:val="30"/>
          <w:cs/>
        </w:rPr>
        <w:t>เมื่อสัญญาเป็นไปตามเกณฑ์สำหรับการขายสินค้า หรือถ้าอำนาจในการควบคุม</w:t>
      </w:r>
      <w:r w:rsidR="00CC251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50608">
        <w:rPr>
          <w:rFonts w:asciiTheme="majorBidi" w:hAnsiTheme="majorBidi" w:cstheme="majorBidi"/>
          <w:sz w:val="30"/>
          <w:szCs w:val="30"/>
          <w:cs/>
        </w:rPr>
        <w:t xml:space="preserve">ความเสี่ยง และผลตอบแทนที่มีนัยสำคัญของความเป็นเจ้าของของงานระหว่างก่อสร้างถูกโอนให้กับผู้ซื้อในคราวเดียว เช่น เมื่อก่อสร้างเสร็จ หรือ </w:t>
      </w:r>
      <w:r w:rsidR="00B06E5B">
        <w:rPr>
          <w:rFonts w:asciiTheme="majorBidi" w:hAnsiTheme="majorBidi" w:cstheme="majorBidi" w:hint="cs"/>
          <w:sz w:val="30"/>
          <w:szCs w:val="30"/>
          <w:cs/>
        </w:rPr>
        <w:t>หลัง</w:t>
      </w:r>
      <w:r w:rsidRPr="00750608">
        <w:rPr>
          <w:rFonts w:asciiTheme="majorBidi" w:hAnsiTheme="majorBidi" w:cstheme="majorBidi"/>
          <w:sz w:val="30"/>
          <w:szCs w:val="30"/>
          <w:cs/>
        </w:rPr>
        <w:t>การส่งมอบ ในกรณีนี้รายได้จะรับรู้เมื่อเป็นไปตามเกณฑ์การขายสินค้าและบริการดังกล่าวข้างต้น</w:t>
      </w:r>
    </w:p>
    <w:p w:rsidR="00C12602" w:rsidRPr="00750608" w:rsidRDefault="00C12602" w:rsidP="00C1260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iCs/>
          <w:sz w:val="30"/>
          <w:szCs w:val="30"/>
        </w:rPr>
      </w:pPr>
    </w:p>
    <w:p w:rsidR="0016565F" w:rsidRPr="00F179B1" w:rsidRDefault="0016565F" w:rsidP="0016565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F179B1">
        <w:rPr>
          <w:rFonts w:ascii="Angsana New" w:hAnsi="Angsana New"/>
          <w:iCs/>
          <w:sz w:val="30"/>
          <w:szCs w:val="30"/>
          <w:cs/>
        </w:rPr>
        <w:t>รายได้ค่าเช่า</w:t>
      </w:r>
    </w:p>
    <w:p w:rsidR="0016565F" w:rsidRPr="0016565F" w:rsidRDefault="0016565F" w:rsidP="001656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16565F" w:rsidRPr="0016565F" w:rsidRDefault="0016565F" w:rsidP="001656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6565F">
        <w:rPr>
          <w:rFonts w:asciiTheme="majorBidi" w:hAnsiTheme="majorBidi" w:cstheme="majorBidi"/>
          <w:sz w:val="30"/>
          <w:szCs w:val="30"/>
          <w:cs/>
        </w:rPr>
        <w:t>รายได้ค่าเช่าจาก</w:t>
      </w:r>
      <w:r w:rsidRPr="0016565F">
        <w:rPr>
          <w:rFonts w:asciiTheme="majorBidi" w:hAnsiTheme="majorBidi" w:cstheme="majorBidi" w:hint="cs"/>
          <w:sz w:val="30"/>
          <w:szCs w:val="30"/>
          <w:cs/>
        </w:rPr>
        <w:t>อสังหาริมทรัพย์เพื่อการ</w:t>
      </w:r>
      <w:r w:rsidRPr="0016565F">
        <w:rPr>
          <w:rFonts w:asciiTheme="majorBidi" w:hAnsiTheme="majorBidi" w:cstheme="majorBidi"/>
          <w:sz w:val="30"/>
          <w:szCs w:val="30"/>
          <w:cs/>
        </w:rPr>
        <w:t>ลงทุนรับรู้ในกำไร</w:t>
      </w:r>
      <w:r w:rsidRPr="0016565F">
        <w:rPr>
          <w:rFonts w:asciiTheme="majorBidi" w:hAnsiTheme="majorBidi" w:cstheme="majorBidi" w:hint="cs"/>
          <w:sz w:val="30"/>
          <w:szCs w:val="30"/>
          <w:cs/>
        </w:rPr>
        <w:t>หรือ</w:t>
      </w:r>
      <w:r w:rsidRPr="0016565F">
        <w:rPr>
          <w:rFonts w:asciiTheme="majorBidi" w:hAnsiTheme="majorBidi" w:cstheme="majorBidi"/>
          <w:sz w:val="30"/>
          <w:szCs w:val="30"/>
          <w:cs/>
        </w:rPr>
        <w:t>ขาดทุนโดยวิธีเส้นตรงตลอดอายุสัญญาเช่า  ค่าใช้จ่ายเริ่มแรกที่เกิด</w:t>
      </w:r>
      <w:r w:rsidRPr="0016565F">
        <w:rPr>
          <w:rFonts w:asciiTheme="majorBidi" w:hAnsiTheme="majorBidi" w:cstheme="majorBidi" w:hint="cs"/>
          <w:sz w:val="30"/>
          <w:szCs w:val="30"/>
          <w:cs/>
        </w:rPr>
        <w:t>ขึ้น</w:t>
      </w:r>
      <w:r w:rsidRPr="0016565F">
        <w:rPr>
          <w:rFonts w:asciiTheme="majorBidi" w:hAnsiTheme="majorBidi" w:cstheme="majorBidi"/>
          <w:sz w:val="30"/>
          <w:szCs w:val="30"/>
          <w:cs/>
        </w:rPr>
        <w:t>เป็นการเฉพาะเพื่อให้เกิดสัญญาเช่ารับรู้เป็นส่วนหนึ่งของค่าเช่าทั้งสิ้นตามสัญญา</w:t>
      </w:r>
      <w:r w:rsidRPr="0016565F">
        <w:rPr>
          <w:rFonts w:asciiTheme="majorBidi" w:hAnsiTheme="majorBidi" w:cstheme="majorBidi"/>
          <w:sz w:val="30"/>
          <w:szCs w:val="30"/>
        </w:rPr>
        <w:t xml:space="preserve"> </w:t>
      </w:r>
      <w:r w:rsidRPr="0016565F">
        <w:rPr>
          <w:rFonts w:asciiTheme="majorBidi" w:hAnsiTheme="majorBidi" w:cstheme="majorBidi" w:hint="cs"/>
          <w:sz w:val="30"/>
          <w:szCs w:val="30"/>
          <w:cs/>
        </w:rPr>
        <w:t>ค่าเช่าที่อาจเกิดขึ้นรับรู้เป็นรายได้ในรอบระยะเวลาบัญชีซึ่งค่าเช่านั้นเกิดขึ้น</w:t>
      </w:r>
    </w:p>
    <w:p w:rsidR="0016565F" w:rsidRPr="0016565F" w:rsidRDefault="0016565F" w:rsidP="001656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C12602" w:rsidRPr="00750608" w:rsidRDefault="00C12602" w:rsidP="00865E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Cs/>
          <w:sz w:val="30"/>
          <w:szCs w:val="30"/>
        </w:rPr>
      </w:pPr>
      <w:r w:rsidRPr="00750608">
        <w:rPr>
          <w:rFonts w:asciiTheme="majorBidi" w:hAnsiTheme="majorBidi" w:cstheme="majorBidi"/>
          <w:iCs/>
          <w:sz w:val="30"/>
          <w:szCs w:val="30"/>
          <w:cs/>
        </w:rPr>
        <w:t>เงินปันผลรับ</w:t>
      </w:r>
    </w:p>
    <w:p w:rsidR="00C12602" w:rsidRPr="00750608" w:rsidRDefault="00C12602" w:rsidP="00C1260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C12602" w:rsidRPr="00750608" w:rsidRDefault="00C12602" w:rsidP="00C126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50608">
        <w:rPr>
          <w:rFonts w:asciiTheme="majorBidi" w:hAnsiTheme="majorBidi" w:cstheme="majorBidi"/>
          <w:sz w:val="30"/>
          <w:szCs w:val="30"/>
          <w:cs/>
        </w:rPr>
        <w:t xml:space="preserve">เงินปันผลรับบันทึกในกำไรหรือขาดทุนในวันที่กลุ่มบริษัทมีสิทธิได้รับเงินปันผล </w:t>
      </w:r>
      <w:r w:rsidRPr="00750608">
        <w:rPr>
          <w:rFonts w:asciiTheme="majorBidi" w:hAnsiTheme="majorBidi" w:cstheme="majorBidi"/>
          <w:sz w:val="30"/>
          <w:szCs w:val="30"/>
        </w:rPr>
        <w:t xml:space="preserve">  </w:t>
      </w:r>
    </w:p>
    <w:p w:rsidR="00C12602" w:rsidRPr="00750608" w:rsidRDefault="00C12602" w:rsidP="00C126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Cs/>
          <w:sz w:val="30"/>
          <w:szCs w:val="30"/>
          <w:cs/>
        </w:rPr>
      </w:pPr>
    </w:p>
    <w:p w:rsidR="00C12602" w:rsidRPr="00750608" w:rsidRDefault="00C12602" w:rsidP="00C1260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750608">
        <w:rPr>
          <w:rFonts w:asciiTheme="majorBidi" w:hAnsiTheme="majorBidi" w:cstheme="majorBidi"/>
          <w:iCs/>
          <w:sz w:val="30"/>
          <w:szCs w:val="30"/>
          <w:cs/>
        </w:rPr>
        <w:t>ดอกเบี้ยรับและ</w:t>
      </w:r>
      <w:r w:rsidRPr="00750608">
        <w:rPr>
          <w:rFonts w:asciiTheme="majorBidi" w:hAnsiTheme="majorBidi" w:cstheme="majorBidi"/>
          <w:i/>
          <w:iCs/>
          <w:sz w:val="30"/>
          <w:szCs w:val="30"/>
          <w:cs/>
        </w:rPr>
        <w:t>รายได้อื่น</w:t>
      </w:r>
    </w:p>
    <w:p w:rsidR="00C12602" w:rsidRPr="00750608" w:rsidRDefault="00C12602" w:rsidP="00C1260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671AA3" w:rsidRDefault="00C12602" w:rsidP="00CC25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50608">
        <w:rPr>
          <w:rFonts w:asciiTheme="majorBidi" w:hAnsiTheme="majorBidi" w:cstheme="majorBidi"/>
          <w:sz w:val="30"/>
          <w:szCs w:val="30"/>
          <w:cs/>
        </w:rPr>
        <w:t>ดอกเบี้ยรับและรายได้อื่นบันทึกในกำไรหรือขาดทุนตามเกณฑ์คงค้าง</w:t>
      </w:r>
    </w:p>
    <w:p w:rsidR="00C53B82" w:rsidRPr="00CC2513" w:rsidRDefault="00C53B82" w:rsidP="00CC25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C12602" w:rsidRPr="00750608" w:rsidRDefault="00671AA3" w:rsidP="005268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</w:t>
      </w:r>
      <w:r w:rsidR="0016565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ด</w:t>
      </w:r>
      <w:r w:rsidR="00C12602" w:rsidRPr="0075060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)</w:t>
      </w:r>
      <w:r w:rsidR="00C12602" w:rsidRPr="0075060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ต้นทุนทางการเงิน</w:t>
      </w:r>
    </w:p>
    <w:p w:rsidR="00C12602" w:rsidRPr="007E149F" w:rsidRDefault="00C12602" w:rsidP="007E14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:rsidR="00FF69E1" w:rsidRPr="007E149F" w:rsidRDefault="00FF69E1" w:rsidP="007E14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E149F">
        <w:rPr>
          <w:rFonts w:asciiTheme="majorBidi" w:hAnsiTheme="majorBidi" w:cstheme="majorBidi"/>
          <w:sz w:val="30"/>
          <w:szCs w:val="30"/>
          <w:cs/>
        </w:rPr>
        <w:t xml:space="preserve">ดอกเบี้ยจ่ายและค่าใช้จ่ายในทำนองเดียวกันบันทึกในกำไรหรือขาดทุนในงวดที่ค่าใช้จ่ายดังกล่าวเกิดขึ้น  ยกเว้นในกรณีที่มีการบันทึกเป็นต้นทุนส่วนหนึ่งของสินทรัพย์ อันเป็นผลมาจากการใช้เวลายาวนานในการจัดหา ก่อสร้าง หรือการผลิตสินทรัพย์ดังกล่าวก่อนที่จะนำมาใช้เองหรือเพื่อขาย  </w:t>
      </w:r>
    </w:p>
    <w:p w:rsidR="00FF69E1" w:rsidRPr="007E149F" w:rsidRDefault="00FF69E1" w:rsidP="007E14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C12602" w:rsidRPr="00750608" w:rsidRDefault="00671AA3" w:rsidP="00C126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</w:t>
      </w:r>
      <w:r w:rsidR="007E149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ต</w:t>
      </w:r>
      <w:r w:rsidR="00C12602" w:rsidRPr="0075060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)</w:t>
      </w:r>
      <w:r w:rsidR="00C12602" w:rsidRPr="0075060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 xml:space="preserve">สัญญาเช่าดำเนินงาน </w:t>
      </w:r>
    </w:p>
    <w:p w:rsidR="00C12602" w:rsidRPr="007E149F" w:rsidRDefault="00C12602" w:rsidP="007E14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C12602" w:rsidRPr="007E149F" w:rsidRDefault="00C12602" w:rsidP="007E14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E149F">
        <w:rPr>
          <w:rFonts w:asciiTheme="majorBidi" w:hAnsiTheme="majorBidi" w:cstheme="majorBidi"/>
          <w:sz w:val="30"/>
          <w:szCs w:val="30"/>
          <w:cs/>
        </w:rPr>
        <w:t>รายจ่ายภายใต้สัญญาเช่าดำเนินงานบันทึกในกำไรหรือขาดทุนโดยวิธีเส้นตรงตลอดอายุสัญญาเช่า</w:t>
      </w:r>
    </w:p>
    <w:p w:rsidR="00C12602" w:rsidRPr="007E149F" w:rsidRDefault="00C12602" w:rsidP="007E14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C12602" w:rsidRPr="00750608" w:rsidRDefault="00C12602" w:rsidP="00C12602">
      <w:pPr>
        <w:ind w:left="540"/>
        <w:rPr>
          <w:rFonts w:asciiTheme="majorBidi" w:eastAsia="Calibri" w:hAnsiTheme="majorBidi" w:cstheme="majorBidi"/>
          <w:sz w:val="30"/>
          <w:szCs w:val="30"/>
        </w:rPr>
      </w:pPr>
      <w:r w:rsidRPr="00750608">
        <w:rPr>
          <w:rFonts w:asciiTheme="majorBidi" w:eastAsia="Calibri" w:hAnsiTheme="majorBidi" w:cstheme="majorBidi"/>
          <w:sz w:val="30"/>
          <w:szCs w:val="30"/>
          <w:cs/>
        </w:rPr>
        <w:t>ค่าเช่าที่อาจเกิดขึ้นต้องนำมารวมคำนวณจำนวนเงินขั้นต่ำที่ต้องจ่ายตามระยะเวลาที่คงเหลือของสัญญาเช่า เมื่อได้รับการยืนยันการปรับค่าเช่า</w:t>
      </w:r>
    </w:p>
    <w:p w:rsidR="00C53B82" w:rsidRDefault="00C53B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Cs/>
          <w:sz w:val="30"/>
          <w:szCs w:val="30"/>
          <w:cs/>
        </w:rPr>
      </w:pPr>
    </w:p>
    <w:p w:rsidR="00FF69E1" w:rsidRPr="00971123" w:rsidRDefault="00FF69E1" w:rsidP="00FF69E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971123">
        <w:rPr>
          <w:rFonts w:ascii="Angsana New" w:hAnsi="Angsana New"/>
          <w:iCs/>
          <w:sz w:val="30"/>
          <w:szCs w:val="30"/>
          <w:cs/>
        </w:rPr>
        <w:lastRenderedPageBreak/>
        <w:t>การ</w:t>
      </w:r>
      <w:r>
        <w:rPr>
          <w:rFonts w:ascii="Angsana New" w:hAnsi="Angsana New" w:hint="cs"/>
          <w:iCs/>
          <w:sz w:val="30"/>
          <w:szCs w:val="30"/>
          <w:cs/>
        </w:rPr>
        <w:t>ประเมินว่าข้อตกลงประกอบด้วยสัญญาเช่าหรือไม่</w:t>
      </w:r>
    </w:p>
    <w:p w:rsidR="00C12602" w:rsidRPr="00750608" w:rsidRDefault="00C12602" w:rsidP="00C126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:rsidR="00C12602" w:rsidRDefault="00C12602" w:rsidP="00FF69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750608">
        <w:rPr>
          <w:rFonts w:asciiTheme="majorBidi" w:eastAsia="Calibri" w:hAnsiTheme="majorBidi" w:cstheme="majorBidi"/>
          <w:sz w:val="30"/>
          <w:szCs w:val="30"/>
          <w:cs/>
        </w:rPr>
        <w:t xml:space="preserve">ณ วันที่เริ่มต้นข้อตกลง กลุ่มบริษัทจะพิจารณาว่าข้อตกลงดังกล่าวประกอบด้วยสัญญาเช่าหรือมีสัญญาเช่าเป็นส่วนประกอบหรือไม่ โดยพิจารณาจากสินทรัพย์ที่มีลักษณะเฉพาะเจาะจง  ถ้าการปฏิบัติตามข้อตกลงนั้นขึ้นอยู่กับการใช้สินทรัพย์ที่มีลักษณะเฉพาะเจาะจง  และข้อตกลงนั้นจะนำไปสู่สิทธิในการใช้สินทรัพย์ ทำให้กลุ่มบริษัทมีสิทธิในการควบคุมการใช้สินทรัพย์ </w:t>
      </w:r>
    </w:p>
    <w:p w:rsidR="00BE78D0" w:rsidRPr="00750608" w:rsidRDefault="00BE78D0" w:rsidP="00FF69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:rsidR="00C12602" w:rsidRPr="00750608" w:rsidRDefault="00C12602" w:rsidP="00865E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750608">
        <w:rPr>
          <w:rFonts w:asciiTheme="majorBidi" w:eastAsia="Calibri" w:hAnsiTheme="majorBidi" w:cstheme="majorBidi"/>
          <w:sz w:val="30"/>
          <w:szCs w:val="30"/>
          <w:cs/>
        </w:rPr>
        <w:t>ณ วันที่เริ่มต้นข้อตกลง หรือ มีการประเมินข้อตกลงใหม่ กลุ่มบริษัทแยกค่าตอบแทนสำหรับสัญญาเช่า และส่วนที่เป็นองค์ประกอบอื่นโดยใช้มูลค่ายุติธรรมเป็นเกณฑ์ในการแยก หากกลุ่มบริษัทสรุปว่าเป็นสัญญาเช่าการเงิน แต่ไม่สามารถแบ่งแยกจำนวนดังกล่าวได้อย่างน่าเชื่อถือ ให้รับรู้สินทรัพย์และหนี้สินในจำนวนที่เท่ากับมูลค่ายุติธรรมของสินทรัพย์ที่มีลักษณะเฉพาะเจาะจงนั้น หลังจากนั้นจำนวนหนี้สินจะลดลงตามจำนวนที่จ่าย และต้นทุนทางการเงินตามนัยจากหนี้สินจะรับรู้โดยใช้อัตราดอกเบี้ยเงินกู้ยืมส่วนเพิ่มของกลุ่มบริษัท</w:t>
      </w:r>
    </w:p>
    <w:p w:rsidR="00671AA3" w:rsidRPr="00750608" w:rsidRDefault="00671AA3" w:rsidP="00C126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:rsidR="00C12602" w:rsidRPr="00750608" w:rsidRDefault="00671AA3" w:rsidP="00162E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</w:t>
      </w:r>
      <w:r w:rsidR="007E149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ถ</w:t>
      </w:r>
      <w:r w:rsidR="00C12602" w:rsidRPr="0075060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)</w:t>
      </w:r>
      <w:r w:rsidR="00C12602" w:rsidRPr="0075060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ภาษีเงินได้</w:t>
      </w:r>
    </w:p>
    <w:p w:rsidR="00C12602" w:rsidRPr="00750608" w:rsidRDefault="00C12602" w:rsidP="00C126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shd w:val="clear" w:color="auto" w:fill="E0E0E0"/>
        </w:rPr>
      </w:pPr>
    </w:p>
    <w:p w:rsidR="00BE78D0" w:rsidRPr="00E6221C" w:rsidRDefault="00BE78D0" w:rsidP="00BE78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  <w:cs/>
        </w:rPr>
      </w:pPr>
      <w:r w:rsidRPr="00E6221C">
        <w:rPr>
          <w:rFonts w:ascii="Angsana New" w:eastAsia="Calibri" w:hAnsi="Angsana New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</w:t>
      </w:r>
      <w:r w:rsidRPr="00E6221C">
        <w:rPr>
          <w:rFonts w:ascii="Angsana New" w:eastAsia="Calibri" w:hAnsi="Angsana New"/>
          <w:sz w:val="30"/>
          <w:szCs w:val="30"/>
        </w:rPr>
        <w:t xml:space="preserve"> </w:t>
      </w:r>
      <w:r w:rsidRPr="00E6221C">
        <w:rPr>
          <w:rFonts w:ascii="Angsana New" w:eastAsia="Calibri" w:hAnsi="Angsana New"/>
          <w:sz w:val="30"/>
          <w:szCs w:val="30"/>
          <w:cs/>
        </w:rPr>
        <w:t>ภาษีเงินได้ของงวดปัจจุบันและภาษีเงินได้รอการตัดบัญชีรับรู้ในกำไรหรือขาดทุนเว้นแต่ในส่วนที่เกี่ยวกับรายการที่เกี่ยวข้องในการรวมธุรกิจ หรือรายการที่รับรู้โดยตรงในส่วนของผู้ถือหุ้นหรือกำไรขาดทุนเบ็ดเสร็จอื่น</w:t>
      </w:r>
    </w:p>
    <w:p w:rsidR="00BE78D0" w:rsidRPr="00E6221C" w:rsidRDefault="00BE78D0" w:rsidP="00BE78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p w:rsidR="00BE78D0" w:rsidRPr="00E6221C" w:rsidRDefault="00BE78D0" w:rsidP="00BE78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E6221C">
        <w:rPr>
          <w:rFonts w:ascii="Angsana New" w:eastAsia="Calibri" w:hAnsi="Angsana New"/>
          <w:sz w:val="30"/>
          <w:szCs w:val="30"/>
          <w:cs/>
        </w:rPr>
        <w:t>ภาษีเงินได้ของงวดปัจจุบันได้แก่ภาษีที่คาดว่าจะจ่ายชำระหรือได้รับชำระ 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</w:p>
    <w:p w:rsidR="00FF69E1" w:rsidRPr="00750608" w:rsidRDefault="00FF69E1" w:rsidP="00FF69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:rsidR="00BE78D0" w:rsidRPr="00E6221C" w:rsidRDefault="00BE78D0" w:rsidP="00BE78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E6221C">
        <w:rPr>
          <w:rFonts w:ascii="Angsana New" w:eastAsia="Calibri" w:hAnsi="Angsana New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</w:t>
      </w:r>
      <w:r w:rsidRPr="00E6221C">
        <w:rPr>
          <w:rFonts w:ascii="Angsana New" w:eastAsia="Calibri" w:hAnsi="Angsana New"/>
          <w:sz w:val="30"/>
          <w:szCs w:val="30"/>
        </w:rPr>
        <w:t xml:space="preserve"> </w:t>
      </w:r>
      <w:r w:rsidRPr="00E6221C">
        <w:rPr>
          <w:rFonts w:ascii="Angsana New" w:eastAsia="Calibri" w:hAnsi="Angsana New"/>
          <w:sz w:val="30"/>
          <w:szCs w:val="30"/>
          <w:cs/>
        </w:rPr>
        <w:t>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ภาษีเงินได้รอการตัดบัญชีจะไม่ถูกรับรู้เมื่อเกิดจากผลแตกต่างชั่วคราวต่อไปนี้ 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และการร่วมค้าหากเป็นไปได้ว่าจะไม่มีการกลับรายการในอนาคตอันใกล้</w:t>
      </w:r>
    </w:p>
    <w:p w:rsidR="00BE78D0" w:rsidRPr="00E6221C" w:rsidRDefault="00BE78D0" w:rsidP="00BE78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p w:rsidR="00BE78D0" w:rsidRPr="00E6221C" w:rsidRDefault="00BE78D0" w:rsidP="00BE78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E6221C">
        <w:rPr>
          <w:rFonts w:ascii="Angsana New" w:eastAsia="Calibri" w:hAnsi="Angsana New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</w:t>
      </w:r>
      <w:r w:rsidRPr="00E6221C">
        <w:rPr>
          <w:rFonts w:ascii="Angsana New" w:eastAsia="Calibri" w:hAnsi="Angsana New"/>
          <w:sz w:val="30"/>
          <w:szCs w:val="30"/>
        </w:rPr>
        <w:t xml:space="preserve"> </w:t>
      </w:r>
    </w:p>
    <w:p w:rsidR="00BE78D0" w:rsidRPr="00E6221C" w:rsidRDefault="00BE78D0" w:rsidP="00BE78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p w:rsidR="00BE78D0" w:rsidRDefault="00BE78D0" w:rsidP="00BE78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E6221C">
        <w:rPr>
          <w:rFonts w:ascii="Angsana New" w:eastAsia="Calibri" w:hAnsi="Angsana New"/>
          <w:sz w:val="30"/>
          <w:szCs w:val="30"/>
          <w:cs/>
        </w:rPr>
        <w:lastRenderedPageBreak/>
        <w:t xml:space="preserve"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วันที่รายงาน </w:t>
      </w:r>
    </w:p>
    <w:p w:rsidR="00BE78D0" w:rsidRPr="00E6221C" w:rsidRDefault="00BE78D0" w:rsidP="00BE78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p w:rsidR="00C12602" w:rsidRPr="00750608" w:rsidRDefault="00BE78D0" w:rsidP="00BE78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  <w:cs/>
        </w:rPr>
      </w:pPr>
      <w:r w:rsidRPr="00E6221C">
        <w:rPr>
          <w:rFonts w:ascii="Angsana New" w:eastAsia="Calibri" w:hAnsi="Angsana New"/>
          <w:sz w:val="30"/>
          <w:szCs w:val="30"/>
          <w:cs/>
        </w:rPr>
        <w:t>ในการกำหนดมูลค่าของภาษีเงินได้ของงวดปัจจุบันและภาษีเงิน</w:t>
      </w:r>
      <w:r>
        <w:rPr>
          <w:rFonts w:ascii="Angsana New" w:eastAsia="Calibri" w:hAnsi="Angsana New"/>
          <w:sz w:val="30"/>
          <w:szCs w:val="30"/>
          <w:cs/>
        </w:rPr>
        <w:t>ได้รอการตัดบัญชี กลุ่มบริษัท</w:t>
      </w:r>
      <w:r w:rsidRPr="00E6221C">
        <w:rPr>
          <w:rFonts w:ascii="Angsana New" w:eastAsia="Calibri" w:hAnsi="Angsana New"/>
          <w:sz w:val="30"/>
          <w:szCs w:val="30"/>
          <w:cs/>
        </w:rPr>
        <w:t>คำนึงถึงผลกระทบของสถานการณ์ทางภาษีที่ไม่แน่นอนและอาจทำให้จำนวนภาษีที่ต้องจ่ายเพิ่มขึ้น และมีดอกเบี้ยที่ต้องชำระ กลุ่มบริษัทเชื่อว่าได้ตั้งภาษีเงินได้ค้างจ่ายเพียงพอสำหรับภาษีเงินได้ที่จะจ่ายในอนาคต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ซึ่งเกิดจากการประเมินผลกระทบจากหลายปัจจัย รวมถึงการตีความทางกฎหมายภาษี และจากประสบการณ์ในอดีต การประเมินนี้อยู่บนพื้นฐานการประมาณการและข้อสมมติ และอาจจะเกี่ยวข้องกับการตัดสินใจเกี่ยวกับเหตุการณ์ในอนาคต ข้อมูลใหม่ๆอาจจะทำให้กลุ่มบริษัทเปลี่ยนการตัดสินใจโดยขึ้นอยู่กับความเพียงพอของภาษีเงินได้ค้างจ่ายที่มีอยู่ 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:rsidR="00671AA3" w:rsidRPr="0047782E" w:rsidRDefault="00671AA3" w:rsidP="00C53B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:rsidR="00BE78D0" w:rsidRPr="00E6221C" w:rsidRDefault="00BE78D0" w:rsidP="00BE78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E6221C">
        <w:rPr>
          <w:rFonts w:ascii="Angsana New" w:eastAsia="Calibri" w:hAnsi="Angsana New"/>
          <w:sz w:val="30"/>
          <w:szCs w:val="30"/>
          <w:cs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และภาษีเงินได้นี้ประเมินโดยหน่วยงานจัดเก็บภาษีหน่วยงานเดียวกัน</w:t>
      </w:r>
      <w:r>
        <w:rPr>
          <w:rFonts w:ascii="Angsana New" w:eastAsia="Calibri" w:hAnsi="Angsana New" w:hint="cs"/>
          <w:sz w:val="30"/>
          <w:szCs w:val="30"/>
          <w:cs/>
        </w:rPr>
        <w:t>สำหรับหน่วยภาษีเดียวกันหรือหน่วยภาษีต่างกัน</w:t>
      </w:r>
      <w:r w:rsidRPr="00E6221C">
        <w:rPr>
          <w:rFonts w:ascii="Angsana New" w:eastAsia="Calibri" w:hAnsi="Angsana New"/>
          <w:sz w:val="30"/>
          <w:szCs w:val="30"/>
          <w:cs/>
        </w:rPr>
        <w:t xml:space="preserve"> สำหรับหน่วยภาษีต่างกันนั้นกิจการมีความตั้งใจจะจ่ายชำระหนี้สินและสินทรัพย์ภาษีเงินได้ของงวดปัจจุบันด้วยยอดสุทธิหรือตั้งใจจะรับคืนสินทรัพย์และจ่ายชำระหนี้สินในเวลาเดียวกัน</w:t>
      </w:r>
    </w:p>
    <w:p w:rsidR="00BE78D0" w:rsidRDefault="00BE78D0" w:rsidP="00BE78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p w:rsidR="00FF69E1" w:rsidRDefault="00BE78D0" w:rsidP="00BE78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E6221C">
        <w:rPr>
          <w:rFonts w:ascii="Angsana New" w:eastAsia="Calibri" w:hAnsi="Angsana New"/>
          <w:sz w:val="30"/>
          <w:szCs w:val="30"/>
          <w:cs/>
        </w:rPr>
        <w:t>สินทรัพย์ภาษีเงินได้รอการตัดบัญชีจะบันทึกต่อเม</w:t>
      </w:r>
      <w:r>
        <w:rPr>
          <w:rFonts w:ascii="Angsana New" w:eastAsia="Calibri" w:hAnsi="Angsana New"/>
          <w:sz w:val="30"/>
          <w:szCs w:val="30"/>
          <w:cs/>
        </w:rPr>
        <w:t>ื่อมีความเป็นไปได้ค่อนข้างแน่</w:t>
      </w:r>
      <w:r w:rsidRPr="00E6221C">
        <w:rPr>
          <w:rFonts w:ascii="Angsana New" w:eastAsia="Calibri" w:hAnsi="Angsana New"/>
          <w:sz w:val="30"/>
          <w:szCs w:val="30"/>
          <w:cs/>
        </w:rPr>
        <w:t>ว่ากำไรเพื่อเสียภาษีในอนาคตจะมีจำนวนเพียงพอกับการใช้ประโยชน์จากผลแตกต่างชั่วคราวดังกล่าว</w:t>
      </w:r>
      <w:r w:rsidRPr="00E6221C">
        <w:rPr>
          <w:rFonts w:ascii="Angsana New" w:eastAsia="Calibri" w:hAnsi="Angsana New"/>
          <w:sz w:val="30"/>
          <w:szCs w:val="30"/>
        </w:rPr>
        <w:t xml:space="preserve"> </w:t>
      </w:r>
      <w:r w:rsidRPr="00E6221C">
        <w:rPr>
          <w:rFonts w:ascii="Angsana New" w:eastAsia="Calibri" w:hAnsi="Angsana New"/>
          <w:sz w:val="30"/>
          <w:szCs w:val="30"/>
          <w:cs/>
        </w:rPr>
        <w:t>กำไรเพื่อเสียภาษีในอนาคตต้องพิจารณาถึงการกลับรายการผลแตกต่างชั่วคราวที่เกี่ยวข้อง ดังนั้น กำไรเพื่อเสียภาษีในอนาคตหลังปรับปรุงการกลับรายการผลแตกต่างชั่วคราวที่พิจารณาจากแผนธุรกิจของแต่ละบริษัทย่อยในกลุ่มบริษัทแล้วอาจมีจำนวนไม่เพียงพอที่จะบันทึกสินทรัพย์ภาษีเงินได้ทั้งจำนวน</w:t>
      </w:r>
      <w:r w:rsidRPr="00E6221C">
        <w:rPr>
          <w:rFonts w:ascii="Angsana New" w:eastAsia="Calibri" w:hAnsi="Angsana New"/>
          <w:sz w:val="30"/>
          <w:szCs w:val="30"/>
        </w:rPr>
        <w:t xml:space="preserve"> </w:t>
      </w:r>
      <w:r w:rsidRPr="00E6221C">
        <w:rPr>
          <w:rFonts w:ascii="Angsana New" w:eastAsia="Calibri" w:hAnsi="Angsana New"/>
          <w:sz w:val="30"/>
          <w:szCs w:val="30"/>
          <w:cs/>
        </w:rPr>
        <w:t>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  <w:r w:rsidR="00C12602" w:rsidRPr="00750608">
        <w:rPr>
          <w:rFonts w:asciiTheme="majorBidi" w:eastAsia="Calibri" w:hAnsiTheme="majorBidi" w:cstheme="majorBidi"/>
          <w:sz w:val="30"/>
          <w:szCs w:val="30"/>
        </w:rPr>
        <w:t xml:space="preserve"> </w:t>
      </w:r>
    </w:p>
    <w:p w:rsidR="00C36B4C" w:rsidRDefault="00C36B4C" w:rsidP="00BE78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:rsidR="00C12602" w:rsidRPr="00750608" w:rsidRDefault="00671AA3" w:rsidP="00C126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</w:t>
      </w:r>
      <w:r w:rsidR="00C36B4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ท</w:t>
      </w:r>
      <w:r w:rsidR="00C12602" w:rsidRPr="0075060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)</w:t>
      </w:r>
      <w:r w:rsidR="00C12602" w:rsidRPr="0075060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 xml:space="preserve">กำไรต่อหุ้น </w:t>
      </w:r>
    </w:p>
    <w:p w:rsidR="00C12602" w:rsidRPr="0047782E" w:rsidRDefault="00C12602" w:rsidP="00C126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asciiTheme="majorBidi" w:eastAsia="Calibri" w:hAnsiTheme="majorBidi" w:cstheme="majorBidi"/>
          <w:sz w:val="30"/>
          <w:szCs w:val="30"/>
          <w:cs/>
        </w:rPr>
      </w:pPr>
    </w:p>
    <w:p w:rsidR="00865E4F" w:rsidRDefault="00C12602" w:rsidP="00865E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750608">
        <w:rPr>
          <w:rFonts w:asciiTheme="majorBidi" w:eastAsia="Calibri" w:hAnsiTheme="majorBidi" w:cstheme="majorBidi"/>
          <w:sz w:val="30"/>
          <w:szCs w:val="30"/>
          <w:cs/>
        </w:rPr>
        <w:t>กลุ่มบริษัทแสดงกำไรต่อหุ้นขั้นพื้นฐานและกำไรต่อหุ้นปรับลดสำหรับหุ้นสามัญ กำไรต่อหุ้นขั้นพื้นฐานคำนวณโดยการหารกำไรหรือขาดทุนของผู้ถือหุ้นสามัญของบริษัทด้วยจำนวนหุ้นสามัญถัวเฉลี่ยถ่วงน้ำหนักที่ออกจำหน่ายระหว่างปี</w:t>
      </w:r>
      <w:r w:rsidRPr="00750608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750608">
        <w:rPr>
          <w:rFonts w:asciiTheme="majorBidi" w:eastAsia="Calibri" w:hAnsiTheme="majorBidi" w:cstheme="majorBidi"/>
          <w:sz w:val="30"/>
          <w:szCs w:val="30"/>
          <w:cs/>
        </w:rPr>
        <w:t>กำไรต่อหุ้นปรับลดคำนวณโดยการหารกำไรหรือขาดทุนของผู้ถือหุ้นสามัญที่ปรับปรุงด้วยจำนวนหุ้นสามัญถัวเฉลี่ยถ่วงน้ำหนักที่ออกจำหน่าย และผลกระทบของตราสารที่อาจเปลี่ยนเป็นหุ้นสามัญปรับลดทั้งหมดและสิทธิซื้อหุ้นของพนักงาน</w:t>
      </w:r>
    </w:p>
    <w:p w:rsidR="0047782E" w:rsidRDefault="004778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:rsidR="00C12602" w:rsidRPr="00865E4F" w:rsidRDefault="00671AA3" w:rsidP="00865E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(</w:t>
      </w:r>
      <w:r w:rsidR="00C36B4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ธ</w:t>
      </w:r>
      <w:r w:rsidR="00C12602" w:rsidRPr="0075060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)</w:t>
      </w:r>
      <w:r w:rsidR="00C12602" w:rsidRPr="0075060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รายงานทางการเงินจำแนกตามส่วนงาน</w:t>
      </w:r>
    </w:p>
    <w:p w:rsidR="00C12602" w:rsidRPr="0047782E" w:rsidRDefault="00C12602" w:rsidP="00C126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asciiTheme="majorBidi" w:eastAsia="Calibri" w:hAnsiTheme="majorBidi" w:cstheme="majorBidi"/>
          <w:sz w:val="30"/>
          <w:szCs w:val="30"/>
        </w:rPr>
      </w:pPr>
    </w:p>
    <w:p w:rsidR="00C12602" w:rsidRPr="00750608" w:rsidRDefault="00A24D22" w:rsidP="00C12602">
      <w:pPr>
        <w:spacing w:line="240" w:lineRule="auto"/>
        <w:ind w:left="518"/>
        <w:jc w:val="thaiDistribute"/>
        <w:rPr>
          <w:rFonts w:asciiTheme="majorBidi" w:hAnsiTheme="majorBidi" w:cstheme="majorBidi"/>
          <w:sz w:val="30"/>
          <w:szCs w:val="30"/>
        </w:rPr>
      </w:pPr>
      <w:r w:rsidRPr="00E6221C">
        <w:rPr>
          <w:rFonts w:ascii="Angsana New" w:eastAsia="Calibri" w:hAnsi="Angsana New"/>
          <w:sz w:val="30"/>
          <w:szCs w:val="30"/>
          <w:cs/>
        </w:rPr>
        <w:t xml:space="preserve">ผลการดำเนินงานของส่วนงานที่รายงานต่อคณะกรรมการบริหารของกลุ่มบริษัท (ผู้มีอำนาจตัดสินใจสูงสุดด้านการดำเนินงาน)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</w:t>
      </w:r>
      <w:r w:rsidRPr="00E6221C">
        <w:rPr>
          <w:rFonts w:ascii="Angsana New" w:hAnsi="Angsana New"/>
          <w:sz w:val="30"/>
          <w:szCs w:val="30"/>
          <w:cs/>
        </w:rPr>
        <w:t>รายการที่ไม่สามารถปันส่วนได้ส่วนใหญ่เป็นรายการทรัพย์สินที่สำนักงานใหญ่ รายได้และค่าใช้จ่ายสำนักงานใหญ่และสินทรัพย์ภาษีเงินได้</w:t>
      </w:r>
    </w:p>
    <w:p w:rsidR="00ED0193" w:rsidRPr="007766A8" w:rsidRDefault="00ED0193" w:rsidP="00C12602">
      <w:pPr>
        <w:spacing w:line="240" w:lineRule="auto"/>
        <w:ind w:left="518"/>
        <w:jc w:val="thaiDistribute"/>
        <w:rPr>
          <w:rFonts w:ascii="Angsana New" w:hAnsi="Angsana New"/>
          <w:sz w:val="28"/>
          <w:szCs w:val="28"/>
        </w:rPr>
      </w:pPr>
    </w:p>
    <w:p w:rsidR="00F71679" w:rsidRPr="00162E97" w:rsidRDefault="001D758D" w:rsidP="00162E9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 w:hanging="56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162E97">
        <w:rPr>
          <w:rFonts w:asciiTheme="majorBidi" w:hAnsiTheme="majorBidi" w:cstheme="majorBidi"/>
          <w:b/>
          <w:bCs/>
          <w:sz w:val="30"/>
          <w:szCs w:val="30"/>
        </w:rPr>
        <w:t>4</w:t>
      </w:r>
      <w:r w:rsidR="00F71679" w:rsidRPr="00162E97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="00A24156" w:rsidRPr="00162E97">
        <w:rPr>
          <w:rFonts w:asciiTheme="majorBidi" w:hAnsiTheme="majorBidi" w:cstheme="majorBidi" w:hint="cs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:rsidR="00C77152" w:rsidRPr="007766A8" w:rsidRDefault="00C77152" w:rsidP="00C77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p w:rsidR="00A41B6A" w:rsidRDefault="00C77152" w:rsidP="003C7B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766A8">
        <w:rPr>
          <w:rFonts w:ascii="Angsana New" w:hAnsi="Angsana New"/>
          <w:sz w:val="30"/>
          <w:szCs w:val="30"/>
          <w:cs/>
        </w:rPr>
        <w:t>เพื่อวัตถุประสงค์ในการจัดทำงบการเงิน</w:t>
      </w:r>
      <w:r w:rsidR="00E84CFD" w:rsidRPr="007766A8">
        <w:rPr>
          <w:rFonts w:ascii="Angsana New" w:hAnsi="Angsana New" w:hint="cs"/>
          <w:sz w:val="30"/>
          <w:szCs w:val="30"/>
          <w:cs/>
        </w:rPr>
        <w:t xml:space="preserve"> </w:t>
      </w:r>
      <w:r w:rsidRPr="007766A8">
        <w:rPr>
          <w:rFonts w:ascii="Angsana New" w:hAnsi="Angsana New"/>
          <w:sz w:val="30"/>
          <w:szCs w:val="30"/>
          <w:cs/>
        </w:rPr>
        <w:t>บุคคลหรือกิจการเป็นบุคคลหรือกิจการที่เกี่ยวข้องกันกับกลุ่มบริษัท</w:t>
      </w:r>
      <w:r w:rsidRPr="007766A8">
        <w:rPr>
          <w:rFonts w:ascii="Angsana New" w:hAnsi="Angsana New"/>
          <w:sz w:val="30"/>
          <w:szCs w:val="30"/>
        </w:rPr>
        <w:t xml:space="preserve">     </w:t>
      </w:r>
      <w:r w:rsidRPr="007766A8">
        <w:rPr>
          <w:rFonts w:ascii="Angsana New" w:hAnsi="Angsana New"/>
          <w:sz w:val="30"/>
          <w:szCs w:val="30"/>
          <w:cs/>
        </w:rPr>
        <w:t>หากกลุ่มบริษัทมีอำนาจควบคุมหรือควบคุมร่วมกันทั้งทางตรงและทางอ้อมหรือมีอิทธิพลอย่างมี</w:t>
      </w:r>
      <w:r w:rsidR="001C1136">
        <w:rPr>
          <w:rFonts w:ascii="Angsana New" w:hAnsi="Angsana New" w:hint="cs"/>
          <w:sz w:val="30"/>
          <w:szCs w:val="30"/>
          <w:cs/>
        </w:rPr>
        <w:t>นัย</w:t>
      </w:r>
      <w:r w:rsidRPr="007766A8">
        <w:rPr>
          <w:rFonts w:ascii="Angsana New" w:hAnsi="Angsana New"/>
          <w:sz w:val="30"/>
          <w:szCs w:val="30"/>
          <w:cs/>
        </w:rPr>
        <w:t>สำคัญต่อบุคคลหรือกิจการในการตัดสินใจทาง</w:t>
      </w:r>
      <w:r w:rsidRPr="003C7BC6">
        <w:rPr>
          <w:rFonts w:asciiTheme="majorBidi" w:eastAsia="Calibri" w:hAnsiTheme="majorBidi" w:cstheme="majorBidi"/>
          <w:sz w:val="30"/>
          <w:szCs w:val="30"/>
          <w:cs/>
        </w:rPr>
        <w:t>การเงิน</w:t>
      </w:r>
      <w:r w:rsidRPr="007766A8">
        <w:rPr>
          <w:rFonts w:ascii="Angsana New" w:hAnsi="Angsana New"/>
          <w:sz w:val="30"/>
          <w:szCs w:val="30"/>
          <w:cs/>
        </w:rPr>
        <w:t xml:space="preserve">และการบริหารหรือในทางกลับกัน </w:t>
      </w:r>
      <w:r w:rsidR="00AA6FFA" w:rsidRPr="007766A8">
        <w:rPr>
          <w:rFonts w:ascii="Angsana New" w:hAnsi="Angsana New" w:hint="cs"/>
          <w:sz w:val="30"/>
          <w:szCs w:val="30"/>
          <w:cs/>
        </w:rPr>
        <w:t>หรือ</w:t>
      </w:r>
      <w:r w:rsidRPr="007766A8">
        <w:rPr>
          <w:rFonts w:ascii="Angsana New" w:hAnsi="Angsana New"/>
          <w:sz w:val="30"/>
          <w:szCs w:val="30"/>
          <w:cs/>
        </w:rPr>
        <w:t>กลุ่มบริษัท</w:t>
      </w:r>
      <w:r w:rsidR="000041DD" w:rsidRPr="007766A8">
        <w:rPr>
          <w:rFonts w:ascii="Angsana New" w:hAnsi="Angsana New" w:hint="cs"/>
          <w:sz w:val="30"/>
          <w:szCs w:val="30"/>
          <w:cs/>
        </w:rPr>
        <w:t>อยู่ภายใต้</w:t>
      </w:r>
      <w:r w:rsidRPr="007766A8">
        <w:rPr>
          <w:rFonts w:ascii="Angsana New" w:hAnsi="Angsana New"/>
          <w:sz w:val="30"/>
          <w:szCs w:val="30"/>
          <w:cs/>
        </w:rPr>
        <w:t>การควบคุมเดียวกันหรือ</w:t>
      </w:r>
      <w:r w:rsidR="000041DD" w:rsidRPr="007766A8">
        <w:rPr>
          <w:rFonts w:ascii="Angsana New" w:hAnsi="Angsana New" w:hint="cs"/>
          <w:sz w:val="30"/>
          <w:szCs w:val="30"/>
          <w:cs/>
        </w:rPr>
        <w:t>อยู่ภายใต้</w:t>
      </w:r>
      <w:r w:rsidRPr="007766A8">
        <w:rPr>
          <w:rFonts w:ascii="Angsana New" w:hAnsi="Angsana New"/>
          <w:sz w:val="30"/>
          <w:szCs w:val="30"/>
          <w:cs/>
        </w:rPr>
        <w:t>อิทธิพลอย่างมี</w:t>
      </w:r>
      <w:r w:rsidR="00A26FEF">
        <w:rPr>
          <w:rFonts w:ascii="Angsana New" w:hAnsi="Angsana New" w:hint="cs"/>
          <w:sz w:val="30"/>
          <w:szCs w:val="30"/>
          <w:cs/>
        </w:rPr>
        <w:t>น</w:t>
      </w:r>
      <w:r w:rsidR="001E67B8">
        <w:rPr>
          <w:rFonts w:ascii="Angsana New" w:hAnsi="Angsana New" w:hint="cs"/>
          <w:sz w:val="30"/>
          <w:szCs w:val="30"/>
          <w:cs/>
        </w:rPr>
        <w:t>ัย</w:t>
      </w:r>
      <w:r w:rsidRPr="007766A8">
        <w:rPr>
          <w:rFonts w:ascii="Angsana New" w:hAnsi="Angsana New"/>
          <w:sz w:val="30"/>
          <w:szCs w:val="30"/>
          <w:cs/>
        </w:rPr>
        <w:t>สำคัญเดียวกัน</w:t>
      </w:r>
      <w:r w:rsidR="000041DD" w:rsidRPr="007766A8">
        <w:rPr>
          <w:rFonts w:ascii="Angsana New" w:hAnsi="Angsana New" w:hint="cs"/>
          <w:sz w:val="30"/>
          <w:szCs w:val="30"/>
          <w:cs/>
        </w:rPr>
        <w:t>กับบุคคลหรือกิจการนั้น</w:t>
      </w:r>
      <w:r w:rsidRPr="007766A8">
        <w:rPr>
          <w:rFonts w:ascii="Angsana New" w:hAnsi="Angsana New"/>
          <w:sz w:val="30"/>
          <w:szCs w:val="30"/>
          <w:cs/>
        </w:rPr>
        <w:t xml:space="preserve"> การเกี่ยวข้องกันนี้อาจเป็นรายบุคคลหรือเป็นกิจการ</w:t>
      </w:r>
    </w:p>
    <w:p w:rsidR="00C53B82" w:rsidRPr="007766A8" w:rsidRDefault="00C53B82" w:rsidP="00E86A0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40686B" w:rsidRDefault="0070168C" w:rsidP="003C7B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766A8">
        <w:rPr>
          <w:rFonts w:asciiTheme="majorBidi" w:hAnsiTheme="majorBidi" w:cstheme="majorBidi"/>
          <w:sz w:val="30"/>
          <w:szCs w:val="30"/>
          <w:cs/>
        </w:rPr>
        <w:t>ความสัมพันธ์ที่มีกับบริษัทย่อย</w:t>
      </w:r>
      <w:r w:rsidR="001D624A" w:rsidRPr="007766A8">
        <w:rPr>
          <w:rFonts w:asciiTheme="majorBidi" w:hAnsiTheme="majorBidi" w:cstheme="majorBidi"/>
          <w:sz w:val="30"/>
          <w:szCs w:val="30"/>
        </w:rPr>
        <w:t xml:space="preserve"> </w:t>
      </w:r>
      <w:r w:rsidR="001D624A" w:rsidRPr="007766A8">
        <w:rPr>
          <w:rFonts w:asciiTheme="majorBidi" w:hAnsiTheme="majorBidi" w:cstheme="majorBidi"/>
          <w:sz w:val="30"/>
          <w:szCs w:val="30"/>
          <w:cs/>
        </w:rPr>
        <w:t>และการร่วมค้า</w:t>
      </w:r>
      <w:r w:rsidRPr="007766A8">
        <w:rPr>
          <w:rFonts w:asciiTheme="majorBidi" w:hAnsiTheme="majorBidi" w:cstheme="majorBidi"/>
          <w:sz w:val="30"/>
          <w:szCs w:val="30"/>
          <w:cs/>
        </w:rPr>
        <w:t>ได้เปิดเผยในหมายเหตุข้อ</w:t>
      </w:r>
      <w:r w:rsidR="00361C3F" w:rsidRPr="007766A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D2BE5">
        <w:rPr>
          <w:rFonts w:asciiTheme="majorBidi" w:hAnsiTheme="majorBidi" w:cstheme="majorBidi"/>
          <w:sz w:val="30"/>
          <w:szCs w:val="30"/>
        </w:rPr>
        <w:t>7</w:t>
      </w:r>
      <w:r w:rsidR="001D624A" w:rsidRPr="007766A8">
        <w:rPr>
          <w:rFonts w:asciiTheme="majorBidi" w:hAnsiTheme="majorBidi" w:cstheme="majorBidi"/>
          <w:sz w:val="30"/>
          <w:szCs w:val="30"/>
        </w:rPr>
        <w:t xml:space="preserve"> </w:t>
      </w:r>
      <w:r w:rsidR="001D624A" w:rsidRPr="007766A8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ED2BE5">
        <w:rPr>
          <w:rFonts w:asciiTheme="majorBidi" w:hAnsiTheme="majorBidi" w:cstheme="majorBidi"/>
          <w:sz w:val="30"/>
          <w:szCs w:val="30"/>
        </w:rPr>
        <w:t>8</w:t>
      </w:r>
      <w:r w:rsidRPr="007766A8">
        <w:rPr>
          <w:rFonts w:asciiTheme="majorBidi" w:hAnsiTheme="majorBidi" w:cstheme="majorBidi"/>
          <w:sz w:val="30"/>
          <w:szCs w:val="30"/>
          <w:cs/>
        </w:rPr>
        <w:t xml:space="preserve"> สำหรับความสัมพันธ์กับผู้บริหารสำคัญและบุคคลหรือกิจการที่เกี่ยวข้องกันอื่น</w:t>
      </w:r>
      <w:r w:rsidRPr="007766A8">
        <w:rPr>
          <w:rFonts w:asciiTheme="majorBidi" w:hAnsiTheme="majorBidi" w:cstheme="majorBidi"/>
          <w:sz w:val="30"/>
          <w:szCs w:val="30"/>
        </w:rPr>
        <w:t xml:space="preserve"> </w:t>
      </w:r>
      <w:r w:rsidRPr="007766A8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:rsidR="00E57858" w:rsidRPr="007766A8" w:rsidRDefault="00E57858" w:rsidP="00450A1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48"/>
        <w:gridCol w:w="1530"/>
        <w:gridCol w:w="4410"/>
      </w:tblGrid>
      <w:tr w:rsidR="00C77152" w:rsidRPr="007766A8" w:rsidTr="00F01A12">
        <w:trPr>
          <w:trHeight w:val="20"/>
          <w:tblHeader/>
        </w:trPr>
        <w:tc>
          <w:tcPr>
            <w:tcW w:w="3348" w:type="dxa"/>
          </w:tcPr>
          <w:p w:rsidR="00C77152" w:rsidRPr="007766A8" w:rsidRDefault="00C77152" w:rsidP="00FA6ACB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:rsidR="00C77152" w:rsidRPr="007766A8" w:rsidRDefault="00C77152" w:rsidP="00FA6AC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766A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ประเทศที่จัดตั้ง /</w:t>
            </w:r>
          </w:p>
        </w:tc>
        <w:tc>
          <w:tcPr>
            <w:tcW w:w="4410" w:type="dxa"/>
          </w:tcPr>
          <w:p w:rsidR="00C77152" w:rsidRPr="007766A8" w:rsidRDefault="00C77152" w:rsidP="00FA6ACB">
            <w:pPr>
              <w:tabs>
                <w:tab w:val="clear" w:pos="227"/>
              </w:tabs>
              <w:spacing w:line="240" w:lineRule="auto"/>
              <w:ind w:left="162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77152" w:rsidRPr="007766A8" w:rsidTr="00F01A12">
        <w:trPr>
          <w:trHeight w:val="20"/>
          <w:tblHeader/>
        </w:trPr>
        <w:tc>
          <w:tcPr>
            <w:tcW w:w="3348" w:type="dxa"/>
          </w:tcPr>
          <w:p w:rsidR="00C77152" w:rsidRPr="007766A8" w:rsidRDefault="00C77152" w:rsidP="00FA6ACB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766A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530" w:type="dxa"/>
          </w:tcPr>
          <w:p w:rsidR="00C77152" w:rsidRPr="007766A8" w:rsidRDefault="00C77152" w:rsidP="00FA6AC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766A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4410" w:type="dxa"/>
          </w:tcPr>
          <w:p w:rsidR="00C77152" w:rsidRPr="007766A8" w:rsidRDefault="00C77152" w:rsidP="00FA6ACB">
            <w:pPr>
              <w:tabs>
                <w:tab w:val="clear" w:pos="227"/>
                <w:tab w:val="clear" w:pos="454"/>
                <w:tab w:val="left" w:pos="342"/>
              </w:tabs>
              <w:spacing w:line="240" w:lineRule="auto"/>
              <w:ind w:left="72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766A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C77152" w:rsidRPr="007766A8" w:rsidTr="00F01A12">
        <w:trPr>
          <w:trHeight w:val="20"/>
          <w:tblHeader/>
        </w:trPr>
        <w:tc>
          <w:tcPr>
            <w:tcW w:w="3348" w:type="dxa"/>
          </w:tcPr>
          <w:p w:rsidR="00C77152" w:rsidRPr="007766A8" w:rsidRDefault="00C77152" w:rsidP="00FA6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:rsidR="00C77152" w:rsidRPr="007766A8" w:rsidRDefault="00C77152" w:rsidP="00FA6ACB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10" w:type="dxa"/>
          </w:tcPr>
          <w:p w:rsidR="00C77152" w:rsidRPr="007766A8" w:rsidRDefault="00C77152" w:rsidP="00FA6ACB">
            <w:pPr>
              <w:tabs>
                <w:tab w:val="clear" w:pos="227"/>
              </w:tabs>
              <w:spacing w:line="240" w:lineRule="auto"/>
              <w:ind w:left="72"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77152" w:rsidRPr="007766A8" w:rsidTr="006E33BC">
        <w:trPr>
          <w:trHeight w:val="20"/>
        </w:trPr>
        <w:tc>
          <w:tcPr>
            <w:tcW w:w="3348" w:type="dxa"/>
          </w:tcPr>
          <w:p w:rsidR="00C77152" w:rsidRPr="007766A8" w:rsidRDefault="00C77152" w:rsidP="00FA6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66A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เกสร คอน</w:t>
            </w:r>
            <w:proofErr w:type="spellStart"/>
            <w:r w:rsidRPr="007766A8">
              <w:rPr>
                <w:rFonts w:asciiTheme="majorBidi" w:hAnsiTheme="majorBidi" w:cstheme="majorBidi"/>
                <w:sz w:val="30"/>
                <w:szCs w:val="30"/>
                <w:cs/>
              </w:rPr>
              <w:t>สตรัคชั่น</w:t>
            </w:r>
            <w:proofErr w:type="spellEnd"/>
            <w:r w:rsidRPr="007766A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530" w:type="dxa"/>
          </w:tcPr>
          <w:p w:rsidR="00C77152" w:rsidRPr="007766A8" w:rsidRDefault="00C77152" w:rsidP="00FA6ACB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proofErr w:type="spellStart"/>
            <w:r w:rsidRPr="007766A8">
              <w:rPr>
                <w:rFonts w:asciiTheme="majorBidi" w:hAnsiTheme="majorBidi" w:cstheme="majorBidi"/>
                <w:sz w:val="30"/>
                <w:szCs w:val="30"/>
                <w:cs/>
              </w:rPr>
              <w:t>มัลดีฟส์</w:t>
            </w:r>
            <w:proofErr w:type="spellEnd"/>
          </w:p>
        </w:tc>
        <w:tc>
          <w:tcPr>
            <w:tcW w:w="4410" w:type="dxa"/>
            <w:shd w:val="clear" w:color="auto" w:fill="auto"/>
          </w:tcPr>
          <w:p w:rsidR="00C77152" w:rsidRPr="007766A8" w:rsidRDefault="00C77152" w:rsidP="00FA6ACB">
            <w:pPr>
              <w:tabs>
                <w:tab w:val="clear" w:pos="227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66A8">
              <w:rPr>
                <w:rFonts w:asciiTheme="majorBidi" w:hAnsiTheme="majorBidi" w:cstheme="majorBidi"/>
                <w:sz w:val="30"/>
                <w:szCs w:val="30"/>
                <w:cs/>
              </w:rPr>
              <w:t>เป็นสาขาของบริษัท เกสรก่อสร้าง จำกัด</w:t>
            </w:r>
          </w:p>
        </w:tc>
      </w:tr>
      <w:tr w:rsidR="00C77152" w:rsidRPr="007766A8" w:rsidTr="006E33BC">
        <w:trPr>
          <w:trHeight w:val="20"/>
        </w:trPr>
        <w:tc>
          <w:tcPr>
            <w:tcW w:w="3348" w:type="dxa"/>
          </w:tcPr>
          <w:p w:rsidR="00C77152" w:rsidRPr="007766A8" w:rsidRDefault="00C77152" w:rsidP="00FA6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766A8">
              <w:rPr>
                <w:rFonts w:asciiTheme="majorBidi" w:hAnsiTheme="majorBidi" w:cstheme="majorBidi"/>
                <w:sz w:val="30"/>
                <w:szCs w:val="30"/>
                <w:cs/>
              </w:rPr>
              <w:t>นาย ทองมา วิจิตรพงศ์พันธุ์</w:t>
            </w:r>
          </w:p>
        </w:tc>
        <w:tc>
          <w:tcPr>
            <w:tcW w:w="1530" w:type="dxa"/>
          </w:tcPr>
          <w:p w:rsidR="00C77152" w:rsidRPr="007766A8" w:rsidRDefault="00C77152" w:rsidP="00FA6ACB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766A8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410" w:type="dxa"/>
            <w:shd w:val="clear" w:color="auto" w:fill="auto"/>
          </w:tcPr>
          <w:p w:rsidR="00C77152" w:rsidRPr="007766A8" w:rsidRDefault="00C77152" w:rsidP="00FA6ACB">
            <w:pPr>
              <w:tabs>
                <w:tab w:val="clear" w:pos="227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7766A8">
              <w:rPr>
                <w:rFonts w:asciiTheme="majorBidi" w:hAnsiTheme="majorBidi" w:cstheme="majorBidi"/>
                <w:sz w:val="30"/>
                <w:szCs w:val="30"/>
                <w:cs/>
              </w:rPr>
              <w:t>เป็นผู้ถือหุ้น</w:t>
            </w:r>
            <w:r w:rsidR="009743EE" w:rsidRPr="007766A8">
              <w:rPr>
                <w:rFonts w:asciiTheme="majorBidi" w:hAnsiTheme="majorBidi" w:cstheme="majorBidi"/>
                <w:sz w:val="30"/>
                <w:szCs w:val="30"/>
                <w:cs/>
              </w:rPr>
              <w:t>รายใหญ่ ถือหุ้นในบริษัทตั้งแต่</w:t>
            </w:r>
            <w:r w:rsidRPr="007766A8">
              <w:rPr>
                <w:rFonts w:asciiTheme="majorBidi" w:hAnsiTheme="majorBidi" w:cstheme="majorBidi"/>
                <w:sz w:val="30"/>
                <w:szCs w:val="30"/>
                <w:cs/>
              </w:rPr>
              <w:t>ร้อยละ10 ขึ้นไปและเป็นกรรมการของบริษัท</w:t>
            </w:r>
          </w:p>
        </w:tc>
      </w:tr>
      <w:tr w:rsidR="009838E9" w:rsidRPr="007766A8" w:rsidTr="006E33BC">
        <w:trPr>
          <w:trHeight w:val="20"/>
        </w:trPr>
        <w:tc>
          <w:tcPr>
            <w:tcW w:w="3348" w:type="dxa"/>
          </w:tcPr>
          <w:p w:rsidR="009838E9" w:rsidRPr="00A70B9F" w:rsidRDefault="009838E9" w:rsidP="00983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ที ซี ที จำกัด</w:t>
            </w:r>
          </w:p>
        </w:tc>
        <w:tc>
          <w:tcPr>
            <w:tcW w:w="1530" w:type="dxa"/>
          </w:tcPr>
          <w:p w:rsidR="009838E9" w:rsidRPr="00A70B9F" w:rsidRDefault="009838E9" w:rsidP="009838E9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410" w:type="dxa"/>
            <w:shd w:val="clear" w:color="auto" w:fill="auto"/>
          </w:tcPr>
          <w:p w:rsidR="009838E9" w:rsidRPr="00A70B9F" w:rsidRDefault="009838E9" w:rsidP="009838E9">
            <w:pPr>
              <w:tabs>
                <w:tab w:val="clear" w:pos="227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9838E9" w:rsidRPr="007766A8" w:rsidTr="006E33BC">
        <w:trPr>
          <w:trHeight w:val="20"/>
        </w:trPr>
        <w:tc>
          <w:tcPr>
            <w:tcW w:w="3348" w:type="dxa"/>
          </w:tcPr>
          <w:p w:rsidR="009838E9" w:rsidRPr="007766A8" w:rsidRDefault="009838E9" w:rsidP="00983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66A8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530" w:type="dxa"/>
          </w:tcPr>
          <w:p w:rsidR="009838E9" w:rsidRPr="007766A8" w:rsidRDefault="009838E9" w:rsidP="009838E9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766A8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410" w:type="dxa"/>
            <w:shd w:val="clear" w:color="auto" w:fill="auto"/>
          </w:tcPr>
          <w:p w:rsidR="009838E9" w:rsidRPr="007766A8" w:rsidRDefault="009838E9" w:rsidP="009838E9">
            <w:pPr>
              <w:tabs>
                <w:tab w:val="clear" w:pos="227"/>
              </w:tabs>
              <w:spacing w:line="240" w:lineRule="auto"/>
              <w:ind w:left="162" w:right="-18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66A8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บุคคลที่มีอำนาจและความรับผิดชอบการวางแผน สั่งการและควบคุมกิจกรรมต่าง ๆ ของกิจการไม่ว่าทางตรงหรือทางอ้อม ทั้งนี้ รวมถึงกรรมการของกลุ่มบริษัท (ไม่ว่าจะทำหน้าที่ในระดับบริหารหรือไม่)</w:t>
            </w:r>
          </w:p>
        </w:tc>
      </w:tr>
    </w:tbl>
    <w:p w:rsidR="003029CC" w:rsidRDefault="003029CC" w:rsidP="009838E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Angsana New" w:hAnsi="Angsana New"/>
          <w:sz w:val="30"/>
          <w:szCs w:val="30"/>
        </w:rPr>
      </w:pPr>
    </w:p>
    <w:p w:rsidR="00D3401B" w:rsidRDefault="00D340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3029CC" w:rsidRPr="00624F2E" w:rsidRDefault="003029CC" w:rsidP="003029CC">
      <w:pPr>
        <w:pStyle w:val="block"/>
        <w:spacing w:after="0"/>
        <w:ind w:left="540"/>
        <w:jc w:val="both"/>
        <w:rPr>
          <w:rFonts w:ascii="Angsana New" w:hAnsi="Angsana New"/>
          <w:sz w:val="30"/>
          <w:szCs w:val="30"/>
          <w:lang w:val="en-US" w:bidi="th-TH"/>
        </w:rPr>
      </w:pPr>
      <w:r w:rsidRPr="00624F2E">
        <w:rPr>
          <w:rFonts w:ascii="Angsana New" w:hAnsi="Angsana New"/>
          <w:sz w:val="30"/>
          <w:szCs w:val="30"/>
          <w:cs/>
          <w:lang w:val="en-US" w:bidi="th-TH"/>
        </w:rPr>
        <w:lastRenderedPageBreak/>
        <w:t>นโยบายการกำหนดราคาสำหรับรายการแต่ละประเภทอธิบายได้ดังต่อไปนี้</w:t>
      </w:r>
    </w:p>
    <w:p w:rsidR="003029CC" w:rsidRPr="005739CB" w:rsidRDefault="003029CC" w:rsidP="003029C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3029CC" w:rsidRPr="003029CC" w:rsidRDefault="003029CC" w:rsidP="003029C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2"/>
          <w:szCs w:val="2"/>
        </w:rPr>
      </w:pPr>
    </w:p>
    <w:tbl>
      <w:tblPr>
        <w:tblW w:w="909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780"/>
        <w:gridCol w:w="5310"/>
      </w:tblGrid>
      <w:tr w:rsidR="003029CC" w:rsidRPr="00A70B9F" w:rsidTr="00F9248A">
        <w:trPr>
          <w:tblHeader/>
        </w:trPr>
        <w:tc>
          <w:tcPr>
            <w:tcW w:w="3780" w:type="dxa"/>
            <w:shd w:val="clear" w:color="auto" w:fill="auto"/>
          </w:tcPr>
          <w:p w:rsidR="003029CC" w:rsidRPr="00A70B9F" w:rsidRDefault="003029CC" w:rsidP="006105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70B9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5310" w:type="dxa"/>
            <w:shd w:val="clear" w:color="auto" w:fill="auto"/>
          </w:tcPr>
          <w:p w:rsidR="003029CC" w:rsidRPr="00A70B9F" w:rsidRDefault="003029CC" w:rsidP="006105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70B9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3029CC" w:rsidRPr="00A70B9F" w:rsidTr="00F9248A">
        <w:tc>
          <w:tcPr>
            <w:tcW w:w="3780" w:type="dxa"/>
            <w:shd w:val="clear" w:color="auto" w:fill="auto"/>
          </w:tcPr>
          <w:p w:rsidR="003029CC" w:rsidRPr="00A70B9F" w:rsidRDefault="003029CC" w:rsidP="006105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70B9F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  <w:r w:rsidR="00B27168">
              <w:rPr>
                <w:rFonts w:ascii="Angsana New" w:hAnsi="Angsana New"/>
                <w:sz w:val="30"/>
                <w:szCs w:val="30"/>
              </w:rPr>
              <w:t>/</w:t>
            </w:r>
            <w:r w:rsidR="00B27168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310" w:type="dxa"/>
            <w:shd w:val="clear" w:color="auto" w:fill="auto"/>
          </w:tcPr>
          <w:p w:rsidR="003029CC" w:rsidRPr="00A70B9F" w:rsidRDefault="003029CC" w:rsidP="006105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252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A70B9F">
              <w:rPr>
                <w:rFonts w:ascii="Angsana New" w:hAnsi="Angsana New"/>
                <w:sz w:val="30"/>
                <w:szCs w:val="30"/>
                <w:cs/>
              </w:rPr>
              <w:t>อัตราดอกเบี้ยขั้นต่ำของเงินกู้</w:t>
            </w:r>
            <w:r w:rsidRPr="00A70B9F">
              <w:rPr>
                <w:rFonts w:ascii="Angsana New" w:hAnsi="Angsana New"/>
                <w:sz w:val="30"/>
                <w:szCs w:val="30"/>
              </w:rPr>
              <w:t xml:space="preserve"> (MLR</w:t>
            </w:r>
            <w:r w:rsidRPr="00A70B9F">
              <w:rPr>
                <w:rFonts w:ascii="Angsana New" w:hAnsi="Angsana New"/>
                <w:sz w:val="30"/>
                <w:szCs w:val="30"/>
                <w:cs/>
              </w:rPr>
              <w:t>) อัตร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า</w:t>
            </w:r>
            <w:r w:rsidRPr="00A70B9F">
              <w:rPr>
                <w:rFonts w:ascii="Angsana New" w:hAnsi="Angsana New"/>
                <w:sz w:val="30"/>
                <w:szCs w:val="30"/>
                <w:cs/>
              </w:rPr>
              <w:t>ดอกเบี้ยขั้นต่ำของเงินกู้</w:t>
            </w:r>
            <w:r w:rsidRPr="00A70B9F">
              <w:rPr>
                <w:rFonts w:ascii="Angsana New" w:hAnsi="Angsana New" w:hint="cs"/>
                <w:sz w:val="30"/>
                <w:szCs w:val="30"/>
                <w:cs/>
              </w:rPr>
              <w:t xml:space="preserve">ลบด้วยร้อยละ </w:t>
            </w:r>
            <w:r w:rsidRPr="00A70B9F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A70B9F">
              <w:rPr>
                <w:rFonts w:ascii="Angsana New" w:hAnsi="Angsana New"/>
                <w:sz w:val="30"/>
                <w:szCs w:val="30"/>
              </w:rPr>
              <w:t>(MLR-2</w:t>
            </w:r>
            <w:r w:rsidR="00F9248A">
              <w:rPr>
                <w:rFonts w:ascii="Angsana New" w:hAnsi="Angsana New"/>
                <w:sz w:val="30"/>
                <w:szCs w:val="30"/>
              </w:rPr>
              <w:t>%</w:t>
            </w:r>
            <w:r w:rsidRPr="00A70B9F"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Pr="00A70B9F">
              <w:rPr>
                <w:rFonts w:ascii="Angsana New" w:hAnsi="Angsana New"/>
                <w:sz w:val="30"/>
                <w:szCs w:val="30"/>
                <w:cs/>
              </w:rPr>
              <w:t>แล</w:t>
            </w:r>
            <w:r w:rsidRPr="00A70B9F">
              <w:rPr>
                <w:rFonts w:ascii="Angsana New" w:hAnsi="Angsana New" w:hint="cs"/>
                <w:sz w:val="30"/>
                <w:szCs w:val="30"/>
                <w:cs/>
              </w:rPr>
              <w:t>ะ</w:t>
            </w:r>
            <w:r w:rsidRPr="00A70B9F">
              <w:rPr>
                <w:rFonts w:ascii="Angsana New" w:hAnsi="Angsana New"/>
                <w:sz w:val="30"/>
                <w:szCs w:val="30"/>
                <w:cs/>
              </w:rPr>
              <w:t>อัตราดอกเบี้ยร้อยละ</w:t>
            </w:r>
            <w:r w:rsidRPr="00A70B9F">
              <w:rPr>
                <w:rFonts w:ascii="Angsana New" w:hAnsi="Angsana New"/>
                <w:sz w:val="30"/>
                <w:szCs w:val="30"/>
              </w:rPr>
              <w:t xml:space="preserve"> 4</w:t>
            </w:r>
            <w:r w:rsidRPr="00A70B9F">
              <w:rPr>
                <w:rFonts w:ascii="Angsana New" w:hAnsi="Angsana New"/>
                <w:sz w:val="30"/>
                <w:szCs w:val="30"/>
                <w:cs/>
              </w:rPr>
              <w:t xml:space="preserve">                                  </w:t>
            </w:r>
          </w:p>
        </w:tc>
      </w:tr>
      <w:tr w:rsidR="003029CC" w:rsidRPr="00A70B9F" w:rsidTr="00F9248A">
        <w:tc>
          <w:tcPr>
            <w:tcW w:w="3780" w:type="dxa"/>
            <w:shd w:val="clear" w:color="auto" w:fill="auto"/>
          </w:tcPr>
          <w:p w:rsidR="003029CC" w:rsidRPr="00A70B9F" w:rsidRDefault="003029CC" w:rsidP="006105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70B9F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5310" w:type="dxa"/>
            <w:shd w:val="clear" w:color="auto" w:fill="auto"/>
          </w:tcPr>
          <w:p w:rsidR="003029CC" w:rsidRPr="00A70B9F" w:rsidRDefault="003029CC" w:rsidP="006105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70B9F">
              <w:rPr>
                <w:rFonts w:ascii="Angsana New" w:hAnsi="Angsana New" w:hint="cs"/>
                <w:sz w:val="30"/>
                <w:szCs w:val="30"/>
                <w:cs/>
              </w:rPr>
              <w:t>ตามจำนวนประกาศจ่าย</w:t>
            </w:r>
          </w:p>
        </w:tc>
      </w:tr>
      <w:tr w:rsidR="00C11B67" w:rsidRPr="00A70B9F" w:rsidTr="00F9248A">
        <w:tc>
          <w:tcPr>
            <w:tcW w:w="3780" w:type="dxa"/>
            <w:shd w:val="clear" w:color="auto" w:fill="auto"/>
          </w:tcPr>
          <w:p w:rsidR="00C11B67" w:rsidRPr="00A70B9F" w:rsidRDefault="00C11B67" w:rsidP="00C11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70B9F">
              <w:rPr>
                <w:rFonts w:ascii="Angsana New" w:hAnsi="Angsana New" w:hint="cs"/>
                <w:sz w:val="30"/>
                <w:szCs w:val="30"/>
                <w:cs/>
              </w:rPr>
              <w:t>รายได้</w:t>
            </w:r>
            <w:r w:rsidR="00C1450B">
              <w:rPr>
                <w:rFonts w:ascii="Angsana New" w:hAnsi="Angsana New" w:hint="cs"/>
                <w:sz w:val="30"/>
                <w:szCs w:val="30"/>
                <w:cs/>
              </w:rPr>
              <w:t>ค่า</w:t>
            </w:r>
            <w:r w:rsidRPr="00A70B9F">
              <w:rPr>
                <w:rFonts w:ascii="Angsana New" w:hAnsi="Angsana New" w:hint="cs"/>
                <w:sz w:val="30"/>
                <w:szCs w:val="30"/>
                <w:cs/>
              </w:rPr>
              <w:t>บริหาร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งาน</w:t>
            </w:r>
          </w:p>
        </w:tc>
        <w:tc>
          <w:tcPr>
            <w:tcW w:w="5310" w:type="dxa"/>
            <w:shd w:val="clear" w:color="auto" w:fill="auto"/>
          </w:tcPr>
          <w:p w:rsidR="00C11B67" w:rsidRPr="00A70B9F" w:rsidRDefault="00C11B67" w:rsidP="00C11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อัตราที่ตกลงร่วมกัน</w:t>
            </w:r>
          </w:p>
        </w:tc>
      </w:tr>
      <w:tr w:rsidR="00C11B67" w:rsidRPr="0082171F" w:rsidTr="00F9248A">
        <w:tc>
          <w:tcPr>
            <w:tcW w:w="3780" w:type="dxa"/>
            <w:shd w:val="clear" w:color="auto" w:fill="auto"/>
          </w:tcPr>
          <w:p w:rsidR="00C11B67" w:rsidRPr="007766A8" w:rsidRDefault="00C11B67" w:rsidP="00C11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ค่าบริหารจัดการ</w:t>
            </w:r>
          </w:p>
        </w:tc>
        <w:tc>
          <w:tcPr>
            <w:tcW w:w="5310" w:type="dxa"/>
            <w:shd w:val="clear" w:color="auto" w:fill="auto"/>
          </w:tcPr>
          <w:p w:rsidR="00C11B67" w:rsidRPr="0082171F" w:rsidRDefault="00C11B67" w:rsidP="00C11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อัตราที่ตกลงร่วมกัน</w:t>
            </w:r>
          </w:p>
        </w:tc>
      </w:tr>
      <w:tr w:rsidR="00C11B67" w:rsidTr="00F9248A">
        <w:tc>
          <w:tcPr>
            <w:tcW w:w="3780" w:type="dxa"/>
            <w:shd w:val="clear" w:color="auto" w:fill="auto"/>
          </w:tcPr>
          <w:p w:rsidR="00C11B67" w:rsidRDefault="00C11B67" w:rsidP="00C11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ต้นทุนค่าเช่าและค่าบริการ</w:t>
            </w:r>
          </w:p>
        </w:tc>
        <w:tc>
          <w:tcPr>
            <w:tcW w:w="5310" w:type="dxa"/>
            <w:shd w:val="clear" w:color="auto" w:fill="auto"/>
          </w:tcPr>
          <w:p w:rsidR="00C11B67" w:rsidRDefault="00C11B67" w:rsidP="00C11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อัตราที่ตกลงร่วมกัน</w:t>
            </w:r>
          </w:p>
        </w:tc>
      </w:tr>
      <w:tr w:rsidR="00851721" w:rsidTr="00F9248A">
        <w:tc>
          <w:tcPr>
            <w:tcW w:w="3780" w:type="dxa"/>
            <w:shd w:val="clear" w:color="auto" w:fill="auto"/>
          </w:tcPr>
          <w:p w:rsidR="00851721" w:rsidRDefault="00851721" w:rsidP="00C11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ซื้อที่ดิน</w:t>
            </w:r>
          </w:p>
        </w:tc>
        <w:tc>
          <w:tcPr>
            <w:tcW w:w="5310" w:type="dxa"/>
            <w:shd w:val="clear" w:color="auto" w:fill="auto"/>
          </w:tcPr>
          <w:p w:rsidR="00851721" w:rsidRDefault="0090016C" w:rsidP="00C11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อัตรา</w:t>
            </w:r>
            <w:r w:rsidR="00851721">
              <w:rPr>
                <w:rFonts w:ascii="Angsana New" w:hAnsi="Angsana New" w:hint="cs"/>
                <w:sz w:val="30"/>
                <w:szCs w:val="30"/>
                <w:cs/>
              </w:rPr>
              <w:t>ที่ตกลงร่วมกัน</w:t>
            </w:r>
          </w:p>
        </w:tc>
      </w:tr>
    </w:tbl>
    <w:p w:rsidR="003029CC" w:rsidRPr="005739CB" w:rsidRDefault="003029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:rsidR="003029CC" w:rsidRDefault="003029CC" w:rsidP="003C7B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8282A">
        <w:rPr>
          <w:rFonts w:ascii="Angsana New" w:hAnsi="Angsana New"/>
          <w:sz w:val="30"/>
          <w:szCs w:val="30"/>
          <w:cs/>
        </w:rPr>
        <w:t>รายการที่สำคัญ</w:t>
      </w:r>
      <w:r>
        <w:rPr>
          <w:rFonts w:ascii="Angsana New" w:hAnsi="Angsana New"/>
          <w:sz w:val="30"/>
          <w:szCs w:val="30"/>
          <w:cs/>
        </w:rPr>
        <w:t>กับบุคคลหรือกิจการที่</w:t>
      </w:r>
      <w:r w:rsidRPr="003C7BC6">
        <w:rPr>
          <w:rFonts w:asciiTheme="majorBidi" w:eastAsia="Calibri" w:hAnsiTheme="majorBidi" w:cstheme="majorBidi"/>
          <w:sz w:val="30"/>
          <w:szCs w:val="30"/>
          <w:cs/>
        </w:rPr>
        <w:t>เกี่ยวข้อง</w:t>
      </w:r>
      <w:r>
        <w:rPr>
          <w:rFonts w:ascii="Angsana New" w:hAnsi="Angsana New"/>
          <w:sz w:val="30"/>
          <w:szCs w:val="30"/>
          <w:cs/>
        </w:rPr>
        <w:t>กัน</w:t>
      </w:r>
      <w:r w:rsidRPr="00F8282A">
        <w:rPr>
          <w:rFonts w:ascii="Angsana New" w:hAnsi="Angsana New"/>
          <w:sz w:val="30"/>
          <w:szCs w:val="30"/>
          <w:cs/>
        </w:rPr>
        <w:t>สำหรับ</w:t>
      </w:r>
      <w:r>
        <w:rPr>
          <w:rFonts w:ascii="Angsana New" w:hAnsi="Angsana New"/>
          <w:sz w:val="30"/>
          <w:szCs w:val="30"/>
          <w:cs/>
        </w:rPr>
        <w:t>แต่ละปี</w:t>
      </w:r>
      <w:r w:rsidRPr="006021B7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/>
          <w:sz w:val="30"/>
          <w:szCs w:val="30"/>
          <w:cs/>
        </w:rPr>
        <w:t>ธันวาคม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 xml:space="preserve"> สรุปได้ดังนี้</w:t>
      </w:r>
    </w:p>
    <w:p w:rsidR="003029CC" w:rsidRPr="005739CB" w:rsidRDefault="003029CC" w:rsidP="003029C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913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63"/>
        <w:gridCol w:w="1111"/>
        <w:gridCol w:w="268"/>
        <w:gridCol w:w="1094"/>
        <w:gridCol w:w="268"/>
        <w:gridCol w:w="1077"/>
        <w:gridCol w:w="252"/>
        <w:gridCol w:w="1097"/>
      </w:tblGrid>
      <w:tr w:rsidR="003029CC" w:rsidRPr="00A16777" w:rsidTr="00666B8B">
        <w:trPr>
          <w:tblHeader/>
        </w:trPr>
        <w:tc>
          <w:tcPr>
            <w:tcW w:w="2170" w:type="pct"/>
          </w:tcPr>
          <w:p w:rsidR="003029CC" w:rsidRPr="00A16777" w:rsidRDefault="003029CC" w:rsidP="006105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4" w:type="pct"/>
            <w:gridSpan w:val="3"/>
          </w:tcPr>
          <w:p w:rsidR="003029CC" w:rsidRPr="00A16777" w:rsidRDefault="003029CC" w:rsidP="006105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23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7" w:type="pct"/>
          </w:tcPr>
          <w:p w:rsidR="003029CC" w:rsidRPr="00A16777" w:rsidRDefault="003029CC" w:rsidP="006105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9" w:type="pct"/>
            <w:gridSpan w:val="3"/>
          </w:tcPr>
          <w:p w:rsidR="003029CC" w:rsidRPr="00A16777" w:rsidRDefault="003029CC" w:rsidP="006105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23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</w:t>
            </w:r>
          </w:p>
        </w:tc>
      </w:tr>
      <w:tr w:rsidR="00B27168" w:rsidRPr="00A16777" w:rsidTr="00666B8B">
        <w:trPr>
          <w:tblHeader/>
        </w:trPr>
        <w:tc>
          <w:tcPr>
            <w:tcW w:w="2170" w:type="pct"/>
          </w:tcPr>
          <w:p w:rsidR="00B27168" w:rsidRPr="00CE23D6" w:rsidRDefault="00B27168" w:rsidP="00B271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608" w:type="pct"/>
            <w:vAlign w:val="center"/>
          </w:tcPr>
          <w:p w:rsidR="00B27168" w:rsidRPr="00A16777" w:rsidRDefault="00B27168" w:rsidP="00B271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7" w:type="pct"/>
            <w:vAlign w:val="center"/>
          </w:tcPr>
          <w:p w:rsidR="00B27168" w:rsidRPr="00A16777" w:rsidRDefault="00B27168" w:rsidP="00B271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vAlign w:val="center"/>
          </w:tcPr>
          <w:p w:rsidR="00B27168" w:rsidRPr="00A16777" w:rsidRDefault="00B27168" w:rsidP="00B271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47" w:type="pct"/>
          </w:tcPr>
          <w:p w:rsidR="00B27168" w:rsidRPr="00A16777" w:rsidRDefault="00B27168" w:rsidP="00B271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vAlign w:val="center"/>
          </w:tcPr>
          <w:p w:rsidR="00B27168" w:rsidRPr="00A16777" w:rsidRDefault="00B27168" w:rsidP="00B271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38" w:type="pct"/>
            <w:vAlign w:val="center"/>
          </w:tcPr>
          <w:p w:rsidR="00B27168" w:rsidRPr="00A16777" w:rsidRDefault="00B27168" w:rsidP="00B271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  <w:vAlign w:val="center"/>
          </w:tcPr>
          <w:p w:rsidR="00B27168" w:rsidRPr="00A16777" w:rsidRDefault="00B27168" w:rsidP="00B271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3029CC" w:rsidRPr="00A16777" w:rsidTr="00F150CA">
        <w:trPr>
          <w:tblHeader/>
        </w:trPr>
        <w:tc>
          <w:tcPr>
            <w:tcW w:w="2170" w:type="pct"/>
          </w:tcPr>
          <w:p w:rsidR="003029CC" w:rsidRPr="00A16777" w:rsidRDefault="003029CC" w:rsidP="006105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0" w:type="pct"/>
            <w:gridSpan w:val="7"/>
          </w:tcPr>
          <w:p w:rsidR="003029CC" w:rsidRPr="00A16777" w:rsidRDefault="003029CC" w:rsidP="006105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029CC" w:rsidRPr="00324055" w:rsidTr="00666B8B">
        <w:tc>
          <w:tcPr>
            <w:tcW w:w="2170" w:type="pct"/>
          </w:tcPr>
          <w:p w:rsidR="003029CC" w:rsidRPr="0082171F" w:rsidRDefault="003029CC" w:rsidP="006105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2171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08" w:type="pct"/>
          </w:tcPr>
          <w:p w:rsidR="003029CC" w:rsidRDefault="003029CC" w:rsidP="006105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/>
              <w:ind w:left="-108" w:right="16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3029CC" w:rsidRPr="00324055" w:rsidRDefault="003029CC" w:rsidP="006105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:rsidR="003029CC" w:rsidRPr="00324055" w:rsidRDefault="003029CC" w:rsidP="006105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6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3029CC" w:rsidRPr="00324055" w:rsidRDefault="003029CC" w:rsidP="006105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3029CC" w:rsidRPr="00447C43" w:rsidRDefault="003029CC" w:rsidP="006105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" w:type="pct"/>
          </w:tcPr>
          <w:p w:rsidR="003029CC" w:rsidRPr="00324055" w:rsidRDefault="003029CC" w:rsidP="006105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:rsidR="003029CC" w:rsidRPr="00324055" w:rsidRDefault="003029CC" w:rsidP="006105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66B8B" w:rsidRPr="00447C43" w:rsidTr="00666B8B">
        <w:tc>
          <w:tcPr>
            <w:tcW w:w="2170" w:type="pct"/>
          </w:tcPr>
          <w:p w:rsidR="00666B8B" w:rsidRPr="0082171F" w:rsidRDefault="00666B8B" w:rsidP="001E6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2171F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  <w:r w:rsidRPr="0082171F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608" w:type="pct"/>
          </w:tcPr>
          <w:p w:rsidR="00666B8B" w:rsidRPr="00D149C3" w:rsidRDefault="00666B8B" w:rsidP="009939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61C3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666B8B" w:rsidRPr="00324055" w:rsidRDefault="00666B8B" w:rsidP="001E6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:rsidR="00666B8B" w:rsidRPr="00D149C3" w:rsidRDefault="00666B8B" w:rsidP="001E6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61C3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666B8B" w:rsidRPr="00324055" w:rsidRDefault="00666B8B" w:rsidP="001E6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666B8B" w:rsidRPr="00447C43" w:rsidRDefault="00666B8B" w:rsidP="00666B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189.80</w:t>
            </w:r>
          </w:p>
        </w:tc>
        <w:tc>
          <w:tcPr>
            <w:tcW w:w="138" w:type="pct"/>
          </w:tcPr>
          <w:p w:rsidR="00666B8B" w:rsidRPr="00324055" w:rsidRDefault="00666B8B" w:rsidP="001E6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:rsidR="00666B8B" w:rsidRPr="00447C43" w:rsidRDefault="00666B8B" w:rsidP="004E70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36.98</w:t>
            </w:r>
          </w:p>
        </w:tc>
      </w:tr>
      <w:tr w:rsidR="00666B8B" w:rsidRPr="00447C43" w:rsidTr="00666B8B">
        <w:tc>
          <w:tcPr>
            <w:tcW w:w="2170" w:type="pct"/>
          </w:tcPr>
          <w:p w:rsidR="00666B8B" w:rsidRPr="007766A8" w:rsidRDefault="00666B8B" w:rsidP="001E6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608" w:type="pct"/>
          </w:tcPr>
          <w:p w:rsidR="00666B8B" w:rsidRPr="00D149C3" w:rsidRDefault="00666B8B" w:rsidP="009939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61C3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666B8B" w:rsidRPr="00324055" w:rsidRDefault="00666B8B" w:rsidP="001E6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:rsidR="00666B8B" w:rsidRPr="00D149C3" w:rsidRDefault="00666B8B" w:rsidP="001E6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61C3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666B8B" w:rsidRPr="00324055" w:rsidRDefault="00666B8B" w:rsidP="001E6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666B8B" w:rsidRPr="00447C43" w:rsidRDefault="00F37EF3" w:rsidP="00F37E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666B8B" w:rsidRPr="00A70B9F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995</w:t>
            </w:r>
            <w:r w:rsidR="00666B8B" w:rsidRPr="00A70B9F">
              <w:rPr>
                <w:rFonts w:ascii="Angsana New" w:hAnsi="Angsana New"/>
                <w:sz w:val="30"/>
                <w:szCs w:val="30"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72</w:t>
            </w:r>
          </w:p>
        </w:tc>
        <w:tc>
          <w:tcPr>
            <w:tcW w:w="138" w:type="pct"/>
          </w:tcPr>
          <w:p w:rsidR="00666B8B" w:rsidRPr="00324055" w:rsidRDefault="00666B8B" w:rsidP="001E6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:rsidR="00666B8B" w:rsidRPr="00447C43" w:rsidRDefault="00666B8B" w:rsidP="004E70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70B9F">
              <w:rPr>
                <w:rFonts w:ascii="Angsana New" w:hAnsi="Angsana New"/>
                <w:sz w:val="30"/>
                <w:szCs w:val="30"/>
              </w:rPr>
              <w:t>5,508.3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666B8B" w:rsidRPr="00447C43" w:rsidTr="00666B8B">
        <w:tc>
          <w:tcPr>
            <w:tcW w:w="2170" w:type="pct"/>
          </w:tcPr>
          <w:p w:rsidR="00666B8B" w:rsidRPr="007766A8" w:rsidRDefault="00666B8B" w:rsidP="001E6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D4726">
              <w:rPr>
                <w:rFonts w:ascii="Angsana New" w:hAnsi="Angsana New" w:hint="cs"/>
                <w:sz w:val="30"/>
                <w:szCs w:val="30"/>
                <w:cs/>
              </w:rPr>
              <w:t>รายได้ค่าบ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ริหารงาน</w:t>
            </w:r>
          </w:p>
        </w:tc>
        <w:tc>
          <w:tcPr>
            <w:tcW w:w="608" w:type="pct"/>
          </w:tcPr>
          <w:p w:rsidR="00666B8B" w:rsidRPr="00F61C3A" w:rsidRDefault="00666B8B" w:rsidP="009939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666B8B" w:rsidRPr="00324055" w:rsidRDefault="00666B8B" w:rsidP="001E6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:rsidR="00666B8B" w:rsidRPr="00F61C3A" w:rsidRDefault="00666B8B" w:rsidP="001E6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666B8B" w:rsidRPr="00324055" w:rsidRDefault="00666B8B" w:rsidP="001E6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666B8B" w:rsidRDefault="005B6010" w:rsidP="005B60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99</w:t>
            </w:r>
            <w:r w:rsidR="00666B8B">
              <w:rPr>
                <w:rFonts w:ascii="Angsana New" w:hAnsi="Angsana New"/>
                <w:sz w:val="30"/>
                <w:szCs w:val="30"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98</w:t>
            </w:r>
          </w:p>
        </w:tc>
        <w:tc>
          <w:tcPr>
            <w:tcW w:w="138" w:type="pct"/>
          </w:tcPr>
          <w:p w:rsidR="00666B8B" w:rsidRPr="00324055" w:rsidRDefault="00666B8B" w:rsidP="001E6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:rsidR="00666B8B" w:rsidRDefault="00666B8B" w:rsidP="004E70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34.77</w:t>
            </w:r>
          </w:p>
        </w:tc>
      </w:tr>
      <w:tr w:rsidR="00FC653B" w:rsidRPr="00447C43" w:rsidTr="00666B8B">
        <w:tc>
          <w:tcPr>
            <w:tcW w:w="2170" w:type="pct"/>
          </w:tcPr>
          <w:p w:rsidR="00FC653B" w:rsidRPr="007766A8" w:rsidRDefault="00FC653B" w:rsidP="001E6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766A8"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08" w:type="pct"/>
          </w:tcPr>
          <w:p w:rsidR="00FC653B" w:rsidRPr="00D149C3" w:rsidRDefault="00FC653B" w:rsidP="009939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61C3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FC653B" w:rsidRPr="00324055" w:rsidRDefault="00FC653B" w:rsidP="001E6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:rsidR="00FC653B" w:rsidRPr="00D149C3" w:rsidRDefault="00FC653B" w:rsidP="001E6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61C3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FC653B" w:rsidRPr="00324055" w:rsidRDefault="00FC653B" w:rsidP="001E6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FC653B" w:rsidRPr="00D149C3" w:rsidRDefault="00FC653B" w:rsidP="009939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61C3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:rsidR="00FC653B" w:rsidRPr="00324055" w:rsidRDefault="00FC653B" w:rsidP="001E6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:rsidR="00FC653B" w:rsidRPr="00447C43" w:rsidRDefault="00FC653B" w:rsidP="004E70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0.56</w:t>
            </w:r>
          </w:p>
        </w:tc>
      </w:tr>
      <w:tr w:rsidR="00765386" w:rsidRPr="00447C43" w:rsidTr="00666B8B">
        <w:tc>
          <w:tcPr>
            <w:tcW w:w="2170" w:type="pct"/>
          </w:tcPr>
          <w:p w:rsidR="00765386" w:rsidRPr="009D4726" w:rsidRDefault="00765386" w:rsidP="001E6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ค่าบริหารจัดการ</w:t>
            </w:r>
          </w:p>
        </w:tc>
        <w:tc>
          <w:tcPr>
            <w:tcW w:w="608" w:type="pct"/>
          </w:tcPr>
          <w:p w:rsidR="00765386" w:rsidRPr="00F61C3A" w:rsidRDefault="00765386" w:rsidP="009939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765386" w:rsidRPr="00324055" w:rsidRDefault="00765386" w:rsidP="001E6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:rsidR="00765386" w:rsidRPr="00F61C3A" w:rsidRDefault="00765386" w:rsidP="001E6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765386" w:rsidRPr="00324055" w:rsidRDefault="00765386" w:rsidP="001E6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765386" w:rsidRPr="00D149C3" w:rsidRDefault="00765386" w:rsidP="009939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61C3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:rsidR="00765386" w:rsidRPr="00324055" w:rsidRDefault="00765386" w:rsidP="001E6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:rsidR="00765386" w:rsidRDefault="00765386" w:rsidP="004E70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1.31</w:t>
            </w:r>
          </w:p>
        </w:tc>
      </w:tr>
      <w:tr w:rsidR="00666B8B" w:rsidRPr="00447C43" w:rsidTr="00666B8B">
        <w:tc>
          <w:tcPr>
            <w:tcW w:w="2170" w:type="pct"/>
          </w:tcPr>
          <w:p w:rsidR="00666B8B" w:rsidRPr="006352CC" w:rsidRDefault="00666B8B" w:rsidP="001E6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608" w:type="pct"/>
          </w:tcPr>
          <w:p w:rsidR="00666B8B" w:rsidRPr="006352CC" w:rsidRDefault="00666B8B" w:rsidP="001E6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/>
              <w:ind w:left="-108" w:right="160"/>
              <w:jc w:val="both"/>
              <w:rPr>
                <w:rFonts w:ascii="Angsana New" w:hAnsi="Angsana New"/>
              </w:rPr>
            </w:pPr>
          </w:p>
        </w:tc>
        <w:tc>
          <w:tcPr>
            <w:tcW w:w="147" w:type="pct"/>
          </w:tcPr>
          <w:p w:rsidR="00666B8B" w:rsidRPr="006352CC" w:rsidRDefault="00666B8B" w:rsidP="001E6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</w:rPr>
            </w:pPr>
          </w:p>
        </w:tc>
        <w:tc>
          <w:tcPr>
            <w:tcW w:w="599" w:type="pct"/>
          </w:tcPr>
          <w:p w:rsidR="00666B8B" w:rsidRPr="006352CC" w:rsidRDefault="00666B8B" w:rsidP="001E6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/>
              <w:ind w:left="-108" w:right="160"/>
              <w:jc w:val="both"/>
              <w:rPr>
                <w:rFonts w:ascii="Angsana New" w:hAnsi="Angsana New"/>
              </w:rPr>
            </w:pPr>
          </w:p>
        </w:tc>
        <w:tc>
          <w:tcPr>
            <w:tcW w:w="147" w:type="pct"/>
          </w:tcPr>
          <w:p w:rsidR="00666B8B" w:rsidRPr="006352CC" w:rsidRDefault="00666B8B" w:rsidP="001E6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</w:rPr>
            </w:pPr>
          </w:p>
        </w:tc>
        <w:tc>
          <w:tcPr>
            <w:tcW w:w="590" w:type="pct"/>
          </w:tcPr>
          <w:p w:rsidR="00666B8B" w:rsidRPr="006352CC" w:rsidRDefault="00666B8B" w:rsidP="001E6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after="0"/>
              <w:ind w:left="-108" w:right="-131"/>
              <w:jc w:val="both"/>
              <w:rPr>
                <w:rFonts w:ascii="Angsana New" w:hAnsi="Angsana New"/>
              </w:rPr>
            </w:pPr>
          </w:p>
        </w:tc>
        <w:tc>
          <w:tcPr>
            <w:tcW w:w="138" w:type="pct"/>
          </w:tcPr>
          <w:p w:rsidR="00666B8B" w:rsidRPr="006352CC" w:rsidRDefault="00666B8B" w:rsidP="001E6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</w:rPr>
            </w:pPr>
          </w:p>
        </w:tc>
        <w:tc>
          <w:tcPr>
            <w:tcW w:w="601" w:type="pct"/>
          </w:tcPr>
          <w:p w:rsidR="00666B8B" w:rsidRPr="006352CC" w:rsidRDefault="00666B8B" w:rsidP="004E70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/>
              <w:ind w:left="-108" w:right="-131"/>
              <w:jc w:val="both"/>
              <w:rPr>
                <w:rFonts w:ascii="Angsana New" w:hAnsi="Angsana New"/>
              </w:rPr>
            </w:pPr>
          </w:p>
        </w:tc>
      </w:tr>
      <w:tr w:rsidR="00666B8B" w:rsidRPr="00447C43" w:rsidTr="00666B8B">
        <w:tc>
          <w:tcPr>
            <w:tcW w:w="2170" w:type="pct"/>
          </w:tcPr>
          <w:p w:rsidR="00666B8B" w:rsidRDefault="00666B8B" w:rsidP="001E6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กิจการที่เกี่ยวข้องกันอื่น</w:t>
            </w:r>
          </w:p>
        </w:tc>
        <w:tc>
          <w:tcPr>
            <w:tcW w:w="608" w:type="pct"/>
          </w:tcPr>
          <w:p w:rsidR="00666B8B" w:rsidRDefault="00666B8B" w:rsidP="001E6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666B8B" w:rsidRPr="0019231F" w:rsidRDefault="00666B8B" w:rsidP="001E6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:rsidR="00666B8B" w:rsidRDefault="00666B8B" w:rsidP="001E6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666B8B" w:rsidRPr="0019231F" w:rsidRDefault="00666B8B" w:rsidP="001E6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666B8B" w:rsidRDefault="00666B8B" w:rsidP="001E6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" w:type="pct"/>
          </w:tcPr>
          <w:p w:rsidR="00666B8B" w:rsidRPr="0019231F" w:rsidRDefault="00666B8B" w:rsidP="001E6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:rsidR="00666B8B" w:rsidRDefault="00666B8B" w:rsidP="004E70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2278B" w:rsidRPr="00447C43" w:rsidTr="00666B8B">
        <w:tc>
          <w:tcPr>
            <w:tcW w:w="2170" w:type="pct"/>
          </w:tcPr>
          <w:p w:rsidR="0082278B" w:rsidRPr="0019231F" w:rsidRDefault="0082278B" w:rsidP="001E6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ต้นทุนค่าเช่าและค่าบริการ</w:t>
            </w:r>
          </w:p>
        </w:tc>
        <w:tc>
          <w:tcPr>
            <w:tcW w:w="608" w:type="pct"/>
          </w:tcPr>
          <w:p w:rsidR="0082278B" w:rsidRPr="0019231F" w:rsidRDefault="0082278B" w:rsidP="001D1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1D10CB">
              <w:rPr>
                <w:rFonts w:ascii="Angsana New" w:hAnsi="Angsana New"/>
                <w:sz w:val="30"/>
                <w:szCs w:val="30"/>
              </w:rPr>
              <w:t>59.37</w:t>
            </w:r>
          </w:p>
        </w:tc>
        <w:tc>
          <w:tcPr>
            <w:tcW w:w="147" w:type="pct"/>
          </w:tcPr>
          <w:p w:rsidR="0082278B" w:rsidRPr="0019231F" w:rsidRDefault="0082278B" w:rsidP="001E6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:rsidR="0082278B" w:rsidRPr="0019231F" w:rsidRDefault="0082278B" w:rsidP="00144E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57.62</w:t>
            </w:r>
          </w:p>
        </w:tc>
        <w:tc>
          <w:tcPr>
            <w:tcW w:w="147" w:type="pct"/>
          </w:tcPr>
          <w:p w:rsidR="0082278B" w:rsidRPr="0019231F" w:rsidRDefault="0082278B" w:rsidP="001E6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82278B" w:rsidRPr="0019231F" w:rsidRDefault="0082278B" w:rsidP="008227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5.13</w:t>
            </w:r>
          </w:p>
        </w:tc>
        <w:tc>
          <w:tcPr>
            <w:tcW w:w="138" w:type="pct"/>
          </w:tcPr>
          <w:p w:rsidR="0082278B" w:rsidRPr="0019231F" w:rsidRDefault="0082278B" w:rsidP="001E6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:rsidR="0082278B" w:rsidRPr="0019231F" w:rsidRDefault="0082278B" w:rsidP="004E70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0.82</w:t>
            </w:r>
          </w:p>
        </w:tc>
      </w:tr>
      <w:tr w:rsidR="0082278B" w:rsidRPr="00447C43" w:rsidTr="00666B8B">
        <w:tc>
          <w:tcPr>
            <w:tcW w:w="2170" w:type="pct"/>
          </w:tcPr>
          <w:p w:rsidR="0082278B" w:rsidRDefault="0082278B" w:rsidP="001E6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ซื้อที่ดิน</w:t>
            </w:r>
          </w:p>
        </w:tc>
        <w:tc>
          <w:tcPr>
            <w:tcW w:w="608" w:type="pct"/>
          </w:tcPr>
          <w:p w:rsidR="0082278B" w:rsidRDefault="0082278B" w:rsidP="009939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82278B" w:rsidRPr="0019231F" w:rsidRDefault="0082278B" w:rsidP="001E6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:rsidR="0082278B" w:rsidRDefault="0082278B" w:rsidP="00144E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950.00</w:t>
            </w:r>
          </w:p>
        </w:tc>
        <w:tc>
          <w:tcPr>
            <w:tcW w:w="147" w:type="pct"/>
          </w:tcPr>
          <w:p w:rsidR="0082278B" w:rsidRPr="0019231F" w:rsidRDefault="0082278B" w:rsidP="001E6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82278B" w:rsidRDefault="0082278B" w:rsidP="009939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:rsidR="0082278B" w:rsidRPr="0019231F" w:rsidRDefault="0082278B" w:rsidP="001E6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:rsidR="0082278B" w:rsidRDefault="0082278B" w:rsidP="004E70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2278B" w:rsidRPr="00447C43" w:rsidTr="00666B8B">
        <w:tc>
          <w:tcPr>
            <w:tcW w:w="2170" w:type="pct"/>
          </w:tcPr>
          <w:p w:rsidR="0082278B" w:rsidRPr="006352CC" w:rsidRDefault="0082278B" w:rsidP="001E6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608" w:type="pct"/>
          </w:tcPr>
          <w:p w:rsidR="0082278B" w:rsidRPr="006352CC" w:rsidRDefault="0082278B" w:rsidP="001E6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="Angsana New" w:hAnsi="Angsana New"/>
              </w:rPr>
            </w:pPr>
          </w:p>
        </w:tc>
        <w:tc>
          <w:tcPr>
            <w:tcW w:w="147" w:type="pct"/>
          </w:tcPr>
          <w:p w:rsidR="0082278B" w:rsidRPr="006352CC" w:rsidRDefault="0082278B" w:rsidP="001E6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</w:rPr>
            </w:pPr>
          </w:p>
        </w:tc>
        <w:tc>
          <w:tcPr>
            <w:tcW w:w="599" w:type="pct"/>
          </w:tcPr>
          <w:p w:rsidR="0082278B" w:rsidRPr="006352CC" w:rsidRDefault="0082278B" w:rsidP="001E6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="Angsana New" w:hAnsi="Angsana New"/>
              </w:rPr>
            </w:pPr>
          </w:p>
        </w:tc>
        <w:tc>
          <w:tcPr>
            <w:tcW w:w="147" w:type="pct"/>
          </w:tcPr>
          <w:p w:rsidR="0082278B" w:rsidRPr="006352CC" w:rsidRDefault="0082278B" w:rsidP="001E6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</w:rPr>
            </w:pPr>
          </w:p>
        </w:tc>
        <w:tc>
          <w:tcPr>
            <w:tcW w:w="590" w:type="pct"/>
          </w:tcPr>
          <w:p w:rsidR="0082278B" w:rsidRPr="006352CC" w:rsidRDefault="0082278B" w:rsidP="001E6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after="0"/>
              <w:ind w:left="-108" w:right="-131"/>
              <w:jc w:val="both"/>
              <w:rPr>
                <w:rFonts w:ascii="Angsana New" w:hAnsi="Angsana New"/>
              </w:rPr>
            </w:pPr>
          </w:p>
        </w:tc>
        <w:tc>
          <w:tcPr>
            <w:tcW w:w="138" w:type="pct"/>
          </w:tcPr>
          <w:p w:rsidR="0082278B" w:rsidRPr="006352CC" w:rsidRDefault="0082278B" w:rsidP="001E6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</w:rPr>
            </w:pPr>
          </w:p>
        </w:tc>
        <w:tc>
          <w:tcPr>
            <w:tcW w:w="601" w:type="pct"/>
          </w:tcPr>
          <w:p w:rsidR="0082278B" w:rsidRPr="006352CC" w:rsidRDefault="0082278B" w:rsidP="004E70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/>
              <w:ind w:left="-108" w:right="-131"/>
              <w:jc w:val="both"/>
              <w:rPr>
                <w:rFonts w:ascii="Angsana New" w:hAnsi="Angsana New"/>
              </w:rPr>
            </w:pPr>
          </w:p>
        </w:tc>
      </w:tr>
      <w:tr w:rsidR="0082278B" w:rsidRPr="00324055" w:rsidTr="00666B8B">
        <w:tc>
          <w:tcPr>
            <w:tcW w:w="2170" w:type="pct"/>
          </w:tcPr>
          <w:p w:rsidR="0082278B" w:rsidRPr="00324055" w:rsidRDefault="0082278B" w:rsidP="001E6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08" w:type="pct"/>
          </w:tcPr>
          <w:p w:rsidR="0082278B" w:rsidRDefault="0082278B" w:rsidP="001E6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:rsidR="0082278B" w:rsidRPr="00324055" w:rsidRDefault="0082278B" w:rsidP="001E6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:rsidR="0082278B" w:rsidRDefault="0082278B" w:rsidP="001E6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:rsidR="0082278B" w:rsidRPr="00324055" w:rsidRDefault="0082278B" w:rsidP="001E6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82278B" w:rsidRPr="00324055" w:rsidRDefault="0082278B" w:rsidP="001E6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" w:type="pct"/>
          </w:tcPr>
          <w:p w:rsidR="0082278B" w:rsidRPr="00324055" w:rsidRDefault="0082278B" w:rsidP="001E6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:rsidR="0082278B" w:rsidRPr="00324055" w:rsidRDefault="0082278B" w:rsidP="004E70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2278B" w:rsidRPr="00324055" w:rsidTr="00666B8B">
        <w:tc>
          <w:tcPr>
            <w:tcW w:w="2170" w:type="pct"/>
            <w:shd w:val="clear" w:color="auto" w:fill="auto"/>
          </w:tcPr>
          <w:p w:rsidR="0082278B" w:rsidRPr="000B7D56" w:rsidRDefault="0082278B" w:rsidP="001E6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  <w:r w:rsidRPr="000B7D56">
              <w:rPr>
                <w:rFonts w:ascii="Times New Roman" w:hAnsi="Times New Roman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608" w:type="pct"/>
          </w:tcPr>
          <w:p w:rsidR="0082278B" w:rsidRDefault="0082278B" w:rsidP="001E6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82278B" w:rsidRPr="00324055" w:rsidRDefault="0082278B" w:rsidP="001E6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:rsidR="0082278B" w:rsidRDefault="0082278B" w:rsidP="001E6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82278B" w:rsidRPr="00324055" w:rsidRDefault="0082278B" w:rsidP="001E6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82278B" w:rsidRPr="00324055" w:rsidRDefault="0082278B" w:rsidP="001E6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" w:type="pct"/>
          </w:tcPr>
          <w:p w:rsidR="0082278B" w:rsidRPr="00324055" w:rsidRDefault="0082278B" w:rsidP="001E6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:rsidR="0082278B" w:rsidRPr="00324055" w:rsidRDefault="0082278B" w:rsidP="004E70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84182" w:rsidRPr="007766A8" w:rsidTr="009C1F96">
        <w:tc>
          <w:tcPr>
            <w:tcW w:w="2170" w:type="pct"/>
          </w:tcPr>
          <w:p w:rsidR="00284182" w:rsidRPr="000B7D56" w:rsidRDefault="00284182" w:rsidP="001E6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B7D56">
              <w:rPr>
                <w:rFonts w:ascii="Angsana New" w:hAnsi="Angsana New" w:hint="cs"/>
                <w:sz w:val="30"/>
                <w:szCs w:val="30"/>
                <w:cs/>
              </w:rPr>
              <w:t xml:space="preserve">    </w:t>
            </w:r>
            <w:r w:rsidRPr="000B7D56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608" w:type="pct"/>
            <w:shd w:val="clear" w:color="auto" w:fill="auto"/>
          </w:tcPr>
          <w:p w:rsidR="00284182" w:rsidRPr="003056D5" w:rsidRDefault="003056D5" w:rsidP="007855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056D5">
              <w:rPr>
                <w:rFonts w:ascii="Angsana New" w:hAnsi="Angsana New"/>
                <w:sz w:val="30"/>
                <w:szCs w:val="30"/>
              </w:rPr>
              <w:t>2</w:t>
            </w:r>
            <w:r w:rsidR="00785548">
              <w:rPr>
                <w:rFonts w:ascii="Angsana New" w:hAnsi="Angsana New"/>
                <w:sz w:val="30"/>
                <w:szCs w:val="30"/>
              </w:rPr>
              <w:t>32</w:t>
            </w:r>
            <w:r w:rsidR="009C1F96" w:rsidRPr="003056D5">
              <w:rPr>
                <w:rFonts w:ascii="Angsana New" w:hAnsi="Angsana New"/>
                <w:sz w:val="30"/>
                <w:szCs w:val="30"/>
              </w:rPr>
              <w:t>.</w:t>
            </w:r>
            <w:r w:rsidR="00785548">
              <w:rPr>
                <w:rFonts w:ascii="Angsana New" w:hAnsi="Angsana New"/>
                <w:sz w:val="30"/>
                <w:szCs w:val="30"/>
              </w:rPr>
              <w:t>63</w:t>
            </w:r>
          </w:p>
        </w:tc>
        <w:tc>
          <w:tcPr>
            <w:tcW w:w="147" w:type="pct"/>
            <w:shd w:val="clear" w:color="auto" w:fill="auto"/>
          </w:tcPr>
          <w:p w:rsidR="00284182" w:rsidRPr="009C1F96" w:rsidRDefault="00284182" w:rsidP="001E6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:rsidR="00284182" w:rsidRPr="009C1F96" w:rsidRDefault="00284182" w:rsidP="00144E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C1F96">
              <w:rPr>
                <w:rFonts w:ascii="Angsana New" w:hAnsi="Angsana New"/>
                <w:sz w:val="30"/>
                <w:szCs w:val="30"/>
              </w:rPr>
              <w:t>218.29</w:t>
            </w:r>
          </w:p>
        </w:tc>
        <w:tc>
          <w:tcPr>
            <w:tcW w:w="147" w:type="pct"/>
            <w:shd w:val="clear" w:color="auto" w:fill="auto"/>
          </w:tcPr>
          <w:p w:rsidR="00284182" w:rsidRPr="009C1F96" w:rsidRDefault="00284182" w:rsidP="001E6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:rsidR="00284182" w:rsidRPr="004822E5" w:rsidRDefault="003056D5" w:rsidP="007855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22E5">
              <w:rPr>
                <w:rFonts w:ascii="Angsana New" w:hAnsi="Angsana New"/>
                <w:sz w:val="30"/>
                <w:szCs w:val="30"/>
              </w:rPr>
              <w:t>7</w:t>
            </w:r>
            <w:r w:rsidR="00785548">
              <w:rPr>
                <w:rFonts w:ascii="Angsana New" w:hAnsi="Angsana New"/>
                <w:sz w:val="30"/>
                <w:szCs w:val="30"/>
              </w:rPr>
              <w:t>5</w:t>
            </w:r>
            <w:r w:rsidRPr="004822E5">
              <w:rPr>
                <w:rFonts w:ascii="Angsana New" w:hAnsi="Angsana New"/>
                <w:sz w:val="30"/>
                <w:szCs w:val="30"/>
              </w:rPr>
              <w:t>.</w:t>
            </w:r>
            <w:r w:rsidR="00785548">
              <w:rPr>
                <w:rFonts w:ascii="Angsana New" w:hAnsi="Angsana New"/>
                <w:sz w:val="30"/>
                <w:szCs w:val="30"/>
              </w:rPr>
              <w:t>34</w:t>
            </w:r>
          </w:p>
        </w:tc>
        <w:tc>
          <w:tcPr>
            <w:tcW w:w="138" w:type="pct"/>
          </w:tcPr>
          <w:p w:rsidR="00284182" w:rsidRPr="00324055" w:rsidRDefault="00284182" w:rsidP="001E6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:rsidR="00284182" w:rsidRPr="00324055" w:rsidRDefault="00284182" w:rsidP="004E70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9.45</w:t>
            </w:r>
          </w:p>
        </w:tc>
      </w:tr>
      <w:tr w:rsidR="00284182" w:rsidRPr="007766A8" w:rsidTr="009C1F96">
        <w:trPr>
          <w:trHeight w:val="380"/>
        </w:trPr>
        <w:tc>
          <w:tcPr>
            <w:tcW w:w="2170" w:type="pct"/>
            <w:shd w:val="clear" w:color="auto" w:fill="auto"/>
          </w:tcPr>
          <w:p w:rsidR="00284182" w:rsidRPr="000B7D56" w:rsidRDefault="00284182" w:rsidP="001E6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B7D56">
              <w:rPr>
                <w:rFonts w:ascii="Angsana New" w:hAnsi="Angsana New" w:hint="cs"/>
                <w:sz w:val="30"/>
                <w:szCs w:val="30"/>
                <w:cs/>
              </w:rPr>
              <w:t xml:space="preserve">    </w:t>
            </w:r>
            <w:r w:rsidRPr="000B7D56">
              <w:rPr>
                <w:rFonts w:ascii="Angsana New" w:hAnsi="Angsana New"/>
                <w:sz w:val="30"/>
                <w:szCs w:val="30"/>
                <w:cs/>
              </w:rPr>
              <w:t>ผลประโยชน์</w:t>
            </w:r>
            <w:r w:rsidRPr="000B7D56">
              <w:rPr>
                <w:rFonts w:ascii="Angsana New" w:hAnsi="Angsana New" w:hint="cs"/>
                <w:sz w:val="30"/>
                <w:szCs w:val="30"/>
                <w:cs/>
              </w:rPr>
              <w:t>หลังออกจากงาน</w:t>
            </w:r>
          </w:p>
        </w:tc>
        <w:tc>
          <w:tcPr>
            <w:tcW w:w="608" w:type="pct"/>
            <w:shd w:val="clear" w:color="auto" w:fill="auto"/>
          </w:tcPr>
          <w:p w:rsidR="00284182" w:rsidRPr="003056D5" w:rsidRDefault="00284182" w:rsidP="007361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056D5">
              <w:rPr>
                <w:rFonts w:ascii="Angsana New" w:hAnsi="Angsana New"/>
                <w:sz w:val="30"/>
                <w:szCs w:val="30"/>
              </w:rPr>
              <w:t>8.11</w:t>
            </w:r>
          </w:p>
        </w:tc>
        <w:tc>
          <w:tcPr>
            <w:tcW w:w="147" w:type="pct"/>
            <w:shd w:val="clear" w:color="auto" w:fill="auto"/>
          </w:tcPr>
          <w:p w:rsidR="00284182" w:rsidRPr="009C1F96" w:rsidRDefault="00284182" w:rsidP="001E6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:rsidR="00284182" w:rsidRPr="009C1F96" w:rsidRDefault="00284182" w:rsidP="00144E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C1F96">
              <w:rPr>
                <w:rFonts w:ascii="Angsana New" w:hAnsi="Angsana New"/>
                <w:sz w:val="30"/>
                <w:szCs w:val="30"/>
              </w:rPr>
              <w:t>4.48</w:t>
            </w:r>
          </w:p>
        </w:tc>
        <w:tc>
          <w:tcPr>
            <w:tcW w:w="147" w:type="pct"/>
            <w:shd w:val="clear" w:color="auto" w:fill="auto"/>
          </w:tcPr>
          <w:p w:rsidR="00284182" w:rsidRPr="009C1F96" w:rsidRDefault="00284182" w:rsidP="001E6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:rsidR="00284182" w:rsidRPr="004822E5" w:rsidRDefault="00284182" w:rsidP="00284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22E5">
              <w:rPr>
                <w:rFonts w:ascii="Angsana New" w:hAnsi="Angsana New"/>
                <w:sz w:val="30"/>
                <w:szCs w:val="30"/>
              </w:rPr>
              <w:t>1.93</w:t>
            </w:r>
          </w:p>
        </w:tc>
        <w:tc>
          <w:tcPr>
            <w:tcW w:w="138" w:type="pct"/>
          </w:tcPr>
          <w:p w:rsidR="00284182" w:rsidRPr="00324055" w:rsidRDefault="00284182" w:rsidP="001E6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:rsidR="00284182" w:rsidRPr="00324055" w:rsidRDefault="00284182" w:rsidP="004E70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84182" w:rsidRPr="007766A8" w:rsidTr="009C1F96">
        <w:tc>
          <w:tcPr>
            <w:tcW w:w="2170" w:type="pct"/>
            <w:shd w:val="clear" w:color="auto" w:fill="FFFFFF"/>
          </w:tcPr>
          <w:p w:rsidR="00284182" w:rsidRPr="000B7D56" w:rsidRDefault="00284182" w:rsidP="001E6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B7D56">
              <w:rPr>
                <w:rFonts w:ascii="Angsana New" w:hAnsi="Angsana New" w:hint="cs"/>
                <w:sz w:val="30"/>
                <w:szCs w:val="30"/>
                <w:cs/>
              </w:rPr>
              <w:t xml:space="preserve">    </w:t>
            </w:r>
            <w:r w:rsidRPr="000B7D56">
              <w:rPr>
                <w:rFonts w:ascii="Angsana New" w:hAnsi="Angsana New"/>
                <w:sz w:val="30"/>
                <w:szCs w:val="30"/>
                <w:cs/>
              </w:rPr>
              <w:t>การจ่ายโดยใช้หุ้นเป็นเกณฑ์</w:t>
            </w:r>
          </w:p>
        </w:tc>
        <w:tc>
          <w:tcPr>
            <w:tcW w:w="608" w:type="pct"/>
            <w:tcBorders>
              <w:bottom w:val="single" w:sz="4" w:space="0" w:color="auto"/>
            </w:tcBorders>
            <w:shd w:val="clear" w:color="auto" w:fill="auto"/>
          </w:tcPr>
          <w:p w:rsidR="00284182" w:rsidRPr="003056D5" w:rsidRDefault="00284182" w:rsidP="009939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056D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:rsidR="00284182" w:rsidRPr="009C1F96" w:rsidRDefault="00284182" w:rsidP="001E6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tcBorders>
              <w:bottom w:val="single" w:sz="4" w:space="0" w:color="auto"/>
            </w:tcBorders>
            <w:shd w:val="clear" w:color="auto" w:fill="auto"/>
          </w:tcPr>
          <w:p w:rsidR="00284182" w:rsidRPr="009C1F96" w:rsidRDefault="00284182" w:rsidP="00144E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C1F96">
              <w:rPr>
                <w:rFonts w:ascii="Angsana New" w:hAnsi="Angsana New"/>
                <w:sz w:val="30"/>
                <w:szCs w:val="30"/>
              </w:rPr>
              <w:t>5.18</w:t>
            </w:r>
          </w:p>
        </w:tc>
        <w:tc>
          <w:tcPr>
            <w:tcW w:w="147" w:type="pct"/>
            <w:shd w:val="clear" w:color="auto" w:fill="auto"/>
          </w:tcPr>
          <w:p w:rsidR="00284182" w:rsidRPr="009C1F96" w:rsidRDefault="00284182" w:rsidP="001E6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  <w:shd w:val="clear" w:color="auto" w:fill="auto"/>
          </w:tcPr>
          <w:p w:rsidR="00284182" w:rsidRPr="004822E5" w:rsidRDefault="00284182" w:rsidP="009939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822E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:rsidR="00284182" w:rsidRPr="0019231F" w:rsidRDefault="00284182" w:rsidP="001E6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  <w:tcBorders>
              <w:bottom w:val="single" w:sz="4" w:space="0" w:color="auto"/>
            </w:tcBorders>
          </w:tcPr>
          <w:p w:rsidR="00284182" w:rsidRPr="0019231F" w:rsidRDefault="00284182" w:rsidP="004E70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84182" w:rsidRPr="00D149C3" w:rsidTr="009C1F96">
        <w:tc>
          <w:tcPr>
            <w:tcW w:w="2170" w:type="pct"/>
            <w:shd w:val="clear" w:color="auto" w:fill="FFFFFF"/>
          </w:tcPr>
          <w:p w:rsidR="00284182" w:rsidRPr="00C11B67" w:rsidRDefault="00284182" w:rsidP="001E6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11B6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84182" w:rsidRPr="003056D5" w:rsidRDefault="003056D5" w:rsidP="007855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056D5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785548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Pr="003056D5">
              <w:rPr>
                <w:rFonts w:ascii="Angsana New" w:hAnsi="Angsana New"/>
                <w:b/>
                <w:bCs/>
                <w:sz w:val="30"/>
                <w:szCs w:val="30"/>
              </w:rPr>
              <w:t>0.</w:t>
            </w:r>
            <w:r w:rsidR="00785548">
              <w:rPr>
                <w:rFonts w:ascii="Angsana New" w:hAnsi="Angsana New"/>
                <w:b/>
                <w:bCs/>
                <w:sz w:val="30"/>
                <w:szCs w:val="30"/>
              </w:rPr>
              <w:t>74</w:t>
            </w:r>
          </w:p>
        </w:tc>
        <w:tc>
          <w:tcPr>
            <w:tcW w:w="147" w:type="pct"/>
            <w:shd w:val="clear" w:color="auto" w:fill="auto"/>
          </w:tcPr>
          <w:p w:rsidR="00284182" w:rsidRPr="009C1F96" w:rsidRDefault="00284182" w:rsidP="001E6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84182" w:rsidRPr="009C1F96" w:rsidRDefault="00284182" w:rsidP="00144E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C1F96">
              <w:rPr>
                <w:rFonts w:ascii="Angsana New" w:hAnsi="Angsana New"/>
                <w:b/>
                <w:bCs/>
                <w:sz w:val="30"/>
                <w:szCs w:val="30"/>
              </w:rPr>
              <w:t>227.95</w:t>
            </w:r>
          </w:p>
        </w:tc>
        <w:tc>
          <w:tcPr>
            <w:tcW w:w="147" w:type="pct"/>
            <w:shd w:val="clear" w:color="auto" w:fill="auto"/>
          </w:tcPr>
          <w:p w:rsidR="00284182" w:rsidRPr="009C1F96" w:rsidRDefault="00284182" w:rsidP="001E6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84182" w:rsidRPr="004822E5" w:rsidRDefault="003056D5" w:rsidP="007855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822E5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785548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Pr="004822E5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="00785548">
              <w:rPr>
                <w:rFonts w:ascii="Angsana New" w:hAnsi="Angsana New"/>
                <w:b/>
                <w:bCs/>
                <w:sz w:val="30"/>
                <w:szCs w:val="30"/>
              </w:rPr>
              <w:t>27</w:t>
            </w:r>
          </w:p>
        </w:tc>
        <w:tc>
          <w:tcPr>
            <w:tcW w:w="138" w:type="pct"/>
          </w:tcPr>
          <w:p w:rsidR="00284182" w:rsidRPr="00603796" w:rsidRDefault="00284182" w:rsidP="001E6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double" w:sz="4" w:space="0" w:color="auto"/>
            </w:tcBorders>
          </w:tcPr>
          <w:p w:rsidR="00284182" w:rsidRPr="00A478FB" w:rsidRDefault="00284182" w:rsidP="004E70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9.45</w:t>
            </w:r>
          </w:p>
        </w:tc>
      </w:tr>
    </w:tbl>
    <w:p w:rsidR="0071164E" w:rsidRDefault="0071164E" w:rsidP="003C7B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766A8">
        <w:rPr>
          <w:rFonts w:ascii="Angsana New" w:hAnsi="Angsana New"/>
          <w:sz w:val="30"/>
          <w:szCs w:val="30"/>
          <w:cs/>
        </w:rPr>
        <w:lastRenderedPageBreak/>
        <w:t>ยอดคงเหลือกับบุคคล</w:t>
      </w:r>
      <w:r w:rsidRPr="003C7BC6">
        <w:rPr>
          <w:rFonts w:asciiTheme="majorBidi" w:eastAsia="Calibri" w:hAnsiTheme="majorBidi" w:cstheme="majorBidi"/>
          <w:sz w:val="30"/>
          <w:szCs w:val="30"/>
          <w:cs/>
        </w:rPr>
        <w:t>หรือ</w:t>
      </w:r>
      <w:r w:rsidRPr="007766A8">
        <w:rPr>
          <w:rFonts w:ascii="Angsana New" w:hAnsi="Angsana New"/>
          <w:sz w:val="30"/>
          <w:szCs w:val="30"/>
          <w:cs/>
        </w:rPr>
        <w:t>กิจการที่เกี่ยวข้องกัน ณ วันที่</w:t>
      </w:r>
      <w:r w:rsidRPr="007766A8">
        <w:rPr>
          <w:rFonts w:ascii="Angsana New" w:hAnsi="Angsana New"/>
          <w:sz w:val="30"/>
          <w:szCs w:val="30"/>
        </w:rPr>
        <w:t xml:space="preserve"> 31 </w:t>
      </w:r>
      <w:r w:rsidRPr="007766A8">
        <w:rPr>
          <w:rFonts w:ascii="Angsana New" w:hAnsi="Angsana New"/>
          <w:sz w:val="30"/>
          <w:szCs w:val="30"/>
          <w:cs/>
        </w:rPr>
        <w:t>ธันวาคม มีดังนี้</w:t>
      </w:r>
    </w:p>
    <w:p w:rsidR="00AD44DF" w:rsidRDefault="00AD44DF" w:rsidP="003D30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630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558" w:type="dxa"/>
        <w:tblLook w:val="01E0" w:firstRow="1" w:lastRow="1" w:firstColumn="1" w:lastColumn="1" w:noHBand="0" w:noVBand="0"/>
      </w:tblPr>
      <w:tblGrid>
        <w:gridCol w:w="4050"/>
        <w:gridCol w:w="990"/>
        <w:gridCol w:w="270"/>
        <w:gridCol w:w="990"/>
        <w:gridCol w:w="246"/>
        <w:gridCol w:w="1194"/>
        <w:gridCol w:w="232"/>
        <w:gridCol w:w="1208"/>
      </w:tblGrid>
      <w:tr w:rsidR="000538D9" w:rsidTr="0074442F">
        <w:trPr>
          <w:tblHeader/>
        </w:trPr>
        <w:tc>
          <w:tcPr>
            <w:tcW w:w="4050" w:type="dxa"/>
          </w:tcPr>
          <w:p w:rsidR="000538D9" w:rsidRPr="007766A8" w:rsidRDefault="000538D9" w:rsidP="0005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:rsidR="000538D9" w:rsidRPr="00702C54" w:rsidRDefault="000538D9" w:rsidP="0005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6" w:type="dxa"/>
          </w:tcPr>
          <w:p w:rsidR="000538D9" w:rsidRPr="007766A8" w:rsidRDefault="000538D9" w:rsidP="0005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34" w:type="dxa"/>
            <w:gridSpan w:val="3"/>
          </w:tcPr>
          <w:p w:rsidR="000538D9" w:rsidRDefault="000538D9" w:rsidP="0005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66A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0296A" w:rsidRPr="0082171F" w:rsidTr="0074442F">
        <w:trPr>
          <w:tblHeader/>
        </w:trPr>
        <w:tc>
          <w:tcPr>
            <w:tcW w:w="4050" w:type="dxa"/>
          </w:tcPr>
          <w:p w:rsidR="000538D9" w:rsidRPr="007766A8" w:rsidRDefault="000538D9" w:rsidP="0005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:rsidR="000538D9" w:rsidRPr="00702C54" w:rsidRDefault="000538D9" w:rsidP="000538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:rsidR="000538D9" w:rsidRPr="00702C54" w:rsidRDefault="000538D9" w:rsidP="000538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:rsidR="000538D9" w:rsidRPr="00702C54" w:rsidRDefault="000538D9" w:rsidP="000538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</w:tcPr>
          <w:p w:rsidR="000538D9" w:rsidRDefault="000538D9" w:rsidP="0005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4" w:type="dxa"/>
          </w:tcPr>
          <w:p w:rsidR="000538D9" w:rsidRPr="0082171F" w:rsidRDefault="000538D9" w:rsidP="0005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32" w:type="dxa"/>
          </w:tcPr>
          <w:p w:rsidR="000538D9" w:rsidRPr="0082171F" w:rsidRDefault="000538D9" w:rsidP="0005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8" w:type="dxa"/>
          </w:tcPr>
          <w:p w:rsidR="000538D9" w:rsidRPr="0082171F" w:rsidRDefault="000538D9" w:rsidP="0005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0538D9" w:rsidRPr="007766A8" w:rsidTr="0074442F">
        <w:trPr>
          <w:tblHeader/>
        </w:trPr>
        <w:tc>
          <w:tcPr>
            <w:tcW w:w="4050" w:type="dxa"/>
          </w:tcPr>
          <w:p w:rsidR="000538D9" w:rsidRPr="007766A8" w:rsidRDefault="000538D9" w:rsidP="0005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:rsidR="000538D9" w:rsidRPr="00702C54" w:rsidRDefault="000538D9" w:rsidP="0005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6" w:type="dxa"/>
          </w:tcPr>
          <w:p w:rsidR="000538D9" w:rsidRPr="007766A8" w:rsidRDefault="000538D9" w:rsidP="0005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34" w:type="dxa"/>
            <w:gridSpan w:val="3"/>
          </w:tcPr>
          <w:p w:rsidR="000538D9" w:rsidRPr="007766A8" w:rsidRDefault="000538D9" w:rsidP="0005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766A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0296A" w:rsidRPr="007766A8" w:rsidTr="004B024A">
        <w:tc>
          <w:tcPr>
            <w:tcW w:w="4050" w:type="dxa"/>
          </w:tcPr>
          <w:p w:rsidR="000538D9" w:rsidRPr="007766A8" w:rsidRDefault="000538D9" w:rsidP="0005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ลูกหนี้อื่น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- </w:t>
            </w:r>
            <w:r w:rsidRPr="007766A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</w:tcPr>
          <w:p w:rsidR="000538D9" w:rsidRPr="00E0296A" w:rsidRDefault="000538D9" w:rsidP="00E02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538D9" w:rsidRPr="007766A8" w:rsidRDefault="000538D9" w:rsidP="0005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:rsidR="000538D9" w:rsidRPr="00E0296A" w:rsidRDefault="000538D9" w:rsidP="00E02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</w:tcPr>
          <w:p w:rsidR="000538D9" w:rsidRPr="007766A8" w:rsidRDefault="000538D9" w:rsidP="0005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</w:tcPr>
          <w:p w:rsidR="000538D9" w:rsidRPr="007766A8" w:rsidRDefault="000538D9" w:rsidP="0005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2" w:type="dxa"/>
          </w:tcPr>
          <w:p w:rsidR="000538D9" w:rsidRPr="007766A8" w:rsidRDefault="000538D9" w:rsidP="0005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8" w:type="dxa"/>
          </w:tcPr>
          <w:p w:rsidR="000538D9" w:rsidRPr="007766A8" w:rsidRDefault="000538D9" w:rsidP="0005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0296A" w:rsidRPr="00447C43" w:rsidTr="004B024A">
        <w:trPr>
          <w:trHeight w:val="80"/>
        </w:trPr>
        <w:tc>
          <w:tcPr>
            <w:tcW w:w="4050" w:type="dxa"/>
          </w:tcPr>
          <w:p w:rsidR="000538D9" w:rsidRPr="007766A8" w:rsidRDefault="000538D9" w:rsidP="0005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A32B2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พฤกษา </w:t>
            </w:r>
            <w:proofErr w:type="spellStart"/>
            <w:r w:rsidRPr="00BA32B2">
              <w:rPr>
                <w:rFonts w:ascii="Angsana New" w:hAnsi="Angsana New" w:hint="cs"/>
                <w:sz w:val="30"/>
                <w:szCs w:val="30"/>
                <w:cs/>
              </w:rPr>
              <w:t>เรียลเอสเตท</w:t>
            </w:r>
            <w:proofErr w:type="spellEnd"/>
            <w:r w:rsidRPr="00BA32B2"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 (มหาชน)</w:t>
            </w:r>
          </w:p>
        </w:tc>
        <w:tc>
          <w:tcPr>
            <w:tcW w:w="990" w:type="dxa"/>
          </w:tcPr>
          <w:p w:rsidR="000538D9" w:rsidRPr="00E0296A" w:rsidRDefault="000538D9" w:rsidP="00E02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538D9" w:rsidRDefault="000538D9" w:rsidP="0005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:rsidR="000538D9" w:rsidRPr="00E0296A" w:rsidRDefault="000538D9" w:rsidP="00E02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</w:tcPr>
          <w:p w:rsidR="000538D9" w:rsidRDefault="000538D9" w:rsidP="0005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  <w:tcBorders>
              <w:bottom w:val="double" w:sz="4" w:space="0" w:color="auto"/>
            </w:tcBorders>
          </w:tcPr>
          <w:p w:rsidR="000538D9" w:rsidRPr="004D53A6" w:rsidRDefault="000538D9" w:rsidP="0005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106</w:t>
            </w:r>
            <w:r w:rsidRPr="004D53A6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98</w:t>
            </w:r>
          </w:p>
        </w:tc>
        <w:tc>
          <w:tcPr>
            <w:tcW w:w="232" w:type="dxa"/>
          </w:tcPr>
          <w:p w:rsidR="000538D9" w:rsidRPr="004D53A6" w:rsidRDefault="000538D9" w:rsidP="0005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8" w:type="dxa"/>
            <w:tcBorders>
              <w:bottom w:val="double" w:sz="4" w:space="0" w:color="auto"/>
            </w:tcBorders>
          </w:tcPr>
          <w:p w:rsidR="000538D9" w:rsidRPr="004D53A6" w:rsidRDefault="000538D9" w:rsidP="0005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53A6">
              <w:rPr>
                <w:rFonts w:ascii="Angsana New" w:hAnsi="Angsana New"/>
                <w:b/>
                <w:bCs/>
                <w:sz w:val="30"/>
                <w:szCs w:val="30"/>
              </w:rPr>
              <w:t>37.21</w:t>
            </w:r>
          </w:p>
        </w:tc>
      </w:tr>
      <w:tr w:rsidR="00E0296A" w:rsidRPr="00447C43" w:rsidTr="004B024A">
        <w:trPr>
          <w:trHeight w:val="80"/>
        </w:trPr>
        <w:tc>
          <w:tcPr>
            <w:tcW w:w="4050" w:type="dxa"/>
          </w:tcPr>
          <w:p w:rsidR="000538D9" w:rsidRPr="00BA32B2" w:rsidRDefault="000538D9" w:rsidP="0005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0538D9" w:rsidRDefault="000538D9" w:rsidP="00E02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538D9" w:rsidRDefault="000538D9" w:rsidP="0005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0538D9" w:rsidRDefault="000538D9" w:rsidP="00E02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</w:tcPr>
          <w:p w:rsidR="000538D9" w:rsidRDefault="000538D9" w:rsidP="0005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4" w:type="dxa"/>
            <w:tcBorders>
              <w:top w:val="double" w:sz="4" w:space="0" w:color="auto"/>
            </w:tcBorders>
          </w:tcPr>
          <w:p w:rsidR="000538D9" w:rsidRDefault="000538D9" w:rsidP="0005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2" w:type="dxa"/>
          </w:tcPr>
          <w:p w:rsidR="000538D9" w:rsidRPr="007766A8" w:rsidRDefault="000538D9" w:rsidP="0005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8" w:type="dxa"/>
            <w:tcBorders>
              <w:top w:val="double" w:sz="4" w:space="0" w:color="auto"/>
            </w:tcBorders>
          </w:tcPr>
          <w:p w:rsidR="000538D9" w:rsidRDefault="000538D9" w:rsidP="0005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F154A" w:rsidTr="005F154A">
        <w:trPr>
          <w:tblHeader/>
        </w:trPr>
        <w:tc>
          <w:tcPr>
            <w:tcW w:w="4050" w:type="dxa"/>
          </w:tcPr>
          <w:p w:rsidR="005F154A" w:rsidRPr="007766A8" w:rsidRDefault="005F154A" w:rsidP="005F1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:rsidR="005F154A" w:rsidRPr="00702C54" w:rsidRDefault="005F154A" w:rsidP="005F1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02C5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46" w:type="dxa"/>
          </w:tcPr>
          <w:p w:rsidR="005F154A" w:rsidRPr="007766A8" w:rsidRDefault="005F154A" w:rsidP="005F1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34" w:type="dxa"/>
            <w:gridSpan w:val="3"/>
          </w:tcPr>
          <w:p w:rsidR="005F154A" w:rsidRDefault="005F154A" w:rsidP="005F1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66A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F154A" w:rsidRPr="0082171F" w:rsidTr="005F154A">
        <w:trPr>
          <w:tblHeader/>
        </w:trPr>
        <w:tc>
          <w:tcPr>
            <w:tcW w:w="4050" w:type="dxa"/>
          </w:tcPr>
          <w:p w:rsidR="005F154A" w:rsidRPr="007766A8" w:rsidRDefault="005F154A" w:rsidP="005F1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:rsidR="005F154A" w:rsidRPr="00702C54" w:rsidRDefault="005F154A" w:rsidP="005F15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02C54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  <w:vAlign w:val="center"/>
          </w:tcPr>
          <w:p w:rsidR="005F154A" w:rsidRPr="00702C54" w:rsidRDefault="005F154A" w:rsidP="005F15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:rsidR="005F154A" w:rsidRPr="00702C54" w:rsidRDefault="005F154A" w:rsidP="005F15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02C54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46" w:type="dxa"/>
          </w:tcPr>
          <w:p w:rsidR="005F154A" w:rsidRDefault="005F154A" w:rsidP="005F1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4" w:type="dxa"/>
          </w:tcPr>
          <w:p w:rsidR="005F154A" w:rsidRPr="0082171F" w:rsidRDefault="005F154A" w:rsidP="005F1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32" w:type="dxa"/>
          </w:tcPr>
          <w:p w:rsidR="005F154A" w:rsidRPr="0082171F" w:rsidRDefault="005F154A" w:rsidP="005F1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8" w:type="dxa"/>
          </w:tcPr>
          <w:p w:rsidR="005F154A" w:rsidRPr="0082171F" w:rsidRDefault="005F154A" w:rsidP="005F1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5F154A" w:rsidRPr="007766A8" w:rsidTr="005F154A">
        <w:trPr>
          <w:tblHeader/>
        </w:trPr>
        <w:tc>
          <w:tcPr>
            <w:tcW w:w="4050" w:type="dxa"/>
          </w:tcPr>
          <w:p w:rsidR="005F154A" w:rsidRPr="007766A8" w:rsidRDefault="005F154A" w:rsidP="005F1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:rsidR="005F154A" w:rsidRPr="00702C54" w:rsidRDefault="005F154A" w:rsidP="005F1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02C5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46" w:type="dxa"/>
          </w:tcPr>
          <w:p w:rsidR="005F154A" w:rsidRPr="007766A8" w:rsidRDefault="005F154A" w:rsidP="005F1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34" w:type="dxa"/>
            <w:gridSpan w:val="3"/>
          </w:tcPr>
          <w:p w:rsidR="005F154A" w:rsidRPr="007766A8" w:rsidRDefault="005F154A" w:rsidP="005F1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766A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0296A" w:rsidRPr="00447C43" w:rsidTr="004B024A">
        <w:trPr>
          <w:trHeight w:val="80"/>
        </w:trPr>
        <w:tc>
          <w:tcPr>
            <w:tcW w:w="4050" w:type="dxa"/>
          </w:tcPr>
          <w:p w:rsidR="000538D9" w:rsidRPr="007766A8" w:rsidRDefault="000538D9" w:rsidP="0005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766A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- </w:t>
            </w:r>
            <w:r w:rsidRPr="007766A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</w:tcPr>
          <w:p w:rsidR="000538D9" w:rsidRPr="00E0296A" w:rsidRDefault="000538D9" w:rsidP="00E02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538D9" w:rsidRPr="007766A8" w:rsidRDefault="000538D9" w:rsidP="0005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:rsidR="000538D9" w:rsidRPr="00E0296A" w:rsidRDefault="000538D9" w:rsidP="00E02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</w:tcPr>
          <w:p w:rsidR="000538D9" w:rsidRPr="007766A8" w:rsidRDefault="000538D9" w:rsidP="0005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</w:tcPr>
          <w:p w:rsidR="000538D9" w:rsidRPr="007766A8" w:rsidRDefault="000538D9" w:rsidP="0005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2" w:type="dxa"/>
          </w:tcPr>
          <w:p w:rsidR="000538D9" w:rsidRPr="007766A8" w:rsidRDefault="000538D9" w:rsidP="0005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8" w:type="dxa"/>
          </w:tcPr>
          <w:p w:rsidR="000538D9" w:rsidRPr="007766A8" w:rsidRDefault="000538D9" w:rsidP="0005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0296A" w:rsidRPr="00447C43" w:rsidTr="004B024A">
        <w:trPr>
          <w:trHeight w:val="80"/>
        </w:trPr>
        <w:tc>
          <w:tcPr>
            <w:tcW w:w="4050" w:type="dxa"/>
          </w:tcPr>
          <w:p w:rsidR="000538D9" w:rsidRPr="007766A8" w:rsidRDefault="000538D9" w:rsidP="0005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A32B2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พฤกษา </w:t>
            </w:r>
            <w:proofErr w:type="spellStart"/>
            <w:r w:rsidRPr="00BA32B2">
              <w:rPr>
                <w:rFonts w:ascii="Angsana New" w:hAnsi="Angsana New" w:hint="cs"/>
                <w:sz w:val="30"/>
                <w:szCs w:val="30"/>
                <w:cs/>
              </w:rPr>
              <w:t>เรียลเอสเตท</w:t>
            </w:r>
            <w:proofErr w:type="spellEnd"/>
            <w:r w:rsidRPr="00BA32B2"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 (มหาชน)</w:t>
            </w:r>
          </w:p>
        </w:tc>
        <w:tc>
          <w:tcPr>
            <w:tcW w:w="990" w:type="dxa"/>
          </w:tcPr>
          <w:p w:rsidR="000538D9" w:rsidRDefault="00E0296A" w:rsidP="00E02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4.2</w:t>
            </w:r>
          </w:p>
        </w:tc>
        <w:tc>
          <w:tcPr>
            <w:tcW w:w="270" w:type="dxa"/>
          </w:tcPr>
          <w:p w:rsidR="000538D9" w:rsidRDefault="000538D9" w:rsidP="0005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0538D9" w:rsidRDefault="00D06960" w:rsidP="00E02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4.2</w:t>
            </w:r>
          </w:p>
        </w:tc>
        <w:tc>
          <w:tcPr>
            <w:tcW w:w="246" w:type="dxa"/>
          </w:tcPr>
          <w:p w:rsidR="000538D9" w:rsidRDefault="000538D9" w:rsidP="0005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4" w:type="dxa"/>
          </w:tcPr>
          <w:p w:rsidR="000538D9" w:rsidRPr="00447C43" w:rsidRDefault="000538D9" w:rsidP="0005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Pr="00AD44DF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300</w:t>
            </w:r>
            <w:r w:rsidRPr="00AD44DF">
              <w:rPr>
                <w:rFonts w:ascii="Angsana New" w:hAnsi="Angsana New"/>
                <w:sz w:val="30"/>
                <w:szCs w:val="30"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05</w:t>
            </w:r>
          </w:p>
        </w:tc>
        <w:tc>
          <w:tcPr>
            <w:tcW w:w="232" w:type="dxa"/>
          </w:tcPr>
          <w:p w:rsidR="000538D9" w:rsidRPr="007766A8" w:rsidRDefault="000538D9" w:rsidP="0005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  <w:tab w:val="decimal" w:pos="13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8" w:type="dxa"/>
          </w:tcPr>
          <w:p w:rsidR="000538D9" w:rsidRPr="00447C43" w:rsidRDefault="000538D9" w:rsidP="0005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D44DF">
              <w:rPr>
                <w:rFonts w:ascii="Angsana New" w:hAnsi="Angsana New"/>
                <w:sz w:val="30"/>
                <w:szCs w:val="30"/>
              </w:rPr>
              <w:t>1,458.24</w:t>
            </w:r>
          </w:p>
        </w:tc>
      </w:tr>
      <w:tr w:rsidR="00E0296A" w:rsidRPr="00447C43" w:rsidTr="004B024A">
        <w:trPr>
          <w:trHeight w:val="80"/>
        </w:trPr>
        <w:tc>
          <w:tcPr>
            <w:tcW w:w="4050" w:type="dxa"/>
          </w:tcPr>
          <w:p w:rsidR="000538D9" w:rsidRPr="00C53B82" w:rsidRDefault="000538D9" w:rsidP="0005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โรงพยาบาลวิมุต โฮ</w:t>
            </w:r>
            <w:proofErr w:type="spellStart"/>
            <w:r>
              <w:rPr>
                <w:rFonts w:ascii="Angsana New" w:hAnsi="Angsana New" w:hint="cs"/>
                <w:sz w:val="30"/>
                <w:szCs w:val="30"/>
                <w:cs/>
              </w:rPr>
              <w:t>ลดิ้ง</w:t>
            </w:r>
            <w:proofErr w:type="spellEnd"/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990" w:type="dxa"/>
          </w:tcPr>
          <w:p w:rsidR="000538D9" w:rsidRDefault="00D06960" w:rsidP="00E02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4.2</w:t>
            </w:r>
          </w:p>
        </w:tc>
        <w:tc>
          <w:tcPr>
            <w:tcW w:w="270" w:type="dxa"/>
          </w:tcPr>
          <w:p w:rsidR="000538D9" w:rsidRDefault="000538D9" w:rsidP="0005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0538D9" w:rsidRDefault="00D06960" w:rsidP="00E02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4.2</w:t>
            </w:r>
          </w:p>
        </w:tc>
        <w:tc>
          <w:tcPr>
            <w:tcW w:w="246" w:type="dxa"/>
          </w:tcPr>
          <w:p w:rsidR="000538D9" w:rsidRDefault="000538D9" w:rsidP="0005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</w:tcPr>
          <w:p w:rsidR="000538D9" w:rsidRPr="00C53B82" w:rsidRDefault="000538D9" w:rsidP="0005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30"/>
                <w:szCs w:val="30"/>
              </w:rPr>
              <w:t>350</w:t>
            </w:r>
            <w:r w:rsidRPr="00AD44DF">
              <w:rPr>
                <w:rFonts w:ascii="Angsana New" w:hAnsi="Angsana New"/>
                <w:sz w:val="30"/>
                <w:szCs w:val="30"/>
              </w:rPr>
              <w:t>.0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32" w:type="dxa"/>
          </w:tcPr>
          <w:p w:rsidR="000538D9" w:rsidRPr="007766A8" w:rsidRDefault="000538D9" w:rsidP="0005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8" w:type="dxa"/>
            <w:tcBorders>
              <w:bottom w:val="single" w:sz="4" w:space="0" w:color="auto"/>
            </w:tcBorders>
          </w:tcPr>
          <w:p w:rsidR="000538D9" w:rsidRPr="00C53B82" w:rsidRDefault="000538D9" w:rsidP="0005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AD44DF">
              <w:rPr>
                <w:rFonts w:ascii="Angsana New" w:hAnsi="Angsana New"/>
                <w:sz w:val="30"/>
                <w:szCs w:val="30"/>
              </w:rPr>
              <w:t>10.0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  <w:tr w:rsidR="00E0296A" w:rsidRPr="00447C43" w:rsidTr="004B024A">
        <w:trPr>
          <w:trHeight w:val="80"/>
        </w:trPr>
        <w:tc>
          <w:tcPr>
            <w:tcW w:w="4050" w:type="dxa"/>
          </w:tcPr>
          <w:p w:rsidR="000538D9" w:rsidRPr="00BA32B2" w:rsidRDefault="000538D9" w:rsidP="0005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0538D9" w:rsidRPr="00E0296A" w:rsidRDefault="000538D9" w:rsidP="00E02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538D9" w:rsidRDefault="000538D9" w:rsidP="0005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:rsidR="000538D9" w:rsidRPr="00E0296A" w:rsidRDefault="000538D9" w:rsidP="00E02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</w:tcPr>
          <w:p w:rsidR="000538D9" w:rsidRDefault="000538D9" w:rsidP="0005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single" w:sz="4" w:space="0" w:color="auto"/>
            </w:tcBorders>
          </w:tcPr>
          <w:p w:rsidR="000538D9" w:rsidRPr="00AD44DF" w:rsidRDefault="000538D9" w:rsidP="0005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Pr="00AD44D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650</w:t>
            </w:r>
            <w:r w:rsidRPr="00AD44DF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05</w:t>
            </w:r>
          </w:p>
        </w:tc>
        <w:tc>
          <w:tcPr>
            <w:tcW w:w="232" w:type="dxa"/>
          </w:tcPr>
          <w:p w:rsidR="000538D9" w:rsidRPr="00AD44DF" w:rsidRDefault="000538D9" w:rsidP="0005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single" w:sz="4" w:space="0" w:color="auto"/>
            </w:tcBorders>
          </w:tcPr>
          <w:p w:rsidR="000538D9" w:rsidRPr="00AD44DF" w:rsidRDefault="000538D9" w:rsidP="0005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D44DF">
              <w:rPr>
                <w:rFonts w:ascii="Angsana New" w:hAnsi="Angsana New"/>
                <w:b/>
                <w:bCs/>
                <w:sz w:val="30"/>
                <w:szCs w:val="30"/>
              </w:rPr>
              <w:t>1,468.24</w:t>
            </w:r>
          </w:p>
        </w:tc>
      </w:tr>
      <w:tr w:rsidR="00E0296A" w:rsidRPr="00447C43" w:rsidTr="004B024A">
        <w:trPr>
          <w:trHeight w:val="80"/>
        </w:trPr>
        <w:tc>
          <w:tcPr>
            <w:tcW w:w="4050" w:type="dxa"/>
          </w:tcPr>
          <w:p w:rsidR="000538D9" w:rsidRPr="00BA32B2" w:rsidRDefault="000538D9" w:rsidP="0005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70B9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ดอกเบี้ยค้างรับ</w:t>
            </w:r>
            <w:r w:rsidRPr="00A70B9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-</w:t>
            </w:r>
            <w:r w:rsidRPr="00A70B9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บริษัทย่อย</w:t>
            </w:r>
          </w:p>
        </w:tc>
        <w:tc>
          <w:tcPr>
            <w:tcW w:w="990" w:type="dxa"/>
          </w:tcPr>
          <w:p w:rsidR="000538D9" w:rsidRPr="00E0296A" w:rsidRDefault="000538D9" w:rsidP="00E02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538D9" w:rsidRPr="00AD44DF" w:rsidRDefault="000538D9" w:rsidP="0005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:rsidR="000538D9" w:rsidRPr="00E0296A" w:rsidRDefault="000538D9" w:rsidP="00E02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</w:tcPr>
          <w:p w:rsidR="000538D9" w:rsidRPr="00AD44DF" w:rsidRDefault="000538D9" w:rsidP="0005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</w:tcPr>
          <w:p w:rsidR="000538D9" w:rsidRPr="00AD44DF" w:rsidRDefault="000538D9" w:rsidP="0005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2" w:type="dxa"/>
          </w:tcPr>
          <w:p w:rsidR="000538D9" w:rsidRPr="00AD44DF" w:rsidRDefault="000538D9" w:rsidP="0005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8" w:type="dxa"/>
          </w:tcPr>
          <w:p w:rsidR="000538D9" w:rsidRPr="00AD44DF" w:rsidRDefault="000538D9" w:rsidP="0005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0296A" w:rsidRPr="00447C43" w:rsidTr="004B024A">
        <w:trPr>
          <w:trHeight w:val="80"/>
        </w:trPr>
        <w:tc>
          <w:tcPr>
            <w:tcW w:w="4050" w:type="dxa"/>
          </w:tcPr>
          <w:p w:rsidR="000538D9" w:rsidRPr="00A70B9F" w:rsidRDefault="000538D9" w:rsidP="0005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70B9F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พฤกษา </w:t>
            </w:r>
            <w:proofErr w:type="spellStart"/>
            <w:r w:rsidRPr="00A70B9F">
              <w:rPr>
                <w:rFonts w:ascii="Angsana New" w:hAnsi="Angsana New" w:hint="cs"/>
                <w:sz w:val="30"/>
                <w:szCs w:val="30"/>
                <w:cs/>
              </w:rPr>
              <w:t>เรียลเอสเตท</w:t>
            </w:r>
            <w:proofErr w:type="spellEnd"/>
            <w:r w:rsidRPr="00A70B9F"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 (มหาชน)</w:t>
            </w:r>
          </w:p>
        </w:tc>
        <w:tc>
          <w:tcPr>
            <w:tcW w:w="990" w:type="dxa"/>
          </w:tcPr>
          <w:p w:rsidR="000538D9" w:rsidRDefault="000538D9" w:rsidP="00E02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538D9" w:rsidRDefault="000538D9" w:rsidP="0005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0538D9" w:rsidRDefault="000538D9" w:rsidP="00E02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</w:tcPr>
          <w:p w:rsidR="000538D9" w:rsidRDefault="000538D9" w:rsidP="0005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4" w:type="dxa"/>
          </w:tcPr>
          <w:p w:rsidR="000538D9" w:rsidRPr="00A70B9F" w:rsidRDefault="000538D9" w:rsidP="0005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Pr="00A70B9F">
              <w:rPr>
                <w:rFonts w:ascii="Angsana New" w:hAnsi="Angsana New"/>
                <w:sz w:val="30"/>
                <w:szCs w:val="30"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29</w:t>
            </w:r>
          </w:p>
        </w:tc>
        <w:tc>
          <w:tcPr>
            <w:tcW w:w="232" w:type="dxa"/>
          </w:tcPr>
          <w:p w:rsidR="000538D9" w:rsidRPr="00AD44DF" w:rsidRDefault="000538D9" w:rsidP="0005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8" w:type="dxa"/>
          </w:tcPr>
          <w:p w:rsidR="000538D9" w:rsidRPr="00A70B9F" w:rsidRDefault="000538D9" w:rsidP="0005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70B9F">
              <w:rPr>
                <w:rFonts w:ascii="Angsana New" w:hAnsi="Angsana New"/>
                <w:sz w:val="30"/>
                <w:szCs w:val="30"/>
              </w:rPr>
              <w:t>13.92</w:t>
            </w:r>
          </w:p>
        </w:tc>
      </w:tr>
      <w:tr w:rsidR="00E0296A" w:rsidRPr="00447C43" w:rsidTr="004B024A">
        <w:trPr>
          <w:trHeight w:val="80"/>
        </w:trPr>
        <w:tc>
          <w:tcPr>
            <w:tcW w:w="4050" w:type="dxa"/>
          </w:tcPr>
          <w:p w:rsidR="000538D9" w:rsidRPr="00A70B9F" w:rsidRDefault="000538D9" w:rsidP="0005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โรงพยาบาลวิมุต โฮ</w:t>
            </w:r>
            <w:proofErr w:type="spellStart"/>
            <w:r>
              <w:rPr>
                <w:rFonts w:ascii="Angsana New" w:hAnsi="Angsana New" w:hint="cs"/>
                <w:sz w:val="30"/>
                <w:szCs w:val="30"/>
                <w:cs/>
              </w:rPr>
              <w:t>ลดิ้ง</w:t>
            </w:r>
            <w:proofErr w:type="spellEnd"/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990" w:type="dxa"/>
          </w:tcPr>
          <w:p w:rsidR="000538D9" w:rsidRDefault="000538D9" w:rsidP="00E02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538D9" w:rsidRDefault="000538D9" w:rsidP="0005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0538D9" w:rsidRDefault="000538D9" w:rsidP="00E02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</w:tcPr>
          <w:p w:rsidR="000538D9" w:rsidRDefault="000538D9" w:rsidP="0005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</w:tcPr>
          <w:p w:rsidR="000538D9" w:rsidRPr="001F170C" w:rsidRDefault="000538D9" w:rsidP="0005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  <w:r w:rsidRPr="001F170C">
              <w:rPr>
                <w:rFonts w:ascii="Angsana New" w:hAnsi="Angsana New"/>
                <w:sz w:val="30"/>
                <w:szCs w:val="30"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19</w:t>
            </w:r>
          </w:p>
        </w:tc>
        <w:tc>
          <w:tcPr>
            <w:tcW w:w="232" w:type="dxa"/>
          </w:tcPr>
          <w:p w:rsidR="000538D9" w:rsidRPr="00AD44DF" w:rsidRDefault="000538D9" w:rsidP="0005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8" w:type="dxa"/>
            <w:tcBorders>
              <w:bottom w:val="single" w:sz="4" w:space="0" w:color="auto"/>
            </w:tcBorders>
          </w:tcPr>
          <w:p w:rsidR="000538D9" w:rsidRPr="001F170C" w:rsidRDefault="000538D9" w:rsidP="0005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F170C">
              <w:rPr>
                <w:rFonts w:ascii="Angsana New" w:hAnsi="Angsana New"/>
                <w:sz w:val="30"/>
                <w:szCs w:val="30"/>
              </w:rPr>
              <w:t>0.06</w:t>
            </w:r>
          </w:p>
        </w:tc>
      </w:tr>
      <w:tr w:rsidR="00E0296A" w:rsidRPr="00447C43" w:rsidTr="004B024A">
        <w:trPr>
          <w:trHeight w:val="80"/>
        </w:trPr>
        <w:tc>
          <w:tcPr>
            <w:tcW w:w="4050" w:type="dxa"/>
          </w:tcPr>
          <w:p w:rsidR="000538D9" w:rsidRPr="00A70B9F" w:rsidRDefault="000538D9" w:rsidP="0005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0538D9" w:rsidRPr="00E0296A" w:rsidRDefault="000538D9" w:rsidP="00E02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538D9" w:rsidRDefault="000538D9" w:rsidP="0005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:rsidR="000538D9" w:rsidRPr="00E0296A" w:rsidRDefault="000538D9" w:rsidP="00E02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</w:tcPr>
          <w:p w:rsidR="000538D9" w:rsidRDefault="000538D9" w:rsidP="0005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single" w:sz="4" w:space="0" w:color="auto"/>
            </w:tcBorders>
          </w:tcPr>
          <w:p w:rsidR="000538D9" w:rsidRPr="00AD44DF" w:rsidRDefault="000538D9" w:rsidP="0005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Pr="00AD44DF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48</w:t>
            </w:r>
          </w:p>
        </w:tc>
        <w:tc>
          <w:tcPr>
            <w:tcW w:w="232" w:type="dxa"/>
          </w:tcPr>
          <w:p w:rsidR="000538D9" w:rsidRPr="00AD44DF" w:rsidRDefault="000538D9" w:rsidP="0005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single" w:sz="4" w:space="0" w:color="auto"/>
            </w:tcBorders>
          </w:tcPr>
          <w:p w:rsidR="000538D9" w:rsidRPr="00AD44DF" w:rsidRDefault="000538D9" w:rsidP="0005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D44DF">
              <w:rPr>
                <w:rFonts w:ascii="Angsana New" w:hAnsi="Angsana New"/>
                <w:b/>
                <w:bCs/>
                <w:sz w:val="30"/>
                <w:szCs w:val="30"/>
              </w:rPr>
              <w:t>13.98</w:t>
            </w:r>
          </w:p>
        </w:tc>
      </w:tr>
      <w:tr w:rsidR="00D5445C" w:rsidRPr="00447C43" w:rsidTr="0074442F">
        <w:trPr>
          <w:trHeight w:val="80"/>
        </w:trPr>
        <w:tc>
          <w:tcPr>
            <w:tcW w:w="5040" w:type="dxa"/>
            <w:gridSpan w:val="2"/>
          </w:tcPr>
          <w:p w:rsidR="00D5445C" w:rsidRPr="00D5445C" w:rsidRDefault="00D5445C" w:rsidP="00D5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70B9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รวมเงินให้กู้ยืมระยะสั้นและดอกเบี้ยค้างรับ</w:t>
            </w:r>
            <w:r w:rsidRPr="00A70B9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-</w:t>
            </w:r>
            <w:r w:rsidRPr="00A70B9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270" w:type="dxa"/>
          </w:tcPr>
          <w:p w:rsidR="00D5445C" w:rsidRDefault="00D5445C" w:rsidP="0005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:rsidR="00D5445C" w:rsidRPr="00E0296A" w:rsidRDefault="00D5445C" w:rsidP="00E02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</w:tcPr>
          <w:p w:rsidR="00D5445C" w:rsidRDefault="00D5445C" w:rsidP="0005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double" w:sz="4" w:space="0" w:color="auto"/>
            </w:tcBorders>
          </w:tcPr>
          <w:p w:rsidR="00D5445C" w:rsidRPr="00A70B9F" w:rsidRDefault="00D5445C" w:rsidP="0005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Pr="00A70B9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659</w:t>
            </w:r>
            <w:r w:rsidRPr="00A70B9F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53</w:t>
            </w:r>
          </w:p>
        </w:tc>
        <w:tc>
          <w:tcPr>
            <w:tcW w:w="232" w:type="dxa"/>
          </w:tcPr>
          <w:p w:rsidR="00D5445C" w:rsidRPr="00A70B9F" w:rsidRDefault="00D5445C" w:rsidP="0005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</w:tcPr>
          <w:p w:rsidR="00D5445C" w:rsidRPr="00A70B9F" w:rsidRDefault="00D5445C" w:rsidP="0005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70B9F">
              <w:rPr>
                <w:rFonts w:ascii="Angsana New" w:hAnsi="Angsana New"/>
                <w:b/>
                <w:bCs/>
                <w:sz w:val="30"/>
                <w:szCs w:val="30"/>
              </w:rPr>
              <w:t>1,4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Pr="00A70B9F">
              <w:rPr>
                <w:rFonts w:ascii="Angsana New" w:hAnsi="Angsana New"/>
                <w:b/>
                <w:bCs/>
                <w:sz w:val="30"/>
                <w:szCs w:val="30"/>
              </w:rPr>
              <w:t>2.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22</w:t>
            </w:r>
          </w:p>
        </w:tc>
      </w:tr>
    </w:tbl>
    <w:p w:rsidR="00D3401B" w:rsidRDefault="00D3401B" w:rsidP="003D30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630"/>
        <w:rPr>
          <w:rFonts w:ascii="Angsana New" w:hAnsi="Angsana New"/>
          <w:sz w:val="30"/>
          <w:szCs w:val="30"/>
        </w:rPr>
      </w:pPr>
    </w:p>
    <w:p w:rsidR="00FF01D7" w:rsidRPr="007766A8" w:rsidRDefault="00FF01D7" w:rsidP="003D30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630"/>
        <w:rPr>
          <w:rFonts w:ascii="Angsana New" w:hAnsi="Angsana New"/>
          <w:sz w:val="30"/>
          <w:szCs w:val="30"/>
        </w:rPr>
      </w:pPr>
      <w:r w:rsidRPr="007766A8">
        <w:rPr>
          <w:rFonts w:ascii="Angsana New" w:hAnsi="Angsana New"/>
          <w:sz w:val="30"/>
          <w:szCs w:val="30"/>
          <w:cs/>
        </w:rPr>
        <w:t xml:space="preserve">รายการเคลื่อนไหวของเงินให้กู้ยืมระยะสั้นแก่บริษัทย่อยสำหรับแต่ละปีสิ้นสุดวันที่ </w:t>
      </w:r>
      <w:r w:rsidRPr="007766A8">
        <w:rPr>
          <w:rFonts w:ascii="Angsana New" w:hAnsi="Angsana New"/>
          <w:sz w:val="30"/>
          <w:szCs w:val="30"/>
        </w:rPr>
        <w:t>31</w:t>
      </w:r>
      <w:r w:rsidRPr="007766A8">
        <w:rPr>
          <w:rFonts w:ascii="Angsana New" w:hAnsi="Angsana New"/>
          <w:sz w:val="30"/>
          <w:szCs w:val="30"/>
          <w:cs/>
        </w:rPr>
        <w:t xml:space="preserve"> ธันวาคม มีดังนี้</w:t>
      </w:r>
    </w:p>
    <w:p w:rsidR="00FF01D7" w:rsidRPr="007766A8" w:rsidRDefault="00FF01D7" w:rsidP="00FF0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tbl>
      <w:tblPr>
        <w:tblW w:w="909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5760"/>
        <w:gridCol w:w="1530"/>
        <w:gridCol w:w="270"/>
        <w:gridCol w:w="1530"/>
      </w:tblGrid>
      <w:tr w:rsidR="00FF01D7" w:rsidRPr="007766A8" w:rsidTr="006E33BC">
        <w:tc>
          <w:tcPr>
            <w:tcW w:w="5760" w:type="dxa"/>
          </w:tcPr>
          <w:p w:rsidR="00FF01D7" w:rsidRPr="007766A8" w:rsidRDefault="00FF01D7" w:rsidP="003A2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30" w:type="dxa"/>
            <w:gridSpan w:val="3"/>
          </w:tcPr>
          <w:p w:rsidR="00FF01D7" w:rsidRDefault="00FF01D7" w:rsidP="003A2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66A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C5032" w:rsidRPr="007766A8" w:rsidTr="006E33BC">
        <w:tc>
          <w:tcPr>
            <w:tcW w:w="5760" w:type="dxa"/>
          </w:tcPr>
          <w:p w:rsidR="009C5032" w:rsidRPr="007766A8" w:rsidRDefault="009C5032" w:rsidP="009C5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9C5032" w:rsidRPr="0082171F" w:rsidRDefault="009C5032" w:rsidP="009C5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9C5032" w:rsidRPr="0082171F" w:rsidRDefault="009C5032" w:rsidP="009C5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9C5032" w:rsidRPr="0082171F" w:rsidRDefault="009C5032" w:rsidP="009C5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FF01D7" w:rsidRPr="007766A8" w:rsidTr="006E33BC">
        <w:tc>
          <w:tcPr>
            <w:tcW w:w="5760" w:type="dxa"/>
          </w:tcPr>
          <w:p w:rsidR="00FF01D7" w:rsidRPr="007766A8" w:rsidRDefault="00FF01D7" w:rsidP="003A2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30" w:type="dxa"/>
            <w:gridSpan w:val="3"/>
          </w:tcPr>
          <w:p w:rsidR="00FF01D7" w:rsidRPr="007766A8" w:rsidRDefault="00FF01D7" w:rsidP="003A2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8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766A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94F9B" w:rsidRPr="007766A8" w:rsidTr="006E33BC">
        <w:tc>
          <w:tcPr>
            <w:tcW w:w="5760" w:type="dxa"/>
          </w:tcPr>
          <w:p w:rsidR="00D94F9B" w:rsidRPr="007766A8" w:rsidRDefault="00D94F9B" w:rsidP="009C5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766A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7766A8">
              <w:rPr>
                <w:rFonts w:ascii="Angsana New" w:hAnsi="Angsana New"/>
                <w:sz w:val="30"/>
                <w:szCs w:val="30"/>
              </w:rPr>
              <w:t>1</w:t>
            </w:r>
            <w:r w:rsidRPr="007766A8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</w:p>
        </w:tc>
        <w:tc>
          <w:tcPr>
            <w:tcW w:w="1530" w:type="dxa"/>
          </w:tcPr>
          <w:p w:rsidR="00D94F9B" w:rsidRPr="00D94F9B" w:rsidRDefault="00D94F9B" w:rsidP="00993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94F9B">
              <w:rPr>
                <w:rFonts w:ascii="Angsana New" w:hAnsi="Angsana New"/>
                <w:sz w:val="30"/>
                <w:szCs w:val="30"/>
              </w:rPr>
              <w:t>1,468.24</w:t>
            </w:r>
          </w:p>
        </w:tc>
        <w:tc>
          <w:tcPr>
            <w:tcW w:w="270" w:type="dxa"/>
          </w:tcPr>
          <w:p w:rsidR="00D94F9B" w:rsidRPr="007766A8" w:rsidRDefault="00D94F9B" w:rsidP="009C5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D94F9B" w:rsidRPr="00A70B9F" w:rsidRDefault="00D94F9B" w:rsidP="009C5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70B9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505C1" w:rsidRPr="007766A8" w:rsidTr="006E33BC">
        <w:tc>
          <w:tcPr>
            <w:tcW w:w="5760" w:type="dxa"/>
          </w:tcPr>
          <w:p w:rsidR="009505C1" w:rsidRPr="007766A8" w:rsidRDefault="009505C1" w:rsidP="009C5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766A8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530" w:type="dxa"/>
          </w:tcPr>
          <w:p w:rsidR="009505C1" w:rsidRPr="00B90E8B" w:rsidRDefault="009505C1" w:rsidP="00B90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90E8B">
              <w:rPr>
                <w:rFonts w:ascii="Angsana New" w:hAnsi="Angsana New"/>
                <w:sz w:val="30"/>
                <w:szCs w:val="30"/>
              </w:rPr>
              <w:t>7,</w:t>
            </w:r>
            <w:r w:rsidR="00B90E8B">
              <w:rPr>
                <w:rFonts w:ascii="Angsana New" w:hAnsi="Angsana New"/>
                <w:sz w:val="30"/>
                <w:szCs w:val="30"/>
              </w:rPr>
              <w:t>834</w:t>
            </w:r>
            <w:r w:rsidRPr="00B90E8B">
              <w:rPr>
                <w:rFonts w:ascii="Angsana New" w:hAnsi="Angsana New"/>
                <w:sz w:val="30"/>
                <w:szCs w:val="30"/>
              </w:rPr>
              <w:t>.97</w:t>
            </w:r>
          </w:p>
        </w:tc>
        <w:tc>
          <w:tcPr>
            <w:tcW w:w="270" w:type="dxa"/>
          </w:tcPr>
          <w:p w:rsidR="009505C1" w:rsidRPr="007766A8" w:rsidRDefault="009505C1" w:rsidP="009C5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9505C1" w:rsidRPr="00A70B9F" w:rsidRDefault="009505C1" w:rsidP="009C5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70B9F">
              <w:rPr>
                <w:rFonts w:ascii="Angsana New" w:hAnsi="Angsana New"/>
                <w:sz w:val="30"/>
                <w:szCs w:val="30"/>
              </w:rPr>
              <w:t>4,</w:t>
            </w:r>
            <w:r>
              <w:rPr>
                <w:rFonts w:ascii="Angsana New" w:hAnsi="Angsana New"/>
                <w:sz w:val="30"/>
                <w:szCs w:val="30"/>
              </w:rPr>
              <w:t>409</w:t>
            </w:r>
            <w:r w:rsidRPr="00A70B9F">
              <w:rPr>
                <w:rFonts w:ascii="Angsana New" w:hAnsi="Angsana New"/>
                <w:sz w:val="30"/>
                <w:szCs w:val="30"/>
              </w:rPr>
              <w:t>.84</w:t>
            </w:r>
          </w:p>
        </w:tc>
      </w:tr>
      <w:tr w:rsidR="009505C1" w:rsidRPr="007766A8" w:rsidTr="006E33BC">
        <w:tc>
          <w:tcPr>
            <w:tcW w:w="5760" w:type="dxa"/>
          </w:tcPr>
          <w:p w:rsidR="009505C1" w:rsidRPr="007766A8" w:rsidRDefault="009505C1" w:rsidP="009C5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766A8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9505C1" w:rsidRPr="00B90E8B" w:rsidRDefault="009505C1" w:rsidP="00B90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90E8B">
              <w:rPr>
                <w:rFonts w:ascii="Angsana New" w:hAnsi="Angsana New"/>
                <w:sz w:val="30"/>
                <w:szCs w:val="30"/>
              </w:rPr>
              <w:t>(2,653.16)</w:t>
            </w:r>
          </w:p>
        </w:tc>
        <w:tc>
          <w:tcPr>
            <w:tcW w:w="270" w:type="dxa"/>
          </w:tcPr>
          <w:p w:rsidR="009505C1" w:rsidRPr="007766A8" w:rsidRDefault="009505C1" w:rsidP="009C5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9505C1" w:rsidRPr="00A70B9F" w:rsidRDefault="009505C1" w:rsidP="009C5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70B9F">
              <w:rPr>
                <w:rFonts w:ascii="Angsana New" w:hAnsi="Angsana New"/>
                <w:sz w:val="30"/>
                <w:szCs w:val="30"/>
              </w:rPr>
              <w:t>(2,941.60)</w:t>
            </w:r>
          </w:p>
        </w:tc>
      </w:tr>
      <w:tr w:rsidR="009505C1" w:rsidRPr="007766A8" w:rsidTr="006E33BC">
        <w:tc>
          <w:tcPr>
            <w:tcW w:w="5760" w:type="dxa"/>
          </w:tcPr>
          <w:p w:rsidR="009505C1" w:rsidRPr="007766A8" w:rsidRDefault="009505C1" w:rsidP="009C5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766A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766A8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7766A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:rsidR="009505C1" w:rsidRPr="00F85019" w:rsidRDefault="009505C1" w:rsidP="00B90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85019">
              <w:rPr>
                <w:rFonts w:ascii="Angsana New" w:hAnsi="Angsana New"/>
                <w:b/>
                <w:bCs/>
                <w:sz w:val="30"/>
                <w:szCs w:val="30"/>
              </w:rPr>
              <w:t>6,</w:t>
            </w:r>
            <w:r w:rsidR="00B90E8B" w:rsidRPr="00F85019">
              <w:rPr>
                <w:rFonts w:ascii="Angsana New" w:hAnsi="Angsana New"/>
                <w:b/>
                <w:bCs/>
                <w:sz w:val="30"/>
                <w:szCs w:val="30"/>
              </w:rPr>
              <w:t>650</w:t>
            </w:r>
            <w:r w:rsidRPr="00F85019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="00B90E8B" w:rsidRPr="00F85019">
              <w:rPr>
                <w:rFonts w:ascii="Angsana New" w:hAnsi="Angsana New"/>
                <w:b/>
                <w:bCs/>
                <w:sz w:val="30"/>
                <w:szCs w:val="30"/>
              </w:rPr>
              <w:t>05</w:t>
            </w:r>
          </w:p>
        </w:tc>
        <w:tc>
          <w:tcPr>
            <w:tcW w:w="270" w:type="dxa"/>
          </w:tcPr>
          <w:p w:rsidR="009505C1" w:rsidRPr="007766A8" w:rsidRDefault="009505C1" w:rsidP="009C5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:rsidR="009505C1" w:rsidRPr="00AD44DF" w:rsidRDefault="009505C1" w:rsidP="009C5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D44DF">
              <w:rPr>
                <w:rFonts w:ascii="Angsana New" w:hAnsi="Angsana New"/>
                <w:b/>
                <w:bCs/>
                <w:sz w:val="30"/>
                <w:szCs w:val="30"/>
              </w:rPr>
              <w:t>1,468.24</w:t>
            </w:r>
          </w:p>
        </w:tc>
      </w:tr>
    </w:tbl>
    <w:p w:rsidR="006352CC" w:rsidRDefault="006352CC" w:rsidP="00C53B82">
      <w:pPr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:rsidR="00D3401B" w:rsidRDefault="00D3401B" w:rsidP="00C53B82">
      <w:pPr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tbl>
      <w:tblPr>
        <w:tblW w:w="9261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80"/>
        <w:gridCol w:w="1169"/>
        <w:gridCol w:w="272"/>
        <w:gridCol w:w="1185"/>
        <w:gridCol w:w="254"/>
        <w:gridCol w:w="1171"/>
        <w:gridCol w:w="272"/>
        <w:gridCol w:w="1158"/>
      </w:tblGrid>
      <w:tr w:rsidR="00AD44DF" w:rsidTr="0002301C">
        <w:tc>
          <w:tcPr>
            <w:tcW w:w="2041" w:type="pct"/>
            <w:shd w:val="clear" w:color="auto" w:fill="auto"/>
          </w:tcPr>
          <w:p w:rsidR="00AD44DF" w:rsidRPr="009D567A" w:rsidRDefault="00AD44DF" w:rsidP="006105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8" w:type="pct"/>
            <w:gridSpan w:val="3"/>
            <w:shd w:val="clear" w:color="auto" w:fill="auto"/>
            <w:vAlign w:val="center"/>
          </w:tcPr>
          <w:p w:rsidR="00AD44DF" w:rsidRPr="00374CB2" w:rsidRDefault="00AD44DF" w:rsidP="006105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74CB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7" w:type="pct"/>
            <w:shd w:val="clear" w:color="auto" w:fill="auto"/>
          </w:tcPr>
          <w:p w:rsidR="00AD44DF" w:rsidRDefault="00AD44DF" w:rsidP="006105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4" w:type="pct"/>
            <w:gridSpan w:val="3"/>
            <w:shd w:val="clear" w:color="auto" w:fill="auto"/>
            <w:vAlign w:val="center"/>
          </w:tcPr>
          <w:p w:rsidR="00AD44DF" w:rsidRDefault="00AD44DF" w:rsidP="006105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C5032" w:rsidTr="0002301C">
        <w:trPr>
          <w:trHeight w:val="290"/>
        </w:trPr>
        <w:tc>
          <w:tcPr>
            <w:tcW w:w="2041" w:type="pct"/>
            <w:shd w:val="clear" w:color="auto" w:fill="auto"/>
          </w:tcPr>
          <w:p w:rsidR="009C5032" w:rsidRPr="009D567A" w:rsidRDefault="009C5032" w:rsidP="009C5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:rsidR="009C5032" w:rsidRPr="0082171F" w:rsidRDefault="009C5032" w:rsidP="009C5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7" w:type="pct"/>
            <w:shd w:val="clear" w:color="auto" w:fill="auto"/>
          </w:tcPr>
          <w:p w:rsidR="009C5032" w:rsidRPr="0082171F" w:rsidRDefault="009C5032" w:rsidP="009C5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  <w:shd w:val="clear" w:color="auto" w:fill="auto"/>
          </w:tcPr>
          <w:p w:rsidR="009C5032" w:rsidRPr="0082171F" w:rsidRDefault="009C5032" w:rsidP="009C5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37" w:type="pct"/>
            <w:shd w:val="clear" w:color="auto" w:fill="auto"/>
          </w:tcPr>
          <w:p w:rsidR="009C5032" w:rsidRDefault="009C5032" w:rsidP="009C5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auto"/>
          </w:tcPr>
          <w:p w:rsidR="009C5032" w:rsidRPr="0082171F" w:rsidRDefault="009C5032" w:rsidP="009C5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7" w:type="pct"/>
            <w:shd w:val="clear" w:color="auto" w:fill="auto"/>
          </w:tcPr>
          <w:p w:rsidR="009C5032" w:rsidRPr="0082171F" w:rsidRDefault="009C5032" w:rsidP="009C5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</w:tcPr>
          <w:p w:rsidR="009C5032" w:rsidRPr="0082171F" w:rsidRDefault="009C5032" w:rsidP="009C5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AD44DF" w:rsidTr="0002301C">
        <w:tc>
          <w:tcPr>
            <w:tcW w:w="2041" w:type="pct"/>
            <w:shd w:val="clear" w:color="auto" w:fill="auto"/>
          </w:tcPr>
          <w:p w:rsidR="00AD44DF" w:rsidRDefault="00AD44DF" w:rsidP="006105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59" w:type="pct"/>
            <w:gridSpan w:val="7"/>
            <w:shd w:val="clear" w:color="auto" w:fill="auto"/>
          </w:tcPr>
          <w:p w:rsidR="00AD44DF" w:rsidRDefault="00AD44DF" w:rsidP="006105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D44DF" w:rsidTr="0002301C">
        <w:trPr>
          <w:trHeight w:val="144"/>
        </w:trPr>
        <w:tc>
          <w:tcPr>
            <w:tcW w:w="2041" w:type="pct"/>
            <w:shd w:val="clear" w:color="auto" w:fill="auto"/>
          </w:tcPr>
          <w:p w:rsidR="00AD44DF" w:rsidRPr="004A094F" w:rsidRDefault="00AD44DF" w:rsidP="00610565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A094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เงินมัดจำค่าเช่าและบริการ</w:t>
            </w:r>
            <w:r w:rsidRPr="004A094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-</w:t>
            </w:r>
            <w:r w:rsidRPr="004A094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4A094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กิจการที่</w:t>
            </w:r>
          </w:p>
        </w:tc>
        <w:tc>
          <w:tcPr>
            <w:tcW w:w="631" w:type="pct"/>
            <w:shd w:val="clear" w:color="auto" w:fill="auto"/>
          </w:tcPr>
          <w:p w:rsidR="00AD44DF" w:rsidRDefault="00AD44DF" w:rsidP="006105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" w:type="pct"/>
            <w:shd w:val="clear" w:color="auto" w:fill="auto"/>
          </w:tcPr>
          <w:p w:rsidR="00AD44DF" w:rsidRDefault="00AD44DF" w:rsidP="006105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  <w:shd w:val="clear" w:color="auto" w:fill="auto"/>
          </w:tcPr>
          <w:p w:rsidR="00AD44DF" w:rsidRDefault="00AD44DF" w:rsidP="006105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7" w:type="pct"/>
            <w:shd w:val="clear" w:color="auto" w:fill="auto"/>
          </w:tcPr>
          <w:p w:rsidR="00AD44DF" w:rsidRDefault="00AD44DF" w:rsidP="006105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auto"/>
          </w:tcPr>
          <w:p w:rsidR="00AD44DF" w:rsidRDefault="00AD44DF" w:rsidP="006105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" w:type="pct"/>
            <w:shd w:val="clear" w:color="auto" w:fill="auto"/>
          </w:tcPr>
          <w:p w:rsidR="00AD44DF" w:rsidRDefault="00AD44DF" w:rsidP="006105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</w:tcPr>
          <w:p w:rsidR="00AD44DF" w:rsidRDefault="00AD44DF" w:rsidP="006105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AD44DF" w:rsidTr="0002301C">
        <w:trPr>
          <w:trHeight w:val="144"/>
        </w:trPr>
        <w:tc>
          <w:tcPr>
            <w:tcW w:w="2041" w:type="pct"/>
            <w:shd w:val="clear" w:color="auto" w:fill="auto"/>
          </w:tcPr>
          <w:p w:rsidR="00AD44DF" w:rsidRPr="004A094F" w:rsidRDefault="00AD44DF" w:rsidP="00610565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4A094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เกี่ยวข้องกันอื่น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แสดงภายใต้สินทรัพย์</w:t>
            </w:r>
          </w:p>
        </w:tc>
        <w:tc>
          <w:tcPr>
            <w:tcW w:w="631" w:type="pct"/>
            <w:shd w:val="clear" w:color="auto" w:fill="auto"/>
          </w:tcPr>
          <w:p w:rsidR="00AD44DF" w:rsidRDefault="00AD44DF" w:rsidP="006105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" w:type="pct"/>
            <w:shd w:val="clear" w:color="auto" w:fill="auto"/>
          </w:tcPr>
          <w:p w:rsidR="00AD44DF" w:rsidRDefault="00AD44DF" w:rsidP="006105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  <w:shd w:val="clear" w:color="auto" w:fill="auto"/>
          </w:tcPr>
          <w:p w:rsidR="00AD44DF" w:rsidRDefault="00AD44DF" w:rsidP="006105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7" w:type="pct"/>
            <w:shd w:val="clear" w:color="auto" w:fill="auto"/>
          </w:tcPr>
          <w:p w:rsidR="00AD44DF" w:rsidRDefault="00AD44DF" w:rsidP="006105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auto"/>
          </w:tcPr>
          <w:p w:rsidR="00AD44DF" w:rsidRDefault="00AD44DF" w:rsidP="006105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" w:type="pct"/>
            <w:shd w:val="clear" w:color="auto" w:fill="auto"/>
          </w:tcPr>
          <w:p w:rsidR="00AD44DF" w:rsidRDefault="00AD44DF" w:rsidP="006105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</w:tcPr>
          <w:p w:rsidR="00AD44DF" w:rsidRDefault="00AD44DF" w:rsidP="006105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AD44DF" w:rsidTr="0002301C">
        <w:trPr>
          <w:trHeight w:val="144"/>
        </w:trPr>
        <w:tc>
          <w:tcPr>
            <w:tcW w:w="2041" w:type="pct"/>
            <w:shd w:val="clear" w:color="auto" w:fill="auto"/>
          </w:tcPr>
          <w:p w:rsidR="00AD44DF" w:rsidRPr="004A094F" w:rsidRDefault="00AD44DF" w:rsidP="00610565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ไม่หมุนเวียนอื่น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631" w:type="pct"/>
            <w:shd w:val="clear" w:color="auto" w:fill="auto"/>
          </w:tcPr>
          <w:p w:rsidR="00AD44DF" w:rsidRDefault="00AD44DF" w:rsidP="006105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" w:type="pct"/>
            <w:shd w:val="clear" w:color="auto" w:fill="auto"/>
          </w:tcPr>
          <w:p w:rsidR="00AD44DF" w:rsidRDefault="00AD44DF" w:rsidP="006105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  <w:shd w:val="clear" w:color="auto" w:fill="auto"/>
          </w:tcPr>
          <w:p w:rsidR="00AD44DF" w:rsidRDefault="00AD44DF" w:rsidP="006105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" w:type="pct"/>
            <w:shd w:val="clear" w:color="auto" w:fill="auto"/>
          </w:tcPr>
          <w:p w:rsidR="00AD44DF" w:rsidRDefault="00AD44DF" w:rsidP="006105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auto"/>
          </w:tcPr>
          <w:p w:rsidR="00AD44DF" w:rsidRDefault="00AD44DF" w:rsidP="006105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" w:type="pct"/>
            <w:shd w:val="clear" w:color="auto" w:fill="auto"/>
          </w:tcPr>
          <w:p w:rsidR="00AD44DF" w:rsidRDefault="00AD44DF" w:rsidP="006105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</w:tcPr>
          <w:p w:rsidR="00AD44DF" w:rsidRDefault="00AD44DF" w:rsidP="006105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049DA" w:rsidRPr="00374CB2" w:rsidTr="0002301C">
        <w:trPr>
          <w:trHeight w:val="144"/>
        </w:trPr>
        <w:tc>
          <w:tcPr>
            <w:tcW w:w="2041" w:type="pct"/>
            <w:shd w:val="clear" w:color="auto" w:fill="auto"/>
          </w:tcPr>
          <w:p w:rsidR="008049DA" w:rsidRDefault="008049DA" w:rsidP="00610565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ที ซี ที จำกัด</w:t>
            </w:r>
          </w:p>
        </w:tc>
        <w:tc>
          <w:tcPr>
            <w:tcW w:w="631" w:type="pct"/>
            <w:tcBorders>
              <w:bottom w:val="double" w:sz="4" w:space="0" w:color="auto"/>
            </w:tcBorders>
            <w:shd w:val="clear" w:color="auto" w:fill="auto"/>
          </w:tcPr>
          <w:p w:rsidR="008049DA" w:rsidRPr="00374CB2" w:rsidRDefault="008049DA" w:rsidP="008049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42.64</w:t>
            </w:r>
          </w:p>
        </w:tc>
        <w:tc>
          <w:tcPr>
            <w:tcW w:w="147" w:type="pct"/>
            <w:shd w:val="clear" w:color="auto" w:fill="auto"/>
          </w:tcPr>
          <w:p w:rsidR="008049DA" w:rsidRDefault="008049DA" w:rsidP="006105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  <w:tcBorders>
              <w:bottom w:val="double" w:sz="4" w:space="0" w:color="auto"/>
            </w:tcBorders>
            <w:shd w:val="clear" w:color="auto" w:fill="auto"/>
          </w:tcPr>
          <w:p w:rsidR="008049DA" w:rsidRPr="00374CB2" w:rsidRDefault="008049DA" w:rsidP="00D34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D3401B">
              <w:rPr>
                <w:rFonts w:ascii="Angsana New" w:hAnsi="Angsana New"/>
                <w:b/>
                <w:bCs/>
                <w:sz w:val="30"/>
                <w:szCs w:val="30"/>
              </w:rPr>
              <w:t>6.11</w:t>
            </w:r>
          </w:p>
        </w:tc>
        <w:tc>
          <w:tcPr>
            <w:tcW w:w="137" w:type="pct"/>
            <w:shd w:val="clear" w:color="auto" w:fill="auto"/>
          </w:tcPr>
          <w:p w:rsidR="008049DA" w:rsidRDefault="008049DA" w:rsidP="006105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double" w:sz="4" w:space="0" w:color="auto"/>
            </w:tcBorders>
            <w:shd w:val="clear" w:color="auto" w:fill="auto"/>
          </w:tcPr>
          <w:p w:rsidR="008049DA" w:rsidRPr="00374CB2" w:rsidRDefault="008049DA" w:rsidP="00993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1.26</w:t>
            </w:r>
          </w:p>
        </w:tc>
        <w:tc>
          <w:tcPr>
            <w:tcW w:w="147" w:type="pct"/>
            <w:shd w:val="clear" w:color="auto" w:fill="auto"/>
          </w:tcPr>
          <w:p w:rsidR="008049DA" w:rsidRDefault="008049DA" w:rsidP="006105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double" w:sz="4" w:space="0" w:color="auto"/>
            </w:tcBorders>
            <w:shd w:val="clear" w:color="auto" w:fill="auto"/>
          </w:tcPr>
          <w:p w:rsidR="008049DA" w:rsidRPr="00374CB2" w:rsidRDefault="008049DA" w:rsidP="00AA0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1.26</w:t>
            </w:r>
          </w:p>
        </w:tc>
      </w:tr>
    </w:tbl>
    <w:p w:rsidR="00165A61" w:rsidRPr="00D1328B" w:rsidRDefault="00165A61" w:rsidP="00165A61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207" w:type="dxa"/>
        <w:tblInd w:w="558" w:type="dxa"/>
        <w:tblLook w:val="01E0" w:firstRow="1" w:lastRow="1" w:firstColumn="1" w:lastColumn="1" w:noHBand="0" w:noVBand="0"/>
      </w:tblPr>
      <w:tblGrid>
        <w:gridCol w:w="4077"/>
        <w:gridCol w:w="990"/>
        <w:gridCol w:w="270"/>
        <w:gridCol w:w="990"/>
        <w:gridCol w:w="246"/>
        <w:gridCol w:w="1194"/>
        <w:gridCol w:w="232"/>
        <w:gridCol w:w="1208"/>
      </w:tblGrid>
      <w:tr w:rsidR="00005BA4" w:rsidRPr="00450504" w:rsidTr="0002301C">
        <w:trPr>
          <w:tblHeader/>
        </w:trPr>
        <w:tc>
          <w:tcPr>
            <w:tcW w:w="4077" w:type="dxa"/>
          </w:tcPr>
          <w:p w:rsidR="00005BA4" w:rsidRPr="00450504" w:rsidRDefault="00005BA4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:rsidR="00005BA4" w:rsidRPr="00450504" w:rsidRDefault="00005BA4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5050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46" w:type="dxa"/>
          </w:tcPr>
          <w:p w:rsidR="00005BA4" w:rsidRPr="00450504" w:rsidRDefault="00005BA4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34" w:type="dxa"/>
            <w:gridSpan w:val="3"/>
          </w:tcPr>
          <w:p w:rsidR="00005BA4" w:rsidRPr="00450504" w:rsidRDefault="00005BA4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5050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05BA4" w:rsidRPr="00450504" w:rsidTr="0002301C">
        <w:trPr>
          <w:tblHeader/>
        </w:trPr>
        <w:tc>
          <w:tcPr>
            <w:tcW w:w="4077" w:type="dxa"/>
          </w:tcPr>
          <w:p w:rsidR="00005BA4" w:rsidRPr="00450504" w:rsidRDefault="00005BA4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:rsidR="00005BA4" w:rsidRPr="00450504" w:rsidRDefault="00005BA4" w:rsidP="007444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50504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  <w:vAlign w:val="center"/>
          </w:tcPr>
          <w:p w:rsidR="00005BA4" w:rsidRPr="00450504" w:rsidRDefault="00005BA4" w:rsidP="007444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:rsidR="00005BA4" w:rsidRPr="00450504" w:rsidRDefault="00005BA4" w:rsidP="007444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50504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46" w:type="dxa"/>
          </w:tcPr>
          <w:p w:rsidR="00005BA4" w:rsidRPr="00450504" w:rsidRDefault="00005BA4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4" w:type="dxa"/>
          </w:tcPr>
          <w:p w:rsidR="00005BA4" w:rsidRPr="00450504" w:rsidRDefault="00005BA4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50504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32" w:type="dxa"/>
          </w:tcPr>
          <w:p w:rsidR="00005BA4" w:rsidRPr="00450504" w:rsidRDefault="00005BA4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8" w:type="dxa"/>
          </w:tcPr>
          <w:p w:rsidR="00005BA4" w:rsidRPr="00450504" w:rsidRDefault="00005BA4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50504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005BA4" w:rsidRPr="00450504" w:rsidTr="0002301C">
        <w:trPr>
          <w:tblHeader/>
        </w:trPr>
        <w:tc>
          <w:tcPr>
            <w:tcW w:w="4077" w:type="dxa"/>
          </w:tcPr>
          <w:p w:rsidR="00005BA4" w:rsidRPr="00450504" w:rsidRDefault="00005BA4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:rsidR="00005BA4" w:rsidRPr="00450504" w:rsidRDefault="00005BA4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5050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46" w:type="dxa"/>
          </w:tcPr>
          <w:p w:rsidR="00005BA4" w:rsidRPr="00450504" w:rsidRDefault="00005BA4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34" w:type="dxa"/>
            <w:gridSpan w:val="3"/>
          </w:tcPr>
          <w:p w:rsidR="00005BA4" w:rsidRPr="00450504" w:rsidRDefault="00005BA4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5050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005BA4" w:rsidRPr="00450504" w:rsidTr="0002301C">
        <w:trPr>
          <w:trHeight w:val="80"/>
        </w:trPr>
        <w:tc>
          <w:tcPr>
            <w:tcW w:w="4077" w:type="dxa"/>
          </w:tcPr>
          <w:p w:rsidR="00005BA4" w:rsidRPr="00450504" w:rsidRDefault="00005BA4" w:rsidP="00005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5050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  <w:r w:rsidRPr="0045050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จาก</w:t>
            </w:r>
            <w:r w:rsidRPr="0045050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</w:tcPr>
          <w:p w:rsidR="00005BA4" w:rsidRPr="00450504" w:rsidRDefault="00005BA4" w:rsidP="00005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05BA4" w:rsidRPr="00450504" w:rsidRDefault="00005BA4" w:rsidP="00005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:rsidR="00005BA4" w:rsidRPr="00450504" w:rsidRDefault="00005BA4" w:rsidP="00005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</w:tcPr>
          <w:p w:rsidR="00005BA4" w:rsidRPr="00450504" w:rsidRDefault="00005BA4" w:rsidP="00005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</w:tcPr>
          <w:p w:rsidR="00005BA4" w:rsidRPr="00450504" w:rsidRDefault="00005BA4" w:rsidP="00005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2" w:type="dxa"/>
          </w:tcPr>
          <w:p w:rsidR="00005BA4" w:rsidRPr="00450504" w:rsidRDefault="00005BA4" w:rsidP="00005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8" w:type="dxa"/>
          </w:tcPr>
          <w:p w:rsidR="00005BA4" w:rsidRPr="00450504" w:rsidRDefault="00005BA4" w:rsidP="00005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05BA4" w:rsidRPr="00450504" w:rsidTr="0002301C">
        <w:trPr>
          <w:trHeight w:val="80"/>
        </w:trPr>
        <w:tc>
          <w:tcPr>
            <w:tcW w:w="4077" w:type="dxa"/>
          </w:tcPr>
          <w:p w:rsidR="00005BA4" w:rsidRPr="00450504" w:rsidRDefault="00005BA4" w:rsidP="00005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50504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พฤกษา </w:t>
            </w:r>
            <w:proofErr w:type="spellStart"/>
            <w:r w:rsidRPr="00450504">
              <w:rPr>
                <w:rFonts w:ascii="Angsana New" w:hAnsi="Angsana New" w:hint="cs"/>
                <w:sz w:val="30"/>
                <w:szCs w:val="30"/>
                <w:cs/>
              </w:rPr>
              <w:t>เรียลเอสเตท</w:t>
            </w:r>
            <w:proofErr w:type="spellEnd"/>
            <w:r w:rsidRPr="00450504"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 (มหาชน)</w:t>
            </w:r>
          </w:p>
        </w:tc>
        <w:tc>
          <w:tcPr>
            <w:tcW w:w="990" w:type="dxa"/>
          </w:tcPr>
          <w:p w:rsidR="00005BA4" w:rsidRPr="00450504" w:rsidRDefault="00E55D52" w:rsidP="00005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5050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05BA4" w:rsidRPr="00450504" w:rsidRDefault="00005BA4" w:rsidP="00005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005BA4" w:rsidRPr="00450504" w:rsidRDefault="00005BA4" w:rsidP="00005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50504">
              <w:rPr>
                <w:rFonts w:ascii="Angsana New" w:hAnsi="Angsana New"/>
                <w:sz w:val="30"/>
                <w:szCs w:val="30"/>
              </w:rPr>
              <w:t>4.2</w:t>
            </w:r>
          </w:p>
        </w:tc>
        <w:tc>
          <w:tcPr>
            <w:tcW w:w="246" w:type="dxa"/>
          </w:tcPr>
          <w:p w:rsidR="00005BA4" w:rsidRPr="00450504" w:rsidRDefault="00005BA4" w:rsidP="00005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4" w:type="dxa"/>
            <w:tcBorders>
              <w:bottom w:val="double" w:sz="4" w:space="0" w:color="auto"/>
            </w:tcBorders>
          </w:tcPr>
          <w:p w:rsidR="00005BA4" w:rsidRPr="00450504" w:rsidRDefault="00EA37AA" w:rsidP="00005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5050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2" w:type="dxa"/>
          </w:tcPr>
          <w:p w:rsidR="00005BA4" w:rsidRPr="00450504" w:rsidRDefault="00005BA4" w:rsidP="00005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  <w:tab w:val="decimal" w:pos="133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8" w:type="dxa"/>
            <w:tcBorders>
              <w:bottom w:val="double" w:sz="4" w:space="0" w:color="auto"/>
            </w:tcBorders>
          </w:tcPr>
          <w:p w:rsidR="00005BA4" w:rsidRPr="00450504" w:rsidRDefault="00EA37AA" w:rsidP="00005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50504">
              <w:rPr>
                <w:rFonts w:ascii="Angsana New" w:hAnsi="Angsana New"/>
                <w:b/>
                <w:bCs/>
                <w:sz w:val="30"/>
                <w:szCs w:val="30"/>
              </w:rPr>
              <w:t>0.72</w:t>
            </w:r>
          </w:p>
        </w:tc>
      </w:tr>
    </w:tbl>
    <w:p w:rsidR="00C235C4" w:rsidRPr="00450504" w:rsidRDefault="00C235C4" w:rsidP="00A264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630"/>
        <w:rPr>
          <w:rFonts w:ascii="Angsana New" w:hAnsi="Angsana New"/>
          <w:sz w:val="30"/>
          <w:szCs w:val="30"/>
        </w:rPr>
      </w:pPr>
    </w:p>
    <w:p w:rsidR="00A26450" w:rsidRPr="00450504" w:rsidRDefault="00A26450" w:rsidP="005739CB">
      <w:pPr>
        <w:pStyle w:val="block"/>
        <w:spacing w:after="0"/>
        <w:ind w:left="540"/>
        <w:jc w:val="both"/>
        <w:rPr>
          <w:rFonts w:ascii="Angsana New" w:hAnsi="Angsana New"/>
          <w:sz w:val="30"/>
          <w:szCs w:val="30"/>
        </w:rPr>
      </w:pPr>
      <w:r w:rsidRPr="00450504">
        <w:rPr>
          <w:rFonts w:ascii="Angsana New" w:hAnsi="Angsana New"/>
          <w:sz w:val="30"/>
          <w:szCs w:val="30"/>
          <w:cs/>
          <w:lang w:bidi="th-TH"/>
        </w:rPr>
        <w:t>รายการ</w:t>
      </w:r>
      <w:r w:rsidRPr="00450504">
        <w:rPr>
          <w:rFonts w:ascii="Angsana New" w:hAnsi="Angsana New"/>
          <w:sz w:val="30"/>
          <w:szCs w:val="30"/>
          <w:cs/>
          <w:lang w:val="en-US" w:bidi="th-TH"/>
        </w:rPr>
        <w:t>เคลื่อนไหว</w:t>
      </w:r>
      <w:r w:rsidR="00750FB4">
        <w:rPr>
          <w:rFonts w:ascii="Angsana New" w:hAnsi="Angsana New"/>
          <w:sz w:val="30"/>
          <w:szCs w:val="30"/>
          <w:cs/>
          <w:lang w:bidi="th-TH"/>
        </w:rPr>
        <w:t>ของเงิน</w:t>
      </w:r>
      <w:r w:rsidRPr="00450504">
        <w:rPr>
          <w:rFonts w:ascii="Angsana New" w:hAnsi="Angsana New"/>
          <w:sz w:val="30"/>
          <w:szCs w:val="30"/>
          <w:cs/>
          <w:lang w:bidi="th-TH"/>
        </w:rPr>
        <w:t>กู้ยืมระยะสั้น</w:t>
      </w:r>
      <w:r w:rsidR="00750FB4">
        <w:rPr>
          <w:rFonts w:ascii="Angsana New" w:hAnsi="Angsana New" w:hint="cs"/>
          <w:sz w:val="30"/>
          <w:szCs w:val="30"/>
          <w:cs/>
          <w:lang w:bidi="th-TH"/>
        </w:rPr>
        <w:t>จาก</w:t>
      </w:r>
      <w:r w:rsidRPr="00450504">
        <w:rPr>
          <w:rFonts w:ascii="Angsana New" w:hAnsi="Angsana New"/>
          <w:sz w:val="30"/>
          <w:szCs w:val="30"/>
          <w:cs/>
          <w:lang w:bidi="th-TH"/>
        </w:rPr>
        <w:t xml:space="preserve">บริษัทย่อยสำหรับแต่ละปีสิ้นสุดวันที่ </w:t>
      </w:r>
      <w:r w:rsidRPr="00450504">
        <w:rPr>
          <w:rFonts w:ascii="Angsana New" w:hAnsi="Angsana New"/>
          <w:sz w:val="30"/>
          <w:szCs w:val="30"/>
        </w:rPr>
        <w:t>31</w:t>
      </w:r>
      <w:r w:rsidRPr="00450504">
        <w:rPr>
          <w:rFonts w:ascii="Angsana New" w:hAnsi="Angsana New"/>
          <w:sz w:val="30"/>
          <w:szCs w:val="30"/>
          <w:cs/>
          <w:lang w:bidi="th-TH"/>
        </w:rPr>
        <w:t xml:space="preserve"> ธันวาคม มีดังนี้</w:t>
      </w:r>
    </w:p>
    <w:p w:rsidR="00A26450" w:rsidRPr="00450504" w:rsidRDefault="00A26450" w:rsidP="00A264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tbl>
      <w:tblPr>
        <w:tblW w:w="9207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6597"/>
        <w:gridCol w:w="1170"/>
        <w:gridCol w:w="236"/>
        <w:gridCol w:w="34"/>
        <w:gridCol w:w="1170"/>
      </w:tblGrid>
      <w:tr w:rsidR="004D53A6" w:rsidRPr="00450504" w:rsidTr="0002301C">
        <w:tc>
          <w:tcPr>
            <w:tcW w:w="6597" w:type="dxa"/>
          </w:tcPr>
          <w:p w:rsidR="004D53A6" w:rsidRPr="00450504" w:rsidRDefault="004D53A6" w:rsidP="00423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4"/>
          </w:tcPr>
          <w:p w:rsidR="004D53A6" w:rsidRPr="00450504" w:rsidRDefault="004D53A6" w:rsidP="00423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5050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047CB" w:rsidRPr="00450504" w:rsidTr="0002301C">
        <w:tc>
          <w:tcPr>
            <w:tcW w:w="6597" w:type="dxa"/>
          </w:tcPr>
          <w:p w:rsidR="008047CB" w:rsidRPr="00450504" w:rsidRDefault="008047CB" w:rsidP="00804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8047CB" w:rsidRPr="00450504" w:rsidRDefault="008047CB" w:rsidP="00804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50504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36" w:type="dxa"/>
          </w:tcPr>
          <w:p w:rsidR="008047CB" w:rsidRPr="00450504" w:rsidRDefault="008047CB" w:rsidP="00804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gridSpan w:val="2"/>
          </w:tcPr>
          <w:p w:rsidR="008047CB" w:rsidRPr="00450504" w:rsidRDefault="008047CB" w:rsidP="00804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50504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A26450" w:rsidRPr="00450504" w:rsidTr="0002301C">
        <w:tc>
          <w:tcPr>
            <w:tcW w:w="6597" w:type="dxa"/>
          </w:tcPr>
          <w:p w:rsidR="00A26450" w:rsidRPr="00450504" w:rsidRDefault="00A26450" w:rsidP="00423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4"/>
          </w:tcPr>
          <w:p w:rsidR="00A26450" w:rsidRPr="00450504" w:rsidRDefault="00A26450" w:rsidP="00423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8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5050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030B2" w:rsidRPr="00450504" w:rsidTr="0002301C">
        <w:tc>
          <w:tcPr>
            <w:tcW w:w="6597" w:type="dxa"/>
          </w:tcPr>
          <w:p w:rsidR="00D030B2" w:rsidRPr="00450504" w:rsidRDefault="00D030B2" w:rsidP="006C2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50504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450504">
              <w:rPr>
                <w:rFonts w:ascii="Angsana New" w:hAnsi="Angsana New"/>
                <w:sz w:val="30"/>
                <w:szCs w:val="30"/>
              </w:rPr>
              <w:t>1</w:t>
            </w:r>
            <w:r w:rsidRPr="00450504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</w:p>
        </w:tc>
        <w:tc>
          <w:tcPr>
            <w:tcW w:w="1170" w:type="dxa"/>
          </w:tcPr>
          <w:p w:rsidR="00D030B2" w:rsidRPr="00450504" w:rsidRDefault="00D030B2" w:rsidP="00D03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50504">
              <w:rPr>
                <w:rFonts w:ascii="Angsana New" w:hAnsi="Angsana New"/>
                <w:sz w:val="30"/>
                <w:szCs w:val="30"/>
              </w:rPr>
              <w:t>0.72</w:t>
            </w:r>
          </w:p>
        </w:tc>
        <w:tc>
          <w:tcPr>
            <w:tcW w:w="270" w:type="dxa"/>
            <w:gridSpan w:val="2"/>
          </w:tcPr>
          <w:p w:rsidR="00D030B2" w:rsidRPr="00450504" w:rsidRDefault="00D030B2" w:rsidP="006C2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030B2" w:rsidRPr="00450504" w:rsidRDefault="00D030B2" w:rsidP="006C2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5050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030B2" w:rsidRPr="00450504" w:rsidTr="0002301C">
        <w:tc>
          <w:tcPr>
            <w:tcW w:w="6597" w:type="dxa"/>
          </w:tcPr>
          <w:p w:rsidR="00D030B2" w:rsidRPr="00450504" w:rsidRDefault="00D030B2" w:rsidP="006C2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50504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</w:tcPr>
          <w:p w:rsidR="00D030B2" w:rsidRPr="00450504" w:rsidRDefault="00D030B2" w:rsidP="00D03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50504">
              <w:rPr>
                <w:rFonts w:ascii="Angsana New" w:hAnsi="Angsana New"/>
                <w:sz w:val="30"/>
                <w:szCs w:val="30"/>
              </w:rPr>
              <w:t>3.95</w:t>
            </w:r>
          </w:p>
        </w:tc>
        <w:tc>
          <w:tcPr>
            <w:tcW w:w="270" w:type="dxa"/>
            <w:gridSpan w:val="2"/>
          </w:tcPr>
          <w:p w:rsidR="00D030B2" w:rsidRPr="00450504" w:rsidRDefault="00D030B2" w:rsidP="006C2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030B2" w:rsidRPr="00450504" w:rsidRDefault="00D030B2" w:rsidP="006C2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50504">
              <w:rPr>
                <w:rFonts w:ascii="Angsana New" w:hAnsi="Angsana New"/>
                <w:sz w:val="30"/>
                <w:szCs w:val="30"/>
              </w:rPr>
              <w:t>23.36</w:t>
            </w:r>
          </w:p>
        </w:tc>
      </w:tr>
      <w:tr w:rsidR="00D030B2" w:rsidRPr="00450504" w:rsidTr="0002301C">
        <w:tc>
          <w:tcPr>
            <w:tcW w:w="6597" w:type="dxa"/>
          </w:tcPr>
          <w:p w:rsidR="00D030B2" w:rsidRPr="00450504" w:rsidRDefault="00D030B2" w:rsidP="006C2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50504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D030B2" w:rsidRPr="00450504" w:rsidRDefault="003B37DA" w:rsidP="00D03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50504">
              <w:rPr>
                <w:rFonts w:ascii="Angsana New" w:hAnsi="Angsana New"/>
                <w:sz w:val="30"/>
                <w:szCs w:val="30"/>
              </w:rPr>
              <w:t>(</w:t>
            </w:r>
            <w:r w:rsidR="00D030B2" w:rsidRPr="00450504">
              <w:rPr>
                <w:rFonts w:ascii="Angsana New" w:hAnsi="Angsana New"/>
                <w:sz w:val="30"/>
                <w:szCs w:val="30"/>
              </w:rPr>
              <w:t>4.67)</w:t>
            </w:r>
          </w:p>
        </w:tc>
        <w:tc>
          <w:tcPr>
            <w:tcW w:w="270" w:type="dxa"/>
            <w:gridSpan w:val="2"/>
          </w:tcPr>
          <w:p w:rsidR="00D030B2" w:rsidRPr="00450504" w:rsidRDefault="00D030B2" w:rsidP="006C2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D030B2" w:rsidRPr="00450504" w:rsidRDefault="00D030B2" w:rsidP="006C2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50504">
              <w:rPr>
                <w:rFonts w:ascii="Angsana New" w:hAnsi="Angsana New"/>
                <w:sz w:val="30"/>
                <w:szCs w:val="30"/>
              </w:rPr>
              <w:t>(22.64)</w:t>
            </w:r>
          </w:p>
        </w:tc>
      </w:tr>
      <w:tr w:rsidR="00D030B2" w:rsidRPr="00450504" w:rsidTr="0002301C">
        <w:tc>
          <w:tcPr>
            <w:tcW w:w="6597" w:type="dxa"/>
          </w:tcPr>
          <w:p w:rsidR="00D030B2" w:rsidRPr="00450504" w:rsidRDefault="00D030B2" w:rsidP="006C2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5050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50504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45050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D030B2" w:rsidRPr="00450504" w:rsidRDefault="00D030B2" w:rsidP="00D03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5050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:rsidR="00D030B2" w:rsidRPr="00450504" w:rsidRDefault="00D030B2" w:rsidP="006C2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D030B2" w:rsidRPr="00450504" w:rsidRDefault="00D030B2" w:rsidP="006C2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50504">
              <w:rPr>
                <w:rFonts w:ascii="Angsana New" w:hAnsi="Angsana New"/>
                <w:b/>
                <w:bCs/>
                <w:sz w:val="30"/>
                <w:szCs w:val="30"/>
              </w:rPr>
              <w:t>0.72</w:t>
            </w:r>
          </w:p>
        </w:tc>
      </w:tr>
    </w:tbl>
    <w:p w:rsidR="00450504" w:rsidRPr="00450504" w:rsidRDefault="00450504" w:rsidP="00A264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pPr w:leftFromText="180" w:rightFromText="180" w:vertAnchor="text" w:tblpX="576" w:tblpY="1"/>
        <w:tblOverlap w:val="never"/>
        <w:tblW w:w="9198" w:type="dxa"/>
        <w:tblLayout w:type="fixed"/>
        <w:tblLook w:val="01E0" w:firstRow="1" w:lastRow="1" w:firstColumn="1" w:lastColumn="1" w:noHBand="0" w:noVBand="0"/>
      </w:tblPr>
      <w:tblGrid>
        <w:gridCol w:w="6588"/>
        <w:gridCol w:w="1170"/>
        <w:gridCol w:w="270"/>
        <w:gridCol w:w="1170"/>
      </w:tblGrid>
      <w:tr w:rsidR="005116F7" w:rsidRPr="00450504" w:rsidTr="0002301C">
        <w:trPr>
          <w:tblHeader/>
        </w:trPr>
        <w:tc>
          <w:tcPr>
            <w:tcW w:w="6588" w:type="dxa"/>
          </w:tcPr>
          <w:p w:rsidR="005116F7" w:rsidRPr="00450504" w:rsidRDefault="005116F7" w:rsidP="00131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="005116F7" w:rsidRPr="00450504" w:rsidRDefault="005116F7" w:rsidP="00131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5050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116F7" w:rsidRPr="00450504" w:rsidTr="0002301C">
        <w:trPr>
          <w:tblHeader/>
        </w:trPr>
        <w:tc>
          <w:tcPr>
            <w:tcW w:w="6588" w:type="dxa"/>
          </w:tcPr>
          <w:p w:rsidR="005116F7" w:rsidRPr="00450504" w:rsidRDefault="005116F7" w:rsidP="00131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5116F7" w:rsidRPr="00450504" w:rsidRDefault="005116F7" w:rsidP="00131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50504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5116F7" w:rsidRPr="00450504" w:rsidRDefault="005116F7" w:rsidP="00131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5116F7" w:rsidRPr="00450504" w:rsidRDefault="005116F7" w:rsidP="00131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50504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5116F7" w:rsidRPr="00450504" w:rsidTr="0002301C">
        <w:tc>
          <w:tcPr>
            <w:tcW w:w="6588" w:type="dxa"/>
          </w:tcPr>
          <w:p w:rsidR="005116F7" w:rsidRPr="00450504" w:rsidRDefault="005116F7" w:rsidP="00131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:rsidR="005116F7" w:rsidRPr="00450504" w:rsidRDefault="005116F7" w:rsidP="00131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5050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5116F7" w:rsidRPr="00450504" w:rsidTr="0002301C">
        <w:tc>
          <w:tcPr>
            <w:tcW w:w="6588" w:type="dxa"/>
          </w:tcPr>
          <w:p w:rsidR="005116F7" w:rsidRPr="00450504" w:rsidRDefault="005116F7" w:rsidP="00131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5050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ค่าเช่า</w:t>
            </w:r>
            <w:r w:rsidRPr="0045050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ค้างจ่าย </w:t>
            </w:r>
            <w:r w:rsidRPr="0045050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- </w:t>
            </w:r>
            <w:r w:rsidRPr="0045050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กิจการที่เกี่ยวข้องกันอื่น </w:t>
            </w:r>
            <w:r w:rsidRPr="0045050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5050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(</w:t>
            </w:r>
            <w:r w:rsidRPr="0045050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แสดงภายใต้</w:t>
            </w:r>
            <w:r w:rsidR="001C494F" w:rsidRPr="0045050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</w:t>
            </w:r>
            <w:r w:rsidRPr="0045050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สินหมุนเวียนอื่น</w:t>
            </w:r>
            <w:r w:rsidRPr="0045050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170" w:type="dxa"/>
          </w:tcPr>
          <w:p w:rsidR="005116F7" w:rsidRPr="00450504" w:rsidRDefault="005116F7" w:rsidP="00131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5116F7" w:rsidRPr="00450504" w:rsidRDefault="005116F7" w:rsidP="00131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5116F7" w:rsidRPr="00450504" w:rsidRDefault="005116F7" w:rsidP="00131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116F7" w:rsidRPr="00450504" w:rsidTr="0002301C">
        <w:tc>
          <w:tcPr>
            <w:tcW w:w="6588" w:type="dxa"/>
          </w:tcPr>
          <w:p w:rsidR="005116F7" w:rsidRPr="00450504" w:rsidRDefault="005116F7" w:rsidP="00131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50504">
              <w:rPr>
                <w:rFonts w:ascii="Angsana New" w:hAnsi="Angsana New" w:hint="cs"/>
                <w:sz w:val="30"/>
                <w:szCs w:val="30"/>
                <w:cs/>
              </w:rPr>
              <w:t>บริษัท ที ซี ที จำกัด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5116F7" w:rsidRPr="00450504" w:rsidRDefault="00D70316" w:rsidP="00131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50504">
              <w:rPr>
                <w:rFonts w:ascii="Angsana New" w:hAnsi="Angsana New"/>
                <w:b/>
                <w:bCs/>
                <w:sz w:val="30"/>
                <w:szCs w:val="30"/>
              </w:rPr>
              <w:t>11.39</w:t>
            </w:r>
          </w:p>
        </w:tc>
        <w:tc>
          <w:tcPr>
            <w:tcW w:w="270" w:type="dxa"/>
          </w:tcPr>
          <w:p w:rsidR="005116F7" w:rsidRPr="00450504" w:rsidRDefault="005116F7" w:rsidP="00131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5116F7" w:rsidRPr="00450504" w:rsidRDefault="005116F7" w:rsidP="00131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50504">
              <w:rPr>
                <w:rFonts w:ascii="Angsana New" w:hAnsi="Angsana New"/>
                <w:b/>
                <w:bCs/>
                <w:sz w:val="30"/>
                <w:szCs w:val="30"/>
              </w:rPr>
              <w:t>26.18</w:t>
            </w:r>
          </w:p>
        </w:tc>
      </w:tr>
    </w:tbl>
    <w:p w:rsidR="001C494F" w:rsidRPr="00450504" w:rsidRDefault="001C49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:rsidR="00D1328B" w:rsidRDefault="00D132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:rsidR="000013E5" w:rsidRPr="00F76257" w:rsidRDefault="000013E5" w:rsidP="005268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="Angsana New" w:hAnsi="Angsana New"/>
          <w:sz w:val="30"/>
          <w:szCs w:val="30"/>
        </w:rPr>
      </w:pPr>
      <w:r w:rsidRPr="00F76257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สัญญาสำคัญที่มีกับบุคคลหรือกิจการที่เกี่ยวข้องกัน</w:t>
      </w:r>
    </w:p>
    <w:p w:rsidR="00436CBE" w:rsidRPr="00F76257" w:rsidRDefault="00436CBE" w:rsidP="00436C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970522" w:rsidRPr="00F76257" w:rsidRDefault="00446046" w:rsidP="00970522">
      <w:pPr>
        <w:pStyle w:val="a"/>
        <w:numPr>
          <w:ilvl w:val="0"/>
          <w:numId w:val="43"/>
        </w:numPr>
        <w:tabs>
          <w:tab w:val="clear" w:pos="1080"/>
        </w:tabs>
        <w:ind w:left="1170" w:hanging="623"/>
        <w:jc w:val="thaiDistribute"/>
        <w:rPr>
          <w:rFonts w:ascii="Angsana New" w:hAnsi="Angsana New" w:cs="Angsana New"/>
          <w:i/>
          <w:iCs/>
          <w:spacing w:val="-2"/>
          <w:lang w:val="en-US"/>
        </w:rPr>
      </w:pPr>
      <w:r w:rsidRPr="00F76257">
        <w:rPr>
          <w:rFonts w:ascii="Angsana New" w:hAnsi="Angsana New" w:cs="Angsana New"/>
          <w:spacing w:val="-2"/>
          <w:cs/>
        </w:rPr>
        <w:t>บริษัทและบริษัทย่อย</w:t>
      </w:r>
      <w:r w:rsidRPr="00F76257">
        <w:rPr>
          <w:rFonts w:ascii="Angsana New" w:hAnsi="Angsana New" w:cs="Angsana New"/>
          <w:cs/>
        </w:rPr>
        <w:t>ได้ทำสัญญาเช่าพื้นที</w:t>
      </w:r>
      <w:r w:rsidRPr="00F76257">
        <w:rPr>
          <w:rFonts w:ascii="Angsana New" w:hAnsi="Angsana New" w:cs="Angsana New" w:hint="cs"/>
          <w:cs/>
        </w:rPr>
        <w:t>่</w:t>
      </w:r>
      <w:r w:rsidRPr="00F76257">
        <w:rPr>
          <w:rFonts w:ascii="Angsana New" w:hAnsi="Angsana New" w:cs="Angsana New"/>
          <w:cs/>
        </w:rPr>
        <w:t xml:space="preserve">สำนักงาน </w:t>
      </w:r>
      <w:r w:rsidRPr="00F76257">
        <w:rPr>
          <w:rFonts w:ascii="Angsana New" w:hAnsi="Angsana New" w:cs="Angsana New"/>
          <w:lang w:val="en-US"/>
        </w:rPr>
        <w:t>(</w:t>
      </w:r>
      <w:r w:rsidRPr="00F76257">
        <w:rPr>
          <w:rFonts w:ascii="Angsana New" w:hAnsi="Angsana New" w:cs="Angsana New"/>
          <w:cs/>
          <w:lang w:val="en-US"/>
        </w:rPr>
        <w:t>รวมค่าบริการที่เกี่ยวข้อง</w:t>
      </w:r>
      <w:r w:rsidRPr="00F76257">
        <w:rPr>
          <w:rFonts w:ascii="Angsana New" w:hAnsi="Angsana New" w:cs="Angsana New"/>
          <w:lang w:val="en-US"/>
        </w:rPr>
        <w:t xml:space="preserve">) </w:t>
      </w:r>
      <w:r w:rsidRPr="00F76257">
        <w:rPr>
          <w:rFonts w:ascii="Angsana New" w:hAnsi="Angsana New" w:cs="Angsana New"/>
          <w:cs/>
          <w:lang w:val="en-US"/>
        </w:rPr>
        <w:t>กับกิจการที่เกี่ยวข้องกัน</w:t>
      </w:r>
      <w:r w:rsidRPr="00F76257">
        <w:rPr>
          <w:rFonts w:ascii="Angsana New" w:hAnsi="Angsana New" w:cs="Angsana New" w:hint="cs"/>
          <w:cs/>
          <w:lang w:val="en-US"/>
        </w:rPr>
        <w:t>อื่น</w:t>
      </w:r>
      <w:r w:rsidRPr="00F76257">
        <w:rPr>
          <w:rFonts w:ascii="Angsana New" w:hAnsi="Angsana New" w:cs="Angsana New"/>
          <w:lang w:val="en-US"/>
        </w:rPr>
        <w:t xml:space="preserve"> </w:t>
      </w:r>
      <w:r w:rsidRPr="00F76257">
        <w:rPr>
          <w:rFonts w:ascii="Angsana New" w:hAnsi="Angsana New" w:cs="Angsana New"/>
          <w:cs/>
          <w:lang w:val="en-US"/>
        </w:rPr>
        <w:t xml:space="preserve">ระยะเวลาตามสัญญา </w:t>
      </w:r>
      <w:r w:rsidRPr="00F76257">
        <w:rPr>
          <w:rFonts w:ascii="Angsana New" w:hAnsi="Angsana New" w:cs="Angsana New"/>
          <w:lang w:val="en-US"/>
        </w:rPr>
        <w:t xml:space="preserve">3 </w:t>
      </w:r>
      <w:r w:rsidRPr="00F76257">
        <w:rPr>
          <w:rFonts w:ascii="Angsana New" w:hAnsi="Angsana New" w:cs="Angsana New"/>
          <w:cs/>
          <w:lang w:val="en-US"/>
        </w:rPr>
        <w:t>ปี เริ่มตั้งแต่</w:t>
      </w:r>
      <w:r w:rsidRPr="00F76257">
        <w:rPr>
          <w:rFonts w:ascii="Angsana New" w:hAnsi="Angsana New" w:cs="Angsana New" w:hint="cs"/>
          <w:cs/>
          <w:lang w:val="en-US"/>
        </w:rPr>
        <w:t xml:space="preserve">วันที่ </w:t>
      </w:r>
      <w:r w:rsidRPr="00F76257">
        <w:rPr>
          <w:rFonts w:ascii="Angsana New" w:hAnsi="Angsana New" w:cs="Angsana New"/>
          <w:lang w:val="en-US"/>
        </w:rPr>
        <w:t>1</w:t>
      </w:r>
      <w:r w:rsidRPr="00F76257">
        <w:rPr>
          <w:rFonts w:ascii="Angsana New" w:hAnsi="Angsana New" w:cs="Angsana New"/>
          <w:cs/>
          <w:lang w:val="en-US"/>
        </w:rPr>
        <w:t xml:space="preserve"> พฤศจิกายน </w:t>
      </w:r>
      <w:r w:rsidRPr="00F76257">
        <w:rPr>
          <w:rFonts w:ascii="Angsana New" w:hAnsi="Angsana New" w:cs="Angsana New"/>
          <w:lang w:val="en-US"/>
        </w:rPr>
        <w:t xml:space="preserve">2560 </w:t>
      </w:r>
      <w:r w:rsidRPr="00F76257">
        <w:rPr>
          <w:rFonts w:ascii="Angsana New" w:hAnsi="Angsana New" w:cs="Angsana New" w:hint="cs"/>
          <w:cs/>
          <w:lang w:val="en-US"/>
        </w:rPr>
        <w:t>ถึงวันที่</w:t>
      </w:r>
      <w:r w:rsidRPr="00F76257">
        <w:rPr>
          <w:rFonts w:ascii="Angsana New" w:hAnsi="Angsana New" w:cs="Angsana New"/>
          <w:lang w:val="en-US"/>
        </w:rPr>
        <w:t xml:space="preserve"> 31 </w:t>
      </w:r>
      <w:r w:rsidRPr="00F76257">
        <w:rPr>
          <w:rFonts w:ascii="Angsana New" w:hAnsi="Angsana New" w:cs="Angsana New"/>
          <w:cs/>
          <w:lang w:val="en-US"/>
        </w:rPr>
        <w:t xml:space="preserve">ตุลาคม </w:t>
      </w:r>
      <w:r w:rsidRPr="00F76257">
        <w:rPr>
          <w:rFonts w:ascii="Angsana New" w:hAnsi="Angsana New" w:cs="Angsana New"/>
          <w:lang w:val="en-US"/>
        </w:rPr>
        <w:t xml:space="preserve">2563 </w:t>
      </w:r>
      <w:r w:rsidRPr="00F76257">
        <w:rPr>
          <w:rFonts w:ascii="Angsana New" w:hAnsi="Angsana New" w:cs="Angsana New" w:hint="cs"/>
          <w:spacing w:val="-2"/>
          <w:cs/>
          <w:lang w:val="en-US"/>
        </w:rPr>
        <w:t xml:space="preserve">โดยผู้ให้เช่าส่งมอบสถานที่เช่าให้กับกลุ่มบริษัทตั้งแต่วันที่ </w:t>
      </w:r>
      <w:r w:rsidRPr="00F76257">
        <w:rPr>
          <w:rFonts w:ascii="Angsana New" w:hAnsi="Angsana New" w:cs="Angsana New"/>
          <w:spacing w:val="-2"/>
          <w:lang w:val="en-US"/>
        </w:rPr>
        <w:t xml:space="preserve">1 </w:t>
      </w:r>
      <w:r w:rsidRPr="00F76257">
        <w:rPr>
          <w:rFonts w:ascii="Angsana New" w:hAnsi="Angsana New" w:cs="Angsana New" w:hint="cs"/>
          <w:spacing w:val="-2"/>
          <w:cs/>
          <w:lang w:val="en-US"/>
        </w:rPr>
        <w:t xml:space="preserve">สิงหาคม </w:t>
      </w:r>
      <w:r w:rsidRPr="00F76257">
        <w:rPr>
          <w:rFonts w:ascii="Angsana New" w:hAnsi="Angsana New" w:cs="Angsana New"/>
          <w:spacing w:val="-2"/>
          <w:lang w:val="en-US"/>
        </w:rPr>
        <w:t>2560</w:t>
      </w:r>
      <w:r w:rsidRPr="00F76257">
        <w:rPr>
          <w:rFonts w:ascii="Angsana New" w:hAnsi="Angsana New" w:cs="Angsana New"/>
          <w:cs/>
          <w:lang w:val="en-US"/>
        </w:rPr>
        <w:t xml:space="preserve"> </w:t>
      </w:r>
      <w:r w:rsidRPr="00F76257">
        <w:rPr>
          <w:rFonts w:ascii="Angsana New" w:hAnsi="Angsana New" w:cs="Angsana New" w:hint="cs"/>
          <w:cs/>
          <w:lang w:val="en-US"/>
        </w:rPr>
        <w:t>ค่</w:t>
      </w:r>
      <w:r w:rsidRPr="00F76257">
        <w:rPr>
          <w:rFonts w:ascii="Angsana New" w:hAnsi="Angsana New" w:cs="Angsana New"/>
          <w:cs/>
          <w:lang w:val="en-US"/>
        </w:rPr>
        <w:t>าเช่าและค่าบริการตามสัญญา</w:t>
      </w:r>
      <w:r w:rsidRPr="00F76257">
        <w:rPr>
          <w:rFonts w:ascii="Angsana New" w:hAnsi="Angsana New" w:cs="Angsana New"/>
          <w:lang w:val="en-US"/>
        </w:rPr>
        <w:t xml:space="preserve"> </w:t>
      </w:r>
      <w:r w:rsidRPr="00F76257">
        <w:rPr>
          <w:rFonts w:ascii="Angsana New" w:hAnsi="Angsana New" w:cs="Angsana New" w:hint="cs"/>
          <w:cs/>
          <w:lang w:val="en-US"/>
        </w:rPr>
        <w:t>มีดังนี้</w:t>
      </w:r>
    </w:p>
    <w:p w:rsidR="00970522" w:rsidRPr="00F76257" w:rsidRDefault="00970522" w:rsidP="00970522">
      <w:pPr>
        <w:pStyle w:val="a"/>
        <w:tabs>
          <w:tab w:val="clear" w:pos="1080"/>
        </w:tabs>
        <w:ind w:left="1170"/>
        <w:jc w:val="thaiDistribute"/>
        <w:rPr>
          <w:rFonts w:ascii="Angsana New" w:hAnsi="Angsana New" w:cs="Angsana New"/>
          <w:i/>
          <w:iCs/>
          <w:spacing w:val="-2"/>
          <w:lang w:val="en-US"/>
        </w:rPr>
      </w:pPr>
    </w:p>
    <w:tbl>
      <w:tblPr>
        <w:tblW w:w="9208" w:type="dxa"/>
        <w:tblInd w:w="531" w:type="dxa"/>
        <w:tblLayout w:type="fixed"/>
        <w:tblLook w:val="0000" w:firstRow="0" w:lastRow="0" w:firstColumn="0" w:lastColumn="0" w:noHBand="0" w:noVBand="0"/>
      </w:tblPr>
      <w:tblGrid>
        <w:gridCol w:w="3714"/>
        <w:gridCol w:w="1167"/>
        <w:gridCol w:w="273"/>
        <w:gridCol w:w="1180"/>
        <w:gridCol w:w="282"/>
        <w:gridCol w:w="1153"/>
        <w:gridCol w:w="273"/>
        <w:gridCol w:w="1166"/>
      </w:tblGrid>
      <w:tr w:rsidR="00446046" w:rsidRPr="00F76257" w:rsidTr="0074442F">
        <w:trPr>
          <w:tblHeader/>
        </w:trPr>
        <w:tc>
          <w:tcPr>
            <w:tcW w:w="2017" w:type="pct"/>
          </w:tcPr>
          <w:p w:rsidR="00446046" w:rsidRPr="00F76257" w:rsidRDefault="00446046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3" w:type="pct"/>
            <w:gridSpan w:val="3"/>
          </w:tcPr>
          <w:p w:rsidR="00446046" w:rsidRPr="00F76257" w:rsidRDefault="00446046" w:rsidP="0074442F">
            <w:pPr>
              <w:jc w:val="center"/>
              <w:rPr>
                <w:rFonts w:ascii="Angsana New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F762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3" w:type="pct"/>
          </w:tcPr>
          <w:p w:rsidR="00446046" w:rsidRPr="00F76257" w:rsidRDefault="00446046" w:rsidP="0074442F">
            <w:pPr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407" w:type="pct"/>
            <w:gridSpan w:val="3"/>
          </w:tcPr>
          <w:p w:rsidR="00446046" w:rsidRPr="00F76257" w:rsidRDefault="00446046" w:rsidP="0074442F">
            <w:pPr>
              <w:jc w:val="center"/>
              <w:rPr>
                <w:rFonts w:ascii="Angsana New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F762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46046" w:rsidRPr="00F76257" w:rsidTr="005628FD">
        <w:trPr>
          <w:tblHeader/>
        </w:trPr>
        <w:tc>
          <w:tcPr>
            <w:tcW w:w="2017" w:type="pct"/>
          </w:tcPr>
          <w:p w:rsidR="00446046" w:rsidRPr="00F76257" w:rsidRDefault="00446046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</w:tcPr>
          <w:p w:rsidR="00446046" w:rsidRPr="00F76257" w:rsidRDefault="00446046" w:rsidP="0074442F">
            <w:pPr>
              <w:jc w:val="center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F76257">
              <w:rPr>
                <w:rFonts w:ascii="Angsana New" w:hAnsi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2561</w:t>
            </w:r>
          </w:p>
        </w:tc>
        <w:tc>
          <w:tcPr>
            <w:tcW w:w="148" w:type="pct"/>
          </w:tcPr>
          <w:p w:rsidR="00446046" w:rsidRPr="00F76257" w:rsidRDefault="00446046" w:rsidP="0074442F">
            <w:pPr>
              <w:jc w:val="center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40" w:type="pct"/>
          </w:tcPr>
          <w:p w:rsidR="00446046" w:rsidRPr="00F76257" w:rsidRDefault="00446046" w:rsidP="0074442F">
            <w:pPr>
              <w:jc w:val="center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F76257">
              <w:rPr>
                <w:rFonts w:ascii="Angsana New" w:hAnsi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2560</w:t>
            </w:r>
          </w:p>
        </w:tc>
        <w:tc>
          <w:tcPr>
            <w:tcW w:w="153" w:type="pct"/>
          </w:tcPr>
          <w:p w:rsidR="00446046" w:rsidRPr="00F76257" w:rsidRDefault="00446046" w:rsidP="0074442F">
            <w:pPr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26" w:type="pct"/>
          </w:tcPr>
          <w:p w:rsidR="00446046" w:rsidRPr="00F76257" w:rsidRDefault="00446046" w:rsidP="0074442F">
            <w:pPr>
              <w:jc w:val="center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F76257">
              <w:rPr>
                <w:rFonts w:ascii="Angsana New" w:hAnsi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2561</w:t>
            </w:r>
          </w:p>
        </w:tc>
        <w:tc>
          <w:tcPr>
            <w:tcW w:w="148" w:type="pct"/>
          </w:tcPr>
          <w:p w:rsidR="00446046" w:rsidRPr="00F76257" w:rsidRDefault="00446046" w:rsidP="0074442F">
            <w:pPr>
              <w:jc w:val="center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33" w:type="pct"/>
          </w:tcPr>
          <w:p w:rsidR="00446046" w:rsidRPr="00F76257" w:rsidRDefault="00446046" w:rsidP="0074442F">
            <w:pPr>
              <w:jc w:val="center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F76257">
              <w:rPr>
                <w:rFonts w:ascii="Angsana New" w:hAnsi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2560</w:t>
            </w:r>
          </w:p>
        </w:tc>
      </w:tr>
      <w:tr w:rsidR="00446046" w:rsidRPr="00F76257" w:rsidTr="0074442F">
        <w:trPr>
          <w:tblHeader/>
        </w:trPr>
        <w:tc>
          <w:tcPr>
            <w:tcW w:w="2017" w:type="pct"/>
          </w:tcPr>
          <w:p w:rsidR="00446046" w:rsidRPr="00F76257" w:rsidRDefault="00446046" w:rsidP="007444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83" w:type="pct"/>
            <w:gridSpan w:val="7"/>
          </w:tcPr>
          <w:p w:rsidR="00446046" w:rsidRPr="00F76257" w:rsidRDefault="00446046" w:rsidP="007444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7625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446046" w:rsidRPr="00F76257" w:rsidTr="005628FD">
        <w:tc>
          <w:tcPr>
            <w:tcW w:w="2017" w:type="pct"/>
          </w:tcPr>
          <w:p w:rsidR="00446046" w:rsidRPr="00F76257" w:rsidRDefault="00446046" w:rsidP="007444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F7625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สัญญาเช่าอาคารสำนักงาน</w:t>
            </w:r>
          </w:p>
        </w:tc>
        <w:tc>
          <w:tcPr>
            <w:tcW w:w="634" w:type="pct"/>
          </w:tcPr>
          <w:p w:rsidR="00446046" w:rsidRPr="00F76257" w:rsidRDefault="00446046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3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446046" w:rsidRPr="00F76257" w:rsidRDefault="00446046" w:rsidP="007444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3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:rsidR="00446046" w:rsidRPr="00F76257" w:rsidRDefault="00446046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3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" w:type="pct"/>
          </w:tcPr>
          <w:p w:rsidR="00446046" w:rsidRPr="00F76257" w:rsidRDefault="00446046" w:rsidP="007444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3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:rsidR="00446046" w:rsidRPr="00F76257" w:rsidRDefault="00446046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3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446046" w:rsidRPr="00F76257" w:rsidRDefault="00446046" w:rsidP="007444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3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:rsidR="00446046" w:rsidRPr="00F76257" w:rsidRDefault="00446046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3" w:right="-11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628FD" w:rsidRPr="00F76257" w:rsidTr="005628FD">
        <w:tc>
          <w:tcPr>
            <w:tcW w:w="2017" w:type="pct"/>
          </w:tcPr>
          <w:p w:rsidR="005628FD" w:rsidRPr="00F76257" w:rsidRDefault="005628FD" w:rsidP="00562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F76257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634" w:type="pct"/>
          </w:tcPr>
          <w:p w:rsidR="005628FD" w:rsidRPr="00F76257" w:rsidRDefault="005628FD" w:rsidP="00C35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line="240" w:lineRule="auto"/>
              <w:ind w:right="-63"/>
              <w:rPr>
                <w:rFonts w:ascii="Angsana New" w:hAnsi="Angsana New"/>
                <w:sz w:val="30"/>
                <w:szCs w:val="30"/>
              </w:rPr>
            </w:pPr>
            <w:r w:rsidRPr="00F76257">
              <w:rPr>
                <w:rFonts w:ascii="Angsana New" w:hAnsi="Angsana New"/>
                <w:sz w:val="30"/>
                <w:szCs w:val="30"/>
              </w:rPr>
              <w:t>159</w:t>
            </w:r>
            <w:r w:rsidR="00C354C8" w:rsidRPr="00F76257">
              <w:rPr>
                <w:rFonts w:ascii="Angsana New" w:hAnsi="Angsana New"/>
                <w:sz w:val="30"/>
                <w:szCs w:val="30"/>
              </w:rPr>
              <w:t>.60</w:t>
            </w:r>
          </w:p>
        </w:tc>
        <w:tc>
          <w:tcPr>
            <w:tcW w:w="148" w:type="pct"/>
          </w:tcPr>
          <w:p w:rsidR="005628FD" w:rsidRPr="00F76257" w:rsidRDefault="005628FD" w:rsidP="00562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40" w:type="pct"/>
          </w:tcPr>
          <w:p w:rsidR="005628FD" w:rsidRPr="00F76257" w:rsidRDefault="005628FD" w:rsidP="00C35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line="240" w:lineRule="auto"/>
              <w:ind w:right="-63"/>
              <w:rPr>
                <w:rFonts w:ascii="Angsana New" w:hAnsi="Angsana New"/>
                <w:sz w:val="30"/>
                <w:szCs w:val="30"/>
              </w:rPr>
            </w:pPr>
            <w:r w:rsidRPr="00F76257">
              <w:rPr>
                <w:rFonts w:ascii="Angsana New" w:hAnsi="Angsana New"/>
                <w:sz w:val="30"/>
                <w:szCs w:val="30"/>
              </w:rPr>
              <w:t>158</w:t>
            </w:r>
            <w:r w:rsidR="00C354C8" w:rsidRPr="00F76257">
              <w:rPr>
                <w:rFonts w:ascii="Angsana New" w:hAnsi="Angsana New"/>
                <w:sz w:val="30"/>
                <w:szCs w:val="30"/>
              </w:rPr>
              <w:t>.16</w:t>
            </w:r>
          </w:p>
        </w:tc>
        <w:tc>
          <w:tcPr>
            <w:tcW w:w="153" w:type="pct"/>
          </w:tcPr>
          <w:p w:rsidR="005628FD" w:rsidRPr="00F76257" w:rsidRDefault="005628FD" w:rsidP="00562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6" w:type="pct"/>
          </w:tcPr>
          <w:p w:rsidR="005628FD" w:rsidRPr="00F76257" w:rsidRDefault="00C354C8" w:rsidP="005F3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line="240" w:lineRule="auto"/>
              <w:ind w:right="-63"/>
              <w:rPr>
                <w:rFonts w:ascii="Angsana New" w:hAnsi="Angsana New"/>
                <w:sz w:val="30"/>
                <w:szCs w:val="30"/>
              </w:rPr>
            </w:pPr>
            <w:r w:rsidRPr="00F76257">
              <w:rPr>
                <w:rFonts w:ascii="Angsana New" w:hAnsi="Angsana New"/>
                <w:sz w:val="30"/>
                <w:szCs w:val="30"/>
              </w:rPr>
              <w:t>4.6</w:t>
            </w:r>
            <w:r w:rsidR="005F3EBE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8" w:type="pct"/>
          </w:tcPr>
          <w:p w:rsidR="005628FD" w:rsidRPr="00F76257" w:rsidRDefault="005628FD" w:rsidP="00562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33" w:type="pct"/>
          </w:tcPr>
          <w:p w:rsidR="005628FD" w:rsidRPr="00F76257" w:rsidRDefault="005628FD" w:rsidP="00C35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line="240" w:lineRule="auto"/>
              <w:ind w:right="-63"/>
              <w:rPr>
                <w:rFonts w:ascii="Angsana New" w:hAnsi="Angsana New"/>
                <w:sz w:val="30"/>
                <w:szCs w:val="30"/>
              </w:rPr>
            </w:pPr>
            <w:r w:rsidRPr="00F76257">
              <w:rPr>
                <w:rFonts w:ascii="Angsana New" w:hAnsi="Angsana New"/>
                <w:sz w:val="30"/>
                <w:szCs w:val="30"/>
              </w:rPr>
              <w:t>4</w:t>
            </w:r>
            <w:r w:rsidR="00C354C8" w:rsidRPr="00F76257">
              <w:rPr>
                <w:rFonts w:ascii="Angsana New" w:hAnsi="Angsana New"/>
                <w:sz w:val="30"/>
                <w:szCs w:val="30"/>
              </w:rPr>
              <w:t>.45</w:t>
            </w:r>
          </w:p>
        </w:tc>
      </w:tr>
      <w:tr w:rsidR="005628FD" w:rsidRPr="00F76257" w:rsidTr="005628FD">
        <w:tc>
          <w:tcPr>
            <w:tcW w:w="2017" w:type="pct"/>
          </w:tcPr>
          <w:p w:rsidR="005628FD" w:rsidRPr="00F76257" w:rsidRDefault="005628FD" w:rsidP="00562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F76257">
              <w:rPr>
                <w:rFonts w:ascii="Angsana New" w:hAnsi="Angsana New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634" w:type="pct"/>
          </w:tcPr>
          <w:p w:rsidR="005628FD" w:rsidRPr="00F76257" w:rsidRDefault="005628FD" w:rsidP="00C35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line="240" w:lineRule="auto"/>
              <w:ind w:right="-63"/>
              <w:rPr>
                <w:rFonts w:ascii="Angsana New" w:hAnsi="Angsana New"/>
                <w:sz w:val="30"/>
                <w:szCs w:val="30"/>
              </w:rPr>
            </w:pPr>
            <w:r w:rsidRPr="00F76257">
              <w:rPr>
                <w:rFonts w:ascii="Angsana New" w:hAnsi="Angsana New"/>
                <w:sz w:val="30"/>
                <w:szCs w:val="30"/>
              </w:rPr>
              <w:t>11</w:t>
            </w:r>
            <w:r w:rsidR="00C354C8" w:rsidRPr="00F76257">
              <w:rPr>
                <w:rFonts w:ascii="Angsana New" w:hAnsi="Angsana New"/>
                <w:sz w:val="30"/>
                <w:szCs w:val="30"/>
              </w:rPr>
              <w:t>6.65</w:t>
            </w:r>
          </w:p>
        </w:tc>
        <w:tc>
          <w:tcPr>
            <w:tcW w:w="148" w:type="pct"/>
          </w:tcPr>
          <w:p w:rsidR="005628FD" w:rsidRPr="00F76257" w:rsidRDefault="005628FD" w:rsidP="00562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40" w:type="pct"/>
          </w:tcPr>
          <w:p w:rsidR="005628FD" w:rsidRPr="00F76257" w:rsidRDefault="005628FD" w:rsidP="00C35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line="240" w:lineRule="auto"/>
              <w:ind w:right="-63"/>
              <w:rPr>
                <w:rFonts w:ascii="Angsana New" w:hAnsi="Angsana New"/>
                <w:sz w:val="30"/>
                <w:szCs w:val="30"/>
              </w:rPr>
            </w:pPr>
            <w:r w:rsidRPr="00F76257">
              <w:rPr>
                <w:rFonts w:ascii="Angsana New" w:hAnsi="Angsana New"/>
                <w:sz w:val="30"/>
                <w:szCs w:val="30"/>
              </w:rPr>
              <w:t>290</w:t>
            </w:r>
            <w:r w:rsidR="00C354C8" w:rsidRPr="00F76257">
              <w:rPr>
                <w:rFonts w:ascii="Angsana New" w:hAnsi="Angsana New"/>
                <w:sz w:val="30"/>
                <w:szCs w:val="30"/>
              </w:rPr>
              <w:t>.20</w:t>
            </w:r>
          </w:p>
        </w:tc>
        <w:tc>
          <w:tcPr>
            <w:tcW w:w="153" w:type="pct"/>
          </w:tcPr>
          <w:p w:rsidR="005628FD" w:rsidRPr="00F76257" w:rsidRDefault="005628FD" w:rsidP="00562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6" w:type="pct"/>
          </w:tcPr>
          <w:p w:rsidR="005628FD" w:rsidRPr="00F76257" w:rsidRDefault="005628FD" w:rsidP="00C35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line="240" w:lineRule="auto"/>
              <w:ind w:right="-63"/>
              <w:rPr>
                <w:rFonts w:ascii="Angsana New" w:hAnsi="Angsana New"/>
                <w:sz w:val="30"/>
                <w:szCs w:val="30"/>
              </w:rPr>
            </w:pPr>
            <w:r w:rsidRPr="00F76257">
              <w:rPr>
                <w:rFonts w:ascii="Angsana New" w:hAnsi="Angsana New"/>
                <w:sz w:val="30"/>
                <w:szCs w:val="30"/>
              </w:rPr>
              <w:t>3</w:t>
            </w:r>
            <w:r w:rsidR="00C354C8" w:rsidRPr="00F76257">
              <w:rPr>
                <w:rFonts w:ascii="Angsana New" w:hAnsi="Angsana New"/>
                <w:sz w:val="30"/>
                <w:szCs w:val="30"/>
              </w:rPr>
              <w:t>.36</w:t>
            </w:r>
          </w:p>
        </w:tc>
        <w:tc>
          <w:tcPr>
            <w:tcW w:w="148" w:type="pct"/>
          </w:tcPr>
          <w:p w:rsidR="005628FD" w:rsidRPr="00F76257" w:rsidRDefault="005628FD" w:rsidP="00562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33" w:type="pct"/>
          </w:tcPr>
          <w:p w:rsidR="005628FD" w:rsidRPr="00F76257" w:rsidRDefault="005628FD" w:rsidP="00C35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line="240" w:lineRule="auto"/>
              <w:ind w:right="-63"/>
              <w:rPr>
                <w:rFonts w:ascii="Angsana New" w:hAnsi="Angsana New"/>
                <w:sz w:val="30"/>
                <w:szCs w:val="30"/>
              </w:rPr>
            </w:pPr>
            <w:r w:rsidRPr="00F76257">
              <w:rPr>
                <w:rFonts w:ascii="Angsana New" w:hAnsi="Angsana New"/>
                <w:sz w:val="30"/>
                <w:szCs w:val="30"/>
              </w:rPr>
              <w:t>8</w:t>
            </w:r>
            <w:r w:rsidR="00C354C8" w:rsidRPr="00F76257">
              <w:rPr>
                <w:rFonts w:ascii="Angsana New" w:hAnsi="Angsana New"/>
                <w:sz w:val="30"/>
                <w:szCs w:val="30"/>
              </w:rPr>
              <w:t>.21</w:t>
            </w:r>
          </w:p>
        </w:tc>
      </w:tr>
      <w:tr w:rsidR="005628FD" w:rsidRPr="00F76257" w:rsidTr="005628FD">
        <w:tc>
          <w:tcPr>
            <w:tcW w:w="2017" w:type="pct"/>
          </w:tcPr>
          <w:p w:rsidR="005628FD" w:rsidRPr="00F76257" w:rsidRDefault="005628FD" w:rsidP="00562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762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</w:tcPr>
          <w:p w:rsidR="005628FD" w:rsidRPr="00F76257" w:rsidRDefault="005628FD" w:rsidP="00C35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76257">
              <w:rPr>
                <w:rFonts w:ascii="Angsana New" w:hAnsi="Angsana New"/>
                <w:b/>
                <w:bCs/>
                <w:sz w:val="30"/>
                <w:szCs w:val="30"/>
              </w:rPr>
              <w:t>276</w:t>
            </w:r>
            <w:r w:rsidR="00C354C8" w:rsidRPr="00F76257">
              <w:rPr>
                <w:rFonts w:ascii="Angsana New" w:hAnsi="Angsana New"/>
                <w:b/>
                <w:bCs/>
                <w:sz w:val="30"/>
                <w:szCs w:val="30"/>
              </w:rPr>
              <w:t>.25</w:t>
            </w:r>
          </w:p>
        </w:tc>
        <w:tc>
          <w:tcPr>
            <w:tcW w:w="148" w:type="pct"/>
          </w:tcPr>
          <w:p w:rsidR="005628FD" w:rsidRPr="00F76257" w:rsidRDefault="005628FD" w:rsidP="00562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double" w:sz="4" w:space="0" w:color="auto"/>
            </w:tcBorders>
          </w:tcPr>
          <w:p w:rsidR="005628FD" w:rsidRPr="00F76257" w:rsidRDefault="005628FD" w:rsidP="00C35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76257">
              <w:rPr>
                <w:rFonts w:ascii="Angsana New" w:hAnsi="Angsana New"/>
                <w:b/>
                <w:bCs/>
                <w:sz w:val="30"/>
                <w:szCs w:val="30"/>
              </w:rPr>
              <w:t>448</w:t>
            </w:r>
            <w:r w:rsidR="00C354C8" w:rsidRPr="00F76257">
              <w:rPr>
                <w:rFonts w:ascii="Angsana New" w:hAnsi="Angsana New"/>
                <w:b/>
                <w:bCs/>
                <w:sz w:val="30"/>
                <w:szCs w:val="30"/>
              </w:rPr>
              <w:t>.36</w:t>
            </w:r>
          </w:p>
        </w:tc>
        <w:tc>
          <w:tcPr>
            <w:tcW w:w="153" w:type="pct"/>
          </w:tcPr>
          <w:p w:rsidR="005628FD" w:rsidRPr="00F76257" w:rsidRDefault="005628FD" w:rsidP="00562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</w:tcPr>
          <w:p w:rsidR="005628FD" w:rsidRPr="00F76257" w:rsidRDefault="00C354C8" w:rsidP="00C35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76257">
              <w:rPr>
                <w:rFonts w:ascii="Angsana New" w:hAnsi="Angsana New"/>
                <w:b/>
                <w:bCs/>
                <w:sz w:val="30"/>
                <w:szCs w:val="30"/>
              </w:rPr>
              <w:t>7.97</w:t>
            </w:r>
          </w:p>
        </w:tc>
        <w:tc>
          <w:tcPr>
            <w:tcW w:w="148" w:type="pct"/>
          </w:tcPr>
          <w:p w:rsidR="005628FD" w:rsidRPr="00F76257" w:rsidRDefault="005628FD" w:rsidP="00562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</w:tcPr>
          <w:p w:rsidR="005628FD" w:rsidRPr="00F76257" w:rsidRDefault="005628FD" w:rsidP="00C35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76257">
              <w:rPr>
                <w:rFonts w:ascii="Angsana New" w:hAnsi="Angsana New"/>
                <w:b/>
                <w:bCs/>
                <w:sz w:val="30"/>
                <w:szCs w:val="30"/>
              </w:rPr>
              <w:t>12</w:t>
            </w:r>
            <w:r w:rsidR="00C354C8" w:rsidRPr="00F76257">
              <w:rPr>
                <w:rFonts w:ascii="Angsana New" w:hAnsi="Angsana New"/>
                <w:b/>
                <w:bCs/>
                <w:sz w:val="30"/>
                <w:szCs w:val="30"/>
              </w:rPr>
              <w:t>.66</w:t>
            </w:r>
          </w:p>
        </w:tc>
      </w:tr>
    </w:tbl>
    <w:p w:rsidR="00446046" w:rsidRPr="00F76257" w:rsidRDefault="00446046" w:rsidP="00970522">
      <w:pPr>
        <w:pStyle w:val="a"/>
        <w:tabs>
          <w:tab w:val="clear" w:pos="1080"/>
        </w:tabs>
        <w:ind w:left="1170"/>
        <w:jc w:val="thaiDistribute"/>
        <w:rPr>
          <w:rFonts w:ascii="Angsana New" w:hAnsi="Angsana New" w:cs="Angsana New"/>
          <w:i/>
          <w:iCs/>
          <w:spacing w:val="-2"/>
          <w:cs/>
          <w:lang w:val="en-US"/>
        </w:rPr>
      </w:pPr>
    </w:p>
    <w:p w:rsidR="00AC7A7F" w:rsidRPr="00F76257" w:rsidRDefault="00AC7A7F" w:rsidP="000504FE">
      <w:pPr>
        <w:pStyle w:val="a"/>
        <w:numPr>
          <w:ilvl w:val="0"/>
          <w:numId w:val="43"/>
        </w:numPr>
        <w:tabs>
          <w:tab w:val="clear" w:pos="1080"/>
        </w:tabs>
        <w:ind w:left="1170" w:hanging="623"/>
        <w:jc w:val="thaiDistribute"/>
        <w:rPr>
          <w:rFonts w:asciiTheme="majorBidi" w:hAnsiTheme="majorBidi" w:cstheme="majorBidi"/>
          <w:cs/>
        </w:rPr>
      </w:pPr>
      <w:r w:rsidRPr="00F76257">
        <w:rPr>
          <w:rFonts w:ascii="Angsana New" w:hAnsi="Angsana New" w:cs="Angsana New"/>
          <w:spacing w:val="-2"/>
          <w:cs/>
        </w:rPr>
        <w:t>บริษัท</w:t>
      </w:r>
      <w:r w:rsidRPr="00F76257">
        <w:rPr>
          <w:rFonts w:asciiTheme="majorBidi" w:hAnsiTheme="majorBidi" w:cstheme="majorBidi"/>
          <w:cs/>
        </w:rPr>
        <w:t xml:space="preserve">ย่อยได้จดภาระจำยอมในที่ดินบางส่วนซึ่งมียอดสะสม ณ วันที่ </w:t>
      </w:r>
      <w:r w:rsidR="00765754" w:rsidRPr="00F76257">
        <w:rPr>
          <w:rFonts w:asciiTheme="majorBidi" w:hAnsiTheme="majorBidi" w:cstheme="majorBidi"/>
          <w:cs/>
        </w:rPr>
        <w:t>3</w:t>
      </w:r>
      <w:r w:rsidRPr="00F76257">
        <w:rPr>
          <w:rFonts w:asciiTheme="majorBidi" w:hAnsiTheme="majorBidi" w:cstheme="majorBidi"/>
          <w:cs/>
        </w:rPr>
        <w:t>1 ธันวาคม 25</w:t>
      </w:r>
      <w:r w:rsidR="004E7C84" w:rsidRPr="00F76257">
        <w:rPr>
          <w:rFonts w:asciiTheme="majorBidi" w:hAnsiTheme="majorBidi" w:cstheme="majorBidi"/>
          <w:cs/>
        </w:rPr>
        <w:t>6</w:t>
      </w:r>
      <w:r w:rsidR="00463F50" w:rsidRPr="00F76257">
        <w:rPr>
          <w:rFonts w:asciiTheme="majorBidi" w:hAnsiTheme="majorBidi" w:cstheme="majorBidi" w:hint="cs"/>
          <w:cs/>
        </w:rPr>
        <w:t>1</w:t>
      </w:r>
      <w:r w:rsidRPr="00F76257">
        <w:rPr>
          <w:rFonts w:asciiTheme="majorBidi" w:hAnsiTheme="majorBidi" w:cstheme="majorBidi"/>
          <w:cs/>
        </w:rPr>
        <w:t xml:space="preserve"> </w:t>
      </w:r>
      <w:r w:rsidR="00575CC0">
        <w:rPr>
          <w:rFonts w:asciiTheme="majorBidi" w:hAnsiTheme="majorBidi" w:cstheme="majorBidi" w:hint="cs"/>
          <w:cs/>
        </w:rPr>
        <w:t>เป็น</w:t>
      </w:r>
      <w:r w:rsidRPr="00F76257">
        <w:rPr>
          <w:rFonts w:asciiTheme="majorBidi" w:hAnsiTheme="majorBidi" w:cstheme="majorBidi"/>
          <w:cs/>
        </w:rPr>
        <w:t xml:space="preserve">จำนวนเงิน </w:t>
      </w:r>
      <w:r w:rsidR="00AC59D4" w:rsidRPr="00F76257">
        <w:rPr>
          <w:rFonts w:asciiTheme="majorBidi" w:hAnsiTheme="majorBidi" w:cstheme="majorBidi"/>
          <w:lang w:val="en-US"/>
        </w:rPr>
        <w:t>1,90</w:t>
      </w:r>
      <w:r w:rsidR="001D22E5" w:rsidRPr="00F76257">
        <w:rPr>
          <w:rFonts w:asciiTheme="majorBidi" w:hAnsiTheme="majorBidi" w:cstheme="majorBidi"/>
          <w:lang w:val="en-US"/>
        </w:rPr>
        <w:t>2</w:t>
      </w:r>
      <w:r w:rsidR="00AC59D4" w:rsidRPr="00F76257">
        <w:rPr>
          <w:rFonts w:asciiTheme="majorBidi" w:hAnsiTheme="majorBidi" w:cstheme="majorBidi"/>
          <w:lang w:val="en-US"/>
        </w:rPr>
        <w:t>.</w:t>
      </w:r>
      <w:r w:rsidR="001D22E5" w:rsidRPr="00F76257">
        <w:rPr>
          <w:rFonts w:asciiTheme="majorBidi" w:hAnsiTheme="majorBidi" w:cstheme="majorBidi"/>
          <w:lang w:val="en-US"/>
        </w:rPr>
        <w:t>0</w:t>
      </w:r>
      <w:r w:rsidR="008455BB" w:rsidRPr="00F76257">
        <w:rPr>
          <w:rFonts w:asciiTheme="majorBidi" w:hAnsiTheme="majorBidi" w:cstheme="majorBidi"/>
          <w:lang w:val="en-GB"/>
        </w:rPr>
        <w:t xml:space="preserve"> </w:t>
      </w:r>
      <w:r w:rsidRPr="00F76257">
        <w:rPr>
          <w:rFonts w:asciiTheme="majorBidi" w:hAnsiTheme="majorBidi" w:cstheme="majorBidi"/>
          <w:cs/>
        </w:rPr>
        <w:t xml:space="preserve">ล้านบาท </w:t>
      </w:r>
      <w:r w:rsidR="00144107" w:rsidRPr="00F76257">
        <w:rPr>
          <w:rFonts w:asciiTheme="majorBidi" w:hAnsiTheme="majorBidi" w:cstheme="majorBidi"/>
          <w:i/>
          <w:iCs/>
          <w:cs/>
        </w:rPr>
        <w:t>(25</w:t>
      </w:r>
      <w:r w:rsidR="00463F50" w:rsidRPr="00F76257">
        <w:rPr>
          <w:rFonts w:asciiTheme="majorBidi" w:hAnsiTheme="majorBidi" w:cstheme="majorBidi" w:hint="cs"/>
          <w:i/>
          <w:iCs/>
          <w:cs/>
        </w:rPr>
        <w:t>60</w:t>
      </w:r>
      <w:r w:rsidR="00144107" w:rsidRPr="00F76257">
        <w:rPr>
          <w:rFonts w:asciiTheme="majorBidi" w:hAnsiTheme="majorBidi" w:cstheme="majorBidi"/>
          <w:i/>
          <w:iCs/>
          <w:cs/>
        </w:rPr>
        <w:t xml:space="preserve">: </w:t>
      </w:r>
      <w:r w:rsidR="00463F50" w:rsidRPr="00F76257">
        <w:rPr>
          <w:rFonts w:asciiTheme="majorBidi" w:hAnsiTheme="majorBidi" w:cs="Angsana New"/>
          <w:i/>
          <w:iCs/>
          <w:cs/>
        </w:rPr>
        <w:t>1,769.9</w:t>
      </w:r>
      <w:r w:rsidR="00144107" w:rsidRPr="00F76257">
        <w:rPr>
          <w:rFonts w:asciiTheme="majorBidi" w:hAnsiTheme="majorBidi" w:cstheme="majorBidi"/>
          <w:i/>
          <w:iCs/>
          <w:cs/>
        </w:rPr>
        <w:t xml:space="preserve"> ล้านบาท)</w:t>
      </w:r>
      <w:r w:rsidR="00C53B82" w:rsidRPr="00F76257">
        <w:rPr>
          <w:rFonts w:asciiTheme="majorBidi" w:hAnsiTheme="majorBidi" w:cstheme="majorBidi"/>
          <w:i/>
          <w:iCs/>
          <w:cs/>
        </w:rPr>
        <w:t xml:space="preserve"> </w:t>
      </w:r>
      <w:r w:rsidRPr="00F76257">
        <w:rPr>
          <w:rFonts w:asciiTheme="majorBidi" w:hAnsiTheme="majorBidi" w:cstheme="majorBidi"/>
          <w:cs/>
        </w:rPr>
        <w:t>ให้แก่โครงการของกลุ่มบริษัทเพื่อดำเนินการด้านสาธารณูปโภคโดยไม่มี</w:t>
      </w:r>
      <w:r w:rsidRPr="00F76257">
        <w:rPr>
          <w:rFonts w:ascii="Angsana New" w:hAnsi="Angsana New" w:cs="Angsana New"/>
          <w:cs/>
          <w:lang w:val="en-US"/>
        </w:rPr>
        <w:t>กำหนดเวลา</w:t>
      </w:r>
      <w:r w:rsidRPr="00F76257">
        <w:rPr>
          <w:rFonts w:asciiTheme="majorBidi" w:hAnsiTheme="majorBidi" w:cstheme="majorBidi"/>
          <w:cs/>
        </w:rPr>
        <w:t xml:space="preserve"> </w:t>
      </w:r>
      <w:r w:rsidR="008F6F39" w:rsidRPr="00F76257">
        <w:rPr>
          <w:rFonts w:asciiTheme="majorBidi" w:hAnsiTheme="majorBidi" w:cstheme="majorBidi"/>
          <w:cs/>
        </w:rPr>
        <w:t xml:space="preserve">ในระหว่างปีสิ้นสุดวันที่ </w:t>
      </w:r>
      <w:r w:rsidR="00FA72DF" w:rsidRPr="00F76257">
        <w:rPr>
          <w:rFonts w:asciiTheme="majorBidi" w:hAnsiTheme="majorBidi" w:cstheme="majorBidi"/>
          <w:cs/>
        </w:rPr>
        <w:t>31</w:t>
      </w:r>
      <w:r w:rsidR="008F6F39" w:rsidRPr="00F76257">
        <w:rPr>
          <w:rFonts w:asciiTheme="majorBidi" w:hAnsiTheme="majorBidi" w:cstheme="majorBidi"/>
          <w:cs/>
        </w:rPr>
        <w:t xml:space="preserve"> ธันวาคม </w:t>
      </w:r>
      <w:r w:rsidR="00E85FFF" w:rsidRPr="00F76257">
        <w:rPr>
          <w:rFonts w:asciiTheme="majorBidi" w:hAnsiTheme="majorBidi" w:cstheme="majorBidi"/>
          <w:lang w:val="en-US"/>
        </w:rPr>
        <w:t>256</w:t>
      </w:r>
      <w:r w:rsidR="00463F50" w:rsidRPr="00F76257">
        <w:rPr>
          <w:rFonts w:asciiTheme="majorBidi" w:hAnsiTheme="majorBidi" w:cstheme="majorBidi"/>
          <w:lang w:val="en-US"/>
        </w:rPr>
        <w:t>1</w:t>
      </w:r>
      <w:r w:rsidR="008F6F39" w:rsidRPr="00F76257">
        <w:rPr>
          <w:rFonts w:asciiTheme="majorBidi" w:hAnsiTheme="majorBidi" w:cstheme="majorBidi"/>
          <w:cs/>
        </w:rPr>
        <w:t xml:space="preserve"> </w:t>
      </w:r>
      <w:r w:rsidRPr="00F76257">
        <w:rPr>
          <w:rFonts w:asciiTheme="majorBidi" w:hAnsiTheme="majorBidi" w:cstheme="majorBidi"/>
          <w:cs/>
        </w:rPr>
        <w:t>บริษัทย่อยได้จดภาระจำยอมในที่ดินรวม</w:t>
      </w:r>
      <w:r w:rsidR="00C466E4" w:rsidRPr="00F76257">
        <w:rPr>
          <w:rFonts w:asciiTheme="majorBidi" w:hAnsiTheme="majorBidi" w:cstheme="majorBidi"/>
          <w:cs/>
        </w:rPr>
        <w:t>ถึงยกที่ดินเป็นที่สาธารณะประโยชน์</w:t>
      </w:r>
      <w:r w:rsidRPr="00F76257">
        <w:rPr>
          <w:rFonts w:asciiTheme="majorBidi" w:hAnsiTheme="majorBidi" w:cstheme="majorBidi"/>
          <w:cs/>
        </w:rPr>
        <w:t>เป็นจำนวน</w:t>
      </w:r>
      <w:r w:rsidR="008455BB" w:rsidRPr="00F76257">
        <w:rPr>
          <w:rFonts w:asciiTheme="majorBidi" w:hAnsiTheme="majorBidi" w:cstheme="majorBidi"/>
          <w:cs/>
        </w:rPr>
        <w:t xml:space="preserve">เงิน </w:t>
      </w:r>
      <w:r w:rsidR="00E33EFC" w:rsidRPr="00F76257">
        <w:rPr>
          <w:rFonts w:asciiTheme="majorBidi" w:hAnsiTheme="majorBidi" w:cstheme="majorBidi"/>
          <w:lang w:val="en-US"/>
        </w:rPr>
        <w:t>17</w:t>
      </w:r>
      <w:r w:rsidR="001D22E5" w:rsidRPr="00F76257">
        <w:rPr>
          <w:rFonts w:asciiTheme="majorBidi" w:hAnsiTheme="majorBidi" w:cstheme="majorBidi"/>
          <w:lang w:val="en-US"/>
        </w:rPr>
        <w:t>4</w:t>
      </w:r>
      <w:r w:rsidR="00E33EFC" w:rsidRPr="00F76257">
        <w:rPr>
          <w:rFonts w:asciiTheme="majorBidi" w:hAnsiTheme="majorBidi" w:cstheme="majorBidi"/>
          <w:lang w:val="en-US"/>
        </w:rPr>
        <w:t>.</w:t>
      </w:r>
      <w:r w:rsidR="001D22E5" w:rsidRPr="00F76257">
        <w:rPr>
          <w:rFonts w:asciiTheme="majorBidi" w:hAnsiTheme="majorBidi" w:cstheme="majorBidi"/>
          <w:lang w:val="en-US"/>
        </w:rPr>
        <w:t>0</w:t>
      </w:r>
      <w:r w:rsidR="00715F98" w:rsidRPr="00F76257">
        <w:rPr>
          <w:rFonts w:asciiTheme="majorBidi" w:hAnsiTheme="majorBidi" w:cstheme="majorBidi"/>
          <w:cs/>
        </w:rPr>
        <w:t xml:space="preserve"> </w:t>
      </w:r>
      <w:r w:rsidRPr="00F76257">
        <w:rPr>
          <w:rFonts w:asciiTheme="majorBidi" w:hAnsiTheme="majorBidi" w:cstheme="majorBidi"/>
          <w:cs/>
        </w:rPr>
        <w:t xml:space="preserve">ล้านบาท </w:t>
      </w:r>
      <w:r w:rsidR="00144107" w:rsidRPr="00F76257">
        <w:rPr>
          <w:rFonts w:asciiTheme="majorBidi" w:hAnsiTheme="majorBidi" w:cstheme="majorBidi"/>
          <w:i/>
          <w:iCs/>
          <w:cs/>
        </w:rPr>
        <w:t>(25</w:t>
      </w:r>
      <w:r w:rsidR="002B6F0B" w:rsidRPr="00F76257">
        <w:rPr>
          <w:rFonts w:asciiTheme="majorBidi" w:hAnsiTheme="majorBidi" w:cstheme="majorBidi" w:hint="cs"/>
          <w:i/>
          <w:iCs/>
          <w:cs/>
        </w:rPr>
        <w:t>60</w:t>
      </w:r>
      <w:r w:rsidR="00144107" w:rsidRPr="00F76257">
        <w:rPr>
          <w:rFonts w:asciiTheme="majorBidi" w:hAnsiTheme="majorBidi" w:cstheme="majorBidi"/>
          <w:i/>
          <w:iCs/>
          <w:cs/>
        </w:rPr>
        <w:t xml:space="preserve">: </w:t>
      </w:r>
      <w:r w:rsidR="00463F50" w:rsidRPr="00F76257">
        <w:rPr>
          <w:rFonts w:asciiTheme="majorBidi" w:hAnsiTheme="majorBidi" w:cs="Angsana New"/>
          <w:i/>
          <w:iCs/>
          <w:cs/>
        </w:rPr>
        <w:t>718.5</w:t>
      </w:r>
      <w:r w:rsidR="00FC38C3" w:rsidRPr="00F76257">
        <w:rPr>
          <w:rFonts w:asciiTheme="majorBidi" w:hAnsiTheme="majorBidi" w:cstheme="majorBidi" w:hint="cs"/>
          <w:i/>
          <w:iCs/>
          <w:cs/>
        </w:rPr>
        <w:t xml:space="preserve"> </w:t>
      </w:r>
      <w:r w:rsidR="00144107" w:rsidRPr="00F76257">
        <w:rPr>
          <w:rFonts w:asciiTheme="majorBidi" w:hAnsiTheme="majorBidi" w:cstheme="majorBidi"/>
          <w:i/>
          <w:iCs/>
          <w:cs/>
        </w:rPr>
        <w:t>ล้านบาท)</w:t>
      </w:r>
      <w:r w:rsidR="005668AF" w:rsidRPr="00F76257">
        <w:rPr>
          <w:rFonts w:asciiTheme="majorBidi" w:hAnsiTheme="majorBidi" w:cstheme="majorBidi"/>
          <w:i/>
          <w:iCs/>
          <w:cs/>
        </w:rPr>
        <w:t xml:space="preserve"> </w:t>
      </w:r>
      <w:r w:rsidRPr="00F76257">
        <w:rPr>
          <w:rFonts w:asciiTheme="majorBidi" w:hAnsiTheme="majorBidi" w:cstheme="majorBidi"/>
          <w:cs/>
        </w:rPr>
        <w:t>โดยได้รับค่าตอบแทนเป็นจำนวนเงิน</w:t>
      </w:r>
      <w:r w:rsidR="00620605" w:rsidRPr="00F76257">
        <w:rPr>
          <w:rFonts w:asciiTheme="majorBidi" w:hAnsiTheme="majorBidi" w:cstheme="majorBidi"/>
          <w:cs/>
        </w:rPr>
        <w:t xml:space="preserve"> </w:t>
      </w:r>
      <w:r w:rsidR="001D22E5" w:rsidRPr="00F76257">
        <w:rPr>
          <w:rFonts w:asciiTheme="majorBidi" w:hAnsiTheme="majorBidi" w:cstheme="majorBidi"/>
          <w:lang w:val="en-US"/>
        </w:rPr>
        <w:t>175.7</w:t>
      </w:r>
      <w:r w:rsidR="005057F5" w:rsidRPr="00F76257">
        <w:rPr>
          <w:rFonts w:asciiTheme="majorBidi" w:hAnsiTheme="majorBidi" w:cstheme="majorBidi"/>
          <w:cs/>
        </w:rPr>
        <w:t xml:space="preserve"> </w:t>
      </w:r>
      <w:r w:rsidRPr="00F76257">
        <w:rPr>
          <w:rFonts w:asciiTheme="majorBidi" w:hAnsiTheme="majorBidi" w:cstheme="majorBidi"/>
          <w:cs/>
        </w:rPr>
        <w:t xml:space="preserve">ล้านบาท </w:t>
      </w:r>
      <w:r w:rsidR="00144107" w:rsidRPr="00F76257">
        <w:rPr>
          <w:rFonts w:asciiTheme="majorBidi" w:hAnsiTheme="majorBidi" w:cstheme="majorBidi"/>
          <w:i/>
          <w:iCs/>
          <w:cs/>
        </w:rPr>
        <w:t>(25</w:t>
      </w:r>
      <w:r w:rsidR="002B6F0B" w:rsidRPr="00F76257">
        <w:rPr>
          <w:rFonts w:asciiTheme="majorBidi" w:hAnsiTheme="majorBidi" w:cstheme="majorBidi" w:hint="cs"/>
          <w:i/>
          <w:iCs/>
          <w:cs/>
        </w:rPr>
        <w:t>60</w:t>
      </w:r>
      <w:r w:rsidR="00144107" w:rsidRPr="00F76257">
        <w:rPr>
          <w:rFonts w:asciiTheme="majorBidi" w:hAnsiTheme="majorBidi" w:cstheme="majorBidi"/>
          <w:i/>
          <w:iCs/>
          <w:cs/>
        </w:rPr>
        <w:t xml:space="preserve">: </w:t>
      </w:r>
      <w:r w:rsidR="000504FE" w:rsidRPr="00F76257">
        <w:rPr>
          <w:rFonts w:asciiTheme="majorBidi" w:hAnsiTheme="majorBidi" w:cs="Angsana New"/>
          <w:i/>
          <w:iCs/>
          <w:cs/>
        </w:rPr>
        <w:t>725.6</w:t>
      </w:r>
      <w:r w:rsidR="00144107" w:rsidRPr="00F76257">
        <w:rPr>
          <w:rFonts w:asciiTheme="majorBidi" w:hAnsiTheme="majorBidi" w:cstheme="majorBidi"/>
          <w:i/>
          <w:iCs/>
          <w:cs/>
        </w:rPr>
        <w:t xml:space="preserve"> ล้านบาท)</w:t>
      </w:r>
    </w:p>
    <w:p w:rsidR="00732F50" w:rsidRPr="00F76257" w:rsidRDefault="00732F50" w:rsidP="00732F50">
      <w:pPr>
        <w:pStyle w:val="a"/>
        <w:tabs>
          <w:tab w:val="clear" w:pos="1080"/>
        </w:tabs>
        <w:jc w:val="thaiDistribute"/>
        <w:rPr>
          <w:rFonts w:ascii="Angsana New" w:hAnsi="Angsana New"/>
          <w:cs/>
        </w:rPr>
      </w:pPr>
    </w:p>
    <w:p w:rsidR="00C53B82" w:rsidRPr="00F76257" w:rsidRDefault="0023520A" w:rsidP="00C53B82">
      <w:pPr>
        <w:pStyle w:val="a"/>
        <w:numPr>
          <w:ilvl w:val="0"/>
          <w:numId w:val="43"/>
        </w:numPr>
        <w:tabs>
          <w:tab w:val="clear" w:pos="1080"/>
        </w:tabs>
        <w:ind w:left="1170" w:hanging="623"/>
        <w:jc w:val="thaiDistribute"/>
        <w:rPr>
          <w:rFonts w:ascii="Angsana New" w:hAnsi="Angsana New" w:cs="Angsana New"/>
          <w:spacing w:val="-2"/>
          <w:cs/>
          <w:lang w:val="en-US"/>
        </w:rPr>
      </w:pPr>
      <w:r>
        <w:rPr>
          <w:rFonts w:ascii="Angsana New" w:hAnsi="Angsana New" w:cs="Angsana New"/>
          <w:spacing w:val="-2"/>
          <w:cs/>
          <w:lang w:val="en-US"/>
        </w:rPr>
        <w:t>บริษัท</w:t>
      </w:r>
      <w:r w:rsidR="00732F50" w:rsidRPr="00F76257">
        <w:rPr>
          <w:rFonts w:ascii="Angsana New" w:hAnsi="Angsana New" w:cs="Angsana New"/>
          <w:spacing w:val="-2"/>
          <w:cs/>
        </w:rPr>
        <w:t>มีสัญญา</w:t>
      </w:r>
      <w:r w:rsidR="009E395D" w:rsidRPr="00F76257">
        <w:rPr>
          <w:rFonts w:ascii="Angsana New" w:hAnsi="Angsana New" w:cs="Angsana New" w:hint="cs"/>
          <w:spacing w:val="-2"/>
          <w:cs/>
        </w:rPr>
        <w:t>ให้</w:t>
      </w:r>
      <w:r w:rsidR="00732F50" w:rsidRPr="00F76257">
        <w:rPr>
          <w:rFonts w:ascii="Angsana New" w:hAnsi="Angsana New" w:cs="Angsana New"/>
          <w:spacing w:val="-2"/>
          <w:cs/>
          <w:lang w:val="en-US"/>
        </w:rPr>
        <w:t>กู้ยืมเงิน</w:t>
      </w:r>
      <w:r w:rsidR="009E395D" w:rsidRPr="00F76257">
        <w:rPr>
          <w:rFonts w:ascii="Angsana New" w:hAnsi="Angsana New" w:cs="Angsana New" w:hint="cs"/>
          <w:spacing w:val="-2"/>
          <w:cs/>
          <w:lang w:val="en-US"/>
        </w:rPr>
        <w:t>แก่บริษัทย่อย</w:t>
      </w:r>
      <w:r w:rsidR="004164DE">
        <w:rPr>
          <w:rFonts w:ascii="Angsana New" w:hAnsi="Angsana New" w:cs="Angsana New" w:hint="cs"/>
          <w:spacing w:val="-2"/>
          <w:cs/>
          <w:lang w:val="en-US"/>
        </w:rPr>
        <w:t>บางแห่ง</w:t>
      </w:r>
      <w:r w:rsidR="00732F50" w:rsidRPr="00F76257">
        <w:rPr>
          <w:rFonts w:ascii="Angsana New" w:hAnsi="Angsana New" w:cs="Angsana New"/>
          <w:spacing w:val="-2"/>
          <w:cs/>
          <w:lang w:val="en-US"/>
        </w:rPr>
        <w:t xml:space="preserve">วงเงินรวม </w:t>
      </w:r>
      <w:r w:rsidR="009E395D" w:rsidRPr="00F76257">
        <w:rPr>
          <w:rFonts w:ascii="Angsana New" w:hAnsi="Angsana New" w:cs="Angsana New"/>
          <w:spacing w:val="-2"/>
          <w:lang w:val="en-US"/>
        </w:rPr>
        <w:t>9,800</w:t>
      </w:r>
      <w:r w:rsidR="00732F50" w:rsidRPr="00F76257">
        <w:rPr>
          <w:rFonts w:ascii="Angsana New" w:hAnsi="Angsana New" w:cs="Angsana New" w:hint="cs"/>
          <w:spacing w:val="-2"/>
          <w:cs/>
          <w:lang w:val="en-US"/>
        </w:rPr>
        <w:t xml:space="preserve"> ล้านบาท </w:t>
      </w:r>
      <w:r w:rsidR="009E395D" w:rsidRPr="00F76257">
        <w:rPr>
          <w:rFonts w:ascii="Angsana New" w:hAnsi="Angsana New" w:cs="Angsana New" w:hint="cs"/>
          <w:spacing w:val="-2"/>
          <w:cs/>
          <w:lang w:val="en-US"/>
        </w:rPr>
        <w:t>และ</w:t>
      </w:r>
      <w:r w:rsidR="009E395D" w:rsidRPr="00F76257">
        <w:rPr>
          <w:rFonts w:ascii="Angsana New" w:hAnsi="Angsana New" w:cs="Angsana New"/>
          <w:spacing w:val="-2"/>
          <w:cs/>
        </w:rPr>
        <w:t>มีสัญญา</w:t>
      </w:r>
      <w:r w:rsidR="009E395D" w:rsidRPr="00F76257">
        <w:rPr>
          <w:rFonts w:ascii="Angsana New" w:hAnsi="Angsana New" w:cs="Angsana New"/>
          <w:spacing w:val="-2"/>
          <w:cs/>
          <w:lang w:val="en-US"/>
        </w:rPr>
        <w:t>กู้ยืมเงิน</w:t>
      </w:r>
      <w:r w:rsidR="009E395D" w:rsidRPr="00F76257">
        <w:rPr>
          <w:rFonts w:ascii="Angsana New" w:hAnsi="Angsana New" w:cs="Angsana New" w:hint="cs"/>
          <w:spacing w:val="-2"/>
          <w:cs/>
          <w:lang w:val="en-US"/>
        </w:rPr>
        <w:t>จากบริษัทย่อย</w:t>
      </w:r>
      <w:r w:rsidR="004164DE">
        <w:rPr>
          <w:rFonts w:ascii="Angsana New" w:hAnsi="Angsana New" w:cs="Angsana New" w:hint="cs"/>
          <w:spacing w:val="-2"/>
          <w:cs/>
          <w:lang w:val="en-US"/>
        </w:rPr>
        <w:t>แห่ง</w:t>
      </w:r>
      <w:r w:rsidR="00550102">
        <w:rPr>
          <w:rFonts w:ascii="Angsana New" w:hAnsi="Angsana New" w:cs="Angsana New" w:hint="cs"/>
          <w:spacing w:val="-2"/>
          <w:cs/>
          <w:lang w:val="en-US"/>
        </w:rPr>
        <w:t>หนึ่ง</w:t>
      </w:r>
      <w:r w:rsidR="009E395D" w:rsidRPr="00F76257">
        <w:rPr>
          <w:rFonts w:ascii="Angsana New" w:hAnsi="Angsana New" w:cs="Angsana New"/>
          <w:spacing w:val="-2"/>
          <w:cs/>
          <w:lang w:val="en-US"/>
        </w:rPr>
        <w:t xml:space="preserve">วงเงินรวม </w:t>
      </w:r>
      <w:r w:rsidR="009E395D" w:rsidRPr="00F76257">
        <w:rPr>
          <w:rFonts w:ascii="Angsana New" w:hAnsi="Angsana New" w:cs="Angsana New"/>
          <w:spacing w:val="-2"/>
          <w:lang w:val="en-US"/>
        </w:rPr>
        <w:t>500</w:t>
      </w:r>
      <w:r w:rsidR="009E395D" w:rsidRPr="00F76257">
        <w:rPr>
          <w:rFonts w:ascii="Angsana New" w:hAnsi="Angsana New" w:cs="Angsana New" w:hint="cs"/>
          <w:spacing w:val="-2"/>
          <w:cs/>
          <w:lang w:val="en-US"/>
        </w:rPr>
        <w:t xml:space="preserve"> ล้านบาท </w:t>
      </w:r>
      <w:r w:rsidR="00732F50" w:rsidRPr="00F76257">
        <w:rPr>
          <w:rFonts w:ascii="Angsana New" w:hAnsi="Angsana New" w:cs="Angsana New" w:hint="cs"/>
          <w:spacing w:val="-2"/>
          <w:cs/>
          <w:lang w:val="en-US"/>
        </w:rPr>
        <w:t xml:space="preserve">โดยคิดอัตราดอกเบี้ยขั้นต่ำของเงินกู้ลบด้วยร้อยละ </w:t>
      </w:r>
      <w:r w:rsidR="00732F50" w:rsidRPr="00F76257">
        <w:rPr>
          <w:rFonts w:ascii="Angsana New" w:hAnsi="Angsana New" w:cs="Angsana New"/>
          <w:spacing w:val="-2"/>
          <w:lang w:val="en-US"/>
        </w:rPr>
        <w:t xml:space="preserve">2 (MLR-2) </w:t>
      </w:r>
      <w:r w:rsidR="00732F50" w:rsidRPr="00F76257">
        <w:rPr>
          <w:rFonts w:ascii="Angsana New" w:hAnsi="Angsana New" w:cs="Angsana New" w:hint="cs"/>
          <w:spacing w:val="-2"/>
          <w:cs/>
          <w:lang w:val="en-US"/>
        </w:rPr>
        <w:t>ต่อปี แล</w:t>
      </w:r>
      <w:r w:rsidR="00991BBA">
        <w:rPr>
          <w:rFonts w:ascii="Angsana New" w:hAnsi="Angsana New" w:cs="Angsana New" w:hint="cs"/>
          <w:spacing w:val="-2"/>
          <w:cs/>
          <w:lang w:val="en-US"/>
        </w:rPr>
        <w:t>ะสามารถเรียกชำระเงินคืนได้ทันที</w:t>
      </w:r>
    </w:p>
    <w:p w:rsidR="00F76257" w:rsidRPr="00F76257" w:rsidRDefault="00F762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 w:rsidRPr="00F76257"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:rsidR="006B3F54" w:rsidRDefault="001D758D" w:rsidP="005268B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 w:hanging="56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5268BA">
        <w:rPr>
          <w:rFonts w:asciiTheme="majorBidi" w:hAnsiTheme="majorBidi" w:cstheme="majorBidi"/>
          <w:b/>
          <w:bCs/>
          <w:sz w:val="30"/>
          <w:szCs w:val="30"/>
        </w:rPr>
        <w:lastRenderedPageBreak/>
        <w:t>5</w:t>
      </w:r>
      <w:r w:rsidR="006B3F54" w:rsidRPr="005268BA">
        <w:rPr>
          <w:rFonts w:asciiTheme="majorBidi" w:hAnsiTheme="majorBidi" w:cstheme="majorBidi"/>
          <w:b/>
          <w:bCs/>
          <w:sz w:val="30"/>
          <w:szCs w:val="30"/>
        </w:rPr>
        <w:tab/>
      </w:r>
      <w:r w:rsidR="006B3F54" w:rsidRPr="005268BA">
        <w:rPr>
          <w:rFonts w:asciiTheme="majorBidi" w:hAnsiTheme="majorBidi" w:cstheme="majorBidi"/>
          <w:b/>
          <w:bCs/>
          <w:sz w:val="30"/>
          <w:szCs w:val="30"/>
          <w:cs/>
        </w:rPr>
        <w:t>เงินสดและรายการเทียบเท่าเงินสด</w:t>
      </w:r>
    </w:p>
    <w:p w:rsidR="00E93F93" w:rsidRPr="008B6165" w:rsidRDefault="00E93F93" w:rsidP="005268B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 w:hanging="567"/>
        <w:jc w:val="thaiDistribute"/>
        <w:rPr>
          <w:rFonts w:asciiTheme="majorBidi" w:hAnsiTheme="majorBidi" w:cstheme="majorBidi"/>
          <w:b/>
          <w:bCs/>
          <w:sz w:val="14"/>
          <w:szCs w:val="14"/>
        </w:rPr>
      </w:pPr>
    </w:p>
    <w:tbl>
      <w:tblPr>
        <w:tblW w:w="9117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70"/>
        <w:gridCol w:w="1107"/>
        <w:gridCol w:w="238"/>
        <w:gridCol w:w="1112"/>
        <w:gridCol w:w="284"/>
        <w:gridCol w:w="1156"/>
        <w:gridCol w:w="238"/>
        <w:gridCol w:w="1112"/>
      </w:tblGrid>
      <w:tr w:rsidR="0024083F" w:rsidRPr="007766A8" w:rsidTr="00125329">
        <w:tc>
          <w:tcPr>
            <w:tcW w:w="3870" w:type="dxa"/>
          </w:tcPr>
          <w:p w:rsidR="0024083F" w:rsidRPr="007766A8" w:rsidRDefault="0024083F" w:rsidP="00125329">
            <w:pPr>
              <w:pStyle w:val="Heading7"/>
              <w:keepNext w:val="0"/>
              <w:spacing w:line="38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2457" w:type="dxa"/>
            <w:gridSpan w:val="3"/>
          </w:tcPr>
          <w:p w:rsidR="0024083F" w:rsidRPr="007766A8" w:rsidRDefault="0024083F" w:rsidP="00125329">
            <w:pPr>
              <w:pStyle w:val="Heading7"/>
              <w:keepNext w:val="0"/>
              <w:tabs>
                <w:tab w:val="left" w:pos="375"/>
              </w:tabs>
              <w:spacing w:line="380" w:lineRule="exact"/>
              <w:jc w:val="center"/>
              <w:rPr>
                <w:rFonts w:ascii="Angsana New" w:hAnsi="Angsana New" w:cs="Angsana New"/>
                <w:cs/>
              </w:rPr>
            </w:pPr>
            <w:r w:rsidRPr="007766A8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4" w:type="dxa"/>
          </w:tcPr>
          <w:p w:rsidR="0024083F" w:rsidRPr="007766A8" w:rsidRDefault="0024083F" w:rsidP="00125329">
            <w:pPr>
              <w:pStyle w:val="Heading7"/>
              <w:keepNext w:val="0"/>
              <w:tabs>
                <w:tab w:val="left" w:pos="375"/>
              </w:tabs>
              <w:spacing w:line="38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506" w:type="dxa"/>
            <w:gridSpan w:val="3"/>
          </w:tcPr>
          <w:p w:rsidR="0024083F" w:rsidRPr="007766A8" w:rsidRDefault="0024083F" w:rsidP="00125329">
            <w:pPr>
              <w:pStyle w:val="Heading7"/>
              <w:keepNext w:val="0"/>
              <w:spacing w:line="380" w:lineRule="exact"/>
              <w:jc w:val="center"/>
              <w:rPr>
                <w:rFonts w:ascii="Angsana New" w:hAnsi="Angsana New" w:cs="Angsana New"/>
                <w:cs/>
              </w:rPr>
            </w:pPr>
            <w:r w:rsidRPr="007766A8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182A51" w:rsidRPr="00822BF0" w:rsidTr="00125329">
        <w:tc>
          <w:tcPr>
            <w:tcW w:w="3870" w:type="dxa"/>
          </w:tcPr>
          <w:p w:rsidR="00182A51" w:rsidRPr="007766A8" w:rsidRDefault="00182A51" w:rsidP="00182A51">
            <w:pPr>
              <w:pStyle w:val="Heading7"/>
              <w:keepNext w:val="0"/>
              <w:spacing w:line="380" w:lineRule="exact"/>
              <w:rPr>
                <w:rFonts w:ascii="Angsana New" w:hAnsi="Angsana New" w:cs="Angsana New"/>
                <w:b w:val="0"/>
                <w:bCs w:val="0"/>
                <w:cs/>
              </w:rPr>
            </w:pPr>
          </w:p>
        </w:tc>
        <w:tc>
          <w:tcPr>
            <w:tcW w:w="1107" w:type="dxa"/>
          </w:tcPr>
          <w:p w:rsidR="00182A51" w:rsidRPr="00822BF0" w:rsidRDefault="00182A51" w:rsidP="00182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38" w:type="dxa"/>
          </w:tcPr>
          <w:p w:rsidR="00182A51" w:rsidRPr="00822BF0" w:rsidRDefault="00182A51" w:rsidP="00182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</w:tcPr>
          <w:p w:rsidR="00182A51" w:rsidRPr="00822BF0" w:rsidRDefault="00182A51" w:rsidP="00182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84" w:type="dxa"/>
          </w:tcPr>
          <w:p w:rsidR="00182A51" w:rsidRPr="007766A8" w:rsidRDefault="00182A51" w:rsidP="00182A51">
            <w:pPr>
              <w:pStyle w:val="Heading7"/>
              <w:keepNext w:val="0"/>
              <w:tabs>
                <w:tab w:val="left" w:pos="375"/>
              </w:tabs>
              <w:spacing w:line="38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156" w:type="dxa"/>
          </w:tcPr>
          <w:p w:rsidR="00182A51" w:rsidRPr="00822BF0" w:rsidRDefault="00182A51" w:rsidP="00182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38" w:type="dxa"/>
          </w:tcPr>
          <w:p w:rsidR="00182A51" w:rsidRPr="00822BF0" w:rsidRDefault="00182A51" w:rsidP="00182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</w:tcPr>
          <w:p w:rsidR="00182A51" w:rsidRPr="00822BF0" w:rsidRDefault="00182A51" w:rsidP="00182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24083F" w:rsidRPr="007766A8" w:rsidTr="00125329">
        <w:tc>
          <w:tcPr>
            <w:tcW w:w="3870" w:type="dxa"/>
          </w:tcPr>
          <w:p w:rsidR="0024083F" w:rsidRPr="007766A8" w:rsidRDefault="0024083F" w:rsidP="00125329">
            <w:pPr>
              <w:pStyle w:val="Heading7"/>
              <w:keepNext w:val="0"/>
              <w:spacing w:line="38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5247" w:type="dxa"/>
            <w:gridSpan w:val="7"/>
          </w:tcPr>
          <w:p w:rsidR="0024083F" w:rsidRPr="007766A8" w:rsidRDefault="0024083F" w:rsidP="00125329">
            <w:pPr>
              <w:pStyle w:val="Heading7"/>
              <w:keepNext w:val="0"/>
              <w:spacing w:line="380" w:lineRule="exact"/>
              <w:jc w:val="center"/>
              <w:rPr>
                <w:rFonts w:ascii="Angsana New" w:hAnsi="Angsana New" w:cs="Angsana New"/>
                <w:b w:val="0"/>
                <w:bCs w:val="0"/>
                <w:i/>
                <w:iCs/>
              </w:rPr>
            </w:pPr>
            <w:r w:rsidRPr="007766A8">
              <w:rPr>
                <w:rFonts w:ascii="Angsana New" w:hAnsi="Angsana New" w:cs="Angsana New"/>
                <w:b w:val="0"/>
                <w:bCs w:val="0"/>
                <w:i/>
                <w:iCs/>
                <w:cs/>
              </w:rPr>
              <w:t>(</w:t>
            </w:r>
            <w:r w:rsidRPr="007766A8">
              <w:rPr>
                <w:rFonts w:ascii="Angsana New" w:hAnsi="Angsana New" w:cs="Angsana New" w:hint="cs"/>
                <w:b w:val="0"/>
                <w:bCs w:val="0"/>
                <w:i/>
                <w:iCs/>
                <w:cs/>
              </w:rPr>
              <w:t>ล้าน</w:t>
            </w:r>
            <w:r w:rsidRPr="007766A8">
              <w:rPr>
                <w:rFonts w:ascii="Angsana New" w:hAnsi="Angsana New" w:cs="Angsana New"/>
                <w:b w:val="0"/>
                <w:bCs w:val="0"/>
                <w:i/>
                <w:iCs/>
                <w:cs/>
              </w:rPr>
              <w:t>บาท)</w:t>
            </w:r>
          </w:p>
        </w:tc>
      </w:tr>
      <w:tr w:rsidR="00592D9E" w:rsidRPr="007766A8" w:rsidTr="00125329">
        <w:tc>
          <w:tcPr>
            <w:tcW w:w="3870" w:type="dxa"/>
          </w:tcPr>
          <w:p w:rsidR="00592D9E" w:rsidRPr="007766A8" w:rsidRDefault="00592D9E" w:rsidP="00182A5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66A8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107" w:type="dxa"/>
          </w:tcPr>
          <w:p w:rsidR="00592D9E" w:rsidRPr="00CD6F97" w:rsidRDefault="00592D9E" w:rsidP="00993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38" w:type="dxa"/>
          </w:tcPr>
          <w:p w:rsidR="00592D9E" w:rsidRPr="007766A8" w:rsidRDefault="00592D9E" w:rsidP="00182A51">
            <w:pPr>
              <w:pStyle w:val="a"/>
              <w:tabs>
                <w:tab w:val="clear" w:pos="1080"/>
                <w:tab w:val="decimal" w:pos="1062"/>
              </w:tabs>
              <w:spacing w:line="380" w:lineRule="exac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12" w:type="dxa"/>
          </w:tcPr>
          <w:p w:rsidR="00592D9E" w:rsidRPr="00CD6F97" w:rsidRDefault="00592D9E" w:rsidP="00182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D6F97">
              <w:rPr>
                <w:rFonts w:ascii="Angsana New" w:hAnsi="Angsana New"/>
                <w:sz w:val="30"/>
                <w:szCs w:val="30"/>
              </w:rPr>
              <w:t>19</w:t>
            </w:r>
          </w:p>
        </w:tc>
        <w:tc>
          <w:tcPr>
            <w:tcW w:w="284" w:type="dxa"/>
          </w:tcPr>
          <w:p w:rsidR="00592D9E" w:rsidRPr="007766A8" w:rsidRDefault="00592D9E" w:rsidP="00182A51">
            <w:pPr>
              <w:pStyle w:val="a"/>
              <w:tabs>
                <w:tab w:val="clear" w:pos="1080"/>
                <w:tab w:val="decimal" w:pos="1062"/>
              </w:tabs>
              <w:spacing w:line="380" w:lineRule="exac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56" w:type="dxa"/>
          </w:tcPr>
          <w:p w:rsidR="00592D9E" w:rsidRPr="007766A8" w:rsidRDefault="00592D9E" w:rsidP="00993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rPr>
                <w:rFonts w:ascii="Angsana New" w:hAnsi="Angsana New"/>
              </w:rPr>
            </w:pPr>
            <w:r w:rsidRPr="0024083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:rsidR="00592D9E" w:rsidRPr="007766A8" w:rsidRDefault="00592D9E" w:rsidP="00182A51">
            <w:pPr>
              <w:pStyle w:val="3"/>
              <w:tabs>
                <w:tab w:val="clear" w:pos="360"/>
                <w:tab w:val="clear" w:pos="720"/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</w:tcPr>
          <w:p w:rsidR="00592D9E" w:rsidRPr="007766A8" w:rsidRDefault="00592D9E" w:rsidP="00182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rPr>
                <w:rFonts w:ascii="Angsana New" w:hAnsi="Angsana New"/>
              </w:rPr>
            </w:pPr>
            <w:r w:rsidRPr="0024083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92D9E" w:rsidRPr="00136522" w:rsidTr="00125329">
        <w:tc>
          <w:tcPr>
            <w:tcW w:w="3870" w:type="dxa"/>
          </w:tcPr>
          <w:p w:rsidR="00592D9E" w:rsidRPr="007766A8" w:rsidRDefault="00592D9E" w:rsidP="00182A5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66A8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1107" w:type="dxa"/>
            <w:shd w:val="clear" w:color="auto" w:fill="auto"/>
          </w:tcPr>
          <w:p w:rsidR="00592D9E" w:rsidRPr="00CD6F97" w:rsidRDefault="00592D9E" w:rsidP="00592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D6F97">
              <w:rPr>
                <w:rFonts w:ascii="Angsana New" w:hAnsi="Angsana New"/>
                <w:sz w:val="30"/>
                <w:szCs w:val="30"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8" w:type="dxa"/>
            <w:shd w:val="clear" w:color="auto" w:fill="auto"/>
          </w:tcPr>
          <w:p w:rsidR="00592D9E" w:rsidRPr="007766A8" w:rsidRDefault="00592D9E" w:rsidP="00182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  <w:shd w:val="clear" w:color="auto" w:fill="auto"/>
          </w:tcPr>
          <w:p w:rsidR="00592D9E" w:rsidRPr="00CD6F97" w:rsidRDefault="00592D9E" w:rsidP="00182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D6F97">
              <w:rPr>
                <w:rFonts w:ascii="Angsana New" w:hAnsi="Angsana New"/>
                <w:sz w:val="30"/>
                <w:szCs w:val="30"/>
              </w:rPr>
              <w:t>77</w:t>
            </w:r>
          </w:p>
        </w:tc>
        <w:tc>
          <w:tcPr>
            <w:tcW w:w="284" w:type="dxa"/>
            <w:shd w:val="clear" w:color="auto" w:fill="auto"/>
          </w:tcPr>
          <w:p w:rsidR="00592D9E" w:rsidRPr="007766A8" w:rsidRDefault="00592D9E" w:rsidP="00182A51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:rsidR="00592D9E" w:rsidRPr="0024083F" w:rsidRDefault="00592D9E" w:rsidP="00993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8" w:type="dxa"/>
            <w:shd w:val="clear" w:color="auto" w:fill="auto"/>
          </w:tcPr>
          <w:p w:rsidR="00592D9E" w:rsidRPr="00CD30F4" w:rsidRDefault="00592D9E" w:rsidP="00182A51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80" w:lineRule="exact"/>
              <w:ind w:left="-108" w:right="-81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112" w:type="dxa"/>
            <w:shd w:val="clear" w:color="auto" w:fill="auto"/>
          </w:tcPr>
          <w:p w:rsidR="00592D9E" w:rsidRPr="0024083F" w:rsidRDefault="00592D9E" w:rsidP="007B6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4083F">
              <w:rPr>
                <w:rFonts w:ascii="Angsana New" w:hAnsi="Angsana New"/>
                <w:sz w:val="30"/>
                <w:szCs w:val="30"/>
              </w:rPr>
              <w:t>28</w:t>
            </w:r>
          </w:p>
        </w:tc>
      </w:tr>
      <w:tr w:rsidR="00592D9E" w:rsidRPr="00136522" w:rsidTr="00125329">
        <w:tc>
          <w:tcPr>
            <w:tcW w:w="3870" w:type="dxa"/>
          </w:tcPr>
          <w:p w:rsidR="00592D9E" w:rsidRPr="007766A8" w:rsidRDefault="00592D9E" w:rsidP="00182A5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766A8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1107" w:type="dxa"/>
            <w:shd w:val="clear" w:color="auto" w:fill="auto"/>
          </w:tcPr>
          <w:p w:rsidR="00592D9E" w:rsidRPr="00CD6F97" w:rsidRDefault="00592D9E" w:rsidP="00592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515</w:t>
            </w:r>
          </w:p>
        </w:tc>
        <w:tc>
          <w:tcPr>
            <w:tcW w:w="238" w:type="dxa"/>
            <w:shd w:val="clear" w:color="auto" w:fill="auto"/>
          </w:tcPr>
          <w:p w:rsidR="00592D9E" w:rsidRPr="007766A8" w:rsidRDefault="00592D9E" w:rsidP="00182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  <w:shd w:val="clear" w:color="auto" w:fill="auto"/>
          </w:tcPr>
          <w:p w:rsidR="00592D9E" w:rsidRPr="00CD6F97" w:rsidRDefault="00592D9E" w:rsidP="00182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D6F97">
              <w:rPr>
                <w:rFonts w:ascii="Angsana New" w:hAnsi="Angsana New"/>
                <w:sz w:val="30"/>
                <w:szCs w:val="30"/>
              </w:rPr>
              <w:t>266</w:t>
            </w:r>
          </w:p>
        </w:tc>
        <w:tc>
          <w:tcPr>
            <w:tcW w:w="284" w:type="dxa"/>
            <w:shd w:val="clear" w:color="auto" w:fill="auto"/>
          </w:tcPr>
          <w:p w:rsidR="00592D9E" w:rsidRPr="007766A8" w:rsidRDefault="00592D9E" w:rsidP="00182A51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:rsidR="00592D9E" w:rsidRPr="0024083F" w:rsidRDefault="00592D9E" w:rsidP="00993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4083F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8" w:type="dxa"/>
            <w:shd w:val="clear" w:color="auto" w:fill="auto"/>
          </w:tcPr>
          <w:p w:rsidR="00592D9E" w:rsidRPr="00CD30F4" w:rsidRDefault="00592D9E" w:rsidP="00182A51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80" w:lineRule="exact"/>
              <w:ind w:left="-108" w:right="-81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112" w:type="dxa"/>
            <w:shd w:val="clear" w:color="auto" w:fill="auto"/>
          </w:tcPr>
          <w:p w:rsidR="00592D9E" w:rsidRPr="0024083F" w:rsidRDefault="00592D9E" w:rsidP="007B6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4083F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592D9E" w:rsidRPr="00136522" w:rsidTr="00125329">
        <w:tc>
          <w:tcPr>
            <w:tcW w:w="3870" w:type="dxa"/>
          </w:tcPr>
          <w:p w:rsidR="00592D9E" w:rsidRPr="007766A8" w:rsidRDefault="00592D9E" w:rsidP="00182A5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66A8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เงินฝากธนาคารประเภท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เงินฝากประจำ</w:t>
            </w:r>
          </w:p>
        </w:tc>
        <w:tc>
          <w:tcPr>
            <w:tcW w:w="1107" w:type="dxa"/>
            <w:shd w:val="clear" w:color="auto" w:fill="auto"/>
          </w:tcPr>
          <w:p w:rsidR="00592D9E" w:rsidRPr="00CD6F97" w:rsidRDefault="00592D9E" w:rsidP="00993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91</w:t>
            </w:r>
          </w:p>
        </w:tc>
        <w:tc>
          <w:tcPr>
            <w:tcW w:w="238" w:type="dxa"/>
            <w:shd w:val="clear" w:color="auto" w:fill="auto"/>
          </w:tcPr>
          <w:p w:rsidR="00592D9E" w:rsidRPr="007766A8" w:rsidRDefault="00592D9E" w:rsidP="00182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  <w:shd w:val="clear" w:color="auto" w:fill="auto"/>
          </w:tcPr>
          <w:p w:rsidR="00592D9E" w:rsidRPr="00CD6F97" w:rsidRDefault="00592D9E" w:rsidP="00182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D6F97">
              <w:rPr>
                <w:rFonts w:ascii="Angsana New" w:hAnsi="Angsana New"/>
                <w:sz w:val="30"/>
                <w:szCs w:val="30"/>
              </w:rPr>
              <w:t>102</w:t>
            </w:r>
          </w:p>
        </w:tc>
        <w:tc>
          <w:tcPr>
            <w:tcW w:w="284" w:type="dxa"/>
            <w:shd w:val="clear" w:color="auto" w:fill="auto"/>
          </w:tcPr>
          <w:p w:rsidR="00592D9E" w:rsidRPr="007766A8" w:rsidRDefault="00592D9E" w:rsidP="00182A51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:rsidR="00592D9E" w:rsidRPr="0024083F" w:rsidRDefault="00592D9E" w:rsidP="00993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4083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:rsidR="00592D9E" w:rsidRPr="00CD30F4" w:rsidRDefault="00592D9E" w:rsidP="00182A51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80" w:lineRule="exact"/>
              <w:ind w:left="-108" w:right="-81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112" w:type="dxa"/>
            <w:shd w:val="clear" w:color="auto" w:fill="auto"/>
          </w:tcPr>
          <w:p w:rsidR="00592D9E" w:rsidRPr="0024083F" w:rsidRDefault="00592D9E" w:rsidP="00182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4083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92D9E" w:rsidRPr="00136522" w:rsidTr="0024083F">
        <w:tc>
          <w:tcPr>
            <w:tcW w:w="3870" w:type="dxa"/>
          </w:tcPr>
          <w:p w:rsidR="00592D9E" w:rsidRPr="007766A8" w:rsidRDefault="00592D9E" w:rsidP="00182A5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766A8">
              <w:rPr>
                <w:rFonts w:asciiTheme="majorBidi" w:hAnsiTheme="majorBidi" w:cstheme="majorBidi"/>
                <w:sz w:val="30"/>
                <w:szCs w:val="30"/>
                <w:cs/>
              </w:rPr>
              <w:t>เช็คในมือ</w:t>
            </w:r>
          </w:p>
        </w:tc>
        <w:tc>
          <w:tcPr>
            <w:tcW w:w="1107" w:type="dxa"/>
            <w:shd w:val="clear" w:color="auto" w:fill="auto"/>
          </w:tcPr>
          <w:p w:rsidR="00592D9E" w:rsidRPr="00CD6F97" w:rsidRDefault="00592D9E" w:rsidP="00993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753</w:t>
            </w:r>
          </w:p>
        </w:tc>
        <w:tc>
          <w:tcPr>
            <w:tcW w:w="238" w:type="dxa"/>
            <w:shd w:val="clear" w:color="auto" w:fill="auto"/>
          </w:tcPr>
          <w:p w:rsidR="00592D9E" w:rsidRPr="007766A8" w:rsidRDefault="00592D9E" w:rsidP="00182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  <w:shd w:val="clear" w:color="auto" w:fill="auto"/>
          </w:tcPr>
          <w:p w:rsidR="00592D9E" w:rsidRPr="00CD6F97" w:rsidRDefault="00592D9E" w:rsidP="00182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D6F97">
              <w:rPr>
                <w:rFonts w:ascii="Angsana New" w:hAnsi="Angsana New"/>
                <w:sz w:val="30"/>
                <w:szCs w:val="30"/>
              </w:rPr>
              <w:t>880</w:t>
            </w:r>
          </w:p>
        </w:tc>
        <w:tc>
          <w:tcPr>
            <w:tcW w:w="284" w:type="dxa"/>
            <w:shd w:val="clear" w:color="auto" w:fill="auto"/>
          </w:tcPr>
          <w:p w:rsidR="00592D9E" w:rsidRPr="007766A8" w:rsidRDefault="00592D9E" w:rsidP="00182A51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:rsidR="00592D9E" w:rsidRPr="0024083F" w:rsidRDefault="00592D9E" w:rsidP="00993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4083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:rsidR="00592D9E" w:rsidRPr="00CD30F4" w:rsidRDefault="00592D9E" w:rsidP="00182A51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80" w:lineRule="exact"/>
              <w:ind w:left="-108" w:right="-81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112" w:type="dxa"/>
            <w:shd w:val="clear" w:color="auto" w:fill="auto"/>
          </w:tcPr>
          <w:p w:rsidR="00592D9E" w:rsidRPr="0024083F" w:rsidRDefault="00592D9E" w:rsidP="00182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4083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92D9E" w:rsidRPr="00136522" w:rsidTr="0024083F">
        <w:tc>
          <w:tcPr>
            <w:tcW w:w="3870" w:type="dxa"/>
          </w:tcPr>
          <w:p w:rsidR="00592D9E" w:rsidRPr="007766A8" w:rsidRDefault="00592D9E" w:rsidP="00182A51">
            <w:pPr>
              <w:pStyle w:val="a"/>
              <w:tabs>
                <w:tab w:val="clear" w:pos="1080"/>
                <w:tab w:val="left" w:pos="375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7766A8">
              <w:rPr>
                <w:rFonts w:asciiTheme="majorBidi" w:hAnsiTheme="majorBidi" w:cstheme="majorBidi"/>
                <w:cs/>
              </w:rPr>
              <w:t>อื่นๆ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</w:tcPr>
          <w:p w:rsidR="00592D9E" w:rsidRPr="00CD6F97" w:rsidRDefault="00592D9E" w:rsidP="00993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38" w:type="dxa"/>
            <w:shd w:val="clear" w:color="auto" w:fill="auto"/>
          </w:tcPr>
          <w:p w:rsidR="00592D9E" w:rsidRPr="007766A8" w:rsidRDefault="00592D9E" w:rsidP="00182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  <w:shd w:val="clear" w:color="auto" w:fill="auto"/>
          </w:tcPr>
          <w:p w:rsidR="00592D9E" w:rsidRPr="00CD6F97" w:rsidRDefault="00592D9E" w:rsidP="00182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D6F97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84" w:type="dxa"/>
            <w:shd w:val="clear" w:color="auto" w:fill="auto"/>
          </w:tcPr>
          <w:p w:rsidR="00592D9E" w:rsidRPr="007766A8" w:rsidRDefault="00592D9E" w:rsidP="00182A51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</w:tcPr>
          <w:p w:rsidR="00592D9E" w:rsidRPr="0024083F" w:rsidRDefault="00592D9E" w:rsidP="00993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4083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:rsidR="00592D9E" w:rsidRPr="00CD30F4" w:rsidRDefault="00592D9E" w:rsidP="00182A51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80" w:lineRule="exact"/>
              <w:ind w:left="-108" w:right="-81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  <w:shd w:val="clear" w:color="auto" w:fill="auto"/>
          </w:tcPr>
          <w:p w:rsidR="00592D9E" w:rsidRPr="0024083F" w:rsidRDefault="00592D9E" w:rsidP="00182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4083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92D9E" w:rsidRPr="00136522" w:rsidTr="0024083F">
        <w:tc>
          <w:tcPr>
            <w:tcW w:w="3870" w:type="dxa"/>
          </w:tcPr>
          <w:p w:rsidR="00592D9E" w:rsidRPr="007766A8" w:rsidRDefault="00592D9E" w:rsidP="00182A51">
            <w:pPr>
              <w:pStyle w:val="a"/>
              <w:tabs>
                <w:tab w:val="clear" w:pos="1080"/>
                <w:tab w:val="left" w:pos="375"/>
              </w:tabs>
              <w:rPr>
                <w:rFonts w:asciiTheme="majorBidi" w:hAnsiTheme="majorBidi" w:cstheme="majorBidi"/>
                <w:cs/>
              </w:rPr>
            </w:pPr>
            <w:r w:rsidRPr="007766A8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92D9E" w:rsidRPr="0024083F" w:rsidRDefault="00592D9E" w:rsidP="00592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083F">
              <w:rPr>
                <w:rFonts w:ascii="Angsana New" w:hAnsi="Angsana New"/>
                <w:b/>
                <w:bCs/>
                <w:sz w:val="30"/>
                <w:szCs w:val="30"/>
              </w:rPr>
              <w:t>1,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445</w:t>
            </w:r>
          </w:p>
        </w:tc>
        <w:tc>
          <w:tcPr>
            <w:tcW w:w="238" w:type="dxa"/>
            <w:shd w:val="clear" w:color="auto" w:fill="auto"/>
          </w:tcPr>
          <w:p w:rsidR="00592D9E" w:rsidRPr="007766A8" w:rsidRDefault="00592D9E" w:rsidP="00182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92D9E" w:rsidRPr="0024083F" w:rsidRDefault="00592D9E" w:rsidP="004D5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54D8">
              <w:rPr>
                <w:rFonts w:ascii="Angsana New" w:hAnsi="Angsana New"/>
                <w:b/>
                <w:bCs/>
                <w:sz w:val="30"/>
                <w:szCs w:val="30"/>
              </w:rPr>
              <w:t>1,34</w:t>
            </w:r>
            <w:r w:rsidR="004D54D8" w:rsidRPr="004D54D8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84" w:type="dxa"/>
            <w:shd w:val="clear" w:color="auto" w:fill="auto"/>
          </w:tcPr>
          <w:p w:rsidR="00592D9E" w:rsidRPr="0024083F" w:rsidRDefault="00592D9E" w:rsidP="00182A51">
            <w:pPr>
              <w:pStyle w:val="a"/>
              <w:tabs>
                <w:tab w:val="clear" w:pos="1080"/>
                <w:tab w:val="decimal" w:pos="774"/>
                <w:tab w:val="decimal" w:pos="882"/>
              </w:tabs>
              <w:spacing w:line="380" w:lineRule="exact"/>
              <w:ind w:left="-108" w:right="-81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92D9E" w:rsidRPr="0024083F" w:rsidRDefault="00592D9E" w:rsidP="00993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24083F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38" w:type="dxa"/>
            <w:shd w:val="clear" w:color="auto" w:fill="auto"/>
          </w:tcPr>
          <w:p w:rsidR="00592D9E" w:rsidRPr="0024083F" w:rsidRDefault="00592D9E" w:rsidP="00182A51">
            <w:pPr>
              <w:pStyle w:val="3"/>
              <w:tabs>
                <w:tab w:val="clear" w:pos="360"/>
                <w:tab w:val="clear" w:pos="720"/>
                <w:tab w:val="decimal" w:pos="774"/>
                <w:tab w:val="decimal" w:pos="882"/>
              </w:tabs>
              <w:spacing w:line="380" w:lineRule="exact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92D9E" w:rsidRPr="0024083F" w:rsidRDefault="00592D9E" w:rsidP="007B6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="Angsana New" w:hAnsi="Angsana New"/>
                <w:b/>
                <w:bCs/>
              </w:rPr>
            </w:pPr>
            <w:r w:rsidRPr="0024083F">
              <w:rPr>
                <w:rFonts w:ascii="Angsana New" w:hAnsi="Angsana New"/>
                <w:b/>
                <w:bCs/>
                <w:sz w:val="30"/>
                <w:szCs w:val="30"/>
              </w:rPr>
              <w:t>29</w:t>
            </w:r>
          </w:p>
        </w:tc>
      </w:tr>
    </w:tbl>
    <w:p w:rsidR="008B6165" w:rsidRPr="008B6165" w:rsidRDefault="008B6165" w:rsidP="00C8460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 w:hanging="567"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</w:p>
    <w:p w:rsidR="00091CCD" w:rsidRDefault="00545D32" w:rsidP="00C8460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 w:hanging="56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6</w:t>
      </w:r>
      <w:r w:rsidR="00091CCD" w:rsidRPr="007766A8">
        <w:rPr>
          <w:rFonts w:asciiTheme="majorBidi" w:hAnsiTheme="majorBidi" w:cstheme="majorBidi"/>
          <w:b/>
          <w:bCs/>
          <w:sz w:val="30"/>
          <w:szCs w:val="30"/>
        </w:rPr>
        <w:tab/>
      </w:r>
      <w:r w:rsidR="00175420" w:rsidRPr="007766A8">
        <w:rPr>
          <w:rFonts w:asciiTheme="majorBidi" w:hAnsiTheme="majorBidi" w:cstheme="majorBidi"/>
          <w:b/>
          <w:bCs/>
          <w:sz w:val="30"/>
          <w:szCs w:val="30"/>
          <w:cs/>
        </w:rPr>
        <w:t>โครงการ</w:t>
      </w:r>
      <w:r w:rsidR="00C443C0" w:rsidRPr="007766A8">
        <w:rPr>
          <w:rFonts w:asciiTheme="majorBidi" w:hAnsiTheme="majorBidi" w:cstheme="majorBidi"/>
          <w:b/>
          <w:bCs/>
          <w:sz w:val="30"/>
          <w:szCs w:val="30"/>
          <w:cs/>
        </w:rPr>
        <w:t>อสังหาริมทรัพย์ระหว่างการพัฒนา</w:t>
      </w:r>
    </w:p>
    <w:p w:rsidR="006759F8" w:rsidRPr="008B6165" w:rsidRDefault="006759F8" w:rsidP="00C137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14"/>
          <w:szCs w:val="14"/>
        </w:rPr>
      </w:pPr>
    </w:p>
    <w:tbl>
      <w:tblPr>
        <w:tblW w:w="916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410"/>
        <w:gridCol w:w="1080"/>
        <w:gridCol w:w="18"/>
        <w:gridCol w:w="1692"/>
        <w:gridCol w:w="270"/>
        <w:gridCol w:w="1692"/>
      </w:tblGrid>
      <w:tr w:rsidR="0060585E" w:rsidRPr="007766A8" w:rsidTr="00E40AC1">
        <w:trPr>
          <w:tblHeader/>
        </w:trPr>
        <w:tc>
          <w:tcPr>
            <w:tcW w:w="4410" w:type="dxa"/>
          </w:tcPr>
          <w:p w:rsidR="0060585E" w:rsidRPr="007766A8" w:rsidRDefault="0060585E" w:rsidP="00C53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8" w:type="dxa"/>
            <w:gridSpan w:val="2"/>
          </w:tcPr>
          <w:p w:rsidR="0060585E" w:rsidRPr="007766A8" w:rsidRDefault="0060585E" w:rsidP="00C53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3654" w:type="dxa"/>
            <w:gridSpan w:val="3"/>
          </w:tcPr>
          <w:p w:rsidR="0060585E" w:rsidRPr="007766A8" w:rsidRDefault="005A2825" w:rsidP="00934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7766A8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E7C84" w:rsidRPr="007766A8" w:rsidTr="00E40AC1">
        <w:trPr>
          <w:tblHeader/>
        </w:trPr>
        <w:tc>
          <w:tcPr>
            <w:tcW w:w="4410" w:type="dxa"/>
          </w:tcPr>
          <w:p w:rsidR="004E7C84" w:rsidRPr="007766A8" w:rsidRDefault="004E7C84" w:rsidP="004E7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gridSpan w:val="2"/>
          </w:tcPr>
          <w:p w:rsidR="004E7C84" w:rsidRPr="007766A8" w:rsidRDefault="0034445A" w:rsidP="004E7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0585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692" w:type="dxa"/>
          </w:tcPr>
          <w:p w:rsidR="004E7C84" w:rsidRPr="007766A8" w:rsidRDefault="004E7C84" w:rsidP="00934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66A8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C20255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4E7C84" w:rsidRPr="007766A8" w:rsidRDefault="004E7C84" w:rsidP="00934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2" w:type="dxa"/>
          </w:tcPr>
          <w:p w:rsidR="004E7C84" w:rsidRPr="007766A8" w:rsidRDefault="00C20255" w:rsidP="00934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66A8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4E7C84" w:rsidRPr="007766A8" w:rsidTr="00E40AC1">
        <w:trPr>
          <w:tblHeader/>
        </w:trPr>
        <w:tc>
          <w:tcPr>
            <w:tcW w:w="4410" w:type="dxa"/>
          </w:tcPr>
          <w:p w:rsidR="004E7C84" w:rsidRPr="007766A8" w:rsidRDefault="004E7C84" w:rsidP="004E7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gridSpan w:val="2"/>
          </w:tcPr>
          <w:p w:rsidR="004E7C84" w:rsidRPr="007766A8" w:rsidRDefault="004E7C84" w:rsidP="004E7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2" w:right="-11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54" w:type="dxa"/>
            <w:gridSpan w:val="3"/>
          </w:tcPr>
          <w:p w:rsidR="004E7C84" w:rsidRPr="007766A8" w:rsidRDefault="004E7C84" w:rsidP="00934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2" w:right="-11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766A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1E4DBB" w:rsidRPr="007766A8" w:rsidTr="00E40AC1">
        <w:tc>
          <w:tcPr>
            <w:tcW w:w="4410" w:type="dxa"/>
          </w:tcPr>
          <w:p w:rsidR="001E4DBB" w:rsidRPr="007766A8" w:rsidRDefault="001E4DBB" w:rsidP="00D2504D">
            <w:pPr>
              <w:pStyle w:val="a"/>
              <w:tabs>
                <w:tab w:val="clear" w:pos="1080"/>
                <w:tab w:val="left" w:pos="375"/>
              </w:tabs>
              <w:spacing w:line="360" w:lineRule="exact"/>
              <w:rPr>
                <w:rFonts w:asciiTheme="majorBidi" w:hAnsiTheme="majorBidi" w:cstheme="majorBidi"/>
                <w:lang w:val="en-US"/>
              </w:rPr>
            </w:pPr>
            <w:r w:rsidRPr="007766A8">
              <w:rPr>
                <w:rFonts w:asciiTheme="majorBidi" w:hAnsiTheme="majorBidi" w:cstheme="majorBidi"/>
                <w:cs/>
                <w:lang w:val="en-US"/>
              </w:rPr>
              <w:t>วัสดุก่อสร้าง</w:t>
            </w:r>
          </w:p>
        </w:tc>
        <w:tc>
          <w:tcPr>
            <w:tcW w:w="1098" w:type="dxa"/>
            <w:gridSpan w:val="2"/>
          </w:tcPr>
          <w:p w:rsidR="001E4DBB" w:rsidRPr="007766A8" w:rsidRDefault="001E4DBB" w:rsidP="00D25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2" w:type="dxa"/>
            <w:tcBorders>
              <w:bottom w:val="single" w:sz="4" w:space="0" w:color="auto"/>
            </w:tcBorders>
          </w:tcPr>
          <w:p w:rsidR="001E4DBB" w:rsidRPr="001E4DBB" w:rsidRDefault="001E4DBB" w:rsidP="001E4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1E4DBB">
              <w:rPr>
                <w:rFonts w:ascii="Angsana New" w:hAnsi="Angsana New"/>
                <w:sz w:val="30"/>
                <w:szCs w:val="30"/>
              </w:rPr>
              <w:t>589</w:t>
            </w:r>
          </w:p>
        </w:tc>
        <w:tc>
          <w:tcPr>
            <w:tcW w:w="270" w:type="dxa"/>
          </w:tcPr>
          <w:p w:rsidR="001E4DBB" w:rsidRPr="007766A8" w:rsidRDefault="001E4DBB" w:rsidP="00934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2" w:type="dxa"/>
            <w:tcBorders>
              <w:bottom w:val="single" w:sz="4" w:space="0" w:color="auto"/>
            </w:tcBorders>
          </w:tcPr>
          <w:p w:rsidR="001E4DBB" w:rsidRPr="009A7AB5" w:rsidRDefault="001E4DBB" w:rsidP="00934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9A7AB5">
              <w:rPr>
                <w:rFonts w:ascii="Angsana New" w:hAnsi="Angsana New"/>
                <w:sz w:val="30"/>
                <w:szCs w:val="30"/>
              </w:rPr>
              <w:t>677</w:t>
            </w:r>
          </w:p>
        </w:tc>
      </w:tr>
      <w:tr w:rsidR="001E4DBB" w:rsidRPr="007766A8" w:rsidTr="00E40AC1">
        <w:tc>
          <w:tcPr>
            <w:tcW w:w="4410" w:type="dxa"/>
          </w:tcPr>
          <w:p w:rsidR="001E4DBB" w:rsidRPr="007766A8" w:rsidRDefault="001E4DBB" w:rsidP="00D2504D">
            <w:pPr>
              <w:pStyle w:val="a"/>
              <w:tabs>
                <w:tab w:val="clear" w:pos="1080"/>
                <w:tab w:val="left" w:pos="375"/>
              </w:tabs>
              <w:spacing w:line="360" w:lineRule="exact"/>
              <w:rPr>
                <w:rFonts w:asciiTheme="majorBidi" w:hAnsiTheme="majorBidi" w:cstheme="majorBidi"/>
                <w:lang w:val="en-US"/>
              </w:rPr>
            </w:pPr>
            <w:r w:rsidRPr="007766A8">
              <w:rPr>
                <w:rFonts w:asciiTheme="majorBidi" w:hAnsiTheme="majorBidi" w:cstheme="majorBidi"/>
                <w:cs/>
                <w:lang w:val="en-US"/>
              </w:rPr>
              <w:t>บ้านตัวอย่าง</w:t>
            </w:r>
          </w:p>
        </w:tc>
        <w:tc>
          <w:tcPr>
            <w:tcW w:w="1098" w:type="dxa"/>
            <w:gridSpan w:val="2"/>
          </w:tcPr>
          <w:p w:rsidR="001E4DBB" w:rsidRPr="007766A8" w:rsidRDefault="001E4DBB" w:rsidP="00934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</w:tcPr>
          <w:p w:rsidR="001E4DBB" w:rsidRPr="001E4DBB" w:rsidRDefault="001E4DBB" w:rsidP="001E4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1E4DBB">
              <w:rPr>
                <w:rFonts w:ascii="Angsana New" w:hAnsi="Angsana New"/>
                <w:sz w:val="30"/>
                <w:szCs w:val="30"/>
              </w:rPr>
              <w:t>1,411</w:t>
            </w:r>
          </w:p>
        </w:tc>
        <w:tc>
          <w:tcPr>
            <w:tcW w:w="270" w:type="dxa"/>
          </w:tcPr>
          <w:p w:rsidR="001E4DBB" w:rsidRPr="007766A8" w:rsidRDefault="001E4DBB" w:rsidP="00934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</w:tcPr>
          <w:p w:rsidR="001E4DBB" w:rsidRPr="009A7AB5" w:rsidRDefault="001E4DBB" w:rsidP="00934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9A7AB5">
              <w:rPr>
                <w:rFonts w:ascii="Angsana New" w:hAnsi="Angsana New"/>
                <w:sz w:val="30"/>
                <w:szCs w:val="30"/>
              </w:rPr>
              <w:t>1,302</w:t>
            </w:r>
          </w:p>
        </w:tc>
      </w:tr>
      <w:tr w:rsidR="001E4DBB" w:rsidRPr="007766A8" w:rsidTr="00E40AC1">
        <w:tc>
          <w:tcPr>
            <w:tcW w:w="4410" w:type="dxa"/>
          </w:tcPr>
          <w:p w:rsidR="001E4DBB" w:rsidRPr="007766A8" w:rsidRDefault="001E4DBB" w:rsidP="00D2504D">
            <w:pPr>
              <w:pStyle w:val="a"/>
              <w:tabs>
                <w:tab w:val="clear" w:pos="1080"/>
                <w:tab w:val="left" w:pos="375"/>
                <w:tab w:val="left" w:pos="3477"/>
              </w:tabs>
              <w:spacing w:line="360" w:lineRule="exact"/>
              <w:rPr>
                <w:rFonts w:asciiTheme="majorBidi" w:hAnsiTheme="majorBidi" w:cstheme="majorBidi"/>
                <w:lang w:val="en-US"/>
              </w:rPr>
            </w:pPr>
            <w:r w:rsidRPr="007766A8">
              <w:rPr>
                <w:rFonts w:asciiTheme="majorBidi" w:hAnsiTheme="majorBidi" w:cstheme="majorBidi"/>
                <w:cs/>
                <w:lang w:val="en-US"/>
              </w:rPr>
              <w:t>โครงการระหว่างการพัฒนา</w:t>
            </w:r>
          </w:p>
        </w:tc>
        <w:tc>
          <w:tcPr>
            <w:tcW w:w="1098" w:type="dxa"/>
            <w:gridSpan w:val="2"/>
          </w:tcPr>
          <w:p w:rsidR="001E4DBB" w:rsidRPr="007766A8" w:rsidRDefault="001E4DBB" w:rsidP="00D25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</w:tcPr>
          <w:p w:rsidR="001E4DBB" w:rsidRPr="001E4DBB" w:rsidRDefault="001E4DBB" w:rsidP="001E4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1E4DBB" w:rsidRPr="007766A8" w:rsidRDefault="001E4DBB" w:rsidP="00D25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</w:tcPr>
          <w:p w:rsidR="001E4DBB" w:rsidRPr="00702726" w:rsidRDefault="001E4DBB" w:rsidP="00D25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0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E4DBB" w:rsidRPr="007766A8" w:rsidTr="00E40AC1">
        <w:tc>
          <w:tcPr>
            <w:tcW w:w="4410" w:type="dxa"/>
          </w:tcPr>
          <w:p w:rsidR="001E4DBB" w:rsidRPr="007766A8" w:rsidRDefault="001E4DBB" w:rsidP="00D2504D">
            <w:pPr>
              <w:pStyle w:val="a"/>
              <w:tabs>
                <w:tab w:val="clear" w:pos="1080"/>
                <w:tab w:val="left" w:pos="252"/>
              </w:tabs>
              <w:spacing w:line="360" w:lineRule="exact"/>
              <w:rPr>
                <w:rFonts w:asciiTheme="majorBidi" w:hAnsiTheme="majorBidi" w:cstheme="majorBidi"/>
                <w:lang w:val="en-US"/>
              </w:rPr>
            </w:pPr>
            <w:r w:rsidRPr="007766A8">
              <w:rPr>
                <w:rFonts w:asciiTheme="majorBidi" w:hAnsiTheme="majorBidi" w:cstheme="majorBidi"/>
                <w:cs/>
                <w:lang w:val="en-US"/>
              </w:rPr>
              <w:t>-</w:t>
            </w:r>
            <w:r w:rsidRPr="007766A8">
              <w:rPr>
                <w:rFonts w:asciiTheme="majorBidi" w:hAnsiTheme="majorBidi" w:cstheme="majorBidi"/>
                <w:cs/>
                <w:lang w:val="en-US"/>
              </w:rPr>
              <w:tab/>
              <w:t>ที่ดิน</w:t>
            </w:r>
          </w:p>
        </w:tc>
        <w:tc>
          <w:tcPr>
            <w:tcW w:w="1098" w:type="dxa"/>
            <w:gridSpan w:val="2"/>
          </w:tcPr>
          <w:p w:rsidR="001E4DBB" w:rsidRPr="007766A8" w:rsidRDefault="001E4DBB" w:rsidP="00D25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2" w:type="dxa"/>
          </w:tcPr>
          <w:p w:rsidR="001E4DBB" w:rsidRPr="001E4DBB" w:rsidRDefault="001E4DBB" w:rsidP="001E4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1E4DBB">
              <w:rPr>
                <w:rFonts w:ascii="Angsana New" w:hAnsi="Angsana New"/>
                <w:sz w:val="30"/>
                <w:szCs w:val="30"/>
              </w:rPr>
              <w:t>36,25</w:t>
            </w:r>
            <w:r w:rsidR="00D15335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:rsidR="001E4DBB" w:rsidRPr="007766A8" w:rsidRDefault="001E4DBB" w:rsidP="00D25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2" w:type="dxa"/>
          </w:tcPr>
          <w:p w:rsidR="001E4DBB" w:rsidRPr="009A7AB5" w:rsidRDefault="001E4DBB" w:rsidP="00D25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9A7AB5">
              <w:rPr>
                <w:rFonts w:ascii="Angsana New" w:hAnsi="Angsana New"/>
                <w:sz w:val="30"/>
                <w:szCs w:val="30"/>
              </w:rPr>
              <w:t>30,353</w:t>
            </w:r>
          </w:p>
        </w:tc>
      </w:tr>
      <w:tr w:rsidR="001E4DBB" w:rsidRPr="007766A8" w:rsidTr="00E40AC1">
        <w:tc>
          <w:tcPr>
            <w:tcW w:w="4410" w:type="dxa"/>
          </w:tcPr>
          <w:p w:rsidR="001E4DBB" w:rsidRPr="007766A8" w:rsidRDefault="001E4DBB" w:rsidP="00D2504D">
            <w:pPr>
              <w:pStyle w:val="a"/>
              <w:tabs>
                <w:tab w:val="clear" w:pos="1080"/>
                <w:tab w:val="left" w:pos="252"/>
              </w:tabs>
              <w:spacing w:line="360" w:lineRule="exact"/>
              <w:rPr>
                <w:rFonts w:asciiTheme="majorBidi" w:hAnsiTheme="majorBidi" w:cstheme="majorBidi"/>
                <w:lang w:val="en-US"/>
              </w:rPr>
            </w:pPr>
            <w:r w:rsidRPr="007766A8">
              <w:rPr>
                <w:rFonts w:asciiTheme="majorBidi" w:hAnsiTheme="majorBidi" w:cstheme="majorBidi"/>
                <w:cs/>
                <w:lang w:val="en-US"/>
              </w:rPr>
              <w:t>-</w:t>
            </w:r>
            <w:r w:rsidRPr="007766A8">
              <w:rPr>
                <w:rFonts w:asciiTheme="majorBidi" w:hAnsiTheme="majorBidi" w:cstheme="majorBidi"/>
                <w:cs/>
                <w:lang w:val="en-US"/>
              </w:rPr>
              <w:tab/>
              <w:t>ค่าปรับปรุงที่ดิน</w:t>
            </w:r>
          </w:p>
        </w:tc>
        <w:tc>
          <w:tcPr>
            <w:tcW w:w="1098" w:type="dxa"/>
            <w:gridSpan w:val="2"/>
          </w:tcPr>
          <w:p w:rsidR="001E4DBB" w:rsidRPr="007766A8" w:rsidRDefault="001E4DBB" w:rsidP="00D25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2" w:type="dxa"/>
          </w:tcPr>
          <w:p w:rsidR="001E4DBB" w:rsidRPr="001E4DBB" w:rsidRDefault="001E4DBB" w:rsidP="001E4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1E4DBB">
              <w:rPr>
                <w:rFonts w:ascii="Angsana New" w:hAnsi="Angsana New"/>
                <w:sz w:val="30"/>
                <w:szCs w:val="30"/>
              </w:rPr>
              <w:t>1,846</w:t>
            </w:r>
          </w:p>
        </w:tc>
        <w:tc>
          <w:tcPr>
            <w:tcW w:w="270" w:type="dxa"/>
          </w:tcPr>
          <w:p w:rsidR="001E4DBB" w:rsidRPr="007766A8" w:rsidRDefault="001E4DBB" w:rsidP="00D25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2" w:type="dxa"/>
          </w:tcPr>
          <w:p w:rsidR="001E4DBB" w:rsidRPr="009A7AB5" w:rsidRDefault="001E4DBB" w:rsidP="00D25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9A7AB5">
              <w:rPr>
                <w:rFonts w:ascii="Angsana New" w:hAnsi="Angsana New"/>
                <w:sz w:val="30"/>
                <w:szCs w:val="30"/>
              </w:rPr>
              <w:t>1,473</w:t>
            </w:r>
          </w:p>
        </w:tc>
      </w:tr>
      <w:tr w:rsidR="001E4DBB" w:rsidRPr="007766A8" w:rsidTr="00E40AC1">
        <w:tc>
          <w:tcPr>
            <w:tcW w:w="4410" w:type="dxa"/>
          </w:tcPr>
          <w:p w:rsidR="001E4DBB" w:rsidRPr="007766A8" w:rsidRDefault="001E4DBB" w:rsidP="00D2504D">
            <w:pPr>
              <w:pStyle w:val="a"/>
              <w:tabs>
                <w:tab w:val="clear" w:pos="1080"/>
                <w:tab w:val="left" w:pos="252"/>
              </w:tabs>
              <w:spacing w:line="360" w:lineRule="exact"/>
              <w:rPr>
                <w:rFonts w:asciiTheme="majorBidi" w:hAnsiTheme="majorBidi" w:cstheme="majorBidi"/>
                <w:lang w:val="en-US"/>
              </w:rPr>
            </w:pPr>
            <w:r w:rsidRPr="007766A8">
              <w:rPr>
                <w:rFonts w:asciiTheme="majorBidi" w:hAnsiTheme="majorBidi" w:cstheme="majorBidi"/>
                <w:cs/>
                <w:lang w:val="en-US"/>
              </w:rPr>
              <w:t>-</w:t>
            </w:r>
            <w:r w:rsidRPr="007766A8">
              <w:rPr>
                <w:rFonts w:asciiTheme="majorBidi" w:hAnsiTheme="majorBidi" w:cstheme="majorBidi"/>
                <w:cs/>
                <w:lang w:val="en-US"/>
              </w:rPr>
              <w:tab/>
              <w:t>ค่าก่อสร้าง</w:t>
            </w:r>
          </w:p>
        </w:tc>
        <w:tc>
          <w:tcPr>
            <w:tcW w:w="1098" w:type="dxa"/>
            <w:gridSpan w:val="2"/>
          </w:tcPr>
          <w:p w:rsidR="001E4DBB" w:rsidRPr="007766A8" w:rsidRDefault="001E4DBB" w:rsidP="00D25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2" w:type="dxa"/>
          </w:tcPr>
          <w:p w:rsidR="001E4DBB" w:rsidRPr="001E4DBB" w:rsidRDefault="001E4DBB" w:rsidP="001E4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1E4DBB">
              <w:rPr>
                <w:rFonts w:ascii="Angsana New" w:hAnsi="Angsana New"/>
                <w:sz w:val="30"/>
                <w:szCs w:val="30"/>
              </w:rPr>
              <w:t>5,961</w:t>
            </w:r>
          </w:p>
        </w:tc>
        <w:tc>
          <w:tcPr>
            <w:tcW w:w="270" w:type="dxa"/>
          </w:tcPr>
          <w:p w:rsidR="001E4DBB" w:rsidRPr="007766A8" w:rsidRDefault="001E4DBB" w:rsidP="00D25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2" w:type="dxa"/>
          </w:tcPr>
          <w:p w:rsidR="001E4DBB" w:rsidRPr="009A7AB5" w:rsidRDefault="001E4DBB" w:rsidP="00D25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9A7AB5">
              <w:rPr>
                <w:rFonts w:ascii="Angsana New" w:hAnsi="Angsana New"/>
                <w:sz w:val="30"/>
                <w:szCs w:val="30"/>
              </w:rPr>
              <w:t>4,114</w:t>
            </w:r>
          </w:p>
        </w:tc>
      </w:tr>
      <w:tr w:rsidR="001E4DBB" w:rsidRPr="007766A8" w:rsidTr="00E40AC1">
        <w:tc>
          <w:tcPr>
            <w:tcW w:w="4410" w:type="dxa"/>
          </w:tcPr>
          <w:p w:rsidR="001E4DBB" w:rsidRPr="007766A8" w:rsidRDefault="001E4DBB" w:rsidP="00D2504D">
            <w:pPr>
              <w:pStyle w:val="a"/>
              <w:tabs>
                <w:tab w:val="clear" w:pos="1080"/>
                <w:tab w:val="left" w:pos="252"/>
              </w:tabs>
              <w:spacing w:line="360" w:lineRule="exact"/>
              <w:rPr>
                <w:rFonts w:asciiTheme="majorBidi" w:hAnsiTheme="majorBidi" w:cstheme="majorBidi"/>
                <w:lang w:val="en-US"/>
              </w:rPr>
            </w:pPr>
            <w:r w:rsidRPr="007766A8">
              <w:rPr>
                <w:rFonts w:asciiTheme="majorBidi" w:hAnsiTheme="majorBidi" w:cstheme="majorBidi"/>
                <w:cs/>
                <w:lang w:val="en-US"/>
              </w:rPr>
              <w:t>-</w:t>
            </w:r>
            <w:r w:rsidRPr="007766A8">
              <w:rPr>
                <w:rFonts w:asciiTheme="majorBidi" w:hAnsiTheme="majorBidi" w:cstheme="majorBidi"/>
                <w:cs/>
                <w:lang w:val="en-US"/>
              </w:rPr>
              <w:tab/>
              <w:t>ค่าสาธารณูปโภค</w:t>
            </w:r>
          </w:p>
        </w:tc>
        <w:tc>
          <w:tcPr>
            <w:tcW w:w="1098" w:type="dxa"/>
            <w:gridSpan w:val="2"/>
          </w:tcPr>
          <w:p w:rsidR="001E4DBB" w:rsidRPr="007766A8" w:rsidRDefault="001E4DBB" w:rsidP="00D25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2" w:type="dxa"/>
          </w:tcPr>
          <w:p w:rsidR="001E4DBB" w:rsidRPr="001E4DBB" w:rsidRDefault="001E4DBB" w:rsidP="001E4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1E4DBB">
              <w:rPr>
                <w:rFonts w:ascii="Angsana New" w:hAnsi="Angsana New"/>
                <w:sz w:val="30"/>
                <w:szCs w:val="30"/>
              </w:rPr>
              <w:t>2,609</w:t>
            </w:r>
          </w:p>
        </w:tc>
        <w:tc>
          <w:tcPr>
            <w:tcW w:w="270" w:type="dxa"/>
          </w:tcPr>
          <w:p w:rsidR="001E4DBB" w:rsidRPr="007766A8" w:rsidRDefault="001E4DBB" w:rsidP="00D25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2" w:type="dxa"/>
          </w:tcPr>
          <w:p w:rsidR="001E4DBB" w:rsidRPr="009A7AB5" w:rsidRDefault="001E4DBB" w:rsidP="00D25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9A7AB5">
              <w:rPr>
                <w:rFonts w:ascii="Angsana New" w:hAnsi="Angsana New"/>
                <w:sz w:val="30"/>
                <w:szCs w:val="30"/>
              </w:rPr>
              <w:t>2,233</w:t>
            </w:r>
          </w:p>
        </w:tc>
      </w:tr>
      <w:tr w:rsidR="001E4DBB" w:rsidRPr="007766A8" w:rsidTr="00E40AC1">
        <w:tc>
          <w:tcPr>
            <w:tcW w:w="4410" w:type="dxa"/>
          </w:tcPr>
          <w:p w:rsidR="001E4DBB" w:rsidRPr="007766A8" w:rsidRDefault="001E4DBB" w:rsidP="00D2504D">
            <w:pPr>
              <w:pStyle w:val="a"/>
              <w:tabs>
                <w:tab w:val="clear" w:pos="1080"/>
                <w:tab w:val="left" w:pos="252"/>
              </w:tabs>
              <w:spacing w:line="360" w:lineRule="exact"/>
              <w:rPr>
                <w:rFonts w:asciiTheme="majorBidi" w:hAnsiTheme="majorBidi" w:cstheme="majorBidi"/>
                <w:lang w:val="en-US"/>
              </w:rPr>
            </w:pPr>
            <w:r w:rsidRPr="007766A8">
              <w:rPr>
                <w:rFonts w:asciiTheme="majorBidi" w:hAnsiTheme="majorBidi" w:cstheme="majorBidi"/>
                <w:cs/>
                <w:lang w:val="en-US"/>
              </w:rPr>
              <w:t>-</w:t>
            </w:r>
            <w:r w:rsidRPr="007766A8">
              <w:rPr>
                <w:rFonts w:asciiTheme="majorBidi" w:hAnsiTheme="majorBidi" w:cstheme="majorBidi"/>
                <w:cs/>
                <w:lang w:val="en-US"/>
              </w:rPr>
              <w:tab/>
              <w:t>ค่าโสหุ้ยการก่อสร้าง</w:t>
            </w:r>
          </w:p>
        </w:tc>
        <w:tc>
          <w:tcPr>
            <w:tcW w:w="1098" w:type="dxa"/>
            <w:gridSpan w:val="2"/>
          </w:tcPr>
          <w:p w:rsidR="001E4DBB" w:rsidRPr="007766A8" w:rsidRDefault="001E4DBB" w:rsidP="00D25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2" w:type="dxa"/>
          </w:tcPr>
          <w:p w:rsidR="001E4DBB" w:rsidRPr="001E4DBB" w:rsidRDefault="001E4DBB" w:rsidP="001E4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1E4DBB">
              <w:rPr>
                <w:rFonts w:ascii="Angsana New" w:hAnsi="Angsana New"/>
                <w:sz w:val="30"/>
                <w:szCs w:val="30"/>
              </w:rPr>
              <w:t>2,556</w:t>
            </w:r>
          </w:p>
        </w:tc>
        <w:tc>
          <w:tcPr>
            <w:tcW w:w="270" w:type="dxa"/>
          </w:tcPr>
          <w:p w:rsidR="001E4DBB" w:rsidRPr="007766A8" w:rsidRDefault="001E4DBB" w:rsidP="00D25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2" w:type="dxa"/>
          </w:tcPr>
          <w:p w:rsidR="001E4DBB" w:rsidRPr="009A7AB5" w:rsidRDefault="001E4DBB" w:rsidP="00D25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9A7AB5">
              <w:rPr>
                <w:rFonts w:ascii="Angsana New" w:hAnsi="Angsana New"/>
                <w:sz w:val="30"/>
                <w:szCs w:val="30"/>
              </w:rPr>
              <w:t>2,279</w:t>
            </w:r>
          </w:p>
        </w:tc>
      </w:tr>
      <w:tr w:rsidR="001E4DBB" w:rsidRPr="007766A8" w:rsidTr="00E40AC1">
        <w:tc>
          <w:tcPr>
            <w:tcW w:w="4410" w:type="dxa"/>
          </w:tcPr>
          <w:p w:rsidR="001E4DBB" w:rsidRPr="007766A8" w:rsidRDefault="001E4DBB" w:rsidP="00D2504D">
            <w:pPr>
              <w:pStyle w:val="a"/>
              <w:tabs>
                <w:tab w:val="clear" w:pos="1080"/>
                <w:tab w:val="left" w:pos="252"/>
              </w:tabs>
              <w:spacing w:line="360" w:lineRule="exact"/>
              <w:rPr>
                <w:rFonts w:asciiTheme="majorBidi" w:hAnsiTheme="majorBidi" w:cstheme="majorBidi"/>
                <w:lang w:val="en-US"/>
              </w:rPr>
            </w:pPr>
            <w:r w:rsidRPr="007766A8">
              <w:rPr>
                <w:rFonts w:asciiTheme="majorBidi" w:hAnsiTheme="majorBidi" w:cstheme="majorBidi"/>
                <w:cs/>
                <w:lang w:val="en-US"/>
              </w:rPr>
              <w:t>-</w:t>
            </w:r>
            <w:r w:rsidRPr="007766A8">
              <w:rPr>
                <w:rFonts w:asciiTheme="majorBidi" w:hAnsiTheme="majorBidi" w:cstheme="majorBidi"/>
                <w:cs/>
                <w:lang w:val="en-US"/>
              </w:rPr>
              <w:tab/>
              <w:t>ค่าดอกเบี้ย</w:t>
            </w:r>
          </w:p>
        </w:tc>
        <w:tc>
          <w:tcPr>
            <w:tcW w:w="1098" w:type="dxa"/>
            <w:gridSpan w:val="2"/>
          </w:tcPr>
          <w:p w:rsidR="001E4DBB" w:rsidRPr="007766A8" w:rsidRDefault="001E4DBB" w:rsidP="00D25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2" w:type="dxa"/>
            <w:tcBorders>
              <w:bottom w:val="single" w:sz="4" w:space="0" w:color="auto"/>
            </w:tcBorders>
          </w:tcPr>
          <w:p w:rsidR="001E4DBB" w:rsidRPr="001E4DBB" w:rsidRDefault="001E4DBB" w:rsidP="001E4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1E4DBB">
              <w:rPr>
                <w:rFonts w:ascii="Angsana New" w:hAnsi="Angsana New"/>
                <w:sz w:val="30"/>
                <w:szCs w:val="30"/>
              </w:rPr>
              <w:t>842</w:t>
            </w:r>
          </w:p>
        </w:tc>
        <w:tc>
          <w:tcPr>
            <w:tcW w:w="270" w:type="dxa"/>
          </w:tcPr>
          <w:p w:rsidR="001E4DBB" w:rsidRPr="007766A8" w:rsidRDefault="001E4DBB" w:rsidP="00D25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2" w:type="dxa"/>
            <w:tcBorders>
              <w:bottom w:val="single" w:sz="4" w:space="0" w:color="auto"/>
            </w:tcBorders>
          </w:tcPr>
          <w:p w:rsidR="001E4DBB" w:rsidRPr="009A7AB5" w:rsidRDefault="001E4DBB" w:rsidP="00D25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9A7AB5">
              <w:rPr>
                <w:rFonts w:ascii="Angsana New" w:hAnsi="Angsana New"/>
                <w:sz w:val="30"/>
                <w:szCs w:val="30"/>
              </w:rPr>
              <w:t>723</w:t>
            </w:r>
          </w:p>
        </w:tc>
      </w:tr>
      <w:tr w:rsidR="001E4DBB" w:rsidRPr="007766A8" w:rsidTr="00E40AC1">
        <w:tc>
          <w:tcPr>
            <w:tcW w:w="4410" w:type="dxa"/>
          </w:tcPr>
          <w:p w:rsidR="001E4DBB" w:rsidRPr="007766A8" w:rsidRDefault="001E4DBB" w:rsidP="00D2504D">
            <w:pPr>
              <w:pStyle w:val="a"/>
              <w:tabs>
                <w:tab w:val="clear" w:pos="1080"/>
                <w:tab w:val="left" w:pos="375"/>
              </w:tabs>
              <w:spacing w:line="36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98" w:type="dxa"/>
            <w:gridSpan w:val="2"/>
          </w:tcPr>
          <w:p w:rsidR="001E4DBB" w:rsidRPr="007766A8" w:rsidRDefault="001E4DBB" w:rsidP="00D25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</w:tcPr>
          <w:p w:rsidR="001E4DBB" w:rsidRPr="001E4DBB" w:rsidRDefault="001E4DBB" w:rsidP="001E4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1E4DBB">
              <w:rPr>
                <w:rFonts w:ascii="Angsana New" w:hAnsi="Angsana New"/>
                <w:sz w:val="30"/>
                <w:szCs w:val="30"/>
              </w:rPr>
              <w:t>50,072</w:t>
            </w:r>
          </w:p>
        </w:tc>
        <w:tc>
          <w:tcPr>
            <w:tcW w:w="270" w:type="dxa"/>
          </w:tcPr>
          <w:p w:rsidR="001E4DBB" w:rsidRPr="007766A8" w:rsidRDefault="001E4DBB" w:rsidP="00D25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</w:tcPr>
          <w:p w:rsidR="001E4DBB" w:rsidRPr="009A7AB5" w:rsidRDefault="001E4DBB" w:rsidP="00D25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9A7AB5">
              <w:rPr>
                <w:rFonts w:ascii="Angsana New" w:hAnsi="Angsana New"/>
                <w:sz w:val="30"/>
                <w:szCs w:val="30"/>
              </w:rPr>
              <w:t>41,175</w:t>
            </w:r>
          </w:p>
        </w:tc>
      </w:tr>
      <w:tr w:rsidR="001E4DBB" w:rsidRPr="007766A8" w:rsidTr="00E40AC1">
        <w:tc>
          <w:tcPr>
            <w:tcW w:w="4410" w:type="dxa"/>
          </w:tcPr>
          <w:p w:rsidR="001E4DBB" w:rsidRPr="007766A8" w:rsidRDefault="001E4DBB" w:rsidP="00D2504D">
            <w:pPr>
              <w:pStyle w:val="a"/>
              <w:tabs>
                <w:tab w:val="clear" w:pos="1080"/>
                <w:tab w:val="left" w:pos="375"/>
              </w:tabs>
              <w:spacing w:line="360" w:lineRule="exact"/>
              <w:rPr>
                <w:rFonts w:asciiTheme="majorBidi" w:hAnsiTheme="majorBidi" w:cstheme="majorBidi"/>
                <w:lang w:val="en-US"/>
              </w:rPr>
            </w:pPr>
            <w:r w:rsidRPr="007766A8">
              <w:rPr>
                <w:rFonts w:asciiTheme="majorBidi" w:hAnsiTheme="majorBidi" w:cstheme="majorBidi"/>
                <w:cs/>
                <w:lang w:val="en-US"/>
              </w:rPr>
              <w:t>ที่ดินและที่ดินพร้อมบ้านเพื่อขาย</w:t>
            </w:r>
          </w:p>
        </w:tc>
        <w:tc>
          <w:tcPr>
            <w:tcW w:w="1098" w:type="dxa"/>
            <w:gridSpan w:val="2"/>
          </w:tcPr>
          <w:p w:rsidR="001E4DBB" w:rsidRPr="007766A8" w:rsidRDefault="001E4DBB" w:rsidP="00D25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</w:tcPr>
          <w:p w:rsidR="001E4DBB" w:rsidRPr="001E4DBB" w:rsidRDefault="001E4DBB" w:rsidP="001E4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1E4DBB">
              <w:rPr>
                <w:rFonts w:ascii="Angsana New" w:hAnsi="Angsana New"/>
                <w:sz w:val="30"/>
                <w:szCs w:val="30"/>
              </w:rPr>
              <w:t>10,014</w:t>
            </w:r>
          </w:p>
        </w:tc>
        <w:tc>
          <w:tcPr>
            <w:tcW w:w="270" w:type="dxa"/>
          </w:tcPr>
          <w:p w:rsidR="001E4DBB" w:rsidRPr="007766A8" w:rsidRDefault="001E4DBB" w:rsidP="00D25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</w:tcPr>
          <w:p w:rsidR="001E4DBB" w:rsidRPr="009A7AB5" w:rsidRDefault="001E4DBB" w:rsidP="00D25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9A7AB5">
              <w:rPr>
                <w:rFonts w:ascii="Angsana New" w:hAnsi="Angsana New"/>
                <w:sz w:val="30"/>
                <w:szCs w:val="30"/>
              </w:rPr>
              <w:t>11,743</w:t>
            </w:r>
          </w:p>
        </w:tc>
      </w:tr>
      <w:tr w:rsidR="001E4DBB" w:rsidRPr="007766A8" w:rsidTr="00E40AC1">
        <w:tc>
          <w:tcPr>
            <w:tcW w:w="4410" w:type="dxa"/>
          </w:tcPr>
          <w:p w:rsidR="001E4DBB" w:rsidRPr="007766A8" w:rsidRDefault="001E4DBB" w:rsidP="00D2504D">
            <w:pPr>
              <w:pStyle w:val="a"/>
              <w:tabs>
                <w:tab w:val="clear" w:pos="1080"/>
                <w:tab w:val="left" w:pos="375"/>
              </w:tabs>
              <w:spacing w:line="360" w:lineRule="exact"/>
              <w:rPr>
                <w:rFonts w:asciiTheme="majorBidi" w:hAnsiTheme="majorBidi" w:cstheme="majorBidi"/>
                <w:lang w:val="en-US"/>
              </w:rPr>
            </w:pPr>
            <w:r w:rsidRPr="007766A8">
              <w:rPr>
                <w:rFonts w:asciiTheme="majorBidi" w:hAnsiTheme="majorBidi" w:cstheme="majorBidi"/>
                <w:cs/>
                <w:lang w:val="en-US"/>
              </w:rPr>
              <w:t>ที่ดินรอการพัฒนา</w:t>
            </w:r>
          </w:p>
        </w:tc>
        <w:tc>
          <w:tcPr>
            <w:tcW w:w="1098" w:type="dxa"/>
            <w:gridSpan w:val="2"/>
          </w:tcPr>
          <w:p w:rsidR="001E4DBB" w:rsidRPr="007766A8" w:rsidRDefault="001E4DBB" w:rsidP="00D25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</w:tcPr>
          <w:p w:rsidR="001E4DBB" w:rsidRPr="001E4DBB" w:rsidRDefault="001E4DBB" w:rsidP="001E4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1E4DBB">
              <w:rPr>
                <w:rFonts w:ascii="Angsana New" w:hAnsi="Angsana New"/>
                <w:sz w:val="30"/>
                <w:szCs w:val="30"/>
              </w:rPr>
              <w:t>9,980</w:t>
            </w:r>
          </w:p>
        </w:tc>
        <w:tc>
          <w:tcPr>
            <w:tcW w:w="270" w:type="dxa"/>
          </w:tcPr>
          <w:p w:rsidR="001E4DBB" w:rsidRPr="007766A8" w:rsidRDefault="001E4DBB" w:rsidP="00D25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</w:tcPr>
          <w:p w:rsidR="001E4DBB" w:rsidRPr="009A7AB5" w:rsidRDefault="001E4DBB" w:rsidP="00D25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9A7AB5">
              <w:rPr>
                <w:rFonts w:ascii="Angsana New" w:hAnsi="Angsana New"/>
                <w:sz w:val="30"/>
                <w:szCs w:val="30"/>
              </w:rPr>
              <w:t>8,999</w:t>
            </w:r>
          </w:p>
        </w:tc>
      </w:tr>
      <w:tr w:rsidR="001E4DBB" w:rsidRPr="007766A8" w:rsidTr="00E40AC1">
        <w:tc>
          <w:tcPr>
            <w:tcW w:w="4410" w:type="dxa"/>
          </w:tcPr>
          <w:p w:rsidR="001E4DBB" w:rsidRPr="007766A8" w:rsidRDefault="001E4DBB" w:rsidP="00D2504D">
            <w:pPr>
              <w:pStyle w:val="a"/>
              <w:tabs>
                <w:tab w:val="clear" w:pos="1080"/>
                <w:tab w:val="left" w:pos="375"/>
              </w:tabs>
              <w:spacing w:line="360" w:lineRule="exac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7766A8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1098" w:type="dxa"/>
            <w:gridSpan w:val="2"/>
          </w:tcPr>
          <w:p w:rsidR="001E4DBB" w:rsidRPr="007766A8" w:rsidRDefault="001E4DBB" w:rsidP="00D25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</w:tcPr>
          <w:p w:rsidR="001E4DBB" w:rsidRPr="001E4DBB" w:rsidRDefault="001E4DBB" w:rsidP="001E4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E4DBB">
              <w:rPr>
                <w:rFonts w:ascii="Angsana New" w:hAnsi="Angsana New"/>
                <w:b/>
                <w:bCs/>
                <w:sz w:val="30"/>
                <w:szCs w:val="30"/>
              </w:rPr>
              <w:t>72,066</w:t>
            </w:r>
          </w:p>
        </w:tc>
        <w:tc>
          <w:tcPr>
            <w:tcW w:w="270" w:type="dxa"/>
          </w:tcPr>
          <w:p w:rsidR="001E4DBB" w:rsidRPr="007766A8" w:rsidRDefault="001E4DBB" w:rsidP="00D25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</w:tcPr>
          <w:p w:rsidR="001E4DBB" w:rsidRPr="009A7AB5" w:rsidRDefault="001E4DBB" w:rsidP="00D25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A7AB5">
              <w:rPr>
                <w:rFonts w:ascii="Angsana New" w:hAnsi="Angsana New"/>
                <w:b/>
                <w:bCs/>
                <w:sz w:val="30"/>
                <w:szCs w:val="30"/>
              </w:rPr>
              <w:t>63,896</w:t>
            </w:r>
          </w:p>
        </w:tc>
      </w:tr>
      <w:tr w:rsidR="001E4DBB" w:rsidRPr="007766A8" w:rsidTr="00E40AC1">
        <w:tc>
          <w:tcPr>
            <w:tcW w:w="4410" w:type="dxa"/>
          </w:tcPr>
          <w:p w:rsidR="001E4DBB" w:rsidRPr="00D10E68" w:rsidRDefault="001E4DBB" w:rsidP="00D2504D">
            <w:pPr>
              <w:pStyle w:val="a"/>
              <w:tabs>
                <w:tab w:val="left" w:pos="375"/>
              </w:tabs>
              <w:spacing w:line="380" w:lineRule="exact"/>
              <w:rPr>
                <w:rFonts w:ascii="Angsana New" w:hAnsi="Angsana New" w:cs="Angsana New"/>
                <w:lang w:val="en-US"/>
              </w:rPr>
            </w:pPr>
            <w:r w:rsidRPr="00D10E68">
              <w:rPr>
                <w:rFonts w:ascii="Angsana New" w:hAnsi="Angsana New" w:cs="Angsana New"/>
                <w:i/>
                <w:iCs/>
                <w:cs/>
                <w:lang w:val="en-US"/>
              </w:rPr>
              <w:t>หัก</w:t>
            </w:r>
            <w:r w:rsidRPr="00D10E68">
              <w:rPr>
                <w:rFonts w:ascii="Angsana New" w:hAnsi="Angsana New" w:cs="Angsana New"/>
                <w:cs/>
                <w:lang w:val="en-US"/>
              </w:rPr>
              <w:t xml:space="preserve">  ขาดทุนจากการปรับมูลค่าของโครงการ</w:t>
            </w:r>
          </w:p>
        </w:tc>
        <w:tc>
          <w:tcPr>
            <w:tcW w:w="1098" w:type="dxa"/>
            <w:gridSpan w:val="2"/>
          </w:tcPr>
          <w:p w:rsidR="001E4DBB" w:rsidRPr="007766A8" w:rsidRDefault="001E4DBB" w:rsidP="00D25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2" w:type="dxa"/>
          </w:tcPr>
          <w:p w:rsidR="001E4DBB" w:rsidRPr="009A7AB5" w:rsidRDefault="001E4DBB" w:rsidP="00D25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1E4DBB" w:rsidRPr="007766A8" w:rsidRDefault="001E4DBB" w:rsidP="00D25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2" w:type="dxa"/>
          </w:tcPr>
          <w:p w:rsidR="001E4DBB" w:rsidRPr="009A7AB5" w:rsidRDefault="001E4DBB" w:rsidP="00D25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E4DBB" w:rsidRPr="007766A8" w:rsidTr="00E40AC1">
        <w:tc>
          <w:tcPr>
            <w:tcW w:w="4410" w:type="dxa"/>
          </w:tcPr>
          <w:p w:rsidR="001E4DBB" w:rsidRPr="00D10E68" w:rsidRDefault="001E4DBB" w:rsidP="00D2504D">
            <w:pPr>
              <w:pStyle w:val="a"/>
              <w:tabs>
                <w:tab w:val="left" w:pos="375"/>
              </w:tabs>
              <w:spacing w:line="380" w:lineRule="exact"/>
              <w:ind w:right="-423"/>
              <w:rPr>
                <w:rFonts w:ascii="Angsana New" w:hAnsi="Angsana New" w:cs="Angsana New"/>
                <w:lang w:val="en-US"/>
              </w:rPr>
            </w:pPr>
            <w:r w:rsidRPr="00D10E68">
              <w:rPr>
                <w:rFonts w:ascii="Angsana New" w:hAnsi="Angsana New" w:cs="Angsana New"/>
                <w:cs/>
                <w:lang w:val="en-US"/>
              </w:rPr>
              <w:t xml:space="preserve">        อสังหาริมทรัพย์ระหว่างการพัฒนา</w:t>
            </w:r>
          </w:p>
        </w:tc>
        <w:tc>
          <w:tcPr>
            <w:tcW w:w="1098" w:type="dxa"/>
            <w:gridSpan w:val="2"/>
          </w:tcPr>
          <w:p w:rsidR="001E4DBB" w:rsidRPr="007766A8" w:rsidRDefault="001E4DBB" w:rsidP="00D25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2" w:type="dxa"/>
            <w:tcBorders>
              <w:bottom w:val="single" w:sz="4" w:space="0" w:color="auto"/>
            </w:tcBorders>
          </w:tcPr>
          <w:p w:rsidR="001E4DBB" w:rsidRPr="001E4DBB" w:rsidRDefault="001E4DBB" w:rsidP="001E4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1E4DBB">
              <w:rPr>
                <w:rFonts w:ascii="Angsana New" w:hAnsi="Angsana New"/>
                <w:sz w:val="30"/>
                <w:szCs w:val="30"/>
              </w:rPr>
              <w:t>(106)</w:t>
            </w:r>
          </w:p>
        </w:tc>
        <w:tc>
          <w:tcPr>
            <w:tcW w:w="270" w:type="dxa"/>
          </w:tcPr>
          <w:p w:rsidR="001E4DBB" w:rsidRPr="007766A8" w:rsidRDefault="001E4DBB" w:rsidP="00D25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2" w:type="dxa"/>
            <w:tcBorders>
              <w:bottom w:val="single" w:sz="4" w:space="0" w:color="auto"/>
            </w:tcBorders>
          </w:tcPr>
          <w:p w:rsidR="001E4DBB" w:rsidRPr="009A7AB5" w:rsidRDefault="001E4DBB" w:rsidP="00D25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9A7AB5">
              <w:rPr>
                <w:rFonts w:ascii="Angsana New" w:hAnsi="Angsana New"/>
                <w:sz w:val="30"/>
                <w:szCs w:val="30"/>
              </w:rPr>
              <w:t>(105)</w:t>
            </w:r>
          </w:p>
        </w:tc>
      </w:tr>
      <w:tr w:rsidR="001E4DBB" w:rsidRPr="007766A8" w:rsidTr="00E40AC1">
        <w:tc>
          <w:tcPr>
            <w:tcW w:w="4410" w:type="dxa"/>
          </w:tcPr>
          <w:p w:rsidR="001E4DBB" w:rsidRPr="007766A8" w:rsidRDefault="001E4DBB" w:rsidP="00D2504D">
            <w:pPr>
              <w:pStyle w:val="a"/>
              <w:tabs>
                <w:tab w:val="clear" w:pos="1080"/>
                <w:tab w:val="left" w:pos="375"/>
              </w:tabs>
              <w:spacing w:line="360" w:lineRule="exac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7766A8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สุทธิ</w:t>
            </w:r>
          </w:p>
        </w:tc>
        <w:tc>
          <w:tcPr>
            <w:tcW w:w="1098" w:type="dxa"/>
            <w:gridSpan w:val="2"/>
          </w:tcPr>
          <w:p w:rsidR="001E4DBB" w:rsidRPr="007766A8" w:rsidRDefault="001E4DBB" w:rsidP="00D25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2" w:type="dxa"/>
            <w:tcBorders>
              <w:top w:val="single" w:sz="4" w:space="0" w:color="auto"/>
              <w:bottom w:val="double" w:sz="4" w:space="0" w:color="auto"/>
            </w:tcBorders>
          </w:tcPr>
          <w:p w:rsidR="001E4DBB" w:rsidRPr="001E4DBB" w:rsidRDefault="001E4DBB" w:rsidP="001E4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E4DBB">
              <w:rPr>
                <w:rFonts w:ascii="Angsana New" w:hAnsi="Angsana New"/>
                <w:b/>
                <w:bCs/>
                <w:sz w:val="30"/>
                <w:szCs w:val="30"/>
              </w:rPr>
              <w:t>71,960</w:t>
            </w:r>
          </w:p>
        </w:tc>
        <w:tc>
          <w:tcPr>
            <w:tcW w:w="270" w:type="dxa"/>
          </w:tcPr>
          <w:p w:rsidR="001E4DBB" w:rsidRPr="007766A8" w:rsidRDefault="001E4DBB" w:rsidP="00D25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2" w:type="dxa"/>
            <w:tcBorders>
              <w:top w:val="single" w:sz="4" w:space="0" w:color="auto"/>
              <w:bottom w:val="double" w:sz="4" w:space="0" w:color="auto"/>
            </w:tcBorders>
          </w:tcPr>
          <w:p w:rsidR="001E4DBB" w:rsidRPr="009A7AB5" w:rsidRDefault="001E4DBB" w:rsidP="00D25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9A7AB5">
              <w:rPr>
                <w:rFonts w:ascii="Angsana New" w:hAnsi="Angsana New"/>
                <w:b/>
                <w:bCs/>
                <w:sz w:val="30"/>
                <w:szCs w:val="30"/>
              </w:rPr>
              <w:t>63,791</w:t>
            </w:r>
          </w:p>
        </w:tc>
      </w:tr>
      <w:tr w:rsidR="00D92C7B" w:rsidRPr="007766A8" w:rsidTr="00E40AC1">
        <w:tc>
          <w:tcPr>
            <w:tcW w:w="4410" w:type="dxa"/>
          </w:tcPr>
          <w:p w:rsidR="00D92C7B" w:rsidRDefault="00D92C7B" w:rsidP="00D2504D">
            <w:pPr>
              <w:pStyle w:val="a"/>
              <w:tabs>
                <w:tab w:val="clear" w:pos="1080"/>
                <w:tab w:val="left" w:pos="375"/>
              </w:tabs>
              <w:spacing w:line="360" w:lineRule="exact"/>
              <w:rPr>
                <w:rFonts w:asciiTheme="majorBidi" w:hAnsiTheme="majorBidi" w:cstheme="majorBidi"/>
                <w:lang w:val="en-US"/>
              </w:rPr>
            </w:pPr>
            <w:r w:rsidRPr="007766A8">
              <w:rPr>
                <w:rFonts w:asciiTheme="majorBidi" w:hAnsiTheme="majorBidi" w:cstheme="majorBidi"/>
                <w:cs/>
                <w:lang w:val="en-US"/>
              </w:rPr>
              <w:lastRenderedPageBreak/>
              <w:t>ต้นทุน</w:t>
            </w:r>
            <w:r>
              <w:rPr>
                <w:rFonts w:asciiTheme="majorBidi" w:hAnsiTheme="majorBidi" w:cstheme="majorBidi"/>
                <w:cs/>
                <w:lang w:val="en-US"/>
              </w:rPr>
              <w:t>การกู้ยืมที่รวมเป็นส่วนหนึ่งของ</w:t>
            </w:r>
          </w:p>
          <w:p w:rsidR="00D92C7B" w:rsidRPr="007766A8" w:rsidRDefault="00D92C7B" w:rsidP="00D2504D">
            <w:pPr>
              <w:pStyle w:val="a"/>
              <w:tabs>
                <w:tab w:val="clear" w:pos="1080"/>
                <w:tab w:val="left" w:pos="375"/>
              </w:tabs>
              <w:spacing w:line="360" w:lineRule="exac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 xml:space="preserve">   </w:t>
            </w:r>
            <w:r w:rsidRPr="007766A8">
              <w:rPr>
                <w:rFonts w:asciiTheme="majorBidi" w:hAnsiTheme="majorBidi" w:cstheme="majorBidi"/>
                <w:lang w:val="en-US"/>
              </w:rPr>
              <w:t xml:space="preserve"> </w:t>
            </w:r>
            <w:r>
              <w:rPr>
                <w:rFonts w:asciiTheme="majorBidi" w:hAnsiTheme="majorBidi" w:cstheme="majorBidi"/>
                <w:lang w:val="en-US"/>
              </w:rPr>
              <w:t xml:space="preserve"> </w:t>
            </w:r>
            <w:r w:rsidRPr="007766A8">
              <w:rPr>
                <w:rFonts w:asciiTheme="majorBidi" w:hAnsiTheme="majorBidi" w:cstheme="majorBidi"/>
                <w:cs/>
                <w:lang w:val="en-US"/>
              </w:rPr>
              <w:t xml:space="preserve">ต้นทุนการพัฒนาระหว่างปี                 </w:t>
            </w:r>
            <w:r w:rsidRPr="007766A8">
              <w:rPr>
                <w:rFonts w:asciiTheme="majorBidi" w:hAnsiTheme="majorBidi" w:cstheme="majorBidi"/>
                <w:lang w:val="en-US"/>
              </w:rPr>
              <w:t xml:space="preserve">   </w:t>
            </w:r>
          </w:p>
        </w:tc>
        <w:tc>
          <w:tcPr>
            <w:tcW w:w="1098" w:type="dxa"/>
            <w:gridSpan w:val="2"/>
          </w:tcPr>
          <w:p w:rsidR="00D92C7B" w:rsidRDefault="00D92C7B" w:rsidP="00D25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D92C7B" w:rsidRPr="007766A8" w:rsidRDefault="00D92C7B" w:rsidP="00D15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599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</w:t>
            </w:r>
            <w:r w:rsidR="004666A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692" w:type="dxa"/>
            <w:tcBorders>
              <w:bottom w:val="double" w:sz="4" w:space="0" w:color="auto"/>
            </w:tcBorders>
          </w:tcPr>
          <w:p w:rsidR="00D92C7B" w:rsidRPr="009A7AB5" w:rsidRDefault="00D92C7B" w:rsidP="00993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D92C7B" w:rsidRPr="009A7AB5" w:rsidRDefault="00D92C7B" w:rsidP="00C91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A7AB5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98</w:t>
            </w:r>
          </w:p>
        </w:tc>
        <w:tc>
          <w:tcPr>
            <w:tcW w:w="270" w:type="dxa"/>
          </w:tcPr>
          <w:p w:rsidR="00D92C7B" w:rsidRPr="007766A8" w:rsidRDefault="00D92C7B" w:rsidP="00D25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92" w:type="dxa"/>
            <w:tcBorders>
              <w:bottom w:val="double" w:sz="4" w:space="0" w:color="auto"/>
            </w:tcBorders>
          </w:tcPr>
          <w:p w:rsidR="00D92C7B" w:rsidRPr="009A7AB5" w:rsidRDefault="00D92C7B" w:rsidP="00D25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  <w:p w:rsidR="00D92C7B" w:rsidRPr="009A7AB5" w:rsidRDefault="00D92C7B" w:rsidP="00E93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A7AB5">
              <w:rPr>
                <w:rFonts w:ascii="Angsana New" w:hAnsi="Angsana New"/>
                <w:sz w:val="30"/>
                <w:szCs w:val="30"/>
              </w:rPr>
              <w:t>564</w:t>
            </w:r>
          </w:p>
        </w:tc>
      </w:tr>
      <w:tr w:rsidR="004666A7" w:rsidRPr="007766A8" w:rsidTr="00E40AC1">
        <w:tc>
          <w:tcPr>
            <w:tcW w:w="4410" w:type="dxa"/>
          </w:tcPr>
          <w:p w:rsidR="004666A7" w:rsidRPr="00AF5CBF" w:rsidRDefault="004666A7" w:rsidP="004666A7">
            <w:pPr>
              <w:pStyle w:val="a"/>
              <w:tabs>
                <w:tab w:val="left" w:pos="252"/>
              </w:tabs>
              <w:spacing w:line="360" w:lineRule="exact"/>
              <w:ind w:right="-108"/>
              <w:rPr>
                <w:rFonts w:ascii="Angsana New" w:hAnsi="Angsana New" w:cs="Angsana New"/>
                <w:lang w:val="en-US"/>
              </w:rPr>
            </w:pPr>
            <w:r w:rsidRPr="00AF5CBF">
              <w:rPr>
                <w:rFonts w:ascii="Angsana New" w:hAnsi="Angsana New" w:cs="Angsana New"/>
                <w:cs/>
                <w:lang w:val="en-US"/>
              </w:rPr>
              <w:t xml:space="preserve">อัตราดอกเบี้ยของต้นทุนเงินกู้ยืม </w:t>
            </w:r>
          </w:p>
          <w:p w:rsidR="004666A7" w:rsidRPr="007766A8" w:rsidRDefault="004666A7" w:rsidP="004666A7">
            <w:pPr>
              <w:pStyle w:val="a"/>
              <w:tabs>
                <w:tab w:val="clear" w:pos="1080"/>
                <w:tab w:val="left" w:pos="375"/>
              </w:tabs>
              <w:spacing w:line="36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AF5CBF">
              <w:rPr>
                <w:rFonts w:ascii="Angsana New" w:hAnsi="Angsana New" w:cs="Angsana New"/>
                <w:cs/>
                <w:lang w:val="en-US"/>
              </w:rPr>
              <w:tab/>
            </w:r>
            <w:r w:rsidRPr="00AF5CBF">
              <w:rPr>
                <w:rFonts w:ascii="Angsana New" w:hAnsi="Angsana New" w:cs="Angsana New"/>
                <w:i/>
                <w:iCs/>
                <w:cs/>
                <w:lang w:val="en-US"/>
              </w:rPr>
              <w:t>(ร้อยละต่อปี)</w:t>
            </w:r>
          </w:p>
        </w:tc>
        <w:tc>
          <w:tcPr>
            <w:tcW w:w="1098" w:type="dxa"/>
            <w:gridSpan w:val="2"/>
          </w:tcPr>
          <w:p w:rsidR="004666A7" w:rsidRDefault="004666A7" w:rsidP="00D25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92" w:type="dxa"/>
            <w:tcBorders>
              <w:bottom w:val="double" w:sz="4" w:space="0" w:color="auto"/>
            </w:tcBorders>
          </w:tcPr>
          <w:p w:rsidR="004666A7" w:rsidRDefault="004666A7" w:rsidP="00BF4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:rsidR="004666A7" w:rsidRPr="004666A7" w:rsidRDefault="0065074A" w:rsidP="00C91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2.44</w:t>
            </w:r>
          </w:p>
        </w:tc>
        <w:tc>
          <w:tcPr>
            <w:tcW w:w="270" w:type="dxa"/>
          </w:tcPr>
          <w:p w:rsidR="004666A7" w:rsidRPr="004666A7" w:rsidRDefault="004666A7" w:rsidP="00D25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2" w:type="dxa"/>
            <w:tcBorders>
              <w:bottom w:val="double" w:sz="4" w:space="0" w:color="auto"/>
            </w:tcBorders>
          </w:tcPr>
          <w:p w:rsidR="004666A7" w:rsidRDefault="004666A7" w:rsidP="00BF4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:rsidR="004666A7" w:rsidRPr="004666A7" w:rsidRDefault="00BF44B7" w:rsidP="00BF4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2.95</w:t>
            </w:r>
          </w:p>
        </w:tc>
      </w:tr>
      <w:tr w:rsidR="004666A7" w:rsidRPr="007766A8" w:rsidTr="00E40AC1">
        <w:tc>
          <w:tcPr>
            <w:tcW w:w="4410" w:type="dxa"/>
          </w:tcPr>
          <w:p w:rsidR="004666A7" w:rsidRDefault="004666A7" w:rsidP="004666A7">
            <w:pPr>
              <w:pStyle w:val="a"/>
              <w:tabs>
                <w:tab w:val="left" w:pos="252"/>
              </w:tabs>
              <w:spacing w:line="360" w:lineRule="exact"/>
              <w:ind w:right="-108"/>
              <w:rPr>
                <w:rFonts w:ascii="Angsana New" w:hAnsi="Angsana New" w:cs="Angsana New"/>
                <w:cs/>
              </w:rPr>
            </w:pPr>
            <w:r w:rsidRPr="00AF5CBF">
              <w:rPr>
                <w:rFonts w:ascii="Angsana New" w:hAnsi="Angsana New" w:cs="Angsana New"/>
                <w:cs/>
              </w:rPr>
              <w:t>การปรับลดมูลค่าเป็นมูลค่าสุทธิที่คาดว่า</w:t>
            </w:r>
          </w:p>
          <w:p w:rsidR="004666A7" w:rsidRPr="00AF5CBF" w:rsidRDefault="004666A7" w:rsidP="004666A7">
            <w:pPr>
              <w:pStyle w:val="a"/>
              <w:tabs>
                <w:tab w:val="left" w:pos="252"/>
              </w:tabs>
              <w:spacing w:line="360" w:lineRule="exact"/>
              <w:ind w:right="-108"/>
              <w:rPr>
                <w:rFonts w:ascii="Angsana New" w:hAnsi="Angsana New" w:cs="Angsana New"/>
                <w:cs/>
                <w:lang w:val="en-US"/>
              </w:rPr>
            </w:pPr>
            <w:r w:rsidRPr="00AF5CBF">
              <w:rPr>
                <w:rFonts w:ascii="Angsana New" w:hAnsi="Angsana New" w:cs="Angsana New"/>
                <w:cs/>
                <w:lang w:val="en-US"/>
              </w:rPr>
              <w:tab/>
            </w:r>
            <w:r w:rsidRPr="00AF5CBF">
              <w:rPr>
                <w:rFonts w:ascii="Angsana New" w:hAnsi="Angsana New" w:cs="Angsana New"/>
                <w:cs/>
              </w:rPr>
              <w:t>จะได้รับ</w:t>
            </w:r>
          </w:p>
        </w:tc>
        <w:tc>
          <w:tcPr>
            <w:tcW w:w="1098" w:type="dxa"/>
            <w:gridSpan w:val="2"/>
          </w:tcPr>
          <w:p w:rsidR="004666A7" w:rsidRDefault="004666A7" w:rsidP="00466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92" w:type="dxa"/>
            <w:tcBorders>
              <w:bottom w:val="double" w:sz="4" w:space="0" w:color="auto"/>
            </w:tcBorders>
          </w:tcPr>
          <w:p w:rsidR="004666A7" w:rsidRPr="004666A7" w:rsidRDefault="004666A7" w:rsidP="00466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:rsidR="004666A7" w:rsidRPr="004666A7" w:rsidRDefault="004666A7" w:rsidP="00EF2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4666A7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4666A7" w:rsidRPr="004666A7" w:rsidRDefault="004666A7" w:rsidP="00466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2" w:type="dxa"/>
            <w:tcBorders>
              <w:bottom w:val="double" w:sz="4" w:space="0" w:color="auto"/>
            </w:tcBorders>
          </w:tcPr>
          <w:p w:rsidR="004666A7" w:rsidRPr="004666A7" w:rsidRDefault="004666A7" w:rsidP="00466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:rsidR="004666A7" w:rsidRPr="004666A7" w:rsidRDefault="004666A7" w:rsidP="00EF2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4666A7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4666A7" w:rsidRPr="007766A8" w:rsidTr="00E40AC1">
        <w:trPr>
          <w:trHeight w:val="314"/>
        </w:trPr>
        <w:tc>
          <w:tcPr>
            <w:tcW w:w="5490" w:type="dxa"/>
            <w:gridSpan w:val="2"/>
          </w:tcPr>
          <w:p w:rsidR="004666A7" w:rsidRPr="007766A8" w:rsidRDefault="004666A7" w:rsidP="00466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3672" w:type="dxa"/>
            <w:gridSpan w:val="4"/>
          </w:tcPr>
          <w:p w:rsidR="004666A7" w:rsidRPr="007766A8" w:rsidRDefault="004666A7" w:rsidP="00466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</w:tr>
      <w:tr w:rsidR="004666A7" w:rsidRPr="007766A8" w:rsidTr="00E40AC1">
        <w:trPr>
          <w:trHeight w:val="314"/>
        </w:trPr>
        <w:tc>
          <w:tcPr>
            <w:tcW w:w="5490" w:type="dxa"/>
            <w:gridSpan w:val="2"/>
          </w:tcPr>
          <w:p w:rsidR="004666A7" w:rsidRPr="007766A8" w:rsidRDefault="004666A7" w:rsidP="00466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  <w:r w:rsidRPr="007766A8">
              <w:rPr>
                <w:rFonts w:ascii="Angsana New" w:hAnsi="Angsana New"/>
                <w:b/>
                <w:sz w:val="28"/>
                <w:szCs w:val="28"/>
                <w:cs/>
              </w:rPr>
              <w:br w:type="page"/>
            </w:r>
          </w:p>
        </w:tc>
        <w:tc>
          <w:tcPr>
            <w:tcW w:w="3672" w:type="dxa"/>
            <w:gridSpan w:val="4"/>
          </w:tcPr>
          <w:p w:rsidR="004666A7" w:rsidRPr="007766A8" w:rsidRDefault="004666A7" w:rsidP="00466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7766A8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666A7" w:rsidRPr="007766A8" w:rsidTr="00E40AC1">
        <w:tc>
          <w:tcPr>
            <w:tcW w:w="5490" w:type="dxa"/>
            <w:gridSpan w:val="2"/>
          </w:tcPr>
          <w:p w:rsidR="004666A7" w:rsidRPr="007766A8" w:rsidRDefault="004666A7" w:rsidP="00466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gridSpan w:val="2"/>
          </w:tcPr>
          <w:p w:rsidR="004666A7" w:rsidRPr="007766A8" w:rsidRDefault="004666A7" w:rsidP="00466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66A8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270" w:type="dxa"/>
          </w:tcPr>
          <w:p w:rsidR="004666A7" w:rsidRPr="007766A8" w:rsidRDefault="004666A7" w:rsidP="00466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2" w:type="dxa"/>
          </w:tcPr>
          <w:p w:rsidR="004666A7" w:rsidRPr="007766A8" w:rsidRDefault="004666A7" w:rsidP="00466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66A8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4666A7" w:rsidRPr="007766A8" w:rsidTr="00E40AC1">
        <w:tc>
          <w:tcPr>
            <w:tcW w:w="5490" w:type="dxa"/>
            <w:gridSpan w:val="2"/>
          </w:tcPr>
          <w:p w:rsidR="004666A7" w:rsidRPr="007766A8" w:rsidRDefault="004666A7" w:rsidP="00466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72" w:type="dxa"/>
            <w:gridSpan w:val="4"/>
          </w:tcPr>
          <w:p w:rsidR="004666A7" w:rsidRPr="007766A8" w:rsidRDefault="004666A7" w:rsidP="00466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2" w:right="-11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766A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โครงการ</w:t>
            </w:r>
            <w:r w:rsidRPr="007766A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4666A7" w:rsidRPr="007766A8" w:rsidTr="00E40AC1">
        <w:tc>
          <w:tcPr>
            <w:tcW w:w="5490" w:type="dxa"/>
            <w:gridSpan w:val="2"/>
          </w:tcPr>
          <w:p w:rsidR="004666A7" w:rsidRPr="007766A8" w:rsidRDefault="004666A7" w:rsidP="004666A7">
            <w:pPr>
              <w:pStyle w:val="a"/>
              <w:tabs>
                <w:tab w:val="clear" w:pos="1080"/>
                <w:tab w:val="left" w:pos="375"/>
              </w:tabs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  <w:r w:rsidRPr="007766A8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>จำนวนโครงการที่อยู่ระหว่างการพัฒนา</w:t>
            </w:r>
          </w:p>
        </w:tc>
        <w:tc>
          <w:tcPr>
            <w:tcW w:w="1710" w:type="dxa"/>
            <w:gridSpan w:val="2"/>
          </w:tcPr>
          <w:p w:rsidR="004666A7" w:rsidRPr="007766A8" w:rsidRDefault="004666A7" w:rsidP="00466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666A7" w:rsidRPr="007766A8" w:rsidRDefault="004666A7" w:rsidP="00466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2" w:type="dxa"/>
          </w:tcPr>
          <w:p w:rsidR="004666A7" w:rsidRPr="00C026D2" w:rsidRDefault="004666A7" w:rsidP="00466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6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666A7" w:rsidRPr="007766A8" w:rsidTr="00E40AC1">
        <w:tc>
          <w:tcPr>
            <w:tcW w:w="5490" w:type="dxa"/>
            <w:gridSpan w:val="2"/>
          </w:tcPr>
          <w:p w:rsidR="004666A7" w:rsidRPr="007766A8" w:rsidRDefault="004666A7" w:rsidP="004666A7">
            <w:pPr>
              <w:pStyle w:val="a"/>
              <w:tabs>
                <w:tab w:val="clear" w:pos="1080"/>
                <w:tab w:val="left" w:pos="375"/>
              </w:tabs>
              <w:rPr>
                <w:rFonts w:ascii="Angsana New" w:hAnsi="Angsana New" w:cs="Angsana New"/>
                <w:lang w:val="en-US"/>
              </w:rPr>
            </w:pPr>
            <w:r w:rsidRPr="007766A8">
              <w:rPr>
                <w:rFonts w:ascii="Angsana New" w:hAnsi="Angsana New" w:cs="Angsana New"/>
                <w:cs/>
                <w:lang w:val="en-US"/>
              </w:rPr>
              <w:t>ทาวน์</w:t>
            </w:r>
            <w:proofErr w:type="spellStart"/>
            <w:r w:rsidRPr="007766A8">
              <w:rPr>
                <w:rFonts w:ascii="Angsana New" w:hAnsi="Angsana New" w:cs="Angsana New"/>
                <w:cs/>
                <w:lang w:val="en-US"/>
              </w:rPr>
              <w:t>เฮ้าส์</w:t>
            </w:r>
            <w:proofErr w:type="spellEnd"/>
          </w:p>
        </w:tc>
        <w:tc>
          <w:tcPr>
            <w:tcW w:w="1710" w:type="dxa"/>
            <w:gridSpan w:val="2"/>
          </w:tcPr>
          <w:p w:rsidR="004666A7" w:rsidRPr="009838E9" w:rsidRDefault="004666A7" w:rsidP="00466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9838E9">
              <w:rPr>
                <w:rFonts w:ascii="Angsana New" w:hAnsi="Angsana New"/>
                <w:sz w:val="30"/>
                <w:szCs w:val="30"/>
              </w:rPr>
              <w:t>14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:rsidR="004666A7" w:rsidRPr="007766A8" w:rsidRDefault="004666A7" w:rsidP="00466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2" w:type="dxa"/>
          </w:tcPr>
          <w:p w:rsidR="004666A7" w:rsidRPr="009838E9" w:rsidRDefault="004666A7" w:rsidP="00466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9838E9">
              <w:rPr>
                <w:rFonts w:ascii="Angsana New" w:hAnsi="Angsana New"/>
                <w:sz w:val="30"/>
                <w:szCs w:val="30"/>
              </w:rPr>
              <w:t>140</w:t>
            </w:r>
          </w:p>
        </w:tc>
      </w:tr>
      <w:tr w:rsidR="004666A7" w:rsidRPr="007766A8" w:rsidTr="00E40AC1">
        <w:tc>
          <w:tcPr>
            <w:tcW w:w="5490" w:type="dxa"/>
            <w:gridSpan w:val="2"/>
          </w:tcPr>
          <w:p w:rsidR="004666A7" w:rsidRPr="007766A8" w:rsidRDefault="004666A7" w:rsidP="004666A7">
            <w:pPr>
              <w:pStyle w:val="a"/>
              <w:tabs>
                <w:tab w:val="clear" w:pos="1080"/>
                <w:tab w:val="left" w:pos="375"/>
              </w:tabs>
              <w:rPr>
                <w:rFonts w:ascii="Angsana New" w:hAnsi="Angsana New" w:cs="Angsana New"/>
                <w:lang w:val="en-US"/>
              </w:rPr>
            </w:pPr>
            <w:r w:rsidRPr="007766A8">
              <w:rPr>
                <w:rFonts w:ascii="Angsana New" w:hAnsi="Angsana New" w:cs="Angsana New"/>
                <w:cs/>
                <w:lang w:val="en-US"/>
              </w:rPr>
              <w:t>บ้านเดี่ยว</w:t>
            </w:r>
          </w:p>
        </w:tc>
        <w:tc>
          <w:tcPr>
            <w:tcW w:w="1710" w:type="dxa"/>
            <w:gridSpan w:val="2"/>
          </w:tcPr>
          <w:p w:rsidR="004666A7" w:rsidRPr="009838E9" w:rsidRDefault="004666A7" w:rsidP="00466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</w:t>
            </w:r>
          </w:p>
        </w:tc>
        <w:tc>
          <w:tcPr>
            <w:tcW w:w="270" w:type="dxa"/>
          </w:tcPr>
          <w:p w:rsidR="004666A7" w:rsidRPr="007766A8" w:rsidRDefault="004666A7" w:rsidP="00466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2" w:type="dxa"/>
          </w:tcPr>
          <w:p w:rsidR="004666A7" w:rsidRPr="009838E9" w:rsidRDefault="004666A7" w:rsidP="00466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9838E9">
              <w:rPr>
                <w:rFonts w:ascii="Angsana New" w:hAnsi="Angsana New"/>
                <w:sz w:val="30"/>
                <w:szCs w:val="30"/>
              </w:rPr>
              <w:t>51</w:t>
            </w:r>
          </w:p>
        </w:tc>
      </w:tr>
      <w:tr w:rsidR="004666A7" w:rsidRPr="007766A8" w:rsidTr="00E40AC1">
        <w:tc>
          <w:tcPr>
            <w:tcW w:w="5490" w:type="dxa"/>
            <w:gridSpan w:val="2"/>
          </w:tcPr>
          <w:p w:rsidR="004666A7" w:rsidRPr="007766A8" w:rsidRDefault="004666A7" w:rsidP="004666A7">
            <w:pPr>
              <w:pStyle w:val="a"/>
              <w:tabs>
                <w:tab w:val="clear" w:pos="1080"/>
                <w:tab w:val="left" w:pos="375"/>
              </w:tabs>
              <w:rPr>
                <w:rFonts w:ascii="Angsana New" w:hAnsi="Angsana New" w:cs="Angsana New"/>
                <w:lang w:val="en-US"/>
              </w:rPr>
            </w:pPr>
            <w:r w:rsidRPr="007766A8">
              <w:rPr>
                <w:rFonts w:ascii="Angsana New" w:hAnsi="Angsana New" w:cs="Angsana New"/>
                <w:cs/>
                <w:lang w:val="en-US"/>
              </w:rPr>
              <w:t>บ้านแฝด</w:t>
            </w:r>
          </w:p>
        </w:tc>
        <w:tc>
          <w:tcPr>
            <w:tcW w:w="1710" w:type="dxa"/>
            <w:gridSpan w:val="2"/>
          </w:tcPr>
          <w:p w:rsidR="004666A7" w:rsidRPr="009838E9" w:rsidRDefault="004666A7" w:rsidP="00466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</w:t>
            </w:r>
          </w:p>
        </w:tc>
        <w:tc>
          <w:tcPr>
            <w:tcW w:w="270" w:type="dxa"/>
          </w:tcPr>
          <w:p w:rsidR="004666A7" w:rsidRPr="007766A8" w:rsidRDefault="004666A7" w:rsidP="00466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2" w:type="dxa"/>
          </w:tcPr>
          <w:p w:rsidR="004666A7" w:rsidRPr="009838E9" w:rsidRDefault="004666A7" w:rsidP="00466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9838E9">
              <w:rPr>
                <w:rFonts w:ascii="Angsana New" w:hAnsi="Angsana New"/>
                <w:sz w:val="30"/>
                <w:szCs w:val="30"/>
              </w:rPr>
              <w:t>10</w:t>
            </w:r>
          </w:p>
        </w:tc>
      </w:tr>
      <w:tr w:rsidR="004666A7" w:rsidRPr="007766A8" w:rsidTr="00E40AC1">
        <w:tc>
          <w:tcPr>
            <w:tcW w:w="5490" w:type="dxa"/>
            <w:gridSpan w:val="2"/>
          </w:tcPr>
          <w:p w:rsidR="004666A7" w:rsidRPr="007766A8" w:rsidRDefault="004666A7" w:rsidP="004666A7">
            <w:pPr>
              <w:pStyle w:val="a"/>
              <w:tabs>
                <w:tab w:val="clear" w:pos="1080"/>
                <w:tab w:val="left" w:pos="375"/>
              </w:tabs>
              <w:rPr>
                <w:rFonts w:ascii="Angsana New" w:hAnsi="Angsana New" w:cs="Angsana New"/>
                <w:lang w:val="en-US"/>
              </w:rPr>
            </w:pPr>
            <w:r w:rsidRPr="007766A8">
              <w:rPr>
                <w:rFonts w:ascii="Angsana New" w:hAnsi="Angsana New" w:cs="Angsana New"/>
                <w:cs/>
                <w:lang w:val="en-US"/>
              </w:rPr>
              <w:t>คอนโดมิเนียม</w:t>
            </w:r>
          </w:p>
        </w:tc>
        <w:tc>
          <w:tcPr>
            <w:tcW w:w="1710" w:type="dxa"/>
            <w:gridSpan w:val="2"/>
          </w:tcPr>
          <w:p w:rsidR="004666A7" w:rsidRPr="009838E9" w:rsidRDefault="004666A7" w:rsidP="00466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9838E9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4666A7" w:rsidRPr="007766A8" w:rsidRDefault="004666A7" w:rsidP="00466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2" w:type="dxa"/>
          </w:tcPr>
          <w:p w:rsidR="004666A7" w:rsidRPr="009838E9" w:rsidRDefault="004666A7" w:rsidP="00466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9838E9">
              <w:rPr>
                <w:rFonts w:ascii="Angsana New" w:hAnsi="Angsana New"/>
                <w:sz w:val="30"/>
                <w:szCs w:val="30"/>
              </w:rPr>
              <w:t>20</w:t>
            </w:r>
          </w:p>
        </w:tc>
      </w:tr>
      <w:tr w:rsidR="004666A7" w:rsidRPr="006759F8" w:rsidTr="00E40AC1">
        <w:tc>
          <w:tcPr>
            <w:tcW w:w="5490" w:type="dxa"/>
            <w:gridSpan w:val="2"/>
          </w:tcPr>
          <w:p w:rsidR="004666A7" w:rsidRPr="007766A8" w:rsidRDefault="004666A7" w:rsidP="004666A7">
            <w:pPr>
              <w:pStyle w:val="a"/>
              <w:tabs>
                <w:tab w:val="clear" w:pos="1080"/>
                <w:tab w:val="left" w:pos="375"/>
              </w:tabs>
              <w:rPr>
                <w:rFonts w:ascii="Angsana New" w:hAnsi="Angsana New" w:cs="Angsana New"/>
                <w:b/>
                <w:bCs/>
                <w:lang w:val="en-US"/>
              </w:rPr>
            </w:pPr>
            <w:r w:rsidRPr="007766A8">
              <w:rPr>
                <w:rFonts w:ascii="Angsana New" w:hAnsi="Angsana New" w:cs="Angsana New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4666A7" w:rsidRPr="009838E9" w:rsidRDefault="004666A7" w:rsidP="00466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838E9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37</w:t>
            </w:r>
          </w:p>
        </w:tc>
        <w:tc>
          <w:tcPr>
            <w:tcW w:w="270" w:type="dxa"/>
          </w:tcPr>
          <w:p w:rsidR="004666A7" w:rsidRPr="006759F8" w:rsidRDefault="004666A7" w:rsidP="00466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92" w:type="dxa"/>
            <w:tcBorders>
              <w:top w:val="single" w:sz="4" w:space="0" w:color="auto"/>
              <w:bottom w:val="double" w:sz="4" w:space="0" w:color="auto"/>
            </w:tcBorders>
          </w:tcPr>
          <w:p w:rsidR="004666A7" w:rsidRPr="009838E9" w:rsidRDefault="004666A7" w:rsidP="00466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838E9">
              <w:rPr>
                <w:rFonts w:ascii="Angsana New" w:hAnsi="Angsana New"/>
                <w:b/>
                <w:bCs/>
                <w:sz w:val="30"/>
                <w:szCs w:val="30"/>
              </w:rPr>
              <w:t>221</w:t>
            </w:r>
          </w:p>
        </w:tc>
      </w:tr>
    </w:tbl>
    <w:p w:rsidR="00B4599F" w:rsidRPr="00635B1E" w:rsidRDefault="00B459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sz w:val="30"/>
          <w:szCs w:val="30"/>
        </w:rPr>
      </w:pPr>
    </w:p>
    <w:p w:rsidR="003529F8" w:rsidRPr="00635B1E" w:rsidRDefault="00A33483" w:rsidP="00425972">
      <w:pPr>
        <w:pStyle w:val="a"/>
        <w:tabs>
          <w:tab w:val="clear" w:pos="1080"/>
        </w:tabs>
        <w:ind w:left="547"/>
        <w:jc w:val="thaiDistribute"/>
        <w:rPr>
          <w:rFonts w:asciiTheme="majorBidi" w:hAnsiTheme="majorBidi" w:cstheme="majorBidi"/>
          <w:cs/>
        </w:rPr>
      </w:pPr>
      <w:r w:rsidRPr="00635B1E">
        <w:rPr>
          <w:rFonts w:asciiTheme="majorBidi" w:hAnsiTheme="majorBidi" w:cstheme="majorBidi"/>
          <w:cs/>
        </w:rPr>
        <w:t>โครงการ</w:t>
      </w:r>
      <w:r w:rsidR="003529F8" w:rsidRPr="00635B1E">
        <w:rPr>
          <w:rFonts w:asciiTheme="majorBidi" w:hAnsiTheme="majorBidi" w:cstheme="majorBidi"/>
          <w:cs/>
        </w:rPr>
        <w:t>อสังหาริมทรัพย์ระหว่าง</w:t>
      </w:r>
      <w:r w:rsidR="00635B1E">
        <w:rPr>
          <w:rFonts w:asciiTheme="majorBidi" w:hAnsiTheme="majorBidi" w:cstheme="majorBidi" w:hint="cs"/>
          <w:cs/>
        </w:rPr>
        <w:t>การ</w:t>
      </w:r>
      <w:r w:rsidR="003529F8" w:rsidRPr="00635B1E">
        <w:rPr>
          <w:rFonts w:asciiTheme="majorBidi" w:hAnsiTheme="majorBidi" w:cstheme="majorBidi"/>
          <w:cs/>
        </w:rPr>
        <w:t>พัฒนา (ที่ดินและสิ่งปลูกสร้าง) ได้ใช้เป็นหลักประกันสำหรับวงเงิน</w:t>
      </w:r>
      <w:r w:rsidRPr="00635B1E">
        <w:rPr>
          <w:rFonts w:asciiTheme="majorBidi" w:hAnsiTheme="majorBidi" w:cstheme="majorBidi"/>
          <w:cs/>
        </w:rPr>
        <w:t xml:space="preserve">สินเชื่อกับธนาคาร (ดูหมายเหตุประกอบงบการเงินข้อ </w:t>
      </w:r>
      <w:r w:rsidR="00B12311" w:rsidRPr="00635B1E">
        <w:rPr>
          <w:rFonts w:asciiTheme="majorBidi" w:hAnsiTheme="majorBidi" w:cstheme="majorBidi"/>
          <w:cs/>
        </w:rPr>
        <w:t>1</w:t>
      </w:r>
      <w:r w:rsidR="00143EC1" w:rsidRPr="00635B1E">
        <w:rPr>
          <w:rFonts w:asciiTheme="majorBidi" w:hAnsiTheme="majorBidi" w:cstheme="majorBidi"/>
          <w:cs/>
        </w:rPr>
        <w:t>3</w:t>
      </w:r>
      <w:r w:rsidRPr="00635B1E">
        <w:rPr>
          <w:rFonts w:asciiTheme="majorBidi" w:hAnsiTheme="majorBidi" w:cstheme="majorBidi"/>
          <w:cs/>
        </w:rPr>
        <w:t xml:space="preserve">) </w:t>
      </w:r>
    </w:p>
    <w:p w:rsidR="008231EE" w:rsidRPr="00635B1E" w:rsidRDefault="008231EE" w:rsidP="008231EE">
      <w:pPr>
        <w:pStyle w:val="block"/>
        <w:tabs>
          <w:tab w:val="left" w:pos="540"/>
        </w:tabs>
        <w:spacing w:after="0"/>
        <w:ind w:left="0"/>
        <w:jc w:val="both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</w:p>
    <w:p w:rsidR="008F5CEF" w:rsidRDefault="008F5CEF" w:rsidP="008F5CEF">
      <w:pPr>
        <w:pStyle w:val="block"/>
        <w:tabs>
          <w:tab w:val="left" w:pos="540"/>
        </w:tabs>
        <w:spacing w:after="0"/>
        <w:ind w:left="0"/>
        <w:jc w:val="both"/>
        <w:rPr>
          <w:rFonts w:ascii="Angsana New" w:hAnsi="Angsana New"/>
          <w:b/>
          <w:bCs/>
          <w:sz w:val="30"/>
          <w:szCs w:val="30"/>
          <w:cs/>
          <w:lang w:val="th-TH" w:bidi="th-TH"/>
        </w:rPr>
      </w:pPr>
      <w:r>
        <w:rPr>
          <w:rFonts w:ascii="Angsana New" w:hAnsi="Angsana New"/>
          <w:b/>
          <w:bCs/>
          <w:sz w:val="30"/>
          <w:szCs w:val="30"/>
        </w:rPr>
        <w:t>7</w:t>
      </w:r>
      <w:r w:rsidRPr="007766A8">
        <w:rPr>
          <w:rFonts w:ascii="Angsana New" w:hAnsi="Angsana New"/>
          <w:b/>
          <w:bCs/>
          <w:sz w:val="30"/>
          <w:szCs w:val="30"/>
        </w:rPr>
        <w:tab/>
      </w:r>
      <w:r w:rsidRPr="007766A8">
        <w:rPr>
          <w:rFonts w:ascii="Angsana New" w:hAnsi="Angsana New"/>
          <w:b/>
          <w:bCs/>
          <w:sz w:val="30"/>
          <w:szCs w:val="30"/>
          <w:cs/>
          <w:lang w:val="th-TH" w:bidi="th-TH"/>
        </w:rPr>
        <w:t>เงินลงทุนใน</w:t>
      </w:r>
      <w:r>
        <w:rPr>
          <w:rFonts w:ascii="Angsana New" w:hAnsi="Angsana New" w:hint="cs"/>
          <w:b/>
          <w:bCs/>
          <w:sz w:val="30"/>
          <w:szCs w:val="30"/>
          <w:cs/>
          <w:lang w:val="th-TH" w:bidi="th-TH"/>
        </w:rPr>
        <w:t>บริษัทย่อย</w:t>
      </w:r>
    </w:p>
    <w:p w:rsidR="008F5CEF" w:rsidRDefault="008F5CEF" w:rsidP="008F5CEF">
      <w:pPr>
        <w:pStyle w:val="block"/>
        <w:tabs>
          <w:tab w:val="left" w:pos="540"/>
        </w:tabs>
        <w:spacing w:after="0"/>
        <w:ind w:left="0"/>
        <w:jc w:val="both"/>
        <w:rPr>
          <w:rFonts w:ascii="Angsana New" w:hAnsi="Angsana New"/>
          <w:b/>
          <w:bCs/>
          <w:sz w:val="30"/>
          <w:szCs w:val="30"/>
          <w:cs/>
          <w:lang w:val="th-TH" w:bidi="th-TH"/>
        </w:rPr>
      </w:pPr>
    </w:p>
    <w:tbl>
      <w:tblPr>
        <w:tblW w:w="919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489"/>
        <w:gridCol w:w="1728"/>
        <w:gridCol w:w="269"/>
        <w:gridCol w:w="1713"/>
      </w:tblGrid>
      <w:tr w:rsidR="008F5CEF" w:rsidRPr="007766A8" w:rsidTr="00E40AC1">
        <w:trPr>
          <w:cantSplit/>
          <w:tblHeader/>
        </w:trPr>
        <w:tc>
          <w:tcPr>
            <w:tcW w:w="2984" w:type="pct"/>
          </w:tcPr>
          <w:p w:rsidR="008F5CEF" w:rsidRPr="007766A8" w:rsidRDefault="008F5CEF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16" w:type="pct"/>
            <w:gridSpan w:val="3"/>
          </w:tcPr>
          <w:p w:rsidR="008F5CEF" w:rsidRPr="007766A8" w:rsidRDefault="008F5CEF" w:rsidP="007444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766A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8F5CEF" w:rsidRPr="007766A8" w:rsidTr="00E40AC1">
        <w:trPr>
          <w:cantSplit/>
          <w:tblHeader/>
        </w:trPr>
        <w:tc>
          <w:tcPr>
            <w:tcW w:w="2984" w:type="pct"/>
          </w:tcPr>
          <w:p w:rsidR="008F5CEF" w:rsidRPr="007766A8" w:rsidRDefault="008F5CEF" w:rsidP="007444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9" w:type="pct"/>
            <w:vAlign w:val="center"/>
          </w:tcPr>
          <w:p w:rsidR="008F5CEF" w:rsidRPr="007766A8" w:rsidRDefault="008F5CEF" w:rsidP="007444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6" w:type="pct"/>
            <w:vAlign w:val="center"/>
          </w:tcPr>
          <w:p w:rsidR="008F5CEF" w:rsidRPr="007766A8" w:rsidRDefault="008F5CEF" w:rsidP="007444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1" w:type="pct"/>
            <w:vAlign w:val="center"/>
          </w:tcPr>
          <w:p w:rsidR="008F5CEF" w:rsidRPr="007766A8" w:rsidRDefault="008F5CEF" w:rsidP="007444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8F5CEF" w:rsidRPr="007766A8" w:rsidTr="00E40AC1">
        <w:tc>
          <w:tcPr>
            <w:tcW w:w="2984" w:type="pct"/>
          </w:tcPr>
          <w:p w:rsidR="008F5CEF" w:rsidRPr="007766A8" w:rsidRDefault="008F5CEF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016" w:type="pct"/>
            <w:gridSpan w:val="3"/>
          </w:tcPr>
          <w:p w:rsidR="008F5CEF" w:rsidRPr="007766A8" w:rsidRDefault="008F5CEF" w:rsidP="007444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171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8F5CEF" w:rsidRPr="00C41BD6" w:rsidTr="00E40AC1">
        <w:tc>
          <w:tcPr>
            <w:tcW w:w="2984" w:type="pct"/>
          </w:tcPr>
          <w:p w:rsidR="008F5CEF" w:rsidRPr="007766A8" w:rsidRDefault="008F5CEF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766A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7766A8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7766A8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939" w:type="pct"/>
          </w:tcPr>
          <w:p w:rsidR="008F5CEF" w:rsidRPr="009838E9" w:rsidRDefault="008F5CEF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838E9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Pr="009838E9">
              <w:rPr>
                <w:rFonts w:ascii="Angsana New" w:hAnsi="Angsana New"/>
                <w:sz w:val="30"/>
                <w:szCs w:val="30"/>
              </w:rPr>
              <w:t>,523</w:t>
            </w:r>
          </w:p>
        </w:tc>
        <w:tc>
          <w:tcPr>
            <w:tcW w:w="146" w:type="pct"/>
          </w:tcPr>
          <w:p w:rsidR="008F5CEF" w:rsidRPr="007766A8" w:rsidRDefault="008F5CEF" w:rsidP="007444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2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1" w:type="pct"/>
          </w:tcPr>
          <w:p w:rsidR="008F5CEF" w:rsidRPr="009838E9" w:rsidRDefault="008F5CEF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838E9">
              <w:rPr>
                <w:rFonts w:ascii="Angsana New" w:hAnsi="Angsana New"/>
                <w:sz w:val="30"/>
                <w:szCs w:val="30"/>
              </w:rPr>
              <w:t>34,523</w:t>
            </w:r>
          </w:p>
        </w:tc>
      </w:tr>
      <w:tr w:rsidR="008F5CEF" w:rsidRPr="00C41BD6" w:rsidTr="00E40AC1">
        <w:tc>
          <w:tcPr>
            <w:tcW w:w="2984" w:type="pct"/>
          </w:tcPr>
          <w:p w:rsidR="008F5CEF" w:rsidRPr="007766A8" w:rsidRDefault="008F5CEF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939" w:type="pct"/>
          </w:tcPr>
          <w:p w:rsidR="008F5CEF" w:rsidRPr="009838E9" w:rsidRDefault="008F5CEF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98</w:t>
            </w:r>
          </w:p>
        </w:tc>
        <w:tc>
          <w:tcPr>
            <w:tcW w:w="146" w:type="pct"/>
          </w:tcPr>
          <w:p w:rsidR="008F5CEF" w:rsidRPr="007766A8" w:rsidRDefault="008F5CEF" w:rsidP="007444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2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1" w:type="pct"/>
          </w:tcPr>
          <w:p w:rsidR="008F5CEF" w:rsidRPr="009838E9" w:rsidRDefault="008F5CEF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838E9">
              <w:rPr>
                <w:rFonts w:ascii="Angsana New" w:hAnsi="Angsana New"/>
                <w:sz w:val="30"/>
                <w:szCs w:val="30"/>
              </w:rPr>
              <w:t>1,000</w:t>
            </w:r>
          </w:p>
        </w:tc>
      </w:tr>
      <w:tr w:rsidR="008F5CEF" w:rsidRPr="008277CE" w:rsidTr="00E40AC1">
        <w:tc>
          <w:tcPr>
            <w:tcW w:w="2984" w:type="pct"/>
          </w:tcPr>
          <w:p w:rsidR="008F5CEF" w:rsidRPr="007766A8" w:rsidRDefault="008F5CEF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766A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  <w:r w:rsidRPr="007766A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31 </w:t>
            </w:r>
            <w:r w:rsidRPr="007766A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39" w:type="pct"/>
            <w:tcBorders>
              <w:top w:val="single" w:sz="4" w:space="0" w:color="auto"/>
              <w:bottom w:val="double" w:sz="4" w:space="0" w:color="auto"/>
            </w:tcBorders>
          </w:tcPr>
          <w:p w:rsidR="008F5CEF" w:rsidRPr="009838E9" w:rsidRDefault="008F5CEF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838E9">
              <w:rPr>
                <w:rFonts w:ascii="Angsana New" w:hAnsi="Angsana New"/>
                <w:b/>
                <w:bCs/>
                <w:sz w:val="30"/>
                <w:szCs w:val="30"/>
              </w:rPr>
              <w:t>35,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621</w:t>
            </w:r>
          </w:p>
        </w:tc>
        <w:tc>
          <w:tcPr>
            <w:tcW w:w="146" w:type="pct"/>
          </w:tcPr>
          <w:p w:rsidR="008F5CEF" w:rsidRPr="007766A8" w:rsidRDefault="008F5CEF" w:rsidP="007444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2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1" w:type="pct"/>
            <w:tcBorders>
              <w:top w:val="single" w:sz="4" w:space="0" w:color="auto"/>
              <w:bottom w:val="double" w:sz="4" w:space="0" w:color="auto"/>
            </w:tcBorders>
          </w:tcPr>
          <w:p w:rsidR="008F5CEF" w:rsidRPr="009838E9" w:rsidRDefault="008F5CEF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838E9">
              <w:rPr>
                <w:rFonts w:ascii="Angsana New" w:hAnsi="Angsana New"/>
                <w:b/>
                <w:bCs/>
                <w:sz w:val="30"/>
                <w:szCs w:val="30"/>
              </w:rPr>
              <w:t>35,523</w:t>
            </w:r>
          </w:p>
        </w:tc>
      </w:tr>
    </w:tbl>
    <w:p w:rsidR="008F5CEF" w:rsidRPr="007766A8" w:rsidRDefault="008F5CEF" w:rsidP="008F5CEF">
      <w:pPr>
        <w:pStyle w:val="block"/>
        <w:tabs>
          <w:tab w:val="left" w:pos="540"/>
        </w:tabs>
        <w:spacing w:after="0"/>
        <w:ind w:left="0"/>
        <w:jc w:val="both"/>
        <w:rPr>
          <w:rFonts w:ascii="Angsana New" w:hAnsi="Angsana New"/>
          <w:b/>
          <w:bCs/>
          <w:sz w:val="30"/>
          <w:szCs w:val="30"/>
          <w:lang w:val="en-US" w:bidi="th-TH"/>
        </w:rPr>
        <w:sectPr w:rsidR="008F5CEF" w:rsidRPr="007766A8" w:rsidSect="008F5CEF">
          <w:headerReference w:type="default" r:id="rId8"/>
          <w:footerReference w:type="default" r:id="rId9"/>
          <w:footerReference w:type="first" r:id="rId10"/>
          <w:type w:val="nextColumn"/>
          <w:pgSz w:w="11909" w:h="16834" w:code="9"/>
          <w:pgMar w:top="691" w:right="1152" w:bottom="576" w:left="1152" w:header="720" w:footer="518" w:gutter="0"/>
          <w:pgNumType w:start="18"/>
          <w:cols w:space="720"/>
          <w:docGrid w:linePitch="245"/>
        </w:sectPr>
      </w:pPr>
    </w:p>
    <w:p w:rsidR="008F5CEF" w:rsidRPr="007766A8" w:rsidRDefault="008F5CEF" w:rsidP="008F5C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u w:val="single"/>
        </w:rPr>
      </w:pPr>
      <w:r>
        <w:rPr>
          <w:rFonts w:ascii="Angsana New" w:hAnsi="Angsana New"/>
          <w:sz w:val="30"/>
          <w:szCs w:val="30"/>
        </w:rPr>
        <w:lastRenderedPageBreak/>
        <w:tab/>
      </w:r>
      <w:r w:rsidRPr="007766A8">
        <w:rPr>
          <w:rFonts w:ascii="Angsana New" w:hAnsi="Angsana New"/>
          <w:sz w:val="30"/>
          <w:szCs w:val="30"/>
          <w:cs/>
        </w:rPr>
        <w:t xml:space="preserve">เงินลงทุนในบริษัทย่อย ณ วันที่ </w:t>
      </w:r>
      <w:r w:rsidRPr="007766A8">
        <w:rPr>
          <w:rFonts w:ascii="Angsana New" w:hAnsi="Angsana New"/>
          <w:sz w:val="30"/>
          <w:szCs w:val="30"/>
        </w:rPr>
        <w:t xml:space="preserve">31 </w:t>
      </w:r>
      <w:r w:rsidRPr="007766A8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7766A8">
        <w:rPr>
          <w:rFonts w:ascii="Angsana New" w:hAnsi="Angsana New"/>
          <w:sz w:val="30"/>
          <w:szCs w:val="30"/>
        </w:rPr>
        <w:t>25</w:t>
      </w:r>
      <w:r>
        <w:rPr>
          <w:rFonts w:ascii="Angsana New" w:hAnsi="Angsana New"/>
          <w:sz w:val="30"/>
          <w:szCs w:val="30"/>
        </w:rPr>
        <w:t xml:space="preserve">61 </w:t>
      </w:r>
      <w:r w:rsidRPr="007766A8">
        <w:rPr>
          <w:rFonts w:ascii="Angsana New" w:hAnsi="Angsana New"/>
          <w:sz w:val="30"/>
          <w:szCs w:val="30"/>
          <w:cs/>
        </w:rPr>
        <w:t xml:space="preserve">และ </w:t>
      </w:r>
      <w:r>
        <w:rPr>
          <w:rFonts w:ascii="Angsana New" w:hAnsi="Angsana New"/>
          <w:sz w:val="30"/>
          <w:szCs w:val="30"/>
        </w:rPr>
        <w:t xml:space="preserve">2560 </w:t>
      </w:r>
      <w:r w:rsidRPr="007766A8">
        <w:rPr>
          <w:rFonts w:ascii="Angsana New" w:hAnsi="Angsana New"/>
          <w:sz w:val="30"/>
          <w:szCs w:val="30"/>
          <w:cs/>
        </w:rPr>
        <w:t>และเงินปันผลรับ</w:t>
      </w:r>
      <w:r w:rsidRPr="007766A8">
        <w:rPr>
          <w:rFonts w:ascii="Angsana New" w:hAnsi="Angsana New" w:hint="cs"/>
          <w:sz w:val="30"/>
          <w:szCs w:val="30"/>
          <w:cs/>
        </w:rPr>
        <w:t>จากเงินลงทุน</w:t>
      </w:r>
      <w:r w:rsidRPr="007766A8">
        <w:rPr>
          <w:rFonts w:ascii="Angsana New" w:hAnsi="Angsana New"/>
          <w:sz w:val="30"/>
          <w:szCs w:val="30"/>
          <w:cs/>
        </w:rPr>
        <w:t>สำหรับแต่ละปีมีดังนี้</w:t>
      </w:r>
    </w:p>
    <w:p w:rsidR="008F5CEF" w:rsidRPr="007766A8" w:rsidRDefault="008F5CEF" w:rsidP="008F5C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20"/>
          <w:szCs w:val="20"/>
          <w:u w:val="single"/>
        </w:rPr>
      </w:pPr>
    </w:p>
    <w:tbl>
      <w:tblPr>
        <w:tblW w:w="14353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129"/>
        <w:gridCol w:w="2266"/>
        <w:gridCol w:w="990"/>
        <w:gridCol w:w="720"/>
        <w:gridCol w:w="270"/>
        <w:gridCol w:w="720"/>
        <w:gridCol w:w="270"/>
        <w:gridCol w:w="795"/>
        <w:gridCol w:w="15"/>
        <w:gridCol w:w="255"/>
        <w:gridCol w:w="8"/>
        <w:gridCol w:w="712"/>
        <w:gridCol w:w="270"/>
        <w:gridCol w:w="871"/>
        <w:gridCol w:w="236"/>
        <w:gridCol w:w="846"/>
        <w:gridCol w:w="270"/>
        <w:gridCol w:w="720"/>
        <w:gridCol w:w="270"/>
        <w:gridCol w:w="720"/>
      </w:tblGrid>
      <w:tr w:rsidR="008F5CEF" w:rsidRPr="007766A8" w:rsidTr="0074442F">
        <w:trPr>
          <w:tblHeader/>
        </w:trPr>
        <w:tc>
          <w:tcPr>
            <w:tcW w:w="3129" w:type="dxa"/>
          </w:tcPr>
          <w:p w:rsidR="008F5CEF" w:rsidRPr="007766A8" w:rsidRDefault="008F5CEF" w:rsidP="0074442F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266" w:type="dxa"/>
          </w:tcPr>
          <w:p w:rsidR="008F5CEF" w:rsidRPr="007766A8" w:rsidRDefault="008F5CEF" w:rsidP="0074442F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</w:tcPr>
          <w:p w:rsidR="008F5CEF" w:rsidRPr="007766A8" w:rsidRDefault="008F5CEF" w:rsidP="0074442F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7968" w:type="dxa"/>
            <w:gridSpan w:val="17"/>
          </w:tcPr>
          <w:p w:rsidR="008F5CEF" w:rsidRPr="007766A8" w:rsidRDefault="008F5CEF" w:rsidP="0074442F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7766A8"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8F5CEF" w:rsidRPr="007766A8" w:rsidTr="0074442F">
        <w:trPr>
          <w:tblHeader/>
        </w:trPr>
        <w:tc>
          <w:tcPr>
            <w:tcW w:w="3129" w:type="dxa"/>
          </w:tcPr>
          <w:p w:rsidR="008F5CEF" w:rsidRDefault="008F5CEF" w:rsidP="0074442F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  <w:p w:rsidR="00403429" w:rsidRPr="00403429" w:rsidRDefault="00403429" w:rsidP="0074442F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03429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บริษัทย่อย</w:t>
            </w:r>
          </w:p>
        </w:tc>
        <w:tc>
          <w:tcPr>
            <w:tcW w:w="2266" w:type="dxa"/>
          </w:tcPr>
          <w:p w:rsidR="008F5CEF" w:rsidRPr="007766A8" w:rsidRDefault="008F5CEF" w:rsidP="0074442F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  <w:p w:rsidR="008F5CEF" w:rsidRPr="007766A8" w:rsidRDefault="008F5CEF" w:rsidP="0074442F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7766A8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ลักษณะธุรกิจ</w:t>
            </w:r>
          </w:p>
        </w:tc>
        <w:tc>
          <w:tcPr>
            <w:tcW w:w="990" w:type="dxa"/>
          </w:tcPr>
          <w:p w:rsidR="008F5CEF" w:rsidRPr="007766A8" w:rsidRDefault="008F5CEF" w:rsidP="0074442F">
            <w:pPr>
              <w:pStyle w:val="block"/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7766A8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ประเทศที่กิจการจัดตั้ง</w:t>
            </w:r>
          </w:p>
        </w:tc>
        <w:tc>
          <w:tcPr>
            <w:tcW w:w="1710" w:type="dxa"/>
            <w:gridSpan w:val="3"/>
          </w:tcPr>
          <w:p w:rsidR="008F5CEF" w:rsidRPr="007766A8" w:rsidRDefault="008F5CEF" w:rsidP="0074442F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7766A8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สัดส่วนความเป็นเจ้าของ</w:t>
            </w:r>
          </w:p>
        </w:tc>
        <w:tc>
          <w:tcPr>
            <w:tcW w:w="270" w:type="dxa"/>
          </w:tcPr>
          <w:p w:rsidR="008F5CEF" w:rsidRPr="007766A8" w:rsidRDefault="008F5CEF" w:rsidP="0074442F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85" w:type="dxa"/>
            <w:gridSpan w:val="5"/>
          </w:tcPr>
          <w:p w:rsidR="008F5CEF" w:rsidRPr="007766A8" w:rsidRDefault="008F5CEF" w:rsidP="0074442F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  <w:p w:rsidR="008F5CEF" w:rsidRPr="007766A8" w:rsidRDefault="008F5CEF" w:rsidP="0074442F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7766A8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ทุนชำระแล้ว</w:t>
            </w:r>
          </w:p>
        </w:tc>
        <w:tc>
          <w:tcPr>
            <w:tcW w:w="270" w:type="dxa"/>
          </w:tcPr>
          <w:p w:rsidR="008F5CEF" w:rsidRPr="007766A8" w:rsidRDefault="008F5CEF" w:rsidP="0074442F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953" w:type="dxa"/>
            <w:gridSpan w:val="3"/>
          </w:tcPr>
          <w:p w:rsidR="008F5CEF" w:rsidRPr="007766A8" w:rsidRDefault="008F5CEF" w:rsidP="0074442F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  <w:p w:rsidR="008F5CEF" w:rsidRPr="007766A8" w:rsidRDefault="008F5CEF" w:rsidP="0074442F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7766A8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วิธีราคาทุน</w:t>
            </w:r>
          </w:p>
        </w:tc>
        <w:tc>
          <w:tcPr>
            <w:tcW w:w="270" w:type="dxa"/>
          </w:tcPr>
          <w:p w:rsidR="008F5CEF" w:rsidRPr="007766A8" w:rsidRDefault="008F5CEF" w:rsidP="0074442F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10" w:type="dxa"/>
            <w:gridSpan w:val="3"/>
          </w:tcPr>
          <w:p w:rsidR="008F5CEF" w:rsidRPr="007766A8" w:rsidRDefault="008F5CEF" w:rsidP="0074442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:rsidR="008F5CEF" w:rsidRPr="007766A8" w:rsidDel="00685444" w:rsidRDefault="008F5CEF" w:rsidP="0074442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7766A8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เงินปันผลรับ</w:t>
            </w:r>
          </w:p>
        </w:tc>
      </w:tr>
      <w:tr w:rsidR="008F5CEF" w:rsidRPr="007766A8" w:rsidTr="0074442F">
        <w:trPr>
          <w:tblHeader/>
        </w:trPr>
        <w:tc>
          <w:tcPr>
            <w:tcW w:w="3129" w:type="dxa"/>
          </w:tcPr>
          <w:p w:rsidR="008F5CEF" w:rsidRPr="007766A8" w:rsidRDefault="008F5CEF" w:rsidP="0074442F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266" w:type="dxa"/>
          </w:tcPr>
          <w:p w:rsidR="008F5CEF" w:rsidRPr="007766A8" w:rsidRDefault="008F5CEF" w:rsidP="0074442F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</w:tcPr>
          <w:p w:rsidR="008F5CEF" w:rsidRPr="007766A8" w:rsidRDefault="008F5CEF" w:rsidP="0074442F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720" w:type="dxa"/>
          </w:tcPr>
          <w:p w:rsidR="008F5CEF" w:rsidRPr="007766A8" w:rsidRDefault="008F5CEF" w:rsidP="007444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70" w:type="dxa"/>
          </w:tcPr>
          <w:p w:rsidR="008F5CEF" w:rsidRPr="007766A8" w:rsidRDefault="008F5CEF" w:rsidP="007444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:rsidR="008F5CEF" w:rsidRPr="007766A8" w:rsidRDefault="008F5CEF" w:rsidP="007444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270" w:type="dxa"/>
          </w:tcPr>
          <w:p w:rsidR="008F5CEF" w:rsidRPr="007766A8" w:rsidRDefault="008F5CEF" w:rsidP="0074442F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795" w:type="dxa"/>
          </w:tcPr>
          <w:p w:rsidR="008F5CEF" w:rsidRPr="007766A8" w:rsidRDefault="008F5CEF" w:rsidP="007444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70" w:type="dxa"/>
            <w:gridSpan w:val="2"/>
          </w:tcPr>
          <w:p w:rsidR="008F5CEF" w:rsidRPr="007766A8" w:rsidRDefault="008F5CEF" w:rsidP="007444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gridSpan w:val="2"/>
          </w:tcPr>
          <w:p w:rsidR="008F5CEF" w:rsidRPr="007766A8" w:rsidRDefault="008F5CEF" w:rsidP="007444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270" w:type="dxa"/>
          </w:tcPr>
          <w:p w:rsidR="008F5CEF" w:rsidRPr="007766A8" w:rsidRDefault="008F5CEF" w:rsidP="0074442F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71" w:type="dxa"/>
          </w:tcPr>
          <w:p w:rsidR="008F5CEF" w:rsidRPr="007766A8" w:rsidRDefault="008F5CEF" w:rsidP="007444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36" w:type="dxa"/>
          </w:tcPr>
          <w:p w:rsidR="008F5CEF" w:rsidRPr="007766A8" w:rsidRDefault="008F5CEF" w:rsidP="007444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6" w:type="dxa"/>
          </w:tcPr>
          <w:p w:rsidR="008F5CEF" w:rsidRPr="007766A8" w:rsidRDefault="008F5CEF" w:rsidP="007444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270" w:type="dxa"/>
          </w:tcPr>
          <w:p w:rsidR="008F5CEF" w:rsidRPr="007766A8" w:rsidRDefault="008F5CEF" w:rsidP="0074442F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720" w:type="dxa"/>
          </w:tcPr>
          <w:p w:rsidR="008F5CEF" w:rsidRPr="007766A8" w:rsidRDefault="008F5CEF" w:rsidP="007444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70" w:type="dxa"/>
          </w:tcPr>
          <w:p w:rsidR="008F5CEF" w:rsidRPr="007766A8" w:rsidRDefault="008F5CEF" w:rsidP="007444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:rsidR="008F5CEF" w:rsidRPr="007766A8" w:rsidRDefault="008F5CEF" w:rsidP="007444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  <w:tr w:rsidR="008F5CEF" w:rsidRPr="007766A8" w:rsidTr="0074442F">
        <w:trPr>
          <w:tblHeader/>
        </w:trPr>
        <w:tc>
          <w:tcPr>
            <w:tcW w:w="3129" w:type="dxa"/>
          </w:tcPr>
          <w:p w:rsidR="008F5CEF" w:rsidRPr="007766A8" w:rsidRDefault="008F5CEF" w:rsidP="0074442F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266" w:type="dxa"/>
          </w:tcPr>
          <w:p w:rsidR="008F5CEF" w:rsidRPr="007766A8" w:rsidRDefault="008F5CEF" w:rsidP="0074442F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</w:tcPr>
          <w:p w:rsidR="008F5CEF" w:rsidRPr="007766A8" w:rsidRDefault="008F5CEF" w:rsidP="0074442F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10" w:type="dxa"/>
            <w:gridSpan w:val="3"/>
          </w:tcPr>
          <w:p w:rsidR="008F5CEF" w:rsidRPr="007766A8" w:rsidRDefault="008F5CEF" w:rsidP="0074442F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  <w:r w:rsidRPr="007766A8">
              <w:rPr>
                <w:rFonts w:ascii="Angsana New" w:hAnsi="Angsana New"/>
                <w:i/>
                <w:iCs/>
                <w:sz w:val="26"/>
                <w:szCs w:val="26"/>
                <w:cs/>
                <w:lang w:val="en-US" w:bidi="th-TH"/>
              </w:rPr>
              <w:t>(ร้อยละ)</w:t>
            </w:r>
          </w:p>
        </w:tc>
        <w:tc>
          <w:tcPr>
            <w:tcW w:w="270" w:type="dxa"/>
          </w:tcPr>
          <w:p w:rsidR="008F5CEF" w:rsidRPr="007766A8" w:rsidRDefault="008F5CEF" w:rsidP="0074442F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5988" w:type="dxa"/>
            <w:gridSpan w:val="13"/>
          </w:tcPr>
          <w:p w:rsidR="008F5CEF" w:rsidRPr="007766A8" w:rsidRDefault="008F5CEF" w:rsidP="0074442F">
            <w:pPr>
              <w:pStyle w:val="block"/>
              <w:tabs>
                <w:tab w:val="left" w:pos="2105"/>
              </w:tabs>
              <w:spacing w:after="0" w:line="240" w:lineRule="auto"/>
              <w:ind w:left="0"/>
              <w:rPr>
                <w:rFonts w:ascii="Angsana New" w:hAnsi="Angsana New"/>
                <w:i/>
                <w:iCs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  <w:tab/>
            </w:r>
            <w:r>
              <w:rPr>
                <w:rFonts w:ascii="Angsana New" w:hAnsi="Angsana New" w:hint="cs"/>
                <w:i/>
                <w:iCs/>
                <w:sz w:val="26"/>
                <w:szCs w:val="26"/>
                <w:cs/>
                <w:lang w:val="en-US" w:bidi="th-TH"/>
              </w:rPr>
              <w:t>(ล้านบาท)</w:t>
            </w:r>
          </w:p>
        </w:tc>
      </w:tr>
      <w:tr w:rsidR="008F5CEF" w:rsidRPr="007766A8" w:rsidTr="0074442F">
        <w:tc>
          <w:tcPr>
            <w:tcW w:w="3129" w:type="dxa"/>
          </w:tcPr>
          <w:p w:rsidR="008F5CEF" w:rsidRPr="007766A8" w:rsidRDefault="008F5CEF" w:rsidP="0074442F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</w:pPr>
            <w:r w:rsidRPr="007766A8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  <w:t>บริษัทย่อยทางตรง</w:t>
            </w:r>
          </w:p>
        </w:tc>
        <w:tc>
          <w:tcPr>
            <w:tcW w:w="2266" w:type="dxa"/>
          </w:tcPr>
          <w:p w:rsidR="008F5CEF" w:rsidRPr="007766A8" w:rsidRDefault="008F5CEF" w:rsidP="0074442F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</w:tcPr>
          <w:p w:rsidR="008F5CEF" w:rsidRPr="007766A8" w:rsidRDefault="008F5CEF" w:rsidP="0074442F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710" w:type="dxa"/>
            <w:gridSpan w:val="3"/>
          </w:tcPr>
          <w:p w:rsidR="008F5CEF" w:rsidRPr="007766A8" w:rsidRDefault="008F5CEF" w:rsidP="0074442F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70" w:type="dxa"/>
          </w:tcPr>
          <w:p w:rsidR="008F5CEF" w:rsidRPr="007766A8" w:rsidRDefault="008F5CEF" w:rsidP="0074442F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gridSpan w:val="2"/>
          </w:tcPr>
          <w:p w:rsidR="008F5CEF" w:rsidRPr="007766A8" w:rsidRDefault="008F5CEF" w:rsidP="0074442F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63" w:type="dxa"/>
            <w:gridSpan w:val="2"/>
          </w:tcPr>
          <w:p w:rsidR="008F5CEF" w:rsidRPr="007766A8" w:rsidRDefault="008F5CEF" w:rsidP="0074442F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712" w:type="dxa"/>
          </w:tcPr>
          <w:p w:rsidR="008F5CEF" w:rsidRPr="007766A8" w:rsidRDefault="008F5CEF" w:rsidP="0074442F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70" w:type="dxa"/>
          </w:tcPr>
          <w:p w:rsidR="008F5CEF" w:rsidRPr="007766A8" w:rsidRDefault="008F5CEF" w:rsidP="0074442F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71" w:type="dxa"/>
          </w:tcPr>
          <w:p w:rsidR="008F5CEF" w:rsidRPr="007766A8" w:rsidRDefault="008F5CEF" w:rsidP="0074442F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36" w:type="dxa"/>
          </w:tcPr>
          <w:p w:rsidR="008F5CEF" w:rsidRPr="007766A8" w:rsidRDefault="008F5CEF" w:rsidP="0074442F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46" w:type="dxa"/>
          </w:tcPr>
          <w:p w:rsidR="008F5CEF" w:rsidRPr="007766A8" w:rsidRDefault="008F5CEF" w:rsidP="0074442F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70" w:type="dxa"/>
          </w:tcPr>
          <w:p w:rsidR="008F5CEF" w:rsidRPr="007766A8" w:rsidRDefault="008F5CEF" w:rsidP="0074442F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720" w:type="dxa"/>
          </w:tcPr>
          <w:p w:rsidR="008F5CEF" w:rsidRPr="007766A8" w:rsidRDefault="008F5CEF" w:rsidP="0074442F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70" w:type="dxa"/>
          </w:tcPr>
          <w:p w:rsidR="008F5CEF" w:rsidRPr="007766A8" w:rsidRDefault="008F5CEF" w:rsidP="0074442F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720" w:type="dxa"/>
          </w:tcPr>
          <w:p w:rsidR="008F5CEF" w:rsidRPr="007766A8" w:rsidRDefault="008F5CEF" w:rsidP="0074442F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</w:tr>
      <w:tr w:rsidR="008F5CEF" w:rsidRPr="007766A8" w:rsidTr="0074442F">
        <w:tc>
          <w:tcPr>
            <w:tcW w:w="3129" w:type="dxa"/>
          </w:tcPr>
          <w:p w:rsidR="008F5CEF" w:rsidRDefault="008F5CEF" w:rsidP="0074442F">
            <w:pPr>
              <w:pStyle w:val="block"/>
              <w:spacing w:after="0" w:line="320" w:lineRule="exact"/>
              <w:ind w:left="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 xml:space="preserve">บริษัท พฤกษา </w:t>
            </w:r>
            <w:proofErr w:type="spellStart"/>
            <w:r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เรียลเอสเตท</w:t>
            </w:r>
            <w:proofErr w:type="spellEnd"/>
            <w:r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 xml:space="preserve"> จำกัด (มหาชน)</w:t>
            </w:r>
          </w:p>
        </w:tc>
        <w:tc>
          <w:tcPr>
            <w:tcW w:w="2266" w:type="dxa"/>
          </w:tcPr>
          <w:p w:rsidR="008F5CEF" w:rsidRDefault="008F5CEF" w:rsidP="0074442F">
            <w:pPr>
              <w:tabs>
                <w:tab w:val="clear" w:pos="227"/>
                <w:tab w:val="clear" w:pos="454"/>
                <w:tab w:val="left" w:pos="540"/>
              </w:tabs>
              <w:spacing w:line="320" w:lineRule="exact"/>
              <w:ind w:left="162" w:right="-108" w:hanging="162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ขายอสังหาริมทรัพย์</w:t>
            </w:r>
          </w:p>
        </w:tc>
        <w:tc>
          <w:tcPr>
            <w:tcW w:w="990" w:type="dxa"/>
          </w:tcPr>
          <w:p w:rsidR="008F5CEF" w:rsidRDefault="008F5CEF" w:rsidP="0074442F">
            <w:pPr>
              <w:pStyle w:val="acctfourfigures"/>
              <w:tabs>
                <w:tab w:val="left" w:pos="-51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ไทย</w:t>
            </w:r>
          </w:p>
        </w:tc>
        <w:tc>
          <w:tcPr>
            <w:tcW w:w="720" w:type="dxa"/>
          </w:tcPr>
          <w:p w:rsidR="008F5CEF" w:rsidRPr="004E194E" w:rsidRDefault="008F5CEF" w:rsidP="0074442F">
            <w:pPr>
              <w:pStyle w:val="acctfourfigures"/>
              <w:tabs>
                <w:tab w:val="clear" w:pos="765"/>
                <w:tab w:val="decimal" w:pos="385"/>
              </w:tabs>
              <w:spacing w:line="320" w:lineRule="exac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4E194E">
              <w:rPr>
                <w:rFonts w:ascii="Angsana New" w:hAnsi="Angsana New"/>
                <w:sz w:val="24"/>
                <w:szCs w:val="24"/>
                <w:lang w:val="en-US" w:bidi="th-TH"/>
              </w:rPr>
              <w:t>98.23</w:t>
            </w:r>
          </w:p>
        </w:tc>
        <w:tc>
          <w:tcPr>
            <w:tcW w:w="270" w:type="dxa"/>
          </w:tcPr>
          <w:p w:rsidR="008F5CEF" w:rsidRPr="007766A8" w:rsidRDefault="008F5CEF" w:rsidP="0074442F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720" w:type="dxa"/>
          </w:tcPr>
          <w:p w:rsidR="008F5CEF" w:rsidRPr="009838E9" w:rsidRDefault="008F5CEF" w:rsidP="0074442F">
            <w:pPr>
              <w:pStyle w:val="acctfourfigures"/>
              <w:tabs>
                <w:tab w:val="clear" w:pos="765"/>
                <w:tab w:val="decimal" w:pos="385"/>
              </w:tabs>
              <w:spacing w:line="320" w:lineRule="exac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9838E9">
              <w:rPr>
                <w:rFonts w:ascii="Angsana New" w:hAnsi="Angsana New"/>
                <w:sz w:val="24"/>
                <w:szCs w:val="24"/>
                <w:lang w:val="en-US" w:bidi="th-TH"/>
              </w:rPr>
              <w:t>97.90</w:t>
            </w:r>
          </w:p>
        </w:tc>
        <w:tc>
          <w:tcPr>
            <w:tcW w:w="270" w:type="dxa"/>
          </w:tcPr>
          <w:p w:rsidR="008F5CEF" w:rsidRPr="007766A8" w:rsidRDefault="008F5CEF" w:rsidP="0074442F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795" w:type="dxa"/>
          </w:tcPr>
          <w:p w:rsidR="008F5CEF" w:rsidRPr="004E194E" w:rsidRDefault="008F5CEF" w:rsidP="0074442F">
            <w:pPr>
              <w:pStyle w:val="acctfourfigures"/>
              <w:tabs>
                <w:tab w:val="clear" w:pos="765"/>
                <w:tab w:val="decimal" w:pos="432"/>
              </w:tabs>
              <w:spacing w:line="320" w:lineRule="exac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4E194E">
              <w:rPr>
                <w:rFonts w:ascii="Angsana New" w:hAnsi="Angsana New"/>
                <w:sz w:val="24"/>
                <w:szCs w:val="24"/>
                <w:lang w:val="en-US" w:bidi="th-TH"/>
              </w:rPr>
              <w:t>2,232.7</w:t>
            </w:r>
          </w:p>
        </w:tc>
        <w:tc>
          <w:tcPr>
            <w:tcW w:w="270" w:type="dxa"/>
            <w:gridSpan w:val="2"/>
          </w:tcPr>
          <w:p w:rsidR="008F5CEF" w:rsidRPr="00F2591A" w:rsidRDefault="008F5CEF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720" w:type="dxa"/>
            <w:gridSpan w:val="2"/>
          </w:tcPr>
          <w:p w:rsidR="008F5CEF" w:rsidRPr="009838E9" w:rsidRDefault="008F5CEF" w:rsidP="0074442F">
            <w:pPr>
              <w:pStyle w:val="acctfourfigures"/>
              <w:tabs>
                <w:tab w:val="clear" w:pos="765"/>
                <w:tab w:val="decimal" w:pos="432"/>
              </w:tabs>
              <w:spacing w:line="320" w:lineRule="exac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9838E9">
              <w:rPr>
                <w:rFonts w:ascii="Angsana New" w:hAnsi="Angsana New"/>
                <w:sz w:val="24"/>
                <w:szCs w:val="24"/>
                <w:lang w:val="en-US" w:bidi="th-TH"/>
              </w:rPr>
              <w:t>2,232.7</w:t>
            </w:r>
          </w:p>
        </w:tc>
        <w:tc>
          <w:tcPr>
            <w:tcW w:w="270" w:type="dxa"/>
          </w:tcPr>
          <w:p w:rsidR="008F5CEF" w:rsidRPr="007766A8" w:rsidRDefault="008F5CEF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</w:tcPr>
          <w:p w:rsidR="008F5CEF" w:rsidRPr="004E194E" w:rsidRDefault="008F5CEF" w:rsidP="0074442F">
            <w:pPr>
              <w:pStyle w:val="acctfourfigures"/>
              <w:tabs>
                <w:tab w:val="clear" w:pos="765"/>
                <w:tab w:val="decimal" w:pos="537"/>
              </w:tabs>
              <w:spacing w:line="320" w:lineRule="exac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4E194E">
              <w:rPr>
                <w:rFonts w:ascii="Angsana New" w:hAnsi="Angsana New"/>
                <w:sz w:val="24"/>
                <w:szCs w:val="24"/>
                <w:lang w:val="en-US" w:bidi="th-TH"/>
              </w:rPr>
              <w:t>34,620.7</w:t>
            </w:r>
          </w:p>
        </w:tc>
        <w:tc>
          <w:tcPr>
            <w:tcW w:w="236" w:type="dxa"/>
          </w:tcPr>
          <w:p w:rsidR="008F5CEF" w:rsidRPr="009838E9" w:rsidRDefault="008F5CEF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6" w:type="dxa"/>
          </w:tcPr>
          <w:p w:rsidR="008F5CEF" w:rsidRPr="009838E9" w:rsidRDefault="008F5CEF" w:rsidP="0074442F">
            <w:pPr>
              <w:pStyle w:val="acctfourfigures"/>
              <w:tabs>
                <w:tab w:val="clear" w:pos="765"/>
                <w:tab w:val="decimal" w:pos="537"/>
              </w:tabs>
              <w:spacing w:line="320" w:lineRule="exac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9838E9">
              <w:rPr>
                <w:rFonts w:ascii="Angsana New" w:hAnsi="Angsana New"/>
                <w:sz w:val="24"/>
                <w:szCs w:val="24"/>
                <w:lang w:val="en-US" w:bidi="th-TH"/>
              </w:rPr>
              <w:t>34,523.4</w:t>
            </w:r>
          </w:p>
        </w:tc>
        <w:tc>
          <w:tcPr>
            <w:tcW w:w="270" w:type="dxa"/>
          </w:tcPr>
          <w:p w:rsidR="008F5CEF" w:rsidRPr="009838E9" w:rsidRDefault="008F5CEF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:rsidR="008F5CEF" w:rsidRPr="004E194E" w:rsidRDefault="008F5CEF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320" w:lineRule="exact"/>
              <w:ind w:right="-11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1,995</w:t>
            </w:r>
            <w:r w:rsidRPr="004E194E">
              <w:rPr>
                <w:rFonts w:ascii="Angsana New" w:hAnsi="Angsana New"/>
                <w:sz w:val="24"/>
                <w:szCs w:val="24"/>
              </w:rPr>
              <w:t>.</w:t>
            </w:r>
            <w:r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270" w:type="dxa"/>
          </w:tcPr>
          <w:p w:rsidR="008F5CEF" w:rsidRPr="007766A8" w:rsidRDefault="008F5CEF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  <w:tab w:val="decimal" w:pos="65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:rsidR="008F5CEF" w:rsidRPr="009838E9" w:rsidRDefault="008F5CEF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320" w:lineRule="exact"/>
              <w:ind w:right="-115"/>
              <w:rPr>
                <w:rFonts w:ascii="Angsana New" w:hAnsi="Angsana New"/>
                <w:sz w:val="24"/>
                <w:szCs w:val="24"/>
              </w:rPr>
            </w:pPr>
            <w:r w:rsidRPr="009838E9">
              <w:rPr>
                <w:rFonts w:ascii="Angsana New" w:hAnsi="Angsana New"/>
                <w:sz w:val="24"/>
                <w:szCs w:val="24"/>
              </w:rPr>
              <w:t>5,508.3</w:t>
            </w:r>
          </w:p>
        </w:tc>
      </w:tr>
      <w:tr w:rsidR="008F5CEF" w:rsidRPr="007766A8" w:rsidTr="0074442F">
        <w:tc>
          <w:tcPr>
            <w:tcW w:w="3129" w:type="dxa"/>
          </w:tcPr>
          <w:p w:rsidR="008F5CEF" w:rsidRDefault="008F5CEF" w:rsidP="0074442F">
            <w:pPr>
              <w:pStyle w:val="block"/>
              <w:spacing w:after="0" w:line="320" w:lineRule="exact"/>
              <w:ind w:left="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บริษัท โรงพยาบาลวิมุต โฮ</w:t>
            </w:r>
            <w:proofErr w:type="spellStart"/>
            <w:r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ลดิ้ง</w:t>
            </w:r>
            <w:proofErr w:type="spellEnd"/>
            <w:r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 xml:space="preserve"> จำกัด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*</w:t>
            </w:r>
          </w:p>
        </w:tc>
        <w:tc>
          <w:tcPr>
            <w:tcW w:w="2266" w:type="dxa"/>
          </w:tcPr>
          <w:p w:rsidR="008F5CEF" w:rsidRDefault="008F5CEF" w:rsidP="0074442F">
            <w:pPr>
              <w:tabs>
                <w:tab w:val="clear" w:pos="227"/>
                <w:tab w:val="clear" w:pos="454"/>
                <w:tab w:val="left" w:pos="540"/>
              </w:tabs>
              <w:spacing w:line="320" w:lineRule="exact"/>
              <w:ind w:left="162" w:right="-108" w:hanging="162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ลงทุนในบริษัทอื่น</w:t>
            </w:r>
          </w:p>
        </w:tc>
        <w:tc>
          <w:tcPr>
            <w:tcW w:w="990" w:type="dxa"/>
          </w:tcPr>
          <w:p w:rsidR="008F5CEF" w:rsidRDefault="008F5CEF" w:rsidP="0074442F">
            <w:pPr>
              <w:pStyle w:val="acctfourfigures"/>
              <w:tabs>
                <w:tab w:val="left" w:pos="-51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ไทย</w:t>
            </w:r>
          </w:p>
        </w:tc>
        <w:tc>
          <w:tcPr>
            <w:tcW w:w="720" w:type="dxa"/>
          </w:tcPr>
          <w:p w:rsidR="008F5CEF" w:rsidRPr="004E194E" w:rsidRDefault="008F5CEF" w:rsidP="0074442F">
            <w:pPr>
              <w:pStyle w:val="acctfourfigures"/>
              <w:tabs>
                <w:tab w:val="clear" w:pos="765"/>
                <w:tab w:val="decimal" w:pos="385"/>
              </w:tabs>
              <w:spacing w:line="320" w:lineRule="exac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4E194E">
              <w:rPr>
                <w:rFonts w:ascii="Angsana New" w:hAnsi="Angsana New"/>
                <w:sz w:val="24"/>
                <w:szCs w:val="24"/>
                <w:lang w:val="en-US" w:bidi="th-TH"/>
              </w:rPr>
              <w:t>99.99</w:t>
            </w:r>
          </w:p>
        </w:tc>
        <w:tc>
          <w:tcPr>
            <w:tcW w:w="270" w:type="dxa"/>
          </w:tcPr>
          <w:p w:rsidR="008F5CEF" w:rsidRPr="007766A8" w:rsidRDefault="008F5CEF" w:rsidP="0074442F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720" w:type="dxa"/>
          </w:tcPr>
          <w:p w:rsidR="008F5CEF" w:rsidRPr="009838E9" w:rsidRDefault="008F5CEF" w:rsidP="0074442F">
            <w:pPr>
              <w:pStyle w:val="acctfourfigures"/>
              <w:tabs>
                <w:tab w:val="clear" w:pos="765"/>
                <w:tab w:val="decimal" w:pos="385"/>
              </w:tabs>
              <w:spacing w:line="320" w:lineRule="exac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9838E9">
              <w:rPr>
                <w:rFonts w:ascii="Angsana New" w:hAnsi="Angsana New"/>
                <w:sz w:val="24"/>
                <w:szCs w:val="24"/>
                <w:lang w:val="en-US" w:bidi="th-TH"/>
              </w:rPr>
              <w:t>99.99</w:t>
            </w:r>
          </w:p>
        </w:tc>
        <w:tc>
          <w:tcPr>
            <w:tcW w:w="270" w:type="dxa"/>
          </w:tcPr>
          <w:p w:rsidR="008F5CEF" w:rsidRPr="007766A8" w:rsidRDefault="008F5CEF" w:rsidP="0074442F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795" w:type="dxa"/>
          </w:tcPr>
          <w:p w:rsidR="008F5CEF" w:rsidRPr="004E194E" w:rsidRDefault="008F5CEF" w:rsidP="0074442F">
            <w:pPr>
              <w:pStyle w:val="acctfourfigures"/>
              <w:tabs>
                <w:tab w:val="clear" w:pos="765"/>
                <w:tab w:val="decimal" w:pos="432"/>
              </w:tabs>
              <w:spacing w:line="320" w:lineRule="exac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4E194E">
              <w:rPr>
                <w:rFonts w:ascii="Angsana New" w:hAnsi="Angsana New"/>
                <w:sz w:val="24"/>
                <w:szCs w:val="24"/>
                <w:lang w:val="en-US" w:bidi="th-TH"/>
              </w:rPr>
              <w:t>1,000.0</w:t>
            </w:r>
          </w:p>
        </w:tc>
        <w:tc>
          <w:tcPr>
            <w:tcW w:w="270" w:type="dxa"/>
            <w:gridSpan w:val="2"/>
          </w:tcPr>
          <w:p w:rsidR="008F5CEF" w:rsidRPr="00F2591A" w:rsidRDefault="008F5CEF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720" w:type="dxa"/>
            <w:gridSpan w:val="2"/>
          </w:tcPr>
          <w:p w:rsidR="008F5CEF" w:rsidRPr="009838E9" w:rsidRDefault="008F5CEF" w:rsidP="0074442F">
            <w:pPr>
              <w:pStyle w:val="acctfourfigures"/>
              <w:tabs>
                <w:tab w:val="clear" w:pos="765"/>
                <w:tab w:val="decimal" w:pos="432"/>
              </w:tabs>
              <w:spacing w:line="320" w:lineRule="exac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9838E9">
              <w:rPr>
                <w:rFonts w:ascii="Angsana New" w:hAnsi="Angsana New"/>
                <w:sz w:val="24"/>
                <w:szCs w:val="24"/>
                <w:lang w:val="en-US" w:bidi="th-TH"/>
              </w:rPr>
              <w:t>1,000.0</w:t>
            </w:r>
          </w:p>
        </w:tc>
        <w:tc>
          <w:tcPr>
            <w:tcW w:w="270" w:type="dxa"/>
          </w:tcPr>
          <w:p w:rsidR="008F5CEF" w:rsidRPr="007766A8" w:rsidRDefault="008F5CEF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</w:tcPr>
          <w:p w:rsidR="008F5CEF" w:rsidRPr="004E194E" w:rsidRDefault="008F5CEF" w:rsidP="00896C82">
            <w:pPr>
              <w:pStyle w:val="acctfourfigures"/>
              <w:tabs>
                <w:tab w:val="clear" w:pos="765"/>
                <w:tab w:val="decimal" w:pos="537"/>
              </w:tabs>
              <w:spacing w:line="320" w:lineRule="exac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4E194E">
              <w:rPr>
                <w:rFonts w:ascii="Angsana New" w:hAnsi="Angsana New"/>
                <w:sz w:val="24"/>
                <w:szCs w:val="24"/>
                <w:lang w:val="en-US" w:bidi="th-TH"/>
              </w:rPr>
              <w:t>1,000.0</w:t>
            </w:r>
          </w:p>
        </w:tc>
        <w:tc>
          <w:tcPr>
            <w:tcW w:w="236" w:type="dxa"/>
          </w:tcPr>
          <w:p w:rsidR="008F5CEF" w:rsidRPr="009838E9" w:rsidRDefault="008F5CEF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6" w:type="dxa"/>
          </w:tcPr>
          <w:p w:rsidR="008F5CEF" w:rsidRPr="009838E9" w:rsidRDefault="008F5CEF" w:rsidP="0074442F">
            <w:pPr>
              <w:pStyle w:val="acctfourfigures"/>
              <w:tabs>
                <w:tab w:val="clear" w:pos="765"/>
                <w:tab w:val="decimal" w:pos="537"/>
              </w:tabs>
              <w:spacing w:line="320" w:lineRule="exac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9838E9">
              <w:rPr>
                <w:rFonts w:ascii="Angsana New" w:hAnsi="Angsana New"/>
                <w:sz w:val="24"/>
                <w:szCs w:val="24"/>
                <w:lang w:val="en-US" w:bidi="th-TH"/>
              </w:rPr>
              <w:t>1,000.0</w:t>
            </w:r>
          </w:p>
        </w:tc>
        <w:tc>
          <w:tcPr>
            <w:tcW w:w="270" w:type="dxa"/>
          </w:tcPr>
          <w:p w:rsidR="008F5CEF" w:rsidRPr="009838E9" w:rsidRDefault="008F5CEF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:rsidR="008F5CEF" w:rsidRPr="004E194E" w:rsidRDefault="008F5CEF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right="-115"/>
              <w:rPr>
                <w:rFonts w:ascii="Angsana New" w:hAnsi="Angsana New"/>
                <w:sz w:val="24"/>
                <w:szCs w:val="24"/>
              </w:rPr>
            </w:pPr>
            <w:r w:rsidRPr="004E194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8F5CEF" w:rsidRPr="007766A8" w:rsidRDefault="008F5CEF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  <w:tab w:val="decimal" w:pos="65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:rsidR="008F5CEF" w:rsidRPr="009838E9" w:rsidRDefault="008F5CEF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320" w:lineRule="exact"/>
              <w:ind w:right="-115"/>
              <w:rPr>
                <w:rFonts w:ascii="Angsana New" w:hAnsi="Angsana New"/>
                <w:sz w:val="24"/>
                <w:szCs w:val="24"/>
              </w:rPr>
            </w:pPr>
            <w:r w:rsidRPr="009838E9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8F5CEF" w:rsidRPr="007766A8" w:rsidTr="0074442F">
        <w:tc>
          <w:tcPr>
            <w:tcW w:w="3129" w:type="dxa"/>
          </w:tcPr>
          <w:p w:rsidR="008F5CEF" w:rsidRPr="007766A8" w:rsidRDefault="008F5CEF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66" w:type="dxa"/>
          </w:tcPr>
          <w:p w:rsidR="008F5CEF" w:rsidRPr="007766A8" w:rsidRDefault="008F5CEF" w:rsidP="0074442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</w:tcPr>
          <w:p w:rsidR="008F5CEF" w:rsidRPr="007766A8" w:rsidRDefault="008F5CEF" w:rsidP="0074442F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720" w:type="dxa"/>
          </w:tcPr>
          <w:p w:rsidR="008F5CEF" w:rsidRPr="004E194E" w:rsidRDefault="008F5CEF" w:rsidP="0074442F">
            <w:pPr>
              <w:pStyle w:val="acctfourfigures"/>
              <w:tabs>
                <w:tab w:val="clear" w:pos="765"/>
                <w:tab w:val="decimal" w:pos="385"/>
              </w:tabs>
              <w:spacing w:line="240" w:lineRule="exact"/>
              <w:rPr>
                <w:rFonts w:ascii="Angsana New" w:hAnsi="Angsana New"/>
                <w:sz w:val="10"/>
                <w:szCs w:val="10"/>
                <w:lang w:val="en-US" w:bidi="th-TH"/>
              </w:rPr>
            </w:pPr>
          </w:p>
        </w:tc>
        <w:tc>
          <w:tcPr>
            <w:tcW w:w="270" w:type="dxa"/>
          </w:tcPr>
          <w:p w:rsidR="008F5CEF" w:rsidRPr="007766A8" w:rsidRDefault="008F5CEF" w:rsidP="0074442F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720" w:type="dxa"/>
          </w:tcPr>
          <w:p w:rsidR="008F5CEF" w:rsidRPr="009838E9" w:rsidRDefault="008F5CEF" w:rsidP="0074442F">
            <w:pPr>
              <w:pStyle w:val="acctfourfigures"/>
              <w:tabs>
                <w:tab w:val="clear" w:pos="765"/>
                <w:tab w:val="decimal" w:pos="385"/>
              </w:tabs>
              <w:spacing w:line="320" w:lineRule="exac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8F5CEF" w:rsidRPr="007766A8" w:rsidRDefault="008F5CEF" w:rsidP="0074442F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795" w:type="dxa"/>
          </w:tcPr>
          <w:p w:rsidR="008F5CEF" w:rsidRPr="009838E9" w:rsidRDefault="008F5CEF" w:rsidP="0074442F">
            <w:pPr>
              <w:pStyle w:val="acctfourfigures"/>
              <w:tabs>
                <w:tab w:val="clear" w:pos="765"/>
                <w:tab w:val="decimal" w:pos="385"/>
              </w:tabs>
              <w:spacing w:line="320" w:lineRule="exac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:rsidR="008F5CEF" w:rsidRPr="00F2591A" w:rsidRDefault="008F5CEF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720" w:type="dxa"/>
            <w:gridSpan w:val="2"/>
          </w:tcPr>
          <w:p w:rsidR="008F5CEF" w:rsidRPr="009838E9" w:rsidRDefault="008F5CEF" w:rsidP="0074442F">
            <w:pPr>
              <w:pStyle w:val="acctfourfigures"/>
              <w:tabs>
                <w:tab w:val="clear" w:pos="765"/>
                <w:tab w:val="decimal" w:pos="385"/>
              </w:tabs>
              <w:spacing w:line="320" w:lineRule="exac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8F5CEF" w:rsidRPr="007766A8" w:rsidRDefault="008F5CEF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</w:tcPr>
          <w:p w:rsidR="008F5CEF" w:rsidRPr="009838E9" w:rsidRDefault="008F5CEF" w:rsidP="0074442F">
            <w:pPr>
              <w:pStyle w:val="acctfourfigures"/>
              <w:tabs>
                <w:tab w:val="clear" w:pos="765"/>
                <w:tab w:val="decimal" w:pos="468"/>
              </w:tabs>
              <w:spacing w:line="240" w:lineRule="auto"/>
              <w:ind w:left="-72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</w:tcPr>
          <w:p w:rsidR="008F5CEF" w:rsidRPr="009838E9" w:rsidRDefault="008F5CEF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6" w:type="dxa"/>
          </w:tcPr>
          <w:p w:rsidR="008F5CEF" w:rsidRPr="009838E9" w:rsidRDefault="008F5CEF" w:rsidP="0074442F">
            <w:pPr>
              <w:pStyle w:val="acctfourfigures"/>
              <w:tabs>
                <w:tab w:val="clear" w:pos="765"/>
                <w:tab w:val="decimal" w:pos="468"/>
              </w:tabs>
              <w:spacing w:line="240" w:lineRule="auto"/>
              <w:ind w:left="-72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:rsidR="008F5CEF" w:rsidRPr="009838E9" w:rsidRDefault="008F5CEF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:rsidR="008F5CEF" w:rsidRPr="009838E9" w:rsidRDefault="008F5CEF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320" w:lineRule="exact"/>
              <w:ind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8F5CEF" w:rsidRPr="007766A8" w:rsidRDefault="008F5CEF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  <w:tab w:val="decimal" w:pos="65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:rsidR="008F5CEF" w:rsidRPr="009838E9" w:rsidRDefault="008F5CEF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320" w:lineRule="exact"/>
              <w:ind w:right="-115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F5CEF" w:rsidRPr="007766A8" w:rsidTr="0074442F">
        <w:tc>
          <w:tcPr>
            <w:tcW w:w="3129" w:type="dxa"/>
            <w:shd w:val="clear" w:color="auto" w:fill="auto"/>
          </w:tcPr>
          <w:p w:rsidR="008F5CEF" w:rsidRPr="007766A8" w:rsidRDefault="008F5CEF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บริษัทย่อยทางอ้อม (ถือ</w:t>
            </w:r>
            <w:r w:rsidR="00257FB0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หุ้น</w:t>
            </w:r>
            <w:r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โดยบริษัทย่อย)</w:t>
            </w:r>
          </w:p>
        </w:tc>
        <w:tc>
          <w:tcPr>
            <w:tcW w:w="2266" w:type="dxa"/>
            <w:shd w:val="clear" w:color="auto" w:fill="auto"/>
          </w:tcPr>
          <w:p w:rsidR="008F5CEF" w:rsidRPr="007766A8" w:rsidRDefault="008F5CEF" w:rsidP="0074442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:rsidR="008F5CEF" w:rsidRPr="007766A8" w:rsidRDefault="008F5CEF" w:rsidP="0074442F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:rsidR="008F5CEF" w:rsidRPr="004E194E" w:rsidRDefault="008F5CEF" w:rsidP="0074442F">
            <w:pPr>
              <w:pStyle w:val="acctfourfigures"/>
              <w:tabs>
                <w:tab w:val="clear" w:pos="765"/>
                <w:tab w:val="decimal" w:pos="385"/>
              </w:tabs>
              <w:spacing w:line="320" w:lineRule="exac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8F5CEF" w:rsidRPr="007766A8" w:rsidRDefault="008F5CEF" w:rsidP="0074442F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:rsidR="008F5CEF" w:rsidRPr="009838E9" w:rsidRDefault="008F5CEF" w:rsidP="0074442F">
            <w:pPr>
              <w:pStyle w:val="acctfourfigures"/>
              <w:tabs>
                <w:tab w:val="clear" w:pos="765"/>
                <w:tab w:val="decimal" w:pos="385"/>
              </w:tabs>
              <w:spacing w:line="320" w:lineRule="exac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8F5CEF" w:rsidRPr="007766A8" w:rsidRDefault="008F5CEF" w:rsidP="0074442F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795" w:type="dxa"/>
            <w:shd w:val="clear" w:color="auto" w:fill="auto"/>
          </w:tcPr>
          <w:p w:rsidR="008F5CEF" w:rsidRPr="009838E9" w:rsidRDefault="008F5CEF" w:rsidP="0074442F">
            <w:pPr>
              <w:pStyle w:val="acctfourfigures"/>
              <w:tabs>
                <w:tab w:val="clear" w:pos="765"/>
                <w:tab w:val="decimal" w:pos="385"/>
              </w:tabs>
              <w:spacing w:line="320" w:lineRule="exac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8F5CEF" w:rsidRPr="00F2591A" w:rsidRDefault="008F5CEF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8F5CEF" w:rsidRPr="009838E9" w:rsidRDefault="008F5CEF" w:rsidP="0074442F">
            <w:pPr>
              <w:pStyle w:val="acctfourfigures"/>
              <w:tabs>
                <w:tab w:val="clear" w:pos="765"/>
                <w:tab w:val="decimal" w:pos="385"/>
              </w:tabs>
              <w:spacing w:line="320" w:lineRule="exac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8F5CEF" w:rsidRPr="007766A8" w:rsidRDefault="008F5CEF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  <w:shd w:val="clear" w:color="auto" w:fill="auto"/>
          </w:tcPr>
          <w:p w:rsidR="008F5CEF" w:rsidRPr="009838E9" w:rsidRDefault="008F5CEF" w:rsidP="0074442F">
            <w:pPr>
              <w:pStyle w:val="acctfourfigures"/>
              <w:tabs>
                <w:tab w:val="clear" w:pos="765"/>
                <w:tab w:val="decimal" w:pos="468"/>
              </w:tabs>
              <w:spacing w:line="240" w:lineRule="auto"/>
              <w:ind w:left="-72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:rsidR="008F5CEF" w:rsidRPr="009838E9" w:rsidRDefault="008F5CEF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6" w:type="dxa"/>
            <w:shd w:val="clear" w:color="auto" w:fill="auto"/>
          </w:tcPr>
          <w:p w:rsidR="008F5CEF" w:rsidRPr="009838E9" w:rsidRDefault="008F5CEF" w:rsidP="0074442F">
            <w:pPr>
              <w:pStyle w:val="acctfourfigures"/>
              <w:tabs>
                <w:tab w:val="clear" w:pos="765"/>
                <w:tab w:val="decimal" w:pos="468"/>
              </w:tabs>
              <w:spacing w:line="240" w:lineRule="auto"/>
              <w:ind w:left="-72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8F5CEF" w:rsidRPr="009838E9" w:rsidRDefault="008F5CEF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8F5CEF" w:rsidRPr="009838E9" w:rsidRDefault="008F5CEF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320" w:lineRule="exact"/>
              <w:ind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8F5CEF" w:rsidRPr="007766A8" w:rsidRDefault="008F5CEF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  <w:tab w:val="decimal" w:pos="65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8F5CEF" w:rsidRPr="009838E9" w:rsidRDefault="008F5CEF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320" w:lineRule="exact"/>
              <w:ind w:right="-115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F5CEF" w:rsidRPr="007766A8" w:rsidTr="0074442F">
        <w:tc>
          <w:tcPr>
            <w:tcW w:w="3129" w:type="dxa"/>
            <w:shd w:val="clear" w:color="auto" w:fill="auto"/>
          </w:tcPr>
          <w:p w:rsidR="008F5CEF" w:rsidRPr="007766A8" w:rsidRDefault="008F5CEF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บริษัท เกสรก่อสร้าง จำกัด</w:t>
            </w:r>
          </w:p>
        </w:tc>
        <w:tc>
          <w:tcPr>
            <w:tcW w:w="2266" w:type="dxa"/>
            <w:shd w:val="clear" w:color="auto" w:fill="auto"/>
          </w:tcPr>
          <w:p w:rsidR="008F5CEF" w:rsidRPr="007766A8" w:rsidRDefault="008F5CEF" w:rsidP="00257FB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ให้บริการ</w:t>
            </w:r>
            <w:r w:rsidR="00257FB0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 xml:space="preserve"> บริหาร</w:t>
            </w: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จัดการ ตกแต่ง</w:t>
            </w:r>
            <w:r>
              <w:rPr>
                <w:rFonts w:ascii="Angsana New" w:hAnsi="Angsana New"/>
                <w:sz w:val="24"/>
                <w:szCs w:val="24"/>
              </w:rPr>
              <w:br/>
              <w:t xml:space="preserve">    </w:t>
            </w: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บ้าน</w:t>
            </w:r>
            <w:r>
              <w:rPr>
                <w:rFonts w:ascii="Angsana New" w:hAnsi="Angsana New"/>
                <w:sz w:val="24"/>
                <w:szCs w:val="24"/>
                <w:lang w:bidi="th-TH"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และรับเหมาก่อสร้าง</w:t>
            </w:r>
          </w:p>
        </w:tc>
        <w:tc>
          <w:tcPr>
            <w:tcW w:w="990" w:type="dxa"/>
            <w:shd w:val="clear" w:color="auto" w:fill="auto"/>
          </w:tcPr>
          <w:p w:rsidR="008F5CEF" w:rsidRDefault="008F5CEF" w:rsidP="0074442F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:rsidR="008F5CEF" w:rsidRPr="007766A8" w:rsidRDefault="008F5CEF" w:rsidP="0074442F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ไทย</w:t>
            </w:r>
          </w:p>
        </w:tc>
        <w:tc>
          <w:tcPr>
            <w:tcW w:w="720" w:type="dxa"/>
            <w:shd w:val="clear" w:color="auto" w:fill="auto"/>
          </w:tcPr>
          <w:p w:rsidR="008F5CEF" w:rsidRPr="004E194E" w:rsidRDefault="008F5CEF" w:rsidP="0074442F">
            <w:pPr>
              <w:pStyle w:val="acctfourfigures"/>
              <w:tabs>
                <w:tab w:val="clear" w:pos="765"/>
                <w:tab w:val="decimal" w:pos="385"/>
              </w:tabs>
              <w:spacing w:line="320" w:lineRule="exac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:rsidR="008F5CEF" w:rsidRPr="004E194E" w:rsidRDefault="008F5CEF" w:rsidP="0074442F">
            <w:pPr>
              <w:pStyle w:val="acctfourfigures"/>
              <w:tabs>
                <w:tab w:val="clear" w:pos="765"/>
                <w:tab w:val="decimal" w:pos="385"/>
              </w:tabs>
              <w:spacing w:line="320" w:lineRule="exac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4E194E">
              <w:rPr>
                <w:rFonts w:ascii="Angsana New" w:hAnsi="Angsana New"/>
                <w:sz w:val="24"/>
                <w:szCs w:val="24"/>
                <w:lang w:val="en-US" w:bidi="th-TH"/>
              </w:rPr>
              <w:t>100.00</w:t>
            </w:r>
          </w:p>
        </w:tc>
        <w:tc>
          <w:tcPr>
            <w:tcW w:w="270" w:type="dxa"/>
            <w:shd w:val="clear" w:color="auto" w:fill="auto"/>
          </w:tcPr>
          <w:p w:rsidR="008F5CEF" w:rsidRPr="007766A8" w:rsidRDefault="008F5CEF" w:rsidP="0074442F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:rsidR="008F5CEF" w:rsidRPr="009838E9" w:rsidRDefault="008F5CEF" w:rsidP="0074442F">
            <w:pPr>
              <w:pStyle w:val="acctfourfigures"/>
              <w:tabs>
                <w:tab w:val="clear" w:pos="765"/>
                <w:tab w:val="decimal" w:pos="385"/>
              </w:tabs>
              <w:spacing w:line="320" w:lineRule="exac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:rsidR="008F5CEF" w:rsidRPr="009838E9" w:rsidRDefault="008F5CEF" w:rsidP="0074442F">
            <w:pPr>
              <w:pStyle w:val="acctfourfigures"/>
              <w:tabs>
                <w:tab w:val="clear" w:pos="765"/>
                <w:tab w:val="decimal" w:pos="385"/>
              </w:tabs>
              <w:spacing w:line="320" w:lineRule="exac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9838E9">
              <w:rPr>
                <w:rFonts w:ascii="Angsana New" w:hAnsi="Angsana New"/>
                <w:sz w:val="24"/>
                <w:szCs w:val="24"/>
                <w:lang w:val="en-US" w:bidi="th-TH"/>
              </w:rPr>
              <w:t>100.00</w:t>
            </w:r>
          </w:p>
        </w:tc>
        <w:tc>
          <w:tcPr>
            <w:tcW w:w="270" w:type="dxa"/>
            <w:shd w:val="clear" w:color="auto" w:fill="auto"/>
          </w:tcPr>
          <w:p w:rsidR="008F5CEF" w:rsidRPr="007766A8" w:rsidRDefault="008F5CEF" w:rsidP="0074442F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795" w:type="dxa"/>
            <w:shd w:val="clear" w:color="auto" w:fill="auto"/>
          </w:tcPr>
          <w:p w:rsidR="008F5CEF" w:rsidRPr="004E194E" w:rsidRDefault="008F5CEF" w:rsidP="0074442F">
            <w:pPr>
              <w:pStyle w:val="acctfourfigures"/>
              <w:tabs>
                <w:tab w:val="clear" w:pos="765"/>
                <w:tab w:val="decimal" w:pos="432"/>
              </w:tabs>
              <w:spacing w:line="320" w:lineRule="exac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:rsidR="008F5CEF" w:rsidRPr="004E194E" w:rsidRDefault="008F5CEF" w:rsidP="0074442F">
            <w:pPr>
              <w:pStyle w:val="acctfourfigures"/>
              <w:tabs>
                <w:tab w:val="clear" w:pos="765"/>
                <w:tab w:val="decimal" w:pos="432"/>
              </w:tabs>
              <w:spacing w:line="320" w:lineRule="exac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4E194E">
              <w:rPr>
                <w:rFonts w:ascii="Angsana New" w:hAnsi="Angsana New"/>
                <w:sz w:val="24"/>
                <w:szCs w:val="24"/>
                <w:lang w:val="en-US" w:bidi="th-TH"/>
              </w:rPr>
              <w:t>100.0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8F5CEF" w:rsidRPr="00F2591A" w:rsidRDefault="008F5CEF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8F5CEF" w:rsidRPr="009838E9" w:rsidRDefault="008F5CEF" w:rsidP="0074442F">
            <w:pPr>
              <w:pStyle w:val="acctfourfigures"/>
              <w:tabs>
                <w:tab w:val="clear" w:pos="765"/>
                <w:tab w:val="decimal" w:pos="432"/>
              </w:tabs>
              <w:spacing w:line="320" w:lineRule="exac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:rsidR="008F5CEF" w:rsidRPr="009838E9" w:rsidRDefault="008F5CEF" w:rsidP="0074442F">
            <w:pPr>
              <w:pStyle w:val="acctfourfigures"/>
              <w:tabs>
                <w:tab w:val="clear" w:pos="765"/>
                <w:tab w:val="decimal" w:pos="432"/>
              </w:tabs>
              <w:spacing w:line="320" w:lineRule="exac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9838E9">
              <w:rPr>
                <w:rFonts w:ascii="Angsana New" w:hAnsi="Angsana New"/>
                <w:sz w:val="24"/>
                <w:szCs w:val="24"/>
                <w:lang w:val="en-US" w:bidi="th-TH"/>
              </w:rPr>
              <w:t>100.0</w:t>
            </w:r>
          </w:p>
        </w:tc>
        <w:tc>
          <w:tcPr>
            <w:tcW w:w="270" w:type="dxa"/>
            <w:shd w:val="clear" w:color="auto" w:fill="auto"/>
          </w:tcPr>
          <w:p w:rsidR="008F5CEF" w:rsidRPr="007766A8" w:rsidRDefault="008F5CEF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  <w:shd w:val="clear" w:color="auto" w:fill="auto"/>
          </w:tcPr>
          <w:p w:rsidR="008F5CEF" w:rsidRPr="009838E9" w:rsidRDefault="008F5CEF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320" w:lineRule="exact"/>
              <w:ind w:right="-115"/>
              <w:rPr>
                <w:rFonts w:ascii="Angsana New" w:hAnsi="Angsana New"/>
                <w:sz w:val="24"/>
                <w:szCs w:val="24"/>
              </w:rPr>
            </w:pPr>
          </w:p>
          <w:p w:rsidR="008F5CEF" w:rsidRPr="009838E9" w:rsidRDefault="008F5CEF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320" w:lineRule="exact"/>
              <w:ind w:right="-115"/>
              <w:rPr>
                <w:rFonts w:ascii="Angsana New" w:hAnsi="Angsana New"/>
                <w:sz w:val="24"/>
                <w:szCs w:val="24"/>
              </w:rPr>
            </w:pPr>
            <w:r w:rsidRPr="009838E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8F5CEF" w:rsidRPr="009838E9" w:rsidRDefault="008F5CEF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6" w:type="dxa"/>
            <w:shd w:val="clear" w:color="auto" w:fill="auto"/>
          </w:tcPr>
          <w:p w:rsidR="008F5CEF" w:rsidRPr="009838E9" w:rsidRDefault="008F5CEF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320" w:lineRule="exact"/>
              <w:ind w:right="-115"/>
              <w:rPr>
                <w:rFonts w:ascii="Angsana New" w:hAnsi="Angsana New"/>
                <w:sz w:val="24"/>
                <w:szCs w:val="24"/>
              </w:rPr>
            </w:pPr>
          </w:p>
          <w:p w:rsidR="008F5CEF" w:rsidRPr="009838E9" w:rsidRDefault="008F5CEF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320" w:lineRule="exact"/>
              <w:ind w:right="-115"/>
              <w:rPr>
                <w:rFonts w:ascii="Angsana New" w:hAnsi="Angsana New"/>
                <w:sz w:val="24"/>
                <w:szCs w:val="24"/>
              </w:rPr>
            </w:pPr>
            <w:r w:rsidRPr="009838E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8F5CEF" w:rsidRPr="009838E9" w:rsidRDefault="008F5CEF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8F5CEF" w:rsidRPr="009838E9" w:rsidRDefault="008F5CEF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320" w:lineRule="exact"/>
              <w:ind w:right="-115"/>
              <w:rPr>
                <w:rFonts w:ascii="Angsana New" w:hAnsi="Angsana New"/>
                <w:sz w:val="24"/>
                <w:szCs w:val="24"/>
              </w:rPr>
            </w:pPr>
          </w:p>
          <w:p w:rsidR="008F5CEF" w:rsidRPr="009838E9" w:rsidRDefault="008F5CEF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320" w:lineRule="exact"/>
              <w:ind w:right="-115"/>
              <w:rPr>
                <w:rFonts w:ascii="Angsana New" w:hAnsi="Angsana New"/>
                <w:sz w:val="24"/>
                <w:szCs w:val="24"/>
              </w:rPr>
            </w:pPr>
            <w:r w:rsidRPr="009838E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8F5CEF" w:rsidRPr="007766A8" w:rsidRDefault="008F5CEF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  <w:tab w:val="decimal" w:pos="65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8F5CEF" w:rsidRPr="009838E9" w:rsidRDefault="008F5CEF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320" w:lineRule="exact"/>
              <w:ind w:right="-115"/>
              <w:rPr>
                <w:rFonts w:ascii="Angsana New" w:hAnsi="Angsana New"/>
                <w:sz w:val="24"/>
                <w:szCs w:val="24"/>
              </w:rPr>
            </w:pPr>
          </w:p>
          <w:p w:rsidR="008F5CEF" w:rsidRPr="009838E9" w:rsidRDefault="008F5CEF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320" w:lineRule="exact"/>
              <w:ind w:right="-115"/>
              <w:rPr>
                <w:rFonts w:ascii="Angsana New" w:hAnsi="Angsana New"/>
                <w:sz w:val="24"/>
                <w:szCs w:val="24"/>
              </w:rPr>
            </w:pPr>
            <w:r w:rsidRPr="009838E9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8F5CEF" w:rsidRPr="007766A8" w:rsidTr="0074442F">
        <w:tc>
          <w:tcPr>
            <w:tcW w:w="3129" w:type="dxa"/>
            <w:shd w:val="clear" w:color="auto" w:fill="auto"/>
          </w:tcPr>
          <w:p w:rsidR="008F5CEF" w:rsidRPr="007766A8" w:rsidRDefault="008F5CEF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 xml:space="preserve">บริษัท พุทธชาด </w:t>
            </w:r>
            <w:proofErr w:type="spellStart"/>
            <w:r>
              <w:rPr>
                <w:rFonts w:ascii="Angsana New" w:hAnsi="Angsana New"/>
                <w:sz w:val="24"/>
                <w:szCs w:val="24"/>
                <w:cs/>
              </w:rPr>
              <w:t>เอสเตท</w:t>
            </w:r>
            <w:proofErr w:type="spellEnd"/>
            <w:r>
              <w:rPr>
                <w:rFonts w:ascii="Angsana New" w:hAnsi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266" w:type="dxa"/>
            <w:shd w:val="clear" w:color="auto" w:fill="auto"/>
          </w:tcPr>
          <w:p w:rsidR="008F5CEF" w:rsidRPr="007766A8" w:rsidRDefault="008F5CEF" w:rsidP="0074442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ขายอสังหาริมทรัพย์</w:t>
            </w:r>
          </w:p>
        </w:tc>
        <w:tc>
          <w:tcPr>
            <w:tcW w:w="990" w:type="dxa"/>
            <w:shd w:val="clear" w:color="auto" w:fill="auto"/>
          </w:tcPr>
          <w:p w:rsidR="008F5CEF" w:rsidRPr="007766A8" w:rsidRDefault="008F5CEF" w:rsidP="0074442F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ไทย</w:t>
            </w:r>
          </w:p>
        </w:tc>
        <w:tc>
          <w:tcPr>
            <w:tcW w:w="720" w:type="dxa"/>
            <w:shd w:val="clear" w:color="auto" w:fill="auto"/>
          </w:tcPr>
          <w:p w:rsidR="008F5CEF" w:rsidRPr="004E194E" w:rsidRDefault="008F5CEF" w:rsidP="0074442F">
            <w:pPr>
              <w:pStyle w:val="acctfourfigures"/>
              <w:tabs>
                <w:tab w:val="clear" w:pos="765"/>
                <w:tab w:val="decimal" w:pos="385"/>
              </w:tabs>
              <w:spacing w:line="320" w:lineRule="exac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4E194E">
              <w:rPr>
                <w:rFonts w:ascii="Angsana New" w:hAnsi="Angsana New"/>
                <w:sz w:val="24"/>
                <w:szCs w:val="24"/>
                <w:lang w:bidi="th-TH"/>
              </w:rPr>
              <w:t>100.00</w:t>
            </w:r>
          </w:p>
        </w:tc>
        <w:tc>
          <w:tcPr>
            <w:tcW w:w="270" w:type="dxa"/>
            <w:shd w:val="clear" w:color="auto" w:fill="auto"/>
          </w:tcPr>
          <w:p w:rsidR="008F5CEF" w:rsidRPr="007766A8" w:rsidRDefault="008F5CEF" w:rsidP="0074442F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:rsidR="008F5CEF" w:rsidRPr="009838E9" w:rsidRDefault="008F5CEF" w:rsidP="0074442F">
            <w:pPr>
              <w:pStyle w:val="acctfourfigures"/>
              <w:tabs>
                <w:tab w:val="clear" w:pos="765"/>
                <w:tab w:val="decimal" w:pos="385"/>
              </w:tabs>
              <w:spacing w:line="320" w:lineRule="exac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9838E9">
              <w:rPr>
                <w:rFonts w:ascii="Angsana New" w:hAnsi="Angsana New"/>
                <w:sz w:val="24"/>
                <w:szCs w:val="24"/>
                <w:lang w:bidi="th-TH"/>
              </w:rPr>
              <w:t>100.00</w:t>
            </w:r>
          </w:p>
        </w:tc>
        <w:tc>
          <w:tcPr>
            <w:tcW w:w="270" w:type="dxa"/>
            <w:shd w:val="clear" w:color="auto" w:fill="auto"/>
          </w:tcPr>
          <w:p w:rsidR="008F5CEF" w:rsidRPr="007766A8" w:rsidRDefault="008F5CEF" w:rsidP="0074442F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795" w:type="dxa"/>
            <w:shd w:val="clear" w:color="auto" w:fill="auto"/>
          </w:tcPr>
          <w:p w:rsidR="008F5CEF" w:rsidRPr="004E194E" w:rsidRDefault="008F5CEF" w:rsidP="0074442F">
            <w:pPr>
              <w:pStyle w:val="acctfourfigures"/>
              <w:tabs>
                <w:tab w:val="clear" w:pos="765"/>
                <w:tab w:val="decimal" w:pos="432"/>
              </w:tabs>
              <w:spacing w:line="320" w:lineRule="exac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4E194E">
              <w:rPr>
                <w:rFonts w:ascii="Angsana New" w:hAnsi="Angsana New"/>
                <w:sz w:val="24"/>
                <w:szCs w:val="24"/>
                <w:lang w:val="en-US" w:bidi="th-TH"/>
              </w:rPr>
              <w:t>800.0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8F5CEF" w:rsidRPr="00F2591A" w:rsidRDefault="008F5CEF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8F5CEF" w:rsidRPr="009838E9" w:rsidRDefault="008F5CEF" w:rsidP="0074442F">
            <w:pPr>
              <w:pStyle w:val="acctfourfigures"/>
              <w:tabs>
                <w:tab w:val="clear" w:pos="765"/>
                <w:tab w:val="decimal" w:pos="432"/>
              </w:tabs>
              <w:spacing w:line="320" w:lineRule="exac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9838E9">
              <w:rPr>
                <w:rFonts w:ascii="Angsana New" w:hAnsi="Angsana New"/>
                <w:sz w:val="24"/>
                <w:szCs w:val="24"/>
                <w:lang w:val="en-US" w:bidi="th-TH"/>
              </w:rPr>
              <w:t>800.0</w:t>
            </w:r>
          </w:p>
        </w:tc>
        <w:tc>
          <w:tcPr>
            <w:tcW w:w="270" w:type="dxa"/>
            <w:shd w:val="clear" w:color="auto" w:fill="auto"/>
          </w:tcPr>
          <w:p w:rsidR="008F5CEF" w:rsidRPr="007766A8" w:rsidRDefault="008F5CEF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  <w:shd w:val="clear" w:color="auto" w:fill="auto"/>
          </w:tcPr>
          <w:p w:rsidR="008F5CEF" w:rsidRPr="009838E9" w:rsidRDefault="008F5CEF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320" w:lineRule="exact"/>
              <w:ind w:right="-115"/>
              <w:rPr>
                <w:rFonts w:ascii="Angsana New" w:hAnsi="Angsana New"/>
                <w:sz w:val="24"/>
                <w:szCs w:val="24"/>
              </w:rPr>
            </w:pPr>
            <w:r w:rsidRPr="009838E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8F5CEF" w:rsidRPr="009838E9" w:rsidRDefault="008F5CEF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6" w:type="dxa"/>
            <w:shd w:val="clear" w:color="auto" w:fill="auto"/>
          </w:tcPr>
          <w:p w:rsidR="008F5CEF" w:rsidRPr="009838E9" w:rsidRDefault="008F5CEF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320" w:lineRule="exact"/>
              <w:ind w:right="-115"/>
              <w:rPr>
                <w:rFonts w:ascii="Angsana New" w:hAnsi="Angsana New"/>
                <w:sz w:val="24"/>
                <w:szCs w:val="24"/>
              </w:rPr>
            </w:pPr>
            <w:r w:rsidRPr="009838E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8F5CEF" w:rsidRPr="009838E9" w:rsidRDefault="008F5CEF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8F5CEF" w:rsidRPr="009838E9" w:rsidRDefault="008F5CEF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320" w:lineRule="exact"/>
              <w:ind w:right="-115"/>
              <w:rPr>
                <w:rFonts w:ascii="Angsana New" w:hAnsi="Angsana New"/>
                <w:sz w:val="24"/>
                <w:szCs w:val="24"/>
              </w:rPr>
            </w:pPr>
            <w:r w:rsidRPr="009838E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8F5CEF" w:rsidRPr="007766A8" w:rsidRDefault="008F5CEF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  <w:tab w:val="decimal" w:pos="65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8F5CEF" w:rsidRPr="009838E9" w:rsidRDefault="008F5CEF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320" w:lineRule="exact"/>
              <w:ind w:right="-115"/>
              <w:rPr>
                <w:rFonts w:ascii="Angsana New" w:hAnsi="Angsana New"/>
                <w:sz w:val="24"/>
                <w:szCs w:val="24"/>
              </w:rPr>
            </w:pPr>
            <w:r w:rsidRPr="009838E9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8F5CEF" w:rsidRPr="007766A8" w:rsidTr="0074442F">
        <w:tc>
          <w:tcPr>
            <w:tcW w:w="3129" w:type="dxa"/>
            <w:shd w:val="clear" w:color="auto" w:fill="auto"/>
          </w:tcPr>
          <w:p w:rsidR="008F5CEF" w:rsidRPr="007766A8" w:rsidRDefault="008F5CEF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 xml:space="preserve">บริษัท พนาลี </w:t>
            </w:r>
            <w:proofErr w:type="spellStart"/>
            <w:r>
              <w:rPr>
                <w:rFonts w:ascii="Angsana New" w:hAnsi="Angsana New"/>
                <w:sz w:val="24"/>
                <w:szCs w:val="24"/>
                <w:cs/>
              </w:rPr>
              <w:t>เอสเตท</w:t>
            </w:r>
            <w:proofErr w:type="spellEnd"/>
            <w:r>
              <w:rPr>
                <w:rFonts w:ascii="Angsana New" w:hAnsi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266" w:type="dxa"/>
            <w:shd w:val="clear" w:color="auto" w:fill="auto"/>
          </w:tcPr>
          <w:p w:rsidR="008F5CEF" w:rsidRPr="007766A8" w:rsidRDefault="008F5CEF" w:rsidP="0074442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ขายอสังหาริมทรัพย์</w:t>
            </w:r>
          </w:p>
        </w:tc>
        <w:tc>
          <w:tcPr>
            <w:tcW w:w="990" w:type="dxa"/>
            <w:shd w:val="clear" w:color="auto" w:fill="auto"/>
          </w:tcPr>
          <w:p w:rsidR="008F5CEF" w:rsidRPr="007766A8" w:rsidRDefault="008F5CEF" w:rsidP="0074442F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ไทย</w:t>
            </w:r>
          </w:p>
        </w:tc>
        <w:tc>
          <w:tcPr>
            <w:tcW w:w="720" w:type="dxa"/>
            <w:shd w:val="clear" w:color="auto" w:fill="auto"/>
          </w:tcPr>
          <w:p w:rsidR="008F5CEF" w:rsidRPr="004E194E" w:rsidRDefault="008F5CEF" w:rsidP="0074442F">
            <w:pPr>
              <w:pStyle w:val="acctfourfigures"/>
              <w:tabs>
                <w:tab w:val="clear" w:pos="765"/>
                <w:tab w:val="decimal" w:pos="385"/>
              </w:tabs>
              <w:spacing w:line="320" w:lineRule="exac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4E194E">
              <w:rPr>
                <w:rFonts w:ascii="Angsana New" w:hAnsi="Angsana New"/>
                <w:sz w:val="24"/>
                <w:szCs w:val="24"/>
                <w:lang w:bidi="th-TH"/>
              </w:rPr>
              <w:t>100.00</w:t>
            </w:r>
          </w:p>
        </w:tc>
        <w:tc>
          <w:tcPr>
            <w:tcW w:w="270" w:type="dxa"/>
            <w:shd w:val="clear" w:color="auto" w:fill="auto"/>
          </w:tcPr>
          <w:p w:rsidR="008F5CEF" w:rsidRPr="007766A8" w:rsidRDefault="008F5CEF" w:rsidP="0074442F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:rsidR="008F5CEF" w:rsidRPr="009838E9" w:rsidRDefault="008F5CEF" w:rsidP="0074442F">
            <w:pPr>
              <w:pStyle w:val="acctfourfigures"/>
              <w:tabs>
                <w:tab w:val="clear" w:pos="765"/>
                <w:tab w:val="decimal" w:pos="385"/>
              </w:tabs>
              <w:spacing w:line="320" w:lineRule="exac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9838E9">
              <w:rPr>
                <w:rFonts w:ascii="Angsana New" w:hAnsi="Angsana New"/>
                <w:sz w:val="24"/>
                <w:szCs w:val="24"/>
                <w:lang w:bidi="th-TH"/>
              </w:rPr>
              <w:t>100.00</w:t>
            </w:r>
          </w:p>
        </w:tc>
        <w:tc>
          <w:tcPr>
            <w:tcW w:w="270" w:type="dxa"/>
            <w:shd w:val="clear" w:color="auto" w:fill="auto"/>
          </w:tcPr>
          <w:p w:rsidR="008F5CEF" w:rsidRPr="007766A8" w:rsidRDefault="008F5CEF" w:rsidP="0074442F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795" w:type="dxa"/>
            <w:shd w:val="clear" w:color="auto" w:fill="auto"/>
          </w:tcPr>
          <w:p w:rsidR="008F5CEF" w:rsidRPr="004E194E" w:rsidRDefault="008F5CEF" w:rsidP="0074442F">
            <w:pPr>
              <w:pStyle w:val="acctfourfigures"/>
              <w:tabs>
                <w:tab w:val="clear" w:pos="765"/>
                <w:tab w:val="decimal" w:pos="432"/>
              </w:tabs>
              <w:spacing w:line="320" w:lineRule="exac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4E194E">
              <w:rPr>
                <w:rFonts w:ascii="Angsana New" w:hAnsi="Angsana New"/>
                <w:sz w:val="24"/>
                <w:szCs w:val="24"/>
                <w:lang w:val="en-US" w:bidi="th-TH"/>
              </w:rPr>
              <w:t>800.0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8F5CEF" w:rsidRPr="00F2591A" w:rsidRDefault="008F5CEF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8F5CEF" w:rsidRPr="009838E9" w:rsidRDefault="008F5CEF" w:rsidP="0074442F">
            <w:pPr>
              <w:pStyle w:val="acctfourfigures"/>
              <w:tabs>
                <w:tab w:val="clear" w:pos="765"/>
                <w:tab w:val="decimal" w:pos="432"/>
              </w:tabs>
              <w:spacing w:line="320" w:lineRule="exac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9838E9">
              <w:rPr>
                <w:rFonts w:ascii="Angsana New" w:hAnsi="Angsana New"/>
                <w:sz w:val="24"/>
                <w:szCs w:val="24"/>
                <w:lang w:val="en-US" w:bidi="th-TH"/>
              </w:rPr>
              <w:t>800.0</w:t>
            </w:r>
          </w:p>
        </w:tc>
        <w:tc>
          <w:tcPr>
            <w:tcW w:w="270" w:type="dxa"/>
            <w:shd w:val="clear" w:color="auto" w:fill="auto"/>
          </w:tcPr>
          <w:p w:rsidR="008F5CEF" w:rsidRPr="007766A8" w:rsidRDefault="008F5CEF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  <w:shd w:val="clear" w:color="auto" w:fill="auto"/>
          </w:tcPr>
          <w:p w:rsidR="008F5CEF" w:rsidRPr="009838E9" w:rsidRDefault="008F5CEF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320" w:lineRule="exact"/>
              <w:ind w:right="-115"/>
              <w:rPr>
                <w:rFonts w:ascii="Angsana New" w:hAnsi="Angsana New"/>
                <w:sz w:val="24"/>
                <w:szCs w:val="24"/>
              </w:rPr>
            </w:pPr>
            <w:r w:rsidRPr="009838E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8F5CEF" w:rsidRPr="009838E9" w:rsidRDefault="008F5CEF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6" w:type="dxa"/>
            <w:shd w:val="clear" w:color="auto" w:fill="auto"/>
          </w:tcPr>
          <w:p w:rsidR="008F5CEF" w:rsidRPr="009838E9" w:rsidRDefault="008F5CEF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320" w:lineRule="exact"/>
              <w:ind w:right="-115"/>
              <w:rPr>
                <w:rFonts w:ascii="Angsana New" w:hAnsi="Angsana New"/>
                <w:sz w:val="24"/>
                <w:szCs w:val="24"/>
              </w:rPr>
            </w:pPr>
            <w:r w:rsidRPr="009838E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8F5CEF" w:rsidRPr="009838E9" w:rsidRDefault="008F5CEF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8F5CEF" w:rsidRPr="009838E9" w:rsidRDefault="008F5CEF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320" w:lineRule="exact"/>
              <w:ind w:right="-115"/>
              <w:rPr>
                <w:rFonts w:ascii="Angsana New" w:hAnsi="Angsana New"/>
                <w:sz w:val="24"/>
                <w:szCs w:val="24"/>
              </w:rPr>
            </w:pPr>
            <w:r w:rsidRPr="009838E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8F5CEF" w:rsidRPr="007766A8" w:rsidRDefault="008F5CEF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  <w:tab w:val="decimal" w:pos="65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8F5CEF" w:rsidRPr="009838E9" w:rsidRDefault="008F5CEF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320" w:lineRule="exact"/>
              <w:ind w:right="-115"/>
              <w:rPr>
                <w:rFonts w:ascii="Angsana New" w:hAnsi="Angsana New"/>
                <w:sz w:val="24"/>
                <w:szCs w:val="24"/>
              </w:rPr>
            </w:pPr>
            <w:r w:rsidRPr="009838E9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8F5CEF" w:rsidRPr="007766A8" w:rsidTr="0074442F">
        <w:tc>
          <w:tcPr>
            <w:tcW w:w="3129" w:type="dxa"/>
            <w:shd w:val="clear" w:color="auto" w:fill="auto"/>
          </w:tcPr>
          <w:p w:rsidR="008F5CEF" w:rsidRPr="007766A8" w:rsidRDefault="008F5CEF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บริษัท พฤกษา โอ</w:t>
            </w:r>
            <w:proofErr w:type="spellStart"/>
            <w:r>
              <w:rPr>
                <w:rFonts w:ascii="Angsana New" w:hAnsi="Angsana New"/>
                <w:sz w:val="24"/>
                <w:szCs w:val="24"/>
                <w:cs/>
              </w:rPr>
              <w:t>เวอร์ซีส์</w:t>
            </w:r>
            <w:proofErr w:type="spellEnd"/>
            <w:r>
              <w:rPr>
                <w:rFonts w:ascii="Angsana New" w:hAnsi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266" w:type="dxa"/>
            <w:shd w:val="clear" w:color="auto" w:fill="auto"/>
          </w:tcPr>
          <w:p w:rsidR="008F5CEF" w:rsidRPr="007766A8" w:rsidRDefault="008F5CEF" w:rsidP="0074442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ลงทุนในบริษัทอื่น</w:t>
            </w:r>
          </w:p>
        </w:tc>
        <w:tc>
          <w:tcPr>
            <w:tcW w:w="990" w:type="dxa"/>
            <w:shd w:val="clear" w:color="auto" w:fill="auto"/>
          </w:tcPr>
          <w:p w:rsidR="008F5CEF" w:rsidRPr="007766A8" w:rsidRDefault="008F5CEF" w:rsidP="0074442F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ไทย</w:t>
            </w:r>
          </w:p>
        </w:tc>
        <w:tc>
          <w:tcPr>
            <w:tcW w:w="720" w:type="dxa"/>
            <w:shd w:val="clear" w:color="auto" w:fill="auto"/>
          </w:tcPr>
          <w:p w:rsidR="008F5CEF" w:rsidRPr="004E194E" w:rsidRDefault="008F5CEF" w:rsidP="0074442F">
            <w:pPr>
              <w:pStyle w:val="acctfourfigures"/>
              <w:tabs>
                <w:tab w:val="clear" w:pos="765"/>
                <w:tab w:val="decimal" w:pos="385"/>
              </w:tabs>
              <w:spacing w:line="320" w:lineRule="exac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4E194E">
              <w:rPr>
                <w:rFonts w:ascii="Angsana New" w:hAnsi="Angsana New"/>
                <w:sz w:val="24"/>
                <w:szCs w:val="24"/>
                <w:lang w:bidi="th-TH"/>
              </w:rPr>
              <w:t>100.00</w:t>
            </w:r>
          </w:p>
        </w:tc>
        <w:tc>
          <w:tcPr>
            <w:tcW w:w="270" w:type="dxa"/>
            <w:shd w:val="clear" w:color="auto" w:fill="auto"/>
          </w:tcPr>
          <w:p w:rsidR="008F5CEF" w:rsidRPr="007766A8" w:rsidRDefault="008F5CEF" w:rsidP="0074442F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:rsidR="008F5CEF" w:rsidRPr="009838E9" w:rsidRDefault="008F5CEF" w:rsidP="0074442F">
            <w:pPr>
              <w:pStyle w:val="acctfourfigures"/>
              <w:tabs>
                <w:tab w:val="clear" w:pos="765"/>
                <w:tab w:val="decimal" w:pos="385"/>
              </w:tabs>
              <w:spacing w:line="320" w:lineRule="exac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9838E9">
              <w:rPr>
                <w:rFonts w:ascii="Angsana New" w:hAnsi="Angsana New"/>
                <w:sz w:val="24"/>
                <w:szCs w:val="24"/>
                <w:lang w:bidi="th-TH"/>
              </w:rPr>
              <w:t>100.00</w:t>
            </w:r>
          </w:p>
        </w:tc>
        <w:tc>
          <w:tcPr>
            <w:tcW w:w="270" w:type="dxa"/>
            <w:shd w:val="clear" w:color="auto" w:fill="auto"/>
          </w:tcPr>
          <w:p w:rsidR="008F5CEF" w:rsidRPr="007766A8" w:rsidRDefault="008F5CEF" w:rsidP="0074442F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795" w:type="dxa"/>
            <w:shd w:val="clear" w:color="auto" w:fill="auto"/>
          </w:tcPr>
          <w:p w:rsidR="008F5CEF" w:rsidRPr="004E194E" w:rsidRDefault="008F5CEF" w:rsidP="0074442F">
            <w:pPr>
              <w:pStyle w:val="acctfourfigures"/>
              <w:tabs>
                <w:tab w:val="clear" w:pos="765"/>
                <w:tab w:val="decimal" w:pos="432"/>
              </w:tabs>
              <w:spacing w:line="320" w:lineRule="exac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4E194E">
              <w:rPr>
                <w:rFonts w:ascii="Angsana New" w:hAnsi="Angsana New"/>
                <w:sz w:val="24"/>
                <w:szCs w:val="24"/>
                <w:lang w:val="en-US" w:bidi="th-TH"/>
              </w:rPr>
              <w:t>500.0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8F5CEF" w:rsidRPr="00F2591A" w:rsidRDefault="008F5CEF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8F5CEF" w:rsidRPr="009838E9" w:rsidRDefault="008F5CEF" w:rsidP="0074442F">
            <w:pPr>
              <w:pStyle w:val="acctfourfigures"/>
              <w:tabs>
                <w:tab w:val="clear" w:pos="765"/>
                <w:tab w:val="decimal" w:pos="432"/>
              </w:tabs>
              <w:spacing w:line="320" w:lineRule="exac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9838E9">
              <w:rPr>
                <w:rFonts w:ascii="Angsana New" w:hAnsi="Angsana New"/>
                <w:sz w:val="24"/>
                <w:szCs w:val="24"/>
                <w:lang w:val="en-US" w:bidi="th-TH"/>
              </w:rPr>
              <w:t>500.0</w:t>
            </w:r>
          </w:p>
        </w:tc>
        <w:tc>
          <w:tcPr>
            <w:tcW w:w="270" w:type="dxa"/>
            <w:shd w:val="clear" w:color="auto" w:fill="auto"/>
          </w:tcPr>
          <w:p w:rsidR="008F5CEF" w:rsidRPr="007766A8" w:rsidRDefault="008F5CEF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  <w:shd w:val="clear" w:color="auto" w:fill="auto"/>
          </w:tcPr>
          <w:p w:rsidR="008F5CEF" w:rsidRPr="009838E9" w:rsidRDefault="008F5CEF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320" w:lineRule="exact"/>
              <w:ind w:right="-115"/>
              <w:rPr>
                <w:rFonts w:ascii="Angsana New" w:hAnsi="Angsana New"/>
                <w:sz w:val="24"/>
                <w:szCs w:val="24"/>
              </w:rPr>
            </w:pPr>
            <w:r w:rsidRPr="009838E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8F5CEF" w:rsidRPr="009838E9" w:rsidRDefault="008F5CEF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6" w:type="dxa"/>
            <w:shd w:val="clear" w:color="auto" w:fill="auto"/>
          </w:tcPr>
          <w:p w:rsidR="008F5CEF" w:rsidRPr="009838E9" w:rsidRDefault="008F5CEF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320" w:lineRule="exact"/>
              <w:ind w:right="-115"/>
              <w:rPr>
                <w:rFonts w:ascii="Angsana New" w:hAnsi="Angsana New"/>
                <w:sz w:val="24"/>
                <w:szCs w:val="24"/>
              </w:rPr>
            </w:pPr>
            <w:r w:rsidRPr="009838E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8F5CEF" w:rsidRPr="009838E9" w:rsidRDefault="008F5CEF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8F5CEF" w:rsidRPr="009838E9" w:rsidRDefault="008F5CEF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320" w:lineRule="exact"/>
              <w:ind w:right="-115"/>
              <w:rPr>
                <w:rFonts w:ascii="Angsana New" w:hAnsi="Angsana New"/>
                <w:sz w:val="24"/>
                <w:szCs w:val="24"/>
              </w:rPr>
            </w:pPr>
            <w:r w:rsidRPr="009838E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8F5CEF" w:rsidRPr="007766A8" w:rsidRDefault="008F5CEF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  <w:tab w:val="decimal" w:pos="65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8F5CEF" w:rsidRPr="009838E9" w:rsidRDefault="008F5CEF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320" w:lineRule="exact"/>
              <w:ind w:right="-115"/>
              <w:rPr>
                <w:rFonts w:ascii="Angsana New" w:hAnsi="Angsana New"/>
                <w:sz w:val="24"/>
                <w:szCs w:val="24"/>
              </w:rPr>
            </w:pPr>
            <w:r w:rsidRPr="009838E9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8F5CEF" w:rsidRPr="007766A8" w:rsidTr="0074442F">
        <w:tc>
          <w:tcPr>
            <w:tcW w:w="3129" w:type="dxa"/>
            <w:shd w:val="clear" w:color="auto" w:fill="auto"/>
          </w:tcPr>
          <w:p w:rsidR="008F5CEF" w:rsidRPr="007766A8" w:rsidRDefault="008F5CEF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บริษัท พฤกษา อินเตอร์</w:t>
            </w:r>
            <w:proofErr w:type="spellStart"/>
            <w:r>
              <w:rPr>
                <w:rFonts w:ascii="Angsana New" w:hAnsi="Angsana New"/>
                <w:sz w:val="24"/>
                <w:szCs w:val="24"/>
                <w:cs/>
              </w:rPr>
              <w:t>เนชั่นแนล</w:t>
            </w:r>
            <w:proofErr w:type="spellEnd"/>
            <w:r>
              <w:rPr>
                <w:rFonts w:ascii="Angsana New" w:hAnsi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266" w:type="dxa"/>
            <w:shd w:val="clear" w:color="auto" w:fill="auto"/>
          </w:tcPr>
          <w:p w:rsidR="008F5CEF" w:rsidRPr="007766A8" w:rsidRDefault="008F5CEF" w:rsidP="0074442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ลงทุนในบริษัทอื่น</w:t>
            </w:r>
          </w:p>
        </w:tc>
        <w:tc>
          <w:tcPr>
            <w:tcW w:w="990" w:type="dxa"/>
            <w:shd w:val="clear" w:color="auto" w:fill="auto"/>
          </w:tcPr>
          <w:p w:rsidR="008F5CEF" w:rsidRPr="007766A8" w:rsidRDefault="008F5CEF" w:rsidP="0074442F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ไทย</w:t>
            </w:r>
          </w:p>
        </w:tc>
        <w:tc>
          <w:tcPr>
            <w:tcW w:w="720" w:type="dxa"/>
            <w:shd w:val="clear" w:color="auto" w:fill="auto"/>
          </w:tcPr>
          <w:p w:rsidR="008F5CEF" w:rsidRPr="004E194E" w:rsidRDefault="008F5CEF" w:rsidP="0074442F">
            <w:pPr>
              <w:pStyle w:val="acctfourfigures"/>
              <w:tabs>
                <w:tab w:val="clear" w:pos="765"/>
                <w:tab w:val="decimal" w:pos="385"/>
              </w:tabs>
              <w:spacing w:line="320" w:lineRule="exac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4E194E">
              <w:rPr>
                <w:rFonts w:ascii="Angsana New" w:hAnsi="Angsana New"/>
                <w:sz w:val="24"/>
                <w:szCs w:val="24"/>
                <w:lang w:bidi="th-TH"/>
              </w:rPr>
              <w:t>100.00</w:t>
            </w:r>
          </w:p>
        </w:tc>
        <w:tc>
          <w:tcPr>
            <w:tcW w:w="270" w:type="dxa"/>
            <w:shd w:val="clear" w:color="auto" w:fill="auto"/>
          </w:tcPr>
          <w:p w:rsidR="008F5CEF" w:rsidRPr="007766A8" w:rsidRDefault="008F5CEF" w:rsidP="0074442F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:rsidR="008F5CEF" w:rsidRPr="009838E9" w:rsidRDefault="008F5CEF" w:rsidP="0074442F">
            <w:pPr>
              <w:pStyle w:val="acctfourfigures"/>
              <w:tabs>
                <w:tab w:val="clear" w:pos="765"/>
                <w:tab w:val="decimal" w:pos="385"/>
              </w:tabs>
              <w:spacing w:line="320" w:lineRule="exac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9838E9">
              <w:rPr>
                <w:rFonts w:ascii="Angsana New" w:hAnsi="Angsana New"/>
                <w:sz w:val="24"/>
                <w:szCs w:val="24"/>
                <w:lang w:bidi="th-TH"/>
              </w:rPr>
              <w:t>100.00</w:t>
            </w:r>
          </w:p>
        </w:tc>
        <w:tc>
          <w:tcPr>
            <w:tcW w:w="270" w:type="dxa"/>
            <w:shd w:val="clear" w:color="auto" w:fill="auto"/>
          </w:tcPr>
          <w:p w:rsidR="008F5CEF" w:rsidRPr="007766A8" w:rsidRDefault="008F5CEF" w:rsidP="0074442F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795" w:type="dxa"/>
            <w:shd w:val="clear" w:color="auto" w:fill="auto"/>
          </w:tcPr>
          <w:p w:rsidR="008F5CEF" w:rsidRPr="004E194E" w:rsidRDefault="008F5CEF" w:rsidP="0074442F">
            <w:pPr>
              <w:pStyle w:val="acctfourfigures"/>
              <w:tabs>
                <w:tab w:val="clear" w:pos="765"/>
                <w:tab w:val="decimal" w:pos="432"/>
              </w:tabs>
              <w:spacing w:line="320" w:lineRule="exac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4E194E">
              <w:rPr>
                <w:rFonts w:ascii="Angsana New" w:hAnsi="Angsana New"/>
                <w:sz w:val="24"/>
                <w:szCs w:val="24"/>
                <w:lang w:val="en-US" w:bidi="th-TH"/>
              </w:rPr>
              <w:t>1,000.0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8F5CEF" w:rsidRPr="00F2591A" w:rsidRDefault="008F5CEF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8F5CEF" w:rsidRPr="009838E9" w:rsidRDefault="008F5CEF" w:rsidP="0074442F">
            <w:pPr>
              <w:pStyle w:val="acctfourfigures"/>
              <w:tabs>
                <w:tab w:val="clear" w:pos="765"/>
                <w:tab w:val="decimal" w:pos="432"/>
              </w:tabs>
              <w:spacing w:line="320" w:lineRule="exac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9838E9">
              <w:rPr>
                <w:rFonts w:ascii="Angsana New" w:hAnsi="Angsana New"/>
                <w:sz w:val="24"/>
                <w:szCs w:val="24"/>
                <w:lang w:val="en-US" w:bidi="th-TH"/>
              </w:rPr>
              <w:t>1,000.0</w:t>
            </w:r>
          </w:p>
        </w:tc>
        <w:tc>
          <w:tcPr>
            <w:tcW w:w="270" w:type="dxa"/>
            <w:shd w:val="clear" w:color="auto" w:fill="auto"/>
          </w:tcPr>
          <w:p w:rsidR="008F5CEF" w:rsidRPr="007766A8" w:rsidRDefault="008F5CEF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  <w:shd w:val="clear" w:color="auto" w:fill="auto"/>
          </w:tcPr>
          <w:p w:rsidR="008F5CEF" w:rsidRPr="009838E9" w:rsidRDefault="008F5CEF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320" w:lineRule="exact"/>
              <w:ind w:right="-115"/>
              <w:rPr>
                <w:rFonts w:ascii="Angsana New" w:hAnsi="Angsana New"/>
                <w:sz w:val="24"/>
                <w:szCs w:val="24"/>
              </w:rPr>
            </w:pPr>
            <w:r w:rsidRPr="009838E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8F5CEF" w:rsidRPr="009838E9" w:rsidRDefault="008F5CEF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6" w:type="dxa"/>
            <w:shd w:val="clear" w:color="auto" w:fill="auto"/>
          </w:tcPr>
          <w:p w:rsidR="008F5CEF" w:rsidRPr="009838E9" w:rsidRDefault="008F5CEF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320" w:lineRule="exact"/>
              <w:ind w:right="-115"/>
              <w:rPr>
                <w:rFonts w:ascii="Angsana New" w:hAnsi="Angsana New"/>
                <w:sz w:val="24"/>
                <w:szCs w:val="24"/>
              </w:rPr>
            </w:pPr>
            <w:r w:rsidRPr="009838E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8F5CEF" w:rsidRPr="009838E9" w:rsidRDefault="008F5CEF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8F5CEF" w:rsidRPr="009838E9" w:rsidRDefault="008F5CEF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320" w:lineRule="exact"/>
              <w:ind w:right="-115"/>
              <w:rPr>
                <w:rFonts w:ascii="Angsana New" w:hAnsi="Angsana New"/>
                <w:sz w:val="24"/>
                <w:szCs w:val="24"/>
              </w:rPr>
            </w:pPr>
            <w:r w:rsidRPr="009838E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8F5CEF" w:rsidRPr="007766A8" w:rsidRDefault="008F5CEF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  <w:tab w:val="decimal" w:pos="65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8F5CEF" w:rsidRPr="009838E9" w:rsidRDefault="008F5CEF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320" w:lineRule="exact"/>
              <w:ind w:right="-115"/>
              <w:rPr>
                <w:rFonts w:ascii="Angsana New" w:hAnsi="Angsana New"/>
                <w:sz w:val="24"/>
                <w:szCs w:val="24"/>
              </w:rPr>
            </w:pPr>
            <w:r w:rsidRPr="009838E9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8F5CEF" w:rsidRPr="007766A8" w:rsidTr="0074442F">
        <w:tc>
          <w:tcPr>
            <w:tcW w:w="3129" w:type="dxa"/>
            <w:shd w:val="clear" w:color="auto" w:fill="auto"/>
          </w:tcPr>
          <w:p w:rsidR="008F5CEF" w:rsidRDefault="008F5CEF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eastAsia="ko-KR"/>
              </w:rPr>
              <w:t>บริษัท พฤกษา อินเดีย เฮาส์</w:t>
            </w:r>
            <w:proofErr w:type="spellStart"/>
            <w:r>
              <w:rPr>
                <w:rFonts w:ascii="Angsana New" w:hAnsi="Angsana New"/>
                <w:sz w:val="24"/>
                <w:szCs w:val="24"/>
                <w:cs/>
                <w:lang w:eastAsia="ko-KR"/>
              </w:rPr>
              <w:t>ซิง</w:t>
            </w:r>
            <w:proofErr w:type="spellEnd"/>
            <w:r>
              <w:rPr>
                <w:rFonts w:ascii="Angsana New" w:hAnsi="Angsana New"/>
                <w:sz w:val="24"/>
                <w:szCs w:val="24"/>
                <w:cs/>
                <w:lang w:eastAsia="ko-KR"/>
              </w:rPr>
              <w:t xml:space="preserve"> จำกัด</w:t>
            </w:r>
          </w:p>
        </w:tc>
        <w:tc>
          <w:tcPr>
            <w:tcW w:w="2266" w:type="dxa"/>
            <w:shd w:val="clear" w:color="auto" w:fill="auto"/>
          </w:tcPr>
          <w:p w:rsidR="008F5CEF" w:rsidRPr="007E768E" w:rsidRDefault="008F5CEF" w:rsidP="0074442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4"/>
                <w:szCs w:val="24"/>
                <w:rtl/>
                <w:cs/>
              </w:rPr>
            </w:pPr>
            <w:r w:rsidRPr="007E768E">
              <w:rPr>
                <w:rFonts w:ascii="Angsana New" w:hAnsi="Angsana New"/>
                <w:sz w:val="24"/>
                <w:szCs w:val="24"/>
                <w:cs/>
                <w:lang w:bidi="th-TH"/>
              </w:rPr>
              <w:t>พัฒนาอสังหาริมทรัพย์และ</w:t>
            </w:r>
            <w:r>
              <w:rPr>
                <w:rFonts w:ascii="Angsana New" w:hAnsi="Angsana New"/>
                <w:sz w:val="24"/>
                <w:szCs w:val="24"/>
              </w:rPr>
              <w:br/>
              <w:t xml:space="preserve">   </w:t>
            </w:r>
            <w:r w:rsidRPr="007E768E">
              <w:rPr>
                <w:rFonts w:ascii="Angsana New" w:hAnsi="Angsana New"/>
                <w:sz w:val="24"/>
                <w:szCs w:val="24"/>
                <w:cs/>
                <w:lang w:bidi="th-TH"/>
              </w:rPr>
              <w:t>ก่อสร้างที่อยู่อาศัย</w:t>
            </w:r>
          </w:p>
        </w:tc>
        <w:tc>
          <w:tcPr>
            <w:tcW w:w="990" w:type="dxa"/>
            <w:shd w:val="clear" w:color="auto" w:fill="auto"/>
          </w:tcPr>
          <w:p w:rsidR="008F5CEF" w:rsidRDefault="008F5CEF" w:rsidP="0074442F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:rsidR="008F5CEF" w:rsidRDefault="008F5CEF" w:rsidP="0074442F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อินเดีย</w:t>
            </w:r>
          </w:p>
        </w:tc>
        <w:tc>
          <w:tcPr>
            <w:tcW w:w="720" w:type="dxa"/>
            <w:shd w:val="clear" w:color="auto" w:fill="auto"/>
          </w:tcPr>
          <w:p w:rsidR="008F5CEF" w:rsidRPr="004E194E" w:rsidRDefault="008F5CEF" w:rsidP="0074442F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:rsidR="008F5CEF" w:rsidRPr="004E194E" w:rsidRDefault="008F5CEF" w:rsidP="0074442F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4E194E">
              <w:rPr>
                <w:rFonts w:ascii="Angsana New" w:hAnsi="Angsana New"/>
                <w:sz w:val="24"/>
                <w:szCs w:val="24"/>
                <w:lang w:val="en-US" w:bidi="th-TH"/>
              </w:rPr>
              <w:t>100.00</w:t>
            </w:r>
          </w:p>
        </w:tc>
        <w:tc>
          <w:tcPr>
            <w:tcW w:w="270" w:type="dxa"/>
            <w:shd w:val="clear" w:color="auto" w:fill="auto"/>
          </w:tcPr>
          <w:p w:rsidR="008F5CEF" w:rsidRPr="007766A8" w:rsidRDefault="008F5CEF" w:rsidP="0074442F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:rsidR="008F5CEF" w:rsidRPr="009838E9" w:rsidRDefault="008F5CEF" w:rsidP="0074442F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:rsidR="008F5CEF" w:rsidRPr="009838E9" w:rsidRDefault="008F5CEF" w:rsidP="0074442F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9838E9">
              <w:rPr>
                <w:rFonts w:ascii="Angsana New" w:hAnsi="Angsana New"/>
                <w:sz w:val="24"/>
                <w:szCs w:val="24"/>
                <w:lang w:val="en-US" w:bidi="th-TH"/>
              </w:rPr>
              <w:t>100.00</w:t>
            </w:r>
          </w:p>
        </w:tc>
        <w:tc>
          <w:tcPr>
            <w:tcW w:w="270" w:type="dxa"/>
            <w:shd w:val="clear" w:color="auto" w:fill="auto"/>
          </w:tcPr>
          <w:p w:rsidR="008F5CEF" w:rsidRPr="007766A8" w:rsidRDefault="008F5CEF" w:rsidP="0074442F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795" w:type="dxa"/>
            <w:shd w:val="clear" w:color="auto" w:fill="auto"/>
          </w:tcPr>
          <w:p w:rsidR="008F5CEF" w:rsidRPr="004E194E" w:rsidRDefault="008F5CEF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9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</w:p>
          <w:p w:rsidR="008F5CEF" w:rsidRPr="004E194E" w:rsidRDefault="008F5CEF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9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4E194E">
              <w:rPr>
                <w:rFonts w:ascii="Angsana New" w:hAnsi="Angsana New"/>
                <w:sz w:val="24"/>
                <w:szCs w:val="24"/>
              </w:rPr>
              <w:t>9.8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8F5CEF" w:rsidRPr="007766A8" w:rsidRDefault="008F5CEF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8F5CEF" w:rsidRPr="009838E9" w:rsidRDefault="008F5CEF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9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</w:p>
          <w:p w:rsidR="008F5CEF" w:rsidRPr="009838E9" w:rsidRDefault="008F5CEF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9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9838E9">
              <w:rPr>
                <w:rFonts w:ascii="Angsana New" w:hAnsi="Angsana New"/>
                <w:sz w:val="24"/>
                <w:szCs w:val="24"/>
              </w:rPr>
              <w:t>9.8</w:t>
            </w:r>
          </w:p>
        </w:tc>
        <w:tc>
          <w:tcPr>
            <w:tcW w:w="270" w:type="dxa"/>
            <w:shd w:val="clear" w:color="auto" w:fill="auto"/>
          </w:tcPr>
          <w:p w:rsidR="008F5CEF" w:rsidRPr="007766A8" w:rsidRDefault="008F5CEF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  <w:shd w:val="clear" w:color="auto" w:fill="auto"/>
          </w:tcPr>
          <w:p w:rsidR="008F5CEF" w:rsidRPr="009838E9" w:rsidRDefault="008F5CEF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320" w:lineRule="exact"/>
              <w:ind w:right="-115"/>
              <w:rPr>
                <w:rFonts w:ascii="Angsana New" w:hAnsi="Angsana New"/>
                <w:sz w:val="24"/>
                <w:szCs w:val="24"/>
              </w:rPr>
            </w:pPr>
          </w:p>
          <w:p w:rsidR="008F5CEF" w:rsidRPr="009838E9" w:rsidRDefault="008F5CEF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320" w:lineRule="exact"/>
              <w:ind w:right="-115"/>
              <w:rPr>
                <w:rFonts w:ascii="Angsana New" w:hAnsi="Angsana New"/>
                <w:sz w:val="24"/>
                <w:szCs w:val="24"/>
              </w:rPr>
            </w:pPr>
            <w:r w:rsidRPr="009838E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8F5CEF" w:rsidRPr="009838E9" w:rsidRDefault="008F5CEF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6" w:type="dxa"/>
            <w:shd w:val="clear" w:color="auto" w:fill="auto"/>
          </w:tcPr>
          <w:p w:rsidR="008F5CEF" w:rsidRPr="009838E9" w:rsidRDefault="008F5CEF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320" w:lineRule="exact"/>
              <w:ind w:right="-115"/>
              <w:rPr>
                <w:rFonts w:ascii="Angsana New" w:hAnsi="Angsana New"/>
                <w:sz w:val="24"/>
                <w:szCs w:val="24"/>
              </w:rPr>
            </w:pPr>
          </w:p>
          <w:p w:rsidR="008F5CEF" w:rsidRPr="009838E9" w:rsidRDefault="008F5CEF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320" w:lineRule="exact"/>
              <w:ind w:right="-115"/>
              <w:rPr>
                <w:rFonts w:ascii="Angsana New" w:hAnsi="Angsana New"/>
                <w:sz w:val="24"/>
                <w:szCs w:val="24"/>
              </w:rPr>
            </w:pPr>
            <w:r w:rsidRPr="009838E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8F5CEF" w:rsidRPr="009838E9" w:rsidRDefault="008F5CEF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8F5CEF" w:rsidRPr="009838E9" w:rsidRDefault="008F5CEF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320" w:lineRule="exact"/>
              <w:ind w:right="-115"/>
              <w:rPr>
                <w:rFonts w:ascii="Angsana New" w:hAnsi="Angsana New"/>
                <w:sz w:val="24"/>
                <w:szCs w:val="24"/>
              </w:rPr>
            </w:pPr>
          </w:p>
          <w:p w:rsidR="008F5CEF" w:rsidRPr="009838E9" w:rsidRDefault="008F5CEF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320" w:lineRule="exact"/>
              <w:ind w:right="-115"/>
              <w:rPr>
                <w:rFonts w:ascii="Angsana New" w:hAnsi="Angsana New"/>
                <w:sz w:val="24"/>
                <w:szCs w:val="24"/>
              </w:rPr>
            </w:pPr>
            <w:r w:rsidRPr="009838E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8F5CEF" w:rsidRPr="007766A8" w:rsidRDefault="008F5CEF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  <w:tab w:val="decimal" w:pos="65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8F5CEF" w:rsidRPr="009838E9" w:rsidRDefault="008F5CEF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8F5CEF" w:rsidRPr="009838E9" w:rsidRDefault="008F5CEF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8E9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8F5CEF" w:rsidRPr="007766A8" w:rsidTr="0074442F">
        <w:tc>
          <w:tcPr>
            <w:tcW w:w="3129" w:type="dxa"/>
            <w:shd w:val="clear" w:color="auto" w:fill="auto"/>
          </w:tcPr>
          <w:p w:rsidR="008F5CEF" w:rsidRDefault="008F5CEF" w:rsidP="0074442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52" w:right="-108" w:hanging="252"/>
              <w:jc w:val="thaiDistribute"/>
              <w:rPr>
                <w:rFonts w:ascii="Angsana New" w:hAnsi="Angsana New"/>
                <w:sz w:val="24"/>
                <w:szCs w:val="24"/>
                <w:cs/>
                <w:lang w:eastAsia="ko-KR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eastAsia="ko-KR"/>
              </w:rPr>
              <w:t>บริษัท พฤกษา อินเดีย คอน</w:t>
            </w:r>
            <w:proofErr w:type="spellStart"/>
            <w:r>
              <w:rPr>
                <w:rFonts w:ascii="Angsana New" w:hAnsi="Angsana New"/>
                <w:sz w:val="24"/>
                <w:szCs w:val="24"/>
                <w:cs/>
                <w:lang w:eastAsia="ko-KR"/>
              </w:rPr>
              <w:t>สตรัคชั่น</w:t>
            </w:r>
            <w:proofErr w:type="spellEnd"/>
            <w:r>
              <w:rPr>
                <w:rFonts w:ascii="Angsana New" w:hAnsi="Angsana New"/>
                <w:sz w:val="24"/>
                <w:szCs w:val="24"/>
                <w:cs/>
                <w:lang w:eastAsia="ko-KR"/>
              </w:rPr>
              <w:t xml:space="preserve"> จำกัด</w:t>
            </w:r>
          </w:p>
        </w:tc>
        <w:tc>
          <w:tcPr>
            <w:tcW w:w="2266" w:type="dxa"/>
            <w:shd w:val="clear" w:color="auto" w:fill="auto"/>
          </w:tcPr>
          <w:p w:rsidR="008F5CEF" w:rsidRDefault="008F5CEF" w:rsidP="0074442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4"/>
                <w:szCs w:val="24"/>
                <w:rtl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ก่อสร้างที่อยู่อาศัย</w:t>
            </w:r>
          </w:p>
        </w:tc>
        <w:tc>
          <w:tcPr>
            <w:tcW w:w="990" w:type="dxa"/>
            <w:shd w:val="clear" w:color="auto" w:fill="auto"/>
          </w:tcPr>
          <w:p w:rsidR="008F5CEF" w:rsidRDefault="008F5CEF" w:rsidP="0074442F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อินเดีย</w:t>
            </w:r>
          </w:p>
        </w:tc>
        <w:tc>
          <w:tcPr>
            <w:tcW w:w="720" w:type="dxa"/>
            <w:shd w:val="clear" w:color="auto" w:fill="auto"/>
          </w:tcPr>
          <w:p w:rsidR="008F5CEF" w:rsidRPr="004E194E" w:rsidRDefault="008F5CEF" w:rsidP="0074442F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4E194E">
              <w:rPr>
                <w:rFonts w:ascii="Angsana New" w:hAnsi="Angsana New"/>
                <w:sz w:val="24"/>
                <w:szCs w:val="24"/>
                <w:lang w:bidi="th-TH"/>
              </w:rPr>
              <w:t>100.00</w:t>
            </w:r>
          </w:p>
        </w:tc>
        <w:tc>
          <w:tcPr>
            <w:tcW w:w="270" w:type="dxa"/>
            <w:shd w:val="clear" w:color="auto" w:fill="auto"/>
          </w:tcPr>
          <w:p w:rsidR="008F5CEF" w:rsidRPr="007766A8" w:rsidRDefault="008F5CEF" w:rsidP="0074442F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:rsidR="008F5CEF" w:rsidRPr="009838E9" w:rsidRDefault="008F5CEF" w:rsidP="0074442F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9838E9">
              <w:rPr>
                <w:rFonts w:ascii="Angsana New" w:hAnsi="Angsana New"/>
                <w:sz w:val="24"/>
                <w:szCs w:val="24"/>
                <w:lang w:bidi="th-TH"/>
              </w:rPr>
              <w:t>100.00</w:t>
            </w:r>
          </w:p>
        </w:tc>
        <w:tc>
          <w:tcPr>
            <w:tcW w:w="270" w:type="dxa"/>
            <w:shd w:val="clear" w:color="auto" w:fill="auto"/>
          </w:tcPr>
          <w:p w:rsidR="008F5CEF" w:rsidRPr="007766A8" w:rsidRDefault="008F5CEF" w:rsidP="0074442F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795" w:type="dxa"/>
            <w:shd w:val="clear" w:color="auto" w:fill="auto"/>
          </w:tcPr>
          <w:p w:rsidR="008F5CEF" w:rsidRPr="004E194E" w:rsidRDefault="008F5CEF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9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4E194E">
              <w:rPr>
                <w:rFonts w:ascii="Angsana New" w:hAnsi="Angsana New"/>
                <w:sz w:val="24"/>
                <w:szCs w:val="24"/>
              </w:rPr>
              <w:t>0.7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8F5CEF" w:rsidRPr="007766A8" w:rsidRDefault="008F5CEF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8F5CEF" w:rsidRPr="009838E9" w:rsidRDefault="008F5CEF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9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9838E9">
              <w:rPr>
                <w:rFonts w:ascii="Angsana New" w:hAnsi="Angsana New"/>
                <w:sz w:val="24"/>
                <w:szCs w:val="24"/>
              </w:rPr>
              <w:t>0.7</w:t>
            </w:r>
          </w:p>
        </w:tc>
        <w:tc>
          <w:tcPr>
            <w:tcW w:w="270" w:type="dxa"/>
            <w:shd w:val="clear" w:color="auto" w:fill="auto"/>
          </w:tcPr>
          <w:p w:rsidR="008F5CEF" w:rsidRPr="007766A8" w:rsidRDefault="008F5CEF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  <w:shd w:val="clear" w:color="auto" w:fill="auto"/>
          </w:tcPr>
          <w:p w:rsidR="008F5CEF" w:rsidRPr="009838E9" w:rsidRDefault="008F5CEF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320" w:lineRule="exact"/>
              <w:ind w:right="-115"/>
              <w:rPr>
                <w:rFonts w:ascii="Angsana New" w:hAnsi="Angsana New"/>
                <w:sz w:val="24"/>
                <w:szCs w:val="24"/>
              </w:rPr>
            </w:pPr>
            <w:r w:rsidRPr="009838E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8F5CEF" w:rsidRPr="009838E9" w:rsidRDefault="008F5CEF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6" w:type="dxa"/>
            <w:shd w:val="clear" w:color="auto" w:fill="auto"/>
          </w:tcPr>
          <w:p w:rsidR="008F5CEF" w:rsidRPr="009838E9" w:rsidRDefault="008F5CEF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320" w:lineRule="exact"/>
              <w:ind w:right="-115"/>
              <w:rPr>
                <w:rFonts w:ascii="Angsana New" w:hAnsi="Angsana New"/>
                <w:sz w:val="24"/>
                <w:szCs w:val="24"/>
              </w:rPr>
            </w:pPr>
            <w:r w:rsidRPr="009838E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8F5CEF" w:rsidRPr="009838E9" w:rsidRDefault="008F5CEF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8F5CEF" w:rsidRPr="009838E9" w:rsidRDefault="008F5CEF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320" w:lineRule="exact"/>
              <w:ind w:right="-115"/>
              <w:rPr>
                <w:rFonts w:ascii="Angsana New" w:hAnsi="Angsana New"/>
                <w:sz w:val="24"/>
                <w:szCs w:val="24"/>
              </w:rPr>
            </w:pPr>
            <w:r w:rsidRPr="009838E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8F5CEF" w:rsidRPr="007766A8" w:rsidRDefault="008F5CEF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  <w:tab w:val="decimal" w:pos="65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8F5CEF" w:rsidRPr="009838E9" w:rsidRDefault="008F5CEF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8E9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8F5CEF" w:rsidRPr="007766A8" w:rsidTr="0074442F">
        <w:tc>
          <w:tcPr>
            <w:tcW w:w="3129" w:type="dxa"/>
            <w:shd w:val="clear" w:color="auto" w:fill="auto"/>
          </w:tcPr>
          <w:p w:rsidR="008F5CEF" w:rsidRDefault="008F5CEF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eastAsia="ko-KR"/>
              </w:rPr>
              <w:t>บริษัท พฤกษา เวียดนาม จำกัด</w:t>
            </w:r>
            <w:r>
              <w:rPr>
                <w:rFonts w:ascii="Angsana New" w:hAnsi="Angsana New"/>
                <w:sz w:val="24"/>
                <w:szCs w:val="24"/>
                <w:lang w:eastAsia="ko-KR"/>
              </w:rPr>
              <w:t>**</w:t>
            </w:r>
          </w:p>
        </w:tc>
        <w:tc>
          <w:tcPr>
            <w:tcW w:w="2266" w:type="dxa"/>
            <w:shd w:val="clear" w:color="auto" w:fill="auto"/>
          </w:tcPr>
          <w:p w:rsidR="008F5CEF" w:rsidRDefault="008F5CEF" w:rsidP="0074442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4"/>
                <w:szCs w:val="24"/>
                <w:rtl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พัฒนาอสังหาริมทรัพย์และ</w:t>
            </w:r>
            <w:r>
              <w:rPr>
                <w:rFonts w:ascii="Angsana New" w:hAnsi="Angsana New"/>
                <w:sz w:val="24"/>
                <w:szCs w:val="24"/>
              </w:rPr>
              <w:br/>
              <w:t xml:space="preserve">   </w:t>
            </w: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ก่อสร้างที่อยู่อาศัย</w:t>
            </w:r>
          </w:p>
        </w:tc>
        <w:tc>
          <w:tcPr>
            <w:tcW w:w="990" w:type="dxa"/>
            <w:shd w:val="clear" w:color="auto" w:fill="auto"/>
          </w:tcPr>
          <w:p w:rsidR="008F5CEF" w:rsidRDefault="008F5CEF" w:rsidP="0074442F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:rsidR="008F5CEF" w:rsidRDefault="008F5CEF" w:rsidP="0074442F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เวียดนาม</w:t>
            </w:r>
          </w:p>
        </w:tc>
        <w:tc>
          <w:tcPr>
            <w:tcW w:w="720" w:type="dxa"/>
            <w:shd w:val="clear" w:color="auto" w:fill="auto"/>
          </w:tcPr>
          <w:p w:rsidR="008F5CEF" w:rsidRDefault="008F5CEF" w:rsidP="0074442F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:rsidR="008F5CEF" w:rsidRPr="004E194E" w:rsidRDefault="008F5CEF" w:rsidP="0074442F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4E194E">
              <w:rPr>
                <w:rFonts w:ascii="Angsana New" w:hAnsi="Angsana New"/>
                <w:sz w:val="24"/>
                <w:szCs w:val="24"/>
                <w:lang w:bidi="th-TH"/>
              </w:rPr>
              <w:t>100.00</w:t>
            </w:r>
          </w:p>
        </w:tc>
        <w:tc>
          <w:tcPr>
            <w:tcW w:w="270" w:type="dxa"/>
            <w:shd w:val="clear" w:color="auto" w:fill="auto"/>
          </w:tcPr>
          <w:p w:rsidR="008F5CEF" w:rsidRPr="007766A8" w:rsidRDefault="008F5CEF" w:rsidP="0074442F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:rsidR="008F5CEF" w:rsidRPr="009838E9" w:rsidRDefault="008F5CEF" w:rsidP="0074442F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:rsidR="008F5CEF" w:rsidRPr="009838E9" w:rsidRDefault="008F5CEF" w:rsidP="0074442F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9838E9">
              <w:rPr>
                <w:rFonts w:ascii="Angsana New" w:hAnsi="Angsana New"/>
                <w:sz w:val="24"/>
                <w:szCs w:val="24"/>
                <w:lang w:bidi="th-TH"/>
              </w:rPr>
              <w:t>100.00</w:t>
            </w:r>
          </w:p>
        </w:tc>
        <w:tc>
          <w:tcPr>
            <w:tcW w:w="270" w:type="dxa"/>
            <w:shd w:val="clear" w:color="auto" w:fill="auto"/>
          </w:tcPr>
          <w:p w:rsidR="008F5CEF" w:rsidRPr="007766A8" w:rsidRDefault="008F5CEF" w:rsidP="0074442F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795" w:type="dxa"/>
            <w:shd w:val="clear" w:color="auto" w:fill="auto"/>
          </w:tcPr>
          <w:p w:rsidR="008F5CEF" w:rsidRPr="004E194E" w:rsidRDefault="008F5CEF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9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</w:p>
          <w:p w:rsidR="008F5CEF" w:rsidRPr="004E194E" w:rsidRDefault="008F5CEF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9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4E194E">
              <w:rPr>
                <w:rFonts w:ascii="Angsana New" w:hAnsi="Angsana New"/>
                <w:sz w:val="24"/>
                <w:szCs w:val="24"/>
              </w:rPr>
              <w:t>106.1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8F5CEF" w:rsidRPr="007766A8" w:rsidRDefault="008F5CEF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8F5CEF" w:rsidRPr="009838E9" w:rsidRDefault="008F5CEF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9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</w:p>
          <w:p w:rsidR="008F5CEF" w:rsidRPr="009838E9" w:rsidRDefault="008F5CEF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9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9838E9">
              <w:rPr>
                <w:rFonts w:ascii="Angsana New" w:hAnsi="Angsana New"/>
                <w:sz w:val="24"/>
                <w:szCs w:val="24"/>
              </w:rPr>
              <w:t>106.1</w:t>
            </w:r>
          </w:p>
        </w:tc>
        <w:tc>
          <w:tcPr>
            <w:tcW w:w="270" w:type="dxa"/>
            <w:shd w:val="clear" w:color="auto" w:fill="auto"/>
          </w:tcPr>
          <w:p w:rsidR="008F5CEF" w:rsidRPr="007766A8" w:rsidRDefault="008F5CEF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  <w:shd w:val="clear" w:color="auto" w:fill="auto"/>
          </w:tcPr>
          <w:p w:rsidR="008F5CEF" w:rsidRDefault="008F5CEF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320" w:lineRule="exact"/>
              <w:ind w:right="-115"/>
              <w:rPr>
                <w:rFonts w:ascii="Angsana New" w:hAnsi="Angsana New"/>
                <w:sz w:val="24"/>
                <w:szCs w:val="24"/>
              </w:rPr>
            </w:pPr>
          </w:p>
          <w:p w:rsidR="008F5CEF" w:rsidRPr="009838E9" w:rsidRDefault="008F5CEF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320" w:lineRule="exact"/>
              <w:ind w:right="-115"/>
              <w:rPr>
                <w:rFonts w:ascii="Angsana New" w:hAnsi="Angsana New"/>
                <w:sz w:val="24"/>
                <w:szCs w:val="24"/>
              </w:rPr>
            </w:pPr>
            <w:r w:rsidRPr="009838E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8F5CEF" w:rsidRPr="009838E9" w:rsidRDefault="008F5CEF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6" w:type="dxa"/>
            <w:shd w:val="clear" w:color="auto" w:fill="auto"/>
          </w:tcPr>
          <w:p w:rsidR="008F5CEF" w:rsidRDefault="008F5CEF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320" w:lineRule="exact"/>
              <w:ind w:right="-115"/>
              <w:rPr>
                <w:rFonts w:ascii="Angsana New" w:hAnsi="Angsana New"/>
                <w:sz w:val="24"/>
                <w:szCs w:val="24"/>
              </w:rPr>
            </w:pPr>
          </w:p>
          <w:p w:rsidR="008F5CEF" w:rsidRPr="009838E9" w:rsidRDefault="008F5CEF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320" w:lineRule="exact"/>
              <w:ind w:right="-115"/>
              <w:rPr>
                <w:rFonts w:ascii="Angsana New" w:hAnsi="Angsana New"/>
                <w:sz w:val="24"/>
                <w:szCs w:val="24"/>
              </w:rPr>
            </w:pPr>
            <w:r w:rsidRPr="009838E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8F5CEF" w:rsidRPr="009838E9" w:rsidRDefault="008F5CEF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8F5CEF" w:rsidRDefault="008F5CEF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320" w:lineRule="exact"/>
              <w:ind w:right="-115"/>
              <w:rPr>
                <w:rFonts w:ascii="Angsana New" w:hAnsi="Angsana New"/>
                <w:sz w:val="24"/>
                <w:szCs w:val="24"/>
              </w:rPr>
            </w:pPr>
          </w:p>
          <w:p w:rsidR="008F5CEF" w:rsidRPr="009838E9" w:rsidRDefault="008F5CEF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320" w:lineRule="exact"/>
              <w:ind w:right="-115"/>
              <w:rPr>
                <w:rFonts w:ascii="Angsana New" w:hAnsi="Angsana New"/>
                <w:sz w:val="24"/>
                <w:szCs w:val="24"/>
              </w:rPr>
            </w:pPr>
            <w:r w:rsidRPr="009838E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8F5CEF" w:rsidRPr="007766A8" w:rsidRDefault="008F5CEF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  <w:tab w:val="decimal" w:pos="65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8F5CEF" w:rsidRPr="009838E9" w:rsidRDefault="008F5CEF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8F5CEF" w:rsidRPr="009838E9" w:rsidRDefault="008F5CEF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8E9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8F5CEF" w:rsidRPr="007766A8" w:rsidTr="0074442F">
        <w:tc>
          <w:tcPr>
            <w:tcW w:w="3129" w:type="dxa"/>
            <w:shd w:val="clear" w:color="auto" w:fill="auto"/>
          </w:tcPr>
          <w:p w:rsidR="008F5CEF" w:rsidRDefault="008F5CEF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eastAsia="ko-KR"/>
              </w:rPr>
              <w:t>บริษัท พฤกษา โอ</w:t>
            </w:r>
            <w:proofErr w:type="spellStart"/>
            <w:r>
              <w:rPr>
                <w:rFonts w:ascii="Angsana New" w:hAnsi="Angsana New"/>
                <w:sz w:val="24"/>
                <w:szCs w:val="24"/>
                <w:cs/>
                <w:lang w:eastAsia="ko-KR"/>
              </w:rPr>
              <w:t>เวอร์ซีส์</w:t>
            </w:r>
            <w:proofErr w:type="spellEnd"/>
            <w:r>
              <w:rPr>
                <w:rFonts w:ascii="Angsana New" w:hAnsi="Angsana New"/>
                <w:sz w:val="24"/>
                <w:szCs w:val="24"/>
                <w:cs/>
                <w:lang w:eastAsia="ko-KR"/>
              </w:rPr>
              <w:t xml:space="preserve"> เซอร์วิส จำกัด</w:t>
            </w:r>
            <w:r>
              <w:rPr>
                <w:rFonts w:ascii="Angsana New" w:hAnsi="Angsana New"/>
                <w:sz w:val="24"/>
                <w:szCs w:val="24"/>
                <w:lang w:eastAsia="ko-KR"/>
              </w:rPr>
              <w:t>***</w:t>
            </w:r>
          </w:p>
        </w:tc>
        <w:tc>
          <w:tcPr>
            <w:tcW w:w="2266" w:type="dxa"/>
            <w:shd w:val="clear" w:color="auto" w:fill="auto"/>
          </w:tcPr>
          <w:p w:rsidR="008F5CEF" w:rsidRDefault="008F5CEF" w:rsidP="0074442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4"/>
                <w:szCs w:val="24"/>
                <w:rtl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ให้บริการและบริหารจัดการ</w:t>
            </w:r>
          </w:p>
        </w:tc>
        <w:tc>
          <w:tcPr>
            <w:tcW w:w="990" w:type="dxa"/>
            <w:shd w:val="clear" w:color="auto" w:fill="auto"/>
          </w:tcPr>
          <w:p w:rsidR="008F5CEF" w:rsidRDefault="008F5CEF" w:rsidP="0074442F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eastAsia="ko-KR" w:bidi="th-TH"/>
              </w:rPr>
              <w:t>ไทย</w:t>
            </w:r>
          </w:p>
        </w:tc>
        <w:tc>
          <w:tcPr>
            <w:tcW w:w="720" w:type="dxa"/>
            <w:shd w:val="clear" w:color="auto" w:fill="auto"/>
          </w:tcPr>
          <w:p w:rsidR="008F5CEF" w:rsidRPr="004E194E" w:rsidRDefault="008F5CEF" w:rsidP="0074442F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4E194E">
              <w:rPr>
                <w:rFonts w:ascii="Angsana New" w:hAnsi="Angsana New"/>
                <w:sz w:val="24"/>
                <w:szCs w:val="24"/>
                <w:lang w:bidi="th-TH"/>
              </w:rPr>
              <w:t>100.00</w:t>
            </w:r>
          </w:p>
        </w:tc>
        <w:tc>
          <w:tcPr>
            <w:tcW w:w="270" w:type="dxa"/>
            <w:shd w:val="clear" w:color="auto" w:fill="auto"/>
          </w:tcPr>
          <w:p w:rsidR="008F5CEF" w:rsidRPr="009838E9" w:rsidRDefault="008F5CEF" w:rsidP="0074442F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:rsidR="008F5CEF" w:rsidRPr="009838E9" w:rsidRDefault="008F5CEF" w:rsidP="0074442F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9838E9">
              <w:rPr>
                <w:rFonts w:ascii="Angsana New" w:hAnsi="Angsana New"/>
                <w:sz w:val="24"/>
                <w:szCs w:val="24"/>
                <w:lang w:bidi="th-TH"/>
              </w:rPr>
              <w:t>100.00</w:t>
            </w:r>
          </w:p>
        </w:tc>
        <w:tc>
          <w:tcPr>
            <w:tcW w:w="270" w:type="dxa"/>
            <w:shd w:val="clear" w:color="auto" w:fill="auto"/>
          </w:tcPr>
          <w:p w:rsidR="008F5CEF" w:rsidRPr="009838E9" w:rsidRDefault="008F5CEF" w:rsidP="0074442F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795" w:type="dxa"/>
            <w:shd w:val="clear" w:color="auto" w:fill="auto"/>
          </w:tcPr>
          <w:p w:rsidR="008F5CEF" w:rsidRPr="004E194E" w:rsidRDefault="008F5CEF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9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4E194E">
              <w:rPr>
                <w:rFonts w:ascii="Angsana New" w:hAnsi="Angsana New"/>
                <w:sz w:val="24"/>
                <w:szCs w:val="24"/>
              </w:rPr>
              <w:t>2.5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8F5CEF" w:rsidRPr="009838E9" w:rsidRDefault="008F5CEF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8F5CEF" w:rsidRPr="009838E9" w:rsidRDefault="008F5CEF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9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9838E9">
              <w:rPr>
                <w:rFonts w:ascii="Angsana New" w:hAnsi="Angsana New"/>
                <w:sz w:val="24"/>
                <w:szCs w:val="24"/>
              </w:rPr>
              <w:t>2.5</w:t>
            </w:r>
          </w:p>
        </w:tc>
        <w:tc>
          <w:tcPr>
            <w:tcW w:w="270" w:type="dxa"/>
            <w:shd w:val="clear" w:color="auto" w:fill="auto"/>
          </w:tcPr>
          <w:p w:rsidR="008F5CEF" w:rsidRPr="009838E9" w:rsidRDefault="008F5CEF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  <w:shd w:val="clear" w:color="auto" w:fill="auto"/>
          </w:tcPr>
          <w:p w:rsidR="008F5CEF" w:rsidRPr="009838E9" w:rsidRDefault="008F5CEF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320" w:lineRule="exact"/>
              <w:ind w:right="-115"/>
              <w:rPr>
                <w:rFonts w:ascii="Angsana New" w:hAnsi="Angsana New"/>
                <w:sz w:val="24"/>
                <w:szCs w:val="24"/>
              </w:rPr>
            </w:pPr>
            <w:r w:rsidRPr="009838E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8F5CEF" w:rsidRPr="009838E9" w:rsidRDefault="008F5CEF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6" w:type="dxa"/>
            <w:shd w:val="clear" w:color="auto" w:fill="auto"/>
          </w:tcPr>
          <w:p w:rsidR="008F5CEF" w:rsidRPr="009838E9" w:rsidRDefault="008F5CEF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320" w:lineRule="exact"/>
              <w:ind w:right="-115"/>
              <w:rPr>
                <w:rFonts w:ascii="Angsana New" w:hAnsi="Angsana New"/>
                <w:sz w:val="24"/>
                <w:szCs w:val="24"/>
              </w:rPr>
            </w:pPr>
            <w:r w:rsidRPr="009838E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8F5CEF" w:rsidRPr="009838E9" w:rsidRDefault="008F5CEF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8F5CEF" w:rsidRPr="009838E9" w:rsidRDefault="008F5CEF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320" w:lineRule="exact"/>
              <w:ind w:right="-115"/>
              <w:rPr>
                <w:rFonts w:ascii="Angsana New" w:hAnsi="Angsana New"/>
                <w:sz w:val="24"/>
                <w:szCs w:val="24"/>
              </w:rPr>
            </w:pPr>
            <w:r w:rsidRPr="009838E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8F5CEF" w:rsidRPr="007766A8" w:rsidRDefault="008F5CEF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  <w:tab w:val="decimal" w:pos="65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8F5CEF" w:rsidRPr="009838E9" w:rsidRDefault="008F5CEF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8E9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8F5CEF" w:rsidRPr="007766A8" w:rsidTr="0074442F">
        <w:tc>
          <w:tcPr>
            <w:tcW w:w="3129" w:type="dxa"/>
            <w:shd w:val="clear" w:color="auto" w:fill="auto"/>
          </w:tcPr>
          <w:p w:rsidR="008F5CEF" w:rsidRDefault="008F5CEF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eastAsia="ko-KR"/>
              </w:rPr>
              <w:lastRenderedPageBreak/>
              <w:t xml:space="preserve">บริษัท </w:t>
            </w:r>
            <w:proofErr w:type="spellStart"/>
            <w:r>
              <w:rPr>
                <w:rFonts w:ascii="Angsana New" w:hAnsi="Angsana New"/>
                <w:sz w:val="24"/>
                <w:szCs w:val="24"/>
                <w:cs/>
                <w:lang w:eastAsia="ko-KR"/>
              </w:rPr>
              <w:t>ธนะ</w:t>
            </w:r>
            <w:proofErr w:type="spellEnd"/>
            <w:r>
              <w:rPr>
                <w:rFonts w:ascii="Angsana New" w:hAnsi="Angsana New"/>
                <w:sz w:val="24"/>
                <w:szCs w:val="24"/>
                <w:cs/>
                <w:lang w:eastAsia="ko-KR"/>
              </w:rPr>
              <w:t>เทพเอ็นจิ</w:t>
            </w:r>
            <w:proofErr w:type="spellStart"/>
            <w:r>
              <w:rPr>
                <w:rFonts w:ascii="Angsana New" w:hAnsi="Angsana New"/>
                <w:sz w:val="24"/>
                <w:szCs w:val="24"/>
                <w:cs/>
                <w:lang w:eastAsia="ko-KR"/>
              </w:rPr>
              <w:t>เนียริ่งแอนด์</w:t>
            </w:r>
            <w:proofErr w:type="spellEnd"/>
            <w:r>
              <w:rPr>
                <w:rFonts w:ascii="Angsana New" w:hAnsi="Angsana New"/>
                <w:sz w:val="24"/>
                <w:szCs w:val="24"/>
                <w:cs/>
                <w:lang w:eastAsia="ko-KR"/>
              </w:rPr>
              <w:t>คอน</w:t>
            </w:r>
            <w:r>
              <w:rPr>
                <w:rFonts w:ascii="Angsana New" w:hAnsi="Angsana New"/>
                <w:sz w:val="24"/>
                <w:szCs w:val="24"/>
                <w:lang w:eastAsia="ko-KR"/>
              </w:rPr>
              <w:br/>
              <w:t xml:space="preserve">   </w:t>
            </w:r>
            <w:proofErr w:type="spellStart"/>
            <w:r>
              <w:rPr>
                <w:rFonts w:ascii="Angsana New" w:hAnsi="Angsana New"/>
                <w:sz w:val="24"/>
                <w:szCs w:val="24"/>
                <w:cs/>
                <w:lang w:eastAsia="ko-KR"/>
              </w:rPr>
              <w:t>สตรั๊คชั่น</w:t>
            </w:r>
            <w:proofErr w:type="spellEnd"/>
            <w:r>
              <w:rPr>
                <w:rFonts w:ascii="Angsana New" w:hAnsi="Angsana New"/>
                <w:sz w:val="24"/>
                <w:szCs w:val="24"/>
                <w:cs/>
                <w:lang w:eastAsia="ko-KR"/>
              </w:rPr>
              <w:t xml:space="preserve"> จำกัด</w:t>
            </w:r>
            <w:r>
              <w:rPr>
                <w:rFonts w:ascii="Angsana New" w:hAnsi="Angsana New"/>
                <w:sz w:val="24"/>
                <w:szCs w:val="24"/>
                <w:lang w:eastAsia="ko-KR"/>
              </w:rPr>
              <w:t xml:space="preserve"> ****</w:t>
            </w:r>
          </w:p>
        </w:tc>
        <w:tc>
          <w:tcPr>
            <w:tcW w:w="2266" w:type="dxa"/>
            <w:shd w:val="clear" w:color="auto" w:fill="auto"/>
          </w:tcPr>
          <w:p w:rsidR="00696740" w:rsidRDefault="00696740" w:rsidP="0074442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:rsidR="008F5CEF" w:rsidRDefault="008F5CEF" w:rsidP="0074442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4"/>
                <w:szCs w:val="24"/>
                <w:rtl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รับเหมาก่อสร้าง</w:t>
            </w:r>
          </w:p>
        </w:tc>
        <w:tc>
          <w:tcPr>
            <w:tcW w:w="990" w:type="dxa"/>
            <w:shd w:val="clear" w:color="auto" w:fill="auto"/>
          </w:tcPr>
          <w:p w:rsidR="008F5CEF" w:rsidRDefault="008F5CEF" w:rsidP="0074442F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eastAsia="ko-KR" w:bidi="th-TH"/>
              </w:rPr>
            </w:pPr>
          </w:p>
          <w:p w:rsidR="008F5CEF" w:rsidRDefault="008F5CEF" w:rsidP="0074442F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eastAsia="ko-KR" w:bidi="th-TH"/>
              </w:rPr>
              <w:t>ไทย</w:t>
            </w:r>
          </w:p>
        </w:tc>
        <w:tc>
          <w:tcPr>
            <w:tcW w:w="720" w:type="dxa"/>
            <w:shd w:val="clear" w:color="auto" w:fill="auto"/>
          </w:tcPr>
          <w:p w:rsidR="008F5CEF" w:rsidRDefault="008F5CEF" w:rsidP="0074442F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:rsidR="008F5CEF" w:rsidRPr="004E194E" w:rsidRDefault="008F5CEF" w:rsidP="0074442F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51</w:t>
            </w:r>
            <w:r w:rsidRPr="004E194E">
              <w:rPr>
                <w:rFonts w:ascii="Angsana New" w:hAnsi="Angsana New"/>
                <w:sz w:val="24"/>
                <w:szCs w:val="24"/>
                <w:lang w:bidi="th-TH"/>
              </w:rPr>
              <w:t>.00</w:t>
            </w:r>
          </w:p>
        </w:tc>
        <w:tc>
          <w:tcPr>
            <w:tcW w:w="270" w:type="dxa"/>
            <w:shd w:val="clear" w:color="auto" w:fill="auto"/>
          </w:tcPr>
          <w:p w:rsidR="008F5CEF" w:rsidRPr="009838E9" w:rsidRDefault="008F5CEF" w:rsidP="0074442F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:rsidR="008F5CEF" w:rsidRPr="009838E9" w:rsidRDefault="008F5CEF" w:rsidP="0074442F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:rsidR="008F5CEF" w:rsidRPr="009838E9" w:rsidRDefault="008F5CEF" w:rsidP="0074442F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9838E9">
              <w:rPr>
                <w:rFonts w:ascii="Angsana New" w:hAnsi="Angsana New"/>
                <w:sz w:val="24"/>
                <w:szCs w:val="24"/>
                <w:lang w:bidi="th-TH"/>
              </w:rPr>
              <w:t>51.00</w:t>
            </w:r>
          </w:p>
        </w:tc>
        <w:tc>
          <w:tcPr>
            <w:tcW w:w="270" w:type="dxa"/>
            <w:shd w:val="clear" w:color="auto" w:fill="auto"/>
          </w:tcPr>
          <w:p w:rsidR="008F5CEF" w:rsidRPr="009838E9" w:rsidRDefault="008F5CEF" w:rsidP="0074442F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795" w:type="dxa"/>
            <w:shd w:val="clear" w:color="auto" w:fill="auto"/>
          </w:tcPr>
          <w:p w:rsidR="008F5CEF" w:rsidRPr="004E194E" w:rsidRDefault="008F5CEF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9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</w:p>
          <w:p w:rsidR="008F5CEF" w:rsidRPr="004E194E" w:rsidRDefault="008F5CEF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9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4E194E">
              <w:rPr>
                <w:rFonts w:ascii="Angsana New" w:hAnsi="Angsana New"/>
                <w:sz w:val="24"/>
                <w:szCs w:val="24"/>
              </w:rPr>
              <w:t>5.0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8F5CEF" w:rsidRPr="009838E9" w:rsidRDefault="008F5CEF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8F5CEF" w:rsidRPr="009838E9" w:rsidRDefault="008F5CEF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9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</w:p>
          <w:p w:rsidR="008F5CEF" w:rsidRPr="009838E9" w:rsidRDefault="008F5CEF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9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9838E9">
              <w:rPr>
                <w:rFonts w:ascii="Angsana New" w:hAnsi="Angsana New"/>
                <w:sz w:val="24"/>
                <w:szCs w:val="24"/>
              </w:rPr>
              <w:t>5.0</w:t>
            </w:r>
          </w:p>
        </w:tc>
        <w:tc>
          <w:tcPr>
            <w:tcW w:w="270" w:type="dxa"/>
            <w:shd w:val="clear" w:color="auto" w:fill="auto"/>
          </w:tcPr>
          <w:p w:rsidR="008F5CEF" w:rsidRPr="009838E9" w:rsidRDefault="008F5CEF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  <w:shd w:val="clear" w:color="auto" w:fill="auto"/>
          </w:tcPr>
          <w:p w:rsidR="008F5CEF" w:rsidRPr="009838E9" w:rsidRDefault="008F5CEF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8F5CEF" w:rsidRPr="009838E9" w:rsidRDefault="008F5CEF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8E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8F5CEF" w:rsidRPr="009838E9" w:rsidRDefault="008F5CEF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6" w:type="dxa"/>
            <w:shd w:val="clear" w:color="auto" w:fill="auto"/>
          </w:tcPr>
          <w:p w:rsidR="008F5CEF" w:rsidRPr="009838E9" w:rsidRDefault="008F5CEF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8F5CEF" w:rsidRPr="009838E9" w:rsidRDefault="008F5CEF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8E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8F5CEF" w:rsidRPr="009838E9" w:rsidRDefault="008F5CEF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8F5CEF" w:rsidRPr="009838E9" w:rsidRDefault="008F5CEF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8F5CEF" w:rsidRPr="009838E9" w:rsidRDefault="008F5CEF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8E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8F5CEF" w:rsidRPr="007766A8" w:rsidRDefault="008F5CEF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  <w:tab w:val="decimal" w:pos="65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8F5CEF" w:rsidRPr="009838E9" w:rsidRDefault="008F5CEF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8F5CEF" w:rsidRPr="009838E9" w:rsidRDefault="008F5CEF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8E9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8F5CEF" w:rsidRPr="007766A8" w:rsidTr="009A17C9">
        <w:trPr>
          <w:trHeight w:val="920"/>
        </w:trPr>
        <w:tc>
          <w:tcPr>
            <w:tcW w:w="3129" w:type="dxa"/>
            <w:shd w:val="clear" w:color="auto" w:fill="auto"/>
          </w:tcPr>
          <w:p w:rsidR="008F5CEF" w:rsidRDefault="008F5CEF" w:rsidP="0074442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52" w:right="-108" w:hanging="252"/>
              <w:rPr>
                <w:rFonts w:ascii="Angsana New" w:hAnsi="Angsana New"/>
                <w:sz w:val="24"/>
                <w:szCs w:val="24"/>
                <w:lang w:eastAsia="ko-KR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eastAsia="ko-KR"/>
              </w:rPr>
              <w:t>บริษัท โรงพยาบาลวิมุต อินเตอร์</w:t>
            </w:r>
            <w:proofErr w:type="spellStart"/>
            <w:r>
              <w:rPr>
                <w:rFonts w:ascii="Angsana New" w:hAnsi="Angsana New"/>
                <w:sz w:val="24"/>
                <w:szCs w:val="24"/>
                <w:cs/>
                <w:lang w:eastAsia="ko-KR"/>
              </w:rPr>
              <w:t>เนชั่นแนล</w:t>
            </w:r>
            <w:proofErr w:type="spellEnd"/>
          </w:p>
          <w:p w:rsidR="008F5CEF" w:rsidRDefault="008F5CEF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  <w:lang w:eastAsia="ko-KR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eastAsia="ko-KR"/>
              </w:rPr>
              <w:t xml:space="preserve">   จำกัด</w:t>
            </w:r>
          </w:p>
        </w:tc>
        <w:tc>
          <w:tcPr>
            <w:tcW w:w="2266" w:type="dxa"/>
            <w:shd w:val="clear" w:color="auto" w:fill="auto"/>
          </w:tcPr>
          <w:p w:rsidR="008F5CEF" w:rsidRDefault="008F5CEF" w:rsidP="0074442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4"/>
                <w:szCs w:val="24"/>
                <w:rtl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ประกอบกิจการโรงพยาบาล</w:t>
            </w:r>
            <w:r>
              <w:rPr>
                <w:rFonts w:ascii="Angsana New" w:hAnsi="Angsana New"/>
                <w:sz w:val="24"/>
                <w:szCs w:val="24"/>
                <w:rtl/>
                <w:cs/>
              </w:rPr>
              <w:br/>
            </w: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 xml:space="preserve">   </w:t>
            </w: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เอกชน สถานพยาบาล สถานที่</w:t>
            </w:r>
            <w:r>
              <w:rPr>
                <w:rFonts w:ascii="Angsana New" w:hAnsi="Angsana New"/>
                <w:sz w:val="24"/>
                <w:szCs w:val="24"/>
                <w:rtl/>
                <w:cs/>
              </w:rPr>
              <w:br/>
            </w: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 xml:space="preserve">   </w:t>
            </w: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ตรวจและรักษาคนไข้</w:t>
            </w:r>
          </w:p>
        </w:tc>
        <w:tc>
          <w:tcPr>
            <w:tcW w:w="990" w:type="dxa"/>
            <w:shd w:val="clear" w:color="auto" w:fill="auto"/>
          </w:tcPr>
          <w:p w:rsidR="008F5CEF" w:rsidRDefault="008F5CEF" w:rsidP="0074442F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eastAsia="ko-KR" w:bidi="th-TH"/>
              </w:rPr>
            </w:pPr>
          </w:p>
          <w:p w:rsidR="008F5CEF" w:rsidRDefault="008F5CEF" w:rsidP="0074442F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eastAsia="ko-KR" w:bidi="th-TH"/>
              </w:rPr>
            </w:pPr>
          </w:p>
          <w:p w:rsidR="008F5CEF" w:rsidRDefault="008F5CEF" w:rsidP="0074442F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rtl/>
                <w:cs/>
                <w:lang w:eastAsia="ko-KR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eastAsia="ko-KR" w:bidi="th-TH"/>
              </w:rPr>
              <w:t>ไทย</w:t>
            </w:r>
          </w:p>
        </w:tc>
        <w:tc>
          <w:tcPr>
            <w:tcW w:w="720" w:type="dxa"/>
            <w:shd w:val="clear" w:color="auto" w:fill="auto"/>
          </w:tcPr>
          <w:p w:rsidR="008F5CEF" w:rsidRPr="009A17C9" w:rsidRDefault="008F5CEF" w:rsidP="0074442F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:rsidR="008F5CEF" w:rsidRPr="009A17C9" w:rsidRDefault="008F5CEF" w:rsidP="0074442F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:rsidR="008F5CEF" w:rsidRPr="009A17C9" w:rsidRDefault="008F5CEF" w:rsidP="0074442F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9A17C9">
              <w:rPr>
                <w:rFonts w:ascii="Angsana New" w:hAnsi="Angsana New"/>
                <w:sz w:val="24"/>
                <w:szCs w:val="24"/>
                <w:lang w:bidi="th-TH"/>
              </w:rPr>
              <w:t>99.99</w:t>
            </w:r>
          </w:p>
        </w:tc>
        <w:tc>
          <w:tcPr>
            <w:tcW w:w="270" w:type="dxa"/>
            <w:shd w:val="clear" w:color="auto" w:fill="auto"/>
          </w:tcPr>
          <w:p w:rsidR="008F5CEF" w:rsidRPr="009A17C9" w:rsidRDefault="008F5CEF" w:rsidP="0074442F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:rsidR="008F5CEF" w:rsidRPr="009A17C9" w:rsidRDefault="008F5CEF" w:rsidP="0074442F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:rsidR="008F5CEF" w:rsidRPr="009A17C9" w:rsidRDefault="008F5CEF" w:rsidP="0074442F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:rsidR="008F5CEF" w:rsidRPr="009A17C9" w:rsidRDefault="008F5CEF" w:rsidP="0074442F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9A17C9">
              <w:rPr>
                <w:rFonts w:ascii="Angsana New" w:hAnsi="Angsana New"/>
                <w:sz w:val="24"/>
                <w:szCs w:val="24"/>
                <w:lang w:bidi="th-TH"/>
              </w:rPr>
              <w:t>99.99</w:t>
            </w:r>
          </w:p>
        </w:tc>
        <w:tc>
          <w:tcPr>
            <w:tcW w:w="270" w:type="dxa"/>
            <w:shd w:val="clear" w:color="auto" w:fill="auto"/>
          </w:tcPr>
          <w:p w:rsidR="008F5CEF" w:rsidRPr="009A17C9" w:rsidRDefault="008F5CEF" w:rsidP="0074442F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95" w:type="dxa"/>
            <w:shd w:val="clear" w:color="auto" w:fill="auto"/>
          </w:tcPr>
          <w:p w:rsidR="008F5CEF" w:rsidRPr="009A17C9" w:rsidRDefault="008F5CEF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GB"/>
              </w:rPr>
            </w:pPr>
          </w:p>
          <w:p w:rsidR="008F5CEF" w:rsidRPr="009A17C9" w:rsidRDefault="008F5CEF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GB"/>
              </w:rPr>
            </w:pPr>
          </w:p>
          <w:p w:rsidR="008F5CEF" w:rsidRPr="009A17C9" w:rsidRDefault="008F5CEF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9A17C9">
              <w:rPr>
                <w:rFonts w:ascii="Angsana New" w:hAnsi="Angsana New"/>
                <w:sz w:val="24"/>
                <w:szCs w:val="24"/>
                <w:lang w:val="en-GB"/>
              </w:rPr>
              <w:t>998.0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8F5CEF" w:rsidRPr="009A17C9" w:rsidRDefault="008F5CEF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8F5CEF" w:rsidRPr="009A17C9" w:rsidRDefault="008F5CEF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GB"/>
              </w:rPr>
            </w:pPr>
          </w:p>
          <w:p w:rsidR="008F5CEF" w:rsidRPr="009A17C9" w:rsidRDefault="008F5CEF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GB"/>
              </w:rPr>
            </w:pPr>
          </w:p>
          <w:p w:rsidR="008F5CEF" w:rsidRPr="009A17C9" w:rsidRDefault="008F5CEF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9A17C9">
              <w:rPr>
                <w:rFonts w:ascii="Angsana New" w:hAnsi="Angsana New"/>
                <w:sz w:val="24"/>
                <w:szCs w:val="24"/>
                <w:lang w:val="en-GB"/>
              </w:rPr>
              <w:t>998.0</w:t>
            </w:r>
          </w:p>
        </w:tc>
        <w:tc>
          <w:tcPr>
            <w:tcW w:w="270" w:type="dxa"/>
            <w:shd w:val="clear" w:color="auto" w:fill="auto"/>
          </w:tcPr>
          <w:p w:rsidR="008F5CEF" w:rsidRPr="009838E9" w:rsidRDefault="008F5CEF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  <w:tcBorders>
              <w:bottom w:val="single" w:sz="4" w:space="0" w:color="auto"/>
            </w:tcBorders>
            <w:shd w:val="clear" w:color="auto" w:fill="auto"/>
          </w:tcPr>
          <w:p w:rsidR="008F5CEF" w:rsidRPr="009838E9" w:rsidRDefault="008F5CEF" w:rsidP="009A17C9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:rsidR="008F5CEF" w:rsidRPr="009838E9" w:rsidRDefault="008F5CEF" w:rsidP="009A17C9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:rsidR="008F5CEF" w:rsidRPr="009838E9" w:rsidRDefault="008F5CEF" w:rsidP="009A17C9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9838E9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8F5CEF" w:rsidRPr="009838E9" w:rsidRDefault="008F5CEF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  <w:shd w:val="clear" w:color="auto" w:fill="auto"/>
          </w:tcPr>
          <w:p w:rsidR="008F5CEF" w:rsidRPr="009838E9" w:rsidRDefault="008F5CEF" w:rsidP="009A17C9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:rsidR="008F5CEF" w:rsidRPr="009838E9" w:rsidRDefault="008F5CEF" w:rsidP="009A17C9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:rsidR="008F5CEF" w:rsidRPr="009838E9" w:rsidRDefault="008F5CEF" w:rsidP="009A17C9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9838E9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8F5CEF" w:rsidRPr="009A17C9" w:rsidRDefault="008F5CEF" w:rsidP="009A17C9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:rsidR="008F5CEF" w:rsidRPr="009838E9" w:rsidRDefault="008F5CEF" w:rsidP="009A17C9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:rsidR="008F5CEF" w:rsidRPr="009838E9" w:rsidRDefault="008F5CEF" w:rsidP="009A17C9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:rsidR="008F5CEF" w:rsidRPr="009838E9" w:rsidRDefault="008F5CEF" w:rsidP="009A17C9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9838E9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8F5CEF" w:rsidRPr="009A17C9" w:rsidRDefault="008F5CEF" w:rsidP="009A17C9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:rsidR="008F5CEF" w:rsidRPr="009A17C9" w:rsidRDefault="008F5CEF" w:rsidP="009A17C9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:rsidR="008F5CEF" w:rsidRPr="009A17C9" w:rsidRDefault="008F5CEF" w:rsidP="009A17C9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:rsidR="008F5CEF" w:rsidRPr="009A17C9" w:rsidRDefault="008F5CEF" w:rsidP="009A17C9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9838E9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</w:tr>
      <w:tr w:rsidR="008F5CEF" w:rsidRPr="007766A8" w:rsidTr="0074442F">
        <w:tc>
          <w:tcPr>
            <w:tcW w:w="3129" w:type="dxa"/>
            <w:shd w:val="clear" w:color="auto" w:fill="auto"/>
          </w:tcPr>
          <w:p w:rsidR="008F5CEF" w:rsidRDefault="008F5CEF" w:rsidP="0074442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52" w:right="-108" w:hanging="252"/>
              <w:rPr>
                <w:rFonts w:ascii="Angsana New" w:hAnsi="Angsana New"/>
                <w:sz w:val="24"/>
                <w:szCs w:val="24"/>
                <w:cs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266" w:type="dxa"/>
            <w:shd w:val="clear" w:color="auto" w:fill="auto"/>
          </w:tcPr>
          <w:p w:rsidR="008F5CEF" w:rsidRDefault="008F5CEF" w:rsidP="0074442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8F5CEF" w:rsidRDefault="008F5CEF" w:rsidP="0074442F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rtl/>
                <w:cs/>
                <w:lang w:eastAsia="ko-KR"/>
              </w:rPr>
            </w:pPr>
          </w:p>
        </w:tc>
        <w:tc>
          <w:tcPr>
            <w:tcW w:w="720" w:type="dxa"/>
            <w:shd w:val="clear" w:color="auto" w:fill="auto"/>
          </w:tcPr>
          <w:p w:rsidR="008F5CEF" w:rsidRPr="009838E9" w:rsidRDefault="008F5CEF" w:rsidP="0074442F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8F5CEF" w:rsidRPr="009838E9" w:rsidRDefault="008F5CEF" w:rsidP="0074442F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:rsidR="008F5CEF" w:rsidRPr="009838E9" w:rsidRDefault="008F5CEF" w:rsidP="0074442F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8F5CEF" w:rsidRPr="009838E9" w:rsidRDefault="008F5CEF" w:rsidP="0074442F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795" w:type="dxa"/>
            <w:shd w:val="clear" w:color="auto" w:fill="auto"/>
          </w:tcPr>
          <w:p w:rsidR="008F5CEF" w:rsidRPr="009838E9" w:rsidRDefault="008F5CEF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8F5CEF" w:rsidRPr="009838E9" w:rsidRDefault="008F5CEF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8F5CEF" w:rsidRPr="009838E9" w:rsidRDefault="008F5CEF" w:rsidP="0074442F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left="-36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8F5CEF" w:rsidRPr="009838E9" w:rsidRDefault="008F5CEF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F5CEF" w:rsidRPr="004E194E" w:rsidRDefault="008F5CEF" w:rsidP="0074442F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7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E194E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35,620.7</w:t>
            </w:r>
          </w:p>
        </w:tc>
        <w:tc>
          <w:tcPr>
            <w:tcW w:w="236" w:type="dxa"/>
            <w:shd w:val="clear" w:color="auto" w:fill="auto"/>
          </w:tcPr>
          <w:p w:rsidR="008F5CEF" w:rsidRPr="009838E9" w:rsidRDefault="008F5CEF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F5CEF" w:rsidRPr="009838E9" w:rsidRDefault="008F5CEF" w:rsidP="0074442F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72"/>
              <w:rPr>
                <w:rFonts w:ascii="Angsana New" w:hAnsi="Angsana New"/>
                <w:sz w:val="26"/>
                <w:szCs w:val="26"/>
              </w:rPr>
            </w:pPr>
            <w:r w:rsidRPr="009838E9">
              <w:rPr>
                <w:rFonts w:ascii="Angsana New" w:hAnsi="Angsana New"/>
                <w:b/>
                <w:bCs/>
                <w:sz w:val="24"/>
                <w:szCs w:val="24"/>
              </w:rPr>
              <w:t>35,523.4</w:t>
            </w:r>
          </w:p>
        </w:tc>
        <w:tc>
          <w:tcPr>
            <w:tcW w:w="270" w:type="dxa"/>
            <w:shd w:val="clear" w:color="auto" w:fill="auto"/>
          </w:tcPr>
          <w:p w:rsidR="008F5CEF" w:rsidRPr="009838E9" w:rsidRDefault="008F5CEF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F5CEF" w:rsidRPr="009838E9" w:rsidRDefault="008F5CEF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right="-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Pr="009838E9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995</w:t>
            </w:r>
            <w:r w:rsidRPr="009838E9">
              <w:rPr>
                <w:rFonts w:ascii="Angsana New" w:hAnsi="Angsana New"/>
                <w:b/>
                <w:bCs/>
                <w:sz w:val="24"/>
                <w:szCs w:val="24"/>
              </w:rPr>
              <w:t>.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:rsidR="008F5CEF" w:rsidRPr="007766A8" w:rsidRDefault="008F5CEF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  <w:tab w:val="decimal" w:pos="65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F5CEF" w:rsidRPr="009838E9" w:rsidRDefault="008F5CEF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right="-115"/>
              <w:rPr>
                <w:rFonts w:ascii="Angsana New" w:hAnsi="Angsana New"/>
                <w:sz w:val="26"/>
                <w:szCs w:val="26"/>
              </w:rPr>
            </w:pPr>
            <w:r w:rsidRPr="009838E9">
              <w:rPr>
                <w:rFonts w:ascii="Angsana New" w:hAnsi="Angsana New"/>
                <w:b/>
                <w:bCs/>
                <w:sz w:val="24"/>
                <w:szCs w:val="24"/>
              </w:rPr>
              <w:t>5,508.3</w:t>
            </w:r>
          </w:p>
        </w:tc>
      </w:tr>
    </w:tbl>
    <w:p w:rsidR="008F5CEF" w:rsidRPr="00A42D83" w:rsidRDefault="008F5CEF" w:rsidP="008F5C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sz w:val="24"/>
          <w:szCs w:val="24"/>
        </w:rPr>
      </w:pPr>
    </w:p>
    <w:p w:rsidR="008F5CEF" w:rsidRPr="00881448" w:rsidRDefault="008F5CEF" w:rsidP="008F5C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26"/>
          <w:szCs w:val="26"/>
        </w:rPr>
      </w:pPr>
      <w:r w:rsidRPr="00881448">
        <w:rPr>
          <w:rFonts w:ascii="Angsana New" w:hAnsi="Angsana New"/>
          <w:sz w:val="26"/>
          <w:szCs w:val="26"/>
          <w:cs/>
        </w:rPr>
        <w:t>บริษัทไม่มีเงินลงทุนในบริษัทย่อยที่จดทะเบียนในตลาดหลักทรัพย์ ดังนั้นจึงไม่มีราคาที่เปิดเผยต่อสาธารณชน</w:t>
      </w:r>
    </w:p>
    <w:p w:rsidR="008F5CEF" w:rsidRPr="00881448" w:rsidRDefault="008F5CEF" w:rsidP="008F5C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26"/>
          <w:szCs w:val="26"/>
        </w:rPr>
      </w:pPr>
      <w:r w:rsidRPr="00881448">
        <w:rPr>
          <w:rFonts w:ascii="Angsana New" w:hAnsi="Angsana New"/>
          <w:sz w:val="26"/>
          <w:szCs w:val="26"/>
        </w:rPr>
        <w:t xml:space="preserve">* - </w:t>
      </w:r>
      <w:r w:rsidRPr="00881448">
        <w:rPr>
          <w:rFonts w:ascii="Angsana New" w:hAnsi="Angsana New"/>
          <w:sz w:val="26"/>
          <w:szCs w:val="26"/>
          <w:cs/>
        </w:rPr>
        <w:t>ในเดือน</w:t>
      </w:r>
      <w:r w:rsidRPr="00881448">
        <w:rPr>
          <w:rFonts w:ascii="Angsana New" w:hAnsi="Angsana New" w:hint="cs"/>
          <w:sz w:val="26"/>
          <w:szCs w:val="26"/>
          <w:cs/>
        </w:rPr>
        <w:t>กุมภาพันธ์</w:t>
      </w:r>
      <w:r w:rsidRPr="00881448">
        <w:rPr>
          <w:rFonts w:ascii="Angsana New" w:hAnsi="Angsana New"/>
          <w:sz w:val="26"/>
          <w:szCs w:val="26"/>
        </w:rPr>
        <w:t xml:space="preserve"> </w:t>
      </w:r>
      <w:r>
        <w:rPr>
          <w:rFonts w:ascii="Angsana New" w:hAnsi="Angsana New" w:hint="cs"/>
          <w:sz w:val="26"/>
          <w:szCs w:val="26"/>
          <w:cs/>
        </w:rPr>
        <w:t>เดือน</w:t>
      </w:r>
      <w:r w:rsidRPr="00881448">
        <w:rPr>
          <w:rFonts w:ascii="Angsana New" w:hAnsi="Angsana New" w:hint="cs"/>
          <w:sz w:val="26"/>
          <w:szCs w:val="26"/>
          <w:cs/>
        </w:rPr>
        <w:t>มิถุนายน</w:t>
      </w:r>
      <w:r>
        <w:rPr>
          <w:rFonts w:ascii="Angsana New" w:hAnsi="Angsana New" w:hint="cs"/>
          <w:sz w:val="26"/>
          <w:szCs w:val="26"/>
          <w:cs/>
        </w:rPr>
        <w:t xml:space="preserve"> และเดือนกรกฎาคม </w:t>
      </w:r>
      <w:r w:rsidRPr="00881448">
        <w:rPr>
          <w:rFonts w:ascii="Angsana New" w:hAnsi="Angsana New"/>
          <w:sz w:val="26"/>
          <w:szCs w:val="26"/>
        </w:rPr>
        <w:t>2560</w:t>
      </w:r>
      <w:r w:rsidRPr="00881448">
        <w:rPr>
          <w:rFonts w:ascii="Angsana New" w:hAnsi="Angsana New"/>
          <w:sz w:val="26"/>
          <w:szCs w:val="26"/>
          <w:cs/>
        </w:rPr>
        <w:t xml:space="preserve"> บริษัทได้ลงทุนในหุ้นทุนของบริษัท โรงพยาบาลวิมุต โฮ</w:t>
      </w:r>
      <w:proofErr w:type="spellStart"/>
      <w:r w:rsidRPr="00881448">
        <w:rPr>
          <w:rFonts w:ascii="Angsana New" w:hAnsi="Angsana New"/>
          <w:sz w:val="26"/>
          <w:szCs w:val="26"/>
          <w:cs/>
        </w:rPr>
        <w:t>ลดิ้ง</w:t>
      </w:r>
      <w:proofErr w:type="spellEnd"/>
      <w:r w:rsidRPr="00881448">
        <w:rPr>
          <w:rFonts w:ascii="Angsana New" w:hAnsi="Angsana New"/>
          <w:sz w:val="26"/>
          <w:szCs w:val="26"/>
          <w:cs/>
        </w:rPr>
        <w:t xml:space="preserve"> จำกัด เป็นจำนวนเงินรวม </w:t>
      </w:r>
      <w:r w:rsidRPr="00881448">
        <w:rPr>
          <w:rFonts w:ascii="Angsana New" w:hAnsi="Angsana New"/>
          <w:sz w:val="26"/>
          <w:szCs w:val="26"/>
        </w:rPr>
        <w:t xml:space="preserve">1,000.0 </w:t>
      </w:r>
      <w:r w:rsidRPr="00881448">
        <w:rPr>
          <w:rFonts w:ascii="Angsana New" w:hAnsi="Angsana New"/>
          <w:sz w:val="26"/>
          <w:szCs w:val="26"/>
          <w:cs/>
        </w:rPr>
        <w:t xml:space="preserve">ล้านบาท โดยถือหุ้นร้อยละ </w:t>
      </w:r>
      <w:r w:rsidRPr="00881448">
        <w:rPr>
          <w:rFonts w:ascii="Angsana New" w:hAnsi="Angsana New"/>
          <w:sz w:val="26"/>
          <w:szCs w:val="26"/>
        </w:rPr>
        <w:t>99.99</w:t>
      </w:r>
    </w:p>
    <w:p w:rsidR="008F5CEF" w:rsidRPr="00881448" w:rsidRDefault="008F5CEF" w:rsidP="008F5C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26"/>
          <w:szCs w:val="26"/>
        </w:rPr>
      </w:pPr>
      <w:r w:rsidRPr="00881448">
        <w:rPr>
          <w:rFonts w:ascii="Angsana New" w:hAnsi="Angsana New"/>
          <w:sz w:val="26"/>
          <w:szCs w:val="26"/>
        </w:rPr>
        <w:t xml:space="preserve">** - </w:t>
      </w:r>
      <w:r w:rsidRPr="00881448">
        <w:rPr>
          <w:rFonts w:ascii="Angsana New" w:hAnsi="Angsana New"/>
          <w:sz w:val="26"/>
          <w:szCs w:val="26"/>
          <w:cs/>
        </w:rPr>
        <w:t xml:space="preserve">การถือหุ้นในบริษัท พฤกษา เวียดนาม จำกัด สัดส่วนการถือหุ้นตามข้อตกลงคือ </w:t>
      </w:r>
      <w:r w:rsidRPr="00881448">
        <w:rPr>
          <w:rFonts w:ascii="Angsana New" w:hAnsi="Angsana New"/>
          <w:sz w:val="26"/>
          <w:szCs w:val="26"/>
        </w:rPr>
        <w:t xml:space="preserve">85:15 </w:t>
      </w:r>
      <w:r w:rsidRPr="00881448">
        <w:rPr>
          <w:rFonts w:ascii="Angsana New" w:hAnsi="Angsana New"/>
          <w:sz w:val="26"/>
          <w:szCs w:val="26"/>
          <w:cs/>
        </w:rPr>
        <w:t xml:space="preserve">เมื่อมีการชำระค่าหุ้นครบถ้วนแล้ว ทั้งนี้ ณ วันที่ </w:t>
      </w:r>
      <w:r>
        <w:rPr>
          <w:rFonts w:ascii="Angsana New" w:hAnsi="Angsana New"/>
          <w:sz w:val="26"/>
          <w:szCs w:val="26"/>
        </w:rPr>
        <w:t>31</w:t>
      </w:r>
      <w:r w:rsidRPr="00881448">
        <w:rPr>
          <w:rFonts w:ascii="Angsana New" w:hAnsi="Angsana New"/>
          <w:sz w:val="26"/>
          <w:szCs w:val="26"/>
        </w:rPr>
        <w:t xml:space="preserve"> </w:t>
      </w:r>
      <w:r>
        <w:rPr>
          <w:rFonts w:ascii="Angsana New" w:hAnsi="Angsana New" w:hint="cs"/>
          <w:sz w:val="26"/>
          <w:szCs w:val="26"/>
          <w:cs/>
        </w:rPr>
        <w:t>ธันวาคม</w:t>
      </w:r>
      <w:r w:rsidRPr="00881448">
        <w:rPr>
          <w:rFonts w:ascii="Angsana New" w:hAnsi="Angsana New"/>
          <w:sz w:val="26"/>
          <w:szCs w:val="26"/>
          <w:cs/>
        </w:rPr>
        <w:t xml:space="preserve"> </w:t>
      </w:r>
      <w:r w:rsidRPr="00881448">
        <w:rPr>
          <w:rFonts w:ascii="Angsana New" w:hAnsi="Angsana New"/>
          <w:sz w:val="26"/>
          <w:szCs w:val="26"/>
        </w:rPr>
        <w:t>256</w:t>
      </w:r>
      <w:r>
        <w:rPr>
          <w:rFonts w:ascii="Angsana New" w:hAnsi="Angsana New"/>
          <w:sz w:val="26"/>
          <w:szCs w:val="26"/>
        </w:rPr>
        <w:t>1</w:t>
      </w:r>
      <w:r w:rsidRPr="00881448">
        <w:rPr>
          <w:rFonts w:ascii="Angsana New" w:hAnsi="Angsana New"/>
          <w:sz w:val="26"/>
          <w:szCs w:val="26"/>
        </w:rPr>
        <w:t xml:space="preserve"> </w:t>
      </w:r>
      <w:r w:rsidRPr="00881448">
        <w:rPr>
          <w:rFonts w:ascii="Angsana New" w:hAnsi="Angsana New"/>
          <w:sz w:val="26"/>
          <w:szCs w:val="26"/>
          <w:cs/>
        </w:rPr>
        <w:t xml:space="preserve">บริษัทถือหุ้นทางอ้อมในบริษัท พฤกษา เวียดนาม จำกัด ร้อยละ </w:t>
      </w:r>
      <w:r w:rsidRPr="00881448">
        <w:rPr>
          <w:rFonts w:ascii="Angsana New" w:hAnsi="Angsana New"/>
          <w:sz w:val="26"/>
          <w:szCs w:val="26"/>
        </w:rPr>
        <w:t xml:space="preserve">100 </w:t>
      </w:r>
      <w:r w:rsidRPr="00881448">
        <w:rPr>
          <w:rFonts w:ascii="Angsana New" w:hAnsi="Angsana New"/>
          <w:sz w:val="26"/>
          <w:szCs w:val="26"/>
          <w:cs/>
        </w:rPr>
        <w:t>เนื่องจากผู้ร่วมทุนยังมิได้ชำระค่าหุ้นในส่วนของตน</w:t>
      </w:r>
    </w:p>
    <w:p w:rsidR="008F5CEF" w:rsidRPr="009838E9" w:rsidRDefault="008F5CEF" w:rsidP="008F5C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26"/>
          <w:szCs w:val="26"/>
        </w:rPr>
      </w:pPr>
      <w:r w:rsidRPr="00881448">
        <w:rPr>
          <w:rFonts w:ascii="Angsana New" w:hAnsi="Angsana New"/>
          <w:sz w:val="26"/>
          <w:szCs w:val="26"/>
        </w:rPr>
        <w:t>***</w:t>
      </w:r>
      <w:r w:rsidRPr="00881448">
        <w:rPr>
          <w:rFonts w:ascii="Angsana New" w:hAnsi="Angsana New"/>
          <w:sz w:val="16"/>
          <w:szCs w:val="16"/>
        </w:rPr>
        <w:t xml:space="preserve"> </w:t>
      </w:r>
      <w:r w:rsidRPr="00881448">
        <w:rPr>
          <w:rFonts w:ascii="Angsana New" w:hAnsi="Angsana New"/>
          <w:sz w:val="26"/>
          <w:szCs w:val="26"/>
        </w:rPr>
        <w:t>-</w:t>
      </w:r>
      <w:r w:rsidRPr="00881448">
        <w:rPr>
          <w:rFonts w:ascii="Angsana New" w:hAnsi="Angsana New"/>
          <w:sz w:val="16"/>
          <w:szCs w:val="16"/>
        </w:rPr>
        <w:t xml:space="preserve"> </w:t>
      </w:r>
      <w:r w:rsidRPr="00881448">
        <w:rPr>
          <w:rFonts w:ascii="Angsana New" w:hAnsi="Angsana New"/>
          <w:sz w:val="26"/>
          <w:szCs w:val="26"/>
          <w:cs/>
          <w:lang w:val="en-GB"/>
        </w:rPr>
        <w:t>บริษัท</w:t>
      </w:r>
      <w:r w:rsidRPr="00881448">
        <w:rPr>
          <w:rFonts w:ascii="Angsana New" w:hAnsi="Angsana New"/>
          <w:sz w:val="26"/>
          <w:szCs w:val="26"/>
          <w:lang w:val="en-GB"/>
        </w:rPr>
        <w:t xml:space="preserve"> </w:t>
      </w:r>
      <w:r>
        <w:rPr>
          <w:rFonts w:ascii="Angsana New" w:hAnsi="Angsana New" w:hint="cs"/>
          <w:sz w:val="26"/>
          <w:szCs w:val="26"/>
          <w:cs/>
          <w:lang w:val="en-GB"/>
        </w:rPr>
        <w:t>พ</w:t>
      </w:r>
      <w:r w:rsidRPr="00FE34B5">
        <w:rPr>
          <w:rFonts w:ascii="Angsana New" w:hAnsi="Angsana New"/>
          <w:sz w:val="26"/>
          <w:szCs w:val="26"/>
          <w:cs/>
        </w:rPr>
        <w:t>ฤกษา โอ</w:t>
      </w:r>
      <w:proofErr w:type="spellStart"/>
      <w:r w:rsidRPr="00FE34B5">
        <w:rPr>
          <w:rFonts w:ascii="Angsana New" w:hAnsi="Angsana New"/>
          <w:sz w:val="26"/>
          <w:szCs w:val="26"/>
          <w:cs/>
        </w:rPr>
        <w:t>เวอร์ซีส์</w:t>
      </w:r>
      <w:proofErr w:type="spellEnd"/>
      <w:r w:rsidRPr="00FE34B5">
        <w:rPr>
          <w:rFonts w:ascii="Angsana New" w:hAnsi="Angsana New"/>
          <w:sz w:val="26"/>
          <w:szCs w:val="26"/>
          <w:cs/>
        </w:rPr>
        <w:t xml:space="preserve"> เซอร์วิส</w:t>
      </w:r>
      <w:r w:rsidRPr="00FE34B5">
        <w:rPr>
          <w:rFonts w:ascii="Angsana New" w:hAnsi="Angsana New"/>
          <w:sz w:val="26"/>
          <w:szCs w:val="26"/>
        </w:rPr>
        <w:t xml:space="preserve"> </w:t>
      </w:r>
      <w:r w:rsidRPr="00881448">
        <w:rPr>
          <w:rFonts w:ascii="Angsana New" w:hAnsi="Angsana New"/>
          <w:sz w:val="26"/>
          <w:szCs w:val="26"/>
          <w:cs/>
          <w:lang w:val="en-GB"/>
        </w:rPr>
        <w:t>จำกัด</w:t>
      </w:r>
      <w:r w:rsidRPr="00881448">
        <w:rPr>
          <w:rFonts w:ascii="Angsana New" w:hAnsi="Angsana New"/>
          <w:sz w:val="26"/>
          <w:szCs w:val="26"/>
          <w:lang w:val="en-GB"/>
        </w:rPr>
        <w:t xml:space="preserve"> </w:t>
      </w:r>
      <w:r w:rsidRPr="00881448">
        <w:rPr>
          <w:rFonts w:ascii="Angsana New" w:hAnsi="Angsana New"/>
          <w:sz w:val="26"/>
          <w:szCs w:val="26"/>
          <w:cs/>
        </w:rPr>
        <w:t>ได้จดทะเบียนเลิกบริษัทกับกระทรวงพาณิชย์เมื่อวันที่</w:t>
      </w:r>
      <w:r>
        <w:rPr>
          <w:rFonts w:ascii="Angsana New" w:hAnsi="Angsana New"/>
          <w:sz w:val="26"/>
          <w:szCs w:val="26"/>
        </w:rPr>
        <w:t xml:space="preserve"> 4 </w:t>
      </w:r>
      <w:r>
        <w:rPr>
          <w:rFonts w:ascii="Angsana New" w:hAnsi="Angsana New" w:hint="cs"/>
          <w:sz w:val="26"/>
          <w:szCs w:val="26"/>
          <w:cs/>
        </w:rPr>
        <w:t xml:space="preserve">ตุลาคม </w:t>
      </w:r>
      <w:r>
        <w:rPr>
          <w:rFonts w:ascii="Angsana New" w:hAnsi="Angsana New"/>
          <w:sz w:val="26"/>
          <w:szCs w:val="26"/>
        </w:rPr>
        <w:t>2560</w:t>
      </w:r>
      <w:r>
        <w:rPr>
          <w:rFonts w:ascii="Angsana New" w:hAnsi="Angsana New" w:hint="cs"/>
          <w:sz w:val="26"/>
          <w:szCs w:val="26"/>
          <w:cs/>
        </w:rPr>
        <w:t xml:space="preserve"> ขณะนี้อยู่ระหว่างการชำระบัญชี</w:t>
      </w:r>
    </w:p>
    <w:p w:rsidR="008F5CEF" w:rsidRPr="00A42D83" w:rsidRDefault="008F5CEF" w:rsidP="008F5C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rPr>
          <w:rFonts w:ascii="Angsana New" w:hAnsi="Angsana New"/>
          <w:sz w:val="28"/>
          <w:szCs w:val="28"/>
          <w:cs/>
        </w:rPr>
        <w:sectPr w:rsidR="008F5CEF" w:rsidRPr="00A42D83" w:rsidSect="00E779B1">
          <w:pgSz w:w="16834" w:h="11909" w:orient="landscape" w:code="9"/>
          <w:pgMar w:top="691" w:right="1152" w:bottom="576" w:left="1152" w:header="720" w:footer="518" w:gutter="0"/>
          <w:cols w:space="720"/>
          <w:docGrid w:linePitch="245"/>
        </w:sectPr>
      </w:pPr>
      <w:r w:rsidRPr="00881448">
        <w:rPr>
          <w:rFonts w:ascii="Angsana New" w:hAnsi="Angsana New"/>
          <w:sz w:val="26"/>
          <w:szCs w:val="26"/>
        </w:rPr>
        <w:t>***</w:t>
      </w:r>
      <w:r>
        <w:rPr>
          <w:rFonts w:ascii="Angsana New" w:hAnsi="Angsana New"/>
          <w:sz w:val="26"/>
          <w:szCs w:val="26"/>
        </w:rPr>
        <w:t>*</w:t>
      </w:r>
      <w:r w:rsidRPr="00881448">
        <w:rPr>
          <w:rFonts w:ascii="Angsana New" w:hAnsi="Angsana New"/>
          <w:sz w:val="26"/>
          <w:szCs w:val="26"/>
        </w:rPr>
        <w:t xml:space="preserve"> - </w:t>
      </w:r>
      <w:r w:rsidRPr="00881448">
        <w:rPr>
          <w:rFonts w:ascii="Angsana New" w:hAnsi="Angsana New"/>
          <w:sz w:val="26"/>
          <w:szCs w:val="26"/>
          <w:cs/>
        </w:rPr>
        <w:t xml:space="preserve">บริษัท </w:t>
      </w:r>
      <w:proofErr w:type="spellStart"/>
      <w:r w:rsidRPr="00881448">
        <w:rPr>
          <w:rFonts w:ascii="Angsana New" w:hAnsi="Angsana New"/>
          <w:sz w:val="26"/>
          <w:szCs w:val="26"/>
          <w:cs/>
        </w:rPr>
        <w:t>ธนะ</w:t>
      </w:r>
      <w:proofErr w:type="spellEnd"/>
      <w:r w:rsidRPr="00881448">
        <w:rPr>
          <w:rFonts w:ascii="Angsana New" w:hAnsi="Angsana New"/>
          <w:sz w:val="26"/>
          <w:szCs w:val="26"/>
          <w:cs/>
        </w:rPr>
        <w:t>เทพเอ็นจิ</w:t>
      </w:r>
      <w:proofErr w:type="spellStart"/>
      <w:r w:rsidRPr="00881448">
        <w:rPr>
          <w:rFonts w:ascii="Angsana New" w:hAnsi="Angsana New"/>
          <w:sz w:val="26"/>
          <w:szCs w:val="26"/>
          <w:cs/>
        </w:rPr>
        <w:t>เนียริ่งแอนด์</w:t>
      </w:r>
      <w:proofErr w:type="spellEnd"/>
      <w:r w:rsidRPr="00881448">
        <w:rPr>
          <w:rFonts w:ascii="Angsana New" w:hAnsi="Angsana New"/>
          <w:sz w:val="26"/>
          <w:szCs w:val="26"/>
          <w:cs/>
        </w:rPr>
        <w:t>คอน</w:t>
      </w:r>
      <w:proofErr w:type="spellStart"/>
      <w:r w:rsidRPr="00881448">
        <w:rPr>
          <w:rFonts w:ascii="Angsana New" w:hAnsi="Angsana New"/>
          <w:sz w:val="26"/>
          <w:szCs w:val="26"/>
          <w:cs/>
        </w:rPr>
        <w:t>สตรั๊คชั่น</w:t>
      </w:r>
      <w:proofErr w:type="spellEnd"/>
      <w:r w:rsidRPr="00881448">
        <w:rPr>
          <w:rFonts w:ascii="Angsana New" w:hAnsi="Angsana New"/>
          <w:sz w:val="26"/>
          <w:szCs w:val="26"/>
          <w:cs/>
        </w:rPr>
        <w:t xml:space="preserve"> จำกัด ได้จดทะเบียนเลิกบริษัทกับกระทรวงพาณิชย์เมื่อวันที่ </w:t>
      </w:r>
      <w:r w:rsidRPr="00881448">
        <w:rPr>
          <w:rFonts w:ascii="Angsana New" w:hAnsi="Angsana New"/>
          <w:sz w:val="26"/>
          <w:szCs w:val="26"/>
        </w:rPr>
        <w:t xml:space="preserve">25 </w:t>
      </w:r>
      <w:r w:rsidRPr="00881448">
        <w:rPr>
          <w:rFonts w:ascii="Angsana New" w:hAnsi="Angsana New"/>
          <w:sz w:val="26"/>
          <w:szCs w:val="26"/>
          <w:cs/>
        </w:rPr>
        <w:t xml:space="preserve">สิงหาคม </w:t>
      </w:r>
      <w:r w:rsidRPr="00881448">
        <w:rPr>
          <w:rFonts w:ascii="Angsana New" w:hAnsi="Angsana New"/>
          <w:sz w:val="26"/>
          <w:szCs w:val="26"/>
        </w:rPr>
        <w:t>255</w:t>
      </w:r>
      <w:r>
        <w:rPr>
          <w:rFonts w:ascii="Angsana New" w:hAnsi="Angsana New"/>
          <w:sz w:val="26"/>
          <w:szCs w:val="26"/>
        </w:rPr>
        <w:t>8</w:t>
      </w:r>
      <w:r>
        <w:rPr>
          <w:rFonts w:ascii="Angsana New" w:hAnsi="Angsana New" w:hint="cs"/>
          <w:sz w:val="26"/>
          <w:szCs w:val="26"/>
          <w:cs/>
        </w:rPr>
        <w:t xml:space="preserve"> ขณะนี้อยู่ระหว่างการชำระบัญชี</w:t>
      </w:r>
    </w:p>
    <w:p w:rsidR="008F5CEF" w:rsidRPr="00126959" w:rsidRDefault="008F5CEF" w:rsidP="008F5C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126959">
        <w:rPr>
          <w:rFonts w:ascii="Angsana New" w:hAnsi="Angsana New"/>
          <w:i/>
          <w:iCs/>
          <w:sz w:val="30"/>
          <w:szCs w:val="30"/>
          <w:cs/>
        </w:rPr>
        <w:lastRenderedPageBreak/>
        <w:t>การซื้อส่วนได้เสียที่ไม่มีอำนาจควบคุม</w:t>
      </w:r>
    </w:p>
    <w:p w:rsidR="008F5CEF" w:rsidRPr="00126959" w:rsidRDefault="008F5CEF" w:rsidP="008F5C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:rsidR="008F5CEF" w:rsidRPr="00126959" w:rsidRDefault="008F5CEF" w:rsidP="008F5C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126959">
        <w:rPr>
          <w:rFonts w:ascii="Angsana New" w:hAnsi="Angsana New"/>
          <w:sz w:val="30"/>
          <w:szCs w:val="30"/>
          <w:cs/>
        </w:rPr>
        <w:t>ในเดือนมีนาคม 2561</w:t>
      </w:r>
      <w:r w:rsidRPr="00126959">
        <w:rPr>
          <w:rFonts w:ascii="Angsana New" w:hAnsi="Angsana New"/>
          <w:sz w:val="30"/>
          <w:szCs w:val="30"/>
        </w:rPr>
        <w:t xml:space="preserve"> </w:t>
      </w:r>
      <w:r w:rsidRPr="00126959">
        <w:rPr>
          <w:rFonts w:ascii="Angsana New" w:hAnsi="Angsana New"/>
          <w:sz w:val="30"/>
          <w:szCs w:val="30"/>
          <w:cs/>
        </w:rPr>
        <w:t xml:space="preserve">กลุ่มบริษัทได้ซื้อส่วนได้เสียในบริษัท พฤกษา </w:t>
      </w:r>
      <w:proofErr w:type="spellStart"/>
      <w:r w:rsidRPr="00126959">
        <w:rPr>
          <w:rFonts w:ascii="Angsana New" w:hAnsi="Angsana New"/>
          <w:sz w:val="30"/>
          <w:szCs w:val="30"/>
          <w:cs/>
        </w:rPr>
        <w:t>เรียลเอสเตท</w:t>
      </w:r>
      <w:proofErr w:type="spellEnd"/>
      <w:r w:rsidRPr="00126959">
        <w:rPr>
          <w:rFonts w:ascii="Angsana New" w:hAnsi="Angsana New"/>
          <w:sz w:val="30"/>
          <w:szCs w:val="30"/>
          <w:cs/>
        </w:rPr>
        <w:t xml:space="preserve"> จำกัด (มหาชน) เพิ่มเติมร้อยละ </w:t>
      </w:r>
      <w:r w:rsidRPr="00126959">
        <w:rPr>
          <w:rFonts w:ascii="Angsana New" w:hAnsi="Angsana New"/>
          <w:sz w:val="30"/>
          <w:szCs w:val="30"/>
        </w:rPr>
        <w:t>0.33</w:t>
      </w:r>
      <w:r w:rsidRPr="00126959">
        <w:rPr>
          <w:rFonts w:ascii="Angsana New" w:hAnsi="Angsana New"/>
          <w:sz w:val="30"/>
          <w:szCs w:val="30"/>
          <w:cs/>
        </w:rPr>
        <w:t xml:space="preserve"> เป็นเงินสดจำนวน</w:t>
      </w:r>
      <w:r w:rsidRPr="00126959">
        <w:rPr>
          <w:rFonts w:ascii="Angsana New" w:hAnsi="Angsana New"/>
          <w:sz w:val="30"/>
          <w:szCs w:val="30"/>
        </w:rPr>
        <w:t xml:space="preserve"> 97.31 </w:t>
      </w:r>
      <w:r w:rsidRPr="00126959">
        <w:rPr>
          <w:rFonts w:ascii="Angsana New" w:hAnsi="Angsana New"/>
          <w:sz w:val="30"/>
          <w:szCs w:val="30"/>
          <w:cs/>
        </w:rPr>
        <w:t xml:space="preserve">ล้านบาท ทำให้สัดส่วนความเป็นเจ้าของเพิ่มขึ้นจากร้อยละ </w:t>
      </w:r>
      <w:r w:rsidRPr="00126959">
        <w:rPr>
          <w:rFonts w:ascii="Angsana New" w:hAnsi="Angsana New"/>
          <w:sz w:val="30"/>
          <w:szCs w:val="30"/>
        </w:rPr>
        <w:t>97.90</w:t>
      </w:r>
      <w:r w:rsidRPr="00126959">
        <w:rPr>
          <w:rFonts w:ascii="Angsana New" w:hAnsi="Angsana New"/>
          <w:sz w:val="30"/>
          <w:szCs w:val="30"/>
          <w:cs/>
        </w:rPr>
        <w:t xml:space="preserve"> เป็นร้อยละ </w:t>
      </w:r>
      <w:r w:rsidRPr="00126959">
        <w:rPr>
          <w:rFonts w:ascii="Angsana New" w:hAnsi="Angsana New"/>
          <w:sz w:val="30"/>
          <w:szCs w:val="30"/>
        </w:rPr>
        <w:t xml:space="preserve">98.23 </w:t>
      </w:r>
      <w:r w:rsidRPr="00126959">
        <w:rPr>
          <w:rFonts w:ascii="Angsana New" w:hAnsi="Angsana New"/>
          <w:sz w:val="30"/>
          <w:szCs w:val="30"/>
          <w:cs/>
        </w:rPr>
        <w:t xml:space="preserve">มูลค่าตามบัญชีของสินทรัพย์สุทธิของบริษัท พฤกษา </w:t>
      </w:r>
      <w:proofErr w:type="spellStart"/>
      <w:r w:rsidRPr="00126959">
        <w:rPr>
          <w:rFonts w:ascii="Angsana New" w:hAnsi="Angsana New"/>
          <w:sz w:val="30"/>
          <w:szCs w:val="30"/>
          <w:cs/>
        </w:rPr>
        <w:t>เรียลเอสเตท</w:t>
      </w:r>
      <w:proofErr w:type="spellEnd"/>
      <w:r w:rsidRPr="00126959">
        <w:rPr>
          <w:rFonts w:ascii="Angsana New" w:hAnsi="Angsana New"/>
          <w:sz w:val="30"/>
          <w:szCs w:val="30"/>
          <w:cs/>
        </w:rPr>
        <w:t xml:space="preserve"> จำกัด (มหาชน)</w:t>
      </w:r>
      <w:r w:rsidRPr="00126959">
        <w:rPr>
          <w:rFonts w:ascii="Angsana New" w:hAnsi="Angsana New"/>
          <w:sz w:val="30"/>
          <w:szCs w:val="30"/>
        </w:rPr>
        <w:t xml:space="preserve"> </w:t>
      </w:r>
      <w:r w:rsidRPr="00126959">
        <w:rPr>
          <w:rFonts w:ascii="Angsana New" w:hAnsi="Angsana New"/>
          <w:sz w:val="30"/>
          <w:szCs w:val="30"/>
          <w:cs/>
        </w:rPr>
        <w:t xml:space="preserve">ในงบการเงินของกลุ่มบริษัท ณ วันที่ซื้อเป็นเงินจำนวน </w:t>
      </w:r>
      <w:r w:rsidRPr="00126959">
        <w:rPr>
          <w:rFonts w:ascii="Angsana New" w:hAnsi="Angsana New"/>
          <w:sz w:val="30"/>
          <w:szCs w:val="30"/>
        </w:rPr>
        <w:t xml:space="preserve">36,254.29 </w:t>
      </w:r>
      <w:r w:rsidRPr="00126959">
        <w:rPr>
          <w:rFonts w:ascii="Angsana New" w:hAnsi="Angsana New"/>
          <w:sz w:val="30"/>
          <w:szCs w:val="30"/>
          <w:cs/>
        </w:rPr>
        <w:t xml:space="preserve">ล้านบาท กลุ่มบริษัทรับรู้ส่วนได้เสียที่ไม่มีอำนาจควบคุมลดลงเป็นจำนวน </w:t>
      </w:r>
      <w:r w:rsidRPr="00126959">
        <w:rPr>
          <w:rFonts w:ascii="Angsana New" w:hAnsi="Angsana New"/>
          <w:sz w:val="30"/>
          <w:szCs w:val="30"/>
        </w:rPr>
        <w:t xml:space="preserve">118.92 </w:t>
      </w:r>
      <w:r w:rsidRPr="00126959">
        <w:rPr>
          <w:rFonts w:ascii="Angsana New" w:hAnsi="Angsana New"/>
          <w:sz w:val="30"/>
          <w:szCs w:val="30"/>
          <w:cs/>
        </w:rPr>
        <w:t xml:space="preserve">ล้านบาท กำไรสะสมเพิ่มขึ้นเป็นจำนวน </w:t>
      </w:r>
      <w:r w:rsidRPr="00126959">
        <w:rPr>
          <w:rFonts w:ascii="Angsana New" w:hAnsi="Angsana New"/>
          <w:sz w:val="30"/>
          <w:szCs w:val="30"/>
        </w:rPr>
        <w:t xml:space="preserve">21.61 </w:t>
      </w:r>
      <w:r w:rsidRPr="00126959">
        <w:rPr>
          <w:rFonts w:ascii="Angsana New" w:hAnsi="Angsana New"/>
          <w:sz w:val="30"/>
          <w:szCs w:val="30"/>
          <w:cs/>
        </w:rPr>
        <w:t xml:space="preserve">ล้านบาท ไปยังส่วนของผู้ถือหุ้นของกลุ่มบริษัทเป็นจำนวนเงิน </w:t>
      </w:r>
      <w:r w:rsidRPr="00126959">
        <w:rPr>
          <w:rFonts w:ascii="Angsana New" w:hAnsi="Angsana New"/>
          <w:sz w:val="30"/>
          <w:szCs w:val="30"/>
        </w:rPr>
        <w:t xml:space="preserve">97.31 </w:t>
      </w:r>
      <w:r w:rsidRPr="00126959">
        <w:rPr>
          <w:rFonts w:ascii="Angsana New" w:hAnsi="Angsana New"/>
          <w:sz w:val="30"/>
          <w:szCs w:val="30"/>
          <w:cs/>
        </w:rPr>
        <w:t xml:space="preserve">ล้านบาทซึ่งเกิดจากการเปลี่ยนแปลงส่วนของเจ้าของในบริษัท พฤกษา </w:t>
      </w:r>
      <w:proofErr w:type="spellStart"/>
      <w:r w:rsidRPr="00126959">
        <w:rPr>
          <w:rFonts w:ascii="Angsana New" w:hAnsi="Angsana New"/>
          <w:sz w:val="30"/>
          <w:szCs w:val="30"/>
          <w:cs/>
        </w:rPr>
        <w:t>เรียลเอสเตท</w:t>
      </w:r>
      <w:proofErr w:type="spellEnd"/>
      <w:r w:rsidRPr="00126959">
        <w:rPr>
          <w:rFonts w:ascii="Angsana New" w:hAnsi="Angsana New"/>
          <w:sz w:val="30"/>
          <w:szCs w:val="30"/>
          <w:cs/>
        </w:rPr>
        <w:t xml:space="preserve"> จำกัด (มหาชน)</w:t>
      </w:r>
    </w:p>
    <w:p w:rsidR="008F5CEF" w:rsidRDefault="008F5CEF" w:rsidP="008231EE">
      <w:pPr>
        <w:pStyle w:val="block"/>
        <w:tabs>
          <w:tab w:val="left" w:pos="540"/>
        </w:tabs>
        <w:spacing w:after="0"/>
        <w:ind w:left="0"/>
        <w:jc w:val="both"/>
        <w:rPr>
          <w:rFonts w:ascii="Angsana New" w:hAnsi="Angsana New"/>
          <w:b/>
          <w:bCs/>
          <w:sz w:val="30"/>
          <w:szCs w:val="30"/>
          <w:lang w:val="en-US" w:bidi="th-TH"/>
        </w:rPr>
      </w:pPr>
    </w:p>
    <w:p w:rsidR="008231EE" w:rsidRDefault="008F5CEF" w:rsidP="008231EE">
      <w:pPr>
        <w:pStyle w:val="block"/>
        <w:tabs>
          <w:tab w:val="left" w:pos="540"/>
        </w:tabs>
        <w:spacing w:after="0"/>
        <w:ind w:left="0"/>
        <w:jc w:val="both"/>
        <w:rPr>
          <w:rFonts w:ascii="Angsana New" w:hAnsi="Angsana New"/>
          <w:b/>
          <w:bCs/>
          <w:sz w:val="30"/>
          <w:szCs w:val="30"/>
          <w:cs/>
          <w:lang w:val="th-TH" w:bidi="th-TH"/>
        </w:rPr>
      </w:pPr>
      <w:r>
        <w:rPr>
          <w:rFonts w:ascii="Angsana New" w:hAnsi="Angsana New"/>
          <w:b/>
          <w:bCs/>
          <w:sz w:val="30"/>
          <w:szCs w:val="30"/>
        </w:rPr>
        <w:t>8</w:t>
      </w:r>
      <w:r w:rsidR="008231EE" w:rsidRPr="007766A8">
        <w:rPr>
          <w:rFonts w:ascii="Angsana New" w:hAnsi="Angsana New"/>
          <w:b/>
          <w:bCs/>
          <w:sz w:val="30"/>
          <w:szCs w:val="30"/>
        </w:rPr>
        <w:tab/>
      </w:r>
      <w:r w:rsidR="008969FD">
        <w:rPr>
          <w:rFonts w:ascii="Angsana New" w:hAnsi="Angsana New"/>
          <w:b/>
          <w:bCs/>
          <w:sz w:val="30"/>
          <w:szCs w:val="30"/>
          <w:cs/>
          <w:lang w:val="th-TH" w:bidi="th-TH"/>
        </w:rPr>
        <w:t>เงินลงทุนในการร่</w:t>
      </w:r>
      <w:r w:rsidR="008969FD">
        <w:rPr>
          <w:rFonts w:ascii="Angsana New" w:hAnsi="Angsana New" w:hint="cs"/>
          <w:b/>
          <w:bCs/>
          <w:sz w:val="30"/>
          <w:szCs w:val="30"/>
          <w:cs/>
          <w:lang w:val="th-TH" w:bidi="th-TH"/>
        </w:rPr>
        <w:t>ว</w:t>
      </w:r>
      <w:r w:rsidR="008969FD">
        <w:rPr>
          <w:rFonts w:ascii="Angsana New" w:hAnsi="Angsana New"/>
          <w:b/>
          <w:bCs/>
          <w:sz w:val="30"/>
          <w:szCs w:val="30"/>
          <w:cs/>
          <w:lang w:val="th-TH" w:bidi="th-TH"/>
        </w:rPr>
        <w:t>มค้า</w:t>
      </w:r>
    </w:p>
    <w:p w:rsidR="008969FD" w:rsidRDefault="008969FD" w:rsidP="008231EE">
      <w:pPr>
        <w:pStyle w:val="block"/>
        <w:tabs>
          <w:tab w:val="left" w:pos="540"/>
        </w:tabs>
        <w:spacing w:after="0"/>
        <w:ind w:left="0"/>
        <w:jc w:val="both"/>
        <w:rPr>
          <w:rFonts w:ascii="Angsana New" w:hAnsi="Angsana New"/>
          <w:b/>
          <w:bCs/>
          <w:sz w:val="30"/>
          <w:szCs w:val="30"/>
          <w:cs/>
          <w:lang w:val="th-TH" w:bidi="th-TH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87"/>
        <w:gridCol w:w="1713"/>
        <w:gridCol w:w="270"/>
        <w:gridCol w:w="1690"/>
      </w:tblGrid>
      <w:tr w:rsidR="008969FD" w:rsidRPr="007766A8" w:rsidTr="00BF2C22">
        <w:trPr>
          <w:cantSplit/>
          <w:tblHeader/>
        </w:trPr>
        <w:tc>
          <w:tcPr>
            <w:tcW w:w="3038" w:type="pct"/>
          </w:tcPr>
          <w:p w:rsidR="008969FD" w:rsidRPr="007766A8" w:rsidRDefault="008969FD" w:rsidP="00BF2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62" w:type="pct"/>
            <w:gridSpan w:val="3"/>
          </w:tcPr>
          <w:p w:rsidR="008969FD" w:rsidRPr="007766A8" w:rsidRDefault="008969FD" w:rsidP="00BF2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766A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</w:tr>
      <w:tr w:rsidR="008969FD" w:rsidRPr="007766A8" w:rsidTr="00BF2C22">
        <w:trPr>
          <w:cantSplit/>
          <w:tblHeader/>
        </w:trPr>
        <w:tc>
          <w:tcPr>
            <w:tcW w:w="3038" w:type="pct"/>
          </w:tcPr>
          <w:p w:rsidR="008969FD" w:rsidRPr="007766A8" w:rsidRDefault="008969FD" w:rsidP="00BF2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5" w:type="pct"/>
          </w:tcPr>
          <w:p w:rsidR="008969FD" w:rsidRPr="007766A8" w:rsidRDefault="008969FD" w:rsidP="00BF2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66A8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A12C0B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4" w:type="pct"/>
          </w:tcPr>
          <w:p w:rsidR="008969FD" w:rsidRPr="007766A8" w:rsidRDefault="008969FD" w:rsidP="00BF2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3" w:type="pct"/>
          </w:tcPr>
          <w:p w:rsidR="008969FD" w:rsidRPr="007766A8" w:rsidRDefault="008969FD" w:rsidP="00A12C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A12C0B"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8969FD" w:rsidRPr="007766A8" w:rsidTr="00BF2C22">
        <w:tc>
          <w:tcPr>
            <w:tcW w:w="3038" w:type="pct"/>
          </w:tcPr>
          <w:p w:rsidR="008969FD" w:rsidRPr="007766A8" w:rsidRDefault="008969FD" w:rsidP="00BF2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962" w:type="pct"/>
            <w:gridSpan w:val="3"/>
          </w:tcPr>
          <w:p w:rsidR="008969FD" w:rsidRPr="007766A8" w:rsidRDefault="008969FD" w:rsidP="00BF2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766A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8969FD" w:rsidRPr="007766A8" w:rsidTr="00BF2C22">
        <w:tc>
          <w:tcPr>
            <w:tcW w:w="3038" w:type="pct"/>
          </w:tcPr>
          <w:p w:rsidR="008969FD" w:rsidRPr="007766A8" w:rsidRDefault="008969FD" w:rsidP="00BF2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766A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915" w:type="pct"/>
          </w:tcPr>
          <w:p w:rsidR="008969FD" w:rsidRPr="007766A8" w:rsidRDefault="008969FD" w:rsidP="00BF2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8969FD" w:rsidRPr="007766A8" w:rsidRDefault="008969FD" w:rsidP="00BF2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3" w:type="pct"/>
          </w:tcPr>
          <w:p w:rsidR="008969FD" w:rsidRPr="007766A8" w:rsidRDefault="008969FD" w:rsidP="00BF2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B4A15" w:rsidRPr="00702726" w:rsidTr="00BF2C22">
        <w:tc>
          <w:tcPr>
            <w:tcW w:w="3038" w:type="pct"/>
          </w:tcPr>
          <w:p w:rsidR="008B4A15" w:rsidRPr="007766A8" w:rsidRDefault="008B4A15" w:rsidP="00A12C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766A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7766A8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915" w:type="pct"/>
          </w:tcPr>
          <w:p w:rsidR="008B4A15" w:rsidRPr="00FF4669" w:rsidRDefault="008B4A15" w:rsidP="004C2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9838E9">
              <w:rPr>
                <w:rFonts w:ascii="Angsana New" w:hAnsi="Angsana New"/>
                <w:sz w:val="30"/>
                <w:szCs w:val="30"/>
              </w:rPr>
              <w:t>108</w:t>
            </w:r>
          </w:p>
        </w:tc>
        <w:tc>
          <w:tcPr>
            <w:tcW w:w="144" w:type="pct"/>
          </w:tcPr>
          <w:p w:rsidR="008B4A15" w:rsidRPr="007766A8" w:rsidRDefault="008B4A15" w:rsidP="00A12C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3" w:type="pct"/>
          </w:tcPr>
          <w:p w:rsidR="008B4A15" w:rsidRPr="00FF4669" w:rsidRDefault="008B4A15" w:rsidP="00A12C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9838E9">
              <w:rPr>
                <w:rFonts w:ascii="Angsana New" w:hAnsi="Angsana New"/>
                <w:sz w:val="30"/>
                <w:szCs w:val="30"/>
              </w:rPr>
              <w:t>108</w:t>
            </w:r>
          </w:p>
        </w:tc>
      </w:tr>
      <w:tr w:rsidR="008B4A15" w:rsidRPr="00702726" w:rsidTr="00BF2C22">
        <w:tc>
          <w:tcPr>
            <w:tcW w:w="3038" w:type="pct"/>
          </w:tcPr>
          <w:p w:rsidR="008B4A15" w:rsidRPr="007766A8" w:rsidRDefault="008B4A15" w:rsidP="00A12C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766A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  <w:r w:rsidRPr="007766A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31 </w:t>
            </w:r>
            <w:r w:rsidRPr="007766A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15" w:type="pct"/>
            <w:tcBorders>
              <w:top w:val="single" w:sz="4" w:space="0" w:color="auto"/>
              <w:bottom w:val="double" w:sz="4" w:space="0" w:color="auto"/>
            </w:tcBorders>
          </w:tcPr>
          <w:p w:rsidR="008B4A15" w:rsidRPr="00FF4669" w:rsidRDefault="008B4A15" w:rsidP="004C2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  <w:r w:rsidRPr="009838E9">
              <w:rPr>
                <w:rFonts w:ascii="Angsana New" w:hAnsi="Angsana New"/>
                <w:b/>
                <w:bCs/>
                <w:sz w:val="30"/>
                <w:szCs w:val="30"/>
              </w:rPr>
              <w:t>108</w:t>
            </w:r>
          </w:p>
        </w:tc>
        <w:tc>
          <w:tcPr>
            <w:tcW w:w="144" w:type="pct"/>
          </w:tcPr>
          <w:p w:rsidR="008B4A15" w:rsidRPr="007766A8" w:rsidRDefault="008B4A15" w:rsidP="00A12C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3" w:type="pct"/>
            <w:tcBorders>
              <w:top w:val="single" w:sz="4" w:space="0" w:color="auto"/>
              <w:bottom w:val="double" w:sz="4" w:space="0" w:color="auto"/>
            </w:tcBorders>
          </w:tcPr>
          <w:p w:rsidR="008B4A15" w:rsidRPr="00FF4669" w:rsidRDefault="008B4A15" w:rsidP="00A12C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  <w:r w:rsidRPr="009838E9">
              <w:rPr>
                <w:rFonts w:ascii="Angsana New" w:hAnsi="Angsana New"/>
                <w:b/>
                <w:bCs/>
                <w:sz w:val="30"/>
                <w:szCs w:val="30"/>
              </w:rPr>
              <w:t>108</w:t>
            </w:r>
          </w:p>
        </w:tc>
      </w:tr>
    </w:tbl>
    <w:p w:rsidR="008277CE" w:rsidRDefault="008277CE" w:rsidP="008231EE">
      <w:pPr>
        <w:pStyle w:val="block"/>
        <w:tabs>
          <w:tab w:val="left" w:pos="540"/>
        </w:tabs>
        <w:spacing w:after="0"/>
        <w:ind w:left="0"/>
        <w:jc w:val="both"/>
        <w:rPr>
          <w:rFonts w:ascii="Angsana New" w:hAnsi="Angsana New"/>
          <w:b/>
          <w:bCs/>
          <w:sz w:val="30"/>
          <w:szCs w:val="30"/>
          <w:cs/>
          <w:lang w:val="th-TH" w:bidi="th-TH"/>
        </w:rPr>
      </w:pPr>
    </w:p>
    <w:p w:rsidR="002E3854" w:rsidRPr="002E3854" w:rsidRDefault="002E3854" w:rsidP="008231EE">
      <w:pPr>
        <w:pStyle w:val="block"/>
        <w:tabs>
          <w:tab w:val="left" w:pos="540"/>
        </w:tabs>
        <w:spacing w:after="0"/>
        <w:ind w:left="0"/>
        <w:jc w:val="both"/>
        <w:rPr>
          <w:rFonts w:ascii="Angsana New" w:hAnsi="Angsana New"/>
          <w:sz w:val="30"/>
          <w:szCs w:val="30"/>
          <w:cs/>
          <w:lang w:val="th-TH" w:bidi="th-TH"/>
        </w:rPr>
      </w:pPr>
      <w:r>
        <w:rPr>
          <w:rFonts w:ascii="Angsana New" w:hAnsi="Angsana New"/>
          <w:b/>
          <w:bCs/>
          <w:sz w:val="30"/>
          <w:szCs w:val="30"/>
          <w:cs/>
          <w:lang w:val="th-TH" w:bidi="th-TH"/>
        </w:rPr>
        <w:tab/>
      </w:r>
      <w:r w:rsidRPr="002E3854">
        <w:rPr>
          <w:rFonts w:ascii="Angsana New" w:hAnsi="Angsana New" w:hint="cs"/>
          <w:sz w:val="30"/>
          <w:szCs w:val="30"/>
          <w:cs/>
          <w:lang w:val="th-TH" w:bidi="th-TH"/>
        </w:rPr>
        <w:t>ไม่มีการ</w:t>
      </w:r>
      <w:r w:rsidRPr="00936AD9">
        <w:rPr>
          <w:rFonts w:ascii="Angsana New" w:hAnsi="Angsana New"/>
          <w:sz w:val="30"/>
          <w:szCs w:val="30"/>
          <w:cs/>
          <w:lang w:val="en-US" w:bidi="th-TH"/>
        </w:rPr>
        <w:t>ซื้อและจำหน่ายเงินลงทุน</w:t>
      </w:r>
      <w:r w:rsidRPr="00936AD9">
        <w:rPr>
          <w:rFonts w:ascii="Angsana New" w:hAnsi="Angsana New" w:hint="cs"/>
          <w:sz w:val="30"/>
          <w:szCs w:val="30"/>
          <w:cs/>
          <w:lang w:val="en-US" w:bidi="th-TH"/>
        </w:rPr>
        <w:t>ใน</w:t>
      </w:r>
      <w:r w:rsidRPr="00936AD9">
        <w:rPr>
          <w:rFonts w:ascii="Angsana New" w:hAnsi="Angsana New"/>
          <w:sz w:val="30"/>
          <w:szCs w:val="30"/>
          <w:cs/>
          <w:lang w:val="en-US" w:bidi="th-TH"/>
        </w:rPr>
        <w:t>การร่วมค้าในระหว่างปีสิ้นสุดวันที่</w:t>
      </w:r>
      <w:r w:rsidRPr="00936AD9">
        <w:rPr>
          <w:rFonts w:ascii="Angsana New" w:hAnsi="Angsana New"/>
          <w:sz w:val="30"/>
          <w:szCs w:val="30"/>
          <w:lang w:val="en-US" w:bidi="th-TH"/>
        </w:rPr>
        <w:t xml:space="preserve">  31 </w:t>
      </w:r>
      <w:r w:rsidRPr="00936AD9">
        <w:rPr>
          <w:rFonts w:ascii="Angsana New" w:hAnsi="Angsana New"/>
          <w:sz w:val="30"/>
          <w:szCs w:val="30"/>
          <w:cs/>
          <w:lang w:val="en-US" w:bidi="th-TH"/>
        </w:rPr>
        <w:t xml:space="preserve">ธันวาคม </w:t>
      </w:r>
      <w:r w:rsidRPr="00936AD9">
        <w:rPr>
          <w:rFonts w:ascii="Angsana New" w:hAnsi="Angsana New"/>
          <w:sz w:val="30"/>
          <w:szCs w:val="30"/>
          <w:lang w:val="en-US" w:bidi="th-TH"/>
        </w:rPr>
        <w:t>256</w:t>
      </w:r>
      <w:r w:rsidR="00B760AF">
        <w:rPr>
          <w:rFonts w:ascii="Angsana New" w:hAnsi="Angsana New"/>
          <w:sz w:val="30"/>
          <w:szCs w:val="30"/>
          <w:lang w:val="en-US" w:bidi="th-TH"/>
        </w:rPr>
        <w:t>1</w:t>
      </w:r>
      <w:r>
        <w:rPr>
          <w:rFonts w:ascii="Angsana New" w:hAnsi="Angsana New"/>
          <w:sz w:val="30"/>
          <w:szCs w:val="30"/>
          <w:lang w:val="en-US" w:bidi="th-TH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en-US" w:bidi="th-TH"/>
        </w:rPr>
        <w:t xml:space="preserve">และ </w:t>
      </w:r>
      <w:r>
        <w:rPr>
          <w:rFonts w:ascii="Angsana New" w:hAnsi="Angsana New"/>
          <w:sz w:val="30"/>
          <w:szCs w:val="30"/>
          <w:lang w:val="en-US" w:bidi="th-TH"/>
        </w:rPr>
        <w:t>25</w:t>
      </w:r>
      <w:r w:rsidR="00B760AF" w:rsidRPr="00936AD9">
        <w:rPr>
          <w:rFonts w:ascii="Angsana New" w:hAnsi="Angsana New"/>
          <w:sz w:val="30"/>
          <w:szCs w:val="30"/>
          <w:lang w:val="en-US" w:bidi="th-TH"/>
        </w:rPr>
        <w:t>60</w:t>
      </w:r>
    </w:p>
    <w:p w:rsidR="008969FD" w:rsidRDefault="008969FD" w:rsidP="008231EE">
      <w:pPr>
        <w:pStyle w:val="block"/>
        <w:tabs>
          <w:tab w:val="left" w:pos="540"/>
        </w:tabs>
        <w:spacing w:after="0"/>
        <w:ind w:left="0"/>
        <w:jc w:val="both"/>
        <w:rPr>
          <w:rFonts w:ascii="Angsana New" w:hAnsi="Angsana New"/>
          <w:b/>
          <w:bCs/>
          <w:sz w:val="30"/>
          <w:szCs w:val="30"/>
          <w:cs/>
          <w:lang w:val="th-TH" w:bidi="th-TH"/>
        </w:rPr>
      </w:pPr>
    </w:p>
    <w:p w:rsidR="008277CE" w:rsidRDefault="008277CE" w:rsidP="008231EE">
      <w:pPr>
        <w:pStyle w:val="block"/>
        <w:tabs>
          <w:tab w:val="left" w:pos="540"/>
        </w:tabs>
        <w:spacing w:after="0"/>
        <w:ind w:left="0"/>
        <w:jc w:val="both"/>
        <w:rPr>
          <w:rFonts w:ascii="Angsana New" w:hAnsi="Angsana New"/>
          <w:b/>
          <w:bCs/>
          <w:sz w:val="30"/>
          <w:szCs w:val="30"/>
          <w:cs/>
          <w:lang w:val="th-TH" w:bidi="th-TH"/>
        </w:rPr>
      </w:pPr>
    </w:p>
    <w:p w:rsidR="008231EE" w:rsidRDefault="008231EE" w:rsidP="008231EE">
      <w:pPr>
        <w:pStyle w:val="block"/>
        <w:tabs>
          <w:tab w:val="left" w:pos="540"/>
        </w:tabs>
        <w:spacing w:after="0"/>
        <w:ind w:left="0"/>
        <w:jc w:val="both"/>
        <w:rPr>
          <w:rFonts w:ascii="Angsana New" w:hAnsi="Angsana New"/>
          <w:b/>
          <w:bCs/>
          <w:sz w:val="30"/>
          <w:szCs w:val="30"/>
          <w:cs/>
          <w:lang w:val="th-TH" w:bidi="th-TH"/>
        </w:rPr>
      </w:pPr>
    </w:p>
    <w:p w:rsidR="008231EE" w:rsidRDefault="008231EE" w:rsidP="008231EE">
      <w:pPr>
        <w:pStyle w:val="block"/>
        <w:tabs>
          <w:tab w:val="left" w:pos="540"/>
        </w:tabs>
        <w:spacing w:after="0"/>
        <w:ind w:left="0"/>
        <w:jc w:val="both"/>
        <w:rPr>
          <w:rFonts w:ascii="Angsana New" w:hAnsi="Angsana New"/>
          <w:b/>
          <w:bCs/>
          <w:sz w:val="30"/>
          <w:szCs w:val="30"/>
          <w:cs/>
          <w:lang w:val="th-TH" w:bidi="th-TH"/>
        </w:rPr>
      </w:pPr>
    </w:p>
    <w:p w:rsidR="008231EE" w:rsidRDefault="008231EE" w:rsidP="008231EE">
      <w:pPr>
        <w:pStyle w:val="block"/>
        <w:tabs>
          <w:tab w:val="left" w:pos="540"/>
        </w:tabs>
        <w:spacing w:after="0"/>
        <w:ind w:left="0"/>
        <w:jc w:val="both"/>
        <w:rPr>
          <w:rFonts w:ascii="Angsana New" w:hAnsi="Angsana New"/>
          <w:b/>
          <w:bCs/>
          <w:sz w:val="30"/>
          <w:szCs w:val="30"/>
          <w:cs/>
          <w:lang w:val="th-TH" w:bidi="th-TH"/>
        </w:rPr>
      </w:pPr>
    </w:p>
    <w:p w:rsidR="008231EE" w:rsidRPr="007766A8" w:rsidRDefault="008231EE" w:rsidP="008231EE">
      <w:pPr>
        <w:pStyle w:val="block"/>
        <w:tabs>
          <w:tab w:val="left" w:pos="540"/>
        </w:tabs>
        <w:spacing w:after="0"/>
        <w:ind w:left="0"/>
        <w:jc w:val="both"/>
        <w:rPr>
          <w:rFonts w:ascii="Angsana New" w:hAnsi="Angsana New"/>
          <w:b/>
          <w:bCs/>
          <w:sz w:val="30"/>
          <w:szCs w:val="30"/>
          <w:cs/>
          <w:lang w:val="th-TH" w:bidi="th-TH"/>
        </w:rPr>
      </w:pPr>
    </w:p>
    <w:p w:rsidR="008231EE" w:rsidRPr="007766A8" w:rsidRDefault="008231EE" w:rsidP="008231EE">
      <w:pPr>
        <w:pStyle w:val="block"/>
        <w:tabs>
          <w:tab w:val="left" w:pos="540"/>
        </w:tabs>
        <w:spacing w:after="0"/>
        <w:ind w:left="0"/>
        <w:jc w:val="both"/>
        <w:rPr>
          <w:rFonts w:ascii="Angsana New" w:hAnsi="Angsana New"/>
          <w:b/>
          <w:bCs/>
          <w:sz w:val="30"/>
          <w:szCs w:val="30"/>
          <w:lang w:val="en-US" w:bidi="th-TH"/>
        </w:rPr>
        <w:sectPr w:rsidR="008231EE" w:rsidRPr="007766A8" w:rsidSect="008F5CEF">
          <w:headerReference w:type="default" r:id="rId11"/>
          <w:footerReference w:type="first" r:id="rId12"/>
          <w:type w:val="nextColumn"/>
          <w:pgSz w:w="11909" w:h="16834" w:code="9"/>
          <w:pgMar w:top="691" w:right="1152" w:bottom="576" w:left="1152" w:header="720" w:footer="518" w:gutter="0"/>
          <w:cols w:space="720"/>
          <w:docGrid w:linePitch="245"/>
        </w:sectPr>
      </w:pPr>
    </w:p>
    <w:p w:rsidR="008969FD" w:rsidRDefault="008969FD" w:rsidP="008969FD">
      <w:pPr>
        <w:pStyle w:val="block"/>
        <w:spacing w:after="0"/>
        <w:ind w:left="540"/>
        <w:jc w:val="both"/>
        <w:rPr>
          <w:rFonts w:ascii="Angsana New" w:hAnsi="Angsana New"/>
          <w:spacing w:val="-6"/>
          <w:sz w:val="30"/>
          <w:szCs w:val="30"/>
          <w:lang w:bidi="th-TH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lastRenderedPageBreak/>
        <w:t>เ</w:t>
      </w:r>
      <w:r w:rsidRPr="007766A8">
        <w:rPr>
          <w:rFonts w:ascii="Angsana New" w:hAnsi="Angsana New" w:hint="cs"/>
          <w:sz w:val="30"/>
          <w:szCs w:val="30"/>
          <w:cs/>
          <w:lang w:bidi="th-TH"/>
        </w:rPr>
        <w:t>งินลงทุน</w:t>
      </w:r>
      <w:r w:rsidRPr="007766A8">
        <w:rPr>
          <w:rFonts w:ascii="Angsana New" w:hAnsi="Angsana New"/>
          <w:sz w:val="30"/>
          <w:szCs w:val="30"/>
          <w:cs/>
          <w:lang w:bidi="th-TH"/>
        </w:rPr>
        <w:t>ในการร่วมค้า</w:t>
      </w:r>
      <w:r w:rsidRPr="007766A8">
        <w:rPr>
          <w:rFonts w:ascii="Angsana New" w:hAnsi="Angsana New" w:hint="cs"/>
          <w:sz w:val="30"/>
          <w:szCs w:val="30"/>
          <w:cs/>
          <w:lang w:val="th-TH" w:bidi="th-TH"/>
        </w:rPr>
        <w:t xml:space="preserve"> ณ วันที่ </w:t>
      </w:r>
      <w:r w:rsidRPr="007766A8">
        <w:rPr>
          <w:rFonts w:ascii="Angsana New" w:hAnsi="Angsana New"/>
          <w:sz w:val="30"/>
          <w:szCs w:val="30"/>
          <w:lang w:val="en-US" w:bidi="th-TH"/>
        </w:rPr>
        <w:t>31</w:t>
      </w:r>
      <w:r w:rsidRPr="007766A8">
        <w:rPr>
          <w:rFonts w:ascii="Angsana New" w:hAnsi="Angsana New"/>
          <w:spacing w:val="-6"/>
          <w:sz w:val="30"/>
          <w:szCs w:val="30"/>
          <w:lang w:bidi="th-TH"/>
        </w:rPr>
        <w:t xml:space="preserve"> </w:t>
      </w:r>
      <w:r w:rsidRPr="007766A8">
        <w:rPr>
          <w:rFonts w:ascii="Angsana New" w:hAnsi="Angsana New" w:hint="cs"/>
          <w:spacing w:val="-6"/>
          <w:sz w:val="30"/>
          <w:szCs w:val="30"/>
          <w:cs/>
          <w:lang w:bidi="th-TH"/>
        </w:rPr>
        <w:t xml:space="preserve">ธันวาคม </w:t>
      </w:r>
      <w:r w:rsidR="0034415E" w:rsidRPr="0034415E">
        <w:rPr>
          <w:rFonts w:ascii="Angsana New" w:hAnsi="Angsana New"/>
          <w:spacing w:val="-6"/>
          <w:sz w:val="30"/>
          <w:szCs w:val="30"/>
          <w:lang w:bidi="th-TH"/>
        </w:rPr>
        <w:t xml:space="preserve">2561 </w:t>
      </w:r>
      <w:r w:rsidR="0034415E" w:rsidRPr="0034415E">
        <w:rPr>
          <w:rFonts w:ascii="Angsana New" w:hAnsi="Angsana New"/>
          <w:spacing w:val="-6"/>
          <w:sz w:val="30"/>
          <w:szCs w:val="30"/>
          <w:cs/>
          <w:lang w:bidi="th-TH"/>
        </w:rPr>
        <w:t xml:space="preserve">และ </w:t>
      </w:r>
      <w:r w:rsidR="0034415E" w:rsidRPr="0034415E">
        <w:rPr>
          <w:rFonts w:ascii="Angsana New" w:hAnsi="Angsana New"/>
          <w:spacing w:val="-6"/>
          <w:sz w:val="30"/>
          <w:szCs w:val="30"/>
          <w:lang w:bidi="th-TH"/>
        </w:rPr>
        <w:t>2560</w:t>
      </w:r>
      <w:r w:rsidRPr="007766A8">
        <w:rPr>
          <w:rFonts w:ascii="Angsana New" w:hAnsi="Angsana New"/>
          <w:spacing w:val="-6"/>
          <w:sz w:val="30"/>
          <w:szCs w:val="30"/>
        </w:rPr>
        <w:t xml:space="preserve"> </w:t>
      </w:r>
      <w:r w:rsidRPr="007766A8">
        <w:rPr>
          <w:rFonts w:ascii="Angsana New" w:hAnsi="Angsana New"/>
          <w:spacing w:val="-6"/>
          <w:sz w:val="30"/>
          <w:szCs w:val="30"/>
          <w:cs/>
          <w:lang w:bidi="th-TH"/>
        </w:rPr>
        <w:t>และเงินปันผลรับสำหรับ</w:t>
      </w:r>
      <w:r w:rsidRPr="007766A8">
        <w:rPr>
          <w:rFonts w:ascii="Angsana New" w:hAnsi="Angsana New" w:hint="cs"/>
          <w:spacing w:val="-6"/>
          <w:sz w:val="30"/>
          <w:szCs w:val="30"/>
          <w:cs/>
          <w:lang w:bidi="th-TH"/>
        </w:rPr>
        <w:t>แต่ละปี</w:t>
      </w:r>
      <w:r w:rsidRPr="007766A8">
        <w:rPr>
          <w:rFonts w:ascii="Angsana New" w:hAnsi="Angsana New"/>
          <w:spacing w:val="-6"/>
          <w:sz w:val="30"/>
          <w:szCs w:val="30"/>
          <w:lang w:bidi="th-TH"/>
        </w:rPr>
        <w:t xml:space="preserve"> </w:t>
      </w:r>
      <w:r w:rsidRPr="007766A8">
        <w:rPr>
          <w:rFonts w:ascii="Angsana New" w:hAnsi="Angsana New"/>
          <w:spacing w:val="-6"/>
          <w:sz w:val="30"/>
          <w:szCs w:val="30"/>
          <w:cs/>
          <w:lang w:bidi="th-TH"/>
        </w:rPr>
        <w:t>มีดังนี้</w:t>
      </w:r>
    </w:p>
    <w:p w:rsidR="00A2795C" w:rsidRDefault="00A2795C" w:rsidP="008969FD">
      <w:pPr>
        <w:pStyle w:val="block"/>
        <w:spacing w:after="0"/>
        <w:ind w:left="540"/>
        <w:jc w:val="both"/>
        <w:rPr>
          <w:rFonts w:ascii="Angsana New" w:hAnsi="Angsana New"/>
          <w:spacing w:val="-6"/>
          <w:sz w:val="30"/>
          <w:szCs w:val="30"/>
          <w:lang w:bidi="th-TH"/>
        </w:rPr>
      </w:pPr>
    </w:p>
    <w:tbl>
      <w:tblPr>
        <w:tblW w:w="14269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439"/>
        <w:gridCol w:w="1981"/>
        <w:gridCol w:w="990"/>
        <w:gridCol w:w="900"/>
        <w:gridCol w:w="180"/>
        <w:gridCol w:w="900"/>
        <w:gridCol w:w="180"/>
        <w:gridCol w:w="767"/>
        <w:gridCol w:w="180"/>
        <w:gridCol w:w="810"/>
        <w:gridCol w:w="180"/>
        <w:gridCol w:w="810"/>
        <w:gridCol w:w="182"/>
        <w:gridCol w:w="819"/>
        <w:gridCol w:w="182"/>
        <w:gridCol w:w="797"/>
        <w:gridCol w:w="180"/>
        <w:gridCol w:w="810"/>
        <w:gridCol w:w="180"/>
        <w:gridCol w:w="812"/>
        <w:gridCol w:w="70"/>
        <w:gridCol w:w="110"/>
        <w:gridCol w:w="68"/>
        <w:gridCol w:w="742"/>
      </w:tblGrid>
      <w:tr w:rsidR="00A2795C" w:rsidRPr="0082171F" w:rsidTr="008D59A9">
        <w:trPr>
          <w:cantSplit/>
          <w:tblHeader/>
        </w:trPr>
        <w:tc>
          <w:tcPr>
            <w:tcW w:w="14269" w:type="dxa"/>
            <w:gridSpan w:val="24"/>
          </w:tcPr>
          <w:p w:rsidR="00A2795C" w:rsidRPr="0082171F" w:rsidRDefault="00A2795C" w:rsidP="00125329">
            <w:pPr>
              <w:pStyle w:val="acctfourfigures"/>
              <w:tabs>
                <w:tab w:val="clear" w:pos="765"/>
              </w:tabs>
              <w:spacing w:line="240" w:lineRule="atLeast"/>
              <w:ind w:left="-169" w:right="-169"/>
              <w:jc w:val="center"/>
              <w:rPr>
                <w:rFonts w:ascii="Angsana New" w:hAnsi="Angsana New"/>
                <w:bCs/>
                <w:sz w:val="24"/>
                <w:szCs w:val="24"/>
                <w:cs/>
                <w:lang w:bidi="th-TH"/>
              </w:rPr>
            </w:pPr>
            <w:r w:rsidRPr="0082171F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A2795C" w:rsidRPr="0082171F" w:rsidTr="008D59A9">
        <w:trPr>
          <w:cantSplit/>
          <w:tblHeader/>
        </w:trPr>
        <w:tc>
          <w:tcPr>
            <w:tcW w:w="1439" w:type="dxa"/>
            <w:vAlign w:val="bottom"/>
          </w:tcPr>
          <w:p w:rsidR="00A2795C" w:rsidRPr="0082171F" w:rsidRDefault="00A2795C" w:rsidP="0012532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81" w:type="dxa"/>
            <w:vAlign w:val="bottom"/>
          </w:tcPr>
          <w:p w:rsidR="00A2795C" w:rsidRPr="0082171F" w:rsidRDefault="00A2795C" w:rsidP="00125329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2171F">
              <w:rPr>
                <w:rFonts w:ascii="Angsana New" w:hAnsi="Angsana New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990" w:type="dxa"/>
            <w:vAlign w:val="bottom"/>
          </w:tcPr>
          <w:p w:rsidR="00A2795C" w:rsidRPr="0082171F" w:rsidRDefault="00A2795C" w:rsidP="00125329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2171F">
              <w:rPr>
                <w:rFonts w:ascii="Angsana New" w:hAnsi="Angsana New"/>
                <w:sz w:val="24"/>
                <w:szCs w:val="24"/>
                <w:cs/>
              </w:rPr>
              <w:t>ประเทศที่กิจการจัดตั้ง</w:t>
            </w:r>
          </w:p>
        </w:tc>
        <w:tc>
          <w:tcPr>
            <w:tcW w:w="1980" w:type="dxa"/>
            <w:gridSpan w:val="3"/>
            <w:vAlign w:val="bottom"/>
          </w:tcPr>
          <w:p w:rsidR="00A2795C" w:rsidRPr="0082171F" w:rsidRDefault="00A2795C" w:rsidP="0012532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2171F">
              <w:rPr>
                <w:rFonts w:ascii="Angsana New" w:hAnsi="Angsana New"/>
                <w:sz w:val="24"/>
                <w:szCs w:val="24"/>
                <w:cs/>
              </w:rPr>
              <w:t>สัดส่วนความเป็นเจ้าของ</w:t>
            </w:r>
          </w:p>
        </w:tc>
        <w:tc>
          <w:tcPr>
            <w:tcW w:w="180" w:type="dxa"/>
            <w:vAlign w:val="bottom"/>
          </w:tcPr>
          <w:p w:rsidR="00A2795C" w:rsidRPr="0082171F" w:rsidRDefault="00A2795C" w:rsidP="0012532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57" w:type="dxa"/>
            <w:gridSpan w:val="3"/>
            <w:vAlign w:val="bottom"/>
          </w:tcPr>
          <w:p w:rsidR="00A2795C" w:rsidRPr="0082171F" w:rsidRDefault="00A2795C" w:rsidP="00125329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82171F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  <w:vAlign w:val="bottom"/>
          </w:tcPr>
          <w:p w:rsidR="00A2795C" w:rsidRPr="0082171F" w:rsidRDefault="00A2795C" w:rsidP="00125329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811" w:type="dxa"/>
            <w:gridSpan w:val="3"/>
            <w:vAlign w:val="bottom"/>
          </w:tcPr>
          <w:p w:rsidR="00A2795C" w:rsidRPr="0082171F" w:rsidRDefault="00A2795C" w:rsidP="00125329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82171F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82" w:type="dxa"/>
            <w:vAlign w:val="bottom"/>
          </w:tcPr>
          <w:p w:rsidR="00A2795C" w:rsidRPr="0082171F" w:rsidRDefault="00A2795C" w:rsidP="0012532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787" w:type="dxa"/>
            <w:gridSpan w:val="3"/>
            <w:vAlign w:val="bottom"/>
          </w:tcPr>
          <w:p w:rsidR="00A2795C" w:rsidRPr="0082171F" w:rsidRDefault="00A2795C" w:rsidP="0012532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2171F">
              <w:rPr>
                <w:rFonts w:ascii="Angsana New" w:hAnsi="Angsana New"/>
                <w:sz w:val="24"/>
                <w:szCs w:val="24"/>
                <w:cs/>
                <w:lang w:bidi="th-TH"/>
              </w:rPr>
              <w:t>มูลค่าตาม</w:t>
            </w:r>
          </w:p>
          <w:p w:rsidR="00A2795C" w:rsidRPr="0082171F" w:rsidRDefault="00A2795C" w:rsidP="00125329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82171F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วิธีส่วนได้เสีย</w:t>
            </w:r>
          </w:p>
        </w:tc>
        <w:tc>
          <w:tcPr>
            <w:tcW w:w="180" w:type="dxa"/>
            <w:vAlign w:val="bottom"/>
          </w:tcPr>
          <w:p w:rsidR="00A2795C" w:rsidRPr="0082171F" w:rsidRDefault="00A2795C" w:rsidP="00125329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802" w:type="dxa"/>
            <w:gridSpan w:val="5"/>
            <w:vAlign w:val="bottom"/>
          </w:tcPr>
          <w:p w:rsidR="00A2795C" w:rsidRPr="0082171F" w:rsidRDefault="00A2795C" w:rsidP="00125329">
            <w:pPr>
              <w:pStyle w:val="acctfourfigures"/>
              <w:tabs>
                <w:tab w:val="clear" w:pos="765"/>
              </w:tabs>
              <w:spacing w:line="240" w:lineRule="atLeast"/>
              <w:ind w:left="-93" w:right="-103" w:hanging="27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82171F">
              <w:rPr>
                <w:rFonts w:ascii="Angsana New" w:hAnsi="Angsana New"/>
                <w:sz w:val="24"/>
                <w:szCs w:val="24"/>
                <w:cs/>
                <w:lang w:bidi="th-TH"/>
              </w:rPr>
              <w:t>เงินปันผล</w:t>
            </w:r>
            <w:r w:rsidRPr="0082171F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รับ</w:t>
            </w:r>
          </w:p>
        </w:tc>
      </w:tr>
      <w:tr w:rsidR="00143EC1" w:rsidRPr="0082171F" w:rsidTr="008D59A9">
        <w:trPr>
          <w:cantSplit/>
          <w:trHeight w:val="290"/>
          <w:tblHeader/>
        </w:trPr>
        <w:tc>
          <w:tcPr>
            <w:tcW w:w="1439" w:type="dxa"/>
            <w:vAlign w:val="bottom"/>
          </w:tcPr>
          <w:p w:rsidR="00143EC1" w:rsidRPr="0082171F" w:rsidRDefault="00143EC1" w:rsidP="00143EC1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81" w:type="dxa"/>
            <w:vAlign w:val="bottom"/>
          </w:tcPr>
          <w:p w:rsidR="00143EC1" w:rsidRPr="0082171F" w:rsidRDefault="00143EC1" w:rsidP="00143EC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:rsidR="00143EC1" w:rsidRPr="0082171F" w:rsidRDefault="00143EC1" w:rsidP="00143EC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143EC1" w:rsidRPr="0082171F" w:rsidRDefault="00143EC1" w:rsidP="00143EC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180" w:type="dxa"/>
            <w:vAlign w:val="bottom"/>
          </w:tcPr>
          <w:p w:rsidR="00143EC1" w:rsidRPr="0082171F" w:rsidRDefault="00143EC1" w:rsidP="00143EC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143EC1" w:rsidRPr="0082171F" w:rsidRDefault="00143EC1" w:rsidP="00143EC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</w:rPr>
              <w:t>2560</w:t>
            </w:r>
          </w:p>
        </w:tc>
        <w:tc>
          <w:tcPr>
            <w:tcW w:w="180" w:type="dxa"/>
            <w:vAlign w:val="bottom"/>
          </w:tcPr>
          <w:p w:rsidR="00143EC1" w:rsidRPr="0082171F" w:rsidRDefault="00143EC1" w:rsidP="00143EC1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767" w:type="dxa"/>
            <w:vAlign w:val="bottom"/>
          </w:tcPr>
          <w:p w:rsidR="00143EC1" w:rsidRPr="0082171F" w:rsidRDefault="00143EC1" w:rsidP="00143EC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180" w:type="dxa"/>
            <w:vAlign w:val="bottom"/>
          </w:tcPr>
          <w:p w:rsidR="00143EC1" w:rsidRPr="0082171F" w:rsidRDefault="00143EC1" w:rsidP="00143EC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143EC1" w:rsidRPr="0082171F" w:rsidRDefault="00143EC1" w:rsidP="00143EC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</w:rPr>
              <w:t>2560</w:t>
            </w:r>
          </w:p>
        </w:tc>
        <w:tc>
          <w:tcPr>
            <w:tcW w:w="180" w:type="dxa"/>
            <w:vAlign w:val="bottom"/>
          </w:tcPr>
          <w:p w:rsidR="00143EC1" w:rsidRPr="0082171F" w:rsidRDefault="00143EC1" w:rsidP="00143EC1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143EC1" w:rsidRPr="0082171F" w:rsidRDefault="00143EC1" w:rsidP="00143EC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182" w:type="dxa"/>
            <w:vAlign w:val="bottom"/>
          </w:tcPr>
          <w:p w:rsidR="00143EC1" w:rsidRPr="0082171F" w:rsidRDefault="00143EC1" w:rsidP="00143EC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9" w:type="dxa"/>
            <w:vAlign w:val="bottom"/>
          </w:tcPr>
          <w:p w:rsidR="00143EC1" w:rsidRPr="0082171F" w:rsidRDefault="00143EC1" w:rsidP="00143EC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</w:rPr>
              <w:t>2560</w:t>
            </w:r>
          </w:p>
        </w:tc>
        <w:tc>
          <w:tcPr>
            <w:tcW w:w="182" w:type="dxa"/>
            <w:vAlign w:val="bottom"/>
          </w:tcPr>
          <w:p w:rsidR="00143EC1" w:rsidRPr="0082171F" w:rsidRDefault="00143EC1" w:rsidP="00143EC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7" w:type="dxa"/>
            <w:vAlign w:val="bottom"/>
          </w:tcPr>
          <w:p w:rsidR="00143EC1" w:rsidRPr="0082171F" w:rsidRDefault="00143EC1" w:rsidP="00143EC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180" w:type="dxa"/>
            <w:vAlign w:val="bottom"/>
          </w:tcPr>
          <w:p w:rsidR="00143EC1" w:rsidRPr="0082171F" w:rsidRDefault="00143EC1" w:rsidP="00143EC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143EC1" w:rsidRPr="0082171F" w:rsidRDefault="00143EC1" w:rsidP="00143EC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</w:rPr>
              <w:t>2560</w:t>
            </w:r>
          </w:p>
        </w:tc>
        <w:tc>
          <w:tcPr>
            <w:tcW w:w="180" w:type="dxa"/>
            <w:vAlign w:val="bottom"/>
          </w:tcPr>
          <w:p w:rsidR="00143EC1" w:rsidRPr="0082171F" w:rsidRDefault="00143EC1" w:rsidP="00143EC1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882" w:type="dxa"/>
            <w:gridSpan w:val="2"/>
            <w:vAlign w:val="bottom"/>
          </w:tcPr>
          <w:p w:rsidR="00143EC1" w:rsidRPr="0082171F" w:rsidRDefault="00143EC1" w:rsidP="00143EC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178" w:type="dxa"/>
            <w:gridSpan w:val="2"/>
            <w:vAlign w:val="bottom"/>
          </w:tcPr>
          <w:p w:rsidR="00143EC1" w:rsidRPr="0082171F" w:rsidRDefault="00143EC1" w:rsidP="00143EC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2" w:type="dxa"/>
            <w:vAlign w:val="bottom"/>
          </w:tcPr>
          <w:p w:rsidR="00143EC1" w:rsidRPr="0082171F" w:rsidRDefault="00143EC1" w:rsidP="00143EC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</w:rPr>
              <w:t>2560</w:t>
            </w:r>
          </w:p>
        </w:tc>
      </w:tr>
      <w:tr w:rsidR="00143EC1" w:rsidRPr="0082171F" w:rsidTr="008D59A9">
        <w:trPr>
          <w:cantSplit/>
          <w:trHeight w:val="270"/>
        </w:trPr>
        <w:tc>
          <w:tcPr>
            <w:tcW w:w="1439" w:type="dxa"/>
          </w:tcPr>
          <w:p w:rsidR="00143EC1" w:rsidRPr="0082171F" w:rsidRDefault="00143EC1" w:rsidP="00143EC1">
            <w:pPr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981" w:type="dxa"/>
          </w:tcPr>
          <w:p w:rsidR="00143EC1" w:rsidRPr="0082171F" w:rsidRDefault="00143EC1" w:rsidP="00143EC1">
            <w:pPr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:rsidR="00143EC1" w:rsidRPr="0082171F" w:rsidRDefault="00143EC1" w:rsidP="00143EC1">
            <w:pPr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980" w:type="dxa"/>
            <w:gridSpan w:val="3"/>
          </w:tcPr>
          <w:p w:rsidR="00143EC1" w:rsidRPr="0082171F" w:rsidRDefault="00143EC1" w:rsidP="00143EC1">
            <w:pPr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82171F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180" w:type="dxa"/>
          </w:tcPr>
          <w:p w:rsidR="00143EC1" w:rsidRPr="0082171F" w:rsidRDefault="00143EC1" w:rsidP="00143EC1">
            <w:pPr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7699" w:type="dxa"/>
            <w:gridSpan w:val="17"/>
          </w:tcPr>
          <w:p w:rsidR="00143EC1" w:rsidRPr="0082171F" w:rsidRDefault="00143EC1" w:rsidP="00143EC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</w:pPr>
            <w:r w:rsidRPr="0082171F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(ล้านบาท)</w:t>
            </w:r>
          </w:p>
        </w:tc>
      </w:tr>
      <w:tr w:rsidR="00143EC1" w:rsidRPr="0082171F" w:rsidTr="008D59A9">
        <w:trPr>
          <w:cantSplit/>
        </w:trPr>
        <w:tc>
          <w:tcPr>
            <w:tcW w:w="3420" w:type="dxa"/>
            <w:gridSpan w:val="2"/>
          </w:tcPr>
          <w:p w:rsidR="00143EC1" w:rsidRPr="0082171F" w:rsidRDefault="00143EC1" w:rsidP="00143EC1">
            <w:pPr>
              <w:tabs>
                <w:tab w:val="clear" w:pos="454"/>
                <w:tab w:val="decimal" w:pos="461"/>
              </w:tabs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82171F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การร่วมค้า</w:t>
            </w:r>
            <w:r w:rsidRPr="0082171F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ทางอ้อม (ถือหุ้นโดยบริษัทย่อย)</w:t>
            </w:r>
          </w:p>
        </w:tc>
        <w:tc>
          <w:tcPr>
            <w:tcW w:w="990" w:type="dxa"/>
          </w:tcPr>
          <w:p w:rsidR="00143EC1" w:rsidRPr="0082171F" w:rsidRDefault="00143EC1" w:rsidP="00143EC1">
            <w:pPr>
              <w:tabs>
                <w:tab w:val="clear" w:pos="454"/>
                <w:tab w:val="clear" w:pos="907"/>
                <w:tab w:val="decimal" w:pos="461"/>
                <w:tab w:val="decimal" w:pos="821"/>
              </w:tabs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900" w:type="dxa"/>
          </w:tcPr>
          <w:p w:rsidR="00143EC1" w:rsidRPr="0082171F" w:rsidRDefault="00143EC1" w:rsidP="00143EC1">
            <w:pPr>
              <w:tabs>
                <w:tab w:val="clear" w:pos="454"/>
                <w:tab w:val="decimal" w:pos="461"/>
              </w:tabs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180" w:type="dxa"/>
          </w:tcPr>
          <w:p w:rsidR="00143EC1" w:rsidRPr="0082171F" w:rsidRDefault="00143EC1" w:rsidP="00143EC1">
            <w:pPr>
              <w:tabs>
                <w:tab w:val="clear" w:pos="454"/>
                <w:tab w:val="decimal" w:pos="461"/>
              </w:tabs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900" w:type="dxa"/>
          </w:tcPr>
          <w:p w:rsidR="00143EC1" w:rsidRPr="0082171F" w:rsidRDefault="00143EC1" w:rsidP="00143EC1">
            <w:pPr>
              <w:tabs>
                <w:tab w:val="clear" w:pos="454"/>
                <w:tab w:val="decimal" w:pos="281"/>
              </w:tabs>
              <w:ind w:right="-79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180" w:type="dxa"/>
          </w:tcPr>
          <w:p w:rsidR="00143EC1" w:rsidRPr="0082171F" w:rsidRDefault="00143EC1" w:rsidP="00143EC1">
            <w:pPr>
              <w:tabs>
                <w:tab w:val="clear" w:pos="454"/>
                <w:tab w:val="decimal" w:pos="281"/>
                <w:tab w:val="decimal" w:pos="461"/>
              </w:tabs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767" w:type="dxa"/>
          </w:tcPr>
          <w:p w:rsidR="00143EC1" w:rsidRPr="0082171F" w:rsidRDefault="00143EC1" w:rsidP="00143EC1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:rsidR="00143EC1" w:rsidRPr="0082171F" w:rsidRDefault="00143EC1" w:rsidP="00143EC1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143EC1" w:rsidRPr="0082171F" w:rsidRDefault="00143EC1" w:rsidP="00143EC1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:rsidR="00143EC1" w:rsidRPr="0082171F" w:rsidRDefault="00143EC1" w:rsidP="00143EC1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143EC1" w:rsidRPr="0082171F" w:rsidRDefault="00143EC1" w:rsidP="00143EC1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2" w:type="dxa"/>
          </w:tcPr>
          <w:p w:rsidR="00143EC1" w:rsidRPr="0082171F" w:rsidRDefault="00143EC1" w:rsidP="00143EC1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9" w:type="dxa"/>
          </w:tcPr>
          <w:p w:rsidR="00143EC1" w:rsidRPr="0082171F" w:rsidRDefault="00143EC1" w:rsidP="00143EC1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2" w:type="dxa"/>
          </w:tcPr>
          <w:p w:rsidR="00143EC1" w:rsidRPr="0082171F" w:rsidRDefault="00143EC1" w:rsidP="00143EC1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97" w:type="dxa"/>
          </w:tcPr>
          <w:p w:rsidR="00143EC1" w:rsidRPr="0082171F" w:rsidRDefault="00143EC1" w:rsidP="00143EC1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:rsidR="00143EC1" w:rsidRPr="0082171F" w:rsidRDefault="00143EC1" w:rsidP="00143EC1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143EC1" w:rsidRPr="0082171F" w:rsidRDefault="00143EC1" w:rsidP="00143EC1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:rsidR="00143EC1" w:rsidRPr="0082171F" w:rsidRDefault="00143EC1" w:rsidP="00143EC1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2" w:type="dxa"/>
          </w:tcPr>
          <w:p w:rsidR="00143EC1" w:rsidRPr="0082171F" w:rsidRDefault="00143EC1" w:rsidP="00143EC1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gridSpan w:val="2"/>
          </w:tcPr>
          <w:p w:rsidR="00143EC1" w:rsidRPr="0082171F" w:rsidRDefault="00143EC1" w:rsidP="00143EC1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gridSpan w:val="2"/>
          </w:tcPr>
          <w:p w:rsidR="00143EC1" w:rsidRPr="0082171F" w:rsidRDefault="00143EC1" w:rsidP="00143EC1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</w:tr>
      <w:tr w:rsidR="00143EC1" w:rsidRPr="0082171F" w:rsidTr="008D59A9">
        <w:trPr>
          <w:cantSplit/>
        </w:trPr>
        <w:tc>
          <w:tcPr>
            <w:tcW w:w="1439" w:type="dxa"/>
          </w:tcPr>
          <w:p w:rsidR="00143EC1" w:rsidRPr="0082171F" w:rsidRDefault="00143EC1" w:rsidP="00143EC1">
            <w:pPr>
              <w:pStyle w:val="acctfourfigures"/>
              <w:tabs>
                <w:tab w:val="clear" w:pos="765"/>
              </w:tabs>
              <w:spacing w:line="240" w:lineRule="auto"/>
              <w:ind w:left="162" w:hanging="162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2171F"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บริษัท พฤกษา </w:t>
            </w:r>
            <w:proofErr w:type="spellStart"/>
            <w:r w:rsidRPr="0082171F">
              <w:rPr>
                <w:rFonts w:ascii="Angsana New" w:hAnsi="Angsana New"/>
                <w:sz w:val="24"/>
                <w:szCs w:val="24"/>
                <w:cs/>
                <w:lang w:bidi="th-TH"/>
              </w:rPr>
              <w:t>เอช</w:t>
            </w:r>
            <w:proofErr w:type="spellEnd"/>
            <w:r w:rsidRPr="0082171F">
              <w:rPr>
                <w:rFonts w:ascii="Angsana New" w:hAnsi="Angsana New"/>
                <w:sz w:val="24"/>
                <w:szCs w:val="24"/>
                <w:cs/>
                <w:lang w:bidi="th-TH"/>
              </w:rPr>
              <w:t>ดีซี เฮาส์</w:t>
            </w:r>
            <w:proofErr w:type="spellStart"/>
            <w:r w:rsidRPr="0082171F">
              <w:rPr>
                <w:rFonts w:ascii="Angsana New" w:hAnsi="Angsana New"/>
                <w:sz w:val="24"/>
                <w:szCs w:val="24"/>
                <w:cs/>
                <w:lang w:bidi="th-TH"/>
              </w:rPr>
              <w:t>ซิง</w:t>
            </w:r>
            <w:proofErr w:type="spellEnd"/>
            <w:r w:rsidRPr="0082171F">
              <w:rPr>
                <w:rFonts w:ascii="Angsana New" w:hAnsi="Angsana New"/>
                <w:sz w:val="24"/>
                <w:szCs w:val="24"/>
                <w:lang w:bidi="th-TH"/>
              </w:rPr>
              <w:t xml:space="preserve"> </w:t>
            </w:r>
            <w:r w:rsidRPr="0082171F">
              <w:rPr>
                <w:rFonts w:ascii="Angsana New" w:hAnsi="Angsana New"/>
                <w:sz w:val="24"/>
                <w:szCs w:val="24"/>
                <w:cs/>
                <w:lang w:bidi="th-TH"/>
              </w:rPr>
              <w:t>จำกัด</w:t>
            </w:r>
          </w:p>
        </w:tc>
        <w:tc>
          <w:tcPr>
            <w:tcW w:w="1981" w:type="dxa"/>
          </w:tcPr>
          <w:p w:rsidR="00143EC1" w:rsidRPr="0082171F" w:rsidRDefault="00143EC1" w:rsidP="00143EC1">
            <w:pPr>
              <w:pStyle w:val="acctfourfigures"/>
              <w:tabs>
                <w:tab w:val="clear" w:pos="765"/>
              </w:tabs>
              <w:spacing w:line="240" w:lineRule="auto"/>
              <w:ind w:left="162" w:hanging="162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2171F">
              <w:rPr>
                <w:rFonts w:ascii="Angsana New" w:hAnsi="Angsana New"/>
                <w:sz w:val="24"/>
                <w:szCs w:val="24"/>
                <w:cs/>
                <w:lang w:bidi="th-TH"/>
              </w:rPr>
              <w:t>พัฒนาอสังหาริมทรัพย์และก่อสร้างที่อยู่อาศัย</w:t>
            </w:r>
          </w:p>
        </w:tc>
        <w:tc>
          <w:tcPr>
            <w:tcW w:w="990" w:type="dxa"/>
          </w:tcPr>
          <w:p w:rsidR="00143EC1" w:rsidRPr="0082171F" w:rsidRDefault="00143EC1" w:rsidP="00143EC1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143EC1" w:rsidRPr="0082171F" w:rsidRDefault="00143EC1" w:rsidP="00143EC1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proofErr w:type="spellStart"/>
            <w:r w:rsidRPr="0082171F">
              <w:rPr>
                <w:rFonts w:ascii="Angsana New" w:hAnsi="Angsana New"/>
                <w:sz w:val="24"/>
                <w:szCs w:val="24"/>
                <w:cs/>
                <w:lang w:bidi="th-TH"/>
              </w:rPr>
              <w:t>มัลดีฟส์</w:t>
            </w:r>
            <w:proofErr w:type="spellEnd"/>
          </w:p>
        </w:tc>
        <w:tc>
          <w:tcPr>
            <w:tcW w:w="900" w:type="dxa"/>
          </w:tcPr>
          <w:p w:rsidR="00143EC1" w:rsidRPr="004E194E" w:rsidRDefault="00143EC1" w:rsidP="00143EC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:rsidR="00143EC1" w:rsidRPr="004E194E" w:rsidRDefault="00143EC1" w:rsidP="00143EC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4E194E">
              <w:rPr>
                <w:rFonts w:ascii="Angsana New" w:hAnsi="Angsana New"/>
                <w:sz w:val="24"/>
                <w:szCs w:val="24"/>
                <w:lang w:val="en-US" w:bidi="th-TH"/>
              </w:rPr>
              <w:t>80.00</w:t>
            </w:r>
          </w:p>
        </w:tc>
        <w:tc>
          <w:tcPr>
            <w:tcW w:w="180" w:type="dxa"/>
          </w:tcPr>
          <w:p w:rsidR="00143EC1" w:rsidRPr="00E83042" w:rsidRDefault="00143EC1" w:rsidP="00143EC1">
            <w:pPr>
              <w:pStyle w:val="acctfourfigures"/>
              <w:tabs>
                <w:tab w:val="clear" w:pos="765"/>
                <w:tab w:val="decimal" w:pos="385"/>
                <w:tab w:val="decimal" w:pos="753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</w:tcPr>
          <w:p w:rsidR="00143EC1" w:rsidRPr="00E83042" w:rsidRDefault="00143EC1" w:rsidP="00143EC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:rsidR="00143EC1" w:rsidRPr="00E83042" w:rsidRDefault="00143EC1" w:rsidP="00143EC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83042">
              <w:rPr>
                <w:rFonts w:ascii="Angsana New" w:hAnsi="Angsana New"/>
                <w:sz w:val="24"/>
                <w:szCs w:val="24"/>
                <w:lang w:val="en-US" w:bidi="th-TH"/>
              </w:rPr>
              <w:t>80.00</w:t>
            </w:r>
          </w:p>
        </w:tc>
        <w:tc>
          <w:tcPr>
            <w:tcW w:w="180" w:type="dxa"/>
          </w:tcPr>
          <w:p w:rsidR="00143EC1" w:rsidRPr="00E83042" w:rsidRDefault="00143EC1" w:rsidP="00143EC1">
            <w:pPr>
              <w:tabs>
                <w:tab w:val="clear" w:pos="454"/>
                <w:tab w:val="decimal" w:pos="281"/>
                <w:tab w:val="decimal" w:pos="385"/>
                <w:tab w:val="decimal" w:pos="461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7" w:type="dxa"/>
          </w:tcPr>
          <w:p w:rsidR="00143EC1" w:rsidRPr="004E194E" w:rsidRDefault="00143EC1" w:rsidP="00143EC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:rsidR="00143EC1" w:rsidRPr="004E194E" w:rsidRDefault="00143EC1" w:rsidP="00143EC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4E194E">
              <w:rPr>
                <w:rFonts w:ascii="Angsana New" w:hAnsi="Angsana New"/>
                <w:sz w:val="24"/>
                <w:szCs w:val="24"/>
                <w:lang w:val="en-US" w:bidi="th-TH"/>
              </w:rPr>
              <w:t>129.6</w:t>
            </w:r>
          </w:p>
        </w:tc>
        <w:tc>
          <w:tcPr>
            <w:tcW w:w="180" w:type="dxa"/>
          </w:tcPr>
          <w:p w:rsidR="00143EC1" w:rsidRPr="00E83042" w:rsidRDefault="00143EC1" w:rsidP="00143EC1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:rsidR="00143EC1" w:rsidRPr="00E83042" w:rsidRDefault="00143EC1" w:rsidP="00143EC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:rsidR="00143EC1" w:rsidRPr="00E83042" w:rsidRDefault="00143EC1" w:rsidP="00143EC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83042">
              <w:rPr>
                <w:rFonts w:ascii="Angsana New" w:hAnsi="Angsana New"/>
                <w:sz w:val="24"/>
                <w:szCs w:val="24"/>
                <w:lang w:val="en-US" w:bidi="th-TH"/>
              </w:rPr>
              <w:t>129.6</w:t>
            </w:r>
          </w:p>
        </w:tc>
        <w:tc>
          <w:tcPr>
            <w:tcW w:w="180" w:type="dxa"/>
          </w:tcPr>
          <w:p w:rsidR="00143EC1" w:rsidRPr="00E83042" w:rsidRDefault="00143EC1" w:rsidP="00143EC1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:rsidR="00143EC1" w:rsidRPr="004E194E" w:rsidRDefault="00143EC1" w:rsidP="00143EC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:rsidR="00143EC1" w:rsidRPr="004E194E" w:rsidRDefault="00143EC1" w:rsidP="00143EC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4E194E">
              <w:rPr>
                <w:rFonts w:ascii="Angsana New" w:hAnsi="Angsana New"/>
                <w:sz w:val="24"/>
                <w:szCs w:val="24"/>
                <w:lang w:val="en-US" w:bidi="th-TH"/>
              </w:rPr>
              <w:t>129.6</w:t>
            </w:r>
          </w:p>
        </w:tc>
        <w:tc>
          <w:tcPr>
            <w:tcW w:w="182" w:type="dxa"/>
          </w:tcPr>
          <w:p w:rsidR="00143EC1" w:rsidRPr="00A36FA6" w:rsidRDefault="00143EC1" w:rsidP="00143EC1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9" w:type="dxa"/>
          </w:tcPr>
          <w:p w:rsidR="00143EC1" w:rsidRPr="00A36FA6" w:rsidRDefault="00143EC1" w:rsidP="00143EC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:rsidR="00143EC1" w:rsidRPr="00A36FA6" w:rsidRDefault="00143EC1" w:rsidP="00143EC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A36FA6">
              <w:rPr>
                <w:rFonts w:ascii="Angsana New" w:hAnsi="Angsana New"/>
                <w:sz w:val="24"/>
                <w:szCs w:val="24"/>
                <w:lang w:val="en-US" w:bidi="th-TH"/>
              </w:rPr>
              <w:t>129.6</w:t>
            </w:r>
          </w:p>
        </w:tc>
        <w:tc>
          <w:tcPr>
            <w:tcW w:w="182" w:type="dxa"/>
          </w:tcPr>
          <w:p w:rsidR="00143EC1" w:rsidRPr="00A36FA6" w:rsidRDefault="00143EC1" w:rsidP="00143EC1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797" w:type="dxa"/>
          </w:tcPr>
          <w:p w:rsidR="00143EC1" w:rsidRPr="004E194E" w:rsidRDefault="00143EC1" w:rsidP="00143EC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:rsidR="00143EC1" w:rsidRPr="004E194E" w:rsidRDefault="00143EC1" w:rsidP="00143EC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4E194E">
              <w:rPr>
                <w:rFonts w:ascii="Angsana New" w:hAnsi="Angsana New"/>
                <w:sz w:val="24"/>
                <w:szCs w:val="24"/>
                <w:lang w:val="en-US" w:bidi="th-TH"/>
              </w:rPr>
              <w:t>108.0</w:t>
            </w:r>
          </w:p>
        </w:tc>
        <w:tc>
          <w:tcPr>
            <w:tcW w:w="180" w:type="dxa"/>
          </w:tcPr>
          <w:p w:rsidR="00143EC1" w:rsidRPr="00A36FA6" w:rsidRDefault="00143EC1" w:rsidP="00143EC1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:rsidR="00143EC1" w:rsidRPr="00A36FA6" w:rsidRDefault="00143EC1" w:rsidP="00143EC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:rsidR="00143EC1" w:rsidRPr="00A36FA6" w:rsidRDefault="00143EC1" w:rsidP="00143EC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A36FA6">
              <w:rPr>
                <w:rFonts w:ascii="Angsana New" w:hAnsi="Angsana New"/>
                <w:sz w:val="24"/>
                <w:szCs w:val="24"/>
                <w:lang w:val="en-US" w:bidi="th-TH"/>
              </w:rPr>
              <w:t>108.0</w:t>
            </w:r>
          </w:p>
        </w:tc>
        <w:tc>
          <w:tcPr>
            <w:tcW w:w="180" w:type="dxa"/>
          </w:tcPr>
          <w:p w:rsidR="00143EC1" w:rsidRPr="00A36FA6" w:rsidRDefault="00143EC1" w:rsidP="00143EC1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2" w:type="dxa"/>
          </w:tcPr>
          <w:p w:rsidR="00143EC1" w:rsidRPr="0082171F" w:rsidRDefault="00143EC1" w:rsidP="00143EC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:rsidR="00143EC1" w:rsidRPr="0082171F" w:rsidRDefault="00143EC1" w:rsidP="00143EC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2171F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</w:tcPr>
          <w:p w:rsidR="00143EC1" w:rsidRPr="00E83042" w:rsidRDefault="00143EC1" w:rsidP="00143EC1">
            <w:pPr>
              <w:pStyle w:val="acctfourfigures"/>
              <w:tabs>
                <w:tab w:val="clear" w:pos="765"/>
                <w:tab w:val="decimal" w:pos="38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gridSpan w:val="2"/>
          </w:tcPr>
          <w:p w:rsidR="00143EC1" w:rsidRPr="0082171F" w:rsidRDefault="00143EC1" w:rsidP="00143EC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:rsidR="00143EC1" w:rsidRPr="0082171F" w:rsidRDefault="00143EC1" w:rsidP="00143EC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2171F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</w:tr>
      <w:tr w:rsidR="00143EC1" w:rsidRPr="0082171F" w:rsidTr="008D59A9">
        <w:trPr>
          <w:cantSplit/>
        </w:trPr>
        <w:tc>
          <w:tcPr>
            <w:tcW w:w="1439" w:type="dxa"/>
          </w:tcPr>
          <w:p w:rsidR="00143EC1" w:rsidRPr="0082171F" w:rsidRDefault="00143EC1" w:rsidP="00143EC1">
            <w:pPr>
              <w:pStyle w:val="acctfourfigures"/>
              <w:tabs>
                <w:tab w:val="clear" w:pos="765"/>
              </w:tabs>
              <w:spacing w:line="240" w:lineRule="auto"/>
              <w:ind w:left="162" w:hanging="162"/>
              <w:rPr>
                <w:rFonts w:ascii="Angsana New" w:hAnsi="Angsana New"/>
                <w:sz w:val="24"/>
                <w:szCs w:val="24"/>
                <w:rtl/>
                <w:cs/>
              </w:rPr>
            </w:pPr>
            <w:r w:rsidRPr="0082171F"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บริษัท พฤกษา </w:t>
            </w:r>
            <w:proofErr w:type="spellStart"/>
            <w:r w:rsidRPr="0082171F">
              <w:rPr>
                <w:rFonts w:ascii="Angsana New" w:hAnsi="Angsana New"/>
                <w:sz w:val="24"/>
                <w:szCs w:val="24"/>
                <w:cs/>
                <w:lang w:bidi="th-TH"/>
              </w:rPr>
              <w:t>ลักซ์</w:t>
            </w:r>
            <w:proofErr w:type="spellEnd"/>
            <w:r w:rsidRPr="0082171F">
              <w:rPr>
                <w:rFonts w:ascii="Angsana New" w:hAnsi="Angsana New"/>
                <w:sz w:val="24"/>
                <w:szCs w:val="24"/>
                <w:cs/>
                <w:lang w:bidi="th-TH"/>
              </w:rPr>
              <w:t>โซร่า เฮาส์</w:t>
            </w:r>
            <w:proofErr w:type="spellStart"/>
            <w:r w:rsidRPr="0082171F">
              <w:rPr>
                <w:rFonts w:ascii="Angsana New" w:hAnsi="Angsana New"/>
                <w:sz w:val="24"/>
                <w:szCs w:val="24"/>
                <w:cs/>
                <w:lang w:bidi="th-TH"/>
              </w:rPr>
              <w:t>ซิง</w:t>
            </w:r>
            <w:proofErr w:type="spellEnd"/>
            <w:r w:rsidRPr="0082171F"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 จำกัด</w:t>
            </w:r>
          </w:p>
        </w:tc>
        <w:tc>
          <w:tcPr>
            <w:tcW w:w="1981" w:type="dxa"/>
          </w:tcPr>
          <w:p w:rsidR="008D47C7" w:rsidRDefault="008D47C7" w:rsidP="00143EC1">
            <w:pPr>
              <w:pStyle w:val="acctfourfigures"/>
              <w:tabs>
                <w:tab w:val="clear" w:pos="765"/>
              </w:tabs>
              <w:spacing w:line="240" w:lineRule="auto"/>
              <w:ind w:left="162" w:hanging="162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:rsidR="00143EC1" w:rsidRPr="0082171F" w:rsidRDefault="00143EC1" w:rsidP="00143EC1">
            <w:pPr>
              <w:pStyle w:val="acctfourfigures"/>
              <w:tabs>
                <w:tab w:val="clear" w:pos="765"/>
              </w:tabs>
              <w:spacing w:line="240" w:lineRule="auto"/>
              <w:ind w:left="162" w:hanging="162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82171F">
              <w:rPr>
                <w:rFonts w:ascii="Angsana New" w:hAnsi="Angsana New"/>
                <w:sz w:val="24"/>
                <w:szCs w:val="24"/>
                <w:cs/>
                <w:lang w:bidi="th-TH"/>
              </w:rPr>
              <w:t>พัฒนาอสังหาริมทรัพย์และก่อสร้างที่อยู่อาศัย</w:t>
            </w:r>
          </w:p>
        </w:tc>
        <w:tc>
          <w:tcPr>
            <w:tcW w:w="990" w:type="dxa"/>
          </w:tcPr>
          <w:p w:rsidR="00143EC1" w:rsidRPr="0082171F" w:rsidRDefault="00143EC1" w:rsidP="00143EC1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val="en-US" w:eastAsia="ko-KR" w:bidi="th-TH"/>
              </w:rPr>
            </w:pPr>
          </w:p>
          <w:p w:rsidR="00143EC1" w:rsidRPr="0082171F" w:rsidRDefault="00143EC1" w:rsidP="00143EC1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:rsidR="00143EC1" w:rsidRPr="0082171F" w:rsidRDefault="00143EC1" w:rsidP="00143EC1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val="en-US" w:eastAsia="ko-KR" w:bidi="th-TH"/>
              </w:rPr>
            </w:pPr>
            <w:r w:rsidRPr="0082171F">
              <w:rPr>
                <w:rFonts w:ascii="Angsana New" w:hAnsi="Angsana New"/>
                <w:sz w:val="24"/>
                <w:szCs w:val="24"/>
                <w:cs/>
                <w:lang w:bidi="th-TH"/>
              </w:rPr>
              <w:t>อินเดีย</w:t>
            </w:r>
          </w:p>
        </w:tc>
        <w:tc>
          <w:tcPr>
            <w:tcW w:w="900" w:type="dxa"/>
          </w:tcPr>
          <w:p w:rsidR="00143EC1" w:rsidRPr="004E194E" w:rsidRDefault="00143EC1" w:rsidP="00143EC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:rsidR="00143EC1" w:rsidRPr="004E194E" w:rsidRDefault="00143EC1" w:rsidP="00143EC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:rsidR="00143EC1" w:rsidRPr="004E194E" w:rsidRDefault="00143EC1" w:rsidP="00143EC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4E194E">
              <w:rPr>
                <w:rFonts w:ascii="Angsana New" w:hAnsi="Angsana New"/>
                <w:sz w:val="24"/>
                <w:szCs w:val="24"/>
                <w:lang w:val="en-US" w:bidi="th-TH"/>
              </w:rPr>
              <w:t>50.00</w:t>
            </w:r>
          </w:p>
        </w:tc>
        <w:tc>
          <w:tcPr>
            <w:tcW w:w="180" w:type="dxa"/>
          </w:tcPr>
          <w:p w:rsidR="00143EC1" w:rsidRPr="00E83042" w:rsidRDefault="00143EC1" w:rsidP="00143EC1">
            <w:pPr>
              <w:pStyle w:val="acctfourfigures"/>
              <w:tabs>
                <w:tab w:val="clear" w:pos="765"/>
                <w:tab w:val="decimal" w:pos="461"/>
                <w:tab w:val="decimal" w:pos="753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</w:tcPr>
          <w:p w:rsidR="00143EC1" w:rsidRPr="00E83042" w:rsidRDefault="00143EC1" w:rsidP="00143EC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:rsidR="00143EC1" w:rsidRPr="00E83042" w:rsidRDefault="00143EC1" w:rsidP="00143EC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:rsidR="00143EC1" w:rsidRPr="00E83042" w:rsidRDefault="00143EC1" w:rsidP="00143EC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83042">
              <w:rPr>
                <w:rFonts w:ascii="Angsana New" w:hAnsi="Angsana New"/>
                <w:sz w:val="24"/>
                <w:szCs w:val="24"/>
                <w:lang w:val="en-US" w:bidi="th-TH"/>
              </w:rPr>
              <w:t>50.00</w:t>
            </w:r>
          </w:p>
        </w:tc>
        <w:tc>
          <w:tcPr>
            <w:tcW w:w="180" w:type="dxa"/>
          </w:tcPr>
          <w:p w:rsidR="00143EC1" w:rsidRPr="00E83042" w:rsidRDefault="00143EC1" w:rsidP="00143EC1">
            <w:pPr>
              <w:tabs>
                <w:tab w:val="clear" w:pos="454"/>
                <w:tab w:val="decimal" w:pos="281"/>
                <w:tab w:val="decimal" w:pos="461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7" w:type="dxa"/>
          </w:tcPr>
          <w:p w:rsidR="00143EC1" w:rsidRPr="004E194E" w:rsidRDefault="00143EC1" w:rsidP="00143EC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:rsidR="00143EC1" w:rsidRPr="004E194E" w:rsidRDefault="00143EC1" w:rsidP="00143EC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:rsidR="00143EC1" w:rsidRPr="004E194E" w:rsidRDefault="00143EC1" w:rsidP="00143EC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4E194E">
              <w:rPr>
                <w:rFonts w:ascii="Angsana New" w:hAnsi="Angsana New"/>
                <w:sz w:val="24"/>
                <w:szCs w:val="24"/>
                <w:lang w:bidi="th-TH"/>
              </w:rPr>
              <w:t>0.3</w:t>
            </w:r>
          </w:p>
        </w:tc>
        <w:tc>
          <w:tcPr>
            <w:tcW w:w="180" w:type="dxa"/>
          </w:tcPr>
          <w:p w:rsidR="00143EC1" w:rsidRPr="00E83042" w:rsidRDefault="00143EC1" w:rsidP="00143EC1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143EC1" w:rsidRPr="00E83042" w:rsidRDefault="00143EC1" w:rsidP="00143EC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:rsidR="00143EC1" w:rsidRPr="00E83042" w:rsidRDefault="00143EC1" w:rsidP="00143EC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:rsidR="00143EC1" w:rsidRPr="00E83042" w:rsidRDefault="00143EC1" w:rsidP="00143EC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83042">
              <w:rPr>
                <w:rFonts w:ascii="Angsana New" w:hAnsi="Angsana New"/>
                <w:sz w:val="24"/>
                <w:szCs w:val="24"/>
                <w:lang w:bidi="th-TH"/>
              </w:rPr>
              <w:t>0.3</w:t>
            </w:r>
          </w:p>
        </w:tc>
        <w:tc>
          <w:tcPr>
            <w:tcW w:w="180" w:type="dxa"/>
          </w:tcPr>
          <w:p w:rsidR="00143EC1" w:rsidRPr="00E83042" w:rsidRDefault="00143EC1" w:rsidP="00143EC1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143EC1" w:rsidRPr="004E194E" w:rsidRDefault="00143EC1" w:rsidP="00143EC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:rsidR="00143EC1" w:rsidRPr="004E194E" w:rsidRDefault="00143EC1" w:rsidP="00143EC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:rsidR="00143EC1" w:rsidRPr="004E194E" w:rsidRDefault="00143EC1" w:rsidP="00143EC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4E194E">
              <w:rPr>
                <w:rFonts w:ascii="Angsana New" w:hAnsi="Angsana New"/>
                <w:sz w:val="24"/>
                <w:szCs w:val="24"/>
                <w:lang w:bidi="th-TH"/>
              </w:rPr>
              <w:t>0.3</w:t>
            </w:r>
          </w:p>
        </w:tc>
        <w:tc>
          <w:tcPr>
            <w:tcW w:w="182" w:type="dxa"/>
          </w:tcPr>
          <w:p w:rsidR="00143EC1" w:rsidRPr="00A36FA6" w:rsidRDefault="00143EC1" w:rsidP="00143EC1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9" w:type="dxa"/>
            <w:tcBorders>
              <w:bottom w:val="single" w:sz="4" w:space="0" w:color="auto"/>
            </w:tcBorders>
          </w:tcPr>
          <w:p w:rsidR="00143EC1" w:rsidRPr="00A36FA6" w:rsidRDefault="00143EC1" w:rsidP="00143EC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:rsidR="00143EC1" w:rsidRPr="00A36FA6" w:rsidRDefault="00143EC1" w:rsidP="00143EC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:rsidR="00143EC1" w:rsidRPr="00A36FA6" w:rsidRDefault="00143EC1" w:rsidP="00143EC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A36FA6">
              <w:rPr>
                <w:rFonts w:ascii="Angsana New" w:hAnsi="Angsana New"/>
                <w:sz w:val="24"/>
                <w:szCs w:val="24"/>
                <w:lang w:bidi="th-TH"/>
              </w:rPr>
              <w:t>0.3</w:t>
            </w:r>
          </w:p>
        </w:tc>
        <w:tc>
          <w:tcPr>
            <w:tcW w:w="182" w:type="dxa"/>
          </w:tcPr>
          <w:p w:rsidR="00143EC1" w:rsidRPr="00A36FA6" w:rsidRDefault="00143EC1" w:rsidP="00143EC1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97" w:type="dxa"/>
            <w:tcBorders>
              <w:bottom w:val="single" w:sz="4" w:space="0" w:color="auto"/>
            </w:tcBorders>
          </w:tcPr>
          <w:p w:rsidR="00143EC1" w:rsidRPr="004E194E" w:rsidRDefault="00143EC1" w:rsidP="00143EC1">
            <w:pPr>
              <w:pStyle w:val="acctfourfigures"/>
              <w:tabs>
                <w:tab w:val="clear" w:pos="765"/>
                <w:tab w:val="decimal" w:pos="457"/>
              </w:tabs>
              <w:spacing w:line="240" w:lineRule="auto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:rsidR="00143EC1" w:rsidRPr="004E194E" w:rsidRDefault="00143EC1" w:rsidP="00143EC1">
            <w:pPr>
              <w:pStyle w:val="acctfourfigures"/>
              <w:tabs>
                <w:tab w:val="clear" w:pos="765"/>
                <w:tab w:val="decimal" w:pos="457"/>
              </w:tabs>
              <w:spacing w:line="240" w:lineRule="auto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:rsidR="00143EC1" w:rsidRPr="004E194E" w:rsidRDefault="00143EC1" w:rsidP="00143EC1">
            <w:pPr>
              <w:pStyle w:val="acctfourfigures"/>
              <w:tabs>
                <w:tab w:val="clear" w:pos="765"/>
                <w:tab w:val="decimal" w:pos="457"/>
              </w:tabs>
              <w:spacing w:line="240" w:lineRule="auto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4E194E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:rsidR="00143EC1" w:rsidRPr="00A36FA6" w:rsidRDefault="00143EC1" w:rsidP="00143EC1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143EC1" w:rsidRPr="00A36FA6" w:rsidRDefault="00143EC1" w:rsidP="00143EC1">
            <w:pPr>
              <w:pStyle w:val="acctfourfigures"/>
              <w:tabs>
                <w:tab w:val="clear" w:pos="765"/>
                <w:tab w:val="decimal" w:pos="457"/>
              </w:tabs>
              <w:spacing w:line="240" w:lineRule="auto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:rsidR="00143EC1" w:rsidRPr="00A36FA6" w:rsidRDefault="00143EC1" w:rsidP="00143EC1">
            <w:pPr>
              <w:pStyle w:val="acctfourfigures"/>
              <w:tabs>
                <w:tab w:val="clear" w:pos="765"/>
                <w:tab w:val="decimal" w:pos="457"/>
              </w:tabs>
              <w:spacing w:line="240" w:lineRule="auto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:rsidR="00143EC1" w:rsidRPr="00A36FA6" w:rsidRDefault="00143EC1" w:rsidP="00143EC1">
            <w:pPr>
              <w:pStyle w:val="acctfourfigures"/>
              <w:tabs>
                <w:tab w:val="clear" w:pos="765"/>
                <w:tab w:val="decimal" w:pos="457"/>
              </w:tabs>
              <w:spacing w:line="240" w:lineRule="auto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A36FA6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:rsidR="00143EC1" w:rsidRPr="00A36FA6" w:rsidRDefault="00143EC1" w:rsidP="00143EC1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</w:tcPr>
          <w:p w:rsidR="00143EC1" w:rsidRPr="0082171F" w:rsidRDefault="00143EC1" w:rsidP="00143EC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:rsidR="00143EC1" w:rsidRPr="0082171F" w:rsidRDefault="00143EC1" w:rsidP="00143EC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:rsidR="00143EC1" w:rsidRPr="0082171F" w:rsidRDefault="00143EC1" w:rsidP="00143EC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2171F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gridSpan w:val="2"/>
          </w:tcPr>
          <w:p w:rsidR="00143EC1" w:rsidRPr="00E83042" w:rsidRDefault="00143EC1" w:rsidP="00143EC1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</w:tcPr>
          <w:p w:rsidR="00143EC1" w:rsidRPr="0082171F" w:rsidRDefault="00143EC1" w:rsidP="00143EC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:rsidR="00143EC1" w:rsidRPr="0082171F" w:rsidRDefault="00143EC1" w:rsidP="00143EC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:rsidR="00143EC1" w:rsidRPr="0082171F" w:rsidRDefault="00143EC1" w:rsidP="00143EC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2171F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</w:tr>
      <w:tr w:rsidR="00143EC1" w:rsidRPr="0082171F" w:rsidTr="008D59A9">
        <w:trPr>
          <w:cantSplit/>
        </w:trPr>
        <w:tc>
          <w:tcPr>
            <w:tcW w:w="1439" w:type="dxa"/>
          </w:tcPr>
          <w:p w:rsidR="00143EC1" w:rsidRPr="0082171F" w:rsidRDefault="00143EC1" w:rsidP="00143EC1">
            <w:pPr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2171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981" w:type="dxa"/>
          </w:tcPr>
          <w:p w:rsidR="00143EC1" w:rsidRPr="0082171F" w:rsidRDefault="00143EC1" w:rsidP="00143EC1">
            <w:pPr>
              <w:tabs>
                <w:tab w:val="clear" w:pos="454"/>
                <w:tab w:val="decimal" w:pos="461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:rsidR="00143EC1" w:rsidRPr="0082171F" w:rsidRDefault="00143EC1" w:rsidP="00143EC1">
            <w:pPr>
              <w:tabs>
                <w:tab w:val="clear" w:pos="454"/>
                <w:tab w:val="decimal" w:pos="461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:rsidR="00143EC1" w:rsidRPr="00E83042" w:rsidRDefault="00143EC1" w:rsidP="00143EC1">
            <w:pPr>
              <w:tabs>
                <w:tab w:val="clear" w:pos="454"/>
                <w:tab w:val="decimal" w:pos="461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:rsidR="00143EC1" w:rsidRPr="00E83042" w:rsidRDefault="00143EC1" w:rsidP="00143EC1">
            <w:pPr>
              <w:tabs>
                <w:tab w:val="clear" w:pos="454"/>
                <w:tab w:val="decimal" w:pos="461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:rsidR="00143EC1" w:rsidRPr="00E83042" w:rsidRDefault="00143EC1" w:rsidP="00143EC1">
            <w:pPr>
              <w:tabs>
                <w:tab w:val="clear" w:pos="454"/>
                <w:tab w:val="decimal" w:pos="461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:rsidR="00143EC1" w:rsidRPr="00E83042" w:rsidRDefault="00143EC1" w:rsidP="00143EC1">
            <w:pPr>
              <w:tabs>
                <w:tab w:val="clear" w:pos="454"/>
                <w:tab w:val="decimal" w:pos="461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67" w:type="dxa"/>
          </w:tcPr>
          <w:p w:rsidR="00143EC1" w:rsidRPr="00E83042" w:rsidRDefault="00143EC1" w:rsidP="00143EC1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:rsidR="00143EC1" w:rsidRPr="00E83042" w:rsidRDefault="00143EC1" w:rsidP="00143EC1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:rsidR="00143EC1" w:rsidRPr="00E83042" w:rsidRDefault="00143EC1" w:rsidP="00143EC1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:rsidR="00143EC1" w:rsidRPr="00E83042" w:rsidRDefault="00143EC1" w:rsidP="00143EC1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:rsidR="00143EC1" w:rsidRPr="004E194E" w:rsidRDefault="00143EC1" w:rsidP="00143EC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4E194E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129.9</w:t>
            </w:r>
          </w:p>
        </w:tc>
        <w:tc>
          <w:tcPr>
            <w:tcW w:w="182" w:type="dxa"/>
          </w:tcPr>
          <w:p w:rsidR="00143EC1" w:rsidRPr="00A36FA6" w:rsidRDefault="00143EC1" w:rsidP="00143EC1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9" w:type="dxa"/>
            <w:tcBorders>
              <w:bottom w:val="double" w:sz="4" w:space="0" w:color="auto"/>
            </w:tcBorders>
          </w:tcPr>
          <w:p w:rsidR="00143EC1" w:rsidRPr="00A36FA6" w:rsidRDefault="00143EC1" w:rsidP="00143EC1">
            <w:pPr>
              <w:pStyle w:val="acctfourfigures"/>
              <w:tabs>
                <w:tab w:val="clear" w:pos="765"/>
                <w:tab w:val="decimal" w:pos="45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A36FA6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129.9</w:t>
            </w:r>
          </w:p>
        </w:tc>
        <w:tc>
          <w:tcPr>
            <w:tcW w:w="182" w:type="dxa"/>
          </w:tcPr>
          <w:p w:rsidR="00143EC1" w:rsidRPr="00A36FA6" w:rsidRDefault="00143EC1" w:rsidP="00143EC1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797" w:type="dxa"/>
            <w:tcBorders>
              <w:bottom w:val="double" w:sz="4" w:space="0" w:color="auto"/>
            </w:tcBorders>
          </w:tcPr>
          <w:p w:rsidR="00143EC1" w:rsidRPr="004E194E" w:rsidRDefault="00143EC1" w:rsidP="00143EC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4E194E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108.0</w:t>
            </w:r>
          </w:p>
        </w:tc>
        <w:tc>
          <w:tcPr>
            <w:tcW w:w="180" w:type="dxa"/>
          </w:tcPr>
          <w:p w:rsidR="00143EC1" w:rsidRPr="00A36FA6" w:rsidRDefault="00143EC1" w:rsidP="00143EC1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:rsidR="00143EC1" w:rsidRPr="00A36FA6" w:rsidRDefault="00143EC1" w:rsidP="00143EC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A36FA6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108.0</w:t>
            </w:r>
          </w:p>
        </w:tc>
        <w:tc>
          <w:tcPr>
            <w:tcW w:w="180" w:type="dxa"/>
          </w:tcPr>
          <w:p w:rsidR="00143EC1" w:rsidRPr="00A36FA6" w:rsidRDefault="00143EC1" w:rsidP="00143EC1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2" w:type="dxa"/>
            <w:tcBorders>
              <w:bottom w:val="double" w:sz="4" w:space="0" w:color="auto"/>
            </w:tcBorders>
          </w:tcPr>
          <w:p w:rsidR="00143EC1" w:rsidRPr="0082171F" w:rsidRDefault="00143EC1" w:rsidP="00143EC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82171F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gridSpan w:val="2"/>
          </w:tcPr>
          <w:p w:rsidR="00143EC1" w:rsidRPr="00E83042" w:rsidRDefault="00143EC1" w:rsidP="00143EC1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tcBorders>
              <w:bottom w:val="double" w:sz="4" w:space="0" w:color="auto"/>
            </w:tcBorders>
          </w:tcPr>
          <w:p w:rsidR="00143EC1" w:rsidRPr="0082171F" w:rsidRDefault="00143EC1" w:rsidP="00143EC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82171F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</w:tr>
    </w:tbl>
    <w:p w:rsidR="008969FD" w:rsidRPr="007766A8" w:rsidRDefault="008969FD" w:rsidP="008969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rPr>
          <w:rFonts w:ascii="Angsana New" w:hAnsi="Angsana New"/>
          <w:sz w:val="30"/>
          <w:szCs w:val="30"/>
        </w:rPr>
      </w:pPr>
    </w:p>
    <w:p w:rsidR="008969FD" w:rsidRPr="007766A8" w:rsidRDefault="008969FD" w:rsidP="008969FD">
      <w:pPr>
        <w:pStyle w:val="acctfourfigures"/>
        <w:tabs>
          <w:tab w:val="clear" w:pos="765"/>
        </w:tabs>
        <w:spacing w:line="240" w:lineRule="atLeast"/>
        <w:ind w:left="540"/>
        <w:rPr>
          <w:rFonts w:ascii="Angsana New" w:hAnsi="Angsana New"/>
          <w:sz w:val="30"/>
          <w:szCs w:val="30"/>
          <w:cs/>
          <w:lang w:bidi="th-TH"/>
        </w:rPr>
      </w:pPr>
      <w:r w:rsidRPr="007766A8">
        <w:rPr>
          <w:rFonts w:ascii="Angsana New" w:hAnsi="Angsana New" w:hint="cs"/>
          <w:sz w:val="30"/>
          <w:szCs w:val="30"/>
          <w:cs/>
          <w:lang w:bidi="th-TH"/>
        </w:rPr>
        <w:t>ทั้งนี้เป็นไปตามสัญญาร่วมทุนที่กำหนดให้บริษัทร่วมทุนต้องร่วมกันตัดสินใจและบริหารงาน</w:t>
      </w:r>
    </w:p>
    <w:p w:rsidR="008969FD" w:rsidRPr="005A2825" w:rsidRDefault="008969FD" w:rsidP="008969FD">
      <w:pPr>
        <w:pStyle w:val="block"/>
        <w:spacing w:after="0"/>
        <w:ind w:left="540"/>
        <w:jc w:val="both"/>
        <w:rPr>
          <w:rFonts w:ascii="Angsana New" w:hAnsi="Angsana New"/>
          <w:sz w:val="16"/>
          <w:szCs w:val="16"/>
          <w:lang w:bidi="th-TH"/>
        </w:rPr>
      </w:pPr>
    </w:p>
    <w:p w:rsidR="008969FD" w:rsidRPr="007766A8" w:rsidRDefault="008969FD" w:rsidP="008969FD">
      <w:pPr>
        <w:pStyle w:val="block"/>
        <w:spacing w:after="0"/>
        <w:ind w:left="540"/>
        <w:jc w:val="both"/>
        <w:rPr>
          <w:rFonts w:ascii="Angsana New" w:hAnsi="Angsana New"/>
          <w:i/>
          <w:iCs/>
          <w:color w:val="0000FF"/>
          <w:sz w:val="30"/>
          <w:szCs w:val="30"/>
          <w:cs/>
          <w:lang w:val="en-US" w:bidi="th-TH"/>
        </w:rPr>
      </w:pPr>
      <w:r w:rsidRPr="007766A8">
        <w:rPr>
          <w:rFonts w:ascii="Angsana New" w:hAnsi="Angsana New" w:hint="cs"/>
          <w:sz w:val="30"/>
          <w:szCs w:val="30"/>
          <w:cs/>
          <w:lang w:bidi="th-TH"/>
        </w:rPr>
        <w:t>กลุ่มบริษัทไม่มีเงินลงทุนใน</w:t>
      </w:r>
      <w:r w:rsidRPr="007766A8">
        <w:rPr>
          <w:rFonts w:ascii="Angsana New" w:hAnsi="Angsana New"/>
          <w:sz w:val="30"/>
          <w:szCs w:val="30"/>
          <w:cs/>
          <w:lang w:bidi="th-TH"/>
        </w:rPr>
        <w:t>การร่วมค้าที่</w:t>
      </w:r>
      <w:r w:rsidRPr="007766A8">
        <w:rPr>
          <w:rFonts w:ascii="Angsana New" w:hAnsi="Angsana New" w:hint="cs"/>
          <w:sz w:val="30"/>
          <w:szCs w:val="30"/>
          <w:cs/>
          <w:lang w:bidi="th-TH"/>
        </w:rPr>
        <w:t>จดทะเบียนในตลาดหลักทรัพย์ ดังนั้นจึงไม่มีราคาที่เปิดเผยต่อสาธารณชน</w:t>
      </w:r>
    </w:p>
    <w:p w:rsidR="008969FD" w:rsidRDefault="008969FD" w:rsidP="008231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8231EE" w:rsidRPr="007766A8" w:rsidRDefault="008231EE" w:rsidP="008231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20"/>
          <w:szCs w:val="20"/>
          <w:u w:val="single"/>
        </w:rPr>
      </w:pPr>
    </w:p>
    <w:p w:rsidR="007E768E" w:rsidRPr="00A42D83" w:rsidRDefault="007E768E" w:rsidP="008231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sz w:val="24"/>
          <w:szCs w:val="24"/>
        </w:rPr>
      </w:pPr>
    </w:p>
    <w:p w:rsidR="008231EE" w:rsidRPr="008969FD" w:rsidRDefault="008231EE" w:rsidP="008969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16"/>
          <w:szCs w:val="16"/>
          <w:cs/>
        </w:rPr>
        <w:sectPr w:rsidR="008231EE" w:rsidRPr="008969FD" w:rsidSect="00E779B1">
          <w:pgSz w:w="16834" w:h="11909" w:orient="landscape" w:code="9"/>
          <w:pgMar w:top="691" w:right="1152" w:bottom="576" w:left="1152" w:header="720" w:footer="518" w:gutter="0"/>
          <w:cols w:space="720"/>
          <w:docGrid w:linePitch="245"/>
        </w:sectPr>
      </w:pPr>
    </w:p>
    <w:p w:rsidR="003D3838" w:rsidRPr="007766A8" w:rsidRDefault="00F26088" w:rsidP="00B37C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9</w:t>
      </w:r>
      <w:r w:rsidR="00825300" w:rsidRPr="007766A8">
        <w:rPr>
          <w:rFonts w:ascii="Angsana New" w:hAnsi="Angsana New"/>
          <w:b/>
          <w:bCs/>
          <w:sz w:val="30"/>
          <w:szCs w:val="30"/>
        </w:rPr>
        <w:tab/>
      </w:r>
      <w:r w:rsidR="003D3838" w:rsidRPr="007766A8">
        <w:rPr>
          <w:rFonts w:ascii="Angsana New" w:hAnsi="Angsana New"/>
          <w:b/>
          <w:bCs/>
          <w:sz w:val="30"/>
          <w:szCs w:val="30"/>
          <w:cs/>
        </w:rPr>
        <w:t xml:space="preserve">อสังหาริมทรัพย์เพื่อการลงทุน </w:t>
      </w:r>
    </w:p>
    <w:p w:rsidR="00FC785B" w:rsidRPr="004C6102" w:rsidRDefault="00FC785B" w:rsidP="00B37C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10"/>
          <w:szCs w:val="10"/>
        </w:rPr>
      </w:pPr>
    </w:p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7020"/>
        <w:gridCol w:w="2160"/>
      </w:tblGrid>
      <w:tr w:rsidR="002417D3" w:rsidRPr="007766A8" w:rsidTr="005019CA">
        <w:trPr>
          <w:tblHeader/>
        </w:trPr>
        <w:tc>
          <w:tcPr>
            <w:tcW w:w="7020" w:type="dxa"/>
          </w:tcPr>
          <w:p w:rsidR="002417D3" w:rsidRPr="007766A8" w:rsidRDefault="002417D3" w:rsidP="0078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160" w:type="dxa"/>
          </w:tcPr>
          <w:p w:rsidR="002417D3" w:rsidRPr="007766A8" w:rsidRDefault="002417D3" w:rsidP="0078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766A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2417D3" w:rsidRPr="007766A8" w:rsidTr="005019CA">
        <w:trPr>
          <w:tblHeader/>
        </w:trPr>
        <w:tc>
          <w:tcPr>
            <w:tcW w:w="7020" w:type="dxa"/>
          </w:tcPr>
          <w:p w:rsidR="002417D3" w:rsidRPr="007766A8" w:rsidRDefault="002417D3" w:rsidP="00A46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160" w:type="dxa"/>
          </w:tcPr>
          <w:p w:rsidR="002417D3" w:rsidRPr="007766A8" w:rsidRDefault="002417D3" w:rsidP="00A46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766A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766A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7766A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2417D3" w:rsidRPr="007766A8" w:rsidTr="005019CA">
        <w:tc>
          <w:tcPr>
            <w:tcW w:w="7020" w:type="dxa"/>
          </w:tcPr>
          <w:p w:rsidR="002417D3" w:rsidRPr="007766A8" w:rsidRDefault="002417D3" w:rsidP="00A46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766A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160" w:type="dxa"/>
          </w:tcPr>
          <w:p w:rsidR="002417D3" w:rsidRPr="00A61205" w:rsidRDefault="002417D3" w:rsidP="00A46944">
            <w:pPr>
              <w:pStyle w:val="acctfourfigures"/>
              <w:tabs>
                <w:tab w:val="clear" w:pos="765"/>
                <w:tab w:val="decimal" w:pos="10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0175D" w:rsidRPr="007766A8" w:rsidTr="005019CA">
        <w:tc>
          <w:tcPr>
            <w:tcW w:w="7020" w:type="dxa"/>
          </w:tcPr>
          <w:p w:rsidR="0010175D" w:rsidRPr="007766A8" w:rsidRDefault="0010175D" w:rsidP="00101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766A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7766A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7766A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2560</w:t>
            </w:r>
          </w:p>
        </w:tc>
        <w:tc>
          <w:tcPr>
            <w:tcW w:w="2160" w:type="dxa"/>
          </w:tcPr>
          <w:p w:rsidR="0010175D" w:rsidRPr="0010175D" w:rsidRDefault="0010175D" w:rsidP="0010175D">
            <w:pPr>
              <w:pStyle w:val="acctfourfigures"/>
              <w:tabs>
                <w:tab w:val="clear" w:pos="765"/>
                <w:tab w:val="decimal" w:pos="17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0175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398</w:t>
            </w:r>
          </w:p>
        </w:tc>
      </w:tr>
      <w:tr w:rsidR="0010175D" w:rsidRPr="007766A8" w:rsidTr="005019CA">
        <w:tc>
          <w:tcPr>
            <w:tcW w:w="7020" w:type="dxa"/>
          </w:tcPr>
          <w:p w:rsidR="0010175D" w:rsidRPr="0082171F" w:rsidRDefault="0010175D" w:rsidP="00101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2171F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2160" w:type="dxa"/>
          </w:tcPr>
          <w:p w:rsidR="0010175D" w:rsidRPr="002C367F" w:rsidRDefault="0010175D" w:rsidP="0010175D">
            <w:pPr>
              <w:pStyle w:val="acctfourfigures"/>
              <w:tabs>
                <w:tab w:val="clear" w:pos="765"/>
                <w:tab w:val="decimal" w:pos="17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838E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(1)</w:t>
            </w:r>
          </w:p>
        </w:tc>
      </w:tr>
      <w:tr w:rsidR="0010175D" w:rsidRPr="007766A8" w:rsidTr="005019CA">
        <w:tc>
          <w:tcPr>
            <w:tcW w:w="7020" w:type="dxa"/>
          </w:tcPr>
          <w:p w:rsidR="0010175D" w:rsidRPr="007766A8" w:rsidRDefault="0010175D" w:rsidP="00101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F4F87">
              <w:rPr>
                <w:rFonts w:ascii="Angsana New" w:hAnsi="Angsana New" w:hint="cs"/>
                <w:sz w:val="30"/>
                <w:szCs w:val="30"/>
                <w:cs/>
              </w:rPr>
              <w:t>รับโอนจากโครงการอสังหาริมทรัพย์ระหว่างการพัฒนา</w:t>
            </w:r>
          </w:p>
        </w:tc>
        <w:tc>
          <w:tcPr>
            <w:tcW w:w="2160" w:type="dxa"/>
          </w:tcPr>
          <w:p w:rsidR="0010175D" w:rsidRPr="005F4F87" w:rsidRDefault="0010175D" w:rsidP="0010175D">
            <w:pPr>
              <w:pStyle w:val="acctfourfigures"/>
              <w:tabs>
                <w:tab w:val="clear" w:pos="765"/>
                <w:tab w:val="decimal" w:pos="17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838E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427</w:t>
            </w:r>
          </w:p>
        </w:tc>
      </w:tr>
      <w:tr w:rsidR="0010175D" w:rsidRPr="007766A8" w:rsidTr="005019CA">
        <w:tc>
          <w:tcPr>
            <w:tcW w:w="7020" w:type="dxa"/>
          </w:tcPr>
          <w:p w:rsidR="0010175D" w:rsidRPr="00B7718C" w:rsidRDefault="0010175D" w:rsidP="00101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highlight w:val="cyan"/>
                <w:cs/>
              </w:rPr>
            </w:pPr>
            <w:r w:rsidRPr="005F4F87"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ไปโครงการอสังหาริมทรัพย์ระหว่างการพัฒนา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:rsidR="0010175D" w:rsidRPr="002C367F" w:rsidRDefault="0010175D" w:rsidP="0010175D">
            <w:pPr>
              <w:pStyle w:val="acctfourfigures"/>
              <w:tabs>
                <w:tab w:val="clear" w:pos="765"/>
                <w:tab w:val="decimal" w:pos="17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838E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(36)</w:t>
            </w:r>
          </w:p>
        </w:tc>
      </w:tr>
      <w:tr w:rsidR="0010175D" w:rsidRPr="007766A8" w:rsidTr="005019CA">
        <w:tc>
          <w:tcPr>
            <w:tcW w:w="7020" w:type="dxa"/>
          </w:tcPr>
          <w:p w:rsidR="0010175D" w:rsidRPr="007766A8" w:rsidRDefault="0010175D" w:rsidP="00182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766A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7766A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31</w:t>
            </w:r>
            <w:r w:rsidRPr="007766A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 w:rsidR="00182B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</w:t>
            </w:r>
            <w:r w:rsidRPr="007766A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7766A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  <w:r w:rsidRPr="007766A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7766A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7766A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182B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160" w:type="dxa"/>
            <w:tcBorders>
              <w:top w:val="single" w:sz="4" w:space="0" w:color="auto"/>
            </w:tcBorders>
          </w:tcPr>
          <w:p w:rsidR="0010175D" w:rsidRPr="007766A8" w:rsidRDefault="0010175D" w:rsidP="0010175D">
            <w:pPr>
              <w:pStyle w:val="acctfourfigures"/>
              <w:tabs>
                <w:tab w:val="clear" w:pos="765"/>
                <w:tab w:val="decimal" w:pos="17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7C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788</w:t>
            </w:r>
          </w:p>
        </w:tc>
      </w:tr>
      <w:tr w:rsidR="00693B24" w:rsidRPr="007766A8" w:rsidTr="005019CA">
        <w:tc>
          <w:tcPr>
            <w:tcW w:w="7020" w:type="dxa"/>
          </w:tcPr>
          <w:p w:rsidR="00693B24" w:rsidRPr="007766A8" w:rsidRDefault="00693B24" w:rsidP="00A61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F4F87">
              <w:rPr>
                <w:rFonts w:ascii="Angsana New" w:hAnsi="Angsana New" w:hint="cs"/>
                <w:sz w:val="30"/>
                <w:szCs w:val="30"/>
                <w:cs/>
              </w:rPr>
              <w:t>รับโอนจากโครงการอสังหาริมทรัพย์ระหว่างการพัฒนา</w:t>
            </w:r>
          </w:p>
        </w:tc>
        <w:tc>
          <w:tcPr>
            <w:tcW w:w="2160" w:type="dxa"/>
          </w:tcPr>
          <w:p w:rsidR="00693B24" w:rsidRPr="0010175D" w:rsidRDefault="00693B24" w:rsidP="00524355">
            <w:pPr>
              <w:pStyle w:val="acctfourfigures"/>
              <w:tabs>
                <w:tab w:val="clear" w:pos="765"/>
                <w:tab w:val="decimal" w:pos="17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11</w:t>
            </w:r>
            <w:r w:rsidR="005243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</w:t>
            </w:r>
          </w:p>
        </w:tc>
      </w:tr>
      <w:tr w:rsidR="00693B24" w:rsidRPr="007766A8" w:rsidTr="005019CA">
        <w:tc>
          <w:tcPr>
            <w:tcW w:w="7020" w:type="dxa"/>
          </w:tcPr>
          <w:p w:rsidR="00693B24" w:rsidRPr="00B7718C" w:rsidRDefault="00693B24" w:rsidP="00A61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highlight w:val="cyan"/>
                <w:cs/>
              </w:rPr>
            </w:pPr>
            <w:r w:rsidRPr="005F4F87"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ไปโครงการอสังหาริมทรัพย์ระหว่างการพัฒนา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:rsidR="00693B24" w:rsidRPr="002C367F" w:rsidRDefault="00693B24" w:rsidP="004C2C05">
            <w:pPr>
              <w:pStyle w:val="acctfourfigures"/>
              <w:tabs>
                <w:tab w:val="clear" w:pos="765"/>
                <w:tab w:val="decimal" w:pos="17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838E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  <w:r w:rsidRPr="009838E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</w:tr>
      <w:tr w:rsidR="00693B24" w:rsidRPr="007766A8" w:rsidTr="005019CA">
        <w:tc>
          <w:tcPr>
            <w:tcW w:w="7020" w:type="dxa"/>
          </w:tcPr>
          <w:p w:rsidR="00693B24" w:rsidRPr="007766A8" w:rsidRDefault="00693B24" w:rsidP="001E5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766A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766A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7766A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7766A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:rsidR="00693B24" w:rsidRPr="004C2B2D" w:rsidRDefault="00693B24" w:rsidP="00524355">
            <w:pPr>
              <w:pStyle w:val="acctfourfigures"/>
              <w:tabs>
                <w:tab w:val="clear" w:pos="765"/>
                <w:tab w:val="decimal" w:pos="17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C2B2D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89</w:t>
            </w:r>
            <w:r w:rsidR="0052435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0</w:t>
            </w:r>
          </w:p>
        </w:tc>
      </w:tr>
      <w:tr w:rsidR="00693B24" w:rsidRPr="007766A8" w:rsidTr="005019CA">
        <w:tc>
          <w:tcPr>
            <w:tcW w:w="7020" w:type="dxa"/>
          </w:tcPr>
          <w:p w:rsidR="00693B24" w:rsidRPr="007766A8" w:rsidRDefault="00693B24" w:rsidP="00A61205">
            <w:pPr>
              <w:pStyle w:val="acctfourfigures"/>
              <w:tabs>
                <w:tab w:val="clear" w:pos="765"/>
                <w:tab w:val="decimal" w:pos="142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10"/>
                <w:szCs w:val="10"/>
                <w:rtl/>
                <w:cs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</w:tcPr>
          <w:p w:rsidR="00693B24" w:rsidRPr="007766A8" w:rsidRDefault="00693B24" w:rsidP="00A61205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  <w:tr w:rsidR="00693B24" w:rsidRPr="007766A8" w:rsidTr="005019CA">
        <w:tc>
          <w:tcPr>
            <w:tcW w:w="7020" w:type="dxa"/>
          </w:tcPr>
          <w:p w:rsidR="00693B24" w:rsidRPr="007766A8" w:rsidRDefault="00693B24" w:rsidP="00A61205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766A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ขาดทุนจากการด้อยค่า</w:t>
            </w:r>
          </w:p>
        </w:tc>
        <w:tc>
          <w:tcPr>
            <w:tcW w:w="2160" w:type="dxa"/>
          </w:tcPr>
          <w:p w:rsidR="00693B24" w:rsidRPr="007766A8" w:rsidRDefault="00693B24" w:rsidP="00A61205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93B24" w:rsidRPr="007766A8" w:rsidTr="005019CA">
        <w:tc>
          <w:tcPr>
            <w:tcW w:w="7020" w:type="dxa"/>
          </w:tcPr>
          <w:p w:rsidR="00693B24" w:rsidRPr="007766A8" w:rsidRDefault="00693B24" w:rsidP="001E5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766A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7766A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7766A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2560</w:t>
            </w:r>
          </w:p>
        </w:tc>
        <w:tc>
          <w:tcPr>
            <w:tcW w:w="2160" w:type="dxa"/>
          </w:tcPr>
          <w:p w:rsidR="00693B24" w:rsidRPr="002417D3" w:rsidRDefault="00693B24" w:rsidP="00A61205">
            <w:pPr>
              <w:pStyle w:val="acctfourfigures"/>
              <w:tabs>
                <w:tab w:val="clear" w:pos="765"/>
                <w:tab w:val="decimal" w:pos="17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153</w:t>
            </w:r>
          </w:p>
        </w:tc>
      </w:tr>
      <w:tr w:rsidR="00693B24" w:rsidRPr="007766A8" w:rsidTr="005019CA">
        <w:tc>
          <w:tcPr>
            <w:tcW w:w="7020" w:type="dxa"/>
          </w:tcPr>
          <w:p w:rsidR="00693B24" w:rsidRPr="007766A8" w:rsidRDefault="00693B24" w:rsidP="001E5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64B6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2160" w:type="dxa"/>
          </w:tcPr>
          <w:p w:rsidR="00693B24" w:rsidRPr="00DD6CC0" w:rsidRDefault="00693B24" w:rsidP="001E5718">
            <w:pPr>
              <w:pStyle w:val="acctfourfigures"/>
              <w:tabs>
                <w:tab w:val="clear" w:pos="765"/>
                <w:tab w:val="decimal" w:pos="17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(6</w:t>
            </w:r>
            <w:r w:rsidRPr="00DD6CC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693B24" w:rsidRPr="007766A8" w:rsidTr="005019CA">
        <w:tc>
          <w:tcPr>
            <w:tcW w:w="7020" w:type="dxa"/>
          </w:tcPr>
          <w:p w:rsidR="00693B24" w:rsidRPr="007766A8" w:rsidRDefault="00693B24" w:rsidP="001E5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766A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7766A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31</w:t>
            </w:r>
            <w:r w:rsidRPr="007766A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2560</w:t>
            </w:r>
            <w:r w:rsidRPr="007766A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7766A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  <w:r w:rsidRPr="007766A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7766A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7766A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</w:t>
            </w:r>
          </w:p>
        </w:tc>
        <w:tc>
          <w:tcPr>
            <w:tcW w:w="2160" w:type="dxa"/>
            <w:tcBorders>
              <w:top w:val="single" w:sz="4" w:space="0" w:color="auto"/>
            </w:tcBorders>
          </w:tcPr>
          <w:p w:rsidR="00693B24" w:rsidRPr="004B7C53" w:rsidRDefault="00693B24" w:rsidP="001E5718">
            <w:pPr>
              <w:pStyle w:val="acctfourfigures"/>
              <w:tabs>
                <w:tab w:val="clear" w:pos="765"/>
                <w:tab w:val="decimal" w:pos="17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B7C5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147</w:t>
            </w:r>
          </w:p>
        </w:tc>
      </w:tr>
      <w:tr w:rsidR="00693B24" w:rsidRPr="007766A8" w:rsidTr="005019CA">
        <w:tc>
          <w:tcPr>
            <w:tcW w:w="7020" w:type="dxa"/>
          </w:tcPr>
          <w:p w:rsidR="00693B24" w:rsidRPr="004264B6" w:rsidRDefault="0064320F" w:rsidP="001E5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160" w:type="dxa"/>
          </w:tcPr>
          <w:p w:rsidR="00693B24" w:rsidRPr="00DD6CC0" w:rsidRDefault="004B6018" w:rsidP="001E5718">
            <w:pPr>
              <w:pStyle w:val="acctfourfigures"/>
              <w:tabs>
                <w:tab w:val="clear" w:pos="765"/>
                <w:tab w:val="decimal" w:pos="17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</w:t>
            </w:r>
          </w:p>
        </w:tc>
      </w:tr>
      <w:tr w:rsidR="00693B24" w:rsidRPr="007766A8" w:rsidTr="005019CA">
        <w:tc>
          <w:tcPr>
            <w:tcW w:w="7020" w:type="dxa"/>
          </w:tcPr>
          <w:p w:rsidR="00693B24" w:rsidRPr="007766A8" w:rsidRDefault="00693B24" w:rsidP="001E5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766A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766A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7766A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7766A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:rsidR="00693B24" w:rsidRPr="004B7C53" w:rsidRDefault="004B6018" w:rsidP="001E5718">
            <w:pPr>
              <w:pStyle w:val="acctfourfigures"/>
              <w:tabs>
                <w:tab w:val="clear" w:pos="765"/>
                <w:tab w:val="decimal" w:pos="17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184</w:t>
            </w:r>
          </w:p>
        </w:tc>
      </w:tr>
      <w:tr w:rsidR="00693B24" w:rsidRPr="007766A8" w:rsidTr="005019CA">
        <w:tc>
          <w:tcPr>
            <w:tcW w:w="7020" w:type="dxa"/>
          </w:tcPr>
          <w:p w:rsidR="00693B24" w:rsidRPr="007766A8" w:rsidRDefault="00693B24" w:rsidP="001E5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</w:tcPr>
          <w:p w:rsidR="00693B24" w:rsidRPr="004B7C53" w:rsidRDefault="00693B24" w:rsidP="001E5718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</w:tr>
      <w:tr w:rsidR="00693B24" w:rsidRPr="007766A8" w:rsidTr="005019CA">
        <w:tc>
          <w:tcPr>
            <w:tcW w:w="7020" w:type="dxa"/>
          </w:tcPr>
          <w:p w:rsidR="00693B24" w:rsidRPr="007766A8" w:rsidRDefault="00693B24" w:rsidP="001E5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766A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2160" w:type="dxa"/>
          </w:tcPr>
          <w:p w:rsidR="00693B24" w:rsidRPr="004B7C53" w:rsidRDefault="00693B24" w:rsidP="001E5718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93B24" w:rsidRPr="007766A8" w:rsidTr="005019CA">
        <w:tc>
          <w:tcPr>
            <w:tcW w:w="7020" w:type="dxa"/>
          </w:tcPr>
          <w:p w:rsidR="00693B24" w:rsidRPr="007766A8" w:rsidRDefault="00693B24" w:rsidP="00EA6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766A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766A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7766A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7766A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25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2160" w:type="dxa"/>
          </w:tcPr>
          <w:p w:rsidR="00693B24" w:rsidRPr="004B7C53" w:rsidRDefault="00693B24" w:rsidP="00EA6D5B">
            <w:pPr>
              <w:pStyle w:val="acctfourfigures"/>
              <w:tabs>
                <w:tab w:val="clear" w:pos="765"/>
                <w:tab w:val="decimal" w:pos="17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7C5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 xml:space="preserve"> 245</w:t>
            </w:r>
          </w:p>
        </w:tc>
      </w:tr>
      <w:tr w:rsidR="00693B24" w:rsidRPr="007766A8" w:rsidTr="005019CA">
        <w:tc>
          <w:tcPr>
            <w:tcW w:w="7020" w:type="dxa"/>
          </w:tcPr>
          <w:p w:rsidR="00693B24" w:rsidRPr="00A46944" w:rsidRDefault="00693B24" w:rsidP="00EA6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766A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766A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7766A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2560</w:t>
            </w:r>
            <w:r w:rsidRPr="007766A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7766A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  <w:r w:rsidRPr="007766A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7766A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7766A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</w:t>
            </w:r>
          </w:p>
        </w:tc>
        <w:tc>
          <w:tcPr>
            <w:tcW w:w="2160" w:type="dxa"/>
          </w:tcPr>
          <w:p w:rsidR="00693B24" w:rsidRPr="004B7C53" w:rsidRDefault="00693B24" w:rsidP="00EA6D5B">
            <w:pPr>
              <w:pStyle w:val="acctfourfigures"/>
              <w:tabs>
                <w:tab w:val="clear" w:pos="765"/>
                <w:tab w:val="decimal" w:pos="17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7C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641</w:t>
            </w:r>
          </w:p>
        </w:tc>
      </w:tr>
      <w:tr w:rsidR="00693B24" w:rsidRPr="007766A8" w:rsidTr="005019CA">
        <w:tc>
          <w:tcPr>
            <w:tcW w:w="7020" w:type="dxa"/>
          </w:tcPr>
          <w:p w:rsidR="00693B24" w:rsidRPr="007766A8" w:rsidRDefault="00693B24" w:rsidP="00EA6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766A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766A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7766A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2160" w:type="dxa"/>
          </w:tcPr>
          <w:p w:rsidR="00693B24" w:rsidRPr="004B7C53" w:rsidRDefault="004B6018" w:rsidP="00524355">
            <w:pPr>
              <w:pStyle w:val="acctfourfigures"/>
              <w:tabs>
                <w:tab w:val="clear" w:pos="765"/>
                <w:tab w:val="decimal" w:pos="17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</w:t>
            </w:r>
            <w:r w:rsidR="005243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</w:tr>
    </w:tbl>
    <w:p w:rsidR="00FA03B4" w:rsidRPr="004C6102" w:rsidRDefault="00FA03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p w:rsidR="001E6E6E" w:rsidRPr="00EE6EC9" w:rsidRDefault="009102CC" w:rsidP="009102C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z w:val="30"/>
          <w:szCs w:val="30"/>
          <w:cs/>
        </w:rPr>
      </w:pPr>
      <w:r w:rsidRPr="00EE6EC9">
        <w:rPr>
          <w:rFonts w:ascii="Angsana New" w:hAnsi="Angsana New"/>
          <w:sz w:val="30"/>
          <w:szCs w:val="30"/>
          <w:cs/>
        </w:rPr>
        <w:t>มูลค่ายุติธรรมของอสังหาริมทรัพย์เพื่อการลงทุน</w:t>
      </w:r>
      <w:r w:rsidR="00A16F16" w:rsidRPr="00EE6EC9">
        <w:rPr>
          <w:rFonts w:ascii="Angsana New" w:hAnsi="Angsana New" w:hint="cs"/>
          <w:sz w:val="30"/>
          <w:szCs w:val="30"/>
          <w:cs/>
        </w:rPr>
        <w:t>ของกลุ่มบริษัท</w:t>
      </w:r>
      <w:r w:rsidRPr="00EE6EC9">
        <w:rPr>
          <w:rFonts w:ascii="Angsana New" w:hAnsi="Angsana New" w:hint="cs"/>
          <w:sz w:val="30"/>
          <w:szCs w:val="30"/>
          <w:cs/>
        </w:rPr>
        <w:t xml:space="preserve"> ณ วันที่ </w:t>
      </w:r>
      <w:r w:rsidRPr="00EE6EC9">
        <w:rPr>
          <w:rFonts w:ascii="Angsana New" w:hAnsi="Angsana New"/>
          <w:sz w:val="30"/>
          <w:szCs w:val="30"/>
        </w:rPr>
        <w:t>31</w:t>
      </w:r>
      <w:r w:rsidRPr="00EE6EC9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Pr="00EE6EC9">
        <w:rPr>
          <w:rFonts w:ascii="Angsana New" w:hAnsi="Angsana New"/>
          <w:sz w:val="30"/>
          <w:szCs w:val="30"/>
        </w:rPr>
        <w:t>256</w:t>
      </w:r>
      <w:r w:rsidR="00F958E5" w:rsidRPr="00EE6EC9">
        <w:rPr>
          <w:rFonts w:ascii="Angsana New" w:hAnsi="Angsana New"/>
          <w:sz w:val="30"/>
          <w:szCs w:val="30"/>
        </w:rPr>
        <w:t>1</w:t>
      </w:r>
      <w:r w:rsidRPr="00EE6EC9">
        <w:rPr>
          <w:rFonts w:ascii="Angsana New" w:hAnsi="Angsana New"/>
          <w:sz w:val="30"/>
          <w:szCs w:val="30"/>
        </w:rPr>
        <w:t xml:space="preserve"> </w:t>
      </w:r>
      <w:r w:rsidRPr="00EE6EC9">
        <w:rPr>
          <w:rFonts w:ascii="Angsana New" w:hAnsi="Angsana New"/>
          <w:sz w:val="30"/>
          <w:szCs w:val="30"/>
          <w:cs/>
        </w:rPr>
        <w:t xml:space="preserve">จำนวน </w:t>
      </w:r>
      <w:r w:rsidR="00840A65">
        <w:rPr>
          <w:rFonts w:ascii="Angsana New" w:hAnsi="Angsana New"/>
          <w:sz w:val="30"/>
          <w:szCs w:val="30"/>
        </w:rPr>
        <w:t>74</w:t>
      </w:r>
      <w:r w:rsidR="00301CE1">
        <w:rPr>
          <w:rFonts w:ascii="Angsana New" w:hAnsi="Angsana New"/>
          <w:sz w:val="30"/>
          <w:szCs w:val="30"/>
        </w:rPr>
        <w:t>1</w:t>
      </w:r>
      <w:r w:rsidR="00840A65">
        <w:rPr>
          <w:rFonts w:ascii="Angsana New" w:hAnsi="Angsana New"/>
          <w:sz w:val="30"/>
          <w:szCs w:val="30"/>
        </w:rPr>
        <w:t>.</w:t>
      </w:r>
      <w:r w:rsidR="00301CE1">
        <w:rPr>
          <w:rFonts w:ascii="Angsana New" w:hAnsi="Angsana New"/>
          <w:sz w:val="30"/>
          <w:szCs w:val="30"/>
        </w:rPr>
        <w:t>6</w:t>
      </w:r>
      <w:r w:rsidRPr="00EE6EC9">
        <w:rPr>
          <w:rFonts w:ascii="Angsana New" w:hAnsi="Angsana New"/>
          <w:sz w:val="30"/>
          <w:szCs w:val="30"/>
        </w:rPr>
        <w:t xml:space="preserve"> </w:t>
      </w:r>
      <w:r w:rsidRPr="00EE6EC9">
        <w:rPr>
          <w:rFonts w:ascii="Angsana New" w:hAnsi="Angsana New"/>
          <w:sz w:val="30"/>
          <w:szCs w:val="30"/>
          <w:cs/>
        </w:rPr>
        <w:t>ล้านบาท</w:t>
      </w:r>
      <w:r w:rsidRPr="00EE6EC9">
        <w:rPr>
          <w:rFonts w:ascii="Angsana New" w:hAnsi="Angsana New" w:hint="cs"/>
          <w:sz w:val="30"/>
          <w:szCs w:val="30"/>
          <w:cs/>
        </w:rPr>
        <w:t xml:space="preserve"> </w:t>
      </w:r>
      <w:r w:rsidRPr="00EE6EC9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Pr="00EE6EC9">
        <w:rPr>
          <w:rFonts w:ascii="Angsana New" w:hAnsi="Angsana New"/>
          <w:i/>
          <w:iCs/>
          <w:sz w:val="30"/>
          <w:szCs w:val="30"/>
        </w:rPr>
        <w:t>25</w:t>
      </w:r>
      <w:r w:rsidR="00F958E5" w:rsidRPr="00EE6EC9">
        <w:rPr>
          <w:rFonts w:ascii="Angsana New" w:hAnsi="Angsana New"/>
          <w:i/>
          <w:iCs/>
          <w:sz w:val="30"/>
          <w:szCs w:val="30"/>
        </w:rPr>
        <w:t>60</w:t>
      </w:r>
      <w:r w:rsidRPr="00EE6EC9">
        <w:rPr>
          <w:rFonts w:ascii="Angsana New" w:hAnsi="Angsana New"/>
          <w:i/>
          <w:iCs/>
          <w:sz w:val="30"/>
          <w:szCs w:val="30"/>
        </w:rPr>
        <w:t xml:space="preserve">: </w:t>
      </w:r>
      <w:r w:rsidR="00F958E5" w:rsidRPr="00EE6EC9">
        <w:rPr>
          <w:rFonts w:ascii="Angsana New" w:hAnsi="Angsana New"/>
          <w:i/>
          <w:iCs/>
          <w:sz w:val="30"/>
          <w:szCs w:val="30"/>
        </w:rPr>
        <w:t>682.0</w:t>
      </w:r>
      <w:r w:rsidRPr="00EE6EC9">
        <w:rPr>
          <w:rFonts w:ascii="Angsana New" w:hAnsi="Angsana New"/>
          <w:i/>
          <w:iCs/>
          <w:sz w:val="30"/>
          <w:szCs w:val="30"/>
        </w:rPr>
        <w:t xml:space="preserve"> </w:t>
      </w:r>
      <w:r w:rsidRPr="00EE6EC9">
        <w:rPr>
          <w:rFonts w:ascii="Angsana New" w:hAnsi="Angsana New" w:hint="cs"/>
          <w:i/>
          <w:iCs/>
          <w:sz w:val="30"/>
          <w:szCs w:val="30"/>
          <w:cs/>
        </w:rPr>
        <w:t>ล้านบาท)</w:t>
      </w:r>
      <w:r w:rsidRPr="00EE6EC9">
        <w:rPr>
          <w:rFonts w:ascii="Angsana New" w:hAnsi="Angsana New" w:hint="cs"/>
          <w:sz w:val="30"/>
          <w:szCs w:val="30"/>
          <w:cs/>
        </w:rPr>
        <w:t xml:space="preserve"> ประเมินราคา</w:t>
      </w:r>
      <w:r w:rsidRPr="00EE6EC9">
        <w:rPr>
          <w:rFonts w:ascii="Angsana New" w:hAnsi="Angsana New"/>
          <w:sz w:val="30"/>
          <w:szCs w:val="30"/>
          <w:cs/>
        </w:rPr>
        <w:t>โดยผู้ประเมินราคาอิสระ</w:t>
      </w:r>
      <w:r w:rsidRPr="00EE6EC9">
        <w:rPr>
          <w:rFonts w:ascii="Angsana New" w:hAnsi="Angsana New" w:hint="cs"/>
          <w:sz w:val="30"/>
          <w:szCs w:val="30"/>
          <w:cs/>
        </w:rPr>
        <w:t>โดยพิจารณาราคาตาม</w:t>
      </w:r>
      <w:r w:rsidR="00A16F16" w:rsidRPr="00EE6EC9">
        <w:rPr>
          <w:rFonts w:ascii="Angsana New" w:hAnsi="Angsana New" w:hint="cs"/>
          <w:sz w:val="30"/>
          <w:szCs w:val="30"/>
          <w:cs/>
        </w:rPr>
        <w:t>เ</w:t>
      </w:r>
      <w:r w:rsidR="00A16F16" w:rsidRPr="00EE6EC9">
        <w:rPr>
          <w:rFonts w:ascii="Angsana New" w:hAnsi="Angsana New"/>
          <w:sz w:val="30"/>
          <w:szCs w:val="30"/>
          <w:cs/>
        </w:rPr>
        <w:t>กณฑ์ราคาตลาดของสินทรัพย์</w:t>
      </w:r>
      <w:r w:rsidRPr="00EE6EC9">
        <w:rPr>
          <w:rFonts w:ascii="Angsana New" w:hAnsi="Angsana New" w:hint="cs"/>
          <w:sz w:val="30"/>
          <w:szCs w:val="30"/>
          <w:cs/>
        </w:rPr>
        <w:t xml:space="preserve"> </w:t>
      </w:r>
      <w:r w:rsidR="00D37E69">
        <w:rPr>
          <w:rFonts w:ascii="Angsana New" w:hAnsi="Angsana New" w:hint="cs"/>
          <w:sz w:val="30"/>
          <w:szCs w:val="30"/>
          <w:cs/>
        </w:rPr>
        <w:t>โดย</w:t>
      </w:r>
      <w:r w:rsidR="00A52AF6">
        <w:rPr>
          <w:rFonts w:ascii="Angsana New" w:hAnsi="Angsana New" w:hint="cs"/>
          <w:sz w:val="30"/>
          <w:szCs w:val="30"/>
          <w:cs/>
        </w:rPr>
        <w:t>มี</w:t>
      </w:r>
      <w:r w:rsidR="00D37E69">
        <w:rPr>
          <w:rFonts w:ascii="Angsana New" w:hAnsi="Angsana New" w:hint="cs"/>
          <w:sz w:val="30"/>
          <w:szCs w:val="30"/>
          <w:cs/>
        </w:rPr>
        <w:t xml:space="preserve">ข้อมูลที่ใช้ในการวัดมูลค่ายุติธรรม เช่น ราคาเสนอขายของสินทรัพย์ที่มีลักษณะคล้ายคลึงกับสินทรัพย์ที่ประเมินมูลค่าในบริเวณใกล้เคียงกัน </w:t>
      </w:r>
      <w:r w:rsidRPr="00EE6EC9">
        <w:rPr>
          <w:rFonts w:ascii="Angsana New" w:hAnsi="Angsana New"/>
          <w:sz w:val="30"/>
          <w:szCs w:val="30"/>
          <w:cs/>
        </w:rPr>
        <w:t xml:space="preserve">การวัดมูลค่ายุติธรรมของอสังหาริมทรัพย์เพื่อการลงทุน ถูกจัดลำดับชั้นการวัดมูลค่ายุติธรรมอยู่ในระดับที่ </w:t>
      </w:r>
      <w:r w:rsidR="00DE3ABB">
        <w:rPr>
          <w:rFonts w:ascii="Angsana New" w:hAnsi="Angsana New"/>
          <w:sz w:val="30"/>
          <w:szCs w:val="30"/>
        </w:rPr>
        <w:t>3</w:t>
      </w:r>
    </w:p>
    <w:p w:rsidR="00C02BA7" w:rsidRPr="004C6102" w:rsidRDefault="00C02BA7" w:rsidP="00A42D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0"/>
          <w:szCs w:val="20"/>
        </w:rPr>
      </w:pPr>
    </w:p>
    <w:p w:rsidR="00825300" w:rsidRDefault="00A42D83" w:rsidP="00C361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E6EC9">
        <w:rPr>
          <w:rFonts w:ascii="Angsana New" w:hAnsi="Angsana New"/>
          <w:sz w:val="30"/>
          <w:szCs w:val="30"/>
          <w:cs/>
        </w:rPr>
        <w:t>อสังหาริมทรัพย์เพื่อการลงทุนของกลุ่มบริษัทประกอบด้วยที่ดินที่ถือครองไว้โดยยังมิได้ระบุวัตถุประสงค์ของการใช้ในอนาคต</w:t>
      </w:r>
      <w:r w:rsidR="001A4542">
        <w:rPr>
          <w:rFonts w:ascii="Angsana New" w:hAnsi="Angsana New" w:hint="cs"/>
          <w:sz w:val="30"/>
          <w:szCs w:val="30"/>
          <w:cs/>
        </w:rPr>
        <w:t xml:space="preserve"> และที่ดิน</w:t>
      </w:r>
      <w:r w:rsidR="00081606" w:rsidRPr="00735D5D">
        <w:rPr>
          <w:rFonts w:ascii="Angsana New" w:hAnsi="Angsana New"/>
          <w:sz w:val="30"/>
          <w:szCs w:val="30"/>
          <w:cs/>
        </w:rPr>
        <w:t>เพื่อ</w:t>
      </w:r>
      <w:r w:rsidR="00081606">
        <w:rPr>
          <w:rFonts w:ascii="Angsana New" w:hAnsi="Angsana New" w:hint="cs"/>
          <w:sz w:val="30"/>
          <w:szCs w:val="30"/>
          <w:cs/>
        </w:rPr>
        <w:t>ให้เช่า</w:t>
      </w:r>
    </w:p>
    <w:p w:rsidR="00C361F6" w:rsidRPr="00EE6EC9" w:rsidRDefault="00C361F6" w:rsidP="00C361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  <w:sectPr w:rsidR="00C361F6" w:rsidRPr="00EE6EC9" w:rsidSect="00E779B1">
          <w:footerReference w:type="first" r:id="rId13"/>
          <w:pgSz w:w="11909" w:h="16834" w:code="9"/>
          <w:pgMar w:top="691" w:right="1152" w:bottom="576" w:left="1152" w:header="720" w:footer="504" w:gutter="0"/>
          <w:cols w:space="720"/>
          <w:docGrid w:linePitch="245"/>
        </w:sectPr>
      </w:pPr>
    </w:p>
    <w:p w:rsidR="009D0D41" w:rsidRDefault="00435813" w:rsidP="001304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40" w:lineRule="exact"/>
        <w:jc w:val="thaiDistribute"/>
        <w:rPr>
          <w:rFonts w:ascii="Angsana New" w:hAnsi="Angsana New"/>
          <w:b/>
          <w:bCs/>
          <w:sz w:val="30"/>
          <w:szCs w:val="30"/>
        </w:rPr>
      </w:pPr>
      <w:r w:rsidRPr="007766A8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F26088">
        <w:rPr>
          <w:rFonts w:ascii="Angsana New" w:hAnsi="Angsana New"/>
          <w:b/>
          <w:bCs/>
          <w:sz w:val="30"/>
          <w:szCs w:val="30"/>
        </w:rPr>
        <w:t>0</w:t>
      </w:r>
      <w:r w:rsidR="009D0D41" w:rsidRPr="007766A8">
        <w:rPr>
          <w:rFonts w:ascii="Angsana New" w:hAnsi="Angsana New"/>
          <w:b/>
          <w:bCs/>
          <w:sz w:val="30"/>
          <w:szCs w:val="30"/>
          <w:cs/>
        </w:rPr>
        <w:tab/>
        <w:t xml:space="preserve">ที่ดิน อาคารและอุปกรณ์ </w:t>
      </w:r>
    </w:p>
    <w:p w:rsidR="0061418A" w:rsidRDefault="0061418A" w:rsidP="001304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40" w:lineRule="exact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1439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988"/>
        <w:gridCol w:w="1197"/>
        <w:gridCol w:w="243"/>
        <w:gridCol w:w="1107"/>
        <w:gridCol w:w="236"/>
        <w:gridCol w:w="1204"/>
        <w:gridCol w:w="241"/>
        <w:gridCol w:w="1199"/>
        <w:gridCol w:w="236"/>
        <w:gridCol w:w="7"/>
        <w:gridCol w:w="1262"/>
        <w:gridCol w:w="236"/>
        <w:gridCol w:w="1114"/>
        <w:gridCol w:w="236"/>
        <w:gridCol w:w="1501"/>
        <w:gridCol w:w="236"/>
        <w:gridCol w:w="1148"/>
      </w:tblGrid>
      <w:tr w:rsidR="0061418A" w:rsidRPr="007766A8" w:rsidTr="001B4203">
        <w:tc>
          <w:tcPr>
            <w:tcW w:w="2988" w:type="dxa"/>
          </w:tcPr>
          <w:p w:rsidR="0061418A" w:rsidRPr="007766A8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3" w:type="dxa"/>
            <w:gridSpan w:val="16"/>
          </w:tcPr>
          <w:p w:rsidR="0061418A" w:rsidRPr="007766A8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26" w:right="-15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66A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61418A" w:rsidRPr="007766A8" w:rsidTr="001B4203">
        <w:tc>
          <w:tcPr>
            <w:tcW w:w="2988" w:type="dxa"/>
          </w:tcPr>
          <w:p w:rsidR="0061418A" w:rsidRPr="007766A8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:rsidR="0061418A" w:rsidRPr="007766A8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26" w:right="-15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:rsidR="0061418A" w:rsidRPr="007766A8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:rsidR="0061418A" w:rsidRPr="007766A8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26" w:right="-1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61418A" w:rsidRPr="007766A8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26" w:right="-1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:rsidR="0061418A" w:rsidRPr="007766A8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26" w:right="-1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</w:tcPr>
          <w:p w:rsidR="0061418A" w:rsidRPr="007766A8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5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99" w:type="dxa"/>
          </w:tcPr>
          <w:p w:rsidR="0061418A" w:rsidRPr="007766A8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26" w:right="-1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766A8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236" w:type="dxa"/>
          </w:tcPr>
          <w:p w:rsidR="0061418A" w:rsidRPr="007766A8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  <w:gridSpan w:val="2"/>
          </w:tcPr>
          <w:p w:rsidR="0061418A" w:rsidRPr="007766A8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26" w:right="-1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61418A" w:rsidRPr="007766A8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:rsidR="0061418A" w:rsidRPr="007766A8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61418A" w:rsidRPr="007766A8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5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01" w:type="dxa"/>
          </w:tcPr>
          <w:p w:rsidR="0061418A" w:rsidRPr="007766A8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26" w:right="-1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61418A" w:rsidRPr="007766A8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26" w:right="-1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</w:tcPr>
          <w:p w:rsidR="0061418A" w:rsidRPr="007766A8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26" w:right="-1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1418A" w:rsidRPr="007766A8" w:rsidTr="001B4203">
        <w:tc>
          <w:tcPr>
            <w:tcW w:w="2988" w:type="dxa"/>
          </w:tcPr>
          <w:p w:rsidR="0061418A" w:rsidRPr="007766A8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:rsidR="0061418A" w:rsidRPr="007766A8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26" w:right="-1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:rsidR="0061418A" w:rsidRPr="007766A8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5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07" w:type="dxa"/>
          </w:tcPr>
          <w:p w:rsidR="0061418A" w:rsidRPr="007766A8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26" w:right="-15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66A8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</w:p>
        </w:tc>
        <w:tc>
          <w:tcPr>
            <w:tcW w:w="236" w:type="dxa"/>
          </w:tcPr>
          <w:p w:rsidR="0061418A" w:rsidRPr="007766A8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26" w:right="-15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4" w:type="dxa"/>
          </w:tcPr>
          <w:p w:rsidR="0061418A" w:rsidRPr="007766A8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26" w:right="-1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</w:tcPr>
          <w:p w:rsidR="0061418A" w:rsidRPr="007766A8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5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99" w:type="dxa"/>
          </w:tcPr>
          <w:p w:rsidR="0061418A" w:rsidRPr="007766A8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26" w:right="-1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766A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ติดตั้ง </w:t>
            </w:r>
          </w:p>
        </w:tc>
        <w:tc>
          <w:tcPr>
            <w:tcW w:w="236" w:type="dxa"/>
          </w:tcPr>
          <w:p w:rsidR="0061418A" w:rsidRPr="007766A8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  <w:gridSpan w:val="2"/>
          </w:tcPr>
          <w:p w:rsidR="0061418A" w:rsidRPr="007766A8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26" w:right="-1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61418A" w:rsidRPr="007766A8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:rsidR="0061418A" w:rsidRPr="007766A8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61418A" w:rsidRPr="007766A8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5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01" w:type="dxa"/>
          </w:tcPr>
          <w:p w:rsidR="0061418A" w:rsidRPr="007766A8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26" w:right="-1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766A8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สินทรัพย์ระหว่าง</w:t>
            </w:r>
          </w:p>
        </w:tc>
        <w:tc>
          <w:tcPr>
            <w:tcW w:w="236" w:type="dxa"/>
          </w:tcPr>
          <w:p w:rsidR="0061418A" w:rsidRPr="007766A8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26" w:right="-1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</w:tcPr>
          <w:p w:rsidR="0061418A" w:rsidRPr="007766A8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26" w:right="-1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1418A" w:rsidRPr="007766A8" w:rsidTr="001B4203">
        <w:tc>
          <w:tcPr>
            <w:tcW w:w="2988" w:type="dxa"/>
          </w:tcPr>
          <w:p w:rsidR="0061418A" w:rsidRPr="007766A8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:rsidR="0061418A" w:rsidRPr="007766A8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26" w:right="-1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766A8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ที่ดินและส่วน</w:t>
            </w:r>
          </w:p>
        </w:tc>
        <w:tc>
          <w:tcPr>
            <w:tcW w:w="243" w:type="dxa"/>
          </w:tcPr>
          <w:p w:rsidR="0061418A" w:rsidRPr="007766A8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5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07" w:type="dxa"/>
          </w:tcPr>
          <w:p w:rsidR="0061418A" w:rsidRPr="007766A8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26" w:right="-15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66A8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และส่วน</w:t>
            </w:r>
          </w:p>
        </w:tc>
        <w:tc>
          <w:tcPr>
            <w:tcW w:w="236" w:type="dxa"/>
          </w:tcPr>
          <w:p w:rsidR="0061418A" w:rsidRPr="007766A8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26" w:right="-15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4" w:type="dxa"/>
          </w:tcPr>
          <w:p w:rsidR="0061418A" w:rsidRPr="007766A8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26" w:right="-1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766A8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</w:t>
            </w:r>
          </w:p>
        </w:tc>
        <w:tc>
          <w:tcPr>
            <w:tcW w:w="241" w:type="dxa"/>
          </w:tcPr>
          <w:p w:rsidR="0061418A" w:rsidRPr="007766A8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5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99" w:type="dxa"/>
          </w:tcPr>
          <w:p w:rsidR="0061418A" w:rsidRPr="007766A8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766A8">
              <w:rPr>
                <w:rFonts w:asciiTheme="majorBidi" w:hAnsiTheme="majorBidi" w:cstheme="majorBidi"/>
                <w:sz w:val="30"/>
                <w:szCs w:val="30"/>
                <w:cs/>
              </w:rPr>
              <w:t>และเครื่องใช้</w:t>
            </w:r>
          </w:p>
        </w:tc>
        <w:tc>
          <w:tcPr>
            <w:tcW w:w="236" w:type="dxa"/>
          </w:tcPr>
          <w:p w:rsidR="0061418A" w:rsidRPr="007766A8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5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9" w:type="dxa"/>
            <w:gridSpan w:val="2"/>
          </w:tcPr>
          <w:p w:rsidR="0061418A" w:rsidRPr="007766A8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26" w:right="-1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766A8">
              <w:rPr>
                <w:rFonts w:asciiTheme="majorBidi" w:hAnsiTheme="majorBidi" w:cstheme="majorBidi"/>
                <w:sz w:val="30"/>
                <w:szCs w:val="30"/>
                <w:cs/>
              </w:rPr>
              <w:t>สาธารณูปโภค</w:t>
            </w:r>
          </w:p>
        </w:tc>
        <w:tc>
          <w:tcPr>
            <w:tcW w:w="236" w:type="dxa"/>
          </w:tcPr>
          <w:p w:rsidR="0061418A" w:rsidRPr="007766A8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:rsidR="0061418A" w:rsidRPr="007766A8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61418A" w:rsidRPr="007766A8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5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01" w:type="dxa"/>
          </w:tcPr>
          <w:p w:rsidR="0061418A" w:rsidRPr="007766A8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26" w:right="-1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766A8">
              <w:rPr>
                <w:rFonts w:asciiTheme="majorBidi" w:hAnsiTheme="majorBidi" w:cstheme="majorBidi"/>
                <w:sz w:val="30"/>
                <w:szCs w:val="30"/>
                <w:cs/>
              </w:rPr>
              <w:t>ก่อสร้างและ</w:t>
            </w:r>
          </w:p>
        </w:tc>
        <w:tc>
          <w:tcPr>
            <w:tcW w:w="236" w:type="dxa"/>
          </w:tcPr>
          <w:p w:rsidR="0061418A" w:rsidRPr="007766A8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26" w:right="-1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</w:tcPr>
          <w:p w:rsidR="0061418A" w:rsidRPr="007766A8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26" w:right="-1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1418A" w:rsidRPr="007766A8" w:rsidTr="001B4203">
        <w:tc>
          <w:tcPr>
            <w:tcW w:w="2988" w:type="dxa"/>
          </w:tcPr>
          <w:p w:rsidR="0061418A" w:rsidRPr="007766A8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:rsidR="0061418A" w:rsidRPr="007766A8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26" w:right="-1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766A8">
              <w:rPr>
                <w:rFonts w:asciiTheme="majorBidi" w:hAnsiTheme="majorBidi" w:cstheme="majorBidi"/>
                <w:sz w:val="30"/>
                <w:szCs w:val="30"/>
                <w:cs/>
              </w:rPr>
              <w:t>ปรับปรุงที่ดิน</w:t>
            </w:r>
          </w:p>
        </w:tc>
        <w:tc>
          <w:tcPr>
            <w:tcW w:w="243" w:type="dxa"/>
          </w:tcPr>
          <w:p w:rsidR="0061418A" w:rsidRPr="007766A8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5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07" w:type="dxa"/>
          </w:tcPr>
          <w:p w:rsidR="0061418A" w:rsidRPr="007766A8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26" w:right="-15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66A8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ตกแต่ง</w:t>
            </w:r>
          </w:p>
        </w:tc>
        <w:tc>
          <w:tcPr>
            <w:tcW w:w="236" w:type="dxa"/>
          </w:tcPr>
          <w:p w:rsidR="0061418A" w:rsidRPr="007766A8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26" w:right="-15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4" w:type="dxa"/>
          </w:tcPr>
          <w:p w:rsidR="0061418A" w:rsidRPr="007766A8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26" w:right="-1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766A8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241" w:type="dxa"/>
          </w:tcPr>
          <w:p w:rsidR="0061418A" w:rsidRPr="007766A8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5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99" w:type="dxa"/>
          </w:tcPr>
          <w:p w:rsidR="0061418A" w:rsidRPr="007766A8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766A8">
              <w:rPr>
                <w:rFonts w:asciiTheme="majorBidi" w:hAnsiTheme="majorBidi" w:cstheme="majorBidi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36" w:type="dxa"/>
          </w:tcPr>
          <w:p w:rsidR="0061418A" w:rsidRPr="007766A8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5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9" w:type="dxa"/>
            <w:gridSpan w:val="2"/>
          </w:tcPr>
          <w:p w:rsidR="0061418A" w:rsidRPr="007766A8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26" w:right="-1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766A8">
              <w:rPr>
                <w:rFonts w:asciiTheme="majorBidi" w:hAnsiTheme="majorBidi" w:cstheme="majorBidi"/>
                <w:sz w:val="30"/>
                <w:szCs w:val="30"/>
                <w:cs/>
              </w:rPr>
              <w:t>ส่วนกลาง</w:t>
            </w:r>
          </w:p>
        </w:tc>
        <w:tc>
          <w:tcPr>
            <w:tcW w:w="236" w:type="dxa"/>
          </w:tcPr>
          <w:p w:rsidR="0061418A" w:rsidRPr="007766A8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5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</w:tcPr>
          <w:p w:rsidR="0061418A" w:rsidRPr="007766A8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766A8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36" w:type="dxa"/>
          </w:tcPr>
          <w:p w:rsidR="0061418A" w:rsidRPr="007766A8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5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01" w:type="dxa"/>
          </w:tcPr>
          <w:p w:rsidR="0061418A" w:rsidRPr="007766A8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26" w:right="-1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766A8">
              <w:rPr>
                <w:rFonts w:asciiTheme="majorBidi" w:hAnsiTheme="majorBidi" w:cstheme="majorBidi"/>
                <w:sz w:val="30"/>
                <w:szCs w:val="30"/>
                <w:cs/>
              </w:rPr>
              <w:t>ติดตั้ง</w:t>
            </w:r>
          </w:p>
        </w:tc>
        <w:tc>
          <w:tcPr>
            <w:tcW w:w="236" w:type="dxa"/>
          </w:tcPr>
          <w:p w:rsidR="0061418A" w:rsidRPr="007766A8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26" w:right="-15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48" w:type="dxa"/>
          </w:tcPr>
          <w:p w:rsidR="0061418A" w:rsidRPr="007766A8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26" w:right="-15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66A8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61418A" w:rsidRPr="007766A8" w:rsidTr="001B4203">
        <w:tc>
          <w:tcPr>
            <w:tcW w:w="2988" w:type="dxa"/>
          </w:tcPr>
          <w:p w:rsidR="0061418A" w:rsidRPr="007766A8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403" w:type="dxa"/>
            <w:gridSpan w:val="16"/>
          </w:tcPr>
          <w:p w:rsidR="0061418A" w:rsidRPr="007766A8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5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766A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61418A" w:rsidRPr="007766A8" w:rsidTr="001B4203">
        <w:tc>
          <w:tcPr>
            <w:tcW w:w="2988" w:type="dxa"/>
          </w:tcPr>
          <w:p w:rsidR="0061418A" w:rsidRPr="007766A8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766A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197" w:type="dxa"/>
          </w:tcPr>
          <w:p w:rsidR="0061418A" w:rsidRPr="007766A8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0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243" w:type="dxa"/>
          </w:tcPr>
          <w:p w:rsidR="0061418A" w:rsidRPr="007766A8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  <w:tab w:val="decimal" w:pos="972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:rsidR="0061418A" w:rsidRPr="007766A8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  <w:tab w:val="decimal" w:pos="972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61418A" w:rsidRPr="007766A8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204" w:type="dxa"/>
          </w:tcPr>
          <w:p w:rsidR="0061418A" w:rsidRPr="007766A8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241" w:type="dxa"/>
          </w:tcPr>
          <w:p w:rsidR="0061418A" w:rsidRPr="007766A8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199" w:type="dxa"/>
          </w:tcPr>
          <w:p w:rsidR="0061418A" w:rsidRPr="007766A8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243" w:type="dxa"/>
            <w:gridSpan w:val="2"/>
          </w:tcPr>
          <w:p w:rsidR="0061418A" w:rsidRPr="007766A8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0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262" w:type="dxa"/>
          </w:tcPr>
          <w:p w:rsidR="0061418A" w:rsidRPr="007766A8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0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236" w:type="dxa"/>
          </w:tcPr>
          <w:p w:rsidR="0061418A" w:rsidRPr="007766A8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114" w:type="dxa"/>
          </w:tcPr>
          <w:p w:rsidR="0061418A" w:rsidRPr="007766A8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236" w:type="dxa"/>
          </w:tcPr>
          <w:p w:rsidR="0061418A" w:rsidRPr="007766A8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0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501" w:type="dxa"/>
          </w:tcPr>
          <w:p w:rsidR="0061418A" w:rsidRPr="007766A8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0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236" w:type="dxa"/>
          </w:tcPr>
          <w:p w:rsidR="0061418A" w:rsidRPr="007766A8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148" w:type="dxa"/>
          </w:tcPr>
          <w:p w:rsidR="0061418A" w:rsidRPr="007766A8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</w:tr>
      <w:tr w:rsidR="0078043E" w:rsidRPr="007766A8" w:rsidTr="001B4203">
        <w:tc>
          <w:tcPr>
            <w:tcW w:w="2988" w:type="dxa"/>
          </w:tcPr>
          <w:p w:rsidR="0078043E" w:rsidRPr="007766A8" w:rsidRDefault="0078043E" w:rsidP="00780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766A8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7766A8">
              <w:rPr>
                <w:rFonts w:asciiTheme="majorBidi" w:hAnsiTheme="majorBidi" w:cstheme="majorBidi"/>
                <w:sz w:val="30"/>
                <w:szCs w:val="30"/>
              </w:rPr>
              <w:t xml:space="preserve"> 1</w:t>
            </w:r>
            <w:r w:rsidRPr="007766A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Pr="007766A8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F44A18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1197" w:type="dxa"/>
          </w:tcPr>
          <w:p w:rsidR="0078043E" w:rsidRPr="0078043E" w:rsidRDefault="0078043E" w:rsidP="00780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right="-171"/>
              <w:rPr>
                <w:rFonts w:ascii="Angsana New" w:hAnsi="Angsana New"/>
                <w:sz w:val="30"/>
                <w:szCs w:val="30"/>
              </w:rPr>
            </w:pPr>
            <w:r w:rsidRPr="0078043E">
              <w:rPr>
                <w:rFonts w:ascii="Angsana New" w:hAnsi="Angsana New"/>
                <w:sz w:val="30"/>
                <w:szCs w:val="30"/>
              </w:rPr>
              <w:t>846</w:t>
            </w:r>
          </w:p>
        </w:tc>
        <w:tc>
          <w:tcPr>
            <w:tcW w:w="243" w:type="dxa"/>
          </w:tcPr>
          <w:p w:rsidR="0078043E" w:rsidRPr="0078043E" w:rsidRDefault="0078043E" w:rsidP="00780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:rsidR="0078043E" w:rsidRPr="0078043E" w:rsidRDefault="0078043E" w:rsidP="00780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40" w:lineRule="exact"/>
              <w:ind w:left="-108" w:right="-351"/>
              <w:rPr>
                <w:rFonts w:ascii="Angsana New" w:hAnsi="Angsana New"/>
                <w:sz w:val="30"/>
                <w:szCs w:val="30"/>
              </w:rPr>
            </w:pPr>
            <w:r w:rsidRPr="0078043E">
              <w:rPr>
                <w:rFonts w:ascii="Angsana New" w:hAnsi="Angsana New"/>
                <w:sz w:val="30"/>
                <w:szCs w:val="30"/>
              </w:rPr>
              <w:t>1,699</w:t>
            </w:r>
          </w:p>
        </w:tc>
        <w:tc>
          <w:tcPr>
            <w:tcW w:w="236" w:type="dxa"/>
          </w:tcPr>
          <w:p w:rsidR="0078043E" w:rsidRPr="0078043E" w:rsidRDefault="0078043E" w:rsidP="00780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340" w:lineRule="exact"/>
              <w:ind w:left="-108" w:right="-35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:rsidR="0078043E" w:rsidRPr="0078043E" w:rsidRDefault="0078043E" w:rsidP="00780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340" w:lineRule="exact"/>
              <w:ind w:left="-108" w:right="-351"/>
              <w:rPr>
                <w:rFonts w:ascii="Angsana New" w:hAnsi="Angsana New"/>
                <w:sz w:val="30"/>
                <w:szCs w:val="30"/>
              </w:rPr>
            </w:pPr>
            <w:r w:rsidRPr="0078043E">
              <w:rPr>
                <w:rFonts w:ascii="Angsana New" w:hAnsi="Angsana New"/>
                <w:sz w:val="30"/>
                <w:szCs w:val="30"/>
              </w:rPr>
              <w:t>2,851</w:t>
            </w:r>
          </w:p>
        </w:tc>
        <w:tc>
          <w:tcPr>
            <w:tcW w:w="241" w:type="dxa"/>
          </w:tcPr>
          <w:p w:rsidR="0078043E" w:rsidRPr="0078043E" w:rsidRDefault="0078043E" w:rsidP="00780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340" w:lineRule="exact"/>
              <w:ind w:left="-108" w:right="-35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9" w:type="dxa"/>
          </w:tcPr>
          <w:p w:rsidR="0078043E" w:rsidRPr="0078043E" w:rsidRDefault="0078043E" w:rsidP="00780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40" w:lineRule="exact"/>
              <w:ind w:left="-108" w:right="-351"/>
              <w:rPr>
                <w:rFonts w:ascii="Angsana New" w:hAnsi="Angsana New"/>
                <w:sz w:val="30"/>
                <w:szCs w:val="30"/>
              </w:rPr>
            </w:pPr>
            <w:r w:rsidRPr="0078043E">
              <w:rPr>
                <w:rFonts w:ascii="Angsana New" w:hAnsi="Angsana New"/>
                <w:sz w:val="30"/>
                <w:szCs w:val="30"/>
              </w:rPr>
              <w:t>351</w:t>
            </w:r>
          </w:p>
        </w:tc>
        <w:tc>
          <w:tcPr>
            <w:tcW w:w="243" w:type="dxa"/>
            <w:gridSpan w:val="2"/>
          </w:tcPr>
          <w:p w:rsidR="0078043E" w:rsidRPr="0078043E" w:rsidRDefault="0078043E" w:rsidP="00780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:rsidR="0078043E" w:rsidRPr="0078043E" w:rsidRDefault="0078043E" w:rsidP="00780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40" w:lineRule="exact"/>
              <w:ind w:right="-196"/>
              <w:rPr>
                <w:rFonts w:ascii="Angsana New" w:hAnsi="Angsana New"/>
                <w:sz w:val="30"/>
                <w:szCs w:val="30"/>
              </w:rPr>
            </w:pPr>
            <w:r w:rsidRPr="0078043E">
              <w:rPr>
                <w:rFonts w:ascii="Angsana New" w:hAnsi="Angsana New"/>
                <w:sz w:val="30"/>
                <w:szCs w:val="30"/>
              </w:rPr>
              <w:t>17</w:t>
            </w:r>
          </w:p>
        </w:tc>
        <w:tc>
          <w:tcPr>
            <w:tcW w:w="236" w:type="dxa"/>
          </w:tcPr>
          <w:p w:rsidR="0078043E" w:rsidRPr="0078043E" w:rsidRDefault="0078043E" w:rsidP="00780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:rsidR="0078043E" w:rsidRPr="0078043E" w:rsidRDefault="0078043E" w:rsidP="00780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340" w:lineRule="exact"/>
              <w:ind w:left="-108" w:right="-351"/>
              <w:rPr>
                <w:rFonts w:ascii="Angsana New" w:hAnsi="Angsana New"/>
                <w:sz w:val="30"/>
                <w:szCs w:val="30"/>
              </w:rPr>
            </w:pPr>
            <w:r w:rsidRPr="0078043E">
              <w:rPr>
                <w:rFonts w:ascii="Angsana New" w:hAnsi="Angsana New"/>
                <w:sz w:val="30"/>
                <w:szCs w:val="30"/>
              </w:rPr>
              <w:t>39</w:t>
            </w:r>
          </w:p>
        </w:tc>
        <w:tc>
          <w:tcPr>
            <w:tcW w:w="236" w:type="dxa"/>
          </w:tcPr>
          <w:p w:rsidR="0078043E" w:rsidRPr="0078043E" w:rsidRDefault="0078043E" w:rsidP="00780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1" w:type="dxa"/>
          </w:tcPr>
          <w:p w:rsidR="0078043E" w:rsidRPr="0078043E" w:rsidRDefault="0078043E" w:rsidP="00780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4"/>
              </w:tabs>
              <w:spacing w:line="340" w:lineRule="exact"/>
              <w:ind w:left="-108" w:right="-351"/>
              <w:rPr>
                <w:rFonts w:ascii="Angsana New" w:hAnsi="Angsana New"/>
                <w:sz w:val="30"/>
                <w:szCs w:val="30"/>
                <w:cs/>
              </w:rPr>
            </w:pPr>
            <w:r w:rsidRPr="0078043E">
              <w:rPr>
                <w:rFonts w:ascii="Angsana New" w:hAnsi="Angsana New"/>
                <w:sz w:val="30"/>
                <w:szCs w:val="30"/>
              </w:rPr>
              <w:t>48</w:t>
            </w:r>
          </w:p>
        </w:tc>
        <w:tc>
          <w:tcPr>
            <w:tcW w:w="236" w:type="dxa"/>
          </w:tcPr>
          <w:p w:rsidR="0078043E" w:rsidRPr="0078043E" w:rsidRDefault="0078043E" w:rsidP="00780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8" w:type="dxa"/>
          </w:tcPr>
          <w:p w:rsidR="0078043E" w:rsidRPr="0078043E" w:rsidRDefault="0078043E" w:rsidP="00780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340" w:lineRule="exact"/>
              <w:ind w:right="-135"/>
              <w:rPr>
                <w:rFonts w:ascii="Angsana New" w:hAnsi="Angsana New"/>
                <w:sz w:val="30"/>
                <w:szCs w:val="30"/>
              </w:rPr>
            </w:pPr>
            <w:r w:rsidRPr="0078043E">
              <w:rPr>
                <w:rFonts w:ascii="Angsana New" w:hAnsi="Angsana New"/>
                <w:sz w:val="30"/>
                <w:szCs w:val="30"/>
              </w:rPr>
              <w:t>5,851</w:t>
            </w:r>
          </w:p>
        </w:tc>
      </w:tr>
      <w:tr w:rsidR="0078043E" w:rsidRPr="007766A8" w:rsidTr="001B4203">
        <w:tc>
          <w:tcPr>
            <w:tcW w:w="2988" w:type="dxa"/>
          </w:tcPr>
          <w:p w:rsidR="0078043E" w:rsidRPr="007766A8" w:rsidRDefault="0078043E" w:rsidP="00780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766A8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97" w:type="dxa"/>
          </w:tcPr>
          <w:p w:rsidR="0078043E" w:rsidRPr="00C235C4" w:rsidRDefault="0078043E" w:rsidP="00780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right="-171"/>
              <w:rPr>
                <w:rFonts w:asciiTheme="majorBidi" w:hAnsiTheme="majorBidi" w:cstheme="majorBidi"/>
                <w:sz w:val="30"/>
                <w:szCs w:val="30"/>
              </w:rPr>
            </w:pPr>
            <w:r w:rsidRPr="00C235C4">
              <w:rPr>
                <w:rFonts w:asciiTheme="majorBidi" w:hAnsiTheme="majorBidi" w:cstheme="majorBidi"/>
                <w:sz w:val="30"/>
                <w:szCs w:val="30"/>
              </w:rPr>
              <w:t>950</w:t>
            </w:r>
          </w:p>
        </w:tc>
        <w:tc>
          <w:tcPr>
            <w:tcW w:w="243" w:type="dxa"/>
          </w:tcPr>
          <w:p w:rsidR="0078043E" w:rsidRPr="00DF409A" w:rsidRDefault="0078043E" w:rsidP="00780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340" w:lineRule="exac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07" w:type="dxa"/>
          </w:tcPr>
          <w:p w:rsidR="0078043E" w:rsidRPr="00C235C4" w:rsidRDefault="0078043E" w:rsidP="00780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right="-171"/>
              <w:rPr>
                <w:rFonts w:ascii="Angsana New" w:hAnsi="Angsana New"/>
                <w:sz w:val="30"/>
                <w:szCs w:val="30"/>
              </w:rPr>
            </w:pPr>
            <w:r w:rsidRPr="00C235C4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:rsidR="0078043E" w:rsidRPr="00DF409A" w:rsidRDefault="0078043E" w:rsidP="00780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340" w:lineRule="exact"/>
              <w:ind w:left="-108" w:right="-35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04" w:type="dxa"/>
          </w:tcPr>
          <w:p w:rsidR="0078043E" w:rsidRPr="00C235C4" w:rsidRDefault="0078043E" w:rsidP="00780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40" w:lineRule="exact"/>
              <w:ind w:right="-171"/>
              <w:rPr>
                <w:rFonts w:ascii="Angsana New" w:hAnsi="Angsana New"/>
                <w:sz w:val="30"/>
                <w:szCs w:val="30"/>
              </w:rPr>
            </w:pPr>
            <w:r w:rsidRPr="00C235C4">
              <w:rPr>
                <w:rFonts w:ascii="Angsana New" w:hAnsi="Angsana New"/>
                <w:sz w:val="30"/>
                <w:szCs w:val="30"/>
              </w:rPr>
              <w:t>75</w:t>
            </w:r>
          </w:p>
        </w:tc>
        <w:tc>
          <w:tcPr>
            <w:tcW w:w="241" w:type="dxa"/>
          </w:tcPr>
          <w:p w:rsidR="0078043E" w:rsidRPr="00DF409A" w:rsidRDefault="0078043E" w:rsidP="00780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right="-17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99" w:type="dxa"/>
          </w:tcPr>
          <w:p w:rsidR="0078043E" w:rsidRPr="00C235C4" w:rsidRDefault="0078043E" w:rsidP="00780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40" w:lineRule="exact"/>
              <w:ind w:left="-108" w:right="-351"/>
              <w:rPr>
                <w:rFonts w:ascii="Angsana New" w:hAnsi="Angsana New"/>
                <w:sz w:val="30"/>
                <w:szCs w:val="30"/>
              </w:rPr>
            </w:pPr>
            <w:r w:rsidRPr="00C235C4"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243" w:type="dxa"/>
            <w:gridSpan w:val="2"/>
          </w:tcPr>
          <w:p w:rsidR="0078043E" w:rsidRPr="00DF409A" w:rsidRDefault="0078043E" w:rsidP="00780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40" w:lineRule="exact"/>
              <w:ind w:right="-171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62" w:type="dxa"/>
          </w:tcPr>
          <w:p w:rsidR="0078043E" w:rsidRPr="00C235C4" w:rsidRDefault="0078043E" w:rsidP="00780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40" w:lineRule="exact"/>
              <w:ind w:left="-108" w:right="-351"/>
              <w:rPr>
                <w:rFonts w:ascii="Angsana New" w:hAnsi="Angsana New"/>
                <w:sz w:val="30"/>
                <w:szCs w:val="30"/>
              </w:rPr>
            </w:pPr>
            <w:r w:rsidRPr="00C235C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78043E" w:rsidRPr="00DF409A" w:rsidRDefault="0078043E" w:rsidP="00780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right="-17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14" w:type="dxa"/>
          </w:tcPr>
          <w:p w:rsidR="0078043E" w:rsidRPr="00C235C4" w:rsidRDefault="0078043E" w:rsidP="00780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340" w:lineRule="exact"/>
              <w:ind w:right="-171"/>
              <w:rPr>
                <w:rFonts w:ascii="Angsana New" w:hAnsi="Angsana New"/>
                <w:sz w:val="30"/>
                <w:szCs w:val="30"/>
              </w:rPr>
            </w:pPr>
            <w:r w:rsidRPr="00C235C4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:rsidR="0078043E" w:rsidRPr="00DF409A" w:rsidRDefault="0078043E" w:rsidP="00780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right="-17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501" w:type="dxa"/>
          </w:tcPr>
          <w:p w:rsidR="0078043E" w:rsidRPr="00C235C4" w:rsidRDefault="0078043E" w:rsidP="00780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4"/>
              </w:tabs>
              <w:spacing w:line="340" w:lineRule="exact"/>
              <w:ind w:left="-108" w:right="-351"/>
              <w:rPr>
                <w:rFonts w:asciiTheme="majorBidi" w:hAnsiTheme="majorBidi" w:cstheme="majorBidi"/>
                <w:sz w:val="30"/>
                <w:szCs w:val="30"/>
              </w:rPr>
            </w:pPr>
            <w:r w:rsidRPr="00C235C4">
              <w:rPr>
                <w:rFonts w:asciiTheme="majorBidi" w:hAnsiTheme="majorBidi" w:cstheme="majorBidi"/>
                <w:sz w:val="30"/>
                <w:szCs w:val="30"/>
              </w:rPr>
              <w:t>279</w:t>
            </w:r>
          </w:p>
        </w:tc>
        <w:tc>
          <w:tcPr>
            <w:tcW w:w="236" w:type="dxa"/>
          </w:tcPr>
          <w:p w:rsidR="0078043E" w:rsidRPr="00DF409A" w:rsidRDefault="0078043E" w:rsidP="00780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right="-17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48" w:type="dxa"/>
          </w:tcPr>
          <w:p w:rsidR="0078043E" w:rsidRPr="00C235C4" w:rsidRDefault="0078043E" w:rsidP="00780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340" w:lineRule="exact"/>
              <w:ind w:right="-135"/>
              <w:rPr>
                <w:rFonts w:ascii="Angsana New" w:hAnsi="Angsana New"/>
                <w:sz w:val="30"/>
                <w:szCs w:val="30"/>
              </w:rPr>
            </w:pPr>
            <w:r w:rsidRPr="00C235C4">
              <w:rPr>
                <w:rFonts w:ascii="Angsana New" w:hAnsi="Angsana New"/>
                <w:sz w:val="30"/>
                <w:szCs w:val="30"/>
              </w:rPr>
              <w:t>1,3</w:t>
            </w:r>
            <w:r>
              <w:rPr>
                <w:rFonts w:ascii="Angsana New" w:hAnsi="Angsana New"/>
                <w:sz w:val="30"/>
                <w:szCs w:val="30"/>
              </w:rPr>
              <w:t>84</w:t>
            </w:r>
          </w:p>
        </w:tc>
      </w:tr>
      <w:tr w:rsidR="0078043E" w:rsidRPr="007766A8" w:rsidTr="001B4203">
        <w:tc>
          <w:tcPr>
            <w:tcW w:w="2988" w:type="dxa"/>
          </w:tcPr>
          <w:p w:rsidR="0078043E" w:rsidRPr="007766A8" w:rsidRDefault="0078043E" w:rsidP="00B83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766A8">
              <w:rPr>
                <w:rFonts w:asciiTheme="majorBidi" w:hAnsiTheme="majorBidi" w:cstheme="majorBidi"/>
                <w:sz w:val="30"/>
                <w:szCs w:val="30"/>
                <w:cs/>
              </w:rPr>
              <w:t>โอน</w:t>
            </w:r>
          </w:p>
        </w:tc>
        <w:tc>
          <w:tcPr>
            <w:tcW w:w="1197" w:type="dxa"/>
          </w:tcPr>
          <w:p w:rsidR="0078043E" w:rsidRPr="00C235C4" w:rsidRDefault="0078043E" w:rsidP="00780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right="-171"/>
              <w:rPr>
                <w:rFonts w:asciiTheme="majorBidi" w:hAnsiTheme="majorBidi" w:cstheme="majorBidi"/>
                <w:sz w:val="30"/>
                <w:szCs w:val="30"/>
              </w:rPr>
            </w:pPr>
            <w:r w:rsidRPr="00C235C4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43" w:type="dxa"/>
          </w:tcPr>
          <w:p w:rsidR="0078043E" w:rsidRPr="00DF409A" w:rsidRDefault="0078043E" w:rsidP="00780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340" w:lineRule="exac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07" w:type="dxa"/>
          </w:tcPr>
          <w:p w:rsidR="0078043E" w:rsidRPr="00C235C4" w:rsidRDefault="0078043E" w:rsidP="00780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40" w:lineRule="exact"/>
              <w:ind w:right="-171"/>
              <w:rPr>
                <w:rFonts w:ascii="Angsana New" w:hAnsi="Angsana New"/>
                <w:sz w:val="30"/>
                <w:szCs w:val="30"/>
              </w:rPr>
            </w:pPr>
            <w:r w:rsidRPr="00C235C4">
              <w:rPr>
                <w:rFonts w:ascii="Angsana New" w:hAnsi="Angsana New"/>
                <w:sz w:val="30"/>
                <w:szCs w:val="30"/>
              </w:rPr>
              <w:t>108</w:t>
            </w:r>
          </w:p>
        </w:tc>
        <w:tc>
          <w:tcPr>
            <w:tcW w:w="236" w:type="dxa"/>
          </w:tcPr>
          <w:p w:rsidR="0078043E" w:rsidRPr="00DF409A" w:rsidRDefault="0078043E" w:rsidP="00780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340" w:lineRule="exact"/>
              <w:ind w:left="-108" w:right="-35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04" w:type="dxa"/>
          </w:tcPr>
          <w:p w:rsidR="0078043E" w:rsidRPr="00C235C4" w:rsidRDefault="0078043E" w:rsidP="00780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40" w:lineRule="exact"/>
              <w:ind w:right="-171"/>
              <w:rPr>
                <w:rFonts w:ascii="Angsana New" w:hAnsi="Angsana New"/>
                <w:sz w:val="30"/>
                <w:szCs w:val="30"/>
              </w:rPr>
            </w:pPr>
            <w:r w:rsidRPr="00C235C4">
              <w:rPr>
                <w:rFonts w:ascii="Angsana New" w:hAnsi="Angsana New"/>
                <w:sz w:val="30"/>
                <w:szCs w:val="30"/>
              </w:rPr>
              <w:t>27</w:t>
            </w:r>
          </w:p>
        </w:tc>
        <w:tc>
          <w:tcPr>
            <w:tcW w:w="241" w:type="dxa"/>
          </w:tcPr>
          <w:p w:rsidR="0078043E" w:rsidRPr="00DF409A" w:rsidRDefault="0078043E" w:rsidP="00780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right="-17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99" w:type="dxa"/>
          </w:tcPr>
          <w:p w:rsidR="0078043E" w:rsidRPr="00C235C4" w:rsidRDefault="0078043E" w:rsidP="00780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40" w:lineRule="exact"/>
              <w:ind w:left="-108" w:right="-351"/>
              <w:rPr>
                <w:rFonts w:ascii="Angsana New" w:hAnsi="Angsana New"/>
                <w:sz w:val="30"/>
                <w:szCs w:val="30"/>
              </w:rPr>
            </w:pPr>
            <w:r w:rsidRPr="00C235C4">
              <w:rPr>
                <w:rFonts w:ascii="Angsana New" w:hAnsi="Angsana New"/>
                <w:sz w:val="30"/>
                <w:szCs w:val="30"/>
              </w:rPr>
              <w:t>42</w:t>
            </w:r>
          </w:p>
        </w:tc>
        <w:tc>
          <w:tcPr>
            <w:tcW w:w="243" w:type="dxa"/>
            <w:gridSpan w:val="2"/>
          </w:tcPr>
          <w:p w:rsidR="0078043E" w:rsidRPr="00DF409A" w:rsidRDefault="0078043E" w:rsidP="00780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40" w:lineRule="exact"/>
              <w:ind w:right="-171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62" w:type="dxa"/>
          </w:tcPr>
          <w:p w:rsidR="0078043E" w:rsidRPr="00C235C4" w:rsidRDefault="0078043E" w:rsidP="00780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40" w:lineRule="exact"/>
              <w:ind w:left="-108" w:right="-351"/>
              <w:rPr>
                <w:rFonts w:ascii="Angsana New" w:hAnsi="Angsana New"/>
                <w:sz w:val="30"/>
                <w:szCs w:val="30"/>
              </w:rPr>
            </w:pPr>
            <w:r w:rsidRPr="00C235C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78043E" w:rsidRPr="00DF409A" w:rsidRDefault="0078043E" w:rsidP="00780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right="-17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14" w:type="dxa"/>
          </w:tcPr>
          <w:p w:rsidR="0078043E" w:rsidRPr="00C235C4" w:rsidRDefault="0078043E" w:rsidP="00780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line="340" w:lineRule="exact"/>
              <w:ind w:right="-171"/>
              <w:rPr>
                <w:rFonts w:ascii="Angsana New" w:hAnsi="Angsana New"/>
                <w:sz w:val="30"/>
                <w:szCs w:val="30"/>
              </w:rPr>
            </w:pPr>
            <w:r w:rsidRPr="00C235C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78043E" w:rsidRPr="00DF409A" w:rsidRDefault="0078043E" w:rsidP="00780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right="-17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501" w:type="dxa"/>
          </w:tcPr>
          <w:p w:rsidR="0078043E" w:rsidRPr="00C235C4" w:rsidRDefault="0078043E" w:rsidP="00780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4"/>
              </w:tabs>
              <w:spacing w:line="340" w:lineRule="exact"/>
              <w:ind w:left="-108" w:right="-351"/>
              <w:rPr>
                <w:rFonts w:asciiTheme="majorBidi" w:hAnsiTheme="majorBidi" w:cstheme="majorBidi"/>
                <w:sz w:val="30"/>
                <w:szCs w:val="30"/>
              </w:rPr>
            </w:pPr>
            <w:r w:rsidRPr="00C235C4">
              <w:rPr>
                <w:rFonts w:asciiTheme="majorBidi" w:hAnsiTheme="majorBidi" w:cstheme="majorBidi"/>
                <w:sz w:val="30"/>
                <w:szCs w:val="30"/>
              </w:rPr>
              <w:t>(182)</w:t>
            </w:r>
          </w:p>
        </w:tc>
        <w:tc>
          <w:tcPr>
            <w:tcW w:w="236" w:type="dxa"/>
          </w:tcPr>
          <w:p w:rsidR="0078043E" w:rsidRPr="00DF409A" w:rsidRDefault="0078043E" w:rsidP="00780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right="-17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48" w:type="dxa"/>
          </w:tcPr>
          <w:p w:rsidR="0078043E" w:rsidRPr="00C235C4" w:rsidRDefault="0078043E" w:rsidP="0078043E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40" w:lineRule="exact"/>
              <w:ind w:right="-135"/>
              <w:rPr>
                <w:rFonts w:ascii="Angsana New" w:hAnsi="Angsana New"/>
                <w:sz w:val="30"/>
                <w:szCs w:val="30"/>
              </w:rPr>
            </w:pPr>
            <w:r w:rsidRPr="00C235C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8043E" w:rsidRPr="007766A8" w:rsidTr="001B4203">
        <w:tc>
          <w:tcPr>
            <w:tcW w:w="2988" w:type="dxa"/>
          </w:tcPr>
          <w:p w:rsidR="0078043E" w:rsidRPr="007766A8" w:rsidRDefault="0078043E" w:rsidP="00780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766A8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197" w:type="dxa"/>
          </w:tcPr>
          <w:p w:rsidR="0078043E" w:rsidRPr="00C235C4" w:rsidRDefault="0078043E" w:rsidP="00780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right="-171"/>
              <w:rPr>
                <w:rFonts w:asciiTheme="majorBidi" w:hAnsiTheme="majorBidi" w:cstheme="majorBidi"/>
                <w:sz w:val="30"/>
                <w:szCs w:val="30"/>
              </w:rPr>
            </w:pPr>
            <w:r w:rsidRPr="00C235C4">
              <w:rPr>
                <w:rFonts w:asciiTheme="majorBidi" w:hAnsiTheme="majorBidi" w:cstheme="majorBidi"/>
                <w:sz w:val="30"/>
                <w:szCs w:val="30"/>
              </w:rPr>
              <w:t>(4)</w:t>
            </w:r>
          </w:p>
        </w:tc>
        <w:tc>
          <w:tcPr>
            <w:tcW w:w="243" w:type="dxa"/>
          </w:tcPr>
          <w:p w:rsidR="0078043E" w:rsidRPr="00DF409A" w:rsidRDefault="0078043E" w:rsidP="00780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340" w:lineRule="exac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07" w:type="dxa"/>
          </w:tcPr>
          <w:p w:rsidR="0078043E" w:rsidRPr="00C235C4" w:rsidRDefault="0078043E" w:rsidP="00780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right="-171"/>
              <w:rPr>
                <w:rFonts w:ascii="Angsana New" w:hAnsi="Angsana New"/>
                <w:sz w:val="30"/>
                <w:szCs w:val="30"/>
              </w:rPr>
            </w:pPr>
            <w:r w:rsidRPr="00C235C4">
              <w:rPr>
                <w:rFonts w:ascii="Angsana New" w:hAnsi="Angsana New"/>
                <w:sz w:val="30"/>
                <w:szCs w:val="30"/>
              </w:rPr>
              <w:t>(52)</w:t>
            </w:r>
          </w:p>
        </w:tc>
        <w:tc>
          <w:tcPr>
            <w:tcW w:w="236" w:type="dxa"/>
          </w:tcPr>
          <w:p w:rsidR="0078043E" w:rsidRPr="00DF409A" w:rsidRDefault="0078043E" w:rsidP="00780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340" w:lineRule="exact"/>
              <w:ind w:left="-108" w:right="-35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04" w:type="dxa"/>
          </w:tcPr>
          <w:p w:rsidR="0078043E" w:rsidRPr="00C235C4" w:rsidRDefault="0078043E" w:rsidP="00780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40" w:lineRule="exact"/>
              <w:ind w:right="-171"/>
              <w:rPr>
                <w:rFonts w:ascii="Angsana New" w:hAnsi="Angsana New"/>
                <w:sz w:val="30"/>
                <w:szCs w:val="30"/>
              </w:rPr>
            </w:pPr>
            <w:r w:rsidRPr="00C235C4">
              <w:rPr>
                <w:rFonts w:ascii="Angsana New" w:hAnsi="Angsana New"/>
                <w:sz w:val="30"/>
                <w:szCs w:val="30"/>
              </w:rPr>
              <w:t>(121)</w:t>
            </w:r>
          </w:p>
        </w:tc>
        <w:tc>
          <w:tcPr>
            <w:tcW w:w="241" w:type="dxa"/>
          </w:tcPr>
          <w:p w:rsidR="0078043E" w:rsidRPr="00DF409A" w:rsidRDefault="0078043E" w:rsidP="00780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right="-17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99" w:type="dxa"/>
          </w:tcPr>
          <w:p w:rsidR="0078043E" w:rsidRPr="00C235C4" w:rsidRDefault="0078043E" w:rsidP="00780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40" w:lineRule="exact"/>
              <w:ind w:left="-108" w:right="-351"/>
              <w:rPr>
                <w:rFonts w:ascii="Angsana New" w:hAnsi="Angsana New"/>
                <w:sz w:val="30"/>
                <w:szCs w:val="30"/>
              </w:rPr>
            </w:pPr>
            <w:r w:rsidRPr="00C235C4">
              <w:rPr>
                <w:rFonts w:ascii="Angsana New" w:hAnsi="Angsana New"/>
                <w:sz w:val="30"/>
                <w:szCs w:val="30"/>
              </w:rPr>
              <w:t>(92)</w:t>
            </w:r>
          </w:p>
        </w:tc>
        <w:tc>
          <w:tcPr>
            <w:tcW w:w="243" w:type="dxa"/>
            <w:gridSpan w:val="2"/>
          </w:tcPr>
          <w:p w:rsidR="0078043E" w:rsidRPr="00DF409A" w:rsidRDefault="0078043E" w:rsidP="00780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40" w:lineRule="exact"/>
              <w:ind w:right="-171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62" w:type="dxa"/>
          </w:tcPr>
          <w:p w:rsidR="0078043E" w:rsidRPr="00C235C4" w:rsidRDefault="0078043E" w:rsidP="00780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40" w:lineRule="exact"/>
              <w:ind w:left="-108" w:right="-351"/>
              <w:rPr>
                <w:rFonts w:ascii="Angsana New" w:hAnsi="Angsana New"/>
                <w:sz w:val="30"/>
                <w:szCs w:val="30"/>
              </w:rPr>
            </w:pPr>
            <w:r w:rsidRPr="00C235C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78043E" w:rsidRPr="00DF409A" w:rsidRDefault="0078043E" w:rsidP="00780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2"/>
              </w:tabs>
              <w:spacing w:line="340" w:lineRule="exact"/>
              <w:ind w:right="-17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14" w:type="dxa"/>
          </w:tcPr>
          <w:p w:rsidR="0078043E" w:rsidRPr="00C235C4" w:rsidRDefault="0078043E" w:rsidP="00780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340" w:lineRule="exact"/>
              <w:ind w:right="-171"/>
              <w:rPr>
                <w:rFonts w:ascii="Angsana New" w:hAnsi="Angsana New"/>
                <w:sz w:val="30"/>
                <w:szCs w:val="30"/>
              </w:rPr>
            </w:pPr>
            <w:r w:rsidRPr="00C235C4">
              <w:rPr>
                <w:rFonts w:ascii="Angsana New" w:hAnsi="Angsana New"/>
                <w:sz w:val="30"/>
                <w:szCs w:val="30"/>
              </w:rPr>
              <w:t>(5)</w:t>
            </w:r>
          </w:p>
        </w:tc>
        <w:tc>
          <w:tcPr>
            <w:tcW w:w="236" w:type="dxa"/>
          </w:tcPr>
          <w:p w:rsidR="0078043E" w:rsidRPr="00DF409A" w:rsidRDefault="0078043E" w:rsidP="00780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right="-17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501" w:type="dxa"/>
          </w:tcPr>
          <w:p w:rsidR="0078043E" w:rsidRPr="00C235C4" w:rsidRDefault="0078043E" w:rsidP="00780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C235C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78043E" w:rsidRPr="00DF409A" w:rsidRDefault="0078043E" w:rsidP="00780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2"/>
              </w:tabs>
              <w:spacing w:line="340" w:lineRule="exact"/>
              <w:ind w:right="-17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48" w:type="dxa"/>
          </w:tcPr>
          <w:p w:rsidR="0078043E" w:rsidRPr="00C235C4" w:rsidRDefault="0078043E" w:rsidP="00780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340" w:lineRule="exact"/>
              <w:ind w:right="-135"/>
              <w:rPr>
                <w:rFonts w:ascii="Angsana New" w:hAnsi="Angsana New"/>
                <w:sz w:val="30"/>
                <w:szCs w:val="30"/>
              </w:rPr>
            </w:pPr>
            <w:r w:rsidRPr="00C235C4">
              <w:rPr>
                <w:rFonts w:ascii="Angsana New" w:hAnsi="Angsana New"/>
                <w:sz w:val="30"/>
                <w:szCs w:val="30"/>
              </w:rPr>
              <w:t>(274)</w:t>
            </w:r>
          </w:p>
        </w:tc>
      </w:tr>
      <w:tr w:rsidR="0078043E" w:rsidRPr="007766A8" w:rsidTr="001B4203">
        <w:tc>
          <w:tcPr>
            <w:tcW w:w="2988" w:type="dxa"/>
          </w:tcPr>
          <w:p w:rsidR="0078043E" w:rsidRPr="007766A8" w:rsidRDefault="0078043E" w:rsidP="00780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766A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7766A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31</w:t>
            </w:r>
            <w:r w:rsidRPr="007766A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  <w:r w:rsidRPr="007766A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25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1197" w:type="dxa"/>
            <w:tcBorders>
              <w:top w:val="single" w:sz="4" w:space="0" w:color="auto"/>
            </w:tcBorders>
          </w:tcPr>
          <w:p w:rsidR="0078043E" w:rsidRPr="0082171F" w:rsidRDefault="0078043E" w:rsidP="00780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right="-17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:rsidR="0078043E" w:rsidRPr="0082171F" w:rsidRDefault="0078043E" w:rsidP="00780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4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:rsidR="0078043E" w:rsidRPr="0082171F" w:rsidRDefault="0078043E" w:rsidP="00780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40" w:lineRule="exact"/>
              <w:ind w:left="-108" w:right="-35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78043E" w:rsidRPr="0082171F" w:rsidRDefault="0078043E" w:rsidP="00780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340" w:lineRule="exact"/>
              <w:ind w:left="-108" w:right="-35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:rsidR="0078043E" w:rsidRPr="0082171F" w:rsidRDefault="0078043E" w:rsidP="00780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340" w:lineRule="exact"/>
              <w:ind w:left="-108" w:right="-35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</w:tcPr>
          <w:p w:rsidR="0078043E" w:rsidRPr="0082171F" w:rsidRDefault="0078043E" w:rsidP="00780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340" w:lineRule="exact"/>
              <w:ind w:left="-108" w:right="-35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</w:tcPr>
          <w:p w:rsidR="0078043E" w:rsidRPr="0082171F" w:rsidRDefault="0078043E" w:rsidP="00780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40" w:lineRule="exact"/>
              <w:ind w:left="-108" w:right="-35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  <w:gridSpan w:val="2"/>
          </w:tcPr>
          <w:p w:rsidR="0078043E" w:rsidRPr="0082171F" w:rsidRDefault="0078043E" w:rsidP="00780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</w:tcPr>
          <w:p w:rsidR="0078043E" w:rsidRPr="0082171F" w:rsidRDefault="0078043E" w:rsidP="00780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40" w:lineRule="exact"/>
              <w:ind w:right="-1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78043E" w:rsidRPr="0082171F" w:rsidRDefault="0078043E" w:rsidP="00780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4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:rsidR="0078043E" w:rsidRPr="00C70240" w:rsidRDefault="0078043E" w:rsidP="00780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340" w:lineRule="exact"/>
              <w:ind w:left="-108" w:right="-35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78043E" w:rsidRPr="0082171F" w:rsidRDefault="0078043E" w:rsidP="00780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4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01" w:type="dxa"/>
            <w:tcBorders>
              <w:top w:val="single" w:sz="4" w:space="0" w:color="auto"/>
            </w:tcBorders>
          </w:tcPr>
          <w:p w:rsidR="0078043E" w:rsidRPr="0082171F" w:rsidRDefault="0078043E" w:rsidP="00780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4"/>
              </w:tabs>
              <w:spacing w:line="340" w:lineRule="exact"/>
              <w:ind w:left="-108" w:right="-35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78043E" w:rsidRPr="0082171F" w:rsidRDefault="0078043E" w:rsidP="00780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4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</w:tcPr>
          <w:p w:rsidR="0078043E" w:rsidRPr="006B3BE1" w:rsidRDefault="0078043E" w:rsidP="00780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340" w:lineRule="exact"/>
              <w:ind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8043E" w:rsidRPr="007766A8" w:rsidTr="001B4203">
        <w:tc>
          <w:tcPr>
            <w:tcW w:w="2988" w:type="dxa"/>
          </w:tcPr>
          <w:p w:rsidR="0078043E" w:rsidRPr="007766A8" w:rsidRDefault="0078043E" w:rsidP="00780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766A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</w:t>
            </w:r>
            <w:r w:rsidRPr="007766A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  <w:r w:rsidRPr="007766A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7766A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7766A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</w:t>
            </w:r>
          </w:p>
        </w:tc>
        <w:tc>
          <w:tcPr>
            <w:tcW w:w="1197" w:type="dxa"/>
          </w:tcPr>
          <w:p w:rsidR="0078043E" w:rsidRPr="00C235C4" w:rsidRDefault="0078043E" w:rsidP="00780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right="-17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35C4">
              <w:rPr>
                <w:rFonts w:ascii="Angsana New" w:hAnsi="Angsana New"/>
                <w:b/>
                <w:bCs/>
                <w:sz w:val="30"/>
                <w:szCs w:val="30"/>
              </w:rPr>
              <w:t>1,797</w:t>
            </w:r>
          </w:p>
        </w:tc>
        <w:tc>
          <w:tcPr>
            <w:tcW w:w="243" w:type="dxa"/>
          </w:tcPr>
          <w:p w:rsidR="0078043E" w:rsidRPr="00DF409A" w:rsidRDefault="0078043E" w:rsidP="00780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40" w:lineRule="exac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07" w:type="dxa"/>
          </w:tcPr>
          <w:p w:rsidR="0078043E" w:rsidRPr="00DF409A" w:rsidRDefault="0078043E" w:rsidP="00780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40" w:lineRule="exact"/>
              <w:ind w:right="-171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cs/>
              </w:rPr>
            </w:pPr>
            <w:r w:rsidRPr="00C235C4">
              <w:rPr>
                <w:rFonts w:ascii="Angsana New" w:hAnsi="Angsana New"/>
                <w:b/>
                <w:bCs/>
                <w:sz w:val="30"/>
                <w:szCs w:val="30"/>
              </w:rPr>
              <w:t>1,7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71</w:t>
            </w:r>
          </w:p>
        </w:tc>
        <w:tc>
          <w:tcPr>
            <w:tcW w:w="236" w:type="dxa"/>
          </w:tcPr>
          <w:p w:rsidR="0078043E" w:rsidRPr="00DF409A" w:rsidRDefault="0078043E" w:rsidP="00780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340" w:lineRule="exact"/>
              <w:ind w:left="-108" w:right="-351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04" w:type="dxa"/>
          </w:tcPr>
          <w:p w:rsidR="0078043E" w:rsidRPr="00C235C4" w:rsidRDefault="0078043E" w:rsidP="00780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340" w:lineRule="exact"/>
              <w:ind w:left="-108" w:right="-35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35C4">
              <w:rPr>
                <w:rFonts w:ascii="Angsana New" w:hAnsi="Angsana New"/>
                <w:b/>
                <w:bCs/>
                <w:sz w:val="30"/>
                <w:szCs w:val="30"/>
              </w:rPr>
              <w:t>2,832</w:t>
            </w:r>
          </w:p>
        </w:tc>
        <w:tc>
          <w:tcPr>
            <w:tcW w:w="241" w:type="dxa"/>
          </w:tcPr>
          <w:p w:rsidR="0078043E" w:rsidRPr="00DF409A" w:rsidRDefault="0078043E" w:rsidP="00780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340" w:lineRule="exact"/>
              <w:ind w:left="-108" w:right="-351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99" w:type="dxa"/>
          </w:tcPr>
          <w:p w:rsidR="0078043E" w:rsidRPr="00C235C4" w:rsidRDefault="0078043E" w:rsidP="00780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40" w:lineRule="exact"/>
              <w:ind w:left="-108" w:right="-35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35C4">
              <w:rPr>
                <w:rFonts w:ascii="Angsana New" w:hAnsi="Angsana New"/>
                <w:b/>
                <w:bCs/>
                <w:sz w:val="30"/>
                <w:szCs w:val="30"/>
              </w:rPr>
              <w:t>362</w:t>
            </w:r>
          </w:p>
        </w:tc>
        <w:tc>
          <w:tcPr>
            <w:tcW w:w="243" w:type="dxa"/>
            <w:gridSpan w:val="2"/>
          </w:tcPr>
          <w:p w:rsidR="0078043E" w:rsidRPr="00DF409A" w:rsidRDefault="0078043E" w:rsidP="00780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40" w:lineRule="exact"/>
              <w:ind w:right="-171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62" w:type="dxa"/>
          </w:tcPr>
          <w:p w:rsidR="0078043E" w:rsidRPr="00C235C4" w:rsidRDefault="0078043E" w:rsidP="00780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40" w:lineRule="exact"/>
              <w:ind w:right="-1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35C4">
              <w:rPr>
                <w:rFonts w:ascii="Angsana New" w:hAnsi="Angsana New"/>
                <w:b/>
                <w:bCs/>
                <w:sz w:val="30"/>
                <w:szCs w:val="30"/>
              </w:rPr>
              <w:t>17</w:t>
            </w:r>
          </w:p>
        </w:tc>
        <w:tc>
          <w:tcPr>
            <w:tcW w:w="236" w:type="dxa"/>
          </w:tcPr>
          <w:p w:rsidR="0078043E" w:rsidRPr="00DF409A" w:rsidRDefault="0078043E" w:rsidP="00780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40" w:lineRule="exac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14" w:type="dxa"/>
          </w:tcPr>
          <w:p w:rsidR="0078043E" w:rsidRPr="00C235C4" w:rsidRDefault="0078043E" w:rsidP="00780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340" w:lineRule="exact"/>
              <w:ind w:left="-108" w:right="-35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35C4">
              <w:rPr>
                <w:rFonts w:ascii="Angsana New" w:hAnsi="Angsana New"/>
                <w:b/>
                <w:bCs/>
                <w:sz w:val="30"/>
                <w:szCs w:val="30"/>
              </w:rPr>
              <w:t>37</w:t>
            </w:r>
          </w:p>
        </w:tc>
        <w:tc>
          <w:tcPr>
            <w:tcW w:w="236" w:type="dxa"/>
          </w:tcPr>
          <w:p w:rsidR="0078043E" w:rsidRPr="00DF409A" w:rsidRDefault="0078043E" w:rsidP="00780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40" w:lineRule="exac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501" w:type="dxa"/>
          </w:tcPr>
          <w:p w:rsidR="0078043E" w:rsidRPr="00C235C4" w:rsidRDefault="0078043E" w:rsidP="00AE4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4"/>
              </w:tabs>
              <w:spacing w:line="340" w:lineRule="exact"/>
              <w:ind w:left="-108" w:right="-35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235C4">
              <w:rPr>
                <w:rFonts w:ascii="Angsana New" w:hAnsi="Angsana New"/>
                <w:b/>
                <w:bCs/>
                <w:sz w:val="30"/>
                <w:szCs w:val="30"/>
              </w:rPr>
              <w:t>145</w:t>
            </w:r>
          </w:p>
        </w:tc>
        <w:tc>
          <w:tcPr>
            <w:tcW w:w="236" w:type="dxa"/>
          </w:tcPr>
          <w:p w:rsidR="0078043E" w:rsidRPr="00DF409A" w:rsidRDefault="0078043E" w:rsidP="00780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40" w:lineRule="exac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48" w:type="dxa"/>
          </w:tcPr>
          <w:p w:rsidR="0078043E" w:rsidRPr="00C235C4" w:rsidRDefault="0078043E" w:rsidP="00780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340" w:lineRule="exact"/>
              <w:ind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35C4">
              <w:rPr>
                <w:rFonts w:ascii="Angsana New" w:hAnsi="Angsana New"/>
                <w:b/>
                <w:bCs/>
                <w:sz w:val="30"/>
                <w:szCs w:val="30"/>
              </w:rPr>
              <w:t>6,9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61</w:t>
            </w:r>
          </w:p>
        </w:tc>
      </w:tr>
      <w:tr w:rsidR="00764AC9" w:rsidRPr="007766A8" w:rsidTr="00C235C4">
        <w:tc>
          <w:tcPr>
            <w:tcW w:w="2988" w:type="dxa"/>
          </w:tcPr>
          <w:p w:rsidR="00764AC9" w:rsidRPr="007766A8" w:rsidRDefault="00764AC9" w:rsidP="00780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766A8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97" w:type="dxa"/>
          </w:tcPr>
          <w:p w:rsidR="00764AC9" w:rsidRPr="00546169" w:rsidRDefault="00670B17" w:rsidP="007C5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right="-17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43" w:type="dxa"/>
          </w:tcPr>
          <w:p w:rsidR="00764AC9" w:rsidRPr="00546169" w:rsidRDefault="00764AC9" w:rsidP="007C5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34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</w:tcPr>
          <w:p w:rsidR="00764AC9" w:rsidRPr="00546169" w:rsidRDefault="00764AC9" w:rsidP="008D1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right="-171"/>
              <w:rPr>
                <w:rFonts w:ascii="Angsana New" w:hAnsi="Angsana New"/>
                <w:sz w:val="30"/>
                <w:szCs w:val="30"/>
              </w:rPr>
            </w:pPr>
            <w:r w:rsidRPr="00546169">
              <w:rPr>
                <w:rFonts w:ascii="Angsana New" w:hAnsi="Angsana New"/>
                <w:sz w:val="30"/>
                <w:szCs w:val="30"/>
              </w:rPr>
              <w:t>2</w:t>
            </w:r>
            <w:r w:rsidR="008D1026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:rsidR="00764AC9" w:rsidRPr="00546169" w:rsidRDefault="00764AC9" w:rsidP="007C5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340" w:lineRule="exact"/>
              <w:ind w:left="-108" w:right="-35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:rsidR="00764AC9" w:rsidRPr="00546169" w:rsidRDefault="00764AC9" w:rsidP="007C5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340" w:lineRule="exact"/>
              <w:ind w:right="-171"/>
              <w:rPr>
                <w:rFonts w:ascii="Angsana New" w:hAnsi="Angsana New"/>
                <w:sz w:val="30"/>
                <w:szCs w:val="30"/>
              </w:rPr>
            </w:pPr>
            <w:r w:rsidRPr="00546169">
              <w:rPr>
                <w:rFonts w:ascii="Angsana New" w:hAnsi="Angsana New"/>
                <w:sz w:val="30"/>
                <w:szCs w:val="30"/>
              </w:rPr>
              <w:t>96</w:t>
            </w:r>
          </w:p>
        </w:tc>
        <w:tc>
          <w:tcPr>
            <w:tcW w:w="241" w:type="dxa"/>
          </w:tcPr>
          <w:p w:rsidR="00764AC9" w:rsidRPr="00546169" w:rsidRDefault="00764AC9" w:rsidP="007C5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right="-17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9" w:type="dxa"/>
          </w:tcPr>
          <w:p w:rsidR="00764AC9" w:rsidRPr="00546169" w:rsidRDefault="00764AC9" w:rsidP="00393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40" w:lineRule="exact"/>
              <w:ind w:right="-171"/>
              <w:rPr>
                <w:rFonts w:ascii="Angsana New" w:hAnsi="Angsana New"/>
                <w:sz w:val="30"/>
                <w:szCs w:val="30"/>
              </w:rPr>
            </w:pPr>
            <w:r w:rsidRPr="00546169">
              <w:rPr>
                <w:rFonts w:ascii="Angsana New" w:hAnsi="Angsana New"/>
                <w:sz w:val="30"/>
                <w:szCs w:val="30"/>
              </w:rPr>
              <w:t>5</w:t>
            </w:r>
            <w:r w:rsidR="003938CD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43" w:type="dxa"/>
            <w:gridSpan w:val="2"/>
          </w:tcPr>
          <w:p w:rsidR="00764AC9" w:rsidRPr="00546169" w:rsidRDefault="00764AC9" w:rsidP="007C5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40" w:lineRule="exact"/>
              <w:ind w:right="-17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</w:tcPr>
          <w:p w:rsidR="00764AC9" w:rsidRPr="00546169" w:rsidRDefault="00764AC9" w:rsidP="007C5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340" w:lineRule="exact"/>
              <w:ind w:left="-108" w:right="-351"/>
              <w:rPr>
                <w:rFonts w:ascii="Angsana New" w:hAnsi="Angsana New"/>
                <w:sz w:val="30"/>
                <w:szCs w:val="30"/>
              </w:rPr>
            </w:pPr>
            <w:r w:rsidRPr="0054616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764AC9" w:rsidRPr="00546169" w:rsidRDefault="00764AC9" w:rsidP="007C5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right="-17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:rsidR="00764AC9" w:rsidRPr="00546169" w:rsidRDefault="003938CD" w:rsidP="007C5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340" w:lineRule="exact"/>
              <w:ind w:right="-17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:rsidR="00764AC9" w:rsidRPr="00546169" w:rsidRDefault="00764AC9" w:rsidP="007C5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right="-17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1" w:type="dxa"/>
          </w:tcPr>
          <w:p w:rsidR="00764AC9" w:rsidRPr="00546169" w:rsidRDefault="00B834A9" w:rsidP="00393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4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392</w:t>
            </w:r>
          </w:p>
        </w:tc>
        <w:tc>
          <w:tcPr>
            <w:tcW w:w="236" w:type="dxa"/>
          </w:tcPr>
          <w:p w:rsidR="00764AC9" w:rsidRPr="00546169" w:rsidRDefault="00764AC9" w:rsidP="007C5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right="-17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8" w:type="dxa"/>
          </w:tcPr>
          <w:p w:rsidR="00764AC9" w:rsidRPr="00546169" w:rsidRDefault="007B3EB0" w:rsidP="00FF5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340" w:lineRule="exact"/>
              <w:ind w:right="-135"/>
              <w:rPr>
                <w:rFonts w:ascii="Angsana New" w:hAnsi="Angsana New"/>
                <w:sz w:val="30"/>
                <w:szCs w:val="30"/>
              </w:rPr>
            </w:pPr>
            <w:r w:rsidRPr="00546169">
              <w:rPr>
                <w:rFonts w:ascii="Angsana New" w:hAnsi="Angsana New"/>
                <w:sz w:val="30"/>
                <w:szCs w:val="30"/>
              </w:rPr>
              <w:t>5</w:t>
            </w:r>
            <w:r w:rsidR="00B834A9">
              <w:rPr>
                <w:rFonts w:ascii="Angsana New" w:hAnsi="Angsana New"/>
                <w:sz w:val="30"/>
                <w:szCs w:val="30"/>
              </w:rPr>
              <w:t>7</w:t>
            </w:r>
            <w:r w:rsidR="00FF5EAD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764AC9" w:rsidRPr="007766A8" w:rsidTr="00C235C4">
        <w:tc>
          <w:tcPr>
            <w:tcW w:w="2988" w:type="dxa"/>
          </w:tcPr>
          <w:p w:rsidR="00764AC9" w:rsidRPr="007766A8" w:rsidRDefault="00764AC9" w:rsidP="00B83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766A8">
              <w:rPr>
                <w:rFonts w:asciiTheme="majorBidi" w:hAnsiTheme="majorBidi" w:cstheme="majorBidi"/>
                <w:sz w:val="30"/>
                <w:szCs w:val="30"/>
                <w:cs/>
              </w:rPr>
              <w:t>โอน</w:t>
            </w:r>
          </w:p>
        </w:tc>
        <w:tc>
          <w:tcPr>
            <w:tcW w:w="1197" w:type="dxa"/>
          </w:tcPr>
          <w:p w:rsidR="00764AC9" w:rsidRPr="00546169" w:rsidRDefault="00670B17" w:rsidP="007C5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right="-17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43" w:type="dxa"/>
          </w:tcPr>
          <w:p w:rsidR="00764AC9" w:rsidRPr="00546169" w:rsidRDefault="00764AC9" w:rsidP="007C5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34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</w:tcPr>
          <w:p w:rsidR="00764AC9" w:rsidRPr="00546169" w:rsidRDefault="00764AC9" w:rsidP="008D1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40" w:lineRule="exact"/>
              <w:ind w:right="-171"/>
              <w:rPr>
                <w:rFonts w:ascii="Angsana New" w:hAnsi="Angsana New"/>
                <w:sz w:val="30"/>
                <w:szCs w:val="30"/>
              </w:rPr>
            </w:pPr>
            <w:r w:rsidRPr="00546169">
              <w:rPr>
                <w:rFonts w:ascii="Angsana New" w:hAnsi="Angsana New"/>
                <w:sz w:val="30"/>
                <w:szCs w:val="30"/>
              </w:rPr>
              <w:t>3</w:t>
            </w:r>
            <w:r w:rsidR="008D1026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:rsidR="00764AC9" w:rsidRPr="00546169" w:rsidRDefault="00764AC9" w:rsidP="007C5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340" w:lineRule="exact"/>
              <w:ind w:left="-108" w:right="-35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:rsidR="00764AC9" w:rsidRPr="00546169" w:rsidRDefault="00764AC9" w:rsidP="007C5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340" w:lineRule="exact"/>
              <w:ind w:right="-171"/>
              <w:rPr>
                <w:rFonts w:ascii="Angsana New" w:hAnsi="Angsana New"/>
                <w:sz w:val="30"/>
                <w:szCs w:val="30"/>
              </w:rPr>
            </w:pPr>
            <w:r w:rsidRPr="00546169">
              <w:rPr>
                <w:rFonts w:ascii="Angsana New" w:hAnsi="Angsana New"/>
                <w:sz w:val="30"/>
                <w:szCs w:val="30"/>
              </w:rPr>
              <w:t>55</w:t>
            </w:r>
          </w:p>
        </w:tc>
        <w:tc>
          <w:tcPr>
            <w:tcW w:w="241" w:type="dxa"/>
          </w:tcPr>
          <w:p w:rsidR="00764AC9" w:rsidRPr="00546169" w:rsidRDefault="00764AC9" w:rsidP="007C5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right="-17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9" w:type="dxa"/>
          </w:tcPr>
          <w:p w:rsidR="00764AC9" w:rsidRPr="00546169" w:rsidRDefault="00764AC9" w:rsidP="007C5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40" w:lineRule="exact"/>
              <w:ind w:right="-171"/>
              <w:rPr>
                <w:rFonts w:ascii="Angsana New" w:hAnsi="Angsana New"/>
                <w:sz w:val="30"/>
                <w:szCs w:val="30"/>
              </w:rPr>
            </w:pPr>
            <w:r w:rsidRPr="00546169">
              <w:rPr>
                <w:rFonts w:ascii="Angsana New" w:hAnsi="Angsana New"/>
                <w:sz w:val="30"/>
                <w:szCs w:val="30"/>
              </w:rPr>
              <w:t>14</w:t>
            </w:r>
          </w:p>
        </w:tc>
        <w:tc>
          <w:tcPr>
            <w:tcW w:w="243" w:type="dxa"/>
            <w:gridSpan w:val="2"/>
          </w:tcPr>
          <w:p w:rsidR="00764AC9" w:rsidRPr="00546169" w:rsidRDefault="00764AC9" w:rsidP="007C5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40" w:lineRule="exact"/>
              <w:ind w:right="-17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</w:tcPr>
          <w:p w:rsidR="00764AC9" w:rsidRPr="00546169" w:rsidRDefault="00764AC9" w:rsidP="007C5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340" w:lineRule="exact"/>
              <w:ind w:left="-108" w:right="-351"/>
              <w:rPr>
                <w:rFonts w:ascii="Angsana New" w:hAnsi="Angsana New"/>
                <w:sz w:val="30"/>
                <w:szCs w:val="30"/>
              </w:rPr>
            </w:pPr>
            <w:r w:rsidRPr="0054616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764AC9" w:rsidRPr="00546169" w:rsidRDefault="00764AC9" w:rsidP="007C5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right="-17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:rsidR="00764AC9" w:rsidRPr="00546169" w:rsidRDefault="00764AC9" w:rsidP="007C5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line="340" w:lineRule="exact"/>
              <w:ind w:right="-171"/>
              <w:rPr>
                <w:rFonts w:ascii="Angsana New" w:hAnsi="Angsana New"/>
                <w:sz w:val="30"/>
                <w:szCs w:val="30"/>
              </w:rPr>
            </w:pPr>
            <w:r w:rsidRPr="0054616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764AC9" w:rsidRPr="00546169" w:rsidRDefault="00764AC9" w:rsidP="007C5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right="-17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1" w:type="dxa"/>
          </w:tcPr>
          <w:p w:rsidR="00764AC9" w:rsidRPr="00546169" w:rsidRDefault="00764AC9" w:rsidP="00B83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4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546169">
              <w:rPr>
                <w:rFonts w:ascii="Angsana New" w:hAnsi="Angsana New"/>
                <w:sz w:val="30"/>
                <w:szCs w:val="30"/>
              </w:rPr>
              <w:t>(1</w:t>
            </w:r>
            <w:r w:rsidR="00B834A9">
              <w:rPr>
                <w:rFonts w:ascii="Angsana New" w:hAnsi="Angsana New"/>
                <w:sz w:val="30"/>
                <w:szCs w:val="30"/>
              </w:rPr>
              <w:t>11</w:t>
            </w:r>
            <w:r w:rsidRPr="0054616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:rsidR="00764AC9" w:rsidRPr="00546169" w:rsidRDefault="00764AC9" w:rsidP="007C5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right="-17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8" w:type="dxa"/>
          </w:tcPr>
          <w:p w:rsidR="00764AC9" w:rsidRPr="00546169" w:rsidRDefault="008D1026" w:rsidP="008D102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40" w:lineRule="exact"/>
              <w:ind w:right="-13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64AC9" w:rsidRPr="007766A8" w:rsidTr="00C235C4">
        <w:tc>
          <w:tcPr>
            <w:tcW w:w="2988" w:type="dxa"/>
          </w:tcPr>
          <w:p w:rsidR="00764AC9" w:rsidRPr="007766A8" w:rsidRDefault="00764AC9" w:rsidP="00780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766A8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197" w:type="dxa"/>
          </w:tcPr>
          <w:p w:rsidR="00764AC9" w:rsidRPr="00546169" w:rsidRDefault="00764AC9" w:rsidP="00571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40" w:lineRule="exact"/>
              <w:ind w:right="-171"/>
              <w:rPr>
                <w:rFonts w:ascii="Angsana New" w:hAnsi="Angsana New"/>
                <w:sz w:val="30"/>
                <w:szCs w:val="30"/>
              </w:rPr>
            </w:pPr>
            <w:r w:rsidRPr="0054616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764AC9" w:rsidRPr="00546169" w:rsidRDefault="00764AC9" w:rsidP="007C5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:rsidR="00764AC9" w:rsidRPr="00546169" w:rsidRDefault="006D181D" w:rsidP="007C5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right="-17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(8)</w:t>
            </w:r>
          </w:p>
        </w:tc>
        <w:tc>
          <w:tcPr>
            <w:tcW w:w="236" w:type="dxa"/>
          </w:tcPr>
          <w:p w:rsidR="00764AC9" w:rsidRPr="00546169" w:rsidRDefault="00764AC9" w:rsidP="007C5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340" w:lineRule="exact"/>
              <w:ind w:left="-108" w:right="-35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:rsidR="00764AC9" w:rsidRPr="00546169" w:rsidRDefault="00764AC9" w:rsidP="007C5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340" w:lineRule="exact"/>
              <w:ind w:left="-108" w:right="-351"/>
              <w:rPr>
                <w:rFonts w:ascii="Angsana New" w:hAnsi="Angsana New"/>
                <w:sz w:val="30"/>
                <w:szCs w:val="30"/>
              </w:rPr>
            </w:pPr>
            <w:r w:rsidRPr="00546169">
              <w:rPr>
                <w:rFonts w:ascii="Angsana New" w:hAnsi="Angsana New"/>
                <w:sz w:val="30"/>
                <w:szCs w:val="30"/>
              </w:rPr>
              <w:t>(108)</w:t>
            </w:r>
          </w:p>
        </w:tc>
        <w:tc>
          <w:tcPr>
            <w:tcW w:w="241" w:type="dxa"/>
          </w:tcPr>
          <w:p w:rsidR="00764AC9" w:rsidRPr="00546169" w:rsidRDefault="00764AC9" w:rsidP="007C5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right="-17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9" w:type="dxa"/>
          </w:tcPr>
          <w:p w:rsidR="00764AC9" w:rsidRPr="00546169" w:rsidRDefault="00764AC9" w:rsidP="007C5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40" w:lineRule="exact"/>
              <w:ind w:right="-171"/>
              <w:rPr>
                <w:rFonts w:ascii="Angsana New" w:hAnsi="Angsana New"/>
                <w:sz w:val="30"/>
                <w:szCs w:val="30"/>
              </w:rPr>
            </w:pPr>
            <w:r w:rsidRPr="00546169">
              <w:rPr>
                <w:rFonts w:ascii="Angsana New" w:hAnsi="Angsana New"/>
                <w:sz w:val="30"/>
                <w:szCs w:val="30"/>
              </w:rPr>
              <w:t>(25)</w:t>
            </w:r>
          </w:p>
        </w:tc>
        <w:tc>
          <w:tcPr>
            <w:tcW w:w="243" w:type="dxa"/>
            <w:gridSpan w:val="2"/>
          </w:tcPr>
          <w:p w:rsidR="00764AC9" w:rsidRPr="00546169" w:rsidRDefault="00764AC9" w:rsidP="007C5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40" w:lineRule="exact"/>
              <w:ind w:right="-17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</w:tcPr>
          <w:p w:rsidR="00764AC9" w:rsidRPr="00546169" w:rsidRDefault="00764AC9" w:rsidP="007C5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340" w:lineRule="exact"/>
              <w:ind w:left="-108" w:right="-351"/>
              <w:rPr>
                <w:rFonts w:ascii="Angsana New" w:hAnsi="Angsana New"/>
                <w:sz w:val="30"/>
                <w:szCs w:val="30"/>
              </w:rPr>
            </w:pPr>
            <w:r w:rsidRPr="0054616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764AC9" w:rsidRPr="00546169" w:rsidRDefault="00764AC9" w:rsidP="007C5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2"/>
              </w:tabs>
              <w:spacing w:line="340" w:lineRule="exact"/>
              <w:ind w:right="-17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:rsidR="00764AC9" w:rsidRPr="00546169" w:rsidRDefault="00764AC9" w:rsidP="00393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340" w:lineRule="exact"/>
              <w:ind w:right="-171"/>
              <w:rPr>
                <w:rFonts w:ascii="Angsana New" w:hAnsi="Angsana New"/>
                <w:sz w:val="30"/>
                <w:szCs w:val="30"/>
              </w:rPr>
            </w:pPr>
            <w:r w:rsidRPr="00546169">
              <w:rPr>
                <w:rFonts w:ascii="Angsana New" w:hAnsi="Angsana New"/>
                <w:sz w:val="30"/>
                <w:szCs w:val="30"/>
              </w:rPr>
              <w:t>(</w:t>
            </w:r>
            <w:r w:rsidR="003938CD">
              <w:rPr>
                <w:rFonts w:ascii="Angsana New" w:hAnsi="Angsana New"/>
                <w:sz w:val="30"/>
                <w:szCs w:val="30"/>
              </w:rPr>
              <w:t>9</w:t>
            </w:r>
            <w:r w:rsidRPr="0054616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:rsidR="00764AC9" w:rsidRPr="00546169" w:rsidRDefault="00764AC9" w:rsidP="007C5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right="-17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1" w:type="dxa"/>
          </w:tcPr>
          <w:p w:rsidR="00764AC9" w:rsidRPr="00546169" w:rsidRDefault="00764AC9" w:rsidP="007C5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54616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764AC9" w:rsidRPr="00546169" w:rsidRDefault="00764AC9" w:rsidP="007C5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2"/>
              </w:tabs>
              <w:spacing w:line="340" w:lineRule="exact"/>
              <w:ind w:right="-17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8" w:type="dxa"/>
          </w:tcPr>
          <w:p w:rsidR="00764AC9" w:rsidRPr="00546169" w:rsidRDefault="00764AC9" w:rsidP="006D1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340" w:lineRule="exact"/>
              <w:ind w:right="-135"/>
              <w:rPr>
                <w:rFonts w:ascii="Angsana New" w:hAnsi="Angsana New"/>
                <w:sz w:val="30"/>
                <w:szCs w:val="30"/>
              </w:rPr>
            </w:pPr>
            <w:r w:rsidRPr="00546169">
              <w:rPr>
                <w:rFonts w:ascii="Angsana New" w:hAnsi="Angsana New"/>
                <w:sz w:val="30"/>
                <w:szCs w:val="30"/>
              </w:rPr>
              <w:t>(1</w:t>
            </w:r>
            <w:r w:rsidR="006D181D">
              <w:rPr>
                <w:rFonts w:ascii="Angsana New" w:hAnsi="Angsana New"/>
                <w:sz w:val="30"/>
                <w:szCs w:val="30"/>
              </w:rPr>
              <w:t>50</w:t>
            </w:r>
            <w:r w:rsidRPr="00546169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64AC9" w:rsidRPr="007766A8" w:rsidTr="00C235C4">
        <w:tc>
          <w:tcPr>
            <w:tcW w:w="2988" w:type="dxa"/>
          </w:tcPr>
          <w:p w:rsidR="00764AC9" w:rsidRPr="007766A8" w:rsidRDefault="00764AC9" w:rsidP="00780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766A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7766A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31</w:t>
            </w:r>
            <w:r w:rsidRPr="007766A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7766A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</w:t>
            </w: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</w:tcPr>
          <w:p w:rsidR="00764AC9" w:rsidRPr="00546169" w:rsidRDefault="00764AC9" w:rsidP="00265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right="-17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46169">
              <w:rPr>
                <w:rFonts w:ascii="Angsana New" w:hAnsi="Angsana New"/>
                <w:b/>
                <w:bCs/>
                <w:sz w:val="30"/>
                <w:szCs w:val="30"/>
              </w:rPr>
              <w:t>1,80</w:t>
            </w:r>
            <w:r w:rsidR="0026525A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Pr="0054616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                       </w:t>
            </w:r>
          </w:p>
        </w:tc>
        <w:tc>
          <w:tcPr>
            <w:tcW w:w="243" w:type="dxa"/>
          </w:tcPr>
          <w:p w:rsidR="00764AC9" w:rsidRPr="00546169" w:rsidRDefault="00764AC9" w:rsidP="007C5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4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</w:tcPr>
          <w:p w:rsidR="00764AC9" w:rsidRPr="00546169" w:rsidRDefault="00764AC9" w:rsidP="006B6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40" w:lineRule="exact"/>
              <w:ind w:right="-17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46169">
              <w:rPr>
                <w:rFonts w:ascii="Angsana New" w:hAnsi="Angsana New"/>
                <w:b/>
                <w:bCs/>
                <w:sz w:val="30"/>
                <w:szCs w:val="30"/>
              </w:rPr>
              <w:t>1,8</w:t>
            </w:r>
            <w:r w:rsidR="006D181D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6B6994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:rsidR="00764AC9" w:rsidRPr="00546169" w:rsidRDefault="00764AC9" w:rsidP="007C5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340" w:lineRule="exact"/>
              <w:ind w:left="-108" w:right="-35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764AC9" w:rsidRPr="00546169" w:rsidRDefault="00764AC9" w:rsidP="007C5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340" w:lineRule="exact"/>
              <w:ind w:right="-17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46169">
              <w:rPr>
                <w:rFonts w:ascii="Angsana New" w:hAnsi="Angsana New"/>
                <w:b/>
                <w:bCs/>
                <w:sz w:val="30"/>
                <w:szCs w:val="30"/>
              </w:rPr>
              <w:t>2,875</w:t>
            </w:r>
          </w:p>
        </w:tc>
        <w:tc>
          <w:tcPr>
            <w:tcW w:w="241" w:type="dxa"/>
          </w:tcPr>
          <w:p w:rsidR="00764AC9" w:rsidRPr="00546169" w:rsidRDefault="00764AC9" w:rsidP="007C5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340" w:lineRule="exact"/>
              <w:ind w:left="-108" w:right="-35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single" w:sz="4" w:space="0" w:color="auto"/>
            </w:tcBorders>
          </w:tcPr>
          <w:p w:rsidR="00764AC9" w:rsidRPr="00546169" w:rsidRDefault="00764AC9" w:rsidP="00393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40" w:lineRule="exact"/>
              <w:ind w:right="-17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46169">
              <w:rPr>
                <w:rFonts w:ascii="Angsana New" w:hAnsi="Angsana New"/>
                <w:b/>
                <w:bCs/>
                <w:sz w:val="30"/>
                <w:szCs w:val="30"/>
              </w:rPr>
              <w:t>40</w:t>
            </w:r>
            <w:r w:rsidR="003938CD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43" w:type="dxa"/>
            <w:gridSpan w:val="2"/>
          </w:tcPr>
          <w:p w:rsidR="00764AC9" w:rsidRPr="00546169" w:rsidRDefault="00764AC9" w:rsidP="007C5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40" w:lineRule="exact"/>
              <w:ind w:right="-17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</w:tcPr>
          <w:p w:rsidR="00764AC9" w:rsidRPr="00546169" w:rsidRDefault="00764AC9" w:rsidP="007C5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40" w:lineRule="exact"/>
              <w:ind w:right="-1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46169">
              <w:rPr>
                <w:rFonts w:ascii="Angsana New" w:hAnsi="Angsana New"/>
                <w:b/>
                <w:bCs/>
                <w:sz w:val="30"/>
                <w:szCs w:val="30"/>
              </w:rPr>
              <w:t>17</w:t>
            </w:r>
          </w:p>
        </w:tc>
        <w:tc>
          <w:tcPr>
            <w:tcW w:w="236" w:type="dxa"/>
          </w:tcPr>
          <w:p w:rsidR="00764AC9" w:rsidRPr="00546169" w:rsidRDefault="00764AC9" w:rsidP="007C5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4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64AC9" w:rsidRPr="00546169" w:rsidRDefault="00764AC9" w:rsidP="007C5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340" w:lineRule="exact"/>
              <w:ind w:left="-108" w:right="-35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46169">
              <w:rPr>
                <w:rFonts w:ascii="Angsana New" w:hAnsi="Angsana New"/>
                <w:b/>
                <w:bCs/>
                <w:sz w:val="30"/>
                <w:szCs w:val="30"/>
              </w:rPr>
              <w:t>29</w:t>
            </w:r>
          </w:p>
        </w:tc>
        <w:tc>
          <w:tcPr>
            <w:tcW w:w="236" w:type="dxa"/>
          </w:tcPr>
          <w:p w:rsidR="00764AC9" w:rsidRPr="00546169" w:rsidRDefault="00764AC9" w:rsidP="007C5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4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01" w:type="dxa"/>
            <w:tcBorders>
              <w:top w:val="single" w:sz="4" w:space="0" w:color="auto"/>
              <w:bottom w:val="single" w:sz="4" w:space="0" w:color="auto"/>
            </w:tcBorders>
          </w:tcPr>
          <w:p w:rsidR="00764AC9" w:rsidRPr="00546169" w:rsidRDefault="007B3EB0" w:rsidP="00393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4"/>
              </w:tabs>
              <w:spacing w:line="34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46169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3938CD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E923CC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:rsidR="00764AC9" w:rsidRPr="00546169" w:rsidRDefault="00764AC9" w:rsidP="007C5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4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764AC9" w:rsidRPr="00546169" w:rsidRDefault="007B3EB0" w:rsidP="006B6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340" w:lineRule="exact"/>
              <w:ind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46169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764AC9" w:rsidRPr="0054616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3938CD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6D181D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6B6994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</w:tr>
    </w:tbl>
    <w:p w:rsidR="0061418A" w:rsidRPr="007766A8" w:rsidRDefault="0061418A" w:rsidP="001304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40" w:lineRule="exact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A7207C" w:rsidRPr="007766A8" w:rsidRDefault="00A7207C" w:rsidP="001304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40" w:lineRule="exact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A829AE" w:rsidRPr="007766A8" w:rsidRDefault="00A829AE" w:rsidP="00A829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sz w:val="2"/>
          <w:szCs w:val="2"/>
        </w:rPr>
      </w:pPr>
      <w:r w:rsidRPr="007766A8">
        <w:rPr>
          <w:rFonts w:ascii="Angsana New" w:hAnsi="Angsana New"/>
          <w:b/>
          <w:sz w:val="30"/>
          <w:szCs w:val="30"/>
        </w:rPr>
        <w:br w:type="page"/>
      </w:r>
      <w:r w:rsidRPr="007766A8">
        <w:rPr>
          <w:rFonts w:ascii="Angsana New" w:hAnsi="Angsana New"/>
          <w:b/>
          <w:sz w:val="2"/>
          <w:szCs w:val="2"/>
          <w:cs/>
        </w:rPr>
        <w:lastRenderedPageBreak/>
        <w:t>ง</w:t>
      </w:r>
    </w:p>
    <w:tbl>
      <w:tblPr>
        <w:tblW w:w="1439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988"/>
        <w:gridCol w:w="1197"/>
        <w:gridCol w:w="243"/>
        <w:gridCol w:w="1107"/>
        <w:gridCol w:w="236"/>
        <w:gridCol w:w="7"/>
        <w:gridCol w:w="1197"/>
        <w:gridCol w:w="241"/>
        <w:gridCol w:w="1199"/>
        <w:gridCol w:w="236"/>
        <w:gridCol w:w="7"/>
        <w:gridCol w:w="1262"/>
        <w:gridCol w:w="236"/>
        <w:gridCol w:w="1114"/>
        <w:gridCol w:w="236"/>
        <w:gridCol w:w="1501"/>
        <w:gridCol w:w="236"/>
        <w:gridCol w:w="1148"/>
      </w:tblGrid>
      <w:tr w:rsidR="0061418A" w:rsidRPr="007766A8" w:rsidTr="001B4203">
        <w:tc>
          <w:tcPr>
            <w:tcW w:w="2988" w:type="dxa"/>
          </w:tcPr>
          <w:p w:rsidR="0061418A" w:rsidRPr="007766A8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3" w:type="dxa"/>
            <w:gridSpan w:val="17"/>
          </w:tcPr>
          <w:p w:rsidR="0061418A" w:rsidRPr="007766A8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66A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61418A" w:rsidRPr="007766A8" w:rsidTr="001B4203">
        <w:tc>
          <w:tcPr>
            <w:tcW w:w="2988" w:type="dxa"/>
          </w:tcPr>
          <w:p w:rsidR="0061418A" w:rsidRPr="007766A8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:rsidR="0061418A" w:rsidRPr="007766A8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:rsidR="0061418A" w:rsidRPr="007766A8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:rsidR="0061418A" w:rsidRPr="007766A8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61418A" w:rsidRPr="007766A8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gridSpan w:val="2"/>
          </w:tcPr>
          <w:p w:rsidR="0061418A" w:rsidRPr="007766A8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</w:tcPr>
          <w:p w:rsidR="0061418A" w:rsidRPr="007766A8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99" w:type="dxa"/>
          </w:tcPr>
          <w:p w:rsidR="0061418A" w:rsidRPr="007766A8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766A8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236" w:type="dxa"/>
          </w:tcPr>
          <w:p w:rsidR="0061418A" w:rsidRPr="007766A8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  <w:gridSpan w:val="2"/>
          </w:tcPr>
          <w:p w:rsidR="0061418A" w:rsidRPr="007766A8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61418A" w:rsidRPr="007766A8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:rsidR="0061418A" w:rsidRPr="007766A8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61418A" w:rsidRPr="007766A8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01" w:type="dxa"/>
          </w:tcPr>
          <w:p w:rsidR="0061418A" w:rsidRPr="007766A8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61418A" w:rsidRPr="007766A8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</w:tcPr>
          <w:p w:rsidR="0061418A" w:rsidRPr="007766A8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1418A" w:rsidRPr="007766A8" w:rsidTr="001B4203">
        <w:tc>
          <w:tcPr>
            <w:tcW w:w="2988" w:type="dxa"/>
          </w:tcPr>
          <w:p w:rsidR="0061418A" w:rsidRPr="007766A8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:rsidR="0061418A" w:rsidRPr="007766A8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:rsidR="0061418A" w:rsidRPr="007766A8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07" w:type="dxa"/>
          </w:tcPr>
          <w:p w:rsidR="0061418A" w:rsidRPr="007766A8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26" w:right="-15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66A8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</w:p>
        </w:tc>
        <w:tc>
          <w:tcPr>
            <w:tcW w:w="236" w:type="dxa"/>
          </w:tcPr>
          <w:p w:rsidR="0061418A" w:rsidRPr="007766A8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4" w:type="dxa"/>
            <w:gridSpan w:val="2"/>
          </w:tcPr>
          <w:p w:rsidR="0061418A" w:rsidRPr="007766A8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</w:tcPr>
          <w:p w:rsidR="0061418A" w:rsidRPr="007766A8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99" w:type="dxa"/>
          </w:tcPr>
          <w:p w:rsidR="0061418A" w:rsidRPr="007766A8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766A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ติดตั้ง </w:t>
            </w:r>
          </w:p>
        </w:tc>
        <w:tc>
          <w:tcPr>
            <w:tcW w:w="236" w:type="dxa"/>
          </w:tcPr>
          <w:p w:rsidR="0061418A" w:rsidRPr="007766A8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  <w:gridSpan w:val="2"/>
          </w:tcPr>
          <w:p w:rsidR="0061418A" w:rsidRPr="007766A8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61418A" w:rsidRPr="007766A8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:rsidR="0061418A" w:rsidRPr="007766A8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61418A" w:rsidRPr="007766A8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01" w:type="dxa"/>
          </w:tcPr>
          <w:p w:rsidR="0061418A" w:rsidRPr="007766A8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766A8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สินทรัพย์ระหว่าง</w:t>
            </w:r>
          </w:p>
        </w:tc>
        <w:tc>
          <w:tcPr>
            <w:tcW w:w="236" w:type="dxa"/>
          </w:tcPr>
          <w:p w:rsidR="0061418A" w:rsidRPr="007766A8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</w:tcPr>
          <w:p w:rsidR="0061418A" w:rsidRPr="007766A8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1418A" w:rsidRPr="007766A8" w:rsidTr="001B4203">
        <w:tc>
          <w:tcPr>
            <w:tcW w:w="2988" w:type="dxa"/>
          </w:tcPr>
          <w:p w:rsidR="0061418A" w:rsidRPr="007766A8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:rsidR="0061418A" w:rsidRPr="007766A8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766A8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ที่ดินและส่วน</w:t>
            </w:r>
          </w:p>
        </w:tc>
        <w:tc>
          <w:tcPr>
            <w:tcW w:w="243" w:type="dxa"/>
          </w:tcPr>
          <w:p w:rsidR="0061418A" w:rsidRPr="007766A8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07" w:type="dxa"/>
          </w:tcPr>
          <w:p w:rsidR="0061418A" w:rsidRPr="007766A8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26" w:right="-15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66A8">
              <w:rPr>
                <w:rFonts w:asciiTheme="majorBidi" w:hAnsiTheme="majorBidi" w:cstheme="majorBidi"/>
                <w:sz w:val="30"/>
                <w:szCs w:val="30"/>
                <w:cs/>
              </w:rPr>
              <w:t>และส่วน</w:t>
            </w:r>
          </w:p>
        </w:tc>
        <w:tc>
          <w:tcPr>
            <w:tcW w:w="236" w:type="dxa"/>
          </w:tcPr>
          <w:p w:rsidR="0061418A" w:rsidRPr="007766A8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4" w:type="dxa"/>
            <w:gridSpan w:val="2"/>
          </w:tcPr>
          <w:p w:rsidR="0061418A" w:rsidRPr="007766A8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766A8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</w:t>
            </w:r>
          </w:p>
        </w:tc>
        <w:tc>
          <w:tcPr>
            <w:tcW w:w="241" w:type="dxa"/>
          </w:tcPr>
          <w:p w:rsidR="0061418A" w:rsidRPr="007766A8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99" w:type="dxa"/>
          </w:tcPr>
          <w:p w:rsidR="0061418A" w:rsidRPr="007766A8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766A8">
              <w:rPr>
                <w:rFonts w:asciiTheme="majorBidi" w:hAnsiTheme="majorBidi" w:cstheme="majorBidi"/>
                <w:sz w:val="30"/>
                <w:szCs w:val="30"/>
                <w:cs/>
              </w:rPr>
              <w:t>และเครื่องใช้</w:t>
            </w:r>
          </w:p>
        </w:tc>
        <w:tc>
          <w:tcPr>
            <w:tcW w:w="236" w:type="dxa"/>
          </w:tcPr>
          <w:p w:rsidR="0061418A" w:rsidRPr="007766A8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9" w:type="dxa"/>
            <w:gridSpan w:val="2"/>
          </w:tcPr>
          <w:p w:rsidR="0061418A" w:rsidRPr="007766A8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766A8">
              <w:rPr>
                <w:rFonts w:asciiTheme="majorBidi" w:hAnsiTheme="majorBidi" w:cstheme="majorBidi"/>
                <w:sz w:val="30"/>
                <w:szCs w:val="30"/>
                <w:cs/>
              </w:rPr>
              <w:t>สาธารณูปโภค</w:t>
            </w:r>
          </w:p>
        </w:tc>
        <w:tc>
          <w:tcPr>
            <w:tcW w:w="236" w:type="dxa"/>
          </w:tcPr>
          <w:p w:rsidR="0061418A" w:rsidRPr="007766A8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:rsidR="0061418A" w:rsidRPr="007766A8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61418A" w:rsidRPr="007766A8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01" w:type="dxa"/>
          </w:tcPr>
          <w:p w:rsidR="0061418A" w:rsidRPr="007766A8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766A8">
              <w:rPr>
                <w:rFonts w:asciiTheme="majorBidi" w:hAnsiTheme="majorBidi" w:cstheme="majorBidi"/>
                <w:sz w:val="30"/>
                <w:szCs w:val="30"/>
                <w:cs/>
              </w:rPr>
              <w:t>ก่อสร้างและ</w:t>
            </w:r>
          </w:p>
        </w:tc>
        <w:tc>
          <w:tcPr>
            <w:tcW w:w="236" w:type="dxa"/>
          </w:tcPr>
          <w:p w:rsidR="0061418A" w:rsidRPr="007766A8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</w:tcPr>
          <w:p w:rsidR="0061418A" w:rsidRPr="007766A8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1418A" w:rsidRPr="007766A8" w:rsidTr="001B4203">
        <w:tc>
          <w:tcPr>
            <w:tcW w:w="2988" w:type="dxa"/>
          </w:tcPr>
          <w:p w:rsidR="0061418A" w:rsidRPr="007766A8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:rsidR="0061418A" w:rsidRPr="007766A8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766A8">
              <w:rPr>
                <w:rFonts w:asciiTheme="majorBidi" w:hAnsiTheme="majorBidi" w:cstheme="majorBidi"/>
                <w:sz w:val="30"/>
                <w:szCs w:val="30"/>
                <w:cs/>
              </w:rPr>
              <w:t>ปรับปรุงที่ดิน</w:t>
            </w:r>
          </w:p>
        </w:tc>
        <w:tc>
          <w:tcPr>
            <w:tcW w:w="243" w:type="dxa"/>
          </w:tcPr>
          <w:p w:rsidR="0061418A" w:rsidRPr="007766A8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07" w:type="dxa"/>
          </w:tcPr>
          <w:p w:rsidR="0061418A" w:rsidRPr="007766A8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26" w:right="-15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66A8">
              <w:rPr>
                <w:rFonts w:asciiTheme="majorBidi" w:hAnsiTheme="majorBidi" w:cstheme="majorBidi"/>
                <w:sz w:val="30"/>
                <w:szCs w:val="30"/>
                <w:cs/>
              </w:rPr>
              <w:t>ตกแต่ง</w:t>
            </w:r>
          </w:p>
        </w:tc>
        <w:tc>
          <w:tcPr>
            <w:tcW w:w="236" w:type="dxa"/>
          </w:tcPr>
          <w:p w:rsidR="0061418A" w:rsidRPr="007766A8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4" w:type="dxa"/>
            <w:gridSpan w:val="2"/>
          </w:tcPr>
          <w:p w:rsidR="0061418A" w:rsidRPr="007766A8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766A8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241" w:type="dxa"/>
          </w:tcPr>
          <w:p w:rsidR="0061418A" w:rsidRPr="007766A8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99" w:type="dxa"/>
          </w:tcPr>
          <w:p w:rsidR="0061418A" w:rsidRPr="007766A8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766A8">
              <w:rPr>
                <w:rFonts w:asciiTheme="majorBidi" w:hAnsiTheme="majorBidi" w:cstheme="majorBidi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36" w:type="dxa"/>
          </w:tcPr>
          <w:p w:rsidR="0061418A" w:rsidRPr="007766A8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9" w:type="dxa"/>
            <w:gridSpan w:val="2"/>
          </w:tcPr>
          <w:p w:rsidR="0061418A" w:rsidRPr="007766A8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766A8">
              <w:rPr>
                <w:rFonts w:asciiTheme="majorBidi" w:hAnsiTheme="majorBidi" w:cstheme="majorBidi"/>
                <w:sz w:val="30"/>
                <w:szCs w:val="30"/>
                <w:cs/>
              </w:rPr>
              <w:t>ส่วนกลาง</w:t>
            </w:r>
          </w:p>
        </w:tc>
        <w:tc>
          <w:tcPr>
            <w:tcW w:w="236" w:type="dxa"/>
          </w:tcPr>
          <w:p w:rsidR="0061418A" w:rsidRPr="007766A8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</w:tcPr>
          <w:p w:rsidR="0061418A" w:rsidRPr="007766A8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766A8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36" w:type="dxa"/>
          </w:tcPr>
          <w:p w:rsidR="0061418A" w:rsidRPr="007766A8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01" w:type="dxa"/>
          </w:tcPr>
          <w:p w:rsidR="0061418A" w:rsidRPr="007766A8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766A8">
              <w:rPr>
                <w:rFonts w:asciiTheme="majorBidi" w:hAnsiTheme="majorBidi" w:cstheme="majorBidi"/>
                <w:sz w:val="30"/>
                <w:szCs w:val="30"/>
                <w:cs/>
              </w:rPr>
              <w:t>ติดตั้ง</w:t>
            </w:r>
          </w:p>
        </w:tc>
        <w:tc>
          <w:tcPr>
            <w:tcW w:w="236" w:type="dxa"/>
          </w:tcPr>
          <w:p w:rsidR="0061418A" w:rsidRPr="007766A8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48" w:type="dxa"/>
          </w:tcPr>
          <w:p w:rsidR="0061418A" w:rsidRPr="007766A8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66A8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61418A" w:rsidRPr="007766A8" w:rsidTr="001B4203">
        <w:tc>
          <w:tcPr>
            <w:tcW w:w="2988" w:type="dxa"/>
          </w:tcPr>
          <w:p w:rsidR="0061418A" w:rsidRPr="007766A8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403" w:type="dxa"/>
            <w:gridSpan w:val="17"/>
          </w:tcPr>
          <w:p w:rsidR="0061418A" w:rsidRPr="007766A8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766A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61418A" w:rsidRPr="007766A8" w:rsidTr="001B4203">
        <w:tc>
          <w:tcPr>
            <w:tcW w:w="5535" w:type="dxa"/>
            <w:gridSpan w:val="4"/>
          </w:tcPr>
          <w:p w:rsidR="0061418A" w:rsidRPr="007766A8" w:rsidRDefault="0061418A" w:rsidP="000D6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766A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ค่าเสื่อมราคาสะสมและ</w:t>
            </w:r>
          </w:p>
        </w:tc>
        <w:tc>
          <w:tcPr>
            <w:tcW w:w="243" w:type="dxa"/>
            <w:gridSpan w:val="2"/>
          </w:tcPr>
          <w:p w:rsidR="0061418A" w:rsidRPr="007766A8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</w:tcPr>
          <w:p w:rsidR="0061418A" w:rsidRPr="007766A8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</w:tcPr>
          <w:p w:rsidR="0061418A" w:rsidRPr="007766A8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9" w:type="dxa"/>
          </w:tcPr>
          <w:p w:rsidR="0061418A" w:rsidRPr="007766A8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  <w:gridSpan w:val="2"/>
          </w:tcPr>
          <w:p w:rsidR="0061418A" w:rsidRPr="007766A8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</w:tcPr>
          <w:p w:rsidR="0061418A" w:rsidRPr="007766A8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-1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61418A" w:rsidRPr="007766A8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</w:tcPr>
          <w:p w:rsidR="0061418A" w:rsidRPr="007766A8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61418A" w:rsidRPr="007766A8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1" w:type="dxa"/>
          </w:tcPr>
          <w:p w:rsidR="0061418A" w:rsidRPr="007766A8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61418A" w:rsidRPr="007766A8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8" w:type="dxa"/>
          </w:tcPr>
          <w:p w:rsidR="0061418A" w:rsidRPr="007766A8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D661C" w:rsidRPr="007766A8" w:rsidTr="001B4203">
        <w:tc>
          <w:tcPr>
            <w:tcW w:w="5535" w:type="dxa"/>
            <w:gridSpan w:val="4"/>
          </w:tcPr>
          <w:p w:rsidR="000D661C" w:rsidRPr="007766A8" w:rsidRDefault="000D661C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7766A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243" w:type="dxa"/>
            <w:gridSpan w:val="2"/>
          </w:tcPr>
          <w:p w:rsidR="000D661C" w:rsidRPr="007766A8" w:rsidRDefault="000D661C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</w:tcPr>
          <w:p w:rsidR="000D661C" w:rsidRPr="007766A8" w:rsidRDefault="000D661C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</w:tcPr>
          <w:p w:rsidR="000D661C" w:rsidRPr="007766A8" w:rsidRDefault="000D661C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9" w:type="dxa"/>
          </w:tcPr>
          <w:p w:rsidR="000D661C" w:rsidRPr="007766A8" w:rsidRDefault="000D661C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  <w:gridSpan w:val="2"/>
          </w:tcPr>
          <w:p w:rsidR="000D661C" w:rsidRPr="007766A8" w:rsidRDefault="000D661C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</w:tcPr>
          <w:p w:rsidR="000D661C" w:rsidRPr="007766A8" w:rsidRDefault="000D661C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-1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0D661C" w:rsidRPr="007766A8" w:rsidRDefault="000D661C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</w:tcPr>
          <w:p w:rsidR="000D661C" w:rsidRPr="007766A8" w:rsidRDefault="000D661C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0D661C" w:rsidRPr="007766A8" w:rsidRDefault="000D661C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1" w:type="dxa"/>
          </w:tcPr>
          <w:p w:rsidR="000D661C" w:rsidRPr="007766A8" w:rsidRDefault="000D661C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0D661C" w:rsidRPr="007766A8" w:rsidRDefault="000D661C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8" w:type="dxa"/>
          </w:tcPr>
          <w:p w:rsidR="000D661C" w:rsidRPr="007766A8" w:rsidRDefault="000D661C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E60C5" w:rsidRPr="007766A8" w:rsidTr="001B4203">
        <w:tc>
          <w:tcPr>
            <w:tcW w:w="2988" w:type="dxa"/>
          </w:tcPr>
          <w:p w:rsidR="003E60C5" w:rsidRPr="007766A8" w:rsidRDefault="003E60C5" w:rsidP="003E6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766A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7766A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7766A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Pr="007766A8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1197" w:type="dxa"/>
          </w:tcPr>
          <w:p w:rsidR="003E60C5" w:rsidRPr="003E60C5" w:rsidRDefault="003E60C5" w:rsidP="003E6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71"/>
              <w:rPr>
                <w:rFonts w:ascii="Angsana New" w:hAnsi="Angsana New"/>
                <w:sz w:val="30"/>
                <w:szCs w:val="30"/>
              </w:rPr>
            </w:pPr>
            <w:r w:rsidRPr="003E60C5">
              <w:rPr>
                <w:rFonts w:ascii="Angsana New" w:hAnsi="Angsana New"/>
                <w:sz w:val="30"/>
                <w:szCs w:val="30"/>
              </w:rPr>
              <w:t>16</w:t>
            </w:r>
          </w:p>
        </w:tc>
        <w:tc>
          <w:tcPr>
            <w:tcW w:w="243" w:type="dxa"/>
          </w:tcPr>
          <w:p w:rsidR="003E60C5" w:rsidRPr="003E60C5" w:rsidRDefault="003E60C5" w:rsidP="003E6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:rsidR="003E60C5" w:rsidRPr="003E60C5" w:rsidRDefault="003E60C5" w:rsidP="003E6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346"/>
              <w:rPr>
                <w:rFonts w:ascii="Angsana New" w:hAnsi="Angsana New"/>
                <w:sz w:val="30"/>
                <w:szCs w:val="30"/>
              </w:rPr>
            </w:pPr>
            <w:r w:rsidRPr="003E60C5">
              <w:rPr>
                <w:rFonts w:ascii="Angsana New" w:hAnsi="Angsana New"/>
                <w:sz w:val="30"/>
                <w:szCs w:val="30"/>
              </w:rPr>
              <w:t>511</w:t>
            </w:r>
          </w:p>
        </w:tc>
        <w:tc>
          <w:tcPr>
            <w:tcW w:w="243" w:type="dxa"/>
            <w:gridSpan w:val="2"/>
          </w:tcPr>
          <w:p w:rsidR="003E60C5" w:rsidRPr="003E60C5" w:rsidRDefault="003E60C5" w:rsidP="003E6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7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:rsidR="003E60C5" w:rsidRPr="003E60C5" w:rsidRDefault="003E60C5" w:rsidP="003E6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="Angsana New" w:hAnsi="Angsana New"/>
                <w:sz w:val="30"/>
                <w:szCs w:val="30"/>
              </w:rPr>
            </w:pPr>
            <w:r w:rsidRPr="003E60C5">
              <w:rPr>
                <w:rFonts w:ascii="Angsana New" w:hAnsi="Angsana New"/>
                <w:sz w:val="30"/>
                <w:szCs w:val="30"/>
              </w:rPr>
              <w:t>1,324</w:t>
            </w:r>
          </w:p>
        </w:tc>
        <w:tc>
          <w:tcPr>
            <w:tcW w:w="241" w:type="dxa"/>
          </w:tcPr>
          <w:p w:rsidR="003E60C5" w:rsidRPr="003E60C5" w:rsidRDefault="003E60C5" w:rsidP="003E6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9" w:type="dxa"/>
          </w:tcPr>
          <w:p w:rsidR="003E60C5" w:rsidRPr="003E60C5" w:rsidRDefault="003E60C5" w:rsidP="003E6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="Angsana New" w:hAnsi="Angsana New"/>
                <w:sz w:val="30"/>
                <w:szCs w:val="30"/>
              </w:rPr>
            </w:pPr>
            <w:r w:rsidRPr="003E60C5">
              <w:rPr>
                <w:rFonts w:ascii="Angsana New" w:hAnsi="Angsana New"/>
                <w:sz w:val="30"/>
                <w:szCs w:val="30"/>
              </w:rPr>
              <w:t>269</w:t>
            </w:r>
          </w:p>
        </w:tc>
        <w:tc>
          <w:tcPr>
            <w:tcW w:w="243" w:type="dxa"/>
            <w:gridSpan w:val="2"/>
          </w:tcPr>
          <w:p w:rsidR="003E60C5" w:rsidRPr="003E60C5" w:rsidRDefault="003E60C5" w:rsidP="003E6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:rsidR="003E60C5" w:rsidRPr="003E60C5" w:rsidRDefault="003E60C5" w:rsidP="003E6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96"/>
              <w:rPr>
                <w:rFonts w:ascii="Angsana New" w:hAnsi="Angsana New"/>
                <w:sz w:val="30"/>
                <w:szCs w:val="30"/>
              </w:rPr>
            </w:pPr>
            <w:r w:rsidRPr="003E60C5">
              <w:rPr>
                <w:rFonts w:ascii="Angsana New" w:hAnsi="Angsana New"/>
                <w:sz w:val="30"/>
                <w:szCs w:val="30"/>
              </w:rPr>
              <w:t>17</w:t>
            </w:r>
          </w:p>
        </w:tc>
        <w:tc>
          <w:tcPr>
            <w:tcW w:w="236" w:type="dxa"/>
          </w:tcPr>
          <w:p w:rsidR="003E60C5" w:rsidRPr="003E60C5" w:rsidRDefault="003E60C5" w:rsidP="003E6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:rsidR="003E60C5" w:rsidRPr="003E60C5" w:rsidRDefault="003E60C5" w:rsidP="003E6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E60C5">
              <w:rPr>
                <w:rFonts w:ascii="Angsana New" w:hAnsi="Angsana New"/>
                <w:sz w:val="30"/>
                <w:szCs w:val="30"/>
              </w:rPr>
              <w:t>31</w:t>
            </w:r>
          </w:p>
        </w:tc>
        <w:tc>
          <w:tcPr>
            <w:tcW w:w="236" w:type="dxa"/>
          </w:tcPr>
          <w:p w:rsidR="003E60C5" w:rsidRPr="003E60C5" w:rsidRDefault="003E60C5" w:rsidP="003E6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1" w:type="dxa"/>
          </w:tcPr>
          <w:p w:rsidR="003E60C5" w:rsidRPr="003E60C5" w:rsidRDefault="003E60C5" w:rsidP="003E6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3E60C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3E60C5" w:rsidRPr="003E60C5" w:rsidRDefault="003E60C5" w:rsidP="003E6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8" w:type="dxa"/>
          </w:tcPr>
          <w:p w:rsidR="003E60C5" w:rsidRPr="003E60C5" w:rsidRDefault="003E60C5" w:rsidP="003E6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35"/>
              <w:rPr>
                <w:rFonts w:ascii="Angsana New" w:hAnsi="Angsana New"/>
                <w:sz w:val="30"/>
                <w:szCs w:val="30"/>
              </w:rPr>
            </w:pPr>
            <w:r w:rsidRPr="003E60C5">
              <w:rPr>
                <w:rFonts w:ascii="Angsana New" w:hAnsi="Angsana New"/>
                <w:sz w:val="30"/>
                <w:szCs w:val="30"/>
              </w:rPr>
              <w:t>2,168</w:t>
            </w:r>
          </w:p>
        </w:tc>
      </w:tr>
      <w:tr w:rsidR="003E60C5" w:rsidRPr="007766A8" w:rsidTr="001B4203">
        <w:tc>
          <w:tcPr>
            <w:tcW w:w="2988" w:type="dxa"/>
          </w:tcPr>
          <w:p w:rsidR="003E60C5" w:rsidRPr="007766A8" w:rsidRDefault="003E60C5" w:rsidP="003E6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766A8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197" w:type="dxa"/>
          </w:tcPr>
          <w:p w:rsidR="003E60C5" w:rsidRPr="00C235C4" w:rsidRDefault="003E60C5" w:rsidP="003E6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71"/>
              <w:rPr>
                <w:rFonts w:ascii="Angsana New" w:hAnsi="Angsana New"/>
                <w:sz w:val="30"/>
                <w:szCs w:val="30"/>
              </w:rPr>
            </w:pPr>
            <w:r w:rsidRPr="00C235C4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43" w:type="dxa"/>
          </w:tcPr>
          <w:p w:rsidR="003E60C5" w:rsidRPr="0082171F" w:rsidRDefault="003E60C5" w:rsidP="003E6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:rsidR="003E60C5" w:rsidRPr="00C235C4" w:rsidRDefault="003E60C5" w:rsidP="003E6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7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101</w:t>
            </w:r>
          </w:p>
        </w:tc>
        <w:tc>
          <w:tcPr>
            <w:tcW w:w="243" w:type="dxa"/>
            <w:gridSpan w:val="2"/>
          </w:tcPr>
          <w:p w:rsidR="003E60C5" w:rsidRPr="00C235C4" w:rsidRDefault="003E60C5" w:rsidP="003E6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:rsidR="003E60C5" w:rsidRPr="00C235C4" w:rsidRDefault="003E60C5" w:rsidP="003E6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="Angsana New" w:hAnsi="Angsana New"/>
                <w:sz w:val="30"/>
                <w:szCs w:val="30"/>
              </w:rPr>
            </w:pPr>
            <w:r w:rsidRPr="00C235C4">
              <w:rPr>
                <w:rFonts w:ascii="Angsana New" w:hAnsi="Angsana New"/>
                <w:sz w:val="30"/>
                <w:szCs w:val="30"/>
              </w:rPr>
              <w:t>260</w:t>
            </w:r>
          </w:p>
        </w:tc>
        <w:tc>
          <w:tcPr>
            <w:tcW w:w="241" w:type="dxa"/>
          </w:tcPr>
          <w:p w:rsidR="003E60C5" w:rsidRPr="00C235C4" w:rsidRDefault="003E60C5" w:rsidP="003E6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9" w:type="dxa"/>
          </w:tcPr>
          <w:p w:rsidR="003E60C5" w:rsidRPr="00C235C4" w:rsidRDefault="003E60C5" w:rsidP="003E6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="Angsana New" w:hAnsi="Angsana New"/>
                <w:sz w:val="30"/>
                <w:szCs w:val="30"/>
              </w:rPr>
            </w:pPr>
            <w:r w:rsidRPr="00C235C4">
              <w:rPr>
                <w:rFonts w:ascii="Angsana New" w:hAnsi="Angsana New"/>
                <w:sz w:val="30"/>
                <w:szCs w:val="30"/>
              </w:rPr>
              <w:t>40</w:t>
            </w:r>
          </w:p>
        </w:tc>
        <w:tc>
          <w:tcPr>
            <w:tcW w:w="243" w:type="dxa"/>
            <w:gridSpan w:val="2"/>
          </w:tcPr>
          <w:p w:rsidR="003E60C5" w:rsidRPr="00C235C4" w:rsidRDefault="003E60C5" w:rsidP="003E6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:rsidR="003E60C5" w:rsidRPr="00C235C4" w:rsidRDefault="003E60C5" w:rsidP="00571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7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35C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3E60C5" w:rsidRPr="00C235C4" w:rsidRDefault="003E60C5" w:rsidP="003E6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:rsidR="003E60C5" w:rsidRPr="00C235C4" w:rsidRDefault="003E60C5" w:rsidP="003E6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235C4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:rsidR="003E60C5" w:rsidRPr="00C235C4" w:rsidRDefault="003E60C5" w:rsidP="003E6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1" w:type="dxa"/>
          </w:tcPr>
          <w:p w:rsidR="003E60C5" w:rsidRPr="00C235C4" w:rsidRDefault="003E60C5" w:rsidP="003E6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C235C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3E60C5" w:rsidRPr="00C235C4" w:rsidRDefault="003E60C5" w:rsidP="003E6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8" w:type="dxa"/>
          </w:tcPr>
          <w:p w:rsidR="003E60C5" w:rsidRPr="00C235C4" w:rsidRDefault="003E60C5" w:rsidP="003E6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35"/>
              <w:rPr>
                <w:rFonts w:ascii="Angsana New" w:hAnsi="Angsana New"/>
                <w:sz w:val="30"/>
                <w:szCs w:val="30"/>
              </w:rPr>
            </w:pPr>
            <w:r w:rsidRPr="00C235C4">
              <w:rPr>
                <w:rFonts w:ascii="Angsana New" w:hAnsi="Angsana New"/>
                <w:sz w:val="30"/>
                <w:szCs w:val="30"/>
              </w:rPr>
              <w:t>40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3E60C5" w:rsidRPr="007766A8" w:rsidTr="001B4203">
        <w:tc>
          <w:tcPr>
            <w:tcW w:w="2988" w:type="dxa"/>
          </w:tcPr>
          <w:p w:rsidR="003E60C5" w:rsidRPr="007766A8" w:rsidRDefault="003E60C5" w:rsidP="003E6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766A8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197" w:type="dxa"/>
          </w:tcPr>
          <w:p w:rsidR="003E60C5" w:rsidRPr="00C235C4" w:rsidRDefault="003E60C5" w:rsidP="003E6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71"/>
              <w:rPr>
                <w:rFonts w:ascii="Angsana New" w:hAnsi="Angsana New"/>
                <w:sz w:val="30"/>
                <w:szCs w:val="30"/>
                <w:cs/>
              </w:rPr>
            </w:pPr>
            <w:r w:rsidRPr="00C235C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3E60C5" w:rsidRPr="0082171F" w:rsidRDefault="003E60C5" w:rsidP="003E6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</w:tcPr>
          <w:p w:rsidR="003E60C5" w:rsidRPr="00C235C4" w:rsidRDefault="003E60C5" w:rsidP="003E6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71"/>
              <w:rPr>
                <w:rFonts w:ascii="Angsana New" w:hAnsi="Angsana New"/>
                <w:sz w:val="30"/>
                <w:szCs w:val="30"/>
              </w:rPr>
            </w:pPr>
            <w:r w:rsidRPr="00C235C4">
              <w:rPr>
                <w:rFonts w:ascii="Angsana New" w:hAnsi="Angsana New"/>
                <w:sz w:val="30"/>
                <w:szCs w:val="30"/>
              </w:rPr>
              <w:t>(52)</w:t>
            </w:r>
          </w:p>
        </w:tc>
        <w:tc>
          <w:tcPr>
            <w:tcW w:w="243" w:type="dxa"/>
            <w:gridSpan w:val="2"/>
          </w:tcPr>
          <w:p w:rsidR="003E60C5" w:rsidRPr="00C235C4" w:rsidRDefault="003E60C5" w:rsidP="003E6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:rsidR="003E60C5" w:rsidRPr="00C235C4" w:rsidRDefault="003E60C5" w:rsidP="003E6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351"/>
              <w:rPr>
                <w:rFonts w:ascii="Angsana New" w:hAnsi="Angsana New"/>
                <w:sz w:val="30"/>
                <w:szCs w:val="30"/>
              </w:rPr>
            </w:pPr>
            <w:r w:rsidRPr="00C235C4">
              <w:rPr>
                <w:rFonts w:ascii="Angsana New" w:hAnsi="Angsana New"/>
                <w:sz w:val="30"/>
                <w:szCs w:val="30"/>
              </w:rPr>
              <w:t>(105)</w:t>
            </w:r>
          </w:p>
        </w:tc>
        <w:tc>
          <w:tcPr>
            <w:tcW w:w="241" w:type="dxa"/>
          </w:tcPr>
          <w:p w:rsidR="003E60C5" w:rsidRPr="00C235C4" w:rsidRDefault="003E60C5" w:rsidP="003E6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9" w:type="dxa"/>
          </w:tcPr>
          <w:p w:rsidR="003E60C5" w:rsidRPr="00C235C4" w:rsidRDefault="003E60C5" w:rsidP="003E6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="Angsana New" w:hAnsi="Angsana New"/>
                <w:sz w:val="30"/>
                <w:szCs w:val="30"/>
                <w:cs/>
              </w:rPr>
            </w:pPr>
            <w:r w:rsidRPr="00C235C4">
              <w:rPr>
                <w:rFonts w:ascii="Angsana New" w:hAnsi="Angsana New"/>
                <w:sz w:val="30"/>
                <w:szCs w:val="30"/>
              </w:rPr>
              <w:t>(86)</w:t>
            </w:r>
          </w:p>
        </w:tc>
        <w:tc>
          <w:tcPr>
            <w:tcW w:w="243" w:type="dxa"/>
            <w:gridSpan w:val="2"/>
          </w:tcPr>
          <w:p w:rsidR="003E60C5" w:rsidRPr="00C235C4" w:rsidRDefault="003E60C5" w:rsidP="003E6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:rsidR="003E60C5" w:rsidRPr="00C235C4" w:rsidRDefault="003E60C5" w:rsidP="00571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7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35C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3E60C5" w:rsidRPr="00C235C4" w:rsidRDefault="003E60C5" w:rsidP="003E6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:rsidR="003E60C5" w:rsidRPr="00C235C4" w:rsidRDefault="003E60C5" w:rsidP="003E6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235C4">
              <w:rPr>
                <w:rFonts w:ascii="Angsana New" w:hAnsi="Angsana New"/>
                <w:sz w:val="30"/>
                <w:szCs w:val="30"/>
              </w:rPr>
              <w:t>(5)</w:t>
            </w:r>
          </w:p>
        </w:tc>
        <w:tc>
          <w:tcPr>
            <w:tcW w:w="236" w:type="dxa"/>
          </w:tcPr>
          <w:p w:rsidR="003E60C5" w:rsidRPr="00C235C4" w:rsidRDefault="003E60C5" w:rsidP="003E6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1" w:type="dxa"/>
          </w:tcPr>
          <w:p w:rsidR="003E60C5" w:rsidRPr="00C235C4" w:rsidRDefault="003E60C5" w:rsidP="003E6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C235C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3E60C5" w:rsidRPr="00C235C4" w:rsidRDefault="003E60C5" w:rsidP="003E6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8" w:type="dxa"/>
          </w:tcPr>
          <w:p w:rsidR="003E60C5" w:rsidRPr="00C235C4" w:rsidRDefault="003E60C5" w:rsidP="003E6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35"/>
              <w:rPr>
                <w:rFonts w:ascii="Angsana New" w:hAnsi="Angsana New"/>
                <w:sz w:val="30"/>
                <w:szCs w:val="30"/>
              </w:rPr>
            </w:pPr>
            <w:r w:rsidRPr="00C235C4">
              <w:rPr>
                <w:rFonts w:ascii="Angsana New" w:hAnsi="Angsana New"/>
                <w:sz w:val="30"/>
                <w:szCs w:val="30"/>
              </w:rPr>
              <w:t>(248)</w:t>
            </w:r>
          </w:p>
        </w:tc>
      </w:tr>
      <w:tr w:rsidR="00A61205" w:rsidRPr="007766A8" w:rsidTr="001B4203">
        <w:tc>
          <w:tcPr>
            <w:tcW w:w="2988" w:type="dxa"/>
          </w:tcPr>
          <w:p w:rsidR="00A61205" w:rsidRPr="007766A8" w:rsidRDefault="00A61205" w:rsidP="003E6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766A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766A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7766A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7766A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 w:rsidR="003E60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1197" w:type="dxa"/>
            <w:tcBorders>
              <w:top w:val="single" w:sz="4" w:space="0" w:color="auto"/>
            </w:tcBorders>
          </w:tcPr>
          <w:p w:rsidR="00A61205" w:rsidRPr="0082171F" w:rsidRDefault="00A61205" w:rsidP="00A61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7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:rsidR="00A61205" w:rsidRPr="0082171F" w:rsidRDefault="00A61205" w:rsidP="00A61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:rsidR="00A61205" w:rsidRPr="0082171F" w:rsidRDefault="00A61205" w:rsidP="00A61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3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  <w:gridSpan w:val="2"/>
          </w:tcPr>
          <w:p w:rsidR="00A61205" w:rsidRPr="0082171F" w:rsidRDefault="00A61205" w:rsidP="00A61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7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</w:tcPr>
          <w:p w:rsidR="00A61205" w:rsidRPr="0082171F" w:rsidRDefault="00A61205" w:rsidP="00A61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</w:tcPr>
          <w:p w:rsidR="00A61205" w:rsidRPr="0082171F" w:rsidRDefault="00A61205" w:rsidP="00A61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</w:tcPr>
          <w:p w:rsidR="00A61205" w:rsidRPr="0082171F" w:rsidRDefault="00A61205" w:rsidP="00A61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  <w:gridSpan w:val="2"/>
          </w:tcPr>
          <w:p w:rsidR="00A61205" w:rsidRPr="0082171F" w:rsidRDefault="00A61205" w:rsidP="00A61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</w:tcPr>
          <w:p w:rsidR="00A61205" w:rsidRPr="0082171F" w:rsidRDefault="00A61205" w:rsidP="00A61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-1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A61205" w:rsidRPr="0082171F" w:rsidRDefault="00A61205" w:rsidP="00A61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:rsidR="00A61205" w:rsidRPr="0082171F" w:rsidRDefault="00A61205" w:rsidP="00A61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A61205" w:rsidRPr="0082171F" w:rsidRDefault="00A61205" w:rsidP="00A61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01" w:type="dxa"/>
            <w:tcBorders>
              <w:top w:val="single" w:sz="4" w:space="0" w:color="auto"/>
            </w:tcBorders>
          </w:tcPr>
          <w:p w:rsidR="00A61205" w:rsidRPr="0082171F" w:rsidRDefault="00A61205" w:rsidP="00A61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A61205" w:rsidRPr="0082171F" w:rsidRDefault="00A61205" w:rsidP="00A61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</w:tcPr>
          <w:p w:rsidR="00A61205" w:rsidRPr="0082171F" w:rsidRDefault="00A61205" w:rsidP="00A61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E60C5" w:rsidRPr="007766A8" w:rsidTr="001B4203">
        <w:tc>
          <w:tcPr>
            <w:tcW w:w="2988" w:type="dxa"/>
          </w:tcPr>
          <w:p w:rsidR="003E60C5" w:rsidRPr="007766A8" w:rsidRDefault="003E60C5" w:rsidP="003E6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</w:t>
            </w:r>
            <w:r w:rsidRPr="007766A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  <w:r w:rsidRPr="007766A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7766A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7766A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</w:t>
            </w:r>
          </w:p>
        </w:tc>
        <w:tc>
          <w:tcPr>
            <w:tcW w:w="1197" w:type="dxa"/>
          </w:tcPr>
          <w:p w:rsidR="003E60C5" w:rsidRPr="00C235C4" w:rsidRDefault="003E60C5" w:rsidP="003E6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7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35C4">
              <w:rPr>
                <w:rFonts w:ascii="Angsana New" w:hAnsi="Angsana New"/>
                <w:b/>
                <w:bCs/>
                <w:sz w:val="30"/>
                <w:szCs w:val="30"/>
              </w:rPr>
              <w:t>20</w:t>
            </w:r>
          </w:p>
        </w:tc>
        <w:tc>
          <w:tcPr>
            <w:tcW w:w="243" w:type="dxa"/>
          </w:tcPr>
          <w:p w:rsidR="003E60C5" w:rsidRPr="0082171F" w:rsidRDefault="003E60C5" w:rsidP="003E6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</w:tcPr>
          <w:p w:rsidR="003E60C5" w:rsidRPr="00C235C4" w:rsidRDefault="003E60C5" w:rsidP="003E6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7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560</w:t>
            </w:r>
          </w:p>
        </w:tc>
        <w:tc>
          <w:tcPr>
            <w:tcW w:w="243" w:type="dxa"/>
            <w:gridSpan w:val="2"/>
          </w:tcPr>
          <w:p w:rsidR="003E60C5" w:rsidRPr="00C235C4" w:rsidRDefault="003E60C5" w:rsidP="003E6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7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</w:tcPr>
          <w:p w:rsidR="003E60C5" w:rsidRPr="00C235C4" w:rsidRDefault="003E60C5" w:rsidP="003E6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35C4">
              <w:rPr>
                <w:rFonts w:ascii="Angsana New" w:hAnsi="Angsana New"/>
                <w:b/>
                <w:bCs/>
                <w:sz w:val="30"/>
                <w:szCs w:val="30"/>
              </w:rPr>
              <w:t>1,479</w:t>
            </w:r>
          </w:p>
        </w:tc>
        <w:tc>
          <w:tcPr>
            <w:tcW w:w="241" w:type="dxa"/>
          </w:tcPr>
          <w:p w:rsidR="003E60C5" w:rsidRPr="00C235C4" w:rsidRDefault="003E60C5" w:rsidP="003E6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9" w:type="dxa"/>
          </w:tcPr>
          <w:p w:rsidR="003E60C5" w:rsidRPr="00C235C4" w:rsidRDefault="003E60C5" w:rsidP="003E6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35C4">
              <w:rPr>
                <w:rFonts w:ascii="Angsana New" w:hAnsi="Angsana New"/>
                <w:b/>
                <w:bCs/>
                <w:sz w:val="30"/>
                <w:szCs w:val="30"/>
              </w:rPr>
              <w:t>223</w:t>
            </w:r>
          </w:p>
        </w:tc>
        <w:tc>
          <w:tcPr>
            <w:tcW w:w="243" w:type="dxa"/>
            <w:gridSpan w:val="2"/>
          </w:tcPr>
          <w:p w:rsidR="003E60C5" w:rsidRPr="00C235C4" w:rsidRDefault="003E60C5" w:rsidP="003E6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</w:tcPr>
          <w:p w:rsidR="003E60C5" w:rsidRPr="00C235C4" w:rsidRDefault="003E60C5" w:rsidP="003E6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7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35C4">
              <w:rPr>
                <w:rFonts w:ascii="Angsana New" w:hAnsi="Angsana New"/>
                <w:b/>
                <w:bCs/>
                <w:sz w:val="30"/>
                <w:szCs w:val="30"/>
              </w:rPr>
              <w:t>17</w:t>
            </w:r>
          </w:p>
        </w:tc>
        <w:tc>
          <w:tcPr>
            <w:tcW w:w="236" w:type="dxa"/>
          </w:tcPr>
          <w:p w:rsidR="003E60C5" w:rsidRPr="00C235C4" w:rsidRDefault="003E60C5" w:rsidP="003E6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</w:tcPr>
          <w:p w:rsidR="003E60C5" w:rsidRPr="00C235C4" w:rsidRDefault="003E60C5" w:rsidP="003E6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35C4">
              <w:rPr>
                <w:rFonts w:ascii="Angsana New" w:hAnsi="Angsana New"/>
                <w:b/>
                <w:bCs/>
                <w:sz w:val="30"/>
                <w:szCs w:val="30"/>
              </w:rPr>
              <w:t>29</w:t>
            </w:r>
          </w:p>
        </w:tc>
        <w:tc>
          <w:tcPr>
            <w:tcW w:w="236" w:type="dxa"/>
          </w:tcPr>
          <w:p w:rsidR="003E60C5" w:rsidRPr="00C235C4" w:rsidRDefault="003E60C5" w:rsidP="003E6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01" w:type="dxa"/>
          </w:tcPr>
          <w:p w:rsidR="003E60C5" w:rsidRPr="00C235C4" w:rsidRDefault="003E60C5" w:rsidP="003E6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35C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3E60C5" w:rsidRPr="00C235C4" w:rsidRDefault="003E60C5" w:rsidP="003E6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8" w:type="dxa"/>
          </w:tcPr>
          <w:p w:rsidR="003E60C5" w:rsidRPr="00C235C4" w:rsidRDefault="003E60C5" w:rsidP="003E6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35C4">
              <w:rPr>
                <w:rFonts w:ascii="Angsana New" w:hAnsi="Angsana New"/>
                <w:b/>
                <w:bCs/>
                <w:sz w:val="30"/>
                <w:szCs w:val="30"/>
              </w:rPr>
              <w:t>2,32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</w:tr>
      <w:tr w:rsidR="00A314C5" w:rsidRPr="007766A8" w:rsidTr="001B4203">
        <w:tc>
          <w:tcPr>
            <w:tcW w:w="2988" w:type="dxa"/>
          </w:tcPr>
          <w:p w:rsidR="00A314C5" w:rsidRPr="007766A8" w:rsidRDefault="00A314C5" w:rsidP="003E6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766A8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197" w:type="dxa"/>
          </w:tcPr>
          <w:p w:rsidR="00A314C5" w:rsidRPr="00E923CC" w:rsidRDefault="00A314C5" w:rsidP="00D47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71"/>
              <w:rPr>
                <w:rFonts w:ascii="Angsana New" w:hAnsi="Angsana New"/>
                <w:sz w:val="30"/>
                <w:szCs w:val="30"/>
              </w:rPr>
            </w:pPr>
            <w:r w:rsidRPr="00E923CC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43" w:type="dxa"/>
          </w:tcPr>
          <w:p w:rsidR="00A314C5" w:rsidRPr="00E923CC" w:rsidRDefault="00A314C5" w:rsidP="007C5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:rsidR="00A314C5" w:rsidRPr="00E923CC" w:rsidRDefault="00A314C5" w:rsidP="00481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71"/>
              <w:rPr>
                <w:rFonts w:ascii="Angsana New" w:hAnsi="Angsana New"/>
                <w:sz w:val="30"/>
                <w:szCs w:val="30"/>
              </w:rPr>
            </w:pPr>
            <w:r w:rsidRPr="00E923CC">
              <w:rPr>
                <w:rFonts w:ascii="Angsana New" w:hAnsi="Angsana New"/>
                <w:sz w:val="30"/>
                <w:szCs w:val="30"/>
              </w:rPr>
              <w:t>1</w:t>
            </w:r>
            <w:r w:rsidR="00EC4317">
              <w:rPr>
                <w:rFonts w:ascii="Angsana New" w:hAnsi="Angsana New"/>
                <w:sz w:val="30"/>
                <w:szCs w:val="30"/>
              </w:rPr>
              <w:t>2</w:t>
            </w:r>
            <w:r w:rsidR="00481DFA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43" w:type="dxa"/>
            <w:gridSpan w:val="2"/>
          </w:tcPr>
          <w:p w:rsidR="00A314C5" w:rsidRPr="00E923CC" w:rsidRDefault="00A314C5" w:rsidP="007C5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:rsidR="00A314C5" w:rsidRPr="00E923CC" w:rsidRDefault="00A314C5" w:rsidP="007C5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="Angsana New" w:hAnsi="Angsana New"/>
                <w:sz w:val="30"/>
                <w:szCs w:val="30"/>
              </w:rPr>
            </w:pPr>
            <w:r w:rsidRPr="00E923CC">
              <w:rPr>
                <w:rFonts w:ascii="Angsana New" w:hAnsi="Angsana New"/>
                <w:sz w:val="30"/>
                <w:szCs w:val="30"/>
              </w:rPr>
              <w:t>251</w:t>
            </w:r>
          </w:p>
        </w:tc>
        <w:tc>
          <w:tcPr>
            <w:tcW w:w="241" w:type="dxa"/>
          </w:tcPr>
          <w:p w:rsidR="00A314C5" w:rsidRPr="00E923CC" w:rsidRDefault="00A314C5" w:rsidP="007C5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9" w:type="dxa"/>
          </w:tcPr>
          <w:p w:rsidR="00A314C5" w:rsidRPr="00E923CC" w:rsidRDefault="00A314C5" w:rsidP="007C5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="Angsana New" w:hAnsi="Angsana New"/>
                <w:sz w:val="30"/>
                <w:szCs w:val="30"/>
              </w:rPr>
            </w:pPr>
            <w:r w:rsidRPr="00E923CC">
              <w:rPr>
                <w:rFonts w:ascii="Angsana New" w:hAnsi="Angsana New"/>
                <w:sz w:val="30"/>
                <w:szCs w:val="30"/>
              </w:rPr>
              <w:t>55</w:t>
            </w:r>
          </w:p>
        </w:tc>
        <w:tc>
          <w:tcPr>
            <w:tcW w:w="243" w:type="dxa"/>
            <w:gridSpan w:val="2"/>
          </w:tcPr>
          <w:p w:rsidR="00A314C5" w:rsidRPr="00E923CC" w:rsidRDefault="00A314C5" w:rsidP="007C5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:rsidR="00A314C5" w:rsidRPr="00E923CC" w:rsidRDefault="00A314C5" w:rsidP="007C5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7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923C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A314C5" w:rsidRPr="00E923CC" w:rsidRDefault="00A314C5" w:rsidP="007C5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:rsidR="00A314C5" w:rsidRPr="00E923CC" w:rsidRDefault="00A314C5" w:rsidP="007C5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923CC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:rsidR="00A314C5" w:rsidRPr="00E923CC" w:rsidRDefault="00A314C5" w:rsidP="007C5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1" w:type="dxa"/>
          </w:tcPr>
          <w:p w:rsidR="00A314C5" w:rsidRPr="00E923CC" w:rsidRDefault="00A314C5" w:rsidP="007C5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923C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A314C5" w:rsidRPr="00E923CC" w:rsidRDefault="00A314C5" w:rsidP="007C5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8" w:type="dxa"/>
          </w:tcPr>
          <w:p w:rsidR="00A314C5" w:rsidRPr="00E923CC" w:rsidRDefault="00A314C5" w:rsidP="00481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35"/>
              <w:rPr>
                <w:rFonts w:ascii="Angsana New" w:hAnsi="Angsana New"/>
                <w:sz w:val="30"/>
                <w:szCs w:val="30"/>
              </w:rPr>
            </w:pPr>
            <w:r w:rsidRPr="00E923CC">
              <w:rPr>
                <w:rFonts w:ascii="Angsana New" w:hAnsi="Angsana New"/>
                <w:sz w:val="30"/>
                <w:szCs w:val="30"/>
              </w:rPr>
              <w:t>44</w:t>
            </w:r>
            <w:r w:rsidR="00481DFA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A314C5" w:rsidRPr="007766A8" w:rsidTr="001B4203">
        <w:tc>
          <w:tcPr>
            <w:tcW w:w="2988" w:type="dxa"/>
          </w:tcPr>
          <w:p w:rsidR="00A314C5" w:rsidRPr="007766A8" w:rsidRDefault="00A314C5" w:rsidP="003E6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766A8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197" w:type="dxa"/>
          </w:tcPr>
          <w:p w:rsidR="00A314C5" w:rsidRPr="00E923CC" w:rsidRDefault="00A314C5" w:rsidP="007C5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71"/>
              <w:rPr>
                <w:rFonts w:ascii="Angsana New" w:hAnsi="Angsana New"/>
                <w:sz w:val="30"/>
                <w:szCs w:val="30"/>
                <w:cs/>
              </w:rPr>
            </w:pPr>
            <w:r w:rsidRPr="00E923C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A314C5" w:rsidRPr="00E923CC" w:rsidRDefault="00A314C5" w:rsidP="007C5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</w:tcPr>
          <w:p w:rsidR="00A314C5" w:rsidRPr="00E923CC" w:rsidRDefault="00C82EF3" w:rsidP="00481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7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481DFA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3" w:type="dxa"/>
            <w:gridSpan w:val="2"/>
          </w:tcPr>
          <w:p w:rsidR="00A314C5" w:rsidRPr="00E923CC" w:rsidRDefault="00A314C5" w:rsidP="007C5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:rsidR="00A314C5" w:rsidRPr="00E923CC" w:rsidRDefault="00C82EF3" w:rsidP="00D47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(88</w:t>
            </w:r>
            <w:r w:rsidR="00A314C5" w:rsidRPr="00E923CC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1" w:type="dxa"/>
          </w:tcPr>
          <w:p w:rsidR="00A314C5" w:rsidRPr="00E923CC" w:rsidRDefault="00A314C5" w:rsidP="007C5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9" w:type="dxa"/>
          </w:tcPr>
          <w:p w:rsidR="00A314C5" w:rsidRPr="00E923CC" w:rsidRDefault="00A314C5" w:rsidP="007C5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="Angsana New" w:hAnsi="Angsana New"/>
                <w:sz w:val="30"/>
                <w:szCs w:val="30"/>
                <w:cs/>
              </w:rPr>
            </w:pPr>
            <w:r w:rsidRPr="00E923CC">
              <w:rPr>
                <w:rFonts w:ascii="Angsana New" w:hAnsi="Angsana New"/>
                <w:sz w:val="30"/>
                <w:szCs w:val="30"/>
              </w:rPr>
              <w:t>(23)</w:t>
            </w:r>
          </w:p>
        </w:tc>
        <w:tc>
          <w:tcPr>
            <w:tcW w:w="243" w:type="dxa"/>
            <w:gridSpan w:val="2"/>
          </w:tcPr>
          <w:p w:rsidR="00A314C5" w:rsidRPr="00E923CC" w:rsidRDefault="00A314C5" w:rsidP="007C5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:rsidR="00A314C5" w:rsidRPr="00E923CC" w:rsidRDefault="00A314C5" w:rsidP="007C5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7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923C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A314C5" w:rsidRPr="00E923CC" w:rsidRDefault="00A314C5" w:rsidP="007C5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:rsidR="00A314C5" w:rsidRPr="00E923CC" w:rsidRDefault="00A314C5" w:rsidP="007C5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923CC">
              <w:rPr>
                <w:rFonts w:ascii="Angsana New" w:hAnsi="Angsana New"/>
                <w:sz w:val="30"/>
                <w:szCs w:val="30"/>
              </w:rPr>
              <w:t>(8)</w:t>
            </w:r>
          </w:p>
        </w:tc>
        <w:tc>
          <w:tcPr>
            <w:tcW w:w="236" w:type="dxa"/>
          </w:tcPr>
          <w:p w:rsidR="00A314C5" w:rsidRPr="00E923CC" w:rsidRDefault="00A314C5" w:rsidP="007C5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1" w:type="dxa"/>
          </w:tcPr>
          <w:p w:rsidR="00A314C5" w:rsidRPr="00E923CC" w:rsidRDefault="00A314C5" w:rsidP="007C5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923C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A314C5" w:rsidRPr="00E923CC" w:rsidRDefault="00A314C5" w:rsidP="007C5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8" w:type="dxa"/>
          </w:tcPr>
          <w:p w:rsidR="00A314C5" w:rsidRPr="00E923CC" w:rsidRDefault="00C82EF3" w:rsidP="00481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3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(12</w:t>
            </w:r>
            <w:r w:rsidR="00481DFA">
              <w:rPr>
                <w:rFonts w:ascii="Angsana New" w:hAnsi="Angsana New"/>
                <w:sz w:val="30"/>
                <w:szCs w:val="30"/>
              </w:rPr>
              <w:t>3</w:t>
            </w:r>
            <w:r w:rsidR="00A314C5" w:rsidRPr="00E923CC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037DCD" w:rsidRPr="007766A8" w:rsidTr="001B4203">
        <w:tc>
          <w:tcPr>
            <w:tcW w:w="2988" w:type="dxa"/>
          </w:tcPr>
          <w:p w:rsidR="00037DCD" w:rsidRPr="007766A8" w:rsidRDefault="00037DCD" w:rsidP="003E6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7770">
              <w:rPr>
                <w:rFonts w:ascii="Angsana New" w:hAnsi="Angsana New"/>
                <w:sz w:val="30"/>
                <w:szCs w:val="30"/>
                <w:cs/>
              </w:rPr>
              <w:t>กลับรายการ</w:t>
            </w:r>
            <w:r w:rsidRPr="007B7BC2">
              <w:rPr>
                <w:rFonts w:ascii="Angsana New" w:hAnsi="Angsana New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1197" w:type="dxa"/>
          </w:tcPr>
          <w:p w:rsidR="00037DCD" w:rsidRPr="00E923CC" w:rsidRDefault="00037DCD" w:rsidP="007C5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7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037DCD" w:rsidRPr="00E923CC" w:rsidRDefault="00037DCD" w:rsidP="007C5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</w:tcPr>
          <w:p w:rsidR="00037DCD" w:rsidRDefault="00037DCD" w:rsidP="00EC4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7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EC4317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3" w:type="dxa"/>
            <w:gridSpan w:val="2"/>
          </w:tcPr>
          <w:p w:rsidR="00037DCD" w:rsidRPr="00E923CC" w:rsidRDefault="00037DCD" w:rsidP="007C5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:rsidR="00037DCD" w:rsidRDefault="00037DCD" w:rsidP="00E25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7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:rsidR="00037DCD" w:rsidRPr="00E923CC" w:rsidRDefault="00037DCD" w:rsidP="007C5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9" w:type="dxa"/>
          </w:tcPr>
          <w:p w:rsidR="00037DCD" w:rsidRPr="00E923CC" w:rsidRDefault="00037DCD" w:rsidP="00E25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7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gridSpan w:val="2"/>
          </w:tcPr>
          <w:p w:rsidR="00037DCD" w:rsidRPr="00E923CC" w:rsidRDefault="00037DCD" w:rsidP="007C5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:rsidR="00037DCD" w:rsidRPr="00E923CC" w:rsidRDefault="00037DCD" w:rsidP="007C5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7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037DCD" w:rsidRPr="00E923CC" w:rsidRDefault="00037DCD" w:rsidP="007C5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:rsidR="00037DCD" w:rsidRPr="00E923CC" w:rsidRDefault="00037DCD" w:rsidP="00E25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7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037DCD" w:rsidRPr="00E923CC" w:rsidRDefault="00037DCD" w:rsidP="007C5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1" w:type="dxa"/>
          </w:tcPr>
          <w:p w:rsidR="00037DCD" w:rsidRPr="00E923CC" w:rsidRDefault="00037DCD" w:rsidP="007C5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037DCD" w:rsidRPr="00E923CC" w:rsidRDefault="00037DCD" w:rsidP="007C5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8" w:type="dxa"/>
          </w:tcPr>
          <w:p w:rsidR="00037DCD" w:rsidRDefault="00037DCD" w:rsidP="00EC4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3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EC4317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546169" w:rsidRPr="007766A8" w:rsidTr="001B4203">
        <w:tc>
          <w:tcPr>
            <w:tcW w:w="2988" w:type="dxa"/>
          </w:tcPr>
          <w:p w:rsidR="00546169" w:rsidRPr="007766A8" w:rsidRDefault="00546169" w:rsidP="003E6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766A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766A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7766A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7766A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</w:t>
            </w: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</w:tcPr>
          <w:p w:rsidR="00546169" w:rsidRPr="00E923CC" w:rsidRDefault="00546169" w:rsidP="00983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7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923CC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</w:p>
        </w:tc>
        <w:tc>
          <w:tcPr>
            <w:tcW w:w="243" w:type="dxa"/>
          </w:tcPr>
          <w:p w:rsidR="00546169" w:rsidRPr="00E923CC" w:rsidRDefault="00546169" w:rsidP="007C5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</w:tcPr>
          <w:p w:rsidR="00546169" w:rsidRPr="00E923CC" w:rsidRDefault="00546169" w:rsidP="006B6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35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923CC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C82EF3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6B6994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43" w:type="dxa"/>
            <w:gridSpan w:val="2"/>
          </w:tcPr>
          <w:p w:rsidR="00546169" w:rsidRPr="00E923CC" w:rsidRDefault="00546169" w:rsidP="007C5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</w:tcPr>
          <w:p w:rsidR="00546169" w:rsidRPr="00E923CC" w:rsidRDefault="00546169" w:rsidP="00D47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923CC">
              <w:rPr>
                <w:rFonts w:ascii="Angsana New" w:hAnsi="Angsana New"/>
                <w:b/>
                <w:bCs/>
                <w:sz w:val="30"/>
                <w:szCs w:val="30"/>
              </w:rPr>
              <w:t>1,6</w:t>
            </w:r>
            <w:r w:rsidR="00A314C5" w:rsidRPr="00E923CC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C82EF3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41" w:type="dxa"/>
          </w:tcPr>
          <w:p w:rsidR="00546169" w:rsidRPr="00E923CC" w:rsidRDefault="00546169" w:rsidP="007C5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single" w:sz="4" w:space="0" w:color="auto"/>
            </w:tcBorders>
          </w:tcPr>
          <w:p w:rsidR="00546169" w:rsidRPr="00E923CC" w:rsidRDefault="00546169" w:rsidP="002D2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923CC">
              <w:rPr>
                <w:rFonts w:ascii="Angsana New" w:hAnsi="Angsana New"/>
                <w:b/>
                <w:bCs/>
                <w:sz w:val="30"/>
                <w:szCs w:val="30"/>
              </w:rPr>
              <w:t>255</w:t>
            </w:r>
          </w:p>
        </w:tc>
        <w:tc>
          <w:tcPr>
            <w:tcW w:w="243" w:type="dxa"/>
            <w:gridSpan w:val="2"/>
          </w:tcPr>
          <w:p w:rsidR="00546169" w:rsidRPr="00E923CC" w:rsidRDefault="00546169" w:rsidP="007C5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</w:tcPr>
          <w:p w:rsidR="00546169" w:rsidRPr="00E923CC" w:rsidRDefault="00546169" w:rsidP="002D2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7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923CC">
              <w:rPr>
                <w:rFonts w:ascii="Angsana New" w:hAnsi="Angsana New"/>
                <w:b/>
                <w:bCs/>
                <w:sz w:val="30"/>
                <w:szCs w:val="30"/>
              </w:rPr>
              <w:t>17</w:t>
            </w:r>
          </w:p>
        </w:tc>
        <w:tc>
          <w:tcPr>
            <w:tcW w:w="236" w:type="dxa"/>
          </w:tcPr>
          <w:p w:rsidR="00546169" w:rsidRPr="00E923CC" w:rsidRDefault="00546169" w:rsidP="007C5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</w:tcPr>
          <w:p w:rsidR="00546169" w:rsidRPr="00E923CC" w:rsidRDefault="00546169" w:rsidP="00A31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923CC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A314C5" w:rsidRPr="00E923CC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:rsidR="00546169" w:rsidRPr="00E923CC" w:rsidRDefault="00546169" w:rsidP="007C5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01" w:type="dxa"/>
            <w:tcBorders>
              <w:top w:val="single" w:sz="4" w:space="0" w:color="auto"/>
              <w:bottom w:val="single" w:sz="4" w:space="0" w:color="auto"/>
            </w:tcBorders>
          </w:tcPr>
          <w:p w:rsidR="00546169" w:rsidRPr="00E923CC" w:rsidRDefault="00546169" w:rsidP="00364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923C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546169" w:rsidRPr="00E923CC" w:rsidRDefault="00546169" w:rsidP="007C5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546169" w:rsidRPr="00E923CC" w:rsidRDefault="00C82EF3" w:rsidP="006B6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2,6</w:t>
            </w:r>
            <w:r w:rsidR="00037DCD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6B6994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</w:tr>
    </w:tbl>
    <w:p w:rsidR="00A829AE" w:rsidRDefault="00A829AE" w:rsidP="00A829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sz w:val="2"/>
          <w:szCs w:val="2"/>
        </w:rPr>
      </w:pPr>
      <w:r w:rsidRPr="007766A8">
        <w:rPr>
          <w:rFonts w:ascii="Angsana New" w:hAnsi="Angsana New"/>
          <w:b/>
          <w:sz w:val="30"/>
          <w:szCs w:val="30"/>
        </w:rPr>
        <w:br w:type="page"/>
      </w:r>
      <w:r w:rsidRPr="007766A8">
        <w:rPr>
          <w:rFonts w:ascii="Angsana New" w:hAnsi="Angsana New"/>
          <w:b/>
          <w:sz w:val="2"/>
          <w:szCs w:val="2"/>
          <w:cs/>
        </w:rPr>
        <w:lastRenderedPageBreak/>
        <w:t>ง</w:t>
      </w:r>
    </w:p>
    <w:tbl>
      <w:tblPr>
        <w:tblW w:w="1422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2790"/>
        <w:gridCol w:w="1197"/>
        <w:gridCol w:w="243"/>
        <w:gridCol w:w="1107"/>
        <w:gridCol w:w="243"/>
        <w:gridCol w:w="1204"/>
        <w:gridCol w:w="241"/>
        <w:gridCol w:w="1199"/>
        <w:gridCol w:w="236"/>
        <w:gridCol w:w="1269"/>
        <w:gridCol w:w="236"/>
        <w:gridCol w:w="1114"/>
        <w:gridCol w:w="236"/>
        <w:gridCol w:w="1501"/>
        <w:gridCol w:w="236"/>
        <w:gridCol w:w="1168"/>
      </w:tblGrid>
      <w:tr w:rsidR="00C87CA2" w:rsidRPr="007766A8" w:rsidTr="00A14CD9">
        <w:tc>
          <w:tcPr>
            <w:tcW w:w="2790" w:type="dxa"/>
          </w:tcPr>
          <w:p w:rsidR="00C87CA2" w:rsidRPr="0082171F" w:rsidRDefault="00C87CA2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0" w:type="dxa"/>
            <w:gridSpan w:val="15"/>
          </w:tcPr>
          <w:p w:rsidR="00C87CA2" w:rsidRPr="0082171F" w:rsidRDefault="00C87CA2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766A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C87CA2" w:rsidRPr="007766A8" w:rsidTr="00A14CD9">
        <w:tc>
          <w:tcPr>
            <w:tcW w:w="2790" w:type="dxa"/>
          </w:tcPr>
          <w:p w:rsidR="00C87CA2" w:rsidRPr="0082171F" w:rsidRDefault="00C87CA2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:rsidR="00C87CA2" w:rsidRPr="0082171F" w:rsidRDefault="00C87CA2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:rsidR="00C87CA2" w:rsidRPr="0082171F" w:rsidRDefault="00C87CA2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:rsidR="00C87CA2" w:rsidRPr="0082171F" w:rsidRDefault="00C87CA2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:rsidR="00C87CA2" w:rsidRPr="0082171F" w:rsidRDefault="00C87CA2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:rsidR="00C87CA2" w:rsidRPr="0082171F" w:rsidRDefault="00C87CA2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:rsidR="00C87CA2" w:rsidRPr="0082171F" w:rsidRDefault="00C87CA2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9" w:type="dxa"/>
          </w:tcPr>
          <w:p w:rsidR="00C87CA2" w:rsidRPr="0082171F" w:rsidRDefault="00C87CA2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171F">
              <w:rPr>
                <w:rFonts w:ascii="Angsana New" w:hAnsi="Angsana New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236" w:type="dxa"/>
          </w:tcPr>
          <w:p w:rsidR="00C87CA2" w:rsidRPr="0082171F" w:rsidRDefault="00C87CA2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</w:tcPr>
          <w:p w:rsidR="00C87CA2" w:rsidRPr="0082171F" w:rsidRDefault="00C87CA2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C87CA2" w:rsidRPr="0082171F" w:rsidRDefault="00C87CA2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:rsidR="00C87CA2" w:rsidRPr="0082171F" w:rsidRDefault="00C87CA2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C87CA2" w:rsidRPr="0082171F" w:rsidRDefault="00C87CA2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01" w:type="dxa"/>
          </w:tcPr>
          <w:p w:rsidR="00C87CA2" w:rsidRPr="0082171F" w:rsidRDefault="00C87CA2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C87CA2" w:rsidRPr="0082171F" w:rsidRDefault="00C87CA2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:rsidR="00C87CA2" w:rsidRPr="0082171F" w:rsidRDefault="00C87CA2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87CA2" w:rsidRPr="007766A8" w:rsidTr="00A14CD9">
        <w:tc>
          <w:tcPr>
            <w:tcW w:w="2790" w:type="dxa"/>
          </w:tcPr>
          <w:p w:rsidR="00C87CA2" w:rsidRPr="0082171F" w:rsidRDefault="00C87CA2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:rsidR="00C87CA2" w:rsidRPr="0082171F" w:rsidRDefault="00C87CA2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:rsidR="00C87CA2" w:rsidRPr="0082171F" w:rsidRDefault="00C87CA2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07" w:type="dxa"/>
          </w:tcPr>
          <w:p w:rsidR="00C87CA2" w:rsidRPr="0082171F" w:rsidRDefault="00C87CA2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26" w:right="-15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2171F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243" w:type="dxa"/>
          </w:tcPr>
          <w:p w:rsidR="00C87CA2" w:rsidRPr="0082171F" w:rsidRDefault="00C87CA2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4" w:type="dxa"/>
          </w:tcPr>
          <w:p w:rsidR="00C87CA2" w:rsidRPr="0082171F" w:rsidRDefault="00C87CA2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:rsidR="00C87CA2" w:rsidRPr="0082171F" w:rsidRDefault="00C87CA2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9" w:type="dxa"/>
          </w:tcPr>
          <w:p w:rsidR="00C87CA2" w:rsidRPr="0082171F" w:rsidRDefault="00C87CA2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171F">
              <w:rPr>
                <w:rFonts w:ascii="Angsana New" w:hAnsi="Angsana New"/>
                <w:sz w:val="30"/>
                <w:szCs w:val="30"/>
                <w:cs/>
              </w:rPr>
              <w:t xml:space="preserve">ติดตั้ง </w:t>
            </w:r>
          </w:p>
        </w:tc>
        <w:tc>
          <w:tcPr>
            <w:tcW w:w="236" w:type="dxa"/>
          </w:tcPr>
          <w:p w:rsidR="00C87CA2" w:rsidRPr="0082171F" w:rsidRDefault="00C87CA2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</w:tcPr>
          <w:p w:rsidR="00C87CA2" w:rsidRPr="0082171F" w:rsidRDefault="00C87CA2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C87CA2" w:rsidRPr="0082171F" w:rsidRDefault="00C87CA2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:rsidR="00C87CA2" w:rsidRPr="0082171F" w:rsidRDefault="00C87CA2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C87CA2" w:rsidRPr="0082171F" w:rsidRDefault="00C87CA2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01" w:type="dxa"/>
          </w:tcPr>
          <w:p w:rsidR="00C87CA2" w:rsidRPr="0082171F" w:rsidRDefault="00C87CA2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171F">
              <w:rPr>
                <w:rFonts w:ascii="Angsana New" w:hAnsi="Angsana New"/>
                <w:sz w:val="30"/>
                <w:szCs w:val="30"/>
                <w:cs/>
              </w:rPr>
              <w:t>สินทรัพย์ระหว่าง</w:t>
            </w:r>
          </w:p>
        </w:tc>
        <w:tc>
          <w:tcPr>
            <w:tcW w:w="236" w:type="dxa"/>
          </w:tcPr>
          <w:p w:rsidR="00C87CA2" w:rsidRPr="0082171F" w:rsidRDefault="00C87CA2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:rsidR="00C87CA2" w:rsidRPr="0082171F" w:rsidRDefault="00C87CA2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87CA2" w:rsidRPr="007766A8" w:rsidTr="00A14CD9">
        <w:tc>
          <w:tcPr>
            <w:tcW w:w="2790" w:type="dxa"/>
          </w:tcPr>
          <w:p w:rsidR="00C87CA2" w:rsidRPr="0082171F" w:rsidRDefault="00C87CA2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:rsidR="00C87CA2" w:rsidRPr="0082171F" w:rsidRDefault="00C87CA2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171F">
              <w:rPr>
                <w:rFonts w:ascii="Angsana New" w:hAnsi="Angsana New"/>
                <w:sz w:val="30"/>
                <w:szCs w:val="30"/>
                <w:cs/>
              </w:rPr>
              <w:t>ที่ดินและส่วน</w:t>
            </w:r>
          </w:p>
        </w:tc>
        <w:tc>
          <w:tcPr>
            <w:tcW w:w="243" w:type="dxa"/>
          </w:tcPr>
          <w:p w:rsidR="00C87CA2" w:rsidRPr="0082171F" w:rsidRDefault="00C87CA2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07" w:type="dxa"/>
          </w:tcPr>
          <w:p w:rsidR="00C87CA2" w:rsidRPr="0082171F" w:rsidRDefault="00C87CA2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26" w:right="-15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2171F">
              <w:rPr>
                <w:rFonts w:ascii="Angsana New" w:hAnsi="Angsana New" w:hint="cs"/>
                <w:sz w:val="30"/>
                <w:szCs w:val="30"/>
                <w:cs/>
              </w:rPr>
              <w:t>และส่วน</w:t>
            </w:r>
          </w:p>
        </w:tc>
        <w:tc>
          <w:tcPr>
            <w:tcW w:w="243" w:type="dxa"/>
          </w:tcPr>
          <w:p w:rsidR="00C87CA2" w:rsidRPr="0082171F" w:rsidRDefault="00C87CA2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4" w:type="dxa"/>
          </w:tcPr>
          <w:p w:rsidR="00C87CA2" w:rsidRPr="0082171F" w:rsidRDefault="00C87CA2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171F">
              <w:rPr>
                <w:rFonts w:ascii="Angsana New" w:hAnsi="Angsana New"/>
                <w:sz w:val="30"/>
                <w:szCs w:val="30"/>
                <w:cs/>
              </w:rPr>
              <w:t>เครื่องจักรและ</w:t>
            </w:r>
          </w:p>
        </w:tc>
        <w:tc>
          <w:tcPr>
            <w:tcW w:w="241" w:type="dxa"/>
          </w:tcPr>
          <w:p w:rsidR="00C87CA2" w:rsidRPr="0082171F" w:rsidRDefault="00C87CA2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9" w:type="dxa"/>
          </w:tcPr>
          <w:p w:rsidR="00C87CA2" w:rsidRPr="0082171F" w:rsidRDefault="00C87CA2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171F">
              <w:rPr>
                <w:rFonts w:ascii="Angsana New" w:hAnsi="Angsana New"/>
                <w:sz w:val="30"/>
                <w:szCs w:val="30"/>
                <w:cs/>
              </w:rPr>
              <w:t>และเครื่องใช้</w:t>
            </w:r>
          </w:p>
        </w:tc>
        <w:tc>
          <w:tcPr>
            <w:tcW w:w="236" w:type="dxa"/>
          </w:tcPr>
          <w:p w:rsidR="00C87CA2" w:rsidRPr="0082171F" w:rsidRDefault="00C87CA2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9" w:type="dxa"/>
          </w:tcPr>
          <w:p w:rsidR="00C87CA2" w:rsidRPr="0082171F" w:rsidRDefault="00C87CA2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171F">
              <w:rPr>
                <w:rFonts w:ascii="Angsana New" w:hAnsi="Angsana New"/>
                <w:sz w:val="30"/>
                <w:szCs w:val="30"/>
                <w:cs/>
              </w:rPr>
              <w:t>สาธารณูปโภค</w:t>
            </w:r>
          </w:p>
        </w:tc>
        <w:tc>
          <w:tcPr>
            <w:tcW w:w="236" w:type="dxa"/>
          </w:tcPr>
          <w:p w:rsidR="00C87CA2" w:rsidRPr="0082171F" w:rsidRDefault="00C87CA2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:rsidR="00C87CA2" w:rsidRPr="0082171F" w:rsidRDefault="00C87CA2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C87CA2" w:rsidRPr="0082171F" w:rsidRDefault="00C87CA2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01" w:type="dxa"/>
          </w:tcPr>
          <w:p w:rsidR="00C87CA2" w:rsidRPr="0082171F" w:rsidRDefault="00C87CA2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171F">
              <w:rPr>
                <w:rFonts w:ascii="Angsana New" w:hAnsi="Angsana New"/>
                <w:sz w:val="30"/>
                <w:szCs w:val="30"/>
                <w:cs/>
              </w:rPr>
              <w:t>ก่อสร้างและ</w:t>
            </w:r>
          </w:p>
        </w:tc>
        <w:tc>
          <w:tcPr>
            <w:tcW w:w="236" w:type="dxa"/>
          </w:tcPr>
          <w:p w:rsidR="00C87CA2" w:rsidRPr="0082171F" w:rsidRDefault="00C87CA2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:rsidR="00C87CA2" w:rsidRPr="0082171F" w:rsidRDefault="00C87CA2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87CA2" w:rsidRPr="007766A8" w:rsidTr="00A14CD9">
        <w:tc>
          <w:tcPr>
            <w:tcW w:w="2790" w:type="dxa"/>
          </w:tcPr>
          <w:p w:rsidR="00C87CA2" w:rsidRPr="0082171F" w:rsidRDefault="00C87CA2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:rsidR="00C87CA2" w:rsidRPr="0082171F" w:rsidRDefault="00C87CA2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171F">
              <w:rPr>
                <w:rFonts w:ascii="Angsana New" w:hAnsi="Angsana New"/>
                <w:sz w:val="30"/>
                <w:szCs w:val="30"/>
                <w:cs/>
              </w:rPr>
              <w:t>ปรับปรุงที่ดิน</w:t>
            </w:r>
          </w:p>
        </w:tc>
        <w:tc>
          <w:tcPr>
            <w:tcW w:w="243" w:type="dxa"/>
          </w:tcPr>
          <w:p w:rsidR="00C87CA2" w:rsidRPr="0082171F" w:rsidRDefault="00C87CA2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07" w:type="dxa"/>
          </w:tcPr>
          <w:p w:rsidR="00C87CA2" w:rsidRPr="0082171F" w:rsidRDefault="00C87CA2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26" w:right="-15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2171F">
              <w:rPr>
                <w:rFonts w:ascii="Angsana New" w:hAnsi="Angsana New" w:hint="cs"/>
                <w:sz w:val="30"/>
                <w:szCs w:val="30"/>
                <w:cs/>
              </w:rPr>
              <w:t>ตกแต่ง</w:t>
            </w:r>
          </w:p>
        </w:tc>
        <w:tc>
          <w:tcPr>
            <w:tcW w:w="243" w:type="dxa"/>
          </w:tcPr>
          <w:p w:rsidR="00C87CA2" w:rsidRPr="0082171F" w:rsidRDefault="00C87CA2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4" w:type="dxa"/>
          </w:tcPr>
          <w:p w:rsidR="00C87CA2" w:rsidRPr="0082171F" w:rsidRDefault="00C87CA2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171F">
              <w:rPr>
                <w:rFonts w:ascii="Angsana New" w:hAnsi="Angsana New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241" w:type="dxa"/>
          </w:tcPr>
          <w:p w:rsidR="00C87CA2" w:rsidRPr="0082171F" w:rsidRDefault="00C87CA2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9" w:type="dxa"/>
          </w:tcPr>
          <w:p w:rsidR="00C87CA2" w:rsidRPr="0082171F" w:rsidRDefault="00C87CA2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171F">
              <w:rPr>
                <w:rFonts w:ascii="Angsana New" w:hAnsi="Angsana New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36" w:type="dxa"/>
          </w:tcPr>
          <w:p w:rsidR="00C87CA2" w:rsidRPr="0082171F" w:rsidRDefault="00C87CA2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9" w:type="dxa"/>
          </w:tcPr>
          <w:p w:rsidR="00C87CA2" w:rsidRPr="0082171F" w:rsidRDefault="00C87CA2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171F">
              <w:rPr>
                <w:rFonts w:ascii="Angsana New" w:hAnsi="Angsana New"/>
                <w:sz w:val="30"/>
                <w:szCs w:val="30"/>
                <w:cs/>
              </w:rPr>
              <w:t>ส่วนกลาง</w:t>
            </w:r>
          </w:p>
        </w:tc>
        <w:tc>
          <w:tcPr>
            <w:tcW w:w="236" w:type="dxa"/>
          </w:tcPr>
          <w:p w:rsidR="00C87CA2" w:rsidRPr="0082171F" w:rsidRDefault="00C87CA2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14" w:type="dxa"/>
          </w:tcPr>
          <w:p w:rsidR="00C87CA2" w:rsidRPr="0082171F" w:rsidRDefault="00C87CA2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171F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36" w:type="dxa"/>
          </w:tcPr>
          <w:p w:rsidR="00C87CA2" w:rsidRPr="0082171F" w:rsidRDefault="00C87CA2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01" w:type="dxa"/>
          </w:tcPr>
          <w:p w:rsidR="00C87CA2" w:rsidRPr="0082171F" w:rsidRDefault="00C87CA2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171F">
              <w:rPr>
                <w:rFonts w:ascii="Angsana New" w:hAnsi="Angsana New"/>
                <w:sz w:val="30"/>
                <w:szCs w:val="30"/>
                <w:cs/>
              </w:rPr>
              <w:t>ติดตั้ง</w:t>
            </w:r>
          </w:p>
        </w:tc>
        <w:tc>
          <w:tcPr>
            <w:tcW w:w="236" w:type="dxa"/>
          </w:tcPr>
          <w:p w:rsidR="00C87CA2" w:rsidRPr="0082171F" w:rsidRDefault="00C87CA2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8" w:type="dxa"/>
          </w:tcPr>
          <w:p w:rsidR="00C87CA2" w:rsidRPr="0082171F" w:rsidRDefault="00C87CA2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2171F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C87CA2" w:rsidRPr="007766A8" w:rsidTr="00A14CD9">
        <w:tc>
          <w:tcPr>
            <w:tcW w:w="2790" w:type="dxa"/>
          </w:tcPr>
          <w:p w:rsidR="00C87CA2" w:rsidRPr="0082171F" w:rsidRDefault="00C87CA2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430" w:type="dxa"/>
            <w:gridSpan w:val="15"/>
          </w:tcPr>
          <w:p w:rsidR="00C87CA2" w:rsidRPr="0082171F" w:rsidRDefault="00C87CA2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82171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C87CA2" w:rsidRPr="007766A8" w:rsidTr="00000875">
        <w:tc>
          <w:tcPr>
            <w:tcW w:w="2790" w:type="dxa"/>
          </w:tcPr>
          <w:p w:rsidR="00C87CA2" w:rsidRPr="0082171F" w:rsidRDefault="00C87CA2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82171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197" w:type="dxa"/>
          </w:tcPr>
          <w:p w:rsidR="00C87CA2" w:rsidRPr="0082171F" w:rsidRDefault="00C87CA2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71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243" w:type="dxa"/>
          </w:tcPr>
          <w:p w:rsidR="00C87CA2" w:rsidRPr="0082171F" w:rsidRDefault="00C87CA2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107" w:type="dxa"/>
          </w:tcPr>
          <w:p w:rsidR="00C87CA2" w:rsidRPr="0082171F" w:rsidRDefault="00C87CA2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71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243" w:type="dxa"/>
          </w:tcPr>
          <w:p w:rsidR="00C87CA2" w:rsidRPr="0082171F" w:rsidRDefault="00C87CA2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04" w:type="dxa"/>
          </w:tcPr>
          <w:p w:rsidR="00C87CA2" w:rsidRPr="0082171F" w:rsidRDefault="00C87CA2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91" w:right="-171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241" w:type="dxa"/>
          </w:tcPr>
          <w:p w:rsidR="00C87CA2" w:rsidRPr="0082171F" w:rsidRDefault="00C87CA2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left="-191" w:right="-171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199" w:type="dxa"/>
          </w:tcPr>
          <w:p w:rsidR="00C87CA2" w:rsidRPr="0082171F" w:rsidRDefault="00C87CA2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191" w:right="-171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236" w:type="dxa"/>
          </w:tcPr>
          <w:p w:rsidR="00C87CA2" w:rsidRPr="0082171F" w:rsidRDefault="00C87CA2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69" w:type="dxa"/>
          </w:tcPr>
          <w:p w:rsidR="00C87CA2" w:rsidRPr="0082171F" w:rsidRDefault="00C87CA2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236" w:type="dxa"/>
          </w:tcPr>
          <w:p w:rsidR="00C87CA2" w:rsidRPr="0082171F" w:rsidRDefault="00C87CA2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114" w:type="dxa"/>
          </w:tcPr>
          <w:p w:rsidR="00C87CA2" w:rsidRPr="0082171F" w:rsidRDefault="00C87CA2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236" w:type="dxa"/>
          </w:tcPr>
          <w:p w:rsidR="00C87CA2" w:rsidRPr="0082171F" w:rsidRDefault="00C87CA2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501" w:type="dxa"/>
          </w:tcPr>
          <w:p w:rsidR="00C87CA2" w:rsidRPr="0082171F" w:rsidRDefault="00C87CA2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236" w:type="dxa"/>
          </w:tcPr>
          <w:p w:rsidR="00C87CA2" w:rsidRPr="0082171F" w:rsidRDefault="00C87CA2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168" w:type="dxa"/>
          </w:tcPr>
          <w:p w:rsidR="00C87CA2" w:rsidRPr="0082171F" w:rsidRDefault="00C87CA2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</w:tr>
      <w:tr w:rsidR="00C02BA7" w:rsidRPr="007766A8" w:rsidTr="00A14CD9">
        <w:tc>
          <w:tcPr>
            <w:tcW w:w="2790" w:type="dxa"/>
          </w:tcPr>
          <w:p w:rsidR="00C02BA7" w:rsidRPr="0082171F" w:rsidRDefault="00C02BA7" w:rsidP="00C02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2171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2171F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82171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2560</w:t>
            </w:r>
          </w:p>
        </w:tc>
        <w:tc>
          <w:tcPr>
            <w:tcW w:w="1197" w:type="dxa"/>
          </w:tcPr>
          <w:p w:rsidR="00C02BA7" w:rsidRPr="007766A8" w:rsidRDefault="00C02BA7" w:rsidP="00C02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:rsidR="00C02BA7" w:rsidRPr="007766A8" w:rsidRDefault="00C02BA7" w:rsidP="00C02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</w:tcPr>
          <w:p w:rsidR="00C02BA7" w:rsidRPr="007766A8" w:rsidRDefault="00C02BA7" w:rsidP="00C02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:rsidR="00C02BA7" w:rsidRPr="007766A8" w:rsidRDefault="00C02BA7" w:rsidP="00C02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</w:tcPr>
          <w:p w:rsidR="00C02BA7" w:rsidRPr="007766A8" w:rsidRDefault="00C02BA7" w:rsidP="00C02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35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</w:tcPr>
          <w:p w:rsidR="00C02BA7" w:rsidRPr="007766A8" w:rsidRDefault="00C02BA7" w:rsidP="00C02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9" w:type="dxa"/>
          </w:tcPr>
          <w:p w:rsidR="00C02BA7" w:rsidRPr="007766A8" w:rsidRDefault="00C02BA7" w:rsidP="00C02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C02BA7" w:rsidRPr="007766A8" w:rsidRDefault="00C02BA7" w:rsidP="00C02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</w:tcPr>
          <w:p w:rsidR="00C02BA7" w:rsidRPr="000448AA" w:rsidRDefault="00C02BA7" w:rsidP="00C02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right="-1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C02BA7" w:rsidRPr="007766A8" w:rsidRDefault="00C02BA7" w:rsidP="00C02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</w:tcPr>
          <w:p w:rsidR="00C02BA7" w:rsidRPr="007766A8" w:rsidRDefault="00C02BA7" w:rsidP="00C02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C02BA7" w:rsidRPr="007766A8" w:rsidRDefault="00C02BA7" w:rsidP="00C02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1" w:type="dxa"/>
          </w:tcPr>
          <w:p w:rsidR="00C02BA7" w:rsidRPr="007766A8" w:rsidRDefault="00C02BA7" w:rsidP="00C02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C02BA7" w:rsidRPr="007766A8" w:rsidRDefault="00C02BA7" w:rsidP="00C02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</w:tcPr>
          <w:p w:rsidR="00C02BA7" w:rsidRPr="007766A8" w:rsidRDefault="00C02BA7" w:rsidP="00C02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F5760" w:rsidRPr="000F5760" w:rsidTr="0029446C">
        <w:tc>
          <w:tcPr>
            <w:tcW w:w="2790" w:type="dxa"/>
          </w:tcPr>
          <w:p w:rsidR="000F5760" w:rsidRPr="000F5760" w:rsidRDefault="000F5760" w:rsidP="000F5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F5760">
              <w:rPr>
                <w:rFonts w:ascii="Angsana New" w:hAnsi="Angsana New" w:hint="cs"/>
                <w:sz w:val="30"/>
                <w:szCs w:val="30"/>
                <w:cs/>
              </w:rPr>
              <w:t>ภายใต้กรรมสิทธิ์ของกลุ่มบริษัท</w:t>
            </w:r>
          </w:p>
        </w:tc>
        <w:tc>
          <w:tcPr>
            <w:tcW w:w="1197" w:type="dxa"/>
            <w:tcBorders>
              <w:bottom w:val="double" w:sz="4" w:space="0" w:color="auto"/>
            </w:tcBorders>
          </w:tcPr>
          <w:p w:rsidR="000F5760" w:rsidRPr="007766A8" w:rsidRDefault="000F5760" w:rsidP="000F5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830</w:t>
            </w:r>
          </w:p>
        </w:tc>
        <w:tc>
          <w:tcPr>
            <w:tcW w:w="243" w:type="dxa"/>
          </w:tcPr>
          <w:p w:rsidR="000F5760" w:rsidRPr="007766A8" w:rsidRDefault="000F5760" w:rsidP="000F5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double" w:sz="4" w:space="0" w:color="auto"/>
            </w:tcBorders>
          </w:tcPr>
          <w:p w:rsidR="000F5760" w:rsidRPr="007766A8" w:rsidRDefault="000F5760" w:rsidP="000F5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1,188</w:t>
            </w:r>
          </w:p>
        </w:tc>
        <w:tc>
          <w:tcPr>
            <w:tcW w:w="243" w:type="dxa"/>
          </w:tcPr>
          <w:p w:rsidR="000F5760" w:rsidRPr="007766A8" w:rsidRDefault="000F5760" w:rsidP="000F5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:rsidR="000F5760" w:rsidRPr="007766A8" w:rsidRDefault="000F5760" w:rsidP="000F5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35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1,527</w:t>
            </w:r>
          </w:p>
        </w:tc>
        <w:tc>
          <w:tcPr>
            <w:tcW w:w="241" w:type="dxa"/>
          </w:tcPr>
          <w:p w:rsidR="000F5760" w:rsidRPr="007766A8" w:rsidRDefault="000F5760" w:rsidP="000F5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9" w:type="dxa"/>
            <w:tcBorders>
              <w:bottom w:val="double" w:sz="4" w:space="0" w:color="auto"/>
            </w:tcBorders>
          </w:tcPr>
          <w:p w:rsidR="000F5760" w:rsidRPr="007766A8" w:rsidRDefault="000F5760" w:rsidP="000F5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</w:t>
            </w:r>
          </w:p>
        </w:tc>
        <w:tc>
          <w:tcPr>
            <w:tcW w:w="236" w:type="dxa"/>
          </w:tcPr>
          <w:p w:rsidR="000F5760" w:rsidRPr="007766A8" w:rsidRDefault="000F5760" w:rsidP="000F5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  <w:tcBorders>
              <w:bottom w:val="double" w:sz="4" w:space="0" w:color="auto"/>
            </w:tcBorders>
          </w:tcPr>
          <w:p w:rsidR="000F5760" w:rsidRPr="000448AA" w:rsidRDefault="000F5760" w:rsidP="000F5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right="-1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48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0F5760" w:rsidRPr="007766A8" w:rsidRDefault="000F5760" w:rsidP="000F5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</w:tcPr>
          <w:p w:rsidR="000F5760" w:rsidRPr="007766A8" w:rsidRDefault="000F5760" w:rsidP="000F5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:rsidR="000F5760" w:rsidRPr="007766A8" w:rsidRDefault="000F5760" w:rsidP="000F5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1" w:type="dxa"/>
            <w:tcBorders>
              <w:bottom w:val="double" w:sz="4" w:space="0" w:color="auto"/>
            </w:tcBorders>
          </w:tcPr>
          <w:p w:rsidR="000F5760" w:rsidRPr="007766A8" w:rsidRDefault="000F5760" w:rsidP="000F5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</w:t>
            </w:r>
          </w:p>
        </w:tc>
        <w:tc>
          <w:tcPr>
            <w:tcW w:w="236" w:type="dxa"/>
          </w:tcPr>
          <w:p w:rsidR="000F5760" w:rsidRPr="007766A8" w:rsidRDefault="000F5760" w:rsidP="000F5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bottom w:val="double" w:sz="4" w:space="0" w:color="auto"/>
            </w:tcBorders>
          </w:tcPr>
          <w:p w:rsidR="000F5760" w:rsidRPr="007766A8" w:rsidRDefault="000F5760" w:rsidP="000F5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3,683</w:t>
            </w:r>
          </w:p>
        </w:tc>
      </w:tr>
      <w:tr w:rsidR="000F5760" w:rsidRPr="007766A8" w:rsidTr="0029446C">
        <w:tc>
          <w:tcPr>
            <w:tcW w:w="2790" w:type="dxa"/>
          </w:tcPr>
          <w:p w:rsidR="000F5760" w:rsidRPr="0082171F" w:rsidRDefault="000F5760" w:rsidP="000F5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2171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  <w:r w:rsidRPr="0082171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31</w:t>
            </w:r>
            <w:r w:rsidRPr="0082171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2560</w:t>
            </w:r>
          </w:p>
        </w:tc>
        <w:tc>
          <w:tcPr>
            <w:tcW w:w="1197" w:type="dxa"/>
            <w:tcBorders>
              <w:top w:val="double" w:sz="4" w:space="0" w:color="auto"/>
            </w:tcBorders>
          </w:tcPr>
          <w:p w:rsidR="000F5760" w:rsidRPr="0082171F" w:rsidRDefault="000F5760" w:rsidP="000F5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7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:rsidR="000F5760" w:rsidRPr="0082171F" w:rsidRDefault="000F5760" w:rsidP="000F5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double" w:sz="4" w:space="0" w:color="auto"/>
            </w:tcBorders>
          </w:tcPr>
          <w:p w:rsidR="000F5760" w:rsidRPr="0082171F" w:rsidRDefault="000F5760" w:rsidP="000F5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7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:rsidR="000F5760" w:rsidRPr="0082171F" w:rsidRDefault="000F5760" w:rsidP="000F5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</w:tcPr>
          <w:p w:rsidR="000F5760" w:rsidRPr="0082171F" w:rsidRDefault="000F5760" w:rsidP="000F5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91" w:right="-17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</w:tcPr>
          <w:p w:rsidR="000F5760" w:rsidRPr="0082171F" w:rsidRDefault="000F5760" w:rsidP="000F5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left="-191" w:right="-17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9" w:type="dxa"/>
            <w:tcBorders>
              <w:top w:val="double" w:sz="4" w:space="0" w:color="auto"/>
            </w:tcBorders>
          </w:tcPr>
          <w:p w:rsidR="000F5760" w:rsidRPr="0082171F" w:rsidRDefault="000F5760" w:rsidP="000F5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191" w:right="-17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0F5760" w:rsidRPr="0082171F" w:rsidRDefault="000F5760" w:rsidP="000F5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  <w:tcBorders>
              <w:top w:val="double" w:sz="4" w:space="0" w:color="auto"/>
            </w:tcBorders>
          </w:tcPr>
          <w:p w:rsidR="000F5760" w:rsidRPr="0082171F" w:rsidRDefault="000F5760" w:rsidP="000F5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0F5760" w:rsidRPr="0082171F" w:rsidRDefault="000F5760" w:rsidP="000F5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</w:tcPr>
          <w:p w:rsidR="000F5760" w:rsidRPr="0082171F" w:rsidRDefault="000F5760" w:rsidP="000F5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0F5760" w:rsidRPr="0082171F" w:rsidRDefault="000F5760" w:rsidP="000F5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01" w:type="dxa"/>
            <w:tcBorders>
              <w:top w:val="double" w:sz="4" w:space="0" w:color="auto"/>
            </w:tcBorders>
          </w:tcPr>
          <w:p w:rsidR="000F5760" w:rsidRPr="0082171F" w:rsidRDefault="000F5760" w:rsidP="000F5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0F5760" w:rsidRPr="0082171F" w:rsidRDefault="000F5760" w:rsidP="000F5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double" w:sz="4" w:space="0" w:color="auto"/>
            </w:tcBorders>
          </w:tcPr>
          <w:p w:rsidR="000F5760" w:rsidRPr="0082171F" w:rsidRDefault="000F5760" w:rsidP="000F5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F5760" w:rsidRPr="007766A8" w:rsidTr="00A14CD9">
        <w:tc>
          <w:tcPr>
            <w:tcW w:w="2790" w:type="dxa"/>
          </w:tcPr>
          <w:p w:rsidR="000F5760" w:rsidRPr="0082171F" w:rsidRDefault="000F5760" w:rsidP="000F5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2171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และ </w:t>
            </w:r>
            <w:r w:rsidRPr="0082171F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82171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82171F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61</w:t>
            </w:r>
          </w:p>
        </w:tc>
        <w:tc>
          <w:tcPr>
            <w:tcW w:w="1197" w:type="dxa"/>
          </w:tcPr>
          <w:p w:rsidR="000F5760" w:rsidRPr="00C235C4" w:rsidRDefault="000F5760" w:rsidP="000F5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7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:rsidR="000F5760" w:rsidRPr="00C235C4" w:rsidRDefault="000F5760" w:rsidP="000F5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</w:tcPr>
          <w:p w:rsidR="000F5760" w:rsidRPr="00C235C4" w:rsidRDefault="000F5760" w:rsidP="000F5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:rsidR="000F5760" w:rsidRPr="00C235C4" w:rsidRDefault="000F5760" w:rsidP="000F5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</w:tcPr>
          <w:p w:rsidR="000F5760" w:rsidRPr="00C235C4" w:rsidRDefault="000F5760" w:rsidP="000F5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35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</w:tcPr>
          <w:p w:rsidR="000F5760" w:rsidRPr="00C235C4" w:rsidRDefault="000F5760" w:rsidP="000F5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9" w:type="dxa"/>
          </w:tcPr>
          <w:p w:rsidR="000F5760" w:rsidRPr="00C235C4" w:rsidRDefault="000F5760" w:rsidP="000F5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0F5760" w:rsidRPr="00C235C4" w:rsidRDefault="000F5760" w:rsidP="000F5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</w:tcPr>
          <w:p w:rsidR="000F5760" w:rsidRPr="00C235C4" w:rsidRDefault="000F5760" w:rsidP="000F5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right="-17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0F5760" w:rsidRPr="00C235C4" w:rsidRDefault="000F5760" w:rsidP="000F5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</w:tcPr>
          <w:p w:rsidR="000F5760" w:rsidRPr="00C235C4" w:rsidRDefault="000F5760" w:rsidP="000F5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0F5760" w:rsidRPr="00C235C4" w:rsidRDefault="000F5760" w:rsidP="000F5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01" w:type="dxa"/>
          </w:tcPr>
          <w:p w:rsidR="000F5760" w:rsidRPr="00C235C4" w:rsidRDefault="000F5760" w:rsidP="000F5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0F5760" w:rsidRPr="00C235C4" w:rsidRDefault="000F5760" w:rsidP="000F5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</w:tcPr>
          <w:p w:rsidR="000F5760" w:rsidRPr="00C235C4" w:rsidRDefault="000F5760" w:rsidP="000F5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F5760" w:rsidRPr="000F5760" w:rsidTr="0029446C">
        <w:tc>
          <w:tcPr>
            <w:tcW w:w="2790" w:type="dxa"/>
          </w:tcPr>
          <w:p w:rsidR="000F5760" w:rsidRPr="000F5760" w:rsidRDefault="000F5760" w:rsidP="000F5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F5760">
              <w:rPr>
                <w:rFonts w:ascii="Angsana New" w:hAnsi="Angsana New" w:hint="cs"/>
                <w:sz w:val="30"/>
                <w:szCs w:val="30"/>
                <w:cs/>
              </w:rPr>
              <w:t>ภายใต้กรรมสิทธิ์ของกลุ่มบริษัท</w:t>
            </w:r>
          </w:p>
        </w:tc>
        <w:tc>
          <w:tcPr>
            <w:tcW w:w="1197" w:type="dxa"/>
            <w:tcBorders>
              <w:bottom w:val="double" w:sz="4" w:space="0" w:color="auto"/>
            </w:tcBorders>
          </w:tcPr>
          <w:p w:rsidR="000F5760" w:rsidRPr="00C235C4" w:rsidRDefault="000F5760" w:rsidP="000F5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7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35C4">
              <w:rPr>
                <w:rFonts w:ascii="Angsana New" w:hAnsi="Angsana New"/>
                <w:b/>
                <w:bCs/>
                <w:sz w:val="30"/>
                <w:szCs w:val="30"/>
              </w:rPr>
              <w:t>1,777</w:t>
            </w:r>
          </w:p>
        </w:tc>
        <w:tc>
          <w:tcPr>
            <w:tcW w:w="243" w:type="dxa"/>
          </w:tcPr>
          <w:p w:rsidR="000F5760" w:rsidRPr="00C235C4" w:rsidRDefault="000F5760" w:rsidP="000F5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double" w:sz="4" w:space="0" w:color="auto"/>
            </w:tcBorders>
          </w:tcPr>
          <w:p w:rsidR="000F5760" w:rsidRPr="00C235C4" w:rsidRDefault="000F5760" w:rsidP="000F5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35C4">
              <w:rPr>
                <w:rFonts w:ascii="Angsana New" w:hAnsi="Angsana New"/>
                <w:b/>
                <w:bCs/>
                <w:sz w:val="30"/>
                <w:szCs w:val="30"/>
              </w:rPr>
              <w:t>1,21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43" w:type="dxa"/>
          </w:tcPr>
          <w:p w:rsidR="000F5760" w:rsidRPr="00C235C4" w:rsidRDefault="000F5760" w:rsidP="000F5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:rsidR="000F5760" w:rsidRPr="00C235C4" w:rsidRDefault="000F5760" w:rsidP="000F5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35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35C4">
              <w:rPr>
                <w:rFonts w:ascii="Angsana New" w:hAnsi="Angsana New"/>
                <w:b/>
                <w:bCs/>
                <w:sz w:val="30"/>
                <w:szCs w:val="30"/>
              </w:rPr>
              <w:t>1,353</w:t>
            </w:r>
          </w:p>
        </w:tc>
        <w:tc>
          <w:tcPr>
            <w:tcW w:w="241" w:type="dxa"/>
          </w:tcPr>
          <w:p w:rsidR="000F5760" w:rsidRPr="00C235C4" w:rsidRDefault="000F5760" w:rsidP="000F5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9" w:type="dxa"/>
            <w:tcBorders>
              <w:bottom w:val="double" w:sz="4" w:space="0" w:color="auto"/>
            </w:tcBorders>
          </w:tcPr>
          <w:p w:rsidR="000F5760" w:rsidRPr="00C235C4" w:rsidRDefault="000F5760" w:rsidP="000F5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35C4">
              <w:rPr>
                <w:rFonts w:ascii="Angsana New" w:hAnsi="Angsana New"/>
                <w:b/>
                <w:bCs/>
                <w:sz w:val="30"/>
                <w:szCs w:val="30"/>
              </w:rPr>
              <w:t>139</w:t>
            </w:r>
          </w:p>
        </w:tc>
        <w:tc>
          <w:tcPr>
            <w:tcW w:w="236" w:type="dxa"/>
          </w:tcPr>
          <w:p w:rsidR="000F5760" w:rsidRPr="00C235C4" w:rsidRDefault="000F5760" w:rsidP="000F5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  <w:tcBorders>
              <w:bottom w:val="double" w:sz="4" w:space="0" w:color="auto"/>
            </w:tcBorders>
          </w:tcPr>
          <w:p w:rsidR="000F5760" w:rsidRPr="00C235C4" w:rsidRDefault="000F5760" w:rsidP="000F5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right="-17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35C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0F5760" w:rsidRPr="00C235C4" w:rsidRDefault="000F5760" w:rsidP="000F5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</w:tcPr>
          <w:p w:rsidR="000F5760" w:rsidRPr="00C235C4" w:rsidRDefault="000F5760" w:rsidP="000F5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35C4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:rsidR="000F5760" w:rsidRPr="00C235C4" w:rsidRDefault="000F5760" w:rsidP="000F5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01" w:type="dxa"/>
            <w:tcBorders>
              <w:bottom w:val="double" w:sz="4" w:space="0" w:color="auto"/>
            </w:tcBorders>
          </w:tcPr>
          <w:p w:rsidR="000F5760" w:rsidRPr="00C235C4" w:rsidRDefault="000F5760" w:rsidP="000F5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35C4">
              <w:rPr>
                <w:rFonts w:ascii="Angsana New" w:hAnsi="Angsana New"/>
                <w:b/>
                <w:bCs/>
                <w:sz w:val="30"/>
                <w:szCs w:val="30"/>
              </w:rPr>
              <w:t>145</w:t>
            </w:r>
          </w:p>
        </w:tc>
        <w:tc>
          <w:tcPr>
            <w:tcW w:w="236" w:type="dxa"/>
          </w:tcPr>
          <w:p w:rsidR="000F5760" w:rsidRPr="00C235C4" w:rsidRDefault="000F5760" w:rsidP="000F5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bottom w:val="double" w:sz="4" w:space="0" w:color="auto"/>
            </w:tcBorders>
          </w:tcPr>
          <w:p w:rsidR="000F5760" w:rsidRPr="00C235C4" w:rsidRDefault="000F5760" w:rsidP="000F5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35C4">
              <w:rPr>
                <w:rFonts w:ascii="Angsana New" w:hAnsi="Angsana New"/>
                <w:b/>
                <w:bCs/>
                <w:sz w:val="30"/>
                <w:szCs w:val="30"/>
              </w:rPr>
              <w:t>4,633</w:t>
            </w:r>
          </w:p>
        </w:tc>
      </w:tr>
      <w:tr w:rsidR="000F5760" w:rsidRPr="007766A8" w:rsidTr="0029446C">
        <w:tc>
          <w:tcPr>
            <w:tcW w:w="2790" w:type="dxa"/>
          </w:tcPr>
          <w:p w:rsidR="000F5760" w:rsidRPr="0082171F" w:rsidRDefault="000F5760" w:rsidP="000F5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2171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2171F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82171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82171F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61</w:t>
            </w:r>
          </w:p>
        </w:tc>
        <w:tc>
          <w:tcPr>
            <w:tcW w:w="1197" w:type="dxa"/>
            <w:tcBorders>
              <w:top w:val="double" w:sz="4" w:space="0" w:color="auto"/>
            </w:tcBorders>
          </w:tcPr>
          <w:p w:rsidR="000F5760" w:rsidRPr="00C235C4" w:rsidRDefault="000F5760" w:rsidP="000F5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7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:rsidR="000F5760" w:rsidRPr="00C235C4" w:rsidRDefault="000F5760" w:rsidP="000F5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double" w:sz="4" w:space="0" w:color="auto"/>
            </w:tcBorders>
          </w:tcPr>
          <w:p w:rsidR="000F5760" w:rsidRPr="00C235C4" w:rsidRDefault="000F5760" w:rsidP="000F5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:rsidR="000F5760" w:rsidRPr="00C235C4" w:rsidRDefault="000F5760" w:rsidP="000F5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</w:tcPr>
          <w:p w:rsidR="000F5760" w:rsidRPr="00C235C4" w:rsidRDefault="000F5760" w:rsidP="000F5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35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</w:tcPr>
          <w:p w:rsidR="000F5760" w:rsidRPr="00C235C4" w:rsidRDefault="000F5760" w:rsidP="000F5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9" w:type="dxa"/>
            <w:tcBorders>
              <w:top w:val="double" w:sz="4" w:space="0" w:color="auto"/>
            </w:tcBorders>
          </w:tcPr>
          <w:p w:rsidR="000F5760" w:rsidRPr="00C235C4" w:rsidRDefault="000F5760" w:rsidP="000F5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0F5760" w:rsidRPr="00C235C4" w:rsidRDefault="000F5760" w:rsidP="000F5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  <w:tcBorders>
              <w:top w:val="double" w:sz="4" w:space="0" w:color="auto"/>
            </w:tcBorders>
          </w:tcPr>
          <w:p w:rsidR="000F5760" w:rsidRPr="00C235C4" w:rsidRDefault="000F5760" w:rsidP="000F5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right="-17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0F5760" w:rsidRPr="00C235C4" w:rsidRDefault="000F5760" w:rsidP="000F5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</w:tcPr>
          <w:p w:rsidR="000F5760" w:rsidRPr="00C235C4" w:rsidRDefault="000F5760" w:rsidP="000F5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0F5760" w:rsidRPr="00C235C4" w:rsidRDefault="000F5760" w:rsidP="000F5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01" w:type="dxa"/>
            <w:tcBorders>
              <w:top w:val="double" w:sz="4" w:space="0" w:color="auto"/>
            </w:tcBorders>
          </w:tcPr>
          <w:p w:rsidR="000F5760" w:rsidRPr="00C235C4" w:rsidRDefault="000F5760" w:rsidP="000F5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0F5760" w:rsidRPr="00C235C4" w:rsidRDefault="000F5760" w:rsidP="000F5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double" w:sz="4" w:space="0" w:color="auto"/>
            </w:tcBorders>
          </w:tcPr>
          <w:p w:rsidR="000F5760" w:rsidRPr="00C235C4" w:rsidRDefault="000F5760" w:rsidP="000F5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F5760" w:rsidRPr="000F5760" w:rsidTr="0029446C">
        <w:tc>
          <w:tcPr>
            <w:tcW w:w="2790" w:type="dxa"/>
          </w:tcPr>
          <w:p w:rsidR="000F5760" w:rsidRPr="000F5760" w:rsidRDefault="000F5760" w:rsidP="000F5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F5760">
              <w:rPr>
                <w:rFonts w:ascii="Angsana New" w:hAnsi="Angsana New" w:hint="cs"/>
                <w:sz w:val="30"/>
                <w:szCs w:val="30"/>
                <w:cs/>
              </w:rPr>
              <w:t>ภายใต้กรรมสิทธิ์ของกลุ่มบริษัท</w:t>
            </w:r>
          </w:p>
        </w:tc>
        <w:tc>
          <w:tcPr>
            <w:tcW w:w="1197" w:type="dxa"/>
            <w:tcBorders>
              <w:bottom w:val="double" w:sz="4" w:space="0" w:color="auto"/>
            </w:tcBorders>
          </w:tcPr>
          <w:p w:rsidR="000F5760" w:rsidRPr="00C235C4" w:rsidRDefault="000F5760" w:rsidP="00265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7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35C4">
              <w:rPr>
                <w:rFonts w:ascii="Angsana New" w:hAnsi="Angsana New"/>
                <w:b/>
                <w:bCs/>
                <w:sz w:val="30"/>
                <w:szCs w:val="30"/>
              </w:rPr>
              <w:t>1,7</w:t>
            </w:r>
            <w:r w:rsidR="0026525A">
              <w:rPr>
                <w:rFonts w:ascii="Angsana New" w:hAnsi="Angsana New"/>
                <w:b/>
                <w:bCs/>
                <w:sz w:val="30"/>
                <w:szCs w:val="30"/>
              </w:rPr>
              <w:t>80</w:t>
            </w:r>
          </w:p>
        </w:tc>
        <w:tc>
          <w:tcPr>
            <w:tcW w:w="243" w:type="dxa"/>
          </w:tcPr>
          <w:p w:rsidR="000F5760" w:rsidRPr="00C235C4" w:rsidRDefault="000F5760" w:rsidP="000F5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double" w:sz="4" w:space="0" w:color="auto"/>
            </w:tcBorders>
          </w:tcPr>
          <w:p w:rsidR="000F5760" w:rsidRPr="00C235C4" w:rsidRDefault="000F5760" w:rsidP="000F5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35C4">
              <w:rPr>
                <w:rFonts w:ascii="Angsana New" w:hAnsi="Angsana New"/>
                <w:b/>
                <w:bCs/>
                <w:sz w:val="30"/>
                <w:szCs w:val="30"/>
              </w:rPr>
              <w:t>1,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142</w:t>
            </w:r>
          </w:p>
        </w:tc>
        <w:tc>
          <w:tcPr>
            <w:tcW w:w="243" w:type="dxa"/>
          </w:tcPr>
          <w:p w:rsidR="000F5760" w:rsidRPr="00C235C4" w:rsidRDefault="000F5760" w:rsidP="000F5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:rsidR="000F5760" w:rsidRPr="00C235C4" w:rsidRDefault="000F5760" w:rsidP="000F5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35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35C4">
              <w:rPr>
                <w:rFonts w:ascii="Angsana New" w:hAnsi="Angsana New"/>
                <w:b/>
                <w:bCs/>
                <w:sz w:val="30"/>
                <w:szCs w:val="30"/>
              </w:rPr>
              <w:t>1,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233</w:t>
            </w:r>
          </w:p>
        </w:tc>
        <w:tc>
          <w:tcPr>
            <w:tcW w:w="241" w:type="dxa"/>
          </w:tcPr>
          <w:p w:rsidR="000F5760" w:rsidRPr="00C235C4" w:rsidRDefault="000F5760" w:rsidP="000F5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9" w:type="dxa"/>
            <w:tcBorders>
              <w:bottom w:val="double" w:sz="4" w:space="0" w:color="auto"/>
            </w:tcBorders>
          </w:tcPr>
          <w:p w:rsidR="000F5760" w:rsidRPr="00C235C4" w:rsidRDefault="000F5760" w:rsidP="000F5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35C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53</w:t>
            </w:r>
          </w:p>
        </w:tc>
        <w:tc>
          <w:tcPr>
            <w:tcW w:w="236" w:type="dxa"/>
          </w:tcPr>
          <w:p w:rsidR="000F5760" w:rsidRPr="00C235C4" w:rsidRDefault="000F5760" w:rsidP="000F5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  <w:tcBorders>
              <w:bottom w:val="double" w:sz="4" w:space="0" w:color="auto"/>
            </w:tcBorders>
          </w:tcPr>
          <w:p w:rsidR="000F5760" w:rsidRPr="00C235C4" w:rsidRDefault="000F5760" w:rsidP="000F5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right="-17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35C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0F5760" w:rsidRPr="00C235C4" w:rsidRDefault="000F5760" w:rsidP="000F5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</w:tcPr>
          <w:p w:rsidR="000F5760" w:rsidRPr="00C235C4" w:rsidRDefault="000F5760" w:rsidP="000F5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:rsidR="000F5760" w:rsidRPr="00C235C4" w:rsidRDefault="000F5760" w:rsidP="000F5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01" w:type="dxa"/>
            <w:tcBorders>
              <w:bottom w:val="double" w:sz="4" w:space="0" w:color="auto"/>
            </w:tcBorders>
          </w:tcPr>
          <w:p w:rsidR="000F5760" w:rsidRPr="00C235C4" w:rsidRDefault="000F5760" w:rsidP="000F5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426</w:t>
            </w:r>
          </w:p>
        </w:tc>
        <w:tc>
          <w:tcPr>
            <w:tcW w:w="236" w:type="dxa"/>
          </w:tcPr>
          <w:p w:rsidR="000F5760" w:rsidRPr="00C235C4" w:rsidRDefault="000F5760" w:rsidP="000F5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bottom w:val="double" w:sz="4" w:space="0" w:color="auto"/>
            </w:tcBorders>
          </w:tcPr>
          <w:p w:rsidR="000F5760" w:rsidRPr="00C235C4" w:rsidRDefault="000F5760" w:rsidP="00CA7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35C4">
              <w:rPr>
                <w:rFonts w:ascii="Angsana New" w:hAnsi="Angsana New"/>
                <w:b/>
                <w:bCs/>
                <w:sz w:val="30"/>
                <w:szCs w:val="30"/>
              </w:rPr>
              <w:t>4,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73</w:t>
            </w:r>
            <w:r w:rsidR="00CA7F09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</w:tr>
    </w:tbl>
    <w:p w:rsidR="00A14CD9" w:rsidRPr="00964CBF" w:rsidRDefault="00A14CD9" w:rsidP="001C7A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sz w:val="12"/>
          <w:szCs w:val="12"/>
        </w:rPr>
      </w:pPr>
    </w:p>
    <w:p w:rsidR="00901C4A" w:rsidRPr="001C7ACD" w:rsidRDefault="00A829AE" w:rsidP="001C7ACD">
      <w:pPr>
        <w:tabs>
          <w:tab w:val="clear" w:pos="454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sz w:val="2"/>
          <w:szCs w:val="2"/>
        </w:rPr>
      </w:pPr>
      <w:proofErr w:type="spellStart"/>
      <w:r w:rsidRPr="007766A8">
        <w:rPr>
          <w:rFonts w:ascii="Angsana New" w:hAnsi="Angsana New"/>
          <w:b/>
          <w:sz w:val="2"/>
          <w:szCs w:val="2"/>
          <w:cs/>
        </w:rPr>
        <w:t>ง</w:t>
      </w:r>
      <w:r w:rsidR="00901C4A" w:rsidRPr="007766A8">
        <w:rPr>
          <w:rFonts w:asciiTheme="majorBidi" w:hAnsiTheme="majorBidi" w:cstheme="majorBidi"/>
          <w:sz w:val="30"/>
          <w:szCs w:val="30"/>
          <w:cs/>
        </w:rPr>
        <w:t>รา</w:t>
      </w:r>
      <w:proofErr w:type="spellEnd"/>
      <w:r w:rsidR="00901C4A" w:rsidRPr="007766A8">
        <w:rPr>
          <w:rFonts w:asciiTheme="majorBidi" w:hAnsiTheme="majorBidi" w:cstheme="majorBidi"/>
          <w:sz w:val="30"/>
          <w:szCs w:val="30"/>
          <w:cs/>
        </w:rPr>
        <w:t>คาทรัพย์สิน</w:t>
      </w:r>
      <w:r w:rsidR="003D4677">
        <w:rPr>
          <w:rFonts w:asciiTheme="majorBidi" w:hAnsiTheme="majorBidi" w:cstheme="majorBidi" w:hint="cs"/>
          <w:sz w:val="30"/>
          <w:szCs w:val="30"/>
          <w:cs/>
        </w:rPr>
        <w:t>ของ</w:t>
      </w:r>
      <w:r w:rsidR="00901C4A" w:rsidRPr="007766A8">
        <w:rPr>
          <w:rFonts w:asciiTheme="majorBidi" w:hAnsiTheme="majorBidi" w:cstheme="majorBidi"/>
          <w:sz w:val="30"/>
          <w:szCs w:val="30"/>
          <w:cs/>
        </w:rPr>
        <w:t xml:space="preserve">กลุ่มบริษัทก่อนหักค่าเสื่อมราคาสะสมของอาคารและอุปกรณ์ ซึ่งได้คิดค่าเสื่อมราคาเต็มจำนวนแล้ว แต่ยังคงใช้งานจนถึง ณ วันที่ </w:t>
      </w:r>
      <w:r w:rsidR="00901C4A" w:rsidRPr="007766A8">
        <w:rPr>
          <w:rFonts w:asciiTheme="majorBidi" w:hAnsiTheme="majorBidi" w:cstheme="majorBidi"/>
          <w:sz w:val="30"/>
          <w:szCs w:val="30"/>
        </w:rPr>
        <w:t>31</w:t>
      </w:r>
      <w:r w:rsidR="00901C4A" w:rsidRPr="007766A8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901C4A" w:rsidRPr="007766A8">
        <w:rPr>
          <w:rFonts w:asciiTheme="majorBidi" w:hAnsiTheme="majorBidi" w:cstheme="majorBidi"/>
          <w:sz w:val="30"/>
          <w:szCs w:val="30"/>
        </w:rPr>
        <w:t>25</w:t>
      </w:r>
      <w:r w:rsidR="00A61205">
        <w:rPr>
          <w:rFonts w:asciiTheme="majorBidi" w:hAnsiTheme="majorBidi" w:cstheme="majorBidi"/>
          <w:sz w:val="30"/>
          <w:szCs w:val="30"/>
        </w:rPr>
        <w:t>6</w:t>
      </w:r>
      <w:r w:rsidR="000549A6">
        <w:rPr>
          <w:rFonts w:asciiTheme="majorBidi" w:hAnsiTheme="majorBidi" w:cstheme="majorBidi"/>
          <w:sz w:val="30"/>
          <w:szCs w:val="30"/>
        </w:rPr>
        <w:t>1</w:t>
      </w:r>
      <w:r w:rsidR="008B3270" w:rsidRPr="007766A8">
        <w:rPr>
          <w:rFonts w:asciiTheme="majorBidi" w:hAnsiTheme="majorBidi" w:cstheme="majorBidi"/>
          <w:sz w:val="30"/>
          <w:szCs w:val="30"/>
        </w:rPr>
        <w:t xml:space="preserve"> </w:t>
      </w:r>
      <w:r w:rsidR="00901C4A" w:rsidRPr="007766A8">
        <w:rPr>
          <w:rFonts w:asciiTheme="majorBidi" w:hAnsiTheme="majorBidi" w:cstheme="majorBidi"/>
          <w:sz w:val="30"/>
          <w:szCs w:val="30"/>
          <w:cs/>
        </w:rPr>
        <w:t>มี</w:t>
      </w:r>
      <w:r w:rsidR="00901C4A" w:rsidRPr="00751B37">
        <w:rPr>
          <w:rFonts w:asciiTheme="majorBidi" w:hAnsiTheme="majorBidi" w:cstheme="majorBidi"/>
          <w:sz w:val="30"/>
          <w:szCs w:val="30"/>
          <w:cs/>
        </w:rPr>
        <w:t>จำนวน</w:t>
      </w:r>
      <w:r w:rsidR="00A14CD9">
        <w:rPr>
          <w:rFonts w:asciiTheme="majorBidi" w:hAnsiTheme="majorBidi" w:cstheme="majorBidi"/>
          <w:sz w:val="30"/>
          <w:szCs w:val="30"/>
        </w:rPr>
        <w:t xml:space="preserve"> </w:t>
      </w:r>
      <w:r w:rsidR="00375092">
        <w:rPr>
          <w:rFonts w:asciiTheme="majorBidi" w:hAnsiTheme="majorBidi" w:cstheme="majorBidi"/>
          <w:sz w:val="30"/>
          <w:szCs w:val="30"/>
        </w:rPr>
        <w:t>704</w:t>
      </w:r>
      <w:r w:rsidR="004B7C53">
        <w:rPr>
          <w:rFonts w:asciiTheme="majorBidi" w:hAnsiTheme="majorBidi" w:cstheme="majorBidi"/>
          <w:sz w:val="30"/>
          <w:szCs w:val="30"/>
        </w:rPr>
        <w:t xml:space="preserve"> </w:t>
      </w:r>
      <w:r w:rsidR="002452C3" w:rsidRPr="005E5CDC">
        <w:rPr>
          <w:rFonts w:asciiTheme="majorBidi" w:hAnsiTheme="majorBidi" w:cstheme="majorBidi"/>
          <w:sz w:val="30"/>
          <w:szCs w:val="30"/>
          <w:cs/>
        </w:rPr>
        <w:t>ล้</w:t>
      </w:r>
      <w:r w:rsidR="002452C3" w:rsidRPr="00751B37">
        <w:rPr>
          <w:rFonts w:asciiTheme="majorBidi" w:hAnsiTheme="majorBidi" w:cstheme="majorBidi"/>
          <w:sz w:val="30"/>
          <w:szCs w:val="30"/>
          <w:cs/>
        </w:rPr>
        <w:t xml:space="preserve">านบาท </w:t>
      </w:r>
      <w:r w:rsidR="00B41EE2" w:rsidRPr="00751B37">
        <w:rPr>
          <w:rFonts w:ascii="Angsana New" w:hAnsi="Angsana New"/>
          <w:i/>
          <w:iCs/>
          <w:sz w:val="30"/>
          <w:szCs w:val="30"/>
          <w:cs/>
        </w:rPr>
        <w:t>(</w:t>
      </w:r>
      <w:r w:rsidR="0030393E">
        <w:rPr>
          <w:rFonts w:ascii="Angsana New" w:hAnsi="Angsana New"/>
          <w:i/>
          <w:iCs/>
          <w:sz w:val="30"/>
          <w:szCs w:val="30"/>
        </w:rPr>
        <w:t>25</w:t>
      </w:r>
      <w:r w:rsidR="000549A6">
        <w:rPr>
          <w:rFonts w:ascii="Angsana New" w:hAnsi="Angsana New"/>
          <w:i/>
          <w:iCs/>
          <w:sz w:val="30"/>
          <w:szCs w:val="30"/>
        </w:rPr>
        <w:t>60</w:t>
      </w:r>
      <w:r w:rsidR="0030393E">
        <w:rPr>
          <w:rFonts w:ascii="Angsana New" w:hAnsi="Angsana New"/>
          <w:i/>
          <w:iCs/>
          <w:sz w:val="30"/>
          <w:szCs w:val="30"/>
        </w:rPr>
        <w:t xml:space="preserve">: </w:t>
      </w:r>
      <w:r w:rsidR="000549A6" w:rsidRPr="000549A6">
        <w:rPr>
          <w:rFonts w:ascii="Angsana New" w:hAnsi="Angsana New"/>
          <w:i/>
          <w:iCs/>
          <w:sz w:val="30"/>
          <w:szCs w:val="30"/>
        </w:rPr>
        <w:t>561</w:t>
      </w:r>
      <w:r w:rsidR="00B41EE2" w:rsidRPr="00751B37">
        <w:rPr>
          <w:rFonts w:ascii="Angsana New" w:hAnsi="Angsana New"/>
          <w:i/>
          <w:iCs/>
          <w:sz w:val="30"/>
          <w:szCs w:val="30"/>
        </w:rPr>
        <w:t xml:space="preserve"> </w:t>
      </w:r>
      <w:r w:rsidR="00B41EE2" w:rsidRPr="00751B37">
        <w:rPr>
          <w:rFonts w:ascii="Angsana New" w:hAnsi="Angsana New"/>
          <w:i/>
          <w:iCs/>
          <w:sz w:val="30"/>
          <w:szCs w:val="30"/>
          <w:cs/>
        </w:rPr>
        <w:t>ล้านบาท)</w:t>
      </w:r>
    </w:p>
    <w:p w:rsidR="001E625C" w:rsidRPr="00964CBF" w:rsidRDefault="001E625C" w:rsidP="001E625C">
      <w:pPr>
        <w:tabs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12"/>
          <w:szCs w:val="12"/>
        </w:rPr>
      </w:pPr>
    </w:p>
    <w:p w:rsidR="00901C4A" w:rsidRPr="007766A8" w:rsidRDefault="00901C4A" w:rsidP="001E625C">
      <w:pPr>
        <w:tabs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766A8">
        <w:rPr>
          <w:rFonts w:asciiTheme="majorBidi" w:hAnsiTheme="majorBidi" w:cstheme="majorBidi"/>
          <w:i/>
          <w:iCs/>
          <w:sz w:val="30"/>
          <w:szCs w:val="30"/>
          <w:cs/>
        </w:rPr>
        <w:t>การค้ำประกัน</w:t>
      </w:r>
    </w:p>
    <w:p w:rsidR="001E625C" w:rsidRPr="00964CBF" w:rsidRDefault="001E625C" w:rsidP="001E625C">
      <w:pPr>
        <w:tabs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12"/>
          <w:szCs w:val="12"/>
        </w:rPr>
      </w:pPr>
    </w:p>
    <w:p w:rsidR="001D48C0" w:rsidRPr="007766A8" w:rsidRDefault="001D48C0" w:rsidP="001E625C">
      <w:pPr>
        <w:tabs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766A8">
        <w:rPr>
          <w:rFonts w:asciiTheme="majorBidi" w:hAnsiTheme="majorBidi" w:cstheme="majorBidi"/>
          <w:sz w:val="30"/>
          <w:szCs w:val="30"/>
          <w:cs/>
        </w:rPr>
        <w:t>ที่ดิน อาคารและอุปกรณ์</w:t>
      </w:r>
      <w:r w:rsidR="00FD2D6B" w:rsidRPr="007766A8">
        <w:rPr>
          <w:rFonts w:asciiTheme="majorBidi" w:hAnsiTheme="majorBidi" w:cstheme="majorBidi"/>
          <w:sz w:val="30"/>
          <w:szCs w:val="30"/>
          <w:cs/>
        </w:rPr>
        <w:t>ของ</w:t>
      </w:r>
      <w:r w:rsidR="00FD2D6B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FD2D6B" w:rsidRPr="007766A8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7766A8">
        <w:rPr>
          <w:rFonts w:asciiTheme="majorBidi" w:hAnsiTheme="majorBidi" w:cstheme="majorBidi"/>
          <w:sz w:val="30"/>
          <w:szCs w:val="30"/>
          <w:cs/>
        </w:rPr>
        <w:t xml:space="preserve"> ซึ่งมีราคาตามบัญชี ณ วันที่ </w:t>
      </w:r>
      <w:r w:rsidR="00522E58" w:rsidRPr="007766A8">
        <w:rPr>
          <w:rFonts w:asciiTheme="majorBidi" w:hAnsiTheme="majorBidi" w:cstheme="majorBidi"/>
          <w:sz w:val="30"/>
          <w:szCs w:val="30"/>
        </w:rPr>
        <w:t>31</w:t>
      </w:r>
      <w:r w:rsidRPr="007766A8">
        <w:rPr>
          <w:rFonts w:asciiTheme="majorBidi" w:hAnsiTheme="majorBidi" w:cstheme="majorBidi"/>
          <w:sz w:val="30"/>
          <w:szCs w:val="30"/>
        </w:rPr>
        <w:t xml:space="preserve"> </w:t>
      </w:r>
      <w:r w:rsidRPr="007766A8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7766A8">
        <w:rPr>
          <w:rFonts w:asciiTheme="majorBidi" w:hAnsiTheme="majorBidi" w:cstheme="majorBidi"/>
          <w:sz w:val="30"/>
          <w:szCs w:val="30"/>
        </w:rPr>
        <w:t>25</w:t>
      </w:r>
      <w:r w:rsidR="00A61205">
        <w:rPr>
          <w:rFonts w:asciiTheme="majorBidi" w:hAnsiTheme="majorBidi" w:cstheme="majorBidi"/>
          <w:sz w:val="30"/>
          <w:szCs w:val="30"/>
        </w:rPr>
        <w:t>6</w:t>
      </w:r>
      <w:r w:rsidR="000549A6">
        <w:rPr>
          <w:rFonts w:asciiTheme="majorBidi" w:hAnsiTheme="majorBidi" w:cstheme="majorBidi"/>
          <w:sz w:val="30"/>
          <w:szCs w:val="30"/>
        </w:rPr>
        <w:t>1</w:t>
      </w:r>
      <w:r w:rsidR="008B3270" w:rsidRPr="007766A8">
        <w:rPr>
          <w:rFonts w:asciiTheme="majorBidi" w:hAnsiTheme="majorBidi" w:cstheme="majorBidi"/>
          <w:sz w:val="30"/>
          <w:szCs w:val="30"/>
        </w:rPr>
        <w:t xml:space="preserve"> </w:t>
      </w:r>
      <w:r w:rsidRPr="007766A8">
        <w:rPr>
          <w:rFonts w:asciiTheme="majorBidi" w:hAnsiTheme="majorBidi" w:cstheme="majorBidi"/>
          <w:sz w:val="30"/>
          <w:szCs w:val="30"/>
          <w:cs/>
        </w:rPr>
        <w:t>เป็นจำนวน</w:t>
      </w:r>
      <w:r w:rsidRPr="00751B37">
        <w:rPr>
          <w:rFonts w:asciiTheme="majorBidi" w:hAnsiTheme="majorBidi" w:cstheme="majorBidi"/>
          <w:sz w:val="30"/>
          <w:szCs w:val="30"/>
          <w:cs/>
        </w:rPr>
        <w:t>เงิน</w:t>
      </w:r>
      <w:r w:rsidR="00081D1F" w:rsidRPr="00751B37">
        <w:rPr>
          <w:rFonts w:asciiTheme="majorBidi" w:hAnsiTheme="majorBidi" w:cstheme="majorBidi"/>
          <w:sz w:val="30"/>
          <w:szCs w:val="30"/>
        </w:rPr>
        <w:t xml:space="preserve"> </w:t>
      </w:r>
      <w:r w:rsidR="003A3E43" w:rsidRPr="003A3E43">
        <w:rPr>
          <w:rFonts w:asciiTheme="majorBidi" w:hAnsiTheme="majorBidi" w:cstheme="majorBidi"/>
          <w:sz w:val="30"/>
          <w:szCs w:val="30"/>
        </w:rPr>
        <w:t>1,196</w:t>
      </w:r>
      <w:r w:rsidRPr="007766A8">
        <w:rPr>
          <w:rFonts w:asciiTheme="majorBidi" w:hAnsiTheme="majorBidi" w:cstheme="majorBidi"/>
          <w:sz w:val="30"/>
          <w:szCs w:val="30"/>
        </w:rPr>
        <w:t xml:space="preserve"> </w:t>
      </w:r>
      <w:r w:rsidRPr="007766A8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="00B41EE2" w:rsidRPr="007766A8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B41EE2" w:rsidRPr="007766A8">
        <w:rPr>
          <w:rFonts w:asciiTheme="majorBidi" w:hAnsiTheme="majorBidi" w:cstheme="majorBidi"/>
          <w:i/>
          <w:iCs/>
          <w:sz w:val="30"/>
          <w:szCs w:val="30"/>
        </w:rPr>
        <w:t>25</w:t>
      </w:r>
      <w:r w:rsidR="000549A6">
        <w:rPr>
          <w:rFonts w:asciiTheme="majorBidi" w:hAnsiTheme="majorBidi" w:cstheme="majorBidi"/>
          <w:i/>
          <w:iCs/>
          <w:sz w:val="30"/>
          <w:szCs w:val="30"/>
        </w:rPr>
        <w:t>60</w:t>
      </w:r>
      <w:r w:rsidR="00B41EE2" w:rsidRPr="007766A8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0549A6" w:rsidRPr="000549A6">
        <w:rPr>
          <w:rFonts w:asciiTheme="majorBidi" w:hAnsiTheme="majorBidi" w:cstheme="majorBidi"/>
          <w:i/>
          <w:iCs/>
          <w:sz w:val="30"/>
          <w:szCs w:val="30"/>
        </w:rPr>
        <w:t>1,267</w:t>
      </w:r>
      <w:r w:rsidR="00B41EE2" w:rsidRPr="007766A8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B41EE2" w:rsidRPr="007766A8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  <w:r w:rsidR="00B41EE2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7766A8">
        <w:rPr>
          <w:rFonts w:asciiTheme="majorBidi" w:hAnsiTheme="majorBidi" w:cstheme="majorBidi"/>
          <w:sz w:val="30"/>
          <w:szCs w:val="30"/>
          <w:cs/>
        </w:rPr>
        <w:t>ได้ใช้เป็นหลักประกันสำหรับวงเงินสินเชื่อจากธนาคาร (ดูหมายเหตุประกอบงบ</w:t>
      </w:r>
      <w:r w:rsidRPr="00751B37">
        <w:rPr>
          <w:rFonts w:asciiTheme="majorBidi" w:hAnsiTheme="majorBidi" w:cstheme="majorBidi"/>
          <w:sz w:val="30"/>
          <w:szCs w:val="30"/>
          <w:cs/>
        </w:rPr>
        <w:t xml:space="preserve">การเงินข้อ </w:t>
      </w:r>
      <w:r w:rsidR="00971C03" w:rsidRPr="00751B37">
        <w:rPr>
          <w:rFonts w:asciiTheme="majorBidi" w:hAnsiTheme="majorBidi" w:cstheme="majorBidi"/>
          <w:sz w:val="30"/>
          <w:szCs w:val="30"/>
        </w:rPr>
        <w:t>1</w:t>
      </w:r>
      <w:r w:rsidR="003A3E43">
        <w:rPr>
          <w:rFonts w:asciiTheme="majorBidi" w:hAnsiTheme="majorBidi" w:cstheme="majorBidi"/>
          <w:sz w:val="30"/>
          <w:szCs w:val="30"/>
        </w:rPr>
        <w:t>3</w:t>
      </w:r>
      <w:r w:rsidRPr="00751B37">
        <w:rPr>
          <w:rFonts w:asciiTheme="majorBidi" w:hAnsiTheme="majorBidi" w:cstheme="majorBidi"/>
          <w:sz w:val="30"/>
          <w:szCs w:val="30"/>
        </w:rPr>
        <w:t>)</w:t>
      </w:r>
    </w:p>
    <w:p w:rsidR="00BF3FAB" w:rsidRPr="000549A6" w:rsidRDefault="00BF3FAB" w:rsidP="00241053">
      <w:pPr>
        <w:tabs>
          <w:tab w:val="clear" w:pos="454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  <w:sectPr w:rsidR="00BF3FAB" w:rsidRPr="000549A6" w:rsidSect="00A14CD9">
          <w:footerReference w:type="first" r:id="rId14"/>
          <w:type w:val="nextColumn"/>
          <w:pgSz w:w="16834" w:h="11909" w:orient="landscape" w:code="9"/>
          <w:pgMar w:top="691" w:right="994" w:bottom="576" w:left="1152" w:header="720" w:footer="521" w:gutter="0"/>
          <w:cols w:space="720"/>
        </w:sectPr>
      </w:pPr>
    </w:p>
    <w:p w:rsidR="007F159A" w:rsidRPr="00241053" w:rsidRDefault="00435813" w:rsidP="002410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7766A8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F26088">
        <w:rPr>
          <w:rFonts w:ascii="Angsana New" w:hAnsi="Angsana New"/>
          <w:b/>
          <w:bCs/>
          <w:sz w:val="30"/>
          <w:szCs w:val="30"/>
        </w:rPr>
        <w:t>1</w:t>
      </w:r>
      <w:r w:rsidR="007F159A" w:rsidRPr="007766A8">
        <w:rPr>
          <w:rFonts w:ascii="Angsana New" w:hAnsi="Angsana New"/>
          <w:b/>
          <w:bCs/>
          <w:sz w:val="30"/>
          <w:szCs w:val="30"/>
        </w:rPr>
        <w:tab/>
      </w:r>
      <w:r w:rsidR="007F159A" w:rsidRPr="007766A8">
        <w:rPr>
          <w:rFonts w:ascii="Angsana New" w:hAnsi="Angsana New"/>
          <w:b/>
          <w:bCs/>
          <w:sz w:val="30"/>
          <w:szCs w:val="30"/>
          <w:cs/>
        </w:rPr>
        <w:t>สินทรัพย์ไม่มีตัวตน</w:t>
      </w:r>
    </w:p>
    <w:p w:rsidR="00B31728" w:rsidRPr="0059575E" w:rsidRDefault="00B31728" w:rsidP="00C768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5400"/>
        <w:gridCol w:w="1710"/>
        <w:gridCol w:w="270"/>
        <w:gridCol w:w="1800"/>
      </w:tblGrid>
      <w:tr w:rsidR="00A85624" w:rsidRPr="007766A8" w:rsidTr="00EE6EC9">
        <w:tc>
          <w:tcPr>
            <w:tcW w:w="5400" w:type="dxa"/>
          </w:tcPr>
          <w:p w:rsidR="00A85624" w:rsidRPr="007766A8" w:rsidRDefault="00A85624" w:rsidP="00295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</w:tcPr>
          <w:p w:rsidR="00AB59FB" w:rsidRDefault="00AB59FB" w:rsidP="00295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:rsidR="00A85624" w:rsidRPr="007766A8" w:rsidRDefault="00A85624" w:rsidP="00295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766A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A85624" w:rsidRPr="007766A8" w:rsidRDefault="00A85624" w:rsidP="00295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:rsidR="00A85624" w:rsidRPr="007766A8" w:rsidRDefault="00A85624" w:rsidP="00295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2171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85624" w:rsidRPr="007766A8" w:rsidTr="00EE6EC9">
        <w:tc>
          <w:tcPr>
            <w:tcW w:w="5400" w:type="dxa"/>
          </w:tcPr>
          <w:p w:rsidR="00A85624" w:rsidRPr="007766A8" w:rsidRDefault="00A85624" w:rsidP="00295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</w:tcPr>
          <w:p w:rsidR="00A85624" w:rsidRPr="007766A8" w:rsidRDefault="00A85624" w:rsidP="00295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766A8">
              <w:rPr>
                <w:rFonts w:asciiTheme="majorBidi" w:hAnsiTheme="majorBidi" w:cstheme="majorBidi"/>
                <w:sz w:val="30"/>
                <w:szCs w:val="30"/>
                <w:cs/>
              </w:rPr>
              <w:t>ลิขสิทธิ์ซอฟต์แวร์</w:t>
            </w:r>
          </w:p>
        </w:tc>
        <w:tc>
          <w:tcPr>
            <w:tcW w:w="270" w:type="dxa"/>
          </w:tcPr>
          <w:p w:rsidR="00A85624" w:rsidRPr="007766A8" w:rsidRDefault="00A85624" w:rsidP="00295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:rsidR="00A85624" w:rsidRPr="007766A8" w:rsidRDefault="00A85624" w:rsidP="00295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66A8">
              <w:rPr>
                <w:rFonts w:asciiTheme="majorBidi" w:hAnsiTheme="majorBidi" w:cstheme="majorBidi"/>
                <w:sz w:val="30"/>
                <w:szCs w:val="30"/>
                <w:cs/>
              </w:rPr>
              <w:t>ลิขสิทธิ์ซอฟต์แวร์</w:t>
            </w:r>
          </w:p>
        </w:tc>
      </w:tr>
      <w:tr w:rsidR="00B60C2D" w:rsidRPr="007766A8" w:rsidTr="00EE6EC9">
        <w:tc>
          <w:tcPr>
            <w:tcW w:w="5400" w:type="dxa"/>
          </w:tcPr>
          <w:p w:rsidR="00B60C2D" w:rsidRPr="007766A8" w:rsidRDefault="00B60C2D" w:rsidP="00295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780" w:type="dxa"/>
            <w:gridSpan w:val="3"/>
          </w:tcPr>
          <w:p w:rsidR="00B60C2D" w:rsidRPr="007766A8" w:rsidRDefault="00B60C2D" w:rsidP="00295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766A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766A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7766A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A85624" w:rsidRPr="007766A8" w:rsidTr="00EE6EC9">
        <w:trPr>
          <w:trHeight w:val="272"/>
        </w:trPr>
        <w:tc>
          <w:tcPr>
            <w:tcW w:w="5400" w:type="dxa"/>
          </w:tcPr>
          <w:p w:rsidR="00A85624" w:rsidRPr="007766A8" w:rsidRDefault="00A85624" w:rsidP="00295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766A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710" w:type="dxa"/>
          </w:tcPr>
          <w:p w:rsidR="00A85624" w:rsidRPr="003316C7" w:rsidRDefault="00A85624" w:rsidP="00295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A85624" w:rsidRPr="003316C7" w:rsidRDefault="00A85624" w:rsidP="00295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:rsidR="00A85624" w:rsidRPr="003316C7" w:rsidRDefault="00A85624" w:rsidP="00295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06F54" w:rsidRPr="007766A8" w:rsidTr="00EE6EC9">
        <w:tc>
          <w:tcPr>
            <w:tcW w:w="5400" w:type="dxa"/>
          </w:tcPr>
          <w:p w:rsidR="00206F54" w:rsidRPr="007766A8" w:rsidRDefault="00206F54" w:rsidP="00206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766A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7766A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มกรา</w:t>
            </w:r>
            <w:r w:rsidRPr="007766A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คม </w:t>
            </w:r>
            <w:r w:rsidRPr="007766A8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1710" w:type="dxa"/>
          </w:tcPr>
          <w:p w:rsidR="00206F54" w:rsidRPr="00206F54" w:rsidRDefault="00206F54" w:rsidP="00206F54">
            <w:pPr>
              <w:pStyle w:val="acctfourfigures"/>
              <w:tabs>
                <w:tab w:val="clear" w:pos="765"/>
                <w:tab w:val="decimal" w:pos="13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06F54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Pr="00206F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578</w:t>
            </w:r>
          </w:p>
        </w:tc>
        <w:tc>
          <w:tcPr>
            <w:tcW w:w="270" w:type="dxa"/>
          </w:tcPr>
          <w:p w:rsidR="00206F54" w:rsidRPr="00206F54" w:rsidRDefault="00206F54" w:rsidP="00206F54">
            <w:pPr>
              <w:pStyle w:val="acctfourfigures"/>
              <w:tabs>
                <w:tab w:val="clear" w:pos="765"/>
                <w:tab w:val="decimal" w:pos="1706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0" w:type="dxa"/>
          </w:tcPr>
          <w:p w:rsidR="00206F54" w:rsidRPr="00206F54" w:rsidRDefault="00206F54" w:rsidP="00206F54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06F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206F54" w:rsidRPr="007766A8" w:rsidTr="00EE6EC9">
        <w:tc>
          <w:tcPr>
            <w:tcW w:w="5400" w:type="dxa"/>
          </w:tcPr>
          <w:p w:rsidR="00206F54" w:rsidRPr="007766A8" w:rsidRDefault="00206F54" w:rsidP="00206F5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rtl/>
                <w:cs/>
              </w:rPr>
            </w:pPr>
            <w:r w:rsidRPr="007766A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1710" w:type="dxa"/>
          </w:tcPr>
          <w:p w:rsidR="00206F54" w:rsidRPr="004B7C53" w:rsidRDefault="00206F54" w:rsidP="00206F54">
            <w:pPr>
              <w:pStyle w:val="acctfourfigures"/>
              <w:tabs>
                <w:tab w:val="clear" w:pos="765"/>
                <w:tab w:val="decimal" w:pos="13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B7C5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</w:t>
            </w:r>
          </w:p>
        </w:tc>
        <w:tc>
          <w:tcPr>
            <w:tcW w:w="270" w:type="dxa"/>
          </w:tcPr>
          <w:p w:rsidR="00206F54" w:rsidRPr="00BE68C1" w:rsidRDefault="00206F54" w:rsidP="00206F54">
            <w:pPr>
              <w:pStyle w:val="acctfourfigures"/>
              <w:tabs>
                <w:tab w:val="clear" w:pos="765"/>
                <w:tab w:val="decimal" w:pos="1706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0" w:type="dxa"/>
          </w:tcPr>
          <w:p w:rsidR="00206F54" w:rsidRPr="004B7C53" w:rsidRDefault="00206F54" w:rsidP="00206F54">
            <w:pPr>
              <w:pStyle w:val="acctfourfigures"/>
              <w:tabs>
                <w:tab w:val="clear" w:pos="765"/>
                <w:tab w:val="decimal" w:pos="13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B7C5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</w:tr>
      <w:tr w:rsidR="00206F54" w:rsidRPr="007766A8" w:rsidTr="00EE6EC9">
        <w:tc>
          <w:tcPr>
            <w:tcW w:w="5400" w:type="dxa"/>
          </w:tcPr>
          <w:p w:rsidR="00206F54" w:rsidRPr="007766A8" w:rsidRDefault="00206F54" w:rsidP="00206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766A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7766A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31</w:t>
            </w:r>
            <w:r w:rsidRPr="007766A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2560</w:t>
            </w:r>
            <w:r w:rsidRPr="007766A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7766A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  <w:r w:rsidRPr="007766A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7766A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7766A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</w:t>
            </w:r>
          </w:p>
        </w:tc>
        <w:tc>
          <w:tcPr>
            <w:tcW w:w="1710" w:type="dxa"/>
            <w:tcBorders>
              <w:top w:val="single" w:sz="4" w:space="0" w:color="auto"/>
            </w:tcBorders>
          </w:tcPr>
          <w:p w:rsidR="00206F54" w:rsidRPr="004B7C53" w:rsidRDefault="00206F54" w:rsidP="00206F54">
            <w:pPr>
              <w:pStyle w:val="acctfourfigures"/>
              <w:tabs>
                <w:tab w:val="clear" w:pos="765"/>
                <w:tab w:val="decimal" w:pos="135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B7C5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 xml:space="preserve"> </w:t>
            </w:r>
            <w:r w:rsidRPr="004B7C5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637</w:t>
            </w:r>
          </w:p>
        </w:tc>
        <w:tc>
          <w:tcPr>
            <w:tcW w:w="270" w:type="dxa"/>
          </w:tcPr>
          <w:p w:rsidR="00206F54" w:rsidRPr="0082171F" w:rsidRDefault="00206F54" w:rsidP="00206F54">
            <w:pPr>
              <w:pStyle w:val="acctfourfigures"/>
              <w:tabs>
                <w:tab w:val="clear" w:pos="765"/>
                <w:tab w:val="decimal" w:pos="170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:rsidR="00206F54" w:rsidRPr="0082171F" w:rsidRDefault="00206F54" w:rsidP="00206F54">
            <w:pPr>
              <w:pStyle w:val="acctfourfigures"/>
              <w:tabs>
                <w:tab w:val="clear" w:pos="765"/>
                <w:tab w:val="decimal" w:pos="135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</w:t>
            </w:r>
          </w:p>
        </w:tc>
      </w:tr>
      <w:tr w:rsidR="009F54CC" w:rsidRPr="007766A8" w:rsidTr="00EE6EC9">
        <w:tc>
          <w:tcPr>
            <w:tcW w:w="5400" w:type="dxa"/>
          </w:tcPr>
          <w:p w:rsidR="009F54CC" w:rsidRPr="007766A8" w:rsidRDefault="009F54CC" w:rsidP="00206F5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rtl/>
                <w:cs/>
              </w:rPr>
            </w:pPr>
            <w:r w:rsidRPr="007766A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1710" w:type="dxa"/>
          </w:tcPr>
          <w:p w:rsidR="009F54CC" w:rsidRPr="004B7C53" w:rsidRDefault="00AA2837" w:rsidP="00206F54">
            <w:pPr>
              <w:pStyle w:val="acctfourfigures"/>
              <w:tabs>
                <w:tab w:val="clear" w:pos="765"/>
                <w:tab w:val="decimal" w:pos="13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="00B834A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</w:tcPr>
          <w:p w:rsidR="009F54CC" w:rsidRPr="00BE68C1" w:rsidRDefault="009F54CC" w:rsidP="00206F54">
            <w:pPr>
              <w:pStyle w:val="acctfourfigures"/>
              <w:tabs>
                <w:tab w:val="clear" w:pos="765"/>
                <w:tab w:val="decimal" w:pos="1706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0" w:type="dxa"/>
          </w:tcPr>
          <w:p w:rsidR="009F54CC" w:rsidRPr="00206F54" w:rsidRDefault="009F54CC" w:rsidP="004C2C05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06F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B834A9" w:rsidRPr="007766A8" w:rsidTr="00EE6EC9">
        <w:tc>
          <w:tcPr>
            <w:tcW w:w="5400" w:type="dxa"/>
          </w:tcPr>
          <w:p w:rsidR="00B834A9" w:rsidRPr="007766A8" w:rsidRDefault="00B834A9" w:rsidP="00206F5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โอน</w:t>
            </w:r>
          </w:p>
        </w:tc>
        <w:tc>
          <w:tcPr>
            <w:tcW w:w="1710" w:type="dxa"/>
          </w:tcPr>
          <w:p w:rsidR="00B834A9" w:rsidRDefault="00B834A9" w:rsidP="00206F54">
            <w:pPr>
              <w:pStyle w:val="acctfourfigures"/>
              <w:tabs>
                <w:tab w:val="clear" w:pos="765"/>
                <w:tab w:val="decimal" w:pos="13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</w:tcPr>
          <w:p w:rsidR="00B834A9" w:rsidRPr="00BE68C1" w:rsidRDefault="00B834A9" w:rsidP="00206F54">
            <w:pPr>
              <w:pStyle w:val="acctfourfigures"/>
              <w:tabs>
                <w:tab w:val="clear" w:pos="765"/>
                <w:tab w:val="decimal" w:pos="1706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0" w:type="dxa"/>
          </w:tcPr>
          <w:p w:rsidR="00B834A9" w:rsidRPr="00206F54" w:rsidRDefault="00B834A9" w:rsidP="004C2C05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9F54CC" w:rsidRPr="007766A8" w:rsidTr="00EE6EC9">
        <w:tc>
          <w:tcPr>
            <w:tcW w:w="5400" w:type="dxa"/>
          </w:tcPr>
          <w:p w:rsidR="009F54CC" w:rsidRPr="007766A8" w:rsidRDefault="009F54CC" w:rsidP="00206F5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rtl/>
                <w:cs/>
              </w:rPr>
            </w:pPr>
            <w:r w:rsidRPr="007766A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7766A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7766A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 ธันวาคม </w:t>
            </w:r>
            <w:r w:rsidRPr="007766A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:rsidR="009F54CC" w:rsidRPr="004B7C53" w:rsidRDefault="00AA2837" w:rsidP="00206F54">
            <w:pPr>
              <w:pStyle w:val="acctfourfigures"/>
              <w:tabs>
                <w:tab w:val="clear" w:pos="765"/>
                <w:tab w:val="decimal" w:pos="135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704</w:t>
            </w:r>
          </w:p>
        </w:tc>
        <w:tc>
          <w:tcPr>
            <w:tcW w:w="270" w:type="dxa"/>
          </w:tcPr>
          <w:p w:rsidR="009F54CC" w:rsidRPr="0082171F" w:rsidRDefault="009F54CC" w:rsidP="00206F54">
            <w:pPr>
              <w:pStyle w:val="acctfourfigures"/>
              <w:tabs>
                <w:tab w:val="clear" w:pos="765"/>
                <w:tab w:val="decimal" w:pos="170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9F54CC" w:rsidRPr="0082171F" w:rsidRDefault="009F54CC" w:rsidP="004C2C05">
            <w:pPr>
              <w:pStyle w:val="acctfourfigures"/>
              <w:tabs>
                <w:tab w:val="clear" w:pos="765"/>
                <w:tab w:val="decimal" w:pos="135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</w:t>
            </w:r>
          </w:p>
        </w:tc>
      </w:tr>
      <w:tr w:rsidR="009F54CC" w:rsidRPr="0059575E" w:rsidTr="00EE6EC9">
        <w:tc>
          <w:tcPr>
            <w:tcW w:w="5400" w:type="dxa"/>
          </w:tcPr>
          <w:p w:rsidR="009F54CC" w:rsidRPr="0059575E" w:rsidRDefault="009F54CC" w:rsidP="00206F5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:rsidR="009F54CC" w:rsidRPr="0059575E" w:rsidRDefault="009F54CC" w:rsidP="00206F54">
            <w:pPr>
              <w:pStyle w:val="acctfourfigures"/>
              <w:tabs>
                <w:tab w:val="clear" w:pos="765"/>
                <w:tab w:val="decimal" w:pos="13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9F54CC" w:rsidRPr="0059575E" w:rsidRDefault="009F54CC" w:rsidP="00206F54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:rsidR="009F54CC" w:rsidRPr="0059575E" w:rsidRDefault="009F54CC" w:rsidP="00206F54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F54CC" w:rsidRPr="007766A8" w:rsidTr="00EE6EC9">
        <w:tc>
          <w:tcPr>
            <w:tcW w:w="5400" w:type="dxa"/>
          </w:tcPr>
          <w:p w:rsidR="009F54CC" w:rsidRPr="007766A8" w:rsidRDefault="009F54CC" w:rsidP="00206F54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766A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ค่าตัดจำหน่ายสะสม</w:t>
            </w:r>
          </w:p>
        </w:tc>
        <w:tc>
          <w:tcPr>
            <w:tcW w:w="1710" w:type="dxa"/>
          </w:tcPr>
          <w:p w:rsidR="009F54CC" w:rsidRPr="004B7C53" w:rsidRDefault="009F54CC" w:rsidP="00206F54">
            <w:pPr>
              <w:pStyle w:val="acctfourfigures"/>
              <w:tabs>
                <w:tab w:val="clear" w:pos="765"/>
                <w:tab w:val="decimal" w:pos="13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9F54CC" w:rsidRPr="003316C7" w:rsidRDefault="009F54CC" w:rsidP="00206F54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:rsidR="009F54CC" w:rsidRPr="003316C7" w:rsidRDefault="009F54CC" w:rsidP="00206F54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F54CC" w:rsidRPr="007766A8" w:rsidTr="00EE6EC9">
        <w:tc>
          <w:tcPr>
            <w:tcW w:w="5400" w:type="dxa"/>
          </w:tcPr>
          <w:p w:rsidR="009F54CC" w:rsidRPr="007766A8" w:rsidRDefault="009F54CC" w:rsidP="00206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766A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</w:t>
            </w:r>
            <w:r w:rsidRPr="00B41EE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วันที่ </w:t>
            </w:r>
            <w:r w:rsidRPr="00B41EE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B41EE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Pr="007766A8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1710" w:type="dxa"/>
          </w:tcPr>
          <w:p w:rsidR="009F54CC" w:rsidRPr="00206F54" w:rsidRDefault="009F54CC" w:rsidP="00206F54">
            <w:pPr>
              <w:pStyle w:val="acctfourfigures"/>
              <w:tabs>
                <w:tab w:val="clear" w:pos="765"/>
                <w:tab w:val="decimal" w:pos="13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06F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244</w:t>
            </w:r>
          </w:p>
        </w:tc>
        <w:tc>
          <w:tcPr>
            <w:tcW w:w="270" w:type="dxa"/>
          </w:tcPr>
          <w:p w:rsidR="009F54CC" w:rsidRPr="00206F54" w:rsidRDefault="009F54CC" w:rsidP="00206F54">
            <w:pPr>
              <w:pStyle w:val="acctfourfigures"/>
              <w:tabs>
                <w:tab w:val="clear" w:pos="765"/>
                <w:tab w:val="decimal" w:pos="170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:rsidR="009F54CC" w:rsidRPr="00206F54" w:rsidRDefault="009F54CC" w:rsidP="00206F54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06F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9F54CC" w:rsidRPr="007766A8" w:rsidTr="00EE6EC9">
        <w:tc>
          <w:tcPr>
            <w:tcW w:w="5400" w:type="dxa"/>
          </w:tcPr>
          <w:p w:rsidR="009F54CC" w:rsidRPr="007766A8" w:rsidRDefault="009F54CC" w:rsidP="00206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766A8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710" w:type="dxa"/>
          </w:tcPr>
          <w:p w:rsidR="009F54CC" w:rsidRPr="004B7C53" w:rsidRDefault="009F54CC" w:rsidP="00206F54">
            <w:pPr>
              <w:pStyle w:val="acctfourfigures"/>
              <w:tabs>
                <w:tab w:val="clear" w:pos="765"/>
                <w:tab w:val="decimal" w:pos="13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B7C5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</w:t>
            </w:r>
          </w:p>
        </w:tc>
        <w:tc>
          <w:tcPr>
            <w:tcW w:w="270" w:type="dxa"/>
          </w:tcPr>
          <w:p w:rsidR="009F54CC" w:rsidRPr="0082171F" w:rsidRDefault="009F54CC" w:rsidP="00206F54">
            <w:pPr>
              <w:pStyle w:val="acctfourfigures"/>
              <w:tabs>
                <w:tab w:val="clear" w:pos="765"/>
                <w:tab w:val="decimal" w:pos="1706"/>
              </w:tabs>
              <w:spacing w:line="240" w:lineRule="auto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0" w:type="dxa"/>
          </w:tcPr>
          <w:p w:rsidR="009F54CC" w:rsidRPr="00B60C2D" w:rsidRDefault="009F54CC" w:rsidP="00206F54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60C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9F54CC" w:rsidRPr="007766A8" w:rsidTr="00EE6EC9">
        <w:tc>
          <w:tcPr>
            <w:tcW w:w="5400" w:type="dxa"/>
          </w:tcPr>
          <w:p w:rsidR="009F54CC" w:rsidRPr="007766A8" w:rsidRDefault="009F54CC" w:rsidP="00206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766A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7766A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31</w:t>
            </w:r>
            <w:r w:rsidRPr="007766A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2560</w:t>
            </w:r>
            <w:r w:rsidRPr="007766A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7766A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  <w:r w:rsidRPr="007766A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7766A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7766A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</w:t>
            </w:r>
          </w:p>
        </w:tc>
        <w:tc>
          <w:tcPr>
            <w:tcW w:w="1710" w:type="dxa"/>
            <w:tcBorders>
              <w:top w:val="single" w:sz="4" w:space="0" w:color="auto"/>
            </w:tcBorders>
          </w:tcPr>
          <w:p w:rsidR="009F54CC" w:rsidRPr="00026A27" w:rsidRDefault="009F54CC" w:rsidP="00206F54">
            <w:pPr>
              <w:pStyle w:val="acctfourfigures"/>
              <w:tabs>
                <w:tab w:val="clear" w:pos="765"/>
                <w:tab w:val="decimal" w:pos="135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  <w:r w:rsidRPr="004B7C53">
              <w:rPr>
                <w:rFonts w:ascii="Angsana New" w:hAnsi="Angsana New"/>
                <w:b/>
                <w:bCs/>
                <w:sz w:val="30"/>
                <w:szCs w:val="30"/>
              </w:rPr>
              <w:t>303</w:t>
            </w:r>
          </w:p>
        </w:tc>
        <w:tc>
          <w:tcPr>
            <w:tcW w:w="270" w:type="dxa"/>
          </w:tcPr>
          <w:p w:rsidR="009F54CC" w:rsidRPr="0082171F" w:rsidRDefault="009F54CC" w:rsidP="00206F54">
            <w:pPr>
              <w:pStyle w:val="acctfourfigures"/>
              <w:tabs>
                <w:tab w:val="clear" w:pos="765"/>
                <w:tab w:val="decimal" w:pos="170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:rsidR="009F54CC" w:rsidRPr="00B60C2D" w:rsidRDefault="009F54CC" w:rsidP="00206F54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60C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9F54CC" w:rsidRPr="007766A8" w:rsidTr="00EE6EC9">
        <w:tc>
          <w:tcPr>
            <w:tcW w:w="5400" w:type="dxa"/>
          </w:tcPr>
          <w:p w:rsidR="009F54CC" w:rsidRPr="007766A8" w:rsidRDefault="009F54CC" w:rsidP="00206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766A8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710" w:type="dxa"/>
          </w:tcPr>
          <w:p w:rsidR="009F54CC" w:rsidRPr="004B7C53" w:rsidRDefault="009F54CC" w:rsidP="00206F54">
            <w:pPr>
              <w:pStyle w:val="acctfourfigures"/>
              <w:tabs>
                <w:tab w:val="clear" w:pos="765"/>
                <w:tab w:val="decimal" w:pos="13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55</w:t>
            </w:r>
          </w:p>
        </w:tc>
        <w:tc>
          <w:tcPr>
            <w:tcW w:w="270" w:type="dxa"/>
          </w:tcPr>
          <w:p w:rsidR="009F54CC" w:rsidRPr="0082171F" w:rsidRDefault="009F54CC" w:rsidP="00206F54">
            <w:pPr>
              <w:pStyle w:val="acctfourfigures"/>
              <w:tabs>
                <w:tab w:val="clear" w:pos="765"/>
                <w:tab w:val="decimal" w:pos="1706"/>
              </w:tabs>
              <w:spacing w:line="240" w:lineRule="auto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0" w:type="dxa"/>
          </w:tcPr>
          <w:p w:rsidR="009F54CC" w:rsidRPr="00B60C2D" w:rsidRDefault="009F54CC" w:rsidP="004C2C05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60C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9F54CC" w:rsidRPr="007766A8" w:rsidTr="00EE6EC9">
        <w:trPr>
          <w:trHeight w:val="70"/>
        </w:trPr>
        <w:tc>
          <w:tcPr>
            <w:tcW w:w="5400" w:type="dxa"/>
          </w:tcPr>
          <w:p w:rsidR="009F54CC" w:rsidRPr="007766A8" w:rsidRDefault="009F54CC" w:rsidP="00206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766A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766A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7766A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7766A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:rsidR="009F54CC" w:rsidRPr="00026A27" w:rsidRDefault="009F54CC" w:rsidP="00206F54">
            <w:pPr>
              <w:pStyle w:val="acctfourfigures"/>
              <w:tabs>
                <w:tab w:val="clear" w:pos="765"/>
                <w:tab w:val="decimal" w:pos="135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  <w:r w:rsidRPr="009F54CC">
              <w:rPr>
                <w:rFonts w:ascii="Angsana New" w:hAnsi="Angsana New"/>
                <w:b/>
                <w:bCs/>
                <w:sz w:val="30"/>
                <w:szCs w:val="30"/>
              </w:rPr>
              <w:t>358</w:t>
            </w:r>
          </w:p>
        </w:tc>
        <w:tc>
          <w:tcPr>
            <w:tcW w:w="270" w:type="dxa"/>
          </w:tcPr>
          <w:p w:rsidR="009F54CC" w:rsidRPr="0082171F" w:rsidRDefault="009F54CC" w:rsidP="00206F54">
            <w:pPr>
              <w:pStyle w:val="acctfourfigures"/>
              <w:tabs>
                <w:tab w:val="clear" w:pos="765"/>
                <w:tab w:val="decimal" w:pos="170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9F54CC" w:rsidRPr="00B60C2D" w:rsidRDefault="009F54CC" w:rsidP="004C2C05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60C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9F54CC" w:rsidRPr="0059575E" w:rsidTr="00EE6EC9">
        <w:trPr>
          <w:trHeight w:val="70"/>
        </w:trPr>
        <w:tc>
          <w:tcPr>
            <w:tcW w:w="5400" w:type="dxa"/>
          </w:tcPr>
          <w:p w:rsidR="009F54CC" w:rsidRPr="0059575E" w:rsidRDefault="009F54CC" w:rsidP="00206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:rsidR="009F54CC" w:rsidRPr="0059575E" w:rsidRDefault="009F54CC" w:rsidP="00206F54">
            <w:pPr>
              <w:pStyle w:val="acctfourfigures"/>
              <w:tabs>
                <w:tab w:val="clear" w:pos="765"/>
                <w:tab w:val="decimal" w:pos="17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9F54CC" w:rsidRPr="0059575E" w:rsidRDefault="009F54CC" w:rsidP="00206F54">
            <w:pPr>
              <w:pStyle w:val="acctfourfigures"/>
              <w:tabs>
                <w:tab w:val="clear" w:pos="765"/>
                <w:tab w:val="decimal" w:pos="17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:rsidR="009F54CC" w:rsidRPr="0059575E" w:rsidRDefault="009F54CC" w:rsidP="00206F54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9F54CC" w:rsidRPr="007766A8" w:rsidTr="00EE6EC9">
        <w:trPr>
          <w:trHeight w:val="70"/>
        </w:trPr>
        <w:tc>
          <w:tcPr>
            <w:tcW w:w="5400" w:type="dxa"/>
          </w:tcPr>
          <w:p w:rsidR="009F54CC" w:rsidRPr="007766A8" w:rsidRDefault="009F54CC" w:rsidP="00206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766A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710" w:type="dxa"/>
          </w:tcPr>
          <w:p w:rsidR="009F54CC" w:rsidRPr="007766A8" w:rsidRDefault="009F54CC" w:rsidP="00206F54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9F54CC" w:rsidRPr="007766A8" w:rsidRDefault="009F54CC" w:rsidP="00206F54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:rsidR="009F54CC" w:rsidRPr="007766A8" w:rsidRDefault="009F54CC" w:rsidP="00206F54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F54CC" w:rsidRPr="007766A8" w:rsidTr="00EE6EC9">
        <w:trPr>
          <w:trHeight w:val="70"/>
        </w:trPr>
        <w:tc>
          <w:tcPr>
            <w:tcW w:w="5400" w:type="dxa"/>
          </w:tcPr>
          <w:p w:rsidR="009F54CC" w:rsidRPr="007766A8" w:rsidRDefault="009F54CC" w:rsidP="00967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766A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766A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7766A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7766A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25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1710" w:type="dxa"/>
          </w:tcPr>
          <w:p w:rsidR="009F54CC" w:rsidRPr="0082171F" w:rsidRDefault="009F54CC" w:rsidP="00967920">
            <w:pPr>
              <w:pStyle w:val="acctfourfigures"/>
              <w:tabs>
                <w:tab w:val="clear" w:pos="765"/>
                <w:tab w:val="decimal" w:pos="135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334</w:t>
            </w:r>
          </w:p>
        </w:tc>
        <w:tc>
          <w:tcPr>
            <w:tcW w:w="270" w:type="dxa"/>
          </w:tcPr>
          <w:p w:rsidR="009F54CC" w:rsidRDefault="009F54CC" w:rsidP="00967920">
            <w:pPr>
              <w:pStyle w:val="acctfourfigures"/>
              <w:tabs>
                <w:tab w:val="clear" w:pos="765"/>
                <w:tab w:val="decimal" w:pos="170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:rsidR="009F54CC" w:rsidRPr="004B7C53" w:rsidRDefault="009F54CC" w:rsidP="00967920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B7C5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9F54CC" w:rsidRPr="007766A8" w:rsidTr="00EE6EC9">
        <w:trPr>
          <w:trHeight w:val="70"/>
        </w:trPr>
        <w:tc>
          <w:tcPr>
            <w:tcW w:w="5400" w:type="dxa"/>
          </w:tcPr>
          <w:p w:rsidR="009F54CC" w:rsidRPr="007766A8" w:rsidRDefault="009F54CC" w:rsidP="00967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766A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766A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7766A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2560</w:t>
            </w:r>
            <w:r w:rsidRPr="007766A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7766A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  <w:r w:rsidRPr="007766A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7766A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7766A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</w:t>
            </w:r>
          </w:p>
        </w:tc>
        <w:tc>
          <w:tcPr>
            <w:tcW w:w="1710" w:type="dxa"/>
          </w:tcPr>
          <w:p w:rsidR="009F54CC" w:rsidRPr="004B7C53" w:rsidRDefault="009F54CC" w:rsidP="00967920">
            <w:pPr>
              <w:pStyle w:val="acctfourfigures"/>
              <w:tabs>
                <w:tab w:val="clear" w:pos="765"/>
                <w:tab w:val="decimal" w:pos="135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7C53">
              <w:rPr>
                <w:rFonts w:ascii="Angsana New" w:hAnsi="Angsana New"/>
                <w:b/>
                <w:bCs/>
                <w:sz w:val="30"/>
                <w:szCs w:val="30"/>
              </w:rPr>
              <w:t>334</w:t>
            </w:r>
          </w:p>
        </w:tc>
        <w:tc>
          <w:tcPr>
            <w:tcW w:w="270" w:type="dxa"/>
          </w:tcPr>
          <w:p w:rsidR="009F54CC" w:rsidRPr="007766A8" w:rsidRDefault="009F54CC" w:rsidP="00967920">
            <w:pPr>
              <w:pStyle w:val="acctfourfigures"/>
              <w:tabs>
                <w:tab w:val="clear" w:pos="765"/>
                <w:tab w:val="decimal" w:pos="170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:rsidR="009F54CC" w:rsidRPr="004B7C53" w:rsidRDefault="009F54CC" w:rsidP="00967920">
            <w:pPr>
              <w:pStyle w:val="acctfourfigures"/>
              <w:tabs>
                <w:tab w:val="clear" w:pos="765"/>
                <w:tab w:val="decimal" w:pos="135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4B7C53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</w:t>
            </w:r>
          </w:p>
        </w:tc>
      </w:tr>
      <w:tr w:rsidR="009F54CC" w:rsidRPr="007766A8" w:rsidTr="00EE6EC9">
        <w:trPr>
          <w:trHeight w:val="70"/>
        </w:trPr>
        <w:tc>
          <w:tcPr>
            <w:tcW w:w="5400" w:type="dxa"/>
          </w:tcPr>
          <w:p w:rsidR="009F54CC" w:rsidRPr="007766A8" w:rsidRDefault="009F54CC" w:rsidP="00967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766A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766A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7766A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766A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</w:t>
            </w:r>
          </w:p>
        </w:tc>
        <w:tc>
          <w:tcPr>
            <w:tcW w:w="1710" w:type="dxa"/>
          </w:tcPr>
          <w:p w:rsidR="009F54CC" w:rsidRPr="004B7C53" w:rsidRDefault="009F54CC" w:rsidP="00AA2837">
            <w:pPr>
              <w:pStyle w:val="acctfourfigures"/>
              <w:tabs>
                <w:tab w:val="clear" w:pos="765"/>
                <w:tab w:val="decimal" w:pos="135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AA2837">
              <w:rPr>
                <w:rFonts w:ascii="Angsana New" w:hAnsi="Angsana New"/>
                <w:b/>
                <w:bCs/>
                <w:sz w:val="30"/>
                <w:szCs w:val="30"/>
              </w:rPr>
              <w:t>46</w:t>
            </w:r>
          </w:p>
        </w:tc>
        <w:tc>
          <w:tcPr>
            <w:tcW w:w="270" w:type="dxa"/>
          </w:tcPr>
          <w:p w:rsidR="009F54CC" w:rsidRPr="007766A8" w:rsidRDefault="009F54CC" w:rsidP="00967920">
            <w:pPr>
              <w:pStyle w:val="acctfourfigures"/>
              <w:tabs>
                <w:tab w:val="clear" w:pos="765"/>
                <w:tab w:val="decimal" w:pos="170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:rsidR="009F54CC" w:rsidRPr="006C16E7" w:rsidRDefault="006C16E7" w:rsidP="006C16E7">
            <w:pPr>
              <w:pStyle w:val="acctfourfigures"/>
              <w:tabs>
                <w:tab w:val="clear" w:pos="765"/>
                <w:tab w:val="decimal" w:pos="135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C16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</w:p>
        </w:tc>
      </w:tr>
    </w:tbl>
    <w:p w:rsidR="0059575E" w:rsidRPr="0059575E" w:rsidRDefault="0059575E" w:rsidP="00317A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59575E" w:rsidRDefault="005957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:rsidR="00873544" w:rsidRPr="007766A8" w:rsidRDefault="00873544" w:rsidP="00317A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7766A8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F26088">
        <w:rPr>
          <w:rFonts w:ascii="Angsana New" w:hAnsi="Angsana New"/>
          <w:b/>
          <w:bCs/>
          <w:sz w:val="30"/>
          <w:szCs w:val="30"/>
        </w:rPr>
        <w:t>2</w:t>
      </w:r>
      <w:r w:rsidRPr="007766A8">
        <w:rPr>
          <w:rFonts w:ascii="Angsana New" w:hAnsi="Angsana New"/>
          <w:b/>
          <w:bCs/>
          <w:sz w:val="30"/>
          <w:szCs w:val="30"/>
        </w:rPr>
        <w:tab/>
      </w:r>
      <w:r w:rsidRPr="007766A8">
        <w:rPr>
          <w:rFonts w:ascii="Angsana New" w:hAnsi="Angsana New"/>
          <w:b/>
          <w:bCs/>
          <w:sz w:val="30"/>
          <w:szCs w:val="30"/>
          <w:cs/>
        </w:rPr>
        <w:t>ภาษีเงินได้รอการตัดบัญชี</w:t>
      </w:r>
    </w:p>
    <w:p w:rsidR="00E525C8" w:rsidRPr="0059575E" w:rsidRDefault="00E525C8" w:rsidP="00317A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</w:p>
    <w:p w:rsidR="00FA7E52" w:rsidRDefault="00FA7E52" w:rsidP="00FA7E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72"/>
        <w:jc w:val="thaiDistribute"/>
        <w:rPr>
          <w:rFonts w:ascii="Angsana New" w:hAnsi="Angsana New"/>
          <w:sz w:val="30"/>
          <w:szCs w:val="30"/>
        </w:rPr>
      </w:pPr>
      <w:r w:rsidRPr="00996FF1">
        <w:rPr>
          <w:sz w:val="30"/>
          <w:szCs w:val="30"/>
          <w:cs/>
        </w:rPr>
        <w:t>สินทรัพย์และหนี้สินภาษีเงินได้รอการตัดบัญชี</w:t>
      </w:r>
      <w:r w:rsidRPr="00996FF1">
        <w:rPr>
          <w:rFonts w:hint="cs"/>
          <w:sz w:val="30"/>
          <w:szCs w:val="30"/>
          <w:cs/>
        </w:rPr>
        <w:t xml:space="preserve"> </w:t>
      </w:r>
      <w:r w:rsidRPr="00996FF1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996FF1">
        <w:rPr>
          <w:rFonts w:ascii="Angsana New" w:hAnsi="Angsana New"/>
          <w:sz w:val="30"/>
          <w:szCs w:val="30"/>
        </w:rPr>
        <w:t xml:space="preserve">31 </w:t>
      </w:r>
      <w:r w:rsidRPr="00996FF1">
        <w:rPr>
          <w:rFonts w:ascii="Angsana New" w:hAnsi="Angsana New"/>
          <w:sz w:val="30"/>
          <w:szCs w:val="30"/>
          <w:cs/>
        </w:rPr>
        <w:t>ธันวาคม</w:t>
      </w:r>
      <w:r w:rsidRPr="00996FF1">
        <w:rPr>
          <w:sz w:val="30"/>
          <w:szCs w:val="30"/>
        </w:rPr>
        <w:t xml:space="preserve"> </w:t>
      </w:r>
      <w:r w:rsidRPr="00996FF1">
        <w:rPr>
          <w:rFonts w:hint="cs"/>
          <w:sz w:val="30"/>
          <w:szCs w:val="30"/>
          <w:cs/>
        </w:rPr>
        <w:t>มี</w:t>
      </w:r>
      <w:r w:rsidRPr="00996FF1">
        <w:rPr>
          <w:sz w:val="30"/>
          <w:szCs w:val="30"/>
          <w:cs/>
        </w:rPr>
        <w:t>ดังนี้</w:t>
      </w:r>
    </w:p>
    <w:p w:rsidR="00FA7E52" w:rsidRPr="0059575E" w:rsidRDefault="00FA7E52" w:rsidP="00FA7E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72"/>
        <w:jc w:val="thaiDistribute"/>
        <w:rPr>
          <w:rFonts w:ascii="Angsana New" w:hAnsi="Angsana New"/>
          <w:sz w:val="30"/>
          <w:szCs w:val="30"/>
        </w:rPr>
      </w:pPr>
      <w:r w:rsidRPr="0059575E">
        <w:rPr>
          <w:rFonts w:ascii="Angsana New" w:hAnsi="Angsana New"/>
          <w:sz w:val="30"/>
          <w:szCs w:val="30"/>
        </w:rPr>
        <w:t xml:space="preserve"> </w:t>
      </w:r>
    </w:p>
    <w:tbl>
      <w:tblPr>
        <w:tblW w:w="9270" w:type="dxa"/>
        <w:tblInd w:w="558" w:type="dxa"/>
        <w:tblLook w:val="01E0" w:firstRow="1" w:lastRow="1" w:firstColumn="1" w:lastColumn="1" w:noHBand="0" w:noVBand="0"/>
      </w:tblPr>
      <w:tblGrid>
        <w:gridCol w:w="4500"/>
        <w:gridCol w:w="990"/>
        <w:gridCol w:w="270"/>
        <w:gridCol w:w="990"/>
        <w:gridCol w:w="270"/>
        <w:gridCol w:w="990"/>
        <w:gridCol w:w="270"/>
        <w:gridCol w:w="990"/>
      </w:tblGrid>
      <w:tr w:rsidR="00FA7E52" w:rsidRPr="00996FF1" w:rsidTr="0074442F">
        <w:tc>
          <w:tcPr>
            <w:tcW w:w="4500" w:type="dxa"/>
          </w:tcPr>
          <w:p w:rsidR="00FA7E52" w:rsidRPr="00996FF1" w:rsidRDefault="00FA7E52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770" w:type="dxa"/>
            <w:gridSpan w:val="7"/>
          </w:tcPr>
          <w:p w:rsidR="00FA7E52" w:rsidRPr="00996FF1" w:rsidRDefault="00FA7E52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996FF1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FA7E52" w:rsidRPr="00996FF1" w:rsidTr="0074442F">
        <w:tc>
          <w:tcPr>
            <w:tcW w:w="4500" w:type="dxa"/>
          </w:tcPr>
          <w:p w:rsidR="00FA7E52" w:rsidRPr="00996FF1" w:rsidRDefault="00FA7E52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:rsidR="00FA7E52" w:rsidRPr="00996FF1" w:rsidRDefault="00FA7E52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96FF1">
              <w:rPr>
                <w:rFonts w:ascii="Angsana New" w:hAnsi="Angsana New" w:hint="cs"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</w:tcPr>
          <w:p w:rsidR="00FA7E52" w:rsidRPr="00996FF1" w:rsidRDefault="00FA7E52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:rsidR="00FA7E52" w:rsidRPr="00996FF1" w:rsidRDefault="00FA7E52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96FF1">
              <w:rPr>
                <w:rFonts w:ascii="Angsana New" w:hAnsi="Angsana New" w:hint="cs"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FA7E52" w:rsidRPr="00996FF1" w:rsidTr="0074442F">
        <w:tc>
          <w:tcPr>
            <w:tcW w:w="4500" w:type="dxa"/>
          </w:tcPr>
          <w:p w:rsidR="00FA7E52" w:rsidRPr="00996FF1" w:rsidRDefault="00FA7E52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:rsidR="00FA7E52" w:rsidRPr="00996FF1" w:rsidRDefault="00FA7E52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  <w:vAlign w:val="center"/>
          </w:tcPr>
          <w:p w:rsidR="00FA7E52" w:rsidRPr="00996FF1" w:rsidRDefault="00FA7E52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:rsidR="00FA7E52" w:rsidRPr="00996FF1" w:rsidRDefault="00FA7E52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FA7E52" w:rsidRPr="00996FF1" w:rsidRDefault="00FA7E52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:rsidR="00FA7E52" w:rsidRPr="00996FF1" w:rsidRDefault="00FA7E52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  <w:vAlign w:val="center"/>
          </w:tcPr>
          <w:p w:rsidR="00FA7E52" w:rsidRPr="00996FF1" w:rsidRDefault="00FA7E52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:rsidR="00FA7E52" w:rsidRPr="00996FF1" w:rsidRDefault="00FA7E52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FA7E52" w:rsidRPr="00996FF1" w:rsidTr="0074442F">
        <w:tc>
          <w:tcPr>
            <w:tcW w:w="4500" w:type="dxa"/>
          </w:tcPr>
          <w:p w:rsidR="00FA7E52" w:rsidRPr="00996FF1" w:rsidRDefault="00FA7E52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770" w:type="dxa"/>
            <w:gridSpan w:val="7"/>
          </w:tcPr>
          <w:p w:rsidR="00FA7E52" w:rsidRPr="00996FF1" w:rsidRDefault="00FA7E52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996FF1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FA7E52" w:rsidRPr="00996FF1" w:rsidTr="0074442F">
        <w:tc>
          <w:tcPr>
            <w:tcW w:w="4500" w:type="dxa"/>
          </w:tcPr>
          <w:p w:rsidR="00FA7E52" w:rsidRPr="00996FF1" w:rsidRDefault="00FA7E52" w:rsidP="0074442F">
            <w:pPr>
              <w:rPr>
                <w:rFonts w:ascii="Angsana New" w:hAnsi="Angsana New"/>
                <w:sz w:val="30"/>
                <w:szCs w:val="30"/>
              </w:rPr>
            </w:pPr>
            <w:r w:rsidRPr="00996FF1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:rsidR="00FA7E52" w:rsidRPr="002133F3" w:rsidRDefault="00FA7E52" w:rsidP="0074442F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133F3">
              <w:rPr>
                <w:rFonts w:ascii="Angsana New" w:hAnsi="Angsana New"/>
                <w:sz w:val="30"/>
                <w:szCs w:val="30"/>
              </w:rPr>
              <w:t>162</w:t>
            </w:r>
          </w:p>
        </w:tc>
        <w:tc>
          <w:tcPr>
            <w:tcW w:w="270" w:type="dxa"/>
          </w:tcPr>
          <w:p w:rsidR="00FA7E52" w:rsidRPr="002133F3" w:rsidRDefault="00FA7E52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FA7E52" w:rsidRPr="002133F3" w:rsidRDefault="00FA7E52" w:rsidP="0074442F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133F3">
              <w:rPr>
                <w:rFonts w:ascii="Angsana New" w:hAnsi="Angsana New"/>
                <w:sz w:val="30"/>
                <w:szCs w:val="30"/>
              </w:rPr>
              <w:t>14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:rsidR="00FA7E52" w:rsidRPr="002133F3" w:rsidRDefault="00FA7E52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FA7E52" w:rsidRPr="002133F3" w:rsidRDefault="00FA7E52" w:rsidP="0074442F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133F3">
              <w:rPr>
                <w:rFonts w:ascii="Angsana New" w:hAnsi="Angsana New"/>
                <w:sz w:val="30"/>
                <w:szCs w:val="30"/>
              </w:rPr>
              <w:t>(107)</w:t>
            </w:r>
          </w:p>
        </w:tc>
        <w:tc>
          <w:tcPr>
            <w:tcW w:w="270" w:type="dxa"/>
          </w:tcPr>
          <w:p w:rsidR="00FA7E52" w:rsidRPr="002133F3" w:rsidRDefault="00FA7E52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FA7E52" w:rsidRPr="002133F3" w:rsidRDefault="00FA7E52" w:rsidP="0074442F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133F3">
              <w:rPr>
                <w:rFonts w:ascii="Angsana New" w:hAnsi="Angsana New"/>
                <w:sz w:val="30"/>
                <w:szCs w:val="30"/>
              </w:rPr>
              <w:t>(9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Pr="002133F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A7E52" w:rsidRPr="00996FF1" w:rsidTr="0074442F">
        <w:tc>
          <w:tcPr>
            <w:tcW w:w="4500" w:type="dxa"/>
          </w:tcPr>
          <w:p w:rsidR="00FA7E52" w:rsidRPr="00996FF1" w:rsidRDefault="00FA7E52" w:rsidP="0074442F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96FF1">
              <w:rPr>
                <w:rFonts w:ascii="Angsana New" w:hAnsi="Angsana New" w:hint="cs"/>
                <w:sz w:val="30"/>
                <w:szCs w:val="30"/>
                <w:cs/>
              </w:rPr>
              <w:t>การหัก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</w:t>
            </w:r>
            <w:r w:rsidRPr="00996FF1">
              <w:rPr>
                <w:rFonts w:ascii="Angsana New" w:hAnsi="Angsana New" w:hint="cs"/>
                <w:sz w:val="30"/>
                <w:szCs w:val="30"/>
                <w:cs/>
              </w:rPr>
              <w:t>ลบ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รายการ</w:t>
            </w:r>
            <w:r w:rsidRPr="00996FF1">
              <w:rPr>
                <w:rFonts w:ascii="Angsana New" w:hAnsi="Angsana New" w:hint="cs"/>
                <w:sz w:val="30"/>
                <w:szCs w:val="30"/>
                <w:cs/>
              </w:rPr>
              <w:t>ของภาษี</w:t>
            </w:r>
          </w:p>
        </w:tc>
        <w:tc>
          <w:tcPr>
            <w:tcW w:w="990" w:type="dxa"/>
          </w:tcPr>
          <w:p w:rsidR="00FA7E52" w:rsidRPr="00DB50AD" w:rsidRDefault="00FA7E52" w:rsidP="0074442F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B50AD">
              <w:rPr>
                <w:rFonts w:ascii="Angsana New" w:hAnsi="Angsana New"/>
                <w:sz w:val="30"/>
                <w:szCs w:val="30"/>
              </w:rPr>
              <w:t>(107)</w:t>
            </w:r>
          </w:p>
        </w:tc>
        <w:tc>
          <w:tcPr>
            <w:tcW w:w="270" w:type="dxa"/>
          </w:tcPr>
          <w:p w:rsidR="00FA7E52" w:rsidRPr="002133F3" w:rsidRDefault="00FA7E52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</w:tcPr>
          <w:p w:rsidR="00FA7E52" w:rsidRPr="003E79BE" w:rsidRDefault="00FA7E52" w:rsidP="0074442F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E79BE">
              <w:rPr>
                <w:rFonts w:ascii="Angsana New" w:hAnsi="Angsana New"/>
                <w:sz w:val="30"/>
                <w:szCs w:val="30"/>
              </w:rPr>
              <w:t>(96)</w:t>
            </w:r>
          </w:p>
        </w:tc>
        <w:tc>
          <w:tcPr>
            <w:tcW w:w="270" w:type="dxa"/>
          </w:tcPr>
          <w:p w:rsidR="00FA7E52" w:rsidRPr="00E14109" w:rsidRDefault="00FA7E52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</w:tcPr>
          <w:p w:rsidR="00FA7E52" w:rsidRPr="003E79BE" w:rsidRDefault="00FA7E52" w:rsidP="0074442F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E79BE">
              <w:rPr>
                <w:rFonts w:ascii="Angsana New" w:hAnsi="Angsana New"/>
                <w:sz w:val="30"/>
                <w:szCs w:val="30"/>
              </w:rPr>
              <w:t>107</w:t>
            </w:r>
          </w:p>
        </w:tc>
        <w:tc>
          <w:tcPr>
            <w:tcW w:w="270" w:type="dxa"/>
          </w:tcPr>
          <w:p w:rsidR="00FA7E52" w:rsidRPr="00E14109" w:rsidRDefault="00FA7E52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</w:tcPr>
          <w:p w:rsidR="00FA7E52" w:rsidRPr="003E79BE" w:rsidRDefault="00FA7E52" w:rsidP="0074442F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E79BE">
              <w:rPr>
                <w:rFonts w:ascii="Angsana New" w:hAnsi="Angsana New"/>
                <w:sz w:val="30"/>
                <w:szCs w:val="30"/>
              </w:rPr>
              <w:t>96</w:t>
            </w:r>
          </w:p>
        </w:tc>
      </w:tr>
      <w:tr w:rsidR="00FA7E52" w:rsidRPr="00996FF1" w:rsidTr="0074442F">
        <w:tc>
          <w:tcPr>
            <w:tcW w:w="4500" w:type="dxa"/>
          </w:tcPr>
          <w:p w:rsidR="00FA7E52" w:rsidRPr="00996FF1" w:rsidRDefault="00FA7E52" w:rsidP="0074442F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96FF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สินทรัพย์ภาษีเงินได้รอการตัดบัญชีสุทธิ 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FA7E52" w:rsidRPr="00047AA7" w:rsidRDefault="00FA7E52" w:rsidP="0074442F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7AA7">
              <w:rPr>
                <w:rFonts w:ascii="Angsana New" w:hAnsi="Angsana New"/>
                <w:b/>
                <w:bCs/>
                <w:sz w:val="30"/>
                <w:szCs w:val="30"/>
              </w:rPr>
              <w:t>55</w:t>
            </w:r>
          </w:p>
        </w:tc>
        <w:tc>
          <w:tcPr>
            <w:tcW w:w="270" w:type="dxa"/>
          </w:tcPr>
          <w:p w:rsidR="00FA7E52" w:rsidRPr="00047AA7" w:rsidRDefault="00FA7E52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FA7E52" w:rsidRPr="00047AA7" w:rsidRDefault="00FA7E52" w:rsidP="0074442F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7AA7">
              <w:rPr>
                <w:rFonts w:ascii="Angsana New" w:hAnsi="Angsana New"/>
                <w:b/>
                <w:bCs/>
                <w:sz w:val="30"/>
                <w:szCs w:val="30"/>
              </w:rPr>
              <w:t>52</w:t>
            </w:r>
          </w:p>
        </w:tc>
        <w:tc>
          <w:tcPr>
            <w:tcW w:w="270" w:type="dxa"/>
          </w:tcPr>
          <w:p w:rsidR="00FA7E52" w:rsidRPr="00047AA7" w:rsidRDefault="00FA7E52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FA7E52" w:rsidRPr="00047AA7" w:rsidRDefault="00FA7E52" w:rsidP="0074442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7AA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FA7E52" w:rsidRPr="00047AA7" w:rsidRDefault="00FA7E52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FA7E52" w:rsidRPr="00047AA7" w:rsidRDefault="00FA7E52" w:rsidP="0074442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7AA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FA7E52" w:rsidRPr="00B44538" w:rsidRDefault="00FA7E52" w:rsidP="00FA7E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="Angsana New" w:hAnsi="Angsana New"/>
          <w:sz w:val="30"/>
          <w:szCs w:val="30"/>
          <w:highlight w:val="cyan"/>
        </w:rPr>
      </w:pPr>
    </w:p>
    <w:p w:rsidR="00873544" w:rsidRDefault="00873544" w:rsidP="00317A5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firstLine="540"/>
        <w:jc w:val="both"/>
        <w:rPr>
          <w:rFonts w:ascii="Angsana New" w:hAnsi="Angsana New"/>
          <w:sz w:val="30"/>
          <w:szCs w:val="30"/>
        </w:rPr>
      </w:pPr>
      <w:r w:rsidRPr="007766A8">
        <w:rPr>
          <w:rFonts w:ascii="Angsana New" w:hAnsi="Angsana New"/>
          <w:sz w:val="30"/>
          <w:szCs w:val="30"/>
          <w:cs/>
        </w:rPr>
        <w:t>รายการเคลื่อนไหวของสินทรัพย์</w:t>
      </w:r>
      <w:r w:rsidR="00E84CFD" w:rsidRPr="007766A8">
        <w:rPr>
          <w:rFonts w:ascii="Angsana New" w:hAnsi="Angsana New" w:hint="cs"/>
          <w:sz w:val="30"/>
          <w:szCs w:val="30"/>
          <w:cs/>
        </w:rPr>
        <w:t>และหนี้สิน</w:t>
      </w:r>
      <w:r w:rsidRPr="007766A8">
        <w:rPr>
          <w:rFonts w:ascii="Angsana New" w:hAnsi="Angsana New"/>
          <w:sz w:val="30"/>
          <w:szCs w:val="30"/>
          <w:cs/>
        </w:rPr>
        <w:t>ภาษีเงินได้รอการตัดบัญชี</w:t>
      </w:r>
      <w:r w:rsidR="002475C5" w:rsidRPr="007766A8">
        <w:rPr>
          <w:rFonts w:ascii="Angsana New" w:hAnsi="Angsana New" w:hint="cs"/>
          <w:sz w:val="30"/>
          <w:szCs w:val="30"/>
          <w:cs/>
        </w:rPr>
        <w:t>รวม</w:t>
      </w:r>
      <w:r w:rsidRPr="007766A8">
        <w:rPr>
          <w:rFonts w:ascii="Angsana New" w:hAnsi="Angsana New"/>
          <w:sz w:val="30"/>
          <w:szCs w:val="30"/>
          <w:cs/>
        </w:rPr>
        <w:t>ที่เกิดขึ้นในระหว่างปีมีดังนี้</w:t>
      </w:r>
    </w:p>
    <w:p w:rsidR="00B41EE2" w:rsidRDefault="00B41EE2" w:rsidP="00317A5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firstLine="540"/>
        <w:jc w:val="both"/>
        <w:rPr>
          <w:rFonts w:ascii="Angsana New" w:hAnsi="Angsana New"/>
          <w:sz w:val="30"/>
          <w:szCs w:val="30"/>
        </w:rPr>
      </w:pPr>
    </w:p>
    <w:tbl>
      <w:tblPr>
        <w:tblW w:w="921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90"/>
        <w:gridCol w:w="1260"/>
        <w:gridCol w:w="270"/>
        <w:gridCol w:w="1161"/>
        <w:gridCol w:w="9"/>
        <w:gridCol w:w="236"/>
        <w:gridCol w:w="1098"/>
        <w:gridCol w:w="243"/>
        <w:gridCol w:w="1251"/>
      </w:tblGrid>
      <w:tr w:rsidR="00B41EE2" w:rsidRPr="007766A8" w:rsidTr="0059575E">
        <w:trPr>
          <w:tblHeader/>
        </w:trPr>
        <w:tc>
          <w:tcPr>
            <w:tcW w:w="3690" w:type="dxa"/>
          </w:tcPr>
          <w:p w:rsidR="00B41EE2" w:rsidRPr="007766A8" w:rsidRDefault="00B41EE2" w:rsidP="005B2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Times New Roman" w:hAnsi="Times New Roman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528" w:type="dxa"/>
            <w:gridSpan w:val="8"/>
          </w:tcPr>
          <w:p w:rsidR="00B41EE2" w:rsidRPr="007766A8" w:rsidRDefault="00B41EE2" w:rsidP="005B2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766A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B41EE2" w:rsidRPr="007766A8" w:rsidTr="0059575E">
        <w:trPr>
          <w:tblHeader/>
        </w:trPr>
        <w:tc>
          <w:tcPr>
            <w:tcW w:w="3690" w:type="dxa"/>
          </w:tcPr>
          <w:p w:rsidR="00B41EE2" w:rsidRPr="007766A8" w:rsidRDefault="00B41EE2" w:rsidP="005B2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Times New Roman" w:hAnsi="Times New Roman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:rsidR="00B41EE2" w:rsidRPr="007766A8" w:rsidRDefault="00B41EE2" w:rsidP="005B2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B41EE2" w:rsidRPr="007766A8" w:rsidRDefault="00B41EE2" w:rsidP="005B2035">
            <w:pPr>
              <w:pStyle w:val="Heading7"/>
              <w:ind w:left="-108" w:right="-108"/>
              <w:jc w:val="center"/>
              <w:rPr>
                <w:cs/>
              </w:rPr>
            </w:pPr>
          </w:p>
        </w:tc>
        <w:tc>
          <w:tcPr>
            <w:tcW w:w="2504" w:type="dxa"/>
            <w:gridSpan w:val="4"/>
          </w:tcPr>
          <w:p w:rsidR="00B41EE2" w:rsidRPr="007766A8" w:rsidRDefault="00B41EE2" w:rsidP="005B2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66A8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</w:t>
            </w:r>
          </w:p>
        </w:tc>
        <w:tc>
          <w:tcPr>
            <w:tcW w:w="243" w:type="dxa"/>
          </w:tcPr>
          <w:p w:rsidR="00B41EE2" w:rsidRPr="007766A8" w:rsidRDefault="00B41EE2" w:rsidP="005B2035">
            <w:pPr>
              <w:pStyle w:val="Heading7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cs/>
              </w:rPr>
            </w:pPr>
          </w:p>
        </w:tc>
        <w:tc>
          <w:tcPr>
            <w:tcW w:w="1251" w:type="dxa"/>
          </w:tcPr>
          <w:p w:rsidR="00B41EE2" w:rsidRPr="007766A8" w:rsidRDefault="00B41EE2" w:rsidP="005B2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/>
                <w:b/>
                <w:bCs/>
                <w:sz w:val="30"/>
                <w:szCs w:val="30"/>
              </w:rPr>
            </w:pPr>
          </w:p>
        </w:tc>
      </w:tr>
      <w:tr w:rsidR="00B41EE2" w:rsidRPr="007766A8" w:rsidTr="0059575E">
        <w:trPr>
          <w:tblHeader/>
        </w:trPr>
        <w:tc>
          <w:tcPr>
            <w:tcW w:w="3690" w:type="dxa"/>
          </w:tcPr>
          <w:p w:rsidR="00B41EE2" w:rsidRPr="007766A8" w:rsidRDefault="00B41EE2" w:rsidP="005B2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Times New Roman" w:hAnsi="Times New Roman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:rsidR="00B41EE2" w:rsidRPr="007766A8" w:rsidRDefault="00B41EE2" w:rsidP="005B2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B41EE2" w:rsidRPr="007766A8" w:rsidRDefault="00B41EE2" w:rsidP="005B2035">
            <w:pPr>
              <w:pStyle w:val="Heading7"/>
              <w:ind w:left="-108" w:right="-108"/>
              <w:jc w:val="center"/>
              <w:rPr>
                <w:cs/>
              </w:rPr>
            </w:pPr>
          </w:p>
        </w:tc>
        <w:tc>
          <w:tcPr>
            <w:tcW w:w="2504" w:type="dxa"/>
            <w:gridSpan w:val="4"/>
          </w:tcPr>
          <w:p w:rsidR="00B41EE2" w:rsidRPr="007766A8" w:rsidRDefault="00B41EE2" w:rsidP="005B2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66A8">
              <w:rPr>
                <w:rFonts w:ascii="Angsana New" w:hAnsi="Angsana New"/>
                <w:sz w:val="30"/>
                <w:szCs w:val="30"/>
              </w:rPr>
              <w:t>(</w:t>
            </w:r>
            <w:r w:rsidRPr="007766A8">
              <w:rPr>
                <w:rFonts w:ascii="Angsana New" w:hAnsi="Angsana New"/>
                <w:sz w:val="30"/>
                <w:szCs w:val="30"/>
                <w:cs/>
              </w:rPr>
              <w:t>รายจ่าย) / รายได้ใน</w:t>
            </w:r>
          </w:p>
        </w:tc>
        <w:tc>
          <w:tcPr>
            <w:tcW w:w="243" w:type="dxa"/>
          </w:tcPr>
          <w:p w:rsidR="00B41EE2" w:rsidRPr="007766A8" w:rsidRDefault="00B41EE2" w:rsidP="005B2035">
            <w:pPr>
              <w:pStyle w:val="Heading7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cs/>
              </w:rPr>
            </w:pPr>
          </w:p>
        </w:tc>
        <w:tc>
          <w:tcPr>
            <w:tcW w:w="1251" w:type="dxa"/>
          </w:tcPr>
          <w:p w:rsidR="00B41EE2" w:rsidRPr="007766A8" w:rsidRDefault="00B41EE2" w:rsidP="005B2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/>
                <w:b/>
                <w:bCs/>
                <w:sz w:val="30"/>
                <w:szCs w:val="30"/>
              </w:rPr>
            </w:pPr>
          </w:p>
        </w:tc>
      </w:tr>
      <w:tr w:rsidR="00B41EE2" w:rsidRPr="007766A8" w:rsidTr="0059575E">
        <w:trPr>
          <w:tblHeader/>
        </w:trPr>
        <w:tc>
          <w:tcPr>
            <w:tcW w:w="3690" w:type="dxa"/>
          </w:tcPr>
          <w:p w:rsidR="00B41EE2" w:rsidRPr="007766A8" w:rsidRDefault="00B41EE2" w:rsidP="005B2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Times New Roman" w:hAnsi="Times New Roman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:rsidR="00B41EE2" w:rsidRPr="007766A8" w:rsidRDefault="00B41EE2" w:rsidP="005B2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B41EE2" w:rsidRPr="007766A8" w:rsidRDefault="00B41EE2" w:rsidP="005B2035">
            <w:pPr>
              <w:pStyle w:val="Heading7"/>
              <w:ind w:left="-108" w:right="-108"/>
              <w:jc w:val="center"/>
              <w:rPr>
                <w:cs/>
              </w:rPr>
            </w:pPr>
          </w:p>
        </w:tc>
        <w:tc>
          <w:tcPr>
            <w:tcW w:w="2504" w:type="dxa"/>
            <w:gridSpan w:val="4"/>
            <w:tcBorders>
              <w:bottom w:val="single" w:sz="4" w:space="0" w:color="auto"/>
            </w:tcBorders>
          </w:tcPr>
          <w:p w:rsidR="00B41EE2" w:rsidRPr="007766A8" w:rsidRDefault="00B41EE2" w:rsidP="00F26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66A8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7766A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หมายเหตุ </w:t>
            </w:r>
            <w:r w:rsidRPr="007766A8">
              <w:rPr>
                <w:rFonts w:ascii="Angsana New" w:hAnsi="Angsana New"/>
                <w:i/>
                <w:iCs/>
                <w:sz w:val="30"/>
                <w:szCs w:val="30"/>
              </w:rPr>
              <w:t>2</w:t>
            </w:r>
            <w:r w:rsidR="00B935AD">
              <w:rPr>
                <w:rFonts w:ascii="Angsana New" w:hAnsi="Angsana New"/>
                <w:i/>
                <w:iCs/>
                <w:sz w:val="30"/>
                <w:szCs w:val="30"/>
              </w:rPr>
              <w:t>6</w:t>
            </w:r>
            <w:r w:rsidRPr="007766A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3" w:type="dxa"/>
          </w:tcPr>
          <w:p w:rsidR="00B41EE2" w:rsidRPr="007766A8" w:rsidRDefault="00B41EE2" w:rsidP="005B2035">
            <w:pPr>
              <w:pStyle w:val="Heading7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cs/>
              </w:rPr>
            </w:pPr>
          </w:p>
        </w:tc>
        <w:tc>
          <w:tcPr>
            <w:tcW w:w="1251" w:type="dxa"/>
          </w:tcPr>
          <w:p w:rsidR="00B41EE2" w:rsidRPr="007766A8" w:rsidRDefault="00B41EE2" w:rsidP="005B2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/>
                <w:b/>
                <w:bCs/>
                <w:sz w:val="30"/>
                <w:szCs w:val="30"/>
              </w:rPr>
            </w:pPr>
          </w:p>
        </w:tc>
      </w:tr>
      <w:tr w:rsidR="00B41EE2" w:rsidRPr="007766A8" w:rsidTr="0059575E">
        <w:trPr>
          <w:tblHeader/>
        </w:trPr>
        <w:tc>
          <w:tcPr>
            <w:tcW w:w="3690" w:type="dxa"/>
          </w:tcPr>
          <w:p w:rsidR="00B41EE2" w:rsidRPr="007766A8" w:rsidRDefault="00B41EE2" w:rsidP="005B2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Times New Roman" w:hAnsi="Times New Roman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:rsidR="00B41EE2" w:rsidRPr="007766A8" w:rsidRDefault="00B41EE2" w:rsidP="005B2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766A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766A8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B41EE2" w:rsidRPr="007766A8" w:rsidRDefault="00B41EE2" w:rsidP="005B2035">
            <w:pPr>
              <w:pStyle w:val="Heading7"/>
              <w:ind w:left="-108" w:right="-108"/>
              <w:jc w:val="center"/>
              <w:rPr>
                <w:cs/>
              </w:rPr>
            </w:pPr>
          </w:p>
        </w:tc>
        <w:tc>
          <w:tcPr>
            <w:tcW w:w="1170" w:type="dxa"/>
            <w:gridSpan w:val="2"/>
          </w:tcPr>
          <w:p w:rsidR="00B41EE2" w:rsidRPr="007766A8" w:rsidRDefault="00B41EE2" w:rsidP="005B2035">
            <w:pPr>
              <w:ind w:left="-108" w:right="-108"/>
              <w:jc w:val="center"/>
              <w:rPr>
                <w:sz w:val="30"/>
                <w:szCs w:val="30"/>
              </w:rPr>
            </w:pPr>
            <w:r w:rsidRPr="007766A8">
              <w:rPr>
                <w:rFonts w:ascii="Angsana New" w:hAnsi="Angsana New" w:hint="cs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36" w:type="dxa"/>
          </w:tcPr>
          <w:p w:rsidR="00B41EE2" w:rsidRPr="007766A8" w:rsidRDefault="00B41EE2" w:rsidP="005B2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/>
                <w:sz w:val="30"/>
                <w:szCs w:val="30"/>
              </w:rPr>
            </w:pPr>
          </w:p>
        </w:tc>
        <w:tc>
          <w:tcPr>
            <w:tcW w:w="1098" w:type="dxa"/>
          </w:tcPr>
          <w:p w:rsidR="00B41EE2" w:rsidRPr="007766A8" w:rsidRDefault="00B41EE2" w:rsidP="005B2035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66A8">
              <w:rPr>
                <w:rFonts w:ascii="Angsana New" w:hAnsi="Angsana New" w:hint="cs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43" w:type="dxa"/>
          </w:tcPr>
          <w:p w:rsidR="00B41EE2" w:rsidRPr="007766A8" w:rsidRDefault="00B41EE2" w:rsidP="005B2035">
            <w:pPr>
              <w:pStyle w:val="Heading7"/>
              <w:ind w:left="-108" w:right="-108"/>
              <w:jc w:val="center"/>
              <w:rPr>
                <w:cs/>
              </w:rPr>
            </w:pPr>
          </w:p>
        </w:tc>
        <w:tc>
          <w:tcPr>
            <w:tcW w:w="1251" w:type="dxa"/>
          </w:tcPr>
          <w:p w:rsidR="00B41EE2" w:rsidRPr="007766A8" w:rsidRDefault="00B41EE2" w:rsidP="005B2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766A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766A8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</w:p>
        </w:tc>
      </w:tr>
      <w:tr w:rsidR="00B41EE2" w:rsidRPr="007766A8" w:rsidTr="0059575E">
        <w:trPr>
          <w:tblHeader/>
        </w:trPr>
        <w:tc>
          <w:tcPr>
            <w:tcW w:w="3690" w:type="dxa"/>
          </w:tcPr>
          <w:p w:rsidR="00B41EE2" w:rsidRPr="007766A8" w:rsidRDefault="00B41EE2" w:rsidP="005B2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Times New Roman" w:hAnsi="Times New Roman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:rsidR="00B41EE2" w:rsidRPr="007766A8" w:rsidRDefault="00B41EE2" w:rsidP="008C0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66A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7766A8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="003316C7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8C0A69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B41EE2" w:rsidRPr="007766A8" w:rsidRDefault="00B41EE2" w:rsidP="005B2035">
            <w:pPr>
              <w:pStyle w:val="Heading7"/>
              <w:ind w:left="-108" w:right="-108"/>
              <w:jc w:val="center"/>
              <w:rPr>
                <w:cs/>
              </w:rPr>
            </w:pPr>
          </w:p>
        </w:tc>
        <w:tc>
          <w:tcPr>
            <w:tcW w:w="1170" w:type="dxa"/>
            <w:gridSpan w:val="2"/>
          </w:tcPr>
          <w:p w:rsidR="00B41EE2" w:rsidRPr="007766A8" w:rsidRDefault="00B41EE2" w:rsidP="005B2035">
            <w:pPr>
              <w:ind w:left="-108" w:right="-108"/>
              <w:jc w:val="center"/>
              <w:rPr>
                <w:sz w:val="30"/>
                <w:szCs w:val="30"/>
              </w:rPr>
            </w:pPr>
            <w:r w:rsidRPr="007766A8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</w:p>
        </w:tc>
        <w:tc>
          <w:tcPr>
            <w:tcW w:w="236" w:type="dxa"/>
          </w:tcPr>
          <w:p w:rsidR="00B41EE2" w:rsidRPr="007766A8" w:rsidRDefault="00B41EE2" w:rsidP="005B2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/>
                <w:sz w:val="30"/>
                <w:szCs w:val="30"/>
              </w:rPr>
            </w:pPr>
          </w:p>
        </w:tc>
        <w:tc>
          <w:tcPr>
            <w:tcW w:w="1098" w:type="dxa"/>
          </w:tcPr>
          <w:p w:rsidR="00B41EE2" w:rsidRPr="007766A8" w:rsidRDefault="00B41EE2" w:rsidP="005B2035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766A8">
              <w:rPr>
                <w:rFonts w:ascii="Angsana New" w:hAnsi="Angsana New" w:hint="cs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43" w:type="dxa"/>
          </w:tcPr>
          <w:p w:rsidR="00B41EE2" w:rsidRPr="007766A8" w:rsidRDefault="00B41EE2" w:rsidP="005B2035">
            <w:pPr>
              <w:pStyle w:val="Heading7"/>
              <w:ind w:left="-108" w:right="-108"/>
              <w:jc w:val="center"/>
              <w:rPr>
                <w:cs/>
              </w:rPr>
            </w:pPr>
          </w:p>
        </w:tc>
        <w:tc>
          <w:tcPr>
            <w:tcW w:w="1251" w:type="dxa"/>
          </w:tcPr>
          <w:p w:rsidR="00B41EE2" w:rsidRPr="007766A8" w:rsidRDefault="00B41EE2" w:rsidP="008C0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66A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766A8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="003316C7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8C0A69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</w:tr>
      <w:tr w:rsidR="00B41EE2" w:rsidRPr="007766A8" w:rsidTr="0059575E">
        <w:trPr>
          <w:tblHeader/>
        </w:trPr>
        <w:tc>
          <w:tcPr>
            <w:tcW w:w="3690" w:type="dxa"/>
          </w:tcPr>
          <w:p w:rsidR="00B41EE2" w:rsidRPr="007766A8" w:rsidRDefault="00B41EE2" w:rsidP="005B2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Times New Roman" w:hAnsi="Times New Roman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528" w:type="dxa"/>
            <w:gridSpan w:val="8"/>
          </w:tcPr>
          <w:p w:rsidR="00B41EE2" w:rsidRPr="007766A8" w:rsidRDefault="00B41EE2" w:rsidP="005B2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/>
                <w:i/>
                <w:iCs/>
                <w:sz w:val="30"/>
                <w:szCs w:val="30"/>
              </w:rPr>
            </w:pPr>
            <w:r w:rsidRPr="007766A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B41EE2" w:rsidRPr="007766A8" w:rsidTr="00EE6EC9">
        <w:trPr>
          <w:cantSplit/>
        </w:trPr>
        <w:tc>
          <w:tcPr>
            <w:tcW w:w="3690" w:type="dxa"/>
          </w:tcPr>
          <w:p w:rsidR="00B41EE2" w:rsidRPr="007766A8" w:rsidRDefault="00B41EE2" w:rsidP="005B2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766A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</w:tcPr>
          <w:p w:rsidR="00B41EE2" w:rsidRPr="007766A8" w:rsidRDefault="00B41EE2" w:rsidP="005B2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Times New Roman" w:hAnsi="Times New Roman"/>
                <w:sz w:val="30"/>
                <w:szCs w:val="30"/>
              </w:rPr>
            </w:pPr>
          </w:p>
        </w:tc>
        <w:tc>
          <w:tcPr>
            <w:tcW w:w="270" w:type="dxa"/>
          </w:tcPr>
          <w:p w:rsidR="00B41EE2" w:rsidRPr="007766A8" w:rsidRDefault="00B41EE2" w:rsidP="005B2035">
            <w:pPr>
              <w:pStyle w:val="Heading7"/>
              <w:tabs>
                <w:tab w:val="decimal" w:pos="972"/>
              </w:tabs>
              <w:ind w:left="-108"/>
              <w:rPr>
                <w:cs/>
              </w:rPr>
            </w:pPr>
          </w:p>
        </w:tc>
        <w:tc>
          <w:tcPr>
            <w:tcW w:w="1161" w:type="dxa"/>
          </w:tcPr>
          <w:p w:rsidR="00B41EE2" w:rsidRPr="007766A8" w:rsidRDefault="00B41EE2" w:rsidP="005B2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Times New Roman" w:hAnsi="Times New Roman"/>
                <w:sz w:val="30"/>
                <w:szCs w:val="30"/>
              </w:rPr>
            </w:pPr>
          </w:p>
        </w:tc>
        <w:tc>
          <w:tcPr>
            <w:tcW w:w="245" w:type="dxa"/>
            <w:gridSpan w:val="2"/>
          </w:tcPr>
          <w:p w:rsidR="00B41EE2" w:rsidRPr="007766A8" w:rsidRDefault="00B41EE2" w:rsidP="005B2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Times New Roman" w:hAnsi="Times New Roman"/>
                <w:sz w:val="30"/>
                <w:szCs w:val="30"/>
              </w:rPr>
            </w:pPr>
          </w:p>
        </w:tc>
        <w:tc>
          <w:tcPr>
            <w:tcW w:w="1098" w:type="dxa"/>
          </w:tcPr>
          <w:p w:rsidR="00B41EE2" w:rsidRPr="007766A8" w:rsidRDefault="00B41EE2" w:rsidP="005B2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Times New Roman" w:hAnsi="Times New Roman"/>
                <w:sz w:val="30"/>
                <w:szCs w:val="30"/>
              </w:rPr>
            </w:pPr>
          </w:p>
        </w:tc>
        <w:tc>
          <w:tcPr>
            <w:tcW w:w="243" w:type="dxa"/>
          </w:tcPr>
          <w:p w:rsidR="00B41EE2" w:rsidRPr="007766A8" w:rsidRDefault="00B41EE2" w:rsidP="005B2035">
            <w:pPr>
              <w:pStyle w:val="Heading7"/>
              <w:tabs>
                <w:tab w:val="decimal" w:pos="972"/>
              </w:tabs>
              <w:ind w:left="-108"/>
              <w:rPr>
                <w:cs/>
              </w:rPr>
            </w:pPr>
          </w:p>
        </w:tc>
        <w:tc>
          <w:tcPr>
            <w:tcW w:w="1251" w:type="dxa"/>
          </w:tcPr>
          <w:p w:rsidR="00B41EE2" w:rsidRPr="007766A8" w:rsidRDefault="00B41EE2" w:rsidP="005B2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261"/>
              <w:rPr>
                <w:rFonts w:ascii="Times New Roman" w:hAnsi="Times New Roman"/>
                <w:sz w:val="30"/>
                <w:szCs w:val="30"/>
              </w:rPr>
            </w:pPr>
          </w:p>
        </w:tc>
      </w:tr>
      <w:tr w:rsidR="0028723F" w:rsidRPr="007766A8" w:rsidTr="00EE6EC9">
        <w:trPr>
          <w:cantSplit/>
        </w:trPr>
        <w:tc>
          <w:tcPr>
            <w:tcW w:w="3690" w:type="dxa"/>
          </w:tcPr>
          <w:p w:rsidR="0028723F" w:rsidRPr="007766A8" w:rsidRDefault="0028723F" w:rsidP="0000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7766A8">
              <w:rPr>
                <w:rFonts w:ascii="Angsana New" w:hAnsi="Angsana New"/>
                <w:sz w:val="30"/>
                <w:szCs w:val="30"/>
                <w:cs/>
              </w:rPr>
              <w:t>โครงการอสังหาริมทรัพย์ระหว่างการ</w:t>
            </w:r>
            <w:r w:rsidRPr="007766A8">
              <w:rPr>
                <w:rFonts w:ascii="Angsana New" w:hAnsi="Angsana New" w:hint="cs"/>
                <w:sz w:val="30"/>
                <w:szCs w:val="30"/>
                <w:cs/>
              </w:rPr>
              <w:t>พัฒนา</w:t>
            </w:r>
          </w:p>
        </w:tc>
        <w:tc>
          <w:tcPr>
            <w:tcW w:w="1260" w:type="dxa"/>
          </w:tcPr>
          <w:p w:rsidR="0028723F" w:rsidRPr="0028723F" w:rsidRDefault="0028723F" w:rsidP="00D65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8" w:right="-108"/>
              <w:rPr>
                <w:rFonts w:ascii="Angsana New" w:hAnsi="Angsana New"/>
                <w:sz w:val="30"/>
                <w:szCs w:val="30"/>
              </w:rPr>
            </w:pPr>
            <w:r w:rsidRPr="0028723F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:rsidR="0028723F" w:rsidRPr="0028723F" w:rsidRDefault="0028723F" w:rsidP="00D65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:rsidR="0028723F" w:rsidRPr="0028723F" w:rsidRDefault="0028723F" w:rsidP="00FA4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ind w:left="-18" w:right="-108"/>
              <w:rPr>
                <w:rFonts w:ascii="Angsana New" w:hAnsi="Angsana New"/>
                <w:sz w:val="30"/>
                <w:szCs w:val="30"/>
              </w:rPr>
            </w:pPr>
            <w:r w:rsidRPr="0028723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5" w:type="dxa"/>
            <w:gridSpan w:val="2"/>
          </w:tcPr>
          <w:p w:rsidR="0028723F" w:rsidRPr="0028723F" w:rsidRDefault="0028723F" w:rsidP="00D65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28723F" w:rsidRPr="0028723F" w:rsidRDefault="0028723F" w:rsidP="00FA4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ind w:left="-18" w:right="-108"/>
              <w:rPr>
                <w:rFonts w:ascii="Angsana New" w:hAnsi="Angsana New"/>
                <w:sz w:val="30"/>
                <w:szCs w:val="30"/>
              </w:rPr>
            </w:pPr>
            <w:r w:rsidRPr="0028723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28723F" w:rsidRPr="0028723F" w:rsidRDefault="0028723F" w:rsidP="00D65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1" w:type="dxa"/>
          </w:tcPr>
          <w:p w:rsidR="0028723F" w:rsidRPr="0028723F" w:rsidRDefault="0028723F" w:rsidP="00D65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8" w:right="-108"/>
              <w:rPr>
                <w:rFonts w:ascii="Angsana New" w:hAnsi="Angsana New"/>
                <w:sz w:val="30"/>
                <w:szCs w:val="30"/>
              </w:rPr>
            </w:pPr>
            <w:r w:rsidRPr="0028723F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28723F" w:rsidRPr="007766A8" w:rsidTr="00EE6EC9">
        <w:trPr>
          <w:cantSplit/>
        </w:trPr>
        <w:tc>
          <w:tcPr>
            <w:tcW w:w="3690" w:type="dxa"/>
          </w:tcPr>
          <w:p w:rsidR="0028723F" w:rsidRPr="007766A8" w:rsidRDefault="0028723F" w:rsidP="0000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766A8">
              <w:rPr>
                <w:rFonts w:ascii="Angsana New" w:hAnsi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260" w:type="dxa"/>
          </w:tcPr>
          <w:p w:rsidR="0028723F" w:rsidRPr="0028723F" w:rsidRDefault="0028723F" w:rsidP="00D65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8" w:right="-108"/>
              <w:rPr>
                <w:rFonts w:ascii="Angsana New" w:hAnsi="Angsana New"/>
                <w:sz w:val="30"/>
                <w:szCs w:val="30"/>
              </w:rPr>
            </w:pPr>
            <w:r w:rsidRPr="0028723F">
              <w:rPr>
                <w:rFonts w:ascii="Angsana New" w:hAnsi="Angsana New"/>
                <w:sz w:val="30"/>
                <w:szCs w:val="30"/>
              </w:rPr>
              <w:t>28</w:t>
            </w:r>
          </w:p>
        </w:tc>
        <w:tc>
          <w:tcPr>
            <w:tcW w:w="270" w:type="dxa"/>
          </w:tcPr>
          <w:p w:rsidR="0028723F" w:rsidRPr="0028723F" w:rsidRDefault="0028723F" w:rsidP="00D65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:rsidR="0028723F" w:rsidRPr="0028723F" w:rsidRDefault="0028723F" w:rsidP="00D65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8" w:right="-108"/>
              <w:rPr>
                <w:rFonts w:ascii="Angsana New" w:hAnsi="Angsana New"/>
                <w:sz w:val="30"/>
                <w:szCs w:val="30"/>
              </w:rPr>
            </w:pPr>
            <w:r w:rsidRPr="0028723F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45" w:type="dxa"/>
            <w:gridSpan w:val="2"/>
          </w:tcPr>
          <w:p w:rsidR="0028723F" w:rsidRPr="0028723F" w:rsidRDefault="0028723F" w:rsidP="00D65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28723F" w:rsidRPr="0028723F" w:rsidRDefault="0028723F" w:rsidP="00FA4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ind w:left="-18" w:right="-108"/>
              <w:rPr>
                <w:rFonts w:ascii="Angsana New" w:hAnsi="Angsana New"/>
                <w:sz w:val="30"/>
                <w:szCs w:val="30"/>
              </w:rPr>
            </w:pPr>
            <w:r w:rsidRPr="0028723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28723F" w:rsidRPr="0028723F" w:rsidRDefault="0028723F" w:rsidP="00D65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1" w:type="dxa"/>
          </w:tcPr>
          <w:p w:rsidR="0028723F" w:rsidRPr="0028723F" w:rsidRDefault="0028723F" w:rsidP="00D65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8" w:right="-108"/>
              <w:rPr>
                <w:rFonts w:ascii="Angsana New" w:hAnsi="Angsana New"/>
                <w:sz w:val="30"/>
                <w:szCs w:val="30"/>
              </w:rPr>
            </w:pPr>
            <w:r w:rsidRPr="0028723F">
              <w:rPr>
                <w:rFonts w:ascii="Angsana New" w:hAnsi="Angsana New"/>
                <w:sz w:val="30"/>
                <w:szCs w:val="30"/>
              </w:rPr>
              <w:t>35</w:t>
            </w:r>
          </w:p>
        </w:tc>
      </w:tr>
      <w:tr w:rsidR="0028723F" w:rsidRPr="007766A8" w:rsidTr="00EE6EC9">
        <w:trPr>
          <w:cantSplit/>
        </w:trPr>
        <w:tc>
          <w:tcPr>
            <w:tcW w:w="3690" w:type="dxa"/>
          </w:tcPr>
          <w:p w:rsidR="0028723F" w:rsidRPr="007766A8" w:rsidRDefault="0028723F" w:rsidP="0000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766A8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260" w:type="dxa"/>
          </w:tcPr>
          <w:p w:rsidR="0028723F" w:rsidRPr="0028723F" w:rsidRDefault="0028723F" w:rsidP="00D65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8" w:right="-108"/>
              <w:rPr>
                <w:rFonts w:ascii="Angsana New" w:hAnsi="Angsana New"/>
                <w:sz w:val="30"/>
                <w:szCs w:val="30"/>
              </w:rPr>
            </w:pPr>
            <w:r w:rsidRPr="0028723F">
              <w:rPr>
                <w:rFonts w:ascii="Angsana New" w:hAnsi="Angsana New"/>
                <w:sz w:val="30"/>
                <w:szCs w:val="30"/>
              </w:rPr>
              <w:t>23</w:t>
            </w:r>
          </w:p>
        </w:tc>
        <w:tc>
          <w:tcPr>
            <w:tcW w:w="270" w:type="dxa"/>
          </w:tcPr>
          <w:p w:rsidR="0028723F" w:rsidRPr="0028723F" w:rsidRDefault="0028723F" w:rsidP="00D65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:rsidR="0028723F" w:rsidRPr="0028723F" w:rsidRDefault="0028723F" w:rsidP="00FA4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8" w:right="-108"/>
              <w:rPr>
                <w:rFonts w:ascii="Angsana New" w:hAnsi="Angsana New"/>
                <w:sz w:val="30"/>
                <w:szCs w:val="30"/>
              </w:rPr>
            </w:pPr>
            <w:r w:rsidRPr="0028723F">
              <w:rPr>
                <w:rFonts w:ascii="Angsana New" w:hAnsi="Angsana New"/>
                <w:sz w:val="30"/>
                <w:szCs w:val="30"/>
              </w:rPr>
              <w:t>(</w:t>
            </w:r>
            <w:r w:rsidR="002B4D5C">
              <w:rPr>
                <w:rFonts w:ascii="Angsana New" w:hAnsi="Angsana New"/>
                <w:sz w:val="30"/>
                <w:szCs w:val="30"/>
              </w:rPr>
              <w:t>10</w:t>
            </w:r>
            <w:r w:rsidRPr="0028723F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5" w:type="dxa"/>
            <w:gridSpan w:val="2"/>
          </w:tcPr>
          <w:p w:rsidR="0028723F" w:rsidRPr="0028723F" w:rsidRDefault="0028723F" w:rsidP="00D65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28723F" w:rsidRPr="0028723F" w:rsidRDefault="0028723F" w:rsidP="00FA4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ind w:left="-18" w:right="-108"/>
              <w:rPr>
                <w:rFonts w:ascii="Angsana New" w:hAnsi="Angsana New"/>
                <w:sz w:val="30"/>
                <w:szCs w:val="30"/>
              </w:rPr>
            </w:pPr>
            <w:r w:rsidRPr="0028723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28723F" w:rsidRPr="0028723F" w:rsidRDefault="0028723F" w:rsidP="00D65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1" w:type="dxa"/>
          </w:tcPr>
          <w:p w:rsidR="0028723F" w:rsidRPr="0028723F" w:rsidRDefault="0028723F" w:rsidP="002B4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8" w:right="-108"/>
              <w:rPr>
                <w:rFonts w:ascii="Angsana New" w:hAnsi="Angsana New"/>
                <w:sz w:val="30"/>
                <w:szCs w:val="30"/>
              </w:rPr>
            </w:pPr>
            <w:r w:rsidRPr="0028723F">
              <w:rPr>
                <w:rFonts w:ascii="Angsana New" w:hAnsi="Angsana New"/>
                <w:sz w:val="30"/>
                <w:szCs w:val="30"/>
              </w:rPr>
              <w:t>1</w:t>
            </w:r>
            <w:r w:rsidR="002B4D5C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28723F" w:rsidRPr="007766A8" w:rsidTr="00EE6EC9">
        <w:trPr>
          <w:cantSplit/>
        </w:trPr>
        <w:tc>
          <w:tcPr>
            <w:tcW w:w="3690" w:type="dxa"/>
            <w:shd w:val="clear" w:color="auto" w:fill="auto"/>
          </w:tcPr>
          <w:p w:rsidR="0028723F" w:rsidRPr="007766A8" w:rsidRDefault="0028723F" w:rsidP="00BA4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</w:t>
            </w:r>
            <w:r w:rsidR="00BA4EA5">
              <w:rPr>
                <w:rFonts w:ascii="Angsana New" w:hAnsi="Angsana New" w:hint="cs"/>
                <w:sz w:val="30"/>
                <w:szCs w:val="30"/>
                <w:cs/>
              </w:rPr>
              <w:t>ไม่หมุนเวียนสำหรับ</w:t>
            </w:r>
            <w:r w:rsidRPr="007766A8">
              <w:rPr>
                <w:rFonts w:ascii="Angsana New" w:hAnsi="Angsana New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1260" w:type="dxa"/>
          </w:tcPr>
          <w:p w:rsidR="00BA4EA5" w:rsidRDefault="00BA4EA5" w:rsidP="00D65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8" w:right="-108"/>
              <w:rPr>
                <w:rFonts w:ascii="Angsana New" w:hAnsi="Angsana New"/>
                <w:sz w:val="30"/>
                <w:szCs w:val="30"/>
              </w:rPr>
            </w:pPr>
          </w:p>
          <w:p w:rsidR="0028723F" w:rsidRPr="0028723F" w:rsidRDefault="0028723F" w:rsidP="00D65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8" w:right="-108"/>
              <w:rPr>
                <w:rFonts w:ascii="Angsana New" w:hAnsi="Angsana New"/>
                <w:sz w:val="30"/>
                <w:szCs w:val="30"/>
              </w:rPr>
            </w:pPr>
            <w:r w:rsidRPr="0028723F">
              <w:rPr>
                <w:rFonts w:ascii="Angsana New" w:hAnsi="Angsana New"/>
                <w:sz w:val="30"/>
                <w:szCs w:val="30"/>
              </w:rPr>
              <w:t>65</w:t>
            </w:r>
          </w:p>
        </w:tc>
        <w:tc>
          <w:tcPr>
            <w:tcW w:w="270" w:type="dxa"/>
          </w:tcPr>
          <w:p w:rsidR="0028723F" w:rsidRPr="0028723F" w:rsidRDefault="0028723F" w:rsidP="00D65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:rsidR="00BA4EA5" w:rsidRDefault="00BA4EA5" w:rsidP="00D65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8" w:right="-108"/>
              <w:rPr>
                <w:rFonts w:ascii="Angsana New" w:hAnsi="Angsana New"/>
                <w:sz w:val="30"/>
                <w:szCs w:val="30"/>
              </w:rPr>
            </w:pPr>
          </w:p>
          <w:p w:rsidR="0028723F" w:rsidRPr="0028723F" w:rsidRDefault="0028723F" w:rsidP="00D65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8" w:right="-108"/>
              <w:rPr>
                <w:rFonts w:ascii="Angsana New" w:hAnsi="Angsana New"/>
                <w:sz w:val="30"/>
                <w:szCs w:val="30"/>
              </w:rPr>
            </w:pPr>
            <w:r w:rsidRPr="0028723F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45" w:type="dxa"/>
            <w:gridSpan w:val="2"/>
          </w:tcPr>
          <w:p w:rsidR="0028723F" w:rsidRPr="0028723F" w:rsidRDefault="0028723F" w:rsidP="00D65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BA4EA5" w:rsidRDefault="00BA4EA5" w:rsidP="00FA4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ind w:left="-18" w:right="-108"/>
              <w:rPr>
                <w:rFonts w:ascii="Angsana New" w:hAnsi="Angsana New"/>
                <w:sz w:val="30"/>
                <w:szCs w:val="30"/>
              </w:rPr>
            </w:pPr>
          </w:p>
          <w:p w:rsidR="0028723F" w:rsidRPr="0028723F" w:rsidRDefault="0028723F" w:rsidP="00FA4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ind w:left="-18" w:right="-108"/>
              <w:rPr>
                <w:rFonts w:ascii="Angsana New" w:hAnsi="Angsana New"/>
                <w:sz w:val="30"/>
                <w:szCs w:val="30"/>
              </w:rPr>
            </w:pPr>
            <w:r w:rsidRPr="0028723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28723F" w:rsidRPr="0028723F" w:rsidRDefault="0028723F" w:rsidP="00D65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1" w:type="dxa"/>
          </w:tcPr>
          <w:p w:rsidR="00BA4EA5" w:rsidRDefault="00BA4EA5" w:rsidP="00D65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8" w:right="-108"/>
              <w:rPr>
                <w:rFonts w:ascii="Angsana New" w:hAnsi="Angsana New"/>
                <w:sz w:val="30"/>
                <w:szCs w:val="30"/>
              </w:rPr>
            </w:pPr>
          </w:p>
          <w:p w:rsidR="0028723F" w:rsidRPr="0028723F" w:rsidRDefault="0028723F" w:rsidP="00D65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8" w:right="-108"/>
              <w:rPr>
                <w:rFonts w:ascii="Angsana New" w:hAnsi="Angsana New"/>
                <w:sz w:val="30"/>
                <w:szCs w:val="30"/>
              </w:rPr>
            </w:pPr>
            <w:r w:rsidRPr="0028723F">
              <w:rPr>
                <w:rFonts w:ascii="Angsana New" w:hAnsi="Angsana New"/>
                <w:sz w:val="30"/>
                <w:szCs w:val="30"/>
              </w:rPr>
              <w:t>73</w:t>
            </w:r>
          </w:p>
        </w:tc>
      </w:tr>
      <w:tr w:rsidR="0028723F" w:rsidRPr="007766A8" w:rsidTr="00EE6EC9">
        <w:trPr>
          <w:cantSplit/>
          <w:trHeight w:val="272"/>
        </w:trPr>
        <w:tc>
          <w:tcPr>
            <w:tcW w:w="3690" w:type="dxa"/>
          </w:tcPr>
          <w:p w:rsidR="0028723F" w:rsidRPr="007766A8" w:rsidRDefault="0028723F" w:rsidP="0000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766A8">
              <w:rPr>
                <w:rFonts w:ascii="Angsana New" w:hAnsi="Angsana New" w:hint="cs"/>
                <w:sz w:val="30"/>
                <w:szCs w:val="30"/>
                <w:cs/>
              </w:rPr>
              <w:t>ประมาณการความเสียหายจากคดีความ</w:t>
            </w:r>
          </w:p>
        </w:tc>
        <w:tc>
          <w:tcPr>
            <w:tcW w:w="1260" w:type="dxa"/>
          </w:tcPr>
          <w:p w:rsidR="0028723F" w:rsidRPr="0028723F" w:rsidRDefault="0028723F" w:rsidP="00D65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8" w:right="-108"/>
              <w:rPr>
                <w:rFonts w:ascii="Angsana New" w:hAnsi="Angsana New"/>
                <w:sz w:val="30"/>
                <w:szCs w:val="30"/>
              </w:rPr>
            </w:pPr>
            <w:r w:rsidRPr="0028723F">
              <w:rPr>
                <w:rFonts w:ascii="Angsana New" w:hAnsi="Angsana New"/>
                <w:sz w:val="30"/>
                <w:szCs w:val="30"/>
              </w:rPr>
              <w:t>14</w:t>
            </w:r>
          </w:p>
        </w:tc>
        <w:tc>
          <w:tcPr>
            <w:tcW w:w="270" w:type="dxa"/>
          </w:tcPr>
          <w:p w:rsidR="0028723F" w:rsidRPr="0028723F" w:rsidRDefault="0028723F" w:rsidP="00D65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:rsidR="0028723F" w:rsidRPr="0028723F" w:rsidRDefault="0028723F" w:rsidP="00D65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8" w:right="-108"/>
              <w:rPr>
                <w:rFonts w:ascii="Angsana New" w:hAnsi="Angsana New"/>
                <w:sz w:val="30"/>
                <w:szCs w:val="30"/>
              </w:rPr>
            </w:pPr>
            <w:r w:rsidRPr="0028723F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45" w:type="dxa"/>
            <w:gridSpan w:val="2"/>
          </w:tcPr>
          <w:p w:rsidR="0028723F" w:rsidRPr="0028723F" w:rsidRDefault="0028723F" w:rsidP="00D65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28723F" w:rsidRPr="0028723F" w:rsidRDefault="0028723F" w:rsidP="00FA4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ind w:left="-18" w:right="-108"/>
              <w:rPr>
                <w:rFonts w:ascii="Angsana New" w:hAnsi="Angsana New"/>
                <w:sz w:val="30"/>
                <w:szCs w:val="30"/>
              </w:rPr>
            </w:pPr>
            <w:r w:rsidRPr="0028723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28723F" w:rsidRPr="0028723F" w:rsidRDefault="0028723F" w:rsidP="00D65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1" w:type="dxa"/>
          </w:tcPr>
          <w:p w:rsidR="0028723F" w:rsidRPr="0028723F" w:rsidRDefault="0028723F" w:rsidP="00D65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8" w:right="-108"/>
              <w:rPr>
                <w:rFonts w:ascii="Angsana New" w:hAnsi="Angsana New"/>
                <w:sz w:val="30"/>
                <w:szCs w:val="30"/>
              </w:rPr>
            </w:pPr>
            <w:r w:rsidRPr="0028723F">
              <w:rPr>
                <w:rFonts w:ascii="Angsana New" w:hAnsi="Angsana New"/>
                <w:sz w:val="30"/>
                <w:szCs w:val="30"/>
              </w:rPr>
              <w:t>15</w:t>
            </w:r>
          </w:p>
        </w:tc>
      </w:tr>
      <w:tr w:rsidR="0028723F" w:rsidRPr="007766A8" w:rsidTr="00EE6EC9">
        <w:trPr>
          <w:cantSplit/>
          <w:trHeight w:val="272"/>
        </w:trPr>
        <w:tc>
          <w:tcPr>
            <w:tcW w:w="3690" w:type="dxa"/>
          </w:tcPr>
          <w:p w:rsidR="0028723F" w:rsidRPr="007766A8" w:rsidRDefault="0028723F" w:rsidP="00F60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rPr>
                <w:sz w:val="30"/>
                <w:szCs w:val="30"/>
                <w:cs/>
              </w:rPr>
            </w:pPr>
            <w:r w:rsidRPr="007766A8">
              <w:rPr>
                <w:rFonts w:hint="cs"/>
                <w:sz w:val="30"/>
                <w:szCs w:val="30"/>
                <w:cs/>
              </w:rPr>
              <w:t>ผลต่างจากการแปลงค่า</w:t>
            </w:r>
            <w:r w:rsidR="00F60005">
              <w:rPr>
                <w:rFonts w:hint="cs"/>
                <w:sz w:val="30"/>
                <w:szCs w:val="30"/>
                <w:cs/>
              </w:rPr>
              <w:t>หน่วยงานต่างประเทศ</w:t>
            </w:r>
          </w:p>
        </w:tc>
        <w:tc>
          <w:tcPr>
            <w:tcW w:w="1260" w:type="dxa"/>
          </w:tcPr>
          <w:p w:rsidR="0023774E" w:rsidRDefault="0023774E" w:rsidP="00D65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8" w:right="-108"/>
              <w:rPr>
                <w:rFonts w:ascii="Angsana New" w:hAnsi="Angsana New"/>
                <w:sz w:val="30"/>
                <w:szCs w:val="30"/>
              </w:rPr>
            </w:pPr>
          </w:p>
          <w:p w:rsidR="0028723F" w:rsidRPr="0028723F" w:rsidRDefault="0028723F" w:rsidP="00D65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8" w:right="-108"/>
              <w:rPr>
                <w:rFonts w:ascii="Angsana New" w:hAnsi="Angsana New"/>
                <w:sz w:val="30"/>
                <w:szCs w:val="30"/>
              </w:rPr>
            </w:pPr>
            <w:r w:rsidRPr="0028723F"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270" w:type="dxa"/>
          </w:tcPr>
          <w:p w:rsidR="0028723F" w:rsidRPr="0028723F" w:rsidRDefault="0028723F" w:rsidP="00D65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:rsidR="0023774E" w:rsidRDefault="0023774E" w:rsidP="00D65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ind w:left="-18" w:right="-108"/>
              <w:rPr>
                <w:rFonts w:ascii="Angsana New" w:hAnsi="Angsana New"/>
                <w:sz w:val="30"/>
                <w:szCs w:val="30"/>
              </w:rPr>
            </w:pPr>
          </w:p>
          <w:p w:rsidR="0028723F" w:rsidRPr="0028723F" w:rsidRDefault="0028723F" w:rsidP="00D65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ind w:left="-18" w:right="-108"/>
              <w:rPr>
                <w:rFonts w:ascii="Angsana New" w:hAnsi="Angsana New"/>
                <w:sz w:val="30"/>
                <w:szCs w:val="30"/>
              </w:rPr>
            </w:pPr>
            <w:r w:rsidRPr="0028723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5" w:type="dxa"/>
            <w:gridSpan w:val="2"/>
          </w:tcPr>
          <w:p w:rsidR="0028723F" w:rsidRPr="0028723F" w:rsidRDefault="0028723F" w:rsidP="00D65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23774E" w:rsidRDefault="0023774E" w:rsidP="00D62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8" w:right="-108"/>
              <w:rPr>
                <w:rFonts w:ascii="Angsana New" w:hAnsi="Angsana New"/>
                <w:sz w:val="30"/>
                <w:szCs w:val="30"/>
              </w:rPr>
            </w:pPr>
          </w:p>
          <w:p w:rsidR="0028723F" w:rsidRPr="0028723F" w:rsidRDefault="0028723F" w:rsidP="00D62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8" w:right="-108"/>
              <w:rPr>
                <w:rFonts w:ascii="Angsana New" w:hAnsi="Angsana New"/>
                <w:sz w:val="30"/>
                <w:szCs w:val="30"/>
              </w:rPr>
            </w:pPr>
            <w:r w:rsidRPr="0028723F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43" w:type="dxa"/>
          </w:tcPr>
          <w:p w:rsidR="0028723F" w:rsidRPr="0028723F" w:rsidRDefault="0028723F" w:rsidP="00D65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1" w:type="dxa"/>
          </w:tcPr>
          <w:p w:rsidR="0023774E" w:rsidRDefault="0023774E" w:rsidP="00D65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8" w:right="-108"/>
              <w:rPr>
                <w:rFonts w:ascii="Angsana New" w:hAnsi="Angsana New"/>
                <w:sz w:val="30"/>
                <w:szCs w:val="30"/>
              </w:rPr>
            </w:pPr>
          </w:p>
          <w:p w:rsidR="0028723F" w:rsidRPr="0028723F" w:rsidRDefault="0028723F" w:rsidP="00D65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8" w:right="-108"/>
              <w:rPr>
                <w:rFonts w:ascii="Angsana New" w:hAnsi="Angsana New"/>
                <w:sz w:val="30"/>
                <w:szCs w:val="30"/>
              </w:rPr>
            </w:pPr>
            <w:r w:rsidRPr="0028723F">
              <w:rPr>
                <w:rFonts w:ascii="Angsana New" w:hAnsi="Angsana New"/>
                <w:sz w:val="30"/>
                <w:szCs w:val="30"/>
              </w:rPr>
              <w:t>20</w:t>
            </w:r>
          </w:p>
        </w:tc>
      </w:tr>
      <w:tr w:rsidR="0028723F" w:rsidRPr="007766A8" w:rsidTr="00EE6EC9">
        <w:trPr>
          <w:cantSplit/>
          <w:trHeight w:val="272"/>
        </w:trPr>
        <w:tc>
          <w:tcPr>
            <w:tcW w:w="3690" w:type="dxa"/>
          </w:tcPr>
          <w:p w:rsidR="0028723F" w:rsidRPr="007766A8" w:rsidRDefault="0028723F" w:rsidP="0000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sz w:val="30"/>
                <w:szCs w:val="30"/>
                <w:cs/>
              </w:rPr>
            </w:pPr>
            <w:r w:rsidRPr="007766A8">
              <w:rPr>
                <w:rFonts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260" w:type="dxa"/>
          </w:tcPr>
          <w:p w:rsidR="0028723F" w:rsidRPr="0028723F" w:rsidRDefault="0028723F" w:rsidP="00D65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8" w:right="-108"/>
              <w:rPr>
                <w:rFonts w:ascii="Angsana New" w:hAnsi="Angsana New"/>
                <w:sz w:val="30"/>
                <w:szCs w:val="30"/>
              </w:rPr>
            </w:pPr>
            <w:r w:rsidRPr="0028723F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28723F" w:rsidRPr="0028723F" w:rsidRDefault="0028723F" w:rsidP="00D65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:rsidR="0028723F" w:rsidRPr="0028723F" w:rsidRDefault="0028723F" w:rsidP="00FA4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ind w:left="-18" w:right="-108"/>
              <w:rPr>
                <w:rFonts w:ascii="Angsana New" w:hAnsi="Angsana New"/>
                <w:sz w:val="30"/>
                <w:szCs w:val="30"/>
              </w:rPr>
            </w:pPr>
            <w:r w:rsidRPr="0028723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5" w:type="dxa"/>
            <w:gridSpan w:val="2"/>
          </w:tcPr>
          <w:p w:rsidR="0028723F" w:rsidRPr="0028723F" w:rsidRDefault="0028723F" w:rsidP="00D65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28723F" w:rsidRPr="0028723F" w:rsidRDefault="0028723F" w:rsidP="00FA4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ind w:left="-18" w:right="-108"/>
              <w:rPr>
                <w:rFonts w:ascii="Angsana New" w:hAnsi="Angsana New"/>
                <w:sz w:val="30"/>
                <w:szCs w:val="30"/>
              </w:rPr>
            </w:pPr>
            <w:r w:rsidRPr="0028723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28723F" w:rsidRPr="0028723F" w:rsidRDefault="0028723F" w:rsidP="00D65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1" w:type="dxa"/>
          </w:tcPr>
          <w:p w:rsidR="0028723F" w:rsidRPr="0028723F" w:rsidRDefault="0028723F" w:rsidP="00D65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8" w:right="-108"/>
              <w:rPr>
                <w:rFonts w:ascii="Angsana New" w:hAnsi="Angsana New"/>
                <w:sz w:val="30"/>
                <w:szCs w:val="30"/>
              </w:rPr>
            </w:pPr>
            <w:r w:rsidRPr="0028723F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28723F" w:rsidRPr="007766A8" w:rsidTr="00EE6EC9">
        <w:trPr>
          <w:cantSplit/>
        </w:trPr>
        <w:tc>
          <w:tcPr>
            <w:tcW w:w="3690" w:type="dxa"/>
          </w:tcPr>
          <w:p w:rsidR="0028723F" w:rsidRPr="007766A8" w:rsidRDefault="0028723F" w:rsidP="0000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766A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28723F" w:rsidRPr="0028723F" w:rsidRDefault="0028723F" w:rsidP="00D65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8723F">
              <w:rPr>
                <w:rFonts w:ascii="Angsana New" w:hAnsi="Angsana New"/>
                <w:b/>
                <w:bCs/>
                <w:sz w:val="30"/>
                <w:szCs w:val="30"/>
              </w:rPr>
              <w:t>148</w:t>
            </w:r>
          </w:p>
        </w:tc>
        <w:tc>
          <w:tcPr>
            <w:tcW w:w="270" w:type="dxa"/>
          </w:tcPr>
          <w:p w:rsidR="0028723F" w:rsidRPr="0028723F" w:rsidRDefault="0028723F" w:rsidP="00D65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</w:tcPr>
          <w:p w:rsidR="0028723F" w:rsidRPr="0028723F" w:rsidRDefault="002B4D5C" w:rsidP="00D65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45" w:type="dxa"/>
            <w:gridSpan w:val="2"/>
          </w:tcPr>
          <w:p w:rsidR="0028723F" w:rsidRPr="0028723F" w:rsidRDefault="0028723F" w:rsidP="00D65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:rsidR="0028723F" w:rsidRPr="0028723F" w:rsidRDefault="0028723F" w:rsidP="00D62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8723F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43" w:type="dxa"/>
          </w:tcPr>
          <w:p w:rsidR="0028723F" w:rsidRPr="0028723F" w:rsidRDefault="0028723F" w:rsidP="00D65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</w:tcPr>
          <w:p w:rsidR="0028723F" w:rsidRPr="0028723F" w:rsidRDefault="0028723F" w:rsidP="002B4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8723F">
              <w:rPr>
                <w:rFonts w:ascii="Angsana New" w:hAnsi="Angsana New"/>
                <w:b/>
                <w:bCs/>
                <w:sz w:val="30"/>
                <w:szCs w:val="30"/>
              </w:rPr>
              <w:t>16</w:t>
            </w:r>
            <w:r w:rsidR="002B4D5C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</w:tr>
      <w:tr w:rsidR="0028723F" w:rsidRPr="007766A8" w:rsidTr="00EE6EC9">
        <w:trPr>
          <w:cantSplit/>
        </w:trPr>
        <w:tc>
          <w:tcPr>
            <w:tcW w:w="3690" w:type="dxa"/>
          </w:tcPr>
          <w:p w:rsidR="0028723F" w:rsidRPr="007766A8" w:rsidRDefault="0028723F" w:rsidP="0000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766A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หนี้สิน</w:t>
            </w:r>
            <w:r w:rsidRPr="007766A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260" w:type="dxa"/>
          </w:tcPr>
          <w:p w:rsidR="0028723F" w:rsidRPr="0028723F" w:rsidRDefault="0028723F" w:rsidP="0000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ind w:left="-261"/>
              <w:rPr>
                <w:rFonts w:ascii="Times New Roman" w:hAnsi="Times New Roman"/>
                <w:sz w:val="30"/>
                <w:szCs w:val="30"/>
              </w:rPr>
            </w:pPr>
          </w:p>
        </w:tc>
        <w:tc>
          <w:tcPr>
            <w:tcW w:w="270" w:type="dxa"/>
          </w:tcPr>
          <w:p w:rsidR="0028723F" w:rsidRPr="0028723F" w:rsidRDefault="0028723F" w:rsidP="00003651">
            <w:pPr>
              <w:pStyle w:val="Heading7"/>
              <w:tabs>
                <w:tab w:val="decimal" w:pos="972"/>
              </w:tabs>
              <w:ind w:left="-108"/>
              <w:rPr>
                <w:cs/>
              </w:rPr>
            </w:pPr>
          </w:p>
        </w:tc>
        <w:tc>
          <w:tcPr>
            <w:tcW w:w="1161" w:type="dxa"/>
          </w:tcPr>
          <w:p w:rsidR="0028723F" w:rsidRPr="0028723F" w:rsidRDefault="0028723F" w:rsidP="0000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Times New Roman" w:hAnsi="Times New Roman"/>
                <w:sz w:val="30"/>
                <w:szCs w:val="30"/>
              </w:rPr>
            </w:pPr>
          </w:p>
        </w:tc>
        <w:tc>
          <w:tcPr>
            <w:tcW w:w="245" w:type="dxa"/>
            <w:gridSpan w:val="2"/>
          </w:tcPr>
          <w:p w:rsidR="0028723F" w:rsidRPr="0028723F" w:rsidRDefault="0028723F" w:rsidP="0000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Times New Roman" w:hAnsi="Times New Roman"/>
                <w:sz w:val="30"/>
                <w:szCs w:val="30"/>
              </w:rPr>
            </w:pPr>
          </w:p>
        </w:tc>
        <w:tc>
          <w:tcPr>
            <w:tcW w:w="1098" w:type="dxa"/>
          </w:tcPr>
          <w:p w:rsidR="0028723F" w:rsidRPr="0028723F" w:rsidRDefault="0028723F" w:rsidP="0000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Times New Roman" w:hAnsi="Times New Roman"/>
                <w:sz w:val="30"/>
                <w:szCs w:val="30"/>
              </w:rPr>
            </w:pPr>
          </w:p>
        </w:tc>
        <w:tc>
          <w:tcPr>
            <w:tcW w:w="243" w:type="dxa"/>
          </w:tcPr>
          <w:p w:rsidR="0028723F" w:rsidRPr="0028723F" w:rsidRDefault="0028723F" w:rsidP="00003651">
            <w:pPr>
              <w:pStyle w:val="Heading7"/>
              <w:tabs>
                <w:tab w:val="decimal" w:pos="972"/>
              </w:tabs>
              <w:ind w:left="-108"/>
              <w:rPr>
                <w:cs/>
              </w:rPr>
            </w:pPr>
          </w:p>
        </w:tc>
        <w:tc>
          <w:tcPr>
            <w:tcW w:w="1251" w:type="dxa"/>
          </w:tcPr>
          <w:p w:rsidR="0028723F" w:rsidRPr="0028723F" w:rsidRDefault="0028723F" w:rsidP="0000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ind w:left="-261"/>
              <w:rPr>
                <w:rFonts w:ascii="Times New Roman" w:hAnsi="Times New Roman"/>
                <w:sz w:val="30"/>
                <w:szCs w:val="30"/>
              </w:rPr>
            </w:pPr>
          </w:p>
        </w:tc>
      </w:tr>
      <w:tr w:rsidR="0028723F" w:rsidRPr="007766A8" w:rsidTr="00EE6EC9">
        <w:trPr>
          <w:cantSplit/>
        </w:trPr>
        <w:tc>
          <w:tcPr>
            <w:tcW w:w="3690" w:type="dxa"/>
          </w:tcPr>
          <w:p w:rsidR="0028723F" w:rsidRPr="007766A8" w:rsidRDefault="0028723F" w:rsidP="0000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7766A8">
              <w:rPr>
                <w:rFonts w:ascii="Angsana New" w:hAnsi="Angsana New" w:hint="cs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260" w:type="dxa"/>
          </w:tcPr>
          <w:p w:rsidR="0028723F" w:rsidRPr="0028723F" w:rsidRDefault="0028723F" w:rsidP="00D65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8" w:right="-108"/>
              <w:rPr>
                <w:rFonts w:ascii="Angsana New" w:hAnsi="Angsana New"/>
                <w:sz w:val="30"/>
                <w:szCs w:val="30"/>
              </w:rPr>
            </w:pPr>
            <w:r w:rsidRPr="0028723F">
              <w:rPr>
                <w:rFonts w:ascii="Angsana New" w:hAnsi="Angsana New"/>
                <w:sz w:val="30"/>
                <w:szCs w:val="30"/>
              </w:rPr>
              <w:t>(96)</w:t>
            </w:r>
          </w:p>
        </w:tc>
        <w:tc>
          <w:tcPr>
            <w:tcW w:w="270" w:type="dxa"/>
          </w:tcPr>
          <w:p w:rsidR="0028723F" w:rsidRPr="0028723F" w:rsidRDefault="0028723F" w:rsidP="00D65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:rsidR="0028723F" w:rsidRPr="0028723F" w:rsidRDefault="0028723F" w:rsidP="00D65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8" w:right="-108"/>
              <w:rPr>
                <w:rFonts w:ascii="Angsana New" w:hAnsi="Angsana New"/>
                <w:sz w:val="30"/>
                <w:szCs w:val="30"/>
              </w:rPr>
            </w:pPr>
            <w:r w:rsidRPr="0028723F">
              <w:rPr>
                <w:rFonts w:ascii="Angsana New" w:hAnsi="Angsana New"/>
                <w:sz w:val="30"/>
                <w:szCs w:val="30"/>
              </w:rPr>
              <w:t>(11)</w:t>
            </w:r>
          </w:p>
        </w:tc>
        <w:tc>
          <w:tcPr>
            <w:tcW w:w="245" w:type="dxa"/>
            <w:gridSpan w:val="2"/>
          </w:tcPr>
          <w:p w:rsidR="0028723F" w:rsidRPr="0028723F" w:rsidRDefault="0028723F" w:rsidP="00D65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28723F" w:rsidRPr="0028723F" w:rsidRDefault="0028723F" w:rsidP="00E4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ind w:left="-18" w:right="-108"/>
              <w:rPr>
                <w:rFonts w:ascii="Angsana New" w:hAnsi="Angsana New"/>
                <w:sz w:val="30"/>
                <w:szCs w:val="30"/>
              </w:rPr>
            </w:pPr>
            <w:r w:rsidRPr="0028723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28723F" w:rsidRPr="0028723F" w:rsidRDefault="0028723F" w:rsidP="00D65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1" w:type="dxa"/>
          </w:tcPr>
          <w:p w:rsidR="0028723F" w:rsidRPr="0028723F" w:rsidRDefault="0028723F" w:rsidP="00D65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8" w:right="-108"/>
              <w:rPr>
                <w:rFonts w:ascii="Angsana New" w:hAnsi="Angsana New"/>
                <w:sz w:val="30"/>
                <w:szCs w:val="30"/>
              </w:rPr>
            </w:pPr>
            <w:r w:rsidRPr="0028723F">
              <w:rPr>
                <w:rFonts w:ascii="Angsana New" w:hAnsi="Angsana New"/>
                <w:sz w:val="30"/>
                <w:szCs w:val="30"/>
              </w:rPr>
              <w:t>(107)</w:t>
            </w:r>
          </w:p>
        </w:tc>
      </w:tr>
      <w:tr w:rsidR="0028723F" w:rsidRPr="007766A8" w:rsidTr="00EE6EC9">
        <w:trPr>
          <w:cantSplit/>
        </w:trPr>
        <w:tc>
          <w:tcPr>
            <w:tcW w:w="3690" w:type="dxa"/>
          </w:tcPr>
          <w:p w:rsidR="0028723F" w:rsidRPr="007766A8" w:rsidRDefault="0028723F" w:rsidP="0000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766A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28723F" w:rsidRPr="0028723F" w:rsidRDefault="0028723F" w:rsidP="00D65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8723F">
              <w:rPr>
                <w:rFonts w:ascii="Angsana New" w:hAnsi="Angsana New"/>
                <w:b/>
                <w:bCs/>
                <w:sz w:val="30"/>
                <w:szCs w:val="30"/>
              </w:rPr>
              <w:t>(96)</w:t>
            </w:r>
          </w:p>
        </w:tc>
        <w:tc>
          <w:tcPr>
            <w:tcW w:w="270" w:type="dxa"/>
          </w:tcPr>
          <w:p w:rsidR="0028723F" w:rsidRPr="0028723F" w:rsidRDefault="0028723F" w:rsidP="00D65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</w:tcPr>
          <w:p w:rsidR="0028723F" w:rsidRPr="0028723F" w:rsidRDefault="0028723F" w:rsidP="00D65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8723F">
              <w:rPr>
                <w:rFonts w:ascii="Angsana New" w:hAnsi="Angsana New"/>
                <w:b/>
                <w:bCs/>
                <w:sz w:val="30"/>
                <w:szCs w:val="30"/>
              </w:rPr>
              <w:t>(11)</w:t>
            </w:r>
          </w:p>
        </w:tc>
        <w:tc>
          <w:tcPr>
            <w:tcW w:w="245" w:type="dxa"/>
            <w:gridSpan w:val="2"/>
          </w:tcPr>
          <w:p w:rsidR="0028723F" w:rsidRPr="0028723F" w:rsidRDefault="0028723F" w:rsidP="00D65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:rsidR="0028723F" w:rsidRPr="0028723F" w:rsidRDefault="0028723F" w:rsidP="00E4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8723F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28723F" w:rsidRPr="0028723F" w:rsidRDefault="0028723F" w:rsidP="00D65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</w:tcPr>
          <w:p w:rsidR="0028723F" w:rsidRPr="0028723F" w:rsidRDefault="0028723F" w:rsidP="00D65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8723F">
              <w:rPr>
                <w:rFonts w:ascii="Angsana New" w:hAnsi="Angsana New"/>
                <w:b/>
                <w:bCs/>
                <w:sz w:val="30"/>
                <w:szCs w:val="30"/>
              </w:rPr>
              <w:t>(107)</w:t>
            </w:r>
          </w:p>
        </w:tc>
      </w:tr>
      <w:tr w:rsidR="0028723F" w:rsidRPr="007766A8" w:rsidTr="00EE6EC9">
        <w:trPr>
          <w:cantSplit/>
        </w:trPr>
        <w:tc>
          <w:tcPr>
            <w:tcW w:w="3690" w:type="dxa"/>
          </w:tcPr>
          <w:p w:rsidR="0028723F" w:rsidRPr="007766A8" w:rsidRDefault="0028723F" w:rsidP="0000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28723F" w:rsidRPr="0028723F" w:rsidRDefault="0028723F" w:rsidP="0000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28723F" w:rsidRPr="0028723F" w:rsidRDefault="0028723F" w:rsidP="0000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:rsidR="0028723F" w:rsidRPr="0028723F" w:rsidRDefault="0028723F" w:rsidP="0000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5" w:type="dxa"/>
            <w:gridSpan w:val="2"/>
          </w:tcPr>
          <w:p w:rsidR="0028723F" w:rsidRPr="0028723F" w:rsidRDefault="0028723F" w:rsidP="0000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:rsidR="0028723F" w:rsidRPr="0028723F" w:rsidRDefault="0028723F" w:rsidP="0000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:rsidR="0028723F" w:rsidRPr="0028723F" w:rsidRDefault="0028723F" w:rsidP="0000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</w:tcPr>
          <w:p w:rsidR="0028723F" w:rsidRPr="0028723F" w:rsidRDefault="0028723F" w:rsidP="0000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8723F" w:rsidRPr="007766A8" w:rsidTr="00EE6EC9">
        <w:trPr>
          <w:cantSplit/>
        </w:trPr>
        <w:tc>
          <w:tcPr>
            <w:tcW w:w="3690" w:type="dxa"/>
          </w:tcPr>
          <w:p w:rsidR="0028723F" w:rsidRPr="007766A8" w:rsidRDefault="0028723F" w:rsidP="00E85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766A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28723F" w:rsidRPr="0028723F" w:rsidRDefault="0028723F" w:rsidP="00D65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8723F">
              <w:rPr>
                <w:rFonts w:ascii="Angsana New" w:hAnsi="Angsana New"/>
                <w:b/>
                <w:bCs/>
                <w:sz w:val="30"/>
                <w:szCs w:val="30"/>
              </w:rPr>
              <w:t>52</w:t>
            </w:r>
          </w:p>
        </w:tc>
        <w:tc>
          <w:tcPr>
            <w:tcW w:w="270" w:type="dxa"/>
          </w:tcPr>
          <w:p w:rsidR="0028723F" w:rsidRPr="0028723F" w:rsidRDefault="0028723F" w:rsidP="00D65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bottom w:val="double" w:sz="4" w:space="0" w:color="auto"/>
            </w:tcBorders>
          </w:tcPr>
          <w:p w:rsidR="0028723F" w:rsidRPr="0028723F" w:rsidRDefault="0028723F" w:rsidP="002B4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8723F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2B4D5C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Pr="0028723F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45" w:type="dxa"/>
            <w:gridSpan w:val="2"/>
          </w:tcPr>
          <w:p w:rsidR="0028723F" w:rsidRPr="0028723F" w:rsidRDefault="0028723F" w:rsidP="00D65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double" w:sz="4" w:space="0" w:color="auto"/>
            </w:tcBorders>
          </w:tcPr>
          <w:p w:rsidR="0028723F" w:rsidRPr="0028723F" w:rsidRDefault="0028723F" w:rsidP="00AC6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8723F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43" w:type="dxa"/>
          </w:tcPr>
          <w:p w:rsidR="0028723F" w:rsidRPr="0028723F" w:rsidRDefault="0028723F" w:rsidP="00D65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1" w:type="dxa"/>
            <w:tcBorders>
              <w:bottom w:val="double" w:sz="4" w:space="0" w:color="auto"/>
            </w:tcBorders>
          </w:tcPr>
          <w:p w:rsidR="0028723F" w:rsidRPr="0028723F" w:rsidRDefault="0028723F" w:rsidP="002B4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8723F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2B4D5C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</w:tr>
    </w:tbl>
    <w:p w:rsidR="00B41EE2" w:rsidRPr="007766A8" w:rsidRDefault="00B41EE2" w:rsidP="00317A5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firstLine="540"/>
        <w:jc w:val="both"/>
        <w:rPr>
          <w:rFonts w:ascii="Angsana New" w:hAnsi="Angsana New"/>
          <w:sz w:val="30"/>
          <w:szCs w:val="30"/>
        </w:rPr>
      </w:pPr>
    </w:p>
    <w:p w:rsidR="008B3270" w:rsidRPr="007766A8" w:rsidRDefault="008B3270" w:rsidP="008B3270">
      <w:pPr>
        <w:spacing w:line="240" w:lineRule="auto"/>
        <w:rPr>
          <w:sz w:val="2"/>
          <w:szCs w:val="2"/>
        </w:rPr>
      </w:pPr>
      <w:r w:rsidRPr="007766A8">
        <w:rPr>
          <w:rFonts w:ascii="Angsana New" w:hAnsi="Angsana New"/>
          <w:sz w:val="2"/>
          <w:szCs w:val="2"/>
        </w:rPr>
        <w:t>1</w:t>
      </w:r>
    </w:p>
    <w:tbl>
      <w:tblPr>
        <w:tblW w:w="921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90"/>
        <w:gridCol w:w="1260"/>
        <w:gridCol w:w="270"/>
        <w:gridCol w:w="1161"/>
        <w:gridCol w:w="9"/>
        <w:gridCol w:w="236"/>
        <w:gridCol w:w="1098"/>
        <w:gridCol w:w="243"/>
        <w:gridCol w:w="1251"/>
      </w:tblGrid>
      <w:tr w:rsidR="00B41EE2" w:rsidRPr="007766A8" w:rsidTr="0059575E">
        <w:trPr>
          <w:tblHeader/>
        </w:trPr>
        <w:tc>
          <w:tcPr>
            <w:tcW w:w="3690" w:type="dxa"/>
          </w:tcPr>
          <w:p w:rsidR="00B41EE2" w:rsidRPr="007766A8" w:rsidRDefault="00B41EE2" w:rsidP="005B2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Times New Roman" w:hAnsi="Times New Roman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528" w:type="dxa"/>
            <w:gridSpan w:val="8"/>
          </w:tcPr>
          <w:p w:rsidR="00B41EE2" w:rsidRPr="007766A8" w:rsidRDefault="00B41EE2" w:rsidP="005B2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766A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B41EE2" w:rsidRPr="007766A8" w:rsidTr="0059575E">
        <w:trPr>
          <w:tblHeader/>
        </w:trPr>
        <w:tc>
          <w:tcPr>
            <w:tcW w:w="3690" w:type="dxa"/>
          </w:tcPr>
          <w:p w:rsidR="00B41EE2" w:rsidRPr="007766A8" w:rsidRDefault="00B41EE2" w:rsidP="005B2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Times New Roman" w:hAnsi="Times New Roman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:rsidR="00B41EE2" w:rsidRPr="007766A8" w:rsidRDefault="00B41EE2" w:rsidP="005B2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B41EE2" w:rsidRPr="007766A8" w:rsidRDefault="00B41EE2" w:rsidP="005B2035">
            <w:pPr>
              <w:pStyle w:val="Heading7"/>
              <w:ind w:left="-108" w:right="-108"/>
              <w:jc w:val="center"/>
              <w:rPr>
                <w:cs/>
              </w:rPr>
            </w:pPr>
          </w:p>
        </w:tc>
        <w:tc>
          <w:tcPr>
            <w:tcW w:w="2504" w:type="dxa"/>
            <w:gridSpan w:val="4"/>
          </w:tcPr>
          <w:p w:rsidR="00B41EE2" w:rsidRPr="007766A8" w:rsidRDefault="00B41EE2" w:rsidP="005B2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66A8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</w:t>
            </w:r>
          </w:p>
        </w:tc>
        <w:tc>
          <w:tcPr>
            <w:tcW w:w="243" w:type="dxa"/>
          </w:tcPr>
          <w:p w:rsidR="00B41EE2" w:rsidRPr="007766A8" w:rsidRDefault="00B41EE2" w:rsidP="005B2035">
            <w:pPr>
              <w:pStyle w:val="Heading7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cs/>
              </w:rPr>
            </w:pPr>
          </w:p>
        </w:tc>
        <w:tc>
          <w:tcPr>
            <w:tcW w:w="1251" w:type="dxa"/>
          </w:tcPr>
          <w:p w:rsidR="00B41EE2" w:rsidRPr="007766A8" w:rsidRDefault="00B41EE2" w:rsidP="005B2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/>
                <w:b/>
                <w:bCs/>
                <w:sz w:val="30"/>
                <w:szCs w:val="30"/>
              </w:rPr>
            </w:pPr>
          </w:p>
        </w:tc>
      </w:tr>
      <w:tr w:rsidR="00B41EE2" w:rsidRPr="007766A8" w:rsidTr="0059575E">
        <w:trPr>
          <w:tblHeader/>
        </w:trPr>
        <w:tc>
          <w:tcPr>
            <w:tcW w:w="3690" w:type="dxa"/>
          </w:tcPr>
          <w:p w:rsidR="00B41EE2" w:rsidRPr="007766A8" w:rsidRDefault="00B41EE2" w:rsidP="005B2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Times New Roman" w:hAnsi="Times New Roman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:rsidR="00B41EE2" w:rsidRPr="007766A8" w:rsidRDefault="00B41EE2" w:rsidP="005B2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B41EE2" w:rsidRPr="007766A8" w:rsidRDefault="00B41EE2" w:rsidP="005B2035">
            <w:pPr>
              <w:pStyle w:val="Heading7"/>
              <w:ind w:left="-108" w:right="-108"/>
              <w:jc w:val="center"/>
              <w:rPr>
                <w:cs/>
              </w:rPr>
            </w:pPr>
          </w:p>
        </w:tc>
        <w:tc>
          <w:tcPr>
            <w:tcW w:w="2504" w:type="dxa"/>
            <w:gridSpan w:val="4"/>
          </w:tcPr>
          <w:p w:rsidR="00B41EE2" w:rsidRPr="007766A8" w:rsidRDefault="00B41EE2" w:rsidP="005B2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66A8">
              <w:rPr>
                <w:rFonts w:ascii="Angsana New" w:hAnsi="Angsana New"/>
                <w:sz w:val="30"/>
                <w:szCs w:val="30"/>
              </w:rPr>
              <w:t>(</w:t>
            </w:r>
            <w:r w:rsidRPr="007766A8">
              <w:rPr>
                <w:rFonts w:ascii="Angsana New" w:hAnsi="Angsana New"/>
                <w:sz w:val="30"/>
                <w:szCs w:val="30"/>
                <w:cs/>
              </w:rPr>
              <w:t>รายจ่าย) / รายได้ใน</w:t>
            </w:r>
          </w:p>
        </w:tc>
        <w:tc>
          <w:tcPr>
            <w:tcW w:w="243" w:type="dxa"/>
          </w:tcPr>
          <w:p w:rsidR="00B41EE2" w:rsidRPr="007766A8" w:rsidRDefault="00B41EE2" w:rsidP="005B2035">
            <w:pPr>
              <w:pStyle w:val="Heading7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cs/>
              </w:rPr>
            </w:pPr>
          </w:p>
        </w:tc>
        <w:tc>
          <w:tcPr>
            <w:tcW w:w="1251" w:type="dxa"/>
          </w:tcPr>
          <w:p w:rsidR="00B41EE2" w:rsidRPr="007766A8" w:rsidRDefault="00B41EE2" w:rsidP="005B2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/>
                <w:b/>
                <w:bCs/>
                <w:sz w:val="30"/>
                <w:szCs w:val="30"/>
              </w:rPr>
            </w:pPr>
          </w:p>
        </w:tc>
      </w:tr>
      <w:tr w:rsidR="00B41EE2" w:rsidRPr="007766A8" w:rsidTr="0059575E">
        <w:trPr>
          <w:tblHeader/>
        </w:trPr>
        <w:tc>
          <w:tcPr>
            <w:tcW w:w="3690" w:type="dxa"/>
          </w:tcPr>
          <w:p w:rsidR="00B41EE2" w:rsidRPr="007766A8" w:rsidRDefault="00B41EE2" w:rsidP="005B2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Times New Roman" w:hAnsi="Times New Roman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:rsidR="00B41EE2" w:rsidRPr="007766A8" w:rsidRDefault="00B41EE2" w:rsidP="005B2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B41EE2" w:rsidRPr="007766A8" w:rsidRDefault="00B41EE2" w:rsidP="005B2035">
            <w:pPr>
              <w:pStyle w:val="Heading7"/>
              <w:ind w:left="-108" w:right="-108"/>
              <w:jc w:val="center"/>
              <w:rPr>
                <w:cs/>
              </w:rPr>
            </w:pPr>
          </w:p>
        </w:tc>
        <w:tc>
          <w:tcPr>
            <w:tcW w:w="2504" w:type="dxa"/>
            <w:gridSpan w:val="4"/>
            <w:tcBorders>
              <w:bottom w:val="single" w:sz="4" w:space="0" w:color="auto"/>
            </w:tcBorders>
          </w:tcPr>
          <w:p w:rsidR="00B41EE2" w:rsidRPr="007766A8" w:rsidRDefault="00B41EE2" w:rsidP="00FA7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66A8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7766A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หมายเหตุ </w:t>
            </w:r>
            <w:r w:rsidRPr="007766A8">
              <w:rPr>
                <w:rFonts w:ascii="Angsana New" w:hAnsi="Angsana New"/>
                <w:i/>
                <w:iCs/>
                <w:sz w:val="30"/>
                <w:szCs w:val="30"/>
              </w:rPr>
              <w:t>2</w:t>
            </w:r>
            <w:r w:rsidR="00FA7E52">
              <w:rPr>
                <w:rFonts w:ascii="Angsana New" w:hAnsi="Angsana New"/>
                <w:i/>
                <w:iCs/>
                <w:sz w:val="30"/>
                <w:szCs w:val="30"/>
              </w:rPr>
              <w:t>6</w:t>
            </w:r>
            <w:r w:rsidRPr="007766A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3" w:type="dxa"/>
          </w:tcPr>
          <w:p w:rsidR="00B41EE2" w:rsidRPr="007766A8" w:rsidRDefault="00B41EE2" w:rsidP="005B2035">
            <w:pPr>
              <w:pStyle w:val="Heading7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cs/>
              </w:rPr>
            </w:pPr>
          </w:p>
        </w:tc>
        <w:tc>
          <w:tcPr>
            <w:tcW w:w="1251" w:type="dxa"/>
          </w:tcPr>
          <w:p w:rsidR="00B41EE2" w:rsidRPr="007766A8" w:rsidRDefault="00B41EE2" w:rsidP="005B2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/>
                <w:b/>
                <w:bCs/>
                <w:sz w:val="30"/>
                <w:szCs w:val="30"/>
              </w:rPr>
            </w:pPr>
          </w:p>
        </w:tc>
      </w:tr>
      <w:tr w:rsidR="00B41EE2" w:rsidRPr="007766A8" w:rsidTr="0059575E">
        <w:trPr>
          <w:tblHeader/>
        </w:trPr>
        <w:tc>
          <w:tcPr>
            <w:tcW w:w="3690" w:type="dxa"/>
          </w:tcPr>
          <w:p w:rsidR="00B41EE2" w:rsidRPr="007766A8" w:rsidRDefault="00B41EE2" w:rsidP="005B2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Times New Roman" w:hAnsi="Times New Roman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:rsidR="00B41EE2" w:rsidRPr="007766A8" w:rsidRDefault="00B41EE2" w:rsidP="005B2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766A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766A8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B41EE2" w:rsidRPr="007766A8" w:rsidRDefault="00B41EE2" w:rsidP="005B2035">
            <w:pPr>
              <w:pStyle w:val="Heading7"/>
              <w:ind w:left="-108" w:right="-108"/>
              <w:jc w:val="center"/>
              <w:rPr>
                <w:cs/>
              </w:rPr>
            </w:pPr>
          </w:p>
        </w:tc>
        <w:tc>
          <w:tcPr>
            <w:tcW w:w="1170" w:type="dxa"/>
            <w:gridSpan w:val="2"/>
          </w:tcPr>
          <w:p w:rsidR="00B41EE2" w:rsidRPr="007766A8" w:rsidRDefault="00B41EE2" w:rsidP="005B2035">
            <w:pPr>
              <w:ind w:left="-108" w:right="-108"/>
              <w:jc w:val="center"/>
              <w:rPr>
                <w:sz w:val="30"/>
                <w:szCs w:val="30"/>
              </w:rPr>
            </w:pPr>
            <w:r w:rsidRPr="007766A8">
              <w:rPr>
                <w:rFonts w:ascii="Angsana New" w:hAnsi="Angsana New" w:hint="cs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36" w:type="dxa"/>
          </w:tcPr>
          <w:p w:rsidR="00B41EE2" w:rsidRPr="007766A8" w:rsidRDefault="00B41EE2" w:rsidP="005B2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/>
                <w:sz w:val="30"/>
                <w:szCs w:val="30"/>
              </w:rPr>
            </w:pPr>
          </w:p>
        </w:tc>
        <w:tc>
          <w:tcPr>
            <w:tcW w:w="1098" w:type="dxa"/>
          </w:tcPr>
          <w:p w:rsidR="00B41EE2" w:rsidRPr="007766A8" w:rsidRDefault="00B41EE2" w:rsidP="005B2035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66A8">
              <w:rPr>
                <w:rFonts w:ascii="Angsana New" w:hAnsi="Angsana New" w:hint="cs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43" w:type="dxa"/>
          </w:tcPr>
          <w:p w:rsidR="00B41EE2" w:rsidRPr="007766A8" w:rsidRDefault="00B41EE2" w:rsidP="005B2035">
            <w:pPr>
              <w:pStyle w:val="Heading7"/>
              <w:ind w:left="-108" w:right="-108"/>
              <w:jc w:val="center"/>
              <w:rPr>
                <w:cs/>
              </w:rPr>
            </w:pPr>
          </w:p>
        </w:tc>
        <w:tc>
          <w:tcPr>
            <w:tcW w:w="1251" w:type="dxa"/>
          </w:tcPr>
          <w:p w:rsidR="00B41EE2" w:rsidRPr="007766A8" w:rsidRDefault="00B41EE2" w:rsidP="005B2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766A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766A8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</w:p>
        </w:tc>
      </w:tr>
      <w:tr w:rsidR="00B41EE2" w:rsidRPr="007766A8" w:rsidTr="0059575E">
        <w:trPr>
          <w:tblHeader/>
        </w:trPr>
        <w:tc>
          <w:tcPr>
            <w:tcW w:w="3690" w:type="dxa"/>
          </w:tcPr>
          <w:p w:rsidR="00B41EE2" w:rsidRPr="007766A8" w:rsidRDefault="00B41EE2" w:rsidP="005B2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Times New Roman" w:hAnsi="Times New Roman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:rsidR="00B41EE2" w:rsidRPr="007766A8" w:rsidRDefault="00B41EE2" w:rsidP="008C0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66A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7766A8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="008C0A69">
              <w:rPr>
                <w:rFonts w:ascii="Angsana New" w:hAnsi="Angsana New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:rsidR="00B41EE2" w:rsidRPr="007766A8" w:rsidRDefault="00B41EE2" w:rsidP="005B2035">
            <w:pPr>
              <w:pStyle w:val="Heading7"/>
              <w:ind w:left="-108" w:right="-108"/>
              <w:jc w:val="center"/>
              <w:rPr>
                <w:cs/>
              </w:rPr>
            </w:pPr>
          </w:p>
        </w:tc>
        <w:tc>
          <w:tcPr>
            <w:tcW w:w="1170" w:type="dxa"/>
            <w:gridSpan w:val="2"/>
          </w:tcPr>
          <w:p w:rsidR="00B41EE2" w:rsidRPr="007766A8" w:rsidRDefault="00B41EE2" w:rsidP="005B2035">
            <w:pPr>
              <w:ind w:left="-108" w:right="-108"/>
              <w:jc w:val="center"/>
              <w:rPr>
                <w:sz w:val="30"/>
                <w:szCs w:val="30"/>
              </w:rPr>
            </w:pPr>
            <w:r w:rsidRPr="007766A8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</w:p>
        </w:tc>
        <w:tc>
          <w:tcPr>
            <w:tcW w:w="236" w:type="dxa"/>
          </w:tcPr>
          <w:p w:rsidR="00B41EE2" w:rsidRPr="007766A8" w:rsidRDefault="00B41EE2" w:rsidP="005B2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/>
                <w:sz w:val="30"/>
                <w:szCs w:val="30"/>
              </w:rPr>
            </w:pPr>
          </w:p>
        </w:tc>
        <w:tc>
          <w:tcPr>
            <w:tcW w:w="1098" w:type="dxa"/>
          </w:tcPr>
          <w:p w:rsidR="00B41EE2" w:rsidRPr="007766A8" w:rsidRDefault="00B41EE2" w:rsidP="005B2035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766A8">
              <w:rPr>
                <w:rFonts w:ascii="Angsana New" w:hAnsi="Angsana New" w:hint="cs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43" w:type="dxa"/>
          </w:tcPr>
          <w:p w:rsidR="00B41EE2" w:rsidRPr="007766A8" w:rsidRDefault="00B41EE2" w:rsidP="005B2035">
            <w:pPr>
              <w:pStyle w:val="Heading7"/>
              <w:ind w:left="-108" w:right="-108"/>
              <w:jc w:val="center"/>
              <w:rPr>
                <w:cs/>
              </w:rPr>
            </w:pPr>
          </w:p>
        </w:tc>
        <w:tc>
          <w:tcPr>
            <w:tcW w:w="1251" w:type="dxa"/>
          </w:tcPr>
          <w:p w:rsidR="00B41EE2" w:rsidRPr="007766A8" w:rsidRDefault="00B41EE2" w:rsidP="008C0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66A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766A8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="008C0A69">
              <w:rPr>
                <w:rFonts w:ascii="Angsana New" w:hAnsi="Angsana New"/>
                <w:b/>
                <w:bCs/>
                <w:sz w:val="30"/>
                <w:szCs w:val="30"/>
              </w:rPr>
              <w:t>60</w:t>
            </w:r>
          </w:p>
        </w:tc>
      </w:tr>
      <w:tr w:rsidR="00B41EE2" w:rsidRPr="007766A8" w:rsidTr="0059575E">
        <w:trPr>
          <w:tblHeader/>
        </w:trPr>
        <w:tc>
          <w:tcPr>
            <w:tcW w:w="3690" w:type="dxa"/>
          </w:tcPr>
          <w:p w:rsidR="00B41EE2" w:rsidRPr="007766A8" w:rsidRDefault="00B41EE2" w:rsidP="005B2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Times New Roman" w:hAnsi="Times New Roman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528" w:type="dxa"/>
            <w:gridSpan w:val="8"/>
          </w:tcPr>
          <w:p w:rsidR="00B41EE2" w:rsidRPr="007766A8" w:rsidRDefault="00B41EE2" w:rsidP="005B2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/>
                <w:i/>
                <w:iCs/>
                <w:sz w:val="30"/>
                <w:szCs w:val="30"/>
              </w:rPr>
            </w:pPr>
            <w:r w:rsidRPr="007766A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B41EE2" w:rsidRPr="007766A8" w:rsidTr="00EE6EC9">
        <w:trPr>
          <w:cantSplit/>
        </w:trPr>
        <w:tc>
          <w:tcPr>
            <w:tcW w:w="3690" w:type="dxa"/>
          </w:tcPr>
          <w:p w:rsidR="00B41EE2" w:rsidRPr="007766A8" w:rsidRDefault="00B41EE2" w:rsidP="005B2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766A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</w:tcPr>
          <w:p w:rsidR="00B41EE2" w:rsidRPr="007766A8" w:rsidRDefault="00B41EE2" w:rsidP="005B2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Times New Roman" w:hAnsi="Times New Roman"/>
                <w:sz w:val="30"/>
                <w:szCs w:val="30"/>
              </w:rPr>
            </w:pPr>
          </w:p>
        </w:tc>
        <w:tc>
          <w:tcPr>
            <w:tcW w:w="270" w:type="dxa"/>
          </w:tcPr>
          <w:p w:rsidR="00B41EE2" w:rsidRPr="007766A8" w:rsidRDefault="00B41EE2" w:rsidP="005B2035">
            <w:pPr>
              <w:pStyle w:val="Heading7"/>
              <w:tabs>
                <w:tab w:val="decimal" w:pos="972"/>
              </w:tabs>
              <w:ind w:left="-108"/>
              <w:rPr>
                <w:cs/>
              </w:rPr>
            </w:pPr>
          </w:p>
        </w:tc>
        <w:tc>
          <w:tcPr>
            <w:tcW w:w="1161" w:type="dxa"/>
          </w:tcPr>
          <w:p w:rsidR="00B41EE2" w:rsidRPr="007766A8" w:rsidRDefault="00B41EE2" w:rsidP="005B2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Times New Roman" w:hAnsi="Times New Roman"/>
                <w:sz w:val="30"/>
                <w:szCs w:val="30"/>
              </w:rPr>
            </w:pPr>
          </w:p>
        </w:tc>
        <w:tc>
          <w:tcPr>
            <w:tcW w:w="245" w:type="dxa"/>
            <w:gridSpan w:val="2"/>
          </w:tcPr>
          <w:p w:rsidR="00B41EE2" w:rsidRPr="007766A8" w:rsidRDefault="00B41EE2" w:rsidP="005B2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Times New Roman" w:hAnsi="Times New Roman"/>
                <w:sz w:val="30"/>
                <w:szCs w:val="30"/>
              </w:rPr>
            </w:pPr>
          </w:p>
        </w:tc>
        <w:tc>
          <w:tcPr>
            <w:tcW w:w="1098" w:type="dxa"/>
          </w:tcPr>
          <w:p w:rsidR="00B41EE2" w:rsidRPr="007766A8" w:rsidRDefault="00B41EE2" w:rsidP="005B2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Times New Roman" w:hAnsi="Times New Roman"/>
                <w:sz w:val="30"/>
                <w:szCs w:val="30"/>
              </w:rPr>
            </w:pPr>
          </w:p>
        </w:tc>
        <w:tc>
          <w:tcPr>
            <w:tcW w:w="243" w:type="dxa"/>
          </w:tcPr>
          <w:p w:rsidR="00B41EE2" w:rsidRPr="007766A8" w:rsidRDefault="00B41EE2" w:rsidP="005B2035">
            <w:pPr>
              <w:pStyle w:val="Heading7"/>
              <w:tabs>
                <w:tab w:val="decimal" w:pos="972"/>
              </w:tabs>
              <w:ind w:left="-108"/>
              <w:rPr>
                <w:cs/>
              </w:rPr>
            </w:pPr>
          </w:p>
        </w:tc>
        <w:tc>
          <w:tcPr>
            <w:tcW w:w="1251" w:type="dxa"/>
          </w:tcPr>
          <w:p w:rsidR="00B41EE2" w:rsidRPr="007766A8" w:rsidRDefault="00B41EE2" w:rsidP="005B2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261"/>
              <w:rPr>
                <w:rFonts w:ascii="Times New Roman" w:hAnsi="Times New Roman"/>
                <w:sz w:val="30"/>
                <w:szCs w:val="30"/>
              </w:rPr>
            </w:pPr>
          </w:p>
        </w:tc>
      </w:tr>
      <w:tr w:rsidR="008C0A69" w:rsidRPr="007766A8" w:rsidTr="00EE6EC9">
        <w:trPr>
          <w:cantSplit/>
        </w:trPr>
        <w:tc>
          <w:tcPr>
            <w:tcW w:w="3690" w:type="dxa"/>
          </w:tcPr>
          <w:p w:rsidR="008C0A69" w:rsidRPr="007766A8" w:rsidRDefault="008C0A69" w:rsidP="008C0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7766A8">
              <w:rPr>
                <w:rFonts w:ascii="Angsana New" w:hAnsi="Angsana New"/>
                <w:sz w:val="30"/>
                <w:szCs w:val="30"/>
                <w:cs/>
              </w:rPr>
              <w:t>โครงการอสังหาริมทรัพย์ระหว่างการ</w:t>
            </w:r>
            <w:r w:rsidRPr="007766A8">
              <w:rPr>
                <w:rFonts w:ascii="Angsana New" w:hAnsi="Angsana New" w:hint="cs"/>
                <w:sz w:val="30"/>
                <w:szCs w:val="30"/>
                <w:cs/>
              </w:rPr>
              <w:t>พัฒนา</w:t>
            </w:r>
          </w:p>
        </w:tc>
        <w:tc>
          <w:tcPr>
            <w:tcW w:w="1260" w:type="dxa"/>
          </w:tcPr>
          <w:p w:rsidR="008C0A69" w:rsidRPr="00751B37" w:rsidRDefault="008C0A69" w:rsidP="008C0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18" w:right="-108"/>
              <w:rPr>
                <w:rFonts w:ascii="Angsana New" w:hAnsi="Angsana New"/>
                <w:sz w:val="30"/>
                <w:szCs w:val="30"/>
              </w:rPr>
            </w:pPr>
            <w:r w:rsidRPr="00751B37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8C0A69" w:rsidRPr="007766A8" w:rsidRDefault="008C0A69" w:rsidP="008C0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:rsidR="008C0A69" w:rsidRPr="007766A8" w:rsidRDefault="008C0A69" w:rsidP="008C0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45" w:type="dxa"/>
            <w:gridSpan w:val="2"/>
          </w:tcPr>
          <w:p w:rsidR="008C0A69" w:rsidRPr="007766A8" w:rsidRDefault="008C0A69" w:rsidP="008C0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8C0A69" w:rsidRPr="00D415F6" w:rsidRDefault="008C0A69" w:rsidP="008C0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ind w:left="-18" w:right="-108"/>
              <w:rPr>
                <w:rFonts w:ascii="Angsana New" w:hAnsi="Angsana New"/>
                <w:sz w:val="30"/>
                <w:szCs w:val="30"/>
              </w:rPr>
            </w:pPr>
            <w:r w:rsidRPr="00ED685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8C0A69" w:rsidRPr="007766A8" w:rsidRDefault="008C0A69" w:rsidP="008C0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1" w:type="dxa"/>
          </w:tcPr>
          <w:p w:rsidR="008C0A69" w:rsidRPr="007766A8" w:rsidRDefault="008C0A69" w:rsidP="008C0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ind w:left="-1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8C0A69" w:rsidRPr="007766A8" w:rsidTr="00EE6EC9">
        <w:trPr>
          <w:cantSplit/>
        </w:trPr>
        <w:tc>
          <w:tcPr>
            <w:tcW w:w="3690" w:type="dxa"/>
          </w:tcPr>
          <w:p w:rsidR="008C0A69" w:rsidRPr="007766A8" w:rsidRDefault="008C0A69" w:rsidP="008C0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766A8">
              <w:rPr>
                <w:rFonts w:ascii="Angsana New" w:hAnsi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260" w:type="dxa"/>
          </w:tcPr>
          <w:p w:rsidR="008C0A69" w:rsidRPr="00751B37" w:rsidRDefault="008C0A69" w:rsidP="008C0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18" w:right="-108"/>
              <w:rPr>
                <w:rFonts w:ascii="Angsana New" w:hAnsi="Angsana New"/>
                <w:sz w:val="30"/>
                <w:szCs w:val="30"/>
              </w:rPr>
            </w:pPr>
            <w:r w:rsidRPr="00751B37">
              <w:rPr>
                <w:rFonts w:ascii="Angsana New" w:hAnsi="Angsana New"/>
                <w:sz w:val="30"/>
                <w:szCs w:val="30"/>
              </w:rPr>
              <w:t>29</w:t>
            </w:r>
          </w:p>
        </w:tc>
        <w:tc>
          <w:tcPr>
            <w:tcW w:w="270" w:type="dxa"/>
          </w:tcPr>
          <w:p w:rsidR="008C0A69" w:rsidRPr="007766A8" w:rsidRDefault="008C0A69" w:rsidP="008C0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:rsidR="008C0A69" w:rsidRPr="007766A8" w:rsidRDefault="008C0A69" w:rsidP="008C0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(1)</w:t>
            </w:r>
          </w:p>
        </w:tc>
        <w:tc>
          <w:tcPr>
            <w:tcW w:w="245" w:type="dxa"/>
            <w:gridSpan w:val="2"/>
          </w:tcPr>
          <w:p w:rsidR="008C0A69" w:rsidRPr="007766A8" w:rsidRDefault="008C0A69" w:rsidP="008C0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8C0A69" w:rsidRPr="00D415F6" w:rsidRDefault="008C0A69" w:rsidP="008C0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ind w:left="-18" w:right="-108"/>
              <w:rPr>
                <w:rFonts w:ascii="Angsana New" w:hAnsi="Angsana New"/>
                <w:sz w:val="30"/>
                <w:szCs w:val="30"/>
              </w:rPr>
            </w:pPr>
            <w:r w:rsidRPr="00ED685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8C0A69" w:rsidRPr="007766A8" w:rsidRDefault="008C0A69" w:rsidP="008C0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1" w:type="dxa"/>
          </w:tcPr>
          <w:p w:rsidR="008C0A69" w:rsidRPr="007766A8" w:rsidRDefault="008C0A69" w:rsidP="008C0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ind w:left="-1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</w:t>
            </w:r>
          </w:p>
        </w:tc>
      </w:tr>
      <w:tr w:rsidR="008C0A69" w:rsidRPr="007766A8" w:rsidTr="00EE6EC9">
        <w:trPr>
          <w:cantSplit/>
        </w:trPr>
        <w:tc>
          <w:tcPr>
            <w:tcW w:w="3690" w:type="dxa"/>
          </w:tcPr>
          <w:p w:rsidR="008C0A69" w:rsidRPr="007766A8" w:rsidRDefault="008C0A69" w:rsidP="008C0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766A8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260" w:type="dxa"/>
          </w:tcPr>
          <w:p w:rsidR="008C0A69" w:rsidRPr="00751B37" w:rsidRDefault="008C0A69" w:rsidP="008C0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18" w:right="-108"/>
              <w:rPr>
                <w:rFonts w:ascii="Angsana New" w:hAnsi="Angsana New"/>
                <w:sz w:val="30"/>
                <w:szCs w:val="30"/>
              </w:rPr>
            </w:pPr>
            <w:r w:rsidRPr="00751B37">
              <w:rPr>
                <w:rFonts w:ascii="Angsana New" w:hAnsi="Angsana New"/>
                <w:sz w:val="30"/>
                <w:szCs w:val="30"/>
              </w:rPr>
              <w:t>23</w:t>
            </w:r>
          </w:p>
        </w:tc>
        <w:tc>
          <w:tcPr>
            <w:tcW w:w="270" w:type="dxa"/>
          </w:tcPr>
          <w:p w:rsidR="008C0A69" w:rsidRPr="007766A8" w:rsidRDefault="008C0A69" w:rsidP="008C0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:rsidR="008C0A69" w:rsidRPr="007766A8" w:rsidRDefault="008C0A69" w:rsidP="008C0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ind w:left="-1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5" w:type="dxa"/>
            <w:gridSpan w:val="2"/>
          </w:tcPr>
          <w:p w:rsidR="008C0A69" w:rsidRPr="007766A8" w:rsidRDefault="008C0A69" w:rsidP="008C0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8C0A69" w:rsidRPr="00D415F6" w:rsidRDefault="008C0A69" w:rsidP="008C0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ind w:left="-18" w:right="-108"/>
              <w:rPr>
                <w:rFonts w:ascii="Angsana New" w:hAnsi="Angsana New"/>
                <w:sz w:val="30"/>
                <w:szCs w:val="30"/>
              </w:rPr>
            </w:pPr>
            <w:r w:rsidRPr="00ED685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8C0A69" w:rsidRPr="007766A8" w:rsidRDefault="008C0A69" w:rsidP="008C0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1" w:type="dxa"/>
          </w:tcPr>
          <w:p w:rsidR="008C0A69" w:rsidRPr="007766A8" w:rsidRDefault="008C0A69" w:rsidP="008C0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ind w:left="-1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</w:t>
            </w:r>
          </w:p>
        </w:tc>
      </w:tr>
      <w:tr w:rsidR="0023774E" w:rsidRPr="007766A8" w:rsidTr="00EE6EC9">
        <w:trPr>
          <w:cantSplit/>
        </w:trPr>
        <w:tc>
          <w:tcPr>
            <w:tcW w:w="3690" w:type="dxa"/>
            <w:shd w:val="clear" w:color="auto" w:fill="auto"/>
          </w:tcPr>
          <w:p w:rsidR="0023774E" w:rsidRPr="007766A8" w:rsidRDefault="0023774E" w:rsidP="00237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ไม่หมุนเวียนสำหรับ</w:t>
            </w:r>
            <w:r w:rsidRPr="007766A8">
              <w:rPr>
                <w:rFonts w:ascii="Angsana New" w:hAnsi="Angsana New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1260" w:type="dxa"/>
          </w:tcPr>
          <w:p w:rsidR="0023774E" w:rsidRDefault="0023774E" w:rsidP="00237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18" w:right="-108"/>
              <w:rPr>
                <w:rFonts w:ascii="Angsana New" w:hAnsi="Angsana New"/>
                <w:sz w:val="30"/>
                <w:szCs w:val="30"/>
              </w:rPr>
            </w:pPr>
          </w:p>
          <w:p w:rsidR="0023774E" w:rsidRPr="00751B37" w:rsidRDefault="0023774E" w:rsidP="00237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18" w:right="-108"/>
              <w:rPr>
                <w:rFonts w:ascii="Angsana New" w:hAnsi="Angsana New"/>
                <w:sz w:val="30"/>
                <w:szCs w:val="30"/>
              </w:rPr>
            </w:pPr>
            <w:r w:rsidRPr="00751B37">
              <w:rPr>
                <w:rFonts w:ascii="Angsana New" w:hAnsi="Angsana New"/>
                <w:sz w:val="30"/>
                <w:szCs w:val="30"/>
              </w:rPr>
              <w:t>52</w:t>
            </w:r>
          </w:p>
        </w:tc>
        <w:tc>
          <w:tcPr>
            <w:tcW w:w="270" w:type="dxa"/>
          </w:tcPr>
          <w:p w:rsidR="0023774E" w:rsidRPr="007766A8" w:rsidRDefault="0023774E" w:rsidP="00237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:rsidR="0023774E" w:rsidRDefault="0023774E" w:rsidP="00237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8" w:right="-108"/>
              <w:rPr>
                <w:rFonts w:ascii="Angsana New" w:hAnsi="Angsana New"/>
                <w:sz w:val="30"/>
                <w:szCs w:val="30"/>
              </w:rPr>
            </w:pPr>
          </w:p>
          <w:p w:rsidR="0023774E" w:rsidRPr="007766A8" w:rsidRDefault="0023774E" w:rsidP="00237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245" w:type="dxa"/>
            <w:gridSpan w:val="2"/>
          </w:tcPr>
          <w:p w:rsidR="0023774E" w:rsidRPr="007766A8" w:rsidRDefault="0023774E" w:rsidP="00237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23774E" w:rsidRDefault="0023774E" w:rsidP="00237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ind w:left="-18" w:right="-108"/>
              <w:rPr>
                <w:rFonts w:ascii="Angsana New" w:hAnsi="Angsana New"/>
                <w:sz w:val="30"/>
                <w:szCs w:val="30"/>
              </w:rPr>
            </w:pPr>
          </w:p>
          <w:p w:rsidR="0023774E" w:rsidRPr="00D415F6" w:rsidRDefault="0023774E" w:rsidP="00237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ind w:left="-1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43" w:type="dxa"/>
          </w:tcPr>
          <w:p w:rsidR="0023774E" w:rsidRPr="007766A8" w:rsidRDefault="0023774E" w:rsidP="00237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1" w:type="dxa"/>
          </w:tcPr>
          <w:p w:rsidR="0023774E" w:rsidRDefault="0023774E" w:rsidP="00237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ind w:left="-18" w:right="-108"/>
              <w:rPr>
                <w:rFonts w:ascii="Angsana New" w:hAnsi="Angsana New"/>
                <w:sz w:val="30"/>
                <w:szCs w:val="30"/>
              </w:rPr>
            </w:pPr>
          </w:p>
          <w:p w:rsidR="0023774E" w:rsidRPr="007766A8" w:rsidRDefault="0023774E" w:rsidP="00237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ind w:left="-1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</w:t>
            </w:r>
          </w:p>
        </w:tc>
      </w:tr>
      <w:tr w:rsidR="008C0A69" w:rsidRPr="007766A8" w:rsidTr="00EE6EC9">
        <w:trPr>
          <w:cantSplit/>
        </w:trPr>
        <w:tc>
          <w:tcPr>
            <w:tcW w:w="3690" w:type="dxa"/>
          </w:tcPr>
          <w:p w:rsidR="008C0A69" w:rsidRPr="007766A8" w:rsidRDefault="008C0A69" w:rsidP="008C0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766A8">
              <w:rPr>
                <w:rFonts w:ascii="Angsana New" w:hAnsi="Angsana New"/>
                <w:sz w:val="30"/>
                <w:szCs w:val="30"/>
                <w:cs/>
              </w:rPr>
              <w:t>เงินมัดจำจากลูกค้า</w:t>
            </w:r>
          </w:p>
        </w:tc>
        <w:tc>
          <w:tcPr>
            <w:tcW w:w="1260" w:type="dxa"/>
          </w:tcPr>
          <w:p w:rsidR="008C0A69" w:rsidRPr="00751B37" w:rsidRDefault="008C0A69" w:rsidP="008C0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18" w:right="-108"/>
              <w:rPr>
                <w:rFonts w:ascii="Angsana New" w:hAnsi="Angsana New"/>
                <w:sz w:val="30"/>
                <w:szCs w:val="30"/>
              </w:rPr>
            </w:pPr>
            <w:r w:rsidRPr="00751B37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8C0A69" w:rsidRPr="007766A8" w:rsidRDefault="008C0A69" w:rsidP="008C0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:rsidR="008C0A69" w:rsidRPr="007766A8" w:rsidRDefault="008C0A69" w:rsidP="008C0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(2)</w:t>
            </w:r>
          </w:p>
        </w:tc>
        <w:tc>
          <w:tcPr>
            <w:tcW w:w="245" w:type="dxa"/>
            <w:gridSpan w:val="2"/>
          </w:tcPr>
          <w:p w:rsidR="008C0A69" w:rsidRPr="007766A8" w:rsidRDefault="008C0A69" w:rsidP="008C0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8C0A69" w:rsidRPr="00D415F6" w:rsidRDefault="008C0A69" w:rsidP="008C0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ind w:left="-18" w:right="-108"/>
              <w:rPr>
                <w:rFonts w:ascii="Angsana New" w:hAnsi="Angsana New"/>
                <w:sz w:val="30"/>
                <w:szCs w:val="30"/>
              </w:rPr>
            </w:pPr>
            <w:r w:rsidRPr="00ED685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8C0A69" w:rsidRPr="007766A8" w:rsidRDefault="008C0A69" w:rsidP="008C0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1" w:type="dxa"/>
          </w:tcPr>
          <w:p w:rsidR="008C0A69" w:rsidRPr="007766A8" w:rsidRDefault="008C0A69" w:rsidP="00ED2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ind w:left="-1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C0A69" w:rsidRPr="007766A8" w:rsidTr="00EE6EC9">
        <w:trPr>
          <w:cantSplit/>
          <w:trHeight w:val="272"/>
        </w:trPr>
        <w:tc>
          <w:tcPr>
            <w:tcW w:w="3690" w:type="dxa"/>
          </w:tcPr>
          <w:p w:rsidR="008C0A69" w:rsidRPr="007766A8" w:rsidRDefault="008C0A69" w:rsidP="008C0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766A8">
              <w:rPr>
                <w:rFonts w:ascii="Angsana New" w:hAnsi="Angsana New" w:hint="cs"/>
                <w:sz w:val="30"/>
                <w:szCs w:val="30"/>
                <w:cs/>
              </w:rPr>
              <w:t>ประมาณการความเสียหายจากคดีความ</w:t>
            </w:r>
          </w:p>
        </w:tc>
        <w:tc>
          <w:tcPr>
            <w:tcW w:w="1260" w:type="dxa"/>
          </w:tcPr>
          <w:p w:rsidR="008C0A69" w:rsidRPr="00751B37" w:rsidRDefault="008C0A69" w:rsidP="008C0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18" w:right="-108"/>
              <w:rPr>
                <w:rFonts w:ascii="Angsana New" w:hAnsi="Angsana New"/>
                <w:sz w:val="30"/>
                <w:szCs w:val="30"/>
              </w:rPr>
            </w:pPr>
            <w:r w:rsidRPr="00751B37">
              <w:rPr>
                <w:rFonts w:ascii="Angsana New" w:hAnsi="Angsana New"/>
                <w:sz w:val="30"/>
                <w:szCs w:val="30"/>
              </w:rPr>
              <w:t>23</w:t>
            </w:r>
          </w:p>
        </w:tc>
        <w:tc>
          <w:tcPr>
            <w:tcW w:w="270" w:type="dxa"/>
          </w:tcPr>
          <w:p w:rsidR="008C0A69" w:rsidRPr="007766A8" w:rsidRDefault="008C0A69" w:rsidP="008C0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:rsidR="008C0A69" w:rsidRPr="007766A8" w:rsidRDefault="008C0A69" w:rsidP="008C0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(9)</w:t>
            </w:r>
          </w:p>
        </w:tc>
        <w:tc>
          <w:tcPr>
            <w:tcW w:w="245" w:type="dxa"/>
            <w:gridSpan w:val="2"/>
          </w:tcPr>
          <w:p w:rsidR="008C0A69" w:rsidRPr="007766A8" w:rsidRDefault="008C0A69" w:rsidP="008C0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8C0A69" w:rsidRPr="00D415F6" w:rsidRDefault="008C0A69" w:rsidP="008C0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ind w:left="-18" w:right="-108"/>
              <w:rPr>
                <w:rFonts w:ascii="Angsana New" w:hAnsi="Angsana New"/>
                <w:sz w:val="30"/>
                <w:szCs w:val="30"/>
              </w:rPr>
            </w:pPr>
            <w:r w:rsidRPr="00ED685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8C0A69" w:rsidRPr="007766A8" w:rsidRDefault="008C0A69" w:rsidP="008C0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1" w:type="dxa"/>
          </w:tcPr>
          <w:p w:rsidR="008C0A69" w:rsidRPr="007766A8" w:rsidRDefault="008C0A69" w:rsidP="008C0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ind w:left="-1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</w:t>
            </w:r>
          </w:p>
        </w:tc>
      </w:tr>
      <w:tr w:rsidR="0023774E" w:rsidRPr="007766A8" w:rsidTr="00EE6EC9">
        <w:trPr>
          <w:cantSplit/>
          <w:trHeight w:val="272"/>
        </w:trPr>
        <w:tc>
          <w:tcPr>
            <w:tcW w:w="3690" w:type="dxa"/>
          </w:tcPr>
          <w:p w:rsidR="0023774E" w:rsidRPr="007766A8" w:rsidRDefault="0023774E" w:rsidP="00237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rPr>
                <w:sz w:val="30"/>
                <w:szCs w:val="30"/>
                <w:cs/>
              </w:rPr>
            </w:pPr>
            <w:r w:rsidRPr="007766A8">
              <w:rPr>
                <w:rFonts w:hint="cs"/>
                <w:sz w:val="30"/>
                <w:szCs w:val="30"/>
                <w:cs/>
              </w:rPr>
              <w:t>ผลต่างจากการแปลงค่า</w:t>
            </w:r>
            <w:r>
              <w:rPr>
                <w:rFonts w:hint="cs"/>
                <w:sz w:val="30"/>
                <w:szCs w:val="30"/>
                <w:cs/>
              </w:rPr>
              <w:t>หน่วยงานต่างประเทศ</w:t>
            </w:r>
          </w:p>
        </w:tc>
        <w:tc>
          <w:tcPr>
            <w:tcW w:w="1260" w:type="dxa"/>
          </w:tcPr>
          <w:p w:rsidR="0023774E" w:rsidRDefault="0023774E" w:rsidP="00237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18" w:right="-108"/>
              <w:rPr>
                <w:rFonts w:ascii="Angsana New" w:hAnsi="Angsana New"/>
                <w:sz w:val="30"/>
                <w:szCs w:val="30"/>
              </w:rPr>
            </w:pPr>
          </w:p>
          <w:p w:rsidR="0023774E" w:rsidRPr="00751B37" w:rsidRDefault="0023774E" w:rsidP="00237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18" w:right="-108"/>
              <w:rPr>
                <w:rFonts w:ascii="Angsana New" w:hAnsi="Angsana New"/>
                <w:sz w:val="30"/>
                <w:szCs w:val="30"/>
              </w:rPr>
            </w:pPr>
            <w:r w:rsidRPr="00751B37">
              <w:rPr>
                <w:rFonts w:ascii="Angsana New" w:hAnsi="Angsana New"/>
                <w:sz w:val="30"/>
                <w:szCs w:val="30"/>
              </w:rPr>
              <w:t>14</w:t>
            </w:r>
          </w:p>
        </w:tc>
        <w:tc>
          <w:tcPr>
            <w:tcW w:w="270" w:type="dxa"/>
          </w:tcPr>
          <w:p w:rsidR="0023774E" w:rsidRPr="007766A8" w:rsidRDefault="0023774E" w:rsidP="00237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:rsidR="0023774E" w:rsidRDefault="0023774E" w:rsidP="00237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ind w:left="-18" w:right="-108"/>
              <w:rPr>
                <w:rFonts w:ascii="Angsana New" w:hAnsi="Angsana New"/>
                <w:sz w:val="30"/>
                <w:szCs w:val="30"/>
              </w:rPr>
            </w:pPr>
          </w:p>
          <w:p w:rsidR="0023774E" w:rsidRPr="007766A8" w:rsidRDefault="0023774E" w:rsidP="00237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ind w:left="-1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5" w:type="dxa"/>
            <w:gridSpan w:val="2"/>
          </w:tcPr>
          <w:p w:rsidR="0023774E" w:rsidRPr="007766A8" w:rsidRDefault="0023774E" w:rsidP="00237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23774E" w:rsidRDefault="0023774E" w:rsidP="00237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ind w:left="-18" w:right="-108"/>
              <w:rPr>
                <w:rFonts w:ascii="Angsana New" w:hAnsi="Angsana New"/>
                <w:sz w:val="30"/>
                <w:szCs w:val="30"/>
              </w:rPr>
            </w:pPr>
          </w:p>
          <w:p w:rsidR="0023774E" w:rsidRPr="007766A8" w:rsidRDefault="0023774E" w:rsidP="00237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ind w:left="-1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(2)</w:t>
            </w:r>
          </w:p>
        </w:tc>
        <w:tc>
          <w:tcPr>
            <w:tcW w:w="243" w:type="dxa"/>
          </w:tcPr>
          <w:p w:rsidR="0023774E" w:rsidRPr="007766A8" w:rsidRDefault="0023774E" w:rsidP="00237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1" w:type="dxa"/>
          </w:tcPr>
          <w:p w:rsidR="0023774E" w:rsidRDefault="0023774E" w:rsidP="00237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ind w:left="-18" w:right="-108"/>
              <w:rPr>
                <w:rFonts w:ascii="Angsana New" w:hAnsi="Angsana New"/>
                <w:sz w:val="30"/>
                <w:szCs w:val="30"/>
              </w:rPr>
            </w:pPr>
          </w:p>
          <w:p w:rsidR="0023774E" w:rsidRPr="007766A8" w:rsidRDefault="0023774E" w:rsidP="00237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ind w:left="-1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</w:t>
            </w:r>
          </w:p>
        </w:tc>
      </w:tr>
      <w:tr w:rsidR="008C0A69" w:rsidRPr="007766A8" w:rsidTr="00EE6EC9">
        <w:trPr>
          <w:cantSplit/>
          <w:trHeight w:val="272"/>
        </w:trPr>
        <w:tc>
          <w:tcPr>
            <w:tcW w:w="3690" w:type="dxa"/>
          </w:tcPr>
          <w:p w:rsidR="008C0A69" w:rsidRPr="007766A8" w:rsidRDefault="008C0A69" w:rsidP="008C0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sz w:val="30"/>
                <w:szCs w:val="30"/>
                <w:cs/>
              </w:rPr>
            </w:pPr>
            <w:r w:rsidRPr="007766A8">
              <w:rPr>
                <w:rFonts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260" w:type="dxa"/>
          </w:tcPr>
          <w:p w:rsidR="008C0A69" w:rsidRPr="00751B37" w:rsidRDefault="008C0A69" w:rsidP="008C0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18" w:right="-108"/>
              <w:rPr>
                <w:rFonts w:ascii="Angsana New" w:hAnsi="Angsana New"/>
                <w:sz w:val="30"/>
                <w:szCs w:val="30"/>
              </w:rPr>
            </w:pPr>
            <w:r w:rsidRPr="00751B37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:rsidR="008C0A69" w:rsidRPr="007766A8" w:rsidRDefault="008C0A69" w:rsidP="008C0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:rsidR="008C0A69" w:rsidRPr="007766A8" w:rsidRDefault="008C0A69" w:rsidP="008C0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(8)</w:t>
            </w:r>
          </w:p>
        </w:tc>
        <w:tc>
          <w:tcPr>
            <w:tcW w:w="245" w:type="dxa"/>
            <w:gridSpan w:val="2"/>
          </w:tcPr>
          <w:p w:rsidR="008C0A69" w:rsidRPr="007766A8" w:rsidRDefault="008C0A69" w:rsidP="008C0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8C0A69" w:rsidRPr="007766A8" w:rsidRDefault="008C0A69" w:rsidP="008C0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ind w:left="-18" w:right="-108"/>
              <w:rPr>
                <w:rFonts w:ascii="Angsana New" w:hAnsi="Angsana New"/>
                <w:sz w:val="30"/>
                <w:szCs w:val="30"/>
              </w:rPr>
            </w:pPr>
            <w:r w:rsidRPr="00ED685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8C0A69" w:rsidRPr="007766A8" w:rsidRDefault="008C0A69" w:rsidP="008C0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1" w:type="dxa"/>
          </w:tcPr>
          <w:p w:rsidR="008C0A69" w:rsidRPr="007766A8" w:rsidRDefault="008C0A69" w:rsidP="008C0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ind w:left="-1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8C0A69" w:rsidRPr="007766A8" w:rsidTr="00EE6EC9">
        <w:trPr>
          <w:cantSplit/>
        </w:trPr>
        <w:tc>
          <w:tcPr>
            <w:tcW w:w="3690" w:type="dxa"/>
          </w:tcPr>
          <w:p w:rsidR="008C0A69" w:rsidRPr="007766A8" w:rsidRDefault="008C0A69" w:rsidP="008C0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766A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8C0A69" w:rsidRPr="00003651" w:rsidRDefault="008C0A69" w:rsidP="008C0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03651">
              <w:rPr>
                <w:rFonts w:ascii="Angsana New" w:hAnsi="Angsana New"/>
                <w:b/>
                <w:bCs/>
                <w:sz w:val="30"/>
                <w:szCs w:val="30"/>
              </w:rPr>
              <w:t>156</w:t>
            </w:r>
          </w:p>
        </w:tc>
        <w:tc>
          <w:tcPr>
            <w:tcW w:w="270" w:type="dxa"/>
          </w:tcPr>
          <w:p w:rsidR="008C0A69" w:rsidRPr="007766A8" w:rsidRDefault="008C0A69" w:rsidP="008C0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</w:tcPr>
          <w:p w:rsidR="008C0A69" w:rsidRPr="00386490" w:rsidRDefault="008C0A69" w:rsidP="008C0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86490">
              <w:rPr>
                <w:rFonts w:ascii="Angsana New" w:hAnsi="Angsana New"/>
                <w:b/>
                <w:bCs/>
                <w:sz w:val="30"/>
                <w:szCs w:val="30"/>
              </w:rPr>
              <w:t>(9)</w:t>
            </w:r>
          </w:p>
        </w:tc>
        <w:tc>
          <w:tcPr>
            <w:tcW w:w="245" w:type="dxa"/>
            <w:gridSpan w:val="2"/>
          </w:tcPr>
          <w:p w:rsidR="008C0A69" w:rsidRPr="007766A8" w:rsidRDefault="008C0A69" w:rsidP="008C0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:rsidR="008C0A69" w:rsidRPr="00386490" w:rsidRDefault="008C0A69" w:rsidP="008C0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86490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43" w:type="dxa"/>
          </w:tcPr>
          <w:p w:rsidR="008C0A69" w:rsidRPr="007766A8" w:rsidRDefault="008C0A69" w:rsidP="008C0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</w:tcPr>
          <w:p w:rsidR="008C0A69" w:rsidRPr="007766A8" w:rsidRDefault="008C0A69" w:rsidP="008C0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148</w:t>
            </w:r>
          </w:p>
        </w:tc>
      </w:tr>
      <w:tr w:rsidR="008C0A69" w:rsidRPr="007766A8" w:rsidTr="00EE6EC9">
        <w:trPr>
          <w:cantSplit/>
        </w:trPr>
        <w:tc>
          <w:tcPr>
            <w:tcW w:w="3690" w:type="dxa"/>
          </w:tcPr>
          <w:p w:rsidR="008C0A69" w:rsidRPr="007766A8" w:rsidRDefault="008C0A69" w:rsidP="008C0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766A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หนี้สิน</w:t>
            </w:r>
            <w:r w:rsidRPr="007766A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260" w:type="dxa"/>
          </w:tcPr>
          <w:p w:rsidR="008C0A69" w:rsidRPr="007766A8" w:rsidRDefault="008C0A69" w:rsidP="008C0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ind w:left="-261"/>
              <w:rPr>
                <w:rFonts w:ascii="Times New Roman" w:hAnsi="Times New Roman"/>
                <w:sz w:val="30"/>
                <w:szCs w:val="30"/>
              </w:rPr>
            </w:pPr>
          </w:p>
        </w:tc>
        <w:tc>
          <w:tcPr>
            <w:tcW w:w="270" w:type="dxa"/>
          </w:tcPr>
          <w:p w:rsidR="008C0A69" w:rsidRPr="007766A8" w:rsidRDefault="008C0A69" w:rsidP="008C0A69">
            <w:pPr>
              <w:pStyle w:val="Heading7"/>
              <w:tabs>
                <w:tab w:val="decimal" w:pos="972"/>
              </w:tabs>
              <w:ind w:left="-108"/>
              <w:rPr>
                <w:cs/>
              </w:rPr>
            </w:pPr>
          </w:p>
        </w:tc>
        <w:tc>
          <w:tcPr>
            <w:tcW w:w="1161" w:type="dxa"/>
          </w:tcPr>
          <w:p w:rsidR="008C0A69" w:rsidRPr="007766A8" w:rsidRDefault="008C0A69" w:rsidP="008C0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Times New Roman" w:hAnsi="Times New Roman"/>
                <w:sz w:val="30"/>
                <w:szCs w:val="30"/>
              </w:rPr>
            </w:pPr>
          </w:p>
        </w:tc>
        <w:tc>
          <w:tcPr>
            <w:tcW w:w="245" w:type="dxa"/>
            <w:gridSpan w:val="2"/>
          </w:tcPr>
          <w:p w:rsidR="008C0A69" w:rsidRPr="007766A8" w:rsidRDefault="008C0A69" w:rsidP="008C0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Times New Roman" w:hAnsi="Times New Roman"/>
                <w:sz w:val="30"/>
                <w:szCs w:val="30"/>
              </w:rPr>
            </w:pPr>
          </w:p>
        </w:tc>
        <w:tc>
          <w:tcPr>
            <w:tcW w:w="1098" w:type="dxa"/>
          </w:tcPr>
          <w:p w:rsidR="008C0A69" w:rsidRPr="007766A8" w:rsidRDefault="008C0A69" w:rsidP="008C0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Times New Roman" w:hAnsi="Times New Roman"/>
                <w:sz w:val="30"/>
                <w:szCs w:val="30"/>
              </w:rPr>
            </w:pPr>
          </w:p>
        </w:tc>
        <w:tc>
          <w:tcPr>
            <w:tcW w:w="243" w:type="dxa"/>
          </w:tcPr>
          <w:p w:rsidR="008C0A69" w:rsidRPr="007766A8" w:rsidRDefault="008C0A69" w:rsidP="008C0A69">
            <w:pPr>
              <w:pStyle w:val="Heading7"/>
              <w:tabs>
                <w:tab w:val="decimal" w:pos="972"/>
              </w:tabs>
              <w:ind w:left="-108"/>
              <w:rPr>
                <w:cs/>
              </w:rPr>
            </w:pPr>
          </w:p>
        </w:tc>
        <w:tc>
          <w:tcPr>
            <w:tcW w:w="1251" w:type="dxa"/>
          </w:tcPr>
          <w:p w:rsidR="008C0A69" w:rsidRPr="007766A8" w:rsidRDefault="008C0A69" w:rsidP="008C0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ind w:left="-261"/>
              <w:rPr>
                <w:rFonts w:ascii="Times New Roman" w:hAnsi="Times New Roman"/>
                <w:sz w:val="30"/>
                <w:szCs w:val="30"/>
              </w:rPr>
            </w:pPr>
          </w:p>
        </w:tc>
      </w:tr>
      <w:tr w:rsidR="008C0A69" w:rsidRPr="007766A8" w:rsidTr="00EE6EC9">
        <w:trPr>
          <w:cantSplit/>
        </w:trPr>
        <w:tc>
          <w:tcPr>
            <w:tcW w:w="3690" w:type="dxa"/>
          </w:tcPr>
          <w:p w:rsidR="008C0A69" w:rsidRPr="007766A8" w:rsidRDefault="008C0A69" w:rsidP="008C0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7766A8">
              <w:rPr>
                <w:rFonts w:ascii="Angsana New" w:hAnsi="Angsana New" w:hint="cs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260" w:type="dxa"/>
          </w:tcPr>
          <w:p w:rsidR="008C0A69" w:rsidRPr="007766A8" w:rsidRDefault="008C0A69" w:rsidP="008C0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1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(84</w:t>
            </w:r>
            <w:r w:rsidRPr="007766A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8C0A69" w:rsidRPr="007766A8" w:rsidRDefault="008C0A69" w:rsidP="008C0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:rsidR="008C0A69" w:rsidRPr="007766A8" w:rsidRDefault="008C0A69" w:rsidP="008C0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(12)</w:t>
            </w:r>
          </w:p>
        </w:tc>
        <w:tc>
          <w:tcPr>
            <w:tcW w:w="245" w:type="dxa"/>
            <w:gridSpan w:val="2"/>
          </w:tcPr>
          <w:p w:rsidR="008C0A69" w:rsidRPr="007766A8" w:rsidRDefault="008C0A69" w:rsidP="008C0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8C0A69" w:rsidRPr="007766A8" w:rsidRDefault="008C0A69" w:rsidP="008C0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8" w:right="-108"/>
              <w:rPr>
                <w:rFonts w:ascii="Angsana New" w:hAnsi="Angsana New"/>
                <w:sz w:val="30"/>
                <w:szCs w:val="30"/>
              </w:rPr>
            </w:pPr>
            <w:r w:rsidRPr="00ED685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8C0A69" w:rsidRPr="007766A8" w:rsidRDefault="008C0A69" w:rsidP="008C0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1" w:type="dxa"/>
          </w:tcPr>
          <w:p w:rsidR="008C0A69" w:rsidRPr="007766A8" w:rsidRDefault="008C0A69" w:rsidP="008C0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(96)</w:t>
            </w:r>
          </w:p>
        </w:tc>
      </w:tr>
      <w:tr w:rsidR="008C0A69" w:rsidRPr="007766A8" w:rsidTr="00EE6EC9">
        <w:trPr>
          <w:cantSplit/>
        </w:trPr>
        <w:tc>
          <w:tcPr>
            <w:tcW w:w="3690" w:type="dxa"/>
          </w:tcPr>
          <w:p w:rsidR="008C0A69" w:rsidRPr="007766A8" w:rsidRDefault="008C0A69" w:rsidP="008C0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766A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8C0A69" w:rsidRPr="007766A8" w:rsidRDefault="008C0A69" w:rsidP="008C0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(84</w:t>
            </w:r>
            <w:r w:rsidRPr="007766A8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8C0A69" w:rsidRPr="007766A8" w:rsidRDefault="008C0A69" w:rsidP="008C0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</w:tcPr>
          <w:p w:rsidR="008C0A69" w:rsidRPr="00386490" w:rsidRDefault="008C0A69" w:rsidP="008C0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86490">
              <w:rPr>
                <w:rFonts w:ascii="Angsana New" w:hAnsi="Angsana New"/>
                <w:b/>
                <w:bCs/>
                <w:sz w:val="30"/>
                <w:szCs w:val="30"/>
              </w:rPr>
              <w:t>(12)</w:t>
            </w:r>
          </w:p>
        </w:tc>
        <w:tc>
          <w:tcPr>
            <w:tcW w:w="245" w:type="dxa"/>
            <w:gridSpan w:val="2"/>
          </w:tcPr>
          <w:p w:rsidR="008C0A69" w:rsidRPr="007766A8" w:rsidRDefault="008C0A69" w:rsidP="008C0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:rsidR="008C0A69" w:rsidRPr="007766A8" w:rsidRDefault="008C0A69" w:rsidP="008C0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D685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8C0A69" w:rsidRPr="007766A8" w:rsidRDefault="008C0A69" w:rsidP="008C0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</w:tcPr>
          <w:p w:rsidR="008C0A69" w:rsidRPr="00386490" w:rsidRDefault="008C0A69" w:rsidP="008C0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86490">
              <w:rPr>
                <w:rFonts w:ascii="Angsana New" w:hAnsi="Angsana New"/>
                <w:b/>
                <w:bCs/>
                <w:sz w:val="30"/>
                <w:szCs w:val="30"/>
              </w:rPr>
              <w:t>(96)</w:t>
            </w:r>
          </w:p>
        </w:tc>
      </w:tr>
      <w:tr w:rsidR="008C0A69" w:rsidRPr="0023774E" w:rsidTr="00EE6EC9">
        <w:trPr>
          <w:cantSplit/>
        </w:trPr>
        <w:tc>
          <w:tcPr>
            <w:tcW w:w="3690" w:type="dxa"/>
          </w:tcPr>
          <w:p w:rsidR="008C0A69" w:rsidRPr="0023774E" w:rsidRDefault="008C0A69" w:rsidP="008C0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8C0A69" w:rsidRPr="0023774E" w:rsidRDefault="008C0A69" w:rsidP="008C0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18"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:rsidR="008C0A69" w:rsidRPr="0023774E" w:rsidRDefault="008C0A69" w:rsidP="008C0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:rsidR="008C0A69" w:rsidRPr="0023774E" w:rsidRDefault="008C0A69" w:rsidP="008C0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45" w:type="dxa"/>
            <w:gridSpan w:val="2"/>
          </w:tcPr>
          <w:p w:rsidR="008C0A69" w:rsidRPr="0023774E" w:rsidRDefault="008C0A69" w:rsidP="008C0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:rsidR="008C0A69" w:rsidRPr="0023774E" w:rsidRDefault="008C0A69" w:rsidP="008C0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8"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43" w:type="dxa"/>
          </w:tcPr>
          <w:p w:rsidR="008C0A69" w:rsidRPr="0023774E" w:rsidRDefault="008C0A69" w:rsidP="008C0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</w:tcPr>
          <w:p w:rsidR="008C0A69" w:rsidRPr="0023774E" w:rsidRDefault="008C0A69" w:rsidP="008C0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ind w:left="-18"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8C0A69" w:rsidRPr="007766A8" w:rsidTr="00EE6EC9">
        <w:trPr>
          <w:cantSplit/>
        </w:trPr>
        <w:tc>
          <w:tcPr>
            <w:tcW w:w="3690" w:type="dxa"/>
          </w:tcPr>
          <w:p w:rsidR="008C0A69" w:rsidRPr="007766A8" w:rsidRDefault="008C0A69" w:rsidP="008C0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766A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8C0A69" w:rsidRPr="007766A8" w:rsidRDefault="008C0A69" w:rsidP="008C0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72</w:t>
            </w:r>
          </w:p>
        </w:tc>
        <w:tc>
          <w:tcPr>
            <w:tcW w:w="270" w:type="dxa"/>
          </w:tcPr>
          <w:p w:rsidR="008C0A69" w:rsidRPr="007766A8" w:rsidRDefault="008C0A69" w:rsidP="008C0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bottom w:val="double" w:sz="4" w:space="0" w:color="auto"/>
            </w:tcBorders>
          </w:tcPr>
          <w:p w:rsidR="008C0A69" w:rsidRPr="00386490" w:rsidRDefault="008C0A69" w:rsidP="008C0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(21</w:t>
            </w:r>
            <w:r w:rsidRPr="00386490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45" w:type="dxa"/>
            <w:gridSpan w:val="2"/>
          </w:tcPr>
          <w:p w:rsidR="008C0A69" w:rsidRPr="007766A8" w:rsidRDefault="008C0A69" w:rsidP="008C0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double" w:sz="4" w:space="0" w:color="auto"/>
            </w:tcBorders>
          </w:tcPr>
          <w:p w:rsidR="008C0A69" w:rsidRPr="007766A8" w:rsidRDefault="008C0A69" w:rsidP="008C0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43" w:type="dxa"/>
          </w:tcPr>
          <w:p w:rsidR="008C0A69" w:rsidRPr="007766A8" w:rsidRDefault="008C0A69" w:rsidP="008C0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1" w:type="dxa"/>
            <w:tcBorders>
              <w:bottom w:val="double" w:sz="4" w:space="0" w:color="auto"/>
            </w:tcBorders>
          </w:tcPr>
          <w:p w:rsidR="008C0A69" w:rsidRPr="007766A8" w:rsidRDefault="008C0A69" w:rsidP="008C0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52</w:t>
            </w:r>
          </w:p>
        </w:tc>
      </w:tr>
    </w:tbl>
    <w:p w:rsidR="00A829AE" w:rsidRPr="007766A8" w:rsidRDefault="00A829AE" w:rsidP="00A829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sz w:val="2"/>
          <w:szCs w:val="2"/>
        </w:rPr>
      </w:pPr>
      <w:r w:rsidRPr="007766A8">
        <w:rPr>
          <w:rFonts w:ascii="Angsana New" w:hAnsi="Angsana New"/>
          <w:b/>
          <w:sz w:val="2"/>
          <w:szCs w:val="2"/>
          <w:cs/>
        </w:rPr>
        <w:t>ง</w:t>
      </w:r>
    </w:p>
    <w:p w:rsidR="0059575E" w:rsidRPr="0023774E" w:rsidRDefault="0059575E" w:rsidP="003C55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22"/>
          <w:szCs w:val="22"/>
        </w:rPr>
      </w:pPr>
    </w:p>
    <w:p w:rsidR="00F84EF3" w:rsidRDefault="00435813" w:rsidP="003C55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3C55D6">
        <w:rPr>
          <w:rFonts w:ascii="Angsana New" w:hAnsi="Angsana New"/>
          <w:b/>
          <w:bCs/>
          <w:sz w:val="30"/>
          <w:szCs w:val="30"/>
        </w:rPr>
        <w:t>1</w:t>
      </w:r>
      <w:r w:rsidR="00B259C3">
        <w:rPr>
          <w:rFonts w:ascii="Angsana New" w:hAnsi="Angsana New"/>
          <w:b/>
          <w:bCs/>
          <w:sz w:val="30"/>
          <w:szCs w:val="30"/>
        </w:rPr>
        <w:t>3</w:t>
      </w:r>
      <w:r w:rsidR="000B4297" w:rsidRPr="003C55D6">
        <w:rPr>
          <w:rFonts w:ascii="Angsana New" w:hAnsi="Angsana New"/>
          <w:b/>
          <w:bCs/>
          <w:sz w:val="30"/>
          <w:szCs w:val="30"/>
        </w:rPr>
        <w:t xml:space="preserve">   </w:t>
      </w:r>
      <w:r w:rsidR="000B4297" w:rsidRPr="003C55D6">
        <w:rPr>
          <w:rFonts w:ascii="Angsana New" w:hAnsi="Angsana New"/>
          <w:b/>
          <w:bCs/>
          <w:sz w:val="30"/>
          <w:szCs w:val="30"/>
        </w:rPr>
        <w:tab/>
      </w:r>
      <w:r w:rsidR="00F84EF3" w:rsidRPr="003C55D6">
        <w:rPr>
          <w:rFonts w:ascii="Angsana New" w:hAnsi="Angsana New"/>
          <w:b/>
          <w:bCs/>
          <w:sz w:val="30"/>
          <w:szCs w:val="30"/>
          <w:cs/>
        </w:rPr>
        <w:t>หนี้สินที่มีภาระดอกเบี้ย</w:t>
      </w:r>
    </w:p>
    <w:p w:rsidR="007836EE" w:rsidRPr="0023774E" w:rsidRDefault="007836EE" w:rsidP="003C55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22"/>
          <w:szCs w:val="22"/>
        </w:rPr>
      </w:pPr>
    </w:p>
    <w:tbl>
      <w:tblPr>
        <w:tblW w:w="9162" w:type="dxa"/>
        <w:tblInd w:w="558" w:type="dxa"/>
        <w:tblLook w:val="01E0" w:firstRow="1" w:lastRow="1" w:firstColumn="1" w:lastColumn="1" w:noHBand="0" w:noVBand="0"/>
      </w:tblPr>
      <w:tblGrid>
        <w:gridCol w:w="4050"/>
        <w:gridCol w:w="1105"/>
        <w:gridCol w:w="236"/>
        <w:gridCol w:w="1089"/>
        <w:gridCol w:w="236"/>
        <w:gridCol w:w="1096"/>
        <w:gridCol w:w="248"/>
        <w:gridCol w:w="1102"/>
      </w:tblGrid>
      <w:tr w:rsidR="00335BF0" w:rsidRPr="007766A8" w:rsidTr="005F154A">
        <w:tc>
          <w:tcPr>
            <w:tcW w:w="4050" w:type="dxa"/>
          </w:tcPr>
          <w:p w:rsidR="00335BF0" w:rsidRPr="007766A8" w:rsidRDefault="00335BF0" w:rsidP="00335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335BF0" w:rsidRPr="007766A8" w:rsidRDefault="00335BF0" w:rsidP="00335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766A8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:rsidR="00335BF0" w:rsidRPr="007766A8" w:rsidRDefault="00335BF0" w:rsidP="00335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446" w:type="dxa"/>
            <w:gridSpan w:val="3"/>
          </w:tcPr>
          <w:p w:rsidR="00335BF0" w:rsidRPr="007766A8" w:rsidRDefault="00335BF0" w:rsidP="00335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35BF0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35BF0" w:rsidRPr="007766A8" w:rsidTr="006D0CA8">
        <w:tc>
          <w:tcPr>
            <w:tcW w:w="4050" w:type="dxa"/>
          </w:tcPr>
          <w:p w:rsidR="00335BF0" w:rsidRPr="007766A8" w:rsidRDefault="00335BF0" w:rsidP="00335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5" w:type="dxa"/>
          </w:tcPr>
          <w:p w:rsidR="00335BF0" w:rsidRPr="007766A8" w:rsidRDefault="00335BF0" w:rsidP="00335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66A8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236" w:type="dxa"/>
          </w:tcPr>
          <w:p w:rsidR="00335BF0" w:rsidRPr="007766A8" w:rsidRDefault="00335BF0" w:rsidP="00335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:rsidR="00335BF0" w:rsidRPr="007766A8" w:rsidRDefault="00335BF0" w:rsidP="00335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66A8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36" w:type="dxa"/>
          </w:tcPr>
          <w:p w:rsidR="00335BF0" w:rsidRPr="007766A8" w:rsidRDefault="00335BF0" w:rsidP="00335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6" w:type="dxa"/>
          </w:tcPr>
          <w:p w:rsidR="00335BF0" w:rsidRPr="007766A8" w:rsidRDefault="00335BF0" w:rsidP="00335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66A8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248" w:type="dxa"/>
          </w:tcPr>
          <w:p w:rsidR="00335BF0" w:rsidRPr="007766A8" w:rsidRDefault="00335BF0" w:rsidP="00335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2" w:type="dxa"/>
          </w:tcPr>
          <w:p w:rsidR="00335BF0" w:rsidRPr="007766A8" w:rsidRDefault="00335BF0" w:rsidP="00335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66A8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335BF0" w:rsidRPr="007766A8" w:rsidTr="005F154A">
        <w:tc>
          <w:tcPr>
            <w:tcW w:w="4050" w:type="dxa"/>
          </w:tcPr>
          <w:p w:rsidR="00335BF0" w:rsidRPr="007766A8" w:rsidRDefault="00335BF0" w:rsidP="00335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12" w:type="dxa"/>
            <w:gridSpan w:val="7"/>
          </w:tcPr>
          <w:p w:rsidR="00335BF0" w:rsidRPr="007766A8" w:rsidRDefault="00335BF0" w:rsidP="00335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2" w:right="-11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766A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35BF0" w:rsidRPr="007766A8" w:rsidTr="006D0CA8">
        <w:tc>
          <w:tcPr>
            <w:tcW w:w="4050" w:type="dxa"/>
          </w:tcPr>
          <w:p w:rsidR="00335BF0" w:rsidRPr="007766A8" w:rsidRDefault="00335BF0" w:rsidP="00335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342"/>
              </w:tabs>
              <w:spacing w:line="240" w:lineRule="auto"/>
              <w:ind w:right="-378"/>
              <w:rPr>
                <w:rFonts w:ascii="Angsana New" w:hAnsi="Angsana New"/>
                <w:sz w:val="30"/>
                <w:szCs w:val="30"/>
              </w:rPr>
            </w:pPr>
            <w:r w:rsidRPr="007766A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105" w:type="dxa"/>
          </w:tcPr>
          <w:p w:rsidR="00335BF0" w:rsidRPr="007766A8" w:rsidRDefault="00335BF0" w:rsidP="00335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335BF0" w:rsidRPr="007766A8" w:rsidRDefault="00335BF0" w:rsidP="00335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:rsidR="00335BF0" w:rsidRPr="007766A8" w:rsidRDefault="00335BF0" w:rsidP="00335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335BF0" w:rsidRPr="007766A8" w:rsidRDefault="00335BF0" w:rsidP="00335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6" w:type="dxa"/>
          </w:tcPr>
          <w:p w:rsidR="00335BF0" w:rsidRPr="007766A8" w:rsidRDefault="00335BF0" w:rsidP="00335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8" w:type="dxa"/>
          </w:tcPr>
          <w:p w:rsidR="00335BF0" w:rsidRPr="007766A8" w:rsidRDefault="00335BF0" w:rsidP="00335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2" w:type="dxa"/>
          </w:tcPr>
          <w:p w:rsidR="00335BF0" w:rsidRPr="007766A8" w:rsidRDefault="00335BF0" w:rsidP="00335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8" w:right="-24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35BF0" w:rsidRPr="007766A8" w:rsidTr="006D0CA8">
        <w:tc>
          <w:tcPr>
            <w:tcW w:w="4050" w:type="dxa"/>
          </w:tcPr>
          <w:p w:rsidR="00335BF0" w:rsidRPr="007766A8" w:rsidRDefault="00335BF0" w:rsidP="00335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342"/>
              </w:tabs>
              <w:spacing w:line="240" w:lineRule="auto"/>
              <w:ind w:right="-378"/>
              <w:rPr>
                <w:rFonts w:ascii="Angsana New" w:hAnsi="Angsana New"/>
                <w:sz w:val="30"/>
                <w:szCs w:val="30"/>
                <w:cs/>
              </w:rPr>
            </w:pPr>
            <w:r w:rsidRPr="007766A8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05" w:type="dxa"/>
          </w:tcPr>
          <w:p w:rsidR="00335BF0" w:rsidRPr="007766A8" w:rsidRDefault="00335BF0" w:rsidP="00335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335BF0" w:rsidRPr="007766A8" w:rsidRDefault="00335BF0" w:rsidP="00335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:rsidR="00335BF0" w:rsidRPr="007766A8" w:rsidRDefault="00335BF0" w:rsidP="00335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335BF0" w:rsidRPr="007766A8" w:rsidRDefault="00335BF0" w:rsidP="00335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6" w:type="dxa"/>
          </w:tcPr>
          <w:p w:rsidR="00335BF0" w:rsidRPr="007766A8" w:rsidRDefault="00335BF0" w:rsidP="00335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8" w:type="dxa"/>
          </w:tcPr>
          <w:p w:rsidR="00335BF0" w:rsidRPr="007766A8" w:rsidRDefault="00335BF0" w:rsidP="00335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2" w:type="dxa"/>
          </w:tcPr>
          <w:p w:rsidR="00335BF0" w:rsidRPr="007766A8" w:rsidRDefault="00335BF0" w:rsidP="00335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8" w:right="-24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35BF0" w:rsidRPr="007766A8" w:rsidTr="006D0CA8">
        <w:tc>
          <w:tcPr>
            <w:tcW w:w="4050" w:type="dxa"/>
          </w:tcPr>
          <w:p w:rsidR="00335BF0" w:rsidRPr="007766A8" w:rsidRDefault="00335BF0" w:rsidP="00335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342"/>
              </w:tabs>
              <w:spacing w:line="240" w:lineRule="auto"/>
              <w:ind w:right="-37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1105" w:type="dxa"/>
          </w:tcPr>
          <w:p w:rsidR="00335BF0" w:rsidRPr="007766A8" w:rsidRDefault="00335BF0" w:rsidP="00335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2,200</w:t>
            </w:r>
          </w:p>
        </w:tc>
        <w:tc>
          <w:tcPr>
            <w:tcW w:w="236" w:type="dxa"/>
          </w:tcPr>
          <w:p w:rsidR="00335BF0" w:rsidRPr="007766A8" w:rsidRDefault="00335BF0" w:rsidP="00335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:rsidR="00335BF0" w:rsidRPr="007766A8" w:rsidRDefault="00335BF0" w:rsidP="00335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1,160</w:t>
            </w:r>
          </w:p>
        </w:tc>
        <w:tc>
          <w:tcPr>
            <w:tcW w:w="236" w:type="dxa"/>
          </w:tcPr>
          <w:p w:rsidR="00335BF0" w:rsidRDefault="00335BF0" w:rsidP="00335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6" w:type="dxa"/>
          </w:tcPr>
          <w:p w:rsidR="00335BF0" w:rsidRPr="007766A8" w:rsidRDefault="00DA7AAB" w:rsidP="00D55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8" w:type="dxa"/>
          </w:tcPr>
          <w:p w:rsidR="00335BF0" w:rsidRPr="007766A8" w:rsidRDefault="00335BF0" w:rsidP="00335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2" w:type="dxa"/>
          </w:tcPr>
          <w:p w:rsidR="00335BF0" w:rsidRPr="007766A8" w:rsidRDefault="00DA7AAB" w:rsidP="00E04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35BF0" w:rsidRPr="007766A8" w:rsidTr="006D0CA8">
        <w:tc>
          <w:tcPr>
            <w:tcW w:w="4050" w:type="dxa"/>
          </w:tcPr>
          <w:p w:rsidR="00335BF0" w:rsidRPr="007766A8" w:rsidRDefault="00335BF0" w:rsidP="00335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342"/>
              </w:tabs>
              <w:spacing w:line="240" w:lineRule="auto"/>
              <w:ind w:right="-378"/>
              <w:rPr>
                <w:rFonts w:ascii="Angsana New" w:hAnsi="Angsana New"/>
                <w:sz w:val="30"/>
                <w:szCs w:val="30"/>
                <w:cs/>
              </w:rPr>
            </w:pPr>
            <w:r w:rsidRPr="007766A8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7766A8">
              <w:rPr>
                <w:rFonts w:ascii="Angsana New" w:hAnsi="Angsana New" w:hint="cs"/>
                <w:sz w:val="30"/>
                <w:szCs w:val="30"/>
                <w:cs/>
              </w:rPr>
              <w:t>ส่</w:t>
            </w:r>
            <w:r w:rsidRPr="007766A8">
              <w:rPr>
                <w:rFonts w:ascii="Angsana New" w:hAnsi="Angsana New"/>
                <w:sz w:val="30"/>
                <w:szCs w:val="30"/>
                <w:cs/>
              </w:rPr>
              <w:t>วนที่ไม่มีหลักประกัน</w:t>
            </w:r>
          </w:p>
        </w:tc>
        <w:tc>
          <w:tcPr>
            <w:tcW w:w="1105" w:type="dxa"/>
          </w:tcPr>
          <w:p w:rsidR="00335BF0" w:rsidRPr="004B7C53" w:rsidRDefault="00335BF0" w:rsidP="00335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3,400</w:t>
            </w:r>
          </w:p>
        </w:tc>
        <w:tc>
          <w:tcPr>
            <w:tcW w:w="236" w:type="dxa"/>
          </w:tcPr>
          <w:p w:rsidR="00335BF0" w:rsidRPr="007766A8" w:rsidRDefault="00335BF0" w:rsidP="00335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:rsidR="00335BF0" w:rsidRPr="004B7C53" w:rsidRDefault="00335BF0" w:rsidP="00335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1,640</w:t>
            </w:r>
          </w:p>
        </w:tc>
        <w:tc>
          <w:tcPr>
            <w:tcW w:w="236" w:type="dxa"/>
          </w:tcPr>
          <w:p w:rsidR="00335BF0" w:rsidRDefault="00335BF0" w:rsidP="00335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0"/>
              </w:tabs>
              <w:spacing w:line="240" w:lineRule="auto"/>
              <w:ind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6" w:type="dxa"/>
          </w:tcPr>
          <w:p w:rsidR="00335BF0" w:rsidRPr="004B7C53" w:rsidRDefault="00DA7AAB" w:rsidP="00D55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8" w:type="dxa"/>
          </w:tcPr>
          <w:p w:rsidR="00335BF0" w:rsidRPr="007766A8" w:rsidRDefault="00335BF0" w:rsidP="00335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2" w:type="dxa"/>
          </w:tcPr>
          <w:p w:rsidR="00335BF0" w:rsidRPr="004B7C53" w:rsidRDefault="00DA7AAB" w:rsidP="00E04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35BF0" w:rsidRPr="007766A8" w:rsidTr="006D0CA8">
        <w:tc>
          <w:tcPr>
            <w:tcW w:w="4050" w:type="dxa"/>
          </w:tcPr>
          <w:p w:rsidR="00335BF0" w:rsidRPr="007766A8" w:rsidRDefault="00335BF0" w:rsidP="00335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342"/>
              </w:tabs>
              <w:spacing w:line="240" w:lineRule="auto"/>
              <w:ind w:right="-378"/>
              <w:rPr>
                <w:rFonts w:ascii="Angsana New" w:hAnsi="Angsana New"/>
                <w:sz w:val="30"/>
                <w:szCs w:val="30"/>
                <w:cs/>
              </w:rPr>
            </w:pPr>
            <w:r w:rsidRPr="007766A8">
              <w:rPr>
                <w:rFonts w:ascii="Angsana New" w:hAnsi="Angsana New"/>
                <w:sz w:val="30"/>
                <w:szCs w:val="30"/>
                <w:cs/>
              </w:rPr>
              <w:t>หุ้นกู้ระยะยาวส่วนที่ถึงกำหนดชำระภายในหนึ่งปี</w:t>
            </w:r>
          </w:p>
        </w:tc>
        <w:tc>
          <w:tcPr>
            <w:tcW w:w="1105" w:type="dxa"/>
          </w:tcPr>
          <w:p w:rsidR="00335BF0" w:rsidRPr="004F7B72" w:rsidRDefault="00335BF0" w:rsidP="00335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335BF0" w:rsidRPr="007766A8" w:rsidRDefault="00335BF0" w:rsidP="00335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:rsidR="00335BF0" w:rsidRPr="004F7B72" w:rsidRDefault="00335BF0" w:rsidP="00335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335BF0" w:rsidRPr="004B7C53" w:rsidRDefault="00335BF0" w:rsidP="00335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1440"/>
              </w:tabs>
              <w:spacing w:line="240" w:lineRule="auto"/>
              <w:ind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6" w:type="dxa"/>
          </w:tcPr>
          <w:p w:rsidR="00335BF0" w:rsidRPr="004F7B72" w:rsidRDefault="00335BF0" w:rsidP="00D55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8" w:type="dxa"/>
          </w:tcPr>
          <w:p w:rsidR="00335BF0" w:rsidRPr="007766A8" w:rsidRDefault="00335BF0" w:rsidP="00335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2" w:type="dxa"/>
          </w:tcPr>
          <w:p w:rsidR="00335BF0" w:rsidRPr="004F7B72" w:rsidRDefault="00335BF0" w:rsidP="00E04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35BF0" w:rsidRPr="007766A8" w:rsidTr="007D2C92">
        <w:tc>
          <w:tcPr>
            <w:tcW w:w="4050" w:type="dxa"/>
          </w:tcPr>
          <w:p w:rsidR="00335BF0" w:rsidRPr="007766A8" w:rsidRDefault="00335BF0" w:rsidP="00335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342"/>
              </w:tabs>
              <w:spacing w:line="240" w:lineRule="auto"/>
              <w:ind w:right="-378"/>
              <w:rPr>
                <w:rFonts w:ascii="Angsana New" w:hAnsi="Angsana New"/>
                <w:sz w:val="30"/>
                <w:szCs w:val="30"/>
                <w:cs/>
              </w:rPr>
            </w:pPr>
            <w:r w:rsidRPr="007766A8"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 w:rsidRPr="007766A8">
              <w:rPr>
                <w:rFonts w:ascii="Angsana New" w:hAnsi="Angsana New"/>
                <w:sz w:val="30"/>
                <w:szCs w:val="30"/>
                <w:cs/>
              </w:rPr>
              <w:t>ส่วนที่</w:t>
            </w:r>
            <w:r w:rsidRPr="007766A8">
              <w:rPr>
                <w:rFonts w:ascii="Angsana New" w:hAnsi="Angsana New" w:hint="cs"/>
                <w:sz w:val="30"/>
                <w:szCs w:val="30"/>
                <w:cs/>
              </w:rPr>
              <w:t>ไม่</w:t>
            </w:r>
            <w:r w:rsidRPr="007766A8">
              <w:rPr>
                <w:rFonts w:ascii="Angsana New" w:hAnsi="Angsana New"/>
                <w:sz w:val="30"/>
                <w:szCs w:val="30"/>
                <w:cs/>
              </w:rPr>
              <w:t>มีหลักประกัน</w:t>
            </w:r>
          </w:p>
        </w:tc>
        <w:tc>
          <w:tcPr>
            <w:tcW w:w="1105" w:type="dxa"/>
            <w:tcBorders>
              <w:bottom w:val="single" w:sz="4" w:space="0" w:color="auto"/>
            </w:tcBorders>
          </w:tcPr>
          <w:p w:rsidR="00335BF0" w:rsidRPr="004B7C53" w:rsidRDefault="00335BF0" w:rsidP="00335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4B7C53">
              <w:rPr>
                <w:rFonts w:ascii="Angsana New" w:hAnsi="Angsana New"/>
                <w:sz w:val="30"/>
                <w:szCs w:val="30"/>
              </w:rPr>
              <w:t>6,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Pr="004B7C53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236" w:type="dxa"/>
          </w:tcPr>
          <w:p w:rsidR="00335BF0" w:rsidRPr="007766A8" w:rsidRDefault="00335BF0" w:rsidP="00335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</w:tcPr>
          <w:p w:rsidR="00335BF0" w:rsidRPr="004B7C53" w:rsidRDefault="00335BF0" w:rsidP="00335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4B7C53">
              <w:rPr>
                <w:rFonts w:ascii="Angsana New" w:hAnsi="Angsana New"/>
                <w:sz w:val="30"/>
                <w:szCs w:val="30"/>
              </w:rPr>
              <w:t>6,000</w:t>
            </w:r>
          </w:p>
        </w:tc>
        <w:tc>
          <w:tcPr>
            <w:tcW w:w="236" w:type="dxa"/>
          </w:tcPr>
          <w:p w:rsidR="00335BF0" w:rsidRPr="004B7C53" w:rsidRDefault="00335BF0" w:rsidP="00335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0"/>
              </w:tabs>
              <w:spacing w:line="240" w:lineRule="auto"/>
              <w:ind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6" w:type="dxa"/>
          </w:tcPr>
          <w:p w:rsidR="00335BF0" w:rsidRPr="004B7C53" w:rsidRDefault="00DA7AAB" w:rsidP="00D55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8" w:type="dxa"/>
          </w:tcPr>
          <w:p w:rsidR="00335BF0" w:rsidRPr="007766A8" w:rsidRDefault="00335BF0" w:rsidP="00335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2" w:type="dxa"/>
          </w:tcPr>
          <w:p w:rsidR="00335BF0" w:rsidRPr="004B7C53" w:rsidRDefault="00DA7AAB" w:rsidP="00E04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35BF0" w:rsidRPr="007766A8" w:rsidTr="007D2C92">
        <w:tc>
          <w:tcPr>
            <w:tcW w:w="4050" w:type="dxa"/>
          </w:tcPr>
          <w:p w:rsidR="00335BF0" w:rsidRPr="007766A8" w:rsidRDefault="00335BF0" w:rsidP="00335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342"/>
              </w:tabs>
              <w:spacing w:line="240" w:lineRule="auto"/>
              <w:ind w:right="-37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766A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รวมหนี้สินที่มีภาระดอกเบี้ยส่วนที่หมุนเวียน</w:t>
            </w: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</w:tcPr>
          <w:p w:rsidR="00335BF0" w:rsidRPr="006D0CA8" w:rsidRDefault="00335BF0" w:rsidP="00335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D0CA8">
              <w:rPr>
                <w:rFonts w:ascii="Angsana New" w:hAnsi="Angsana New"/>
                <w:b/>
                <w:bCs/>
                <w:sz w:val="30"/>
                <w:szCs w:val="30"/>
              </w:rPr>
              <w:t>12,000</w:t>
            </w:r>
          </w:p>
        </w:tc>
        <w:tc>
          <w:tcPr>
            <w:tcW w:w="236" w:type="dxa"/>
          </w:tcPr>
          <w:p w:rsidR="00335BF0" w:rsidRPr="006D0CA8" w:rsidRDefault="00335BF0" w:rsidP="00335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</w:tcPr>
          <w:p w:rsidR="00335BF0" w:rsidRPr="006D0CA8" w:rsidRDefault="00335BF0" w:rsidP="00335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D0CA8">
              <w:rPr>
                <w:rFonts w:ascii="Angsana New" w:hAnsi="Angsana New"/>
                <w:b/>
                <w:bCs/>
                <w:sz w:val="30"/>
                <w:szCs w:val="30"/>
              </w:rPr>
              <w:t>8,800</w:t>
            </w:r>
          </w:p>
        </w:tc>
        <w:tc>
          <w:tcPr>
            <w:tcW w:w="236" w:type="dxa"/>
          </w:tcPr>
          <w:p w:rsidR="00335BF0" w:rsidRPr="006D0CA8" w:rsidRDefault="00335BF0" w:rsidP="00335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0"/>
              </w:tabs>
              <w:spacing w:line="240" w:lineRule="auto"/>
              <w:ind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single" w:sz="4" w:space="0" w:color="auto"/>
            </w:tcBorders>
          </w:tcPr>
          <w:p w:rsidR="00335BF0" w:rsidRPr="006D0CA8" w:rsidRDefault="00DA7AAB" w:rsidP="00D55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8" w:type="dxa"/>
          </w:tcPr>
          <w:p w:rsidR="00335BF0" w:rsidRPr="006D0CA8" w:rsidRDefault="00335BF0" w:rsidP="00335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</w:tcBorders>
          </w:tcPr>
          <w:p w:rsidR="00335BF0" w:rsidRPr="006D0CA8" w:rsidRDefault="00DA7AAB" w:rsidP="00E04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335BF0" w:rsidRPr="0023774E" w:rsidTr="007D2C92">
        <w:trPr>
          <w:trHeight w:val="190"/>
        </w:trPr>
        <w:tc>
          <w:tcPr>
            <w:tcW w:w="4050" w:type="dxa"/>
          </w:tcPr>
          <w:p w:rsidR="00335BF0" w:rsidRPr="0023774E" w:rsidRDefault="00335BF0" w:rsidP="00335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37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</w:tcPr>
          <w:p w:rsidR="00335BF0" w:rsidRPr="004F7B72" w:rsidRDefault="00335BF0" w:rsidP="00335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335BF0" w:rsidRPr="0023774E" w:rsidRDefault="00335BF0" w:rsidP="00335BF0">
            <w:pPr>
              <w:pStyle w:val="a"/>
              <w:tabs>
                <w:tab w:val="clear" w:pos="1080"/>
                <w:tab w:val="decimal" w:pos="927"/>
              </w:tabs>
              <w:ind w:right="-81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</w:tcPr>
          <w:p w:rsidR="00335BF0" w:rsidRPr="004F7B72" w:rsidRDefault="00335BF0" w:rsidP="00335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335BF0" w:rsidRPr="0023774E" w:rsidRDefault="00335BF0" w:rsidP="00335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86"/>
              <w:rPr>
                <w:rFonts w:ascii="Angsana New" w:hAnsi="Angsana New"/>
                <w:sz w:val="22"/>
                <w:szCs w:val="22"/>
                <w:highlight w:val="yellow"/>
                <w:cs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</w:tcPr>
          <w:p w:rsidR="00335BF0" w:rsidRPr="004F7B72" w:rsidRDefault="00335BF0" w:rsidP="00335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8" w:type="dxa"/>
          </w:tcPr>
          <w:p w:rsidR="00335BF0" w:rsidRPr="0023774E" w:rsidRDefault="00335BF0" w:rsidP="00335BF0">
            <w:pPr>
              <w:pStyle w:val="a"/>
              <w:tabs>
                <w:tab w:val="clear" w:pos="1080"/>
                <w:tab w:val="decimal" w:pos="927"/>
              </w:tabs>
              <w:ind w:right="-81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02" w:type="dxa"/>
            <w:tcBorders>
              <w:top w:val="single" w:sz="4" w:space="0" w:color="auto"/>
            </w:tcBorders>
          </w:tcPr>
          <w:p w:rsidR="00335BF0" w:rsidRPr="004F7B72" w:rsidRDefault="00335BF0" w:rsidP="00335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35BF0" w:rsidRPr="007766A8" w:rsidTr="006D0CA8">
        <w:tc>
          <w:tcPr>
            <w:tcW w:w="4050" w:type="dxa"/>
          </w:tcPr>
          <w:p w:rsidR="00335BF0" w:rsidRPr="007766A8" w:rsidRDefault="00335BF0" w:rsidP="00335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37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766A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105" w:type="dxa"/>
          </w:tcPr>
          <w:p w:rsidR="00335BF0" w:rsidRPr="004F7B72" w:rsidRDefault="00335BF0" w:rsidP="00335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335BF0" w:rsidRPr="007766A8" w:rsidRDefault="00335BF0" w:rsidP="00335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:rsidR="00335BF0" w:rsidRPr="004F7B72" w:rsidRDefault="00335BF0" w:rsidP="00335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335BF0" w:rsidRPr="002A5AA6" w:rsidRDefault="00335BF0" w:rsidP="00335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96" w:type="dxa"/>
          </w:tcPr>
          <w:p w:rsidR="00335BF0" w:rsidRPr="004F7B72" w:rsidRDefault="00335BF0" w:rsidP="00335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8" w:type="dxa"/>
          </w:tcPr>
          <w:p w:rsidR="00335BF0" w:rsidRPr="007766A8" w:rsidRDefault="00335BF0" w:rsidP="00335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2" w:type="dxa"/>
          </w:tcPr>
          <w:p w:rsidR="00335BF0" w:rsidRPr="004F7B72" w:rsidRDefault="00335BF0" w:rsidP="00335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35BF0" w:rsidRPr="007766A8" w:rsidTr="006D0CA8">
        <w:tc>
          <w:tcPr>
            <w:tcW w:w="4050" w:type="dxa"/>
          </w:tcPr>
          <w:p w:rsidR="00335BF0" w:rsidRPr="007766A8" w:rsidRDefault="00335BF0" w:rsidP="00335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342"/>
              </w:tabs>
              <w:spacing w:line="240" w:lineRule="auto"/>
              <w:ind w:right="-378"/>
              <w:rPr>
                <w:rFonts w:ascii="Angsana New" w:hAnsi="Angsana New"/>
                <w:sz w:val="30"/>
                <w:szCs w:val="30"/>
                <w:cs/>
              </w:rPr>
            </w:pPr>
            <w:r w:rsidRPr="007766A8">
              <w:rPr>
                <w:rFonts w:ascii="Angsana New" w:hAnsi="Angsana New"/>
                <w:sz w:val="30"/>
                <w:szCs w:val="30"/>
                <w:cs/>
              </w:rPr>
              <w:t>เงินกู้ยืมระยะ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ยาว</w:t>
            </w:r>
            <w:r w:rsidRPr="007766A8">
              <w:rPr>
                <w:rFonts w:ascii="Angsana New" w:hAnsi="Angsana New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105" w:type="dxa"/>
          </w:tcPr>
          <w:p w:rsidR="00335BF0" w:rsidRPr="004F7B72" w:rsidRDefault="00335BF0" w:rsidP="00335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335BF0" w:rsidRPr="007766A8" w:rsidRDefault="00335BF0" w:rsidP="00335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:rsidR="00335BF0" w:rsidRPr="004F7B72" w:rsidRDefault="00335BF0" w:rsidP="00335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335BF0" w:rsidRPr="002A5AA6" w:rsidRDefault="00335BF0" w:rsidP="00335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96" w:type="dxa"/>
          </w:tcPr>
          <w:p w:rsidR="00335BF0" w:rsidRPr="004F7B72" w:rsidRDefault="00335BF0" w:rsidP="00335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8" w:type="dxa"/>
          </w:tcPr>
          <w:p w:rsidR="00335BF0" w:rsidRPr="007766A8" w:rsidRDefault="00335BF0" w:rsidP="00335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2" w:type="dxa"/>
          </w:tcPr>
          <w:p w:rsidR="00335BF0" w:rsidRPr="004F7B72" w:rsidRDefault="00335BF0" w:rsidP="00335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35BF0" w:rsidRPr="007766A8" w:rsidTr="006D0CA8">
        <w:tc>
          <w:tcPr>
            <w:tcW w:w="4050" w:type="dxa"/>
          </w:tcPr>
          <w:p w:rsidR="00335BF0" w:rsidRPr="007766A8" w:rsidRDefault="00335BF0" w:rsidP="00335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342"/>
              </w:tabs>
              <w:spacing w:line="240" w:lineRule="auto"/>
              <w:ind w:right="-37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1105" w:type="dxa"/>
          </w:tcPr>
          <w:p w:rsidR="00335BF0" w:rsidRPr="007766A8" w:rsidRDefault="00335BF0" w:rsidP="00335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500</w:t>
            </w:r>
          </w:p>
        </w:tc>
        <w:tc>
          <w:tcPr>
            <w:tcW w:w="236" w:type="dxa"/>
          </w:tcPr>
          <w:p w:rsidR="00335BF0" w:rsidRPr="007766A8" w:rsidRDefault="00335BF0" w:rsidP="00335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:rsidR="00335BF0" w:rsidRPr="003D2244" w:rsidRDefault="00335BF0" w:rsidP="00335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3D224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335BF0" w:rsidRDefault="00335BF0" w:rsidP="00335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6" w:type="dxa"/>
          </w:tcPr>
          <w:p w:rsidR="00335BF0" w:rsidRPr="007766A8" w:rsidRDefault="00335BF0" w:rsidP="00335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500</w:t>
            </w:r>
          </w:p>
        </w:tc>
        <w:tc>
          <w:tcPr>
            <w:tcW w:w="248" w:type="dxa"/>
          </w:tcPr>
          <w:p w:rsidR="00335BF0" w:rsidRPr="007766A8" w:rsidRDefault="00335BF0" w:rsidP="00335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2" w:type="dxa"/>
          </w:tcPr>
          <w:p w:rsidR="00335BF0" w:rsidRPr="003D2244" w:rsidRDefault="00335BF0" w:rsidP="00335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3D224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35BF0" w:rsidRPr="007766A8" w:rsidTr="006D0CA8">
        <w:tc>
          <w:tcPr>
            <w:tcW w:w="4050" w:type="dxa"/>
          </w:tcPr>
          <w:p w:rsidR="00335BF0" w:rsidRPr="007766A8" w:rsidRDefault="00335BF0" w:rsidP="00335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342"/>
              </w:tabs>
              <w:spacing w:line="240" w:lineRule="auto"/>
              <w:ind w:right="-378"/>
              <w:rPr>
                <w:rFonts w:ascii="Angsana New" w:hAnsi="Angsana New"/>
                <w:sz w:val="30"/>
                <w:szCs w:val="30"/>
                <w:cs/>
              </w:rPr>
            </w:pPr>
            <w:r w:rsidRPr="007766A8">
              <w:rPr>
                <w:rFonts w:ascii="Angsana New" w:hAnsi="Angsana New"/>
                <w:sz w:val="30"/>
                <w:szCs w:val="30"/>
                <w:cs/>
              </w:rPr>
              <w:t>หุ้นกู้ระยะยาว</w:t>
            </w:r>
          </w:p>
        </w:tc>
        <w:tc>
          <w:tcPr>
            <w:tcW w:w="1105" w:type="dxa"/>
          </w:tcPr>
          <w:p w:rsidR="00335BF0" w:rsidRPr="004F7B72" w:rsidRDefault="00335BF0" w:rsidP="00335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335BF0" w:rsidRPr="007766A8" w:rsidRDefault="00335BF0" w:rsidP="00335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:rsidR="00335BF0" w:rsidRPr="003D2244" w:rsidRDefault="00335BF0" w:rsidP="00335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335BF0" w:rsidRPr="002A5AA6" w:rsidRDefault="00335BF0" w:rsidP="00335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96" w:type="dxa"/>
          </w:tcPr>
          <w:p w:rsidR="00335BF0" w:rsidRPr="004F7B72" w:rsidRDefault="00335BF0" w:rsidP="00335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8" w:type="dxa"/>
          </w:tcPr>
          <w:p w:rsidR="00335BF0" w:rsidRPr="007766A8" w:rsidRDefault="00335BF0" w:rsidP="00335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2" w:type="dxa"/>
          </w:tcPr>
          <w:p w:rsidR="00335BF0" w:rsidRPr="003D2244" w:rsidRDefault="00335BF0" w:rsidP="00E04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35BF0" w:rsidRPr="007766A8" w:rsidTr="007D2C92">
        <w:tc>
          <w:tcPr>
            <w:tcW w:w="4050" w:type="dxa"/>
          </w:tcPr>
          <w:p w:rsidR="00335BF0" w:rsidRPr="007766A8" w:rsidRDefault="00335BF0" w:rsidP="00335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342"/>
              </w:tabs>
              <w:spacing w:line="240" w:lineRule="auto"/>
              <w:ind w:right="-378"/>
              <w:rPr>
                <w:rFonts w:ascii="Angsana New" w:hAnsi="Angsana New"/>
                <w:sz w:val="30"/>
                <w:szCs w:val="30"/>
                <w:cs/>
              </w:rPr>
            </w:pPr>
            <w:r w:rsidRPr="007766A8"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 w:rsidRPr="007766A8">
              <w:rPr>
                <w:rFonts w:ascii="Angsana New" w:hAnsi="Angsana New"/>
                <w:sz w:val="30"/>
                <w:szCs w:val="30"/>
                <w:cs/>
              </w:rPr>
              <w:t>ส่วนที่</w:t>
            </w:r>
            <w:r w:rsidRPr="007766A8">
              <w:rPr>
                <w:rFonts w:ascii="Angsana New" w:hAnsi="Angsana New" w:hint="cs"/>
                <w:sz w:val="30"/>
                <w:szCs w:val="30"/>
                <w:cs/>
              </w:rPr>
              <w:t>ไม่</w:t>
            </w:r>
            <w:r w:rsidRPr="007766A8">
              <w:rPr>
                <w:rFonts w:ascii="Angsana New" w:hAnsi="Angsana New"/>
                <w:sz w:val="30"/>
                <w:szCs w:val="30"/>
                <w:cs/>
              </w:rPr>
              <w:t>มีหลักประกัน</w:t>
            </w:r>
          </w:p>
        </w:tc>
        <w:tc>
          <w:tcPr>
            <w:tcW w:w="1105" w:type="dxa"/>
            <w:tcBorders>
              <w:bottom w:val="single" w:sz="4" w:space="0" w:color="auto"/>
            </w:tcBorders>
          </w:tcPr>
          <w:p w:rsidR="00335BF0" w:rsidRPr="004B7C53" w:rsidRDefault="00335BF0" w:rsidP="00335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</w:t>
            </w:r>
            <w:r w:rsidRPr="004B7C5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Pr="004B7C53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236" w:type="dxa"/>
          </w:tcPr>
          <w:p w:rsidR="00335BF0" w:rsidRPr="007766A8" w:rsidRDefault="00335BF0" w:rsidP="00335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</w:tcPr>
          <w:p w:rsidR="00335BF0" w:rsidRPr="004B7C53" w:rsidRDefault="00335BF0" w:rsidP="00335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4B7C53">
              <w:rPr>
                <w:rFonts w:ascii="Angsana New" w:hAnsi="Angsana New"/>
                <w:sz w:val="30"/>
                <w:szCs w:val="30"/>
              </w:rPr>
              <w:t>15,500</w:t>
            </w:r>
          </w:p>
        </w:tc>
        <w:tc>
          <w:tcPr>
            <w:tcW w:w="236" w:type="dxa"/>
          </w:tcPr>
          <w:p w:rsidR="00335BF0" w:rsidRDefault="00335BF0" w:rsidP="00335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70"/>
              </w:tabs>
              <w:spacing w:line="240" w:lineRule="auto"/>
              <w:ind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6" w:type="dxa"/>
          </w:tcPr>
          <w:p w:rsidR="00335BF0" w:rsidRPr="004B7C53" w:rsidRDefault="00E04D4F" w:rsidP="00335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5,500</w:t>
            </w:r>
          </w:p>
        </w:tc>
        <w:tc>
          <w:tcPr>
            <w:tcW w:w="248" w:type="dxa"/>
          </w:tcPr>
          <w:p w:rsidR="00335BF0" w:rsidRPr="007766A8" w:rsidRDefault="00335BF0" w:rsidP="00335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2" w:type="dxa"/>
          </w:tcPr>
          <w:p w:rsidR="00335BF0" w:rsidRPr="004B7C53" w:rsidRDefault="00E04D4F" w:rsidP="00E04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35BF0" w:rsidRPr="007766A8" w:rsidTr="007D2C92">
        <w:tc>
          <w:tcPr>
            <w:tcW w:w="4050" w:type="dxa"/>
          </w:tcPr>
          <w:p w:rsidR="00335BF0" w:rsidRPr="007766A8" w:rsidRDefault="00335BF0" w:rsidP="00335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342"/>
              </w:tabs>
              <w:spacing w:line="240" w:lineRule="auto"/>
              <w:ind w:right="-37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766A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รวมหนี้สินที่มีภาระดอกเบี้ยส่วนที่ไม่หมุนเวียน</w:t>
            </w: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</w:tcPr>
          <w:p w:rsidR="00335BF0" w:rsidRPr="006D0CA8" w:rsidRDefault="00335BF0" w:rsidP="00335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D0CA8">
              <w:rPr>
                <w:rFonts w:ascii="Angsana New" w:hAnsi="Angsana New"/>
                <w:b/>
                <w:bCs/>
                <w:sz w:val="30"/>
                <w:szCs w:val="30"/>
              </w:rPr>
              <w:t>15,100</w:t>
            </w:r>
          </w:p>
        </w:tc>
        <w:tc>
          <w:tcPr>
            <w:tcW w:w="236" w:type="dxa"/>
          </w:tcPr>
          <w:p w:rsidR="00335BF0" w:rsidRPr="006D0CA8" w:rsidRDefault="00335BF0" w:rsidP="00335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</w:tcPr>
          <w:p w:rsidR="00335BF0" w:rsidRPr="006D0CA8" w:rsidRDefault="00335BF0" w:rsidP="00335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D0CA8">
              <w:rPr>
                <w:rFonts w:ascii="Angsana New" w:hAnsi="Angsana New"/>
                <w:b/>
                <w:bCs/>
                <w:sz w:val="30"/>
                <w:szCs w:val="30"/>
              </w:rPr>
              <w:t>15,500</w:t>
            </w:r>
          </w:p>
        </w:tc>
        <w:tc>
          <w:tcPr>
            <w:tcW w:w="236" w:type="dxa"/>
          </w:tcPr>
          <w:p w:rsidR="00335BF0" w:rsidRPr="006D0CA8" w:rsidRDefault="00335BF0" w:rsidP="00335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70"/>
              </w:tabs>
              <w:spacing w:line="240" w:lineRule="auto"/>
              <w:ind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single" w:sz="4" w:space="0" w:color="auto"/>
            </w:tcBorders>
          </w:tcPr>
          <w:p w:rsidR="00335BF0" w:rsidRPr="006D0CA8" w:rsidRDefault="00E04D4F" w:rsidP="00335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6,000</w:t>
            </w:r>
          </w:p>
        </w:tc>
        <w:tc>
          <w:tcPr>
            <w:tcW w:w="248" w:type="dxa"/>
          </w:tcPr>
          <w:p w:rsidR="00335BF0" w:rsidRPr="006D0CA8" w:rsidRDefault="00335BF0" w:rsidP="00335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</w:tcBorders>
          </w:tcPr>
          <w:p w:rsidR="00335BF0" w:rsidRPr="006D0CA8" w:rsidRDefault="00E04D4F" w:rsidP="00E04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335BF0" w:rsidRPr="006759F8" w:rsidTr="007D2C92">
        <w:tc>
          <w:tcPr>
            <w:tcW w:w="4050" w:type="dxa"/>
          </w:tcPr>
          <w:p w:rsidR="00335BF0" w:rsidRPr="007766A8" w:rsidRDefault="00335BF0" w:rsidP="00335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342"/>
              </w:tabs>
              <w:spacing w:line="240" w:lineRule="auto"/>
              <w:ind w:right="-37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766A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05" w:type="dxa"/>
            <w:tcBorders>
              <w:top w:val="single" w:sz="4" w:space="0" w:color="auto"/>
              <w:bottom w:val="double" w:sz="4" w:space="0" w:color="auto"/>
            </w:tcBorders>
          </w:tcPr>
          <w:p w:rsidR="00335BF0" w:rsidRPr="006D0CA8" w:rsidRDefault="00335BF0" w:rsidP="00335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D0CA8">
              <w:rPr>
                <w:rFonts w:ascii="Angsana New" w:hAnsi="Angsana New"/>
                <w:b/>
                <w:bCs/>
                <w:sz w:val="30"/>
                <w:szCs w:val="30"/>
              </w:rPr>
              <w:t>27,100</w:t>
            </w:r>
          </w:p>
        </w:tc>
        <w:tc>
          <w:tcPr>
            <w:tcW w:w="236" w:type="dxa"/>
          </w:tcPr>
          <w:p w:rsidR="00335BF0" w:rsidRPr="006D0CA8" w:rsidRDefault="00335BF0" w:rsidP="00335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:rsidR="00335BF0" w:rsidRPr="006D0CA8" w:rsidRDefault="00335BF0" w:rsidP="00335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D0CA8">
              <w:rPr>
                <w:rFonts w:ascii="Angsana New" w:hAnsi="Angsana New"/>
                <w:b/>
                <w:bCs/>
                <w:sz w:val="30"/>
                <w:szCs w:val="30"/>
              </w:rPr>
              <w:t>24,300</w:t>
            </w:r>
          </w:p>
        </w:tc>
        <w:tc>
          <w:tcPr>
            <w:tcW w:w="236" w:type="dxa"/>
          </w:tcPr>
          <w:p w:rsidR="00335BF0" w:rsidRPr="006D0CA8" w:rsidRDefault="00335BF0" w:rsidP="00335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70"/>
              </w:tabs>
              <w:spacing w:line="240" w:lineRule="auto"/>
              <w:ind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double" w:sz="4" w:space="0" w:color="auto"/>
            </w:tcBorders>
          </w:tcPr>
          <w:p w:rsidR="00335BF0" w:rsidRPr="006D0CA8" w:rsidRDefault="00E04D4F" w:rsidP="00335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6,000</w:t>
            </w:r>
          </w:p>
        </w:tc>
        <w:tc>
          <w:tcPr>
            <w:tcW w:w="248" w:type="dxa"/>
          </w:tcPr>
          <w:p w:rsidR="00335BF0" w:rsidRPr="006D0CA8" w:rsidRDefault="00335BF0" w:rsidP="00335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double" w:sz="4" w:space="0" w:color="auto"/>
            </w:tcBorders>
          </w:tcPr>
          <w:p w:rsidR="00335BF0" w:rsidRPr="006D0CA8" w:rsidRDefault="00E04D4F" w:rsidP="00E04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6A68DA" w:rsidRPr="0059575E" w:rsidRDefault="00E46967" w:rsidP="00144BCE">
      <w:pPr>
        <w:pStyle w:val="Heading2"/>
        <w:tabs>
          <w:tab w:val="clear" w:pos="227"/>
          <w:tab w:val="clear" w:pos="454"/>
          <w:tab w:val="clear" w:pos="680"/>
          <w:tab w:val="clear" w:pos="907"/>
        </w:tabs>
        <w:ind w:left="540" w:right="18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59575E">
        <w:rPr>
          <w:rFonts w:asciiTheme="majorBidi" w:hAnsiTheme="majorBidi" w:cstheme="majorBidi"/>
          <w:b w:val="0"/>
          <w:bCs w:val="0"/>
          <w:sz w:val="30"/>
          <w:szCs w:val="30"/>
          <w:cs/>
        </w:rPr>
        <w:lastRenderedPageBreak/>
        <w:t>หนี้สินที่มีภาระดอกเบี้ย</w:t>
      </w:r>
      <w:r w:rsidR="006A68DA" w:rsidRPr="0059575E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แสดงตามระยะเวลาครบกำหนดการจ่ายชำระ ณ วันที่ </w:t>
      </w:r>
      <w:r w:rsidR="00867A70" w:rsidRPr="0059575E">
        <w:rPr>
          <w:rFonts w:asciiTheme="majorBidi" w:hAnsiTheme="majorBidi" w:cstheme="majorBidi"/>
          <w:b w:val="0"/>
          <w:bCs w:val="0"/>
          <w:sz w:val="30"/>
          <w:szCs w:val="30"/>
        </w:rPr>
        <w:t>31</w:t>
      </w:r>
      <w:r w:rsidR="006A68DA" w:rsidRPr="0059575E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 ธันวาคม ได้ดังนี้</w:t>
      </w:r>
    </w:p>
    <w:p w:rsidR="007836EE" w:rsidRPr="0059575E" w:rsidRDefault="007836EE" w:rsidP="006D55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558" w:type="dxa"/>
        <w:tblLook w:val="01E0" w:firstRow="1" w:lastRow="1" w:firstColumn="1" w:lastColumn="1" w:noHBand="0" w:noVBand="0"/>
      </w:tblPr>
      <w:tblGrid>
        <w:gridCol w:w="4050"/>
        <w:gridCol w:w="1080"/>
        <w:gridCol w:w="236"/>
        <w:gridCol w:w="1114"/>
        <w:gridCol w:w="236"/>
        <w:gridCol w:w="1114"/>
        <w:gridCol w:w="253"/>
        <w:gridCol w:w="1097"/>
      </w:tblGrid>
      <w:tr w:rsidR="00E6014C" w:rsidRPr="0059575E" w:rsidTr="005F154A">
        <w:tc>
          <w:tcPr>
            <w:tcW w:w="4050" w:type="dxa"/>
          </w:tcPr>
          <w:p w:rsidR="00E6014C" w:rsidRPr="0059575E" w:rsidRDefault="00E6014C" w:rsidP="00E60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E6014C" w:rsidRPr="0059575E" w:rsidRDefault="00E6014C" w:rsidP="00E60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59575E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:rsidR="00E6014C" w:rsidRPr="0059575E" w:rsidRDefault="00E6014C" w:rsidP="00E60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464" w:type="dxa"/>
            <w:gridSpan w:val="3"/>
          </w:tcPr>
          <w:p w:rsidR="00E6014C" w:rsidRPr="0059575E" w:rsidRDefault="00E6014C" w:rsidP="00E60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35BF0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6014C" w:rsidRPr="0059575E" w:rsidTr="00322E7A">
        <w:tc>
          <w:tcPr>
            <w:tcW w:w="4050" w:type="dxa"/>
          </w:tcPr>
          <w:p w:rsidR="00E6014C" w:rsidRPr="0059575E" w:rsidRDefault="00E6014C" w:rsidP="00E60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E6014C" w:rsidRPr="0059575E" w:rsidRDefault="00E6014C" w:rsidP="00E60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575E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36" w:type="dxa"/>
          </w:tcPr>
          <w:p w:rsidR="00E6014C" w:rsidRPr="0059575E" w:rsidRDefault="00E6014C" w:rsidP="00E60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:rsidR="00E6014C" w:rsidRPr="0059575E" w:rsidRDefault="00E6014C" w:rsidP="00E60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575E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36" w:type="dxa"/>
          </w:tcPr>
          <w:p w:rsidR="00E6014C" w:rsidRPr="0059575E" w:rsidRDefault="00E6014C" w:rsidP="00E60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:rsidR="00E6014C" w:rsidRPr="0059575E" w:rsidRDefault="00E6014C" w:rsidP="00E60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575E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53" w:type="dxa"/>
          </w:tcPr>
          <w:p w:rsidR="00E6014C" w:rsidRPr="0059575E" w:rsidRDefault="00E6014C" w:rsidP="00E60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7" w:type="dxa"/>
          </w:tcPr>
          <w:p w:rsidR="00E6014C" w:rsidRPr="0059575E" w:rsidRDefault="00E6014C" w:rsidP="00E60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575E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5B2EA6" w:rsidRPr="0059575E" w:rsidTr="00C0082F">
        <w:tc>
          <w:tcPr>
            <w:tcW w:w="4050" w:type="dxa"/>
          </w:tcPr>
          <w:p w:rsidR="005B2EA6" w:rsidRPr="0059575E" w:rsidRDefault="005B2EA6" w:rsidP="00E60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:rsidR="005B2EA6" w:rsidRPr="0059575E" w:rsidRDefault="005B2EA6" w:rsidP="005B2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2" w:right="-11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9575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6014C" w:rsidRPr="0059575E" w:rsidTr="00322E7A">
        <w:tc>
          <w:tcPr>
            <w:tcW w:w="4050" w:type="dxa"/>
          </w:tcPr>
          <w:p w:rsidR="00E6014C" w:rsidRPr="0059575E" w:rsidRDefault="00E6014C" w:rsidP="00E60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9575E">
              <w:rPr>
                <w:rFonts w:asciiTheme="majorBidi" w:hAnsiTheme="majorBidi" w:cstheme="majorBidi"/>
                <w:sz w:val="30"/>
                <w:szCs w:val="30"/>
                <w:cs/>
              </w:rPr>
              <w:t>ครบกำหนดภายในหนึ่งปี</w:t>
            </w:r>
            <w:r w:rsidRPr="0059575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</w:tcPr>
          <w:p w:rsidR="00E6014C" w:rsidRPr="0059575E" w:rsidRDefault="00E6014C" w:rsidP="00E60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59575E">
              <w:rPr>
                <w:rFonts w:ascii="Angsana New" w:hAnsi="Angsana New"/>
                <w:sz w:val="30"/>
                <w:szCs w:val="30"/>
              </w:rPr>
              <w:t>12,000</w:t>
            </w:r>
          </w:p>
        </w:tc>
        <w:tc>
          <w:tcPr>
            <w:tcW w:w="236" w:type="dxa"/>
          </w:tcPr>
          <w:p w:rsidR="00E6014C" w:rsidRPr="0059575E" w:rsidRDefault="00E6014C" w:rsidP="00E60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:rsidR="00E6014C" w:rsidRPr="0059575E" w:rsidRDefault="00E6014C" w:rsidP="00E60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59575E">
              <w:rPr>
                <w:rFonts w:ascii="Angsana New" w:hAnsi="Angsana New"/>
                <w:sz w:val="30"/>
                <w:szCs w:val="30"/>
              </w:rPr>
              <w:t>8,800</w:t>
            </w:r>
          </w:p>
        </w:tc>
        <w:tc>
          <w:tcPr>
            <w:tcW w:w="236" w:type="dxa"/>
          </w:tcPr>
          <w:p w:rsidR="00E6014C" w:rsidRPr="0059575E" w:rsidRDefault="00E6014C" w:rsidP="00E6014C">
            <w:pPr>
              <w:pStyle w:val="acctfourfigures"/>
              <w:tabs>
                <w:tab w:val="clear" w:pos="765"/>
                <w:tab w:val="decimal" w:pos="151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:rsidR="00E6014C" w:rsidRPr="0059575E" w:rsidRDefault="00E04D4F" w:rsidP="00E04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3" w:type="dxa"/>
          </w:tcPr>
          <w:p w:rsidR="00E6014C" w:rsidRPr="0059575E" w:rsidRDefault="00E6014C" w:rsidP="00E60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7" w:type="dxa"/>
          </w:tcPr>
          <w:p w:rsidR="00E6014C" w:rsidRPr="0059575E" w:rsidRDefault="00E04D4F" w:rsidP="00E60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6014C" w:rsidRPr="0059575E" w:rsidTr="00322E7A">
        <w:tc>
          <w:tcPr>
            <w:tcW w:w="4050" w:type="dxa"/>
          </w:tcPr>
          <w:p w:rsidR="00E6014C" w:rsidRPr="0059575E" w:rsidRDefault="00E6014C" w:rsidP="00E60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575E">
              <w:rPr>
                <w:rFonts w:asciiTheme="majorBidi" w:hAnsiTheme="majorBidi" w:cstheme="majorBidi"/>
                <w:sz w:val="30"/>
                <w:szCs w:val="30"/>
                <w:cs/>
              </w:rPr>
              <w:t>ครบกำหนดหลังจากหนึ่งปีแต่ไม่เกินห้าปี</w:t>
            </w:r>
          </w:p>
        </w:tc>
        <w:tc>
          <w:tcPr>
            <w:tcW w:w="1080" w:type="dxa"/>
          </w:tcPr>
          <w:p w:rsidR="00E6014C" w:rsidRPr="0059575E" w:rsidRDefault="00E6014C" w:rsidP="00E60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59575E">
              <w:rPr>
                <w:rFonts w:ascii="Angsana New" w:hAnsi="Angsana New"/>
                <w:sz w:val="30"/>
                <w:szCs w:val="30"/>
              </w:rPr>
              <w:t>14,</w:t>
            </w:r>
            <w:r>
              <w:rPr>
                <w:rFonts w:ascii="Angsana New" w:hAnsi="Angsana New"/>
                <w:sz w:val="30"/>
                <w:szCs w:val="30"/>
              </w:rPr>
              <w:t>95</w:t>
            </w:r>
            <w:r w:rsidRPr="0059575E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36" w:type="dxa"/>
          </w:tcPr>
          <w:p w:rsidR="00E6014C" w:rsidRPr="0059575E" w:rsidRDefault="00E6014C" w:rsidP="00E60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:rsidR="00E6014C" w:rsidRPr="0059575E" w:rsidRDefault="00E6014C" w:rsidP="00E60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59575E">
              <w:rPr>
                <w:rFonts w:ascii="Angsana New" w:hAnsi="Angsana New"/>
                <w:sz w:val="30"/>
                <w:szCs w:val="30"/>
              </w:rPr>
              <w:t>15,500</w:t>
            </w:r>
          </w:p>
        </w:tc>
        <w:tc>
          <w:tcPr>
            <w:tcW w:w="236" w:type="dxa"/>
          </w:tcPr>
          <w:p w:rsidR="00E6014C" w:rsidRPr="0059575E" w:rsidRDefault="00E6014C" w:rsidP="00E6014C">
            <w:pPr>
              <w:pStyle w:val="acctfourfigures"/>
              <w:tabs>
                <w:tab w:val="clear" w:pos="765"/>
                <w:tab w:val="decimal" w:pos="151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:rsidR="00E6014C" w:rsidRPr="0059575E" w:rsidRDefault="00E04D4F" w:rsidP="00E60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5,850</w:t>
            </w:r>
          </w:p>
        </w:tc>
        <w:tc>
          <w:tcPr>
            <w:tcW w:w="253" w:type="dxa"/>
          </w:tcPr>
          <w:p w:rsidR="00E6014C" w:rsidRPr="0059575E" w:rsidRDefault="00E6014C" w:rsidP="00E60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7" w:type="dxa"/>
          </w:tcPr>
          <w:p w:rsidR="00E6014C" w:rsidRPr="0059575E" w:rsidRDefault="00E04D4F" w:rsidP="00E60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6014C" w:rsidRPr="0059575E" w:rsidTr="00322E7A">
        <w:tc>
          <w:tcPr>
            <w:tcW w:w="4050" w:type="dxa"/>
          </w:tcPr>
          <w:p w:rsidR="00E6014C" w:rsidRPr="0059575E" w:rsidRDefault="00E6014C" w:rsidP="00E60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575E">
              <w:rPr>
                <w:rFonts w:asciiTheme="majorBidi" w:hAnsiTheme="majorBidi" w:cstheme="majorBidi"/>
                <w:sz w:val="30"/>
                <w:szCs w:val="30"/>
                <w:cs/>
              </w:rPr>
              <w:t>ครบกำหนดหลังจากห้าปี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E6014C" w:rsidRPr="0059575E" w:rsidRDefault="00E6014C" w:rsidP="00E60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</w:t>
            </w:r>
            <w:r w:rsidRPr="0059575E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36" w:type="dxa"/>
          </w:tcPr>
          <w:p w:rsidR="00E6014C" w:rsidRPr="0059575E" w:rsidRDefault="00E6014C" w:rsidP="00E60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:rsidR="00E6014C" w:rsidRPr="0059575E" w:rsidRDefault="00E6014C" w:rsidP="00E60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59575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E6014C" w:rsidRDefault="00E6014C" w:rsidP="00E6014C">
            <w:pPr>
              <w:pStyle w:val="acctfourfigures"/>
              <w:tabs>
                <w:tab w:val="clear" w:pos="765"/>
                <w:tab w:val="decimal" w:pos="151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:rsidR="00E6014C" w:rsidRPr="0059575E" w:rsidRDefault="00E04D4F" w:rsidP="00E60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150</w:t>
            </w:r>
          </w:p>
        </w:tc>
        <w:tc>
          <w:tcPr>
            <w:tcW w:w="253" w:type="dxa"/>
          </w:tcPr>
          <w:p w:rsidR="00E6014C" w:rsidRPr="0059575E" w:rsidRDefault="00E6014C" w:rsidP="00E60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</w:tcPr>
          <w:p w:rsidR="00E6014C" w:rsidRPr="0059575E" w:rsidRDefault="00E04D4F" w:rsidP="00E60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6014C" w:rsidRPr="0059575E" w:rsidTr="00322E7A">
        <w:tc>
          <w:tcPr>
            <w:tcW w:w="4050" w:type="dxa"/>
          </w:tcPr>
          <w:p w:rsidR="00E6014C" w:rsidRPr="0059575E" w:rsidRDefault="00E6014C" w:rsidP="00E60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957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E6014C" w:rsidRPr="00322E7A" w:rsidRDefault="00E6014C" w:rsidP="00E60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22E7A">
              <w:rPr>
                <w:rFonts w:ascii="Angsana New" w:hAnsi="Angsana New"/>
                <w:b/>
                <w:bCs/>
                <w:sz w:val="30"/>
                <w:szCs w:val="30"/>
              </w:rPr>
              <w:t>27,100</w:t>
            </w:r>
          </w:p>
        </w:tc>
        <w:tc>
          <w:tcPr>
            <w:tcW w:w="236" w:type="dxa"/>
          </w:tcPr>
          <w:p w:rsidR="00E6014C" w:rsidRPr="00322E7A" w:rsidRDefault="00E6014C" w:rsidP="00E60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:rsidR="00E6014C" w:rsidRPr="00322E7A" w:rsidRDefault="00E6014C" w:rsidP="00E60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22E7A">
              <w:rPr>
                <w:rFonts w:ascii="Angsana New" w:hAnsi="Angsana New"/>
                <w:b/>
                <w:bCs/>
                <w:sz w:val="30"/>
                <w:szCs w:val="30"/>
              </w:rPr>
              <w:t>24,300</w:t>
            </w:r>
          </w:p>
        </w:tc>
        <w:tc>
          <w:tcPr>
            <w:tcW w:w="236" w:type="dxa"/>
          </w:tcPr>
          <w:p w:rsidR="00E6014C" w:rsidRPr="00322E7A" w:rsidRDefault="00E6014C" w:rsidP="00E6014C">
            <w:pPr>
              <w:pStyle w:val="acctfourfigures"/>
              <w:tabs>
                <w:tab w:val="clear" w:pos="765"/>
                <w:tab w:val="decimal" w:pos="1512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:rsidR="00E6014C" w:rsidRPr="00322E7A" w:rsidRDefault="00E04D4F" w:rsidP="00E60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6,000</w:t>
            </w:r>
          </w:p>
        </w:tc>
        <w:tc>
          <w:tcPr>
            <w:tcW w:w="253" w:type="dxa"/>
          </w:tcPr>
          <w:p w:rsidR="00E6014C" w:rsidRPr="00322E7A" w:rsidRDefault="00E6014C" w:rsidP="00E60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double" w:sz="4" w:space="0" w:color="auto"/>
            </w:tcBorders>
          </w:tcPr>
          <w:p w:rsidR="00E6014C" w:rsidRPr="00322E7A" w:rsidRDefault="00E04D4F" w:rsidP="00E60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0A51D8" w:rsidRPr="0059575E" w:rsidRDefault="000A51D8" w:rsidP="000A51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A3238F" w:rsidRPr="0059575E" w:rsidRDefault="00DA5605" w:rsidP="005019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59575E">
        <w:rPr>
          <w:rFonts w:asciiTheme="majorBidi" w:hAnsiTheme="majorBidi" w:cstheme="majorBidi"/>
          <w:sz w:val="30"/>
          <w:szCs w:val="30"/>
          <w:cs/>
        </w:rPr>
        <w:t xml:space="preserve">ณ </w:t>
      </w:r>
      <w:r w:rsidR="00A3238F" w:rsidRPr="0059575E">
        <w:rPr>
          <w:rFonts w:asciiTheme="majorBidi" w:hAnsiTheme="majorBidi" w:cstheme="majorBidi"/>
          <w:sz w:val="30"/>
          <w:szCs w:val="30"/>
          <w:cs/>
        </w:rPr>
        <w:t>วั</w:t>
      </w:r>
      <w:r w:rsidRPr="0059575E">
        <w:rPr>
          <w:rFonts w:asciiTheme="majorBidi" w:hAnsiTheme="majorBidi" w:cstheme="majorBidi"/>
          <w:sz w:val="30"/>
          <w:szCs w:val="30"/>
          <w:cs/>
        </w:rPr>
        <w:t>นที่ 31 ธันวาคม 25</w:t>
      </w:r>
      <w:r w:rsidRPr="0059575E">
        <w:rPr>
          <w:rFonts w:asciiTheme="majorBidi" w:hAnsiTheme="majorBidi" w:cstheme="majorBidi"/>
          <w:sz w:val="30"/>
          <w:szCs w:val="30"/>
        </w:rPr>
        <w:t>6</w:t>
      </w:r>
      <w:r w:rsidR="00B52FEB" w:rsidRPr="0059575E">
        <w:rPr>
          <w:rFonts w:asciiTheme="majorBidi" w:hAnsiTheme="majorBidi" w:cstheme="majorBidi"/>
          <w:sz w:val="30"/>
          <w:szCs w:val="30"/>
        </w:rPr>
        <w:t>1</w:t>
      </w:r>
      <w:r w:rsidR="00A3238F" w:rsidRPr="0059575E">
        <w:rPr>
          <w:rFonts w:asciiTheme="majorBidi" w:hAnsiTheme="majorBidi" w:cstheme="majorBidi"/>
          <w:sz w:val="30"/>
          <w:szCs w:val="30"/>
          <w:cs/>
        </w:rPr>
        <w:t xml:space="preserve"> วงเงินสินเชื่อซึ่งยังมิได้เบิกใช้เป็นจำนวนเงินรวม </w:t>
      </w:r>
      <w:r w:rsidR="00B76403" w:rsidRPr="0059575E">
        <w:rPr>
          <w:rFonts w:asciiTheme="majorBidi" w:hAnsiTheme="majorBidi" w:cstheme="majorBidi"/>
          <w:sz w:val="30"/>
          <w:szCs w:val="30"/>
        </w:rPr>
        <w:t>17,777</w:t>
      </w:r>
      <w:r w:rsidR="00A3238F" w:rsidRPr="0059575E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  <w:r w:rsidR="007F7AC3" w:rsidRPr="0059575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3238F" w:rsidRPr="0059575E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B76403" w:rsidRPr="0059575E">
        <w:rPr>
          <w:rFonts w:asciiTheme="majorBidi" w:hAnsiTheme="majorBidi" w:cstheme="majorBidi"/>
          <w:sz w:val="30"/>
          <w:szCs w:val="30"/>
        </w:rPr>
        <w:t>4</w:t>
      </w:r>
      <w:r w:rsidR="00A3238F" w:rsidRPr="0059575E">
        <w:rPr>
          <w:rFonts w:asciiTheme="majorBidi" w:hAnsiTheme="majorBidi" w:cstheme="majorBidi"/>
          <w:sz w:val="30"/>
          <w:szCs w:val="30"/>
          <w:cs/>
        </w:rPr>
        <w:t xml:space="preserve"> ล้านเหรียญ</w:t>
      </w:r>
      <w:r w:rsidR="007F7AC3" w:rsidRPr="0059575E">
        <w:rPr>
          <w:rFonts w:asciiTheme="majorBidi" w:hAnsiTheme="majorBidi" w:cstheme="majorBidi"/>
          <w:sz w:val="30"/>
          <w:szCs w:val="30"/>
        </w:rPr>
        <w:t xml:space="preserve"> </w:t>
      </w:r>
      <w:r w:rsidR="007F7AC3" w:rsidRPr="0059575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3238F" w:rsidRPr="0059575E">
        <w:rPr>
          <w:rFonts w:asciiTheme="majorBidi" w:hAnsiTheme="majorBidi" w:cstheme="majorBidi"/>
          <w:sz w:val="30"/>
          <w:szCs w:val="30"/>
          <w:cs/>
        </w:rPr>
        <w:t>สหรัฐ</w:t>
      </w:r>
      <w:r w:rsidR="007F7AC3" w:rsidRPr="0059575E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="006C2CFF" w:rsidRPr="0059575E">
        <w:rPr>
          <w:rFonts w:asciiTheme="majorBidi" w:hAnsiTheme="majorBidi" w:cstheme="majorBidi" w:hint="cs"/>
          <w:sz w:val="30"/>
          <w:szCs w:val="30"/>
          <w:cs/>
        </w:rPr>
        <w:t xml:space="preserve">เทียบเท่า </w:t>
      </w:r>
      <w:r w:rsidR="00B76403" w:rsidRPr="0059575E">
        <w:rPr>
          <w:rFonts w:asciiTheme="majorBidi" w:hAnsiTheme="majorBidi" w:cstheme="majorBidi"/>
          <w:sz w:val="30"/>
          <w:szCs w:val="30"/>
        </w:rPr>
        <w:t>130</w:t>
      </w:r>
      <w:r w:rsidR="00B52FEB" w:rsidRPr="0059575E">
        <w:rPr>
          <w:rFonts w:asciiTheme="majorBidi" w:hAnsiTheme="majorBidi" w:cstheme="majorBidi"/>
          <w:sz w:val="30"/>
          <w:szCs w:val="30"/>
        </w:rPr>
        <w:t xml:space="preserve"> </w:t>
      </w:r>
      <w:r w:rsidR="007F7AC3" w:rsidRPr="0059575E">
        <w:rPr>
          <w:rFonts w:asciiTheme="majorBidi" w:hAnsiTheme="majorBidi" w:cstheme="majorBidi"/>
          <w:sz w:val="30"/>
          <w:szCs w:val="30"/>
          <w:cs/>
        </w:rPr>
        <w:t xml:space="preserve">ล้านบาท) </w:t>
      </w:r>
      <w:r w:rsidR="00A3238F" w:rsidRPr="0059575E">
        <w:rPr>
          <w:rFonts w:asciiTheme="majorBidi" w:hAnsiTheme="majorBidi" w:cstheme="majorBidi"/>
          <w:sz w:val="30"/>
          <w:szCs w:val="30"/>
          <w:cs/>
        </w:rPr>
        <w:t>และ</w:t>
      </w:r>
      <w:r w:rsidRPr="0059575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76403" w:rsidRPr="0059575E">
        <w:rPr>
          <w:rFonts w:asciiTheme="majorBidi" w:hAnsiTheme="majorBidi" w:cstheme="majorBidi"/>
          <w:sz w:val="30"/>
          <w:szCs w:val="30"/>
        </w:rPr>
        <w:t>65</w:t>
      </w:r>
      <w:r w:rsidRPr="0059575E">
        <w:rPr>
          <w:rFonts w:asciiTheme="majorBidi" w:hAnsiTheme="majorBidi" w:cstheme="majorBidi"/>
          <w:sz w:val="30"/>
          <w:szCs w:val="30"/>
        </w:rPr>
        <w:t xml:space="preserve"> </w:t>
      </w:r>
      <w:r w:rsidRPr="0059575E">
        <w:rPr>
          <w:rFonts w:asciiTheme="majorBidi" w:hAnsiTheme="majorBidi" w:cstheme="majorBidi"/>
          <w:sz w:val="30"/>
          <w:szCs w:val="30"/>
          <w:cs/>
        </w:rPr>
        <w:t>ล้านอินเดียรูปี</w:t>
      </w:r>
      <w:r w:rsidR="007F7AC3" w:rsidRPr="0059575E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="006C2CFF" w:rsidRPr="0059575E">
        <w:rPr>
          <w:rFonts w:asciiTheme="majorBidi" w:hAnsiTheme="majorBidi" w:cstheme="majorBidi" w:hint="cs"/>
          <w:sz w:val="30"/>
          <w:szCs w:val="30"/>
          <w:cs/>
        </w:rPr>
        <w:t xml:space="preserve">เทียบเท่า </w:t>
      </w:r>
      <w:r w:rsidR="00B76403" w:rsidRPr="0059575E">
        <w:rPr>
          <w:rFonts w:asciiTheme="majorBidi" w:hAnsiTheme="majorBidi" w:cstheme="majorBidi"/>
          <w:sz w:val="30"/>
          <w:szCs w:val="30"/>
        </w:rPr>
        <w:t>32</w:t>
      </w:r>
      <w:r w:rsidR="007F7AC3" w:rsidRPr="0059575E">
        <w:rPr>
          <w:rFonts w:asciiTheme="majorBidi" w:hAnsiTheme="majorBidi" w:cstheme="majorBidi"/>
          <w:sz w:val="30"/>
          <w:szCs w:val="30"/>
        </w:rPr>
        <w:t xml:space="preserve"> </w:t>
      </w:r>
      <w:r w:rsidR="007F7AC3" w:rsidRPr="0059575E">
        <w:rPr>
          <w:rFonts w:asciiTheme="majorBidi" w:hAnsiTheme="majorBidi" w:cstheme="majorBidi"/>
          <w:sz w:val="30"/>
          <w:szCs w:val="30"/>
          <w:cs/>
        </w:rPr>
        <w:t xml:space="preserve">ล้านบาท) </w:t>
      </w:r>
      <w:r w:rsidR="006C4B18" w:rsidRPr="0059575E">
        <w:rPr>
          <w:rFonts w:asciiTheme="majorBidi" w:hAnsiTheme="majorBidi"/>
          <w:i/>
          <w:iCs/>
          <w:sz w:val="30"/>
          <w:szCs w:val="30"/>
        </w:rPr>
        <w:t>(2</w:t>
      </w:r>
      <w:r w:rsidR="00B52FEB" w:rsidRPr="0059575E">
        <w:rPr>
          <w:rFonts w:asciiTheme="majorBidi" w:hAnsiTheme="majorBidi"/>
          <w:i/>
          <w:iCs/>
          <w:sz w:val="30"/>
          <w:szCs w:val="30"/>
        </w:rPr>
        <w:t>560</w:t>
      </w:r>
      <w:r w:rsidR="006C4B18" w:rsidRPr="0059575E">
        <w:rPr>
          <w:rFonts w:asciiTheme="majorBidi" w:hAnsiTheme="majorBidi"/>
          <w:i/>
          <w:iCs/>
          <w:sz w:val="30"/>
          <w:szCs w:val="30"/>
        </w:rPr>
        <w:t xml:space="preserve">: </w:t>
      </w:r>
      <w:r w:rsidR="00B52FEB" w:rsidRPr="0059575E">
        <w:rPr>
          <w:rFonts w:asciiTheme="majorBidi" w:hAnsiTheme="majorBidi"/>
          <w:i/>
          <w:iCs/>
          <w:sz w:val="30"/>
          <w:szCs w:val="30"/>
        </w:rPr>
        <w:t>23,892</w:t>
      </w:r>
      <w:r w:rsidR="006C4B18" w:rsidRPr="0059575E">
        <w:rPr>
          <w:rFonts w:asciiTheme="majorBidi" w:hAnsiTheme="majorBidi"/>
          <w:i/>
          <w:iCs/>
          <w:sz w:val="30"/>
          <w:szCs w:val="30"/>
        </w:rPr>
        <w:t xml:space="preserve"> </w:t>
      </w:r>
      <w:r w:rsidR="006C4B18" w:rsidRPr="0059575E">
        <w:rPr>
          <w:rFonts w:asciiTheme="majorBidi" w:hAnsiTheme="majorBidi" w:hint="cs"/>
          <w:i/>
          <w:iCs/>
          <w:sz w:val="30"/>
          <w:szCs w:val="30"/>
          <w:cs/>
        </w:rPr>
        <w:t xml:space="preserve">ล้านบาท และ </w:t>
      </w:r>
      <w:r w:rsidR="006C4B18" w:rsidRPr="0059575E">
        <w:rPr>
          <w:rFonts w:asciiTheme="majorBidi" w:hAnsiTheme="majorBidi"/>
          <w:i/>
          <w:iCs/>
          <w:sz w:val="30"/>
          <w:szCs w:val="30"/>
        </w:rPr>
        <w:t xml:space="preserve">4 </w:t>
      </w:r>
      <w:r w:rsidR="006C4B18" w:rsidRPr="0059575E">
        <w:rPr>
          <w:rFonts w:asciiTheme="majorBidi" w:hAnsiTheme="majorBidi" w:hint="cs"/>
          <w:i/>
          <w:iCs/>
          <w:sz w:val="30"/>
          <w:szCs w:val="30"/>
          <w:cs/>
        </w:rPr>
        <w:t>ล้านเหรียญสหรัฐ (</w:t>
      </w:r>
      <w:r w:rsidR="006C2CFF" w:rsidRPr="0059575E">
        <w:rPr>
          <w:rFonts w:asciiTheme="majorBidi" w:hAnsiTheme="majorBidi"/>
          <w:i/>
          <w:iCs/>
          <w:sz w:val="30"/>
          <w:szCs w:val="30"/>
          <w:cs/>
        </w:rPr>
        <w:t>เทียบเท่า</w:t>
      </w:r>
      <w:r w:rsidR="006C2CFF" w:rsidRPr="0059575E">
        <w:rPr>
          <w:rFonts w:asciiTheme="majorBidi" w:hAnsiTheme="majorBidi" w:hint="cs"/>
          <w:i/>
          <w:iCs/>
          <w:sz w:val="30"/>
          <w:szCs w:val="30"/>
          <w:cs/>
        </w:rPr>
        <w:t xml:space="preserve"> </w:t>
      </w:r>
      <w:r w:rsidR="00B52FEB" w:rsidRPr="0059575E">
        <w:rPr>
          <w:rFonts w:asciiTheme="majorBidi" w:hAnsiTheme="majorBidi"/>
          <w:i/>
          <w:iCs/>
          <w:sz w:val="30"/>
          <w:szCs w:val="30"/>
        </w:rPr>
        <w:t>131</w:t>
      </w:r>
      <w:r w:rsidR="006C4B18" w:rsidRPr="0059575E">
        <w:rPr>
          <w:rFonts w:asciiTheme="majorBidi" w:hAnsiTheme="majorBidi"/>
          <w:i/>
          <w:iCs/>
          <w:sz w:val="30"/>
          <w:szCs w:val="30"/>
        </w:rPr>
        <w:t xml:space="preserve"> </w:t>
      </w:r>
      <w:r w:rsidR="006C4B18" w:rsidRPr="0059575E">
        <w:rPr>
          <w:rFonts w:asciiTheme="majorBidi" w:hAnsiTheme="majorBidi" w:hint="cs"/>
          <w:i/>
          <w:iCs/>
          <w:sz w:val="30"/>
          <w:szCs w:val="30"/>
          <w:cs/>
        </w:rPr>
        <w:t>ล้านบาท)</w:t>
      </w:r>
      <w:r w:rsidR="006C4B18" w:rsidRPr="0059575E">
        <w:rPr>
          <w:rFonts w:asciiTheme="majorBidi" w:hAnsiTheme="majorBidi"/>
          <w:i/>
          <w:iCs/>
          <w:sz w:val="30"/>
          <w:szCs w:val="30"/>
        </w:rPr>
        <w:t xml:space="preserve"> </w:t>
      </w:r>
      <w:r w:rsidR="006C4B18" w:rsidRPr="0059575E">
        <w:rPr>
          <w:rFonts w:asciiTheme="majorBidi" w:hAnsiTheme="majorBidi"/>
          <w:i/>
          <w:iCs/>
          <w:sz w:val="30"/>
          <w:szCs w:val="30"/>
          <w:cs/>
        </w:rPr>
        <w:t>และ</w:t>
      </w:r>
      <w:r w:rsidR="006C4B18" w:rsidRPr="0059575E">
        <w:rPr>
          <w:rFonts w:asciiTheme="majorBidi" w:hAnsiTheme="majorBidi" w:hint="cs"/>
          <w:i/>
          <w:iCs/>
          <w:sz w:val="30"/>
          <w:szCs w:val="30"/>
          <w:cs/>
        </w:rPr>
        <w:t xml:space="preserve"> </w:t>
      </w:r>
      <w:r w:rsidR="006C4B18" w:rsidRPr="0059575E">
        <w:rPr>
          <w:rFonts w:asciiTheme="majorBidi" w:hAnsiTheme="majorBidi"/>
          <w:i/>
          <w:iCs/>
          <w:sz w:val="30"/>
          <w:szCs w:val="30"/>
        </w:rPr>
        <w:t xml:space="preserve">65 </w:t>
      </w:r>
      <w:r w:rsidR="006C4B18" w:rsidRPr="0059575E">
        <w:rPr>
          <w:rFonts w:asciiTheme="majorBidi" w:hAnsiTheme="majorBidi" w:hint="cs"/>
          <w:i/>
          <w:iCs/>
          <w:sz w:val="30"/>
          <w:szCs w:val="30"/>
          <w:cs/>
        </w:rPr>
        <w:t>ล้านอินเดียรูปี (</w:t>
      </w:r>
      <w:r w:rsidR="006C2CFF" w:rsidRPr="0059575E">
        <w:rPr>
          <w:rFonts w:asciiTheme="majorBidi" w:hAnsiTheme="majorBidi"/>
          <w:i/>
          <w:iCs/>
          <w:sz w:val="30"/>
          <w:szCs w:val="30"/>
          <w:cs/>
        </w:rPr>
        <w:t>เทียบเท่า</w:t>
      </w:r>
      <w:r w:rsidR="006C2CFF" w:rsidRPr="0059575E">
        <w:rPr>
          <w:rFonts w:asciiTheme="majorBidi" w:hAnsiTheme="majorBidi" w:hint="cs"/>
          <w:i/>
          <w:iCs/>
          <w:sz w:val="30"/>
          <w:szCs w:val="30"/>
          <w:cs/>
        </w:rPr>
        <w:t xml:space="preserve"> </w:t>
      </w:r>
      <w:r w:rsidR="00B52FEB" w:rsidRPr="0059575E">
        <w:rPr>
          <w:rFonts w:asciiTheme="majorBidi" w:hAnsiTheme="majorBidi"/>
          <w:i/>
          <w:iCs/>
          <w:sz w:val="30"/>
          <w:szCs w:val="30"/>
        </w:rPr>
        <w:t>35</w:t>
      </w:r>
      <w:r w:rsidR="006C4B18" w:rsidRPr="0059575E">
        <w:rPr>
          <w:rFonts w:asciiTheme="majorBidi" w:hAnsiTheme="majorBidi"/>
          <w:i/>
          <w:iCs/>
          <w:sz w:val="30"/>
          <w:szCs w:val="30"/>
        </w:rPr>
        <w:t xml:space="preserve"> </w:t>
      </w:r>
      <w:r w:rsidR="006C4B18" w:rsidRPr="0059575E">
        <w:rPr>
          <w:rFonts w:asciiTheme="majorBidi" w:hAnsiTheme="majorBidi" w:hint="cs"/>
          <w:i/>
          <w:iCs/>
          <w:sz w:val="30"/>
          <w:szCs w:val="30"/>
          <w:cs/>
        </w:rPr>
        <w:t>ล้านบาท)</w:t>
      </w:r>
      <w:r w:rsidR="006C4B18" w:rsidRPr="0059575E">
        <w:rPr>
          <w:rFonts w:asciiTheme="majorBidi" w:hAnsiTheme="majorBidi"/>
          <w:i/>
          <w:iCs/>
          <w:sz w:val="30"/>
          <w:szCs w:val="30"/>
        </w:rPr>
        <w:t xml:space="preserve">) </w:t>
      </w:r>
      <w:r w:rsidRPr="0059575E">
        <w:rPr>
          <w:rFonts w:asciiTheme="majorBidi" w:hAnsiTheme="majorBidi" w:cstheme="majorBidi"/>
          <w:sz w:val="30"/>
          <w:szCs w:val="30"/>
          <w:cs/>
        </w:rPr>
        <w:t>สำหรับกลุ่มบริษัท</w:t>
      </w:r>
      <w:r w:rsidR="007F7AC3" w:rsidRPr="0059575E">
        <w:rPr>
          <w:rFonts w:asciiTheme="majorBidi" w:hAnsiTheme="majorBidi"/>
          <w:sz w:val="30"/>
          <w:szCs w:val="30"/>
        </w:rPr>
        <w:t xml:space="preserve"> </w:t>
      </w:r>
    </w:p>
    <w:p w:rsidR="008E2A06" w:rsidRDefault="008E2A06" w:rsidP="006D55A5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:rsidR="006A68DA" w:rsidRPr="0059575E" w:rsidRDefault="006A68DA" w:rsidP="006D55A5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59575E">
        <w:rPr>
          <w:rFonts w:asciiTheme="majorBidi" w:hAnsiTheme="majorBidi" w:cstheme="majorBidi"/>
          <w:sz w:val="30"/>
          <w:szCs w:val="30"/>
          <w:cs/>
          <w:lang w:bidi="th-TH"/>
        </w:rPr>
        <w:t xml:space="preserve">ณ วันที่ </w:t>
      </w:r>
      <w:r w:rsidRPr="0059575E">
        <w:rPr>
          <w:rFonts w:asciiTheme="majorBidi" w:hAnsiTheme="majorBidi" w:cstheme="majorBidi"/>
          <w:sz w:val="30"/>
          <w:szCs w:val="30"/>
          <w:lang w:bidi="th-TH"/>
        </w:rPr>
        <w:t>31</w:t>
      </w:r>
      <w:r w:rsidRPr="0059575E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ธันวาคม</w:t>
      </w:r>
      <w:r w:rsidR="00DA5605" w:rsidRPr="0059575E">
        <w:rPr>
          <w:rFonts w:asciiTheme="majorBidi" w:hAnsiTheme="majorBidi" w:cstheme="majorBidi"/>
          <w:sz w:val="30"/>
          <w:szCs w:val="30"/>
          <w:lang w:bidi="th-TH"/>
        </w:rPr>
        <w:t xml:space="preserve"> 2</w:t>
      </w:r>
      <w:r w:rsidR="00DA5605" w:rsidRPr="0059575E">
        <w:rPr>
          <w:rFonts w:asciiTheme="majorBidi" w:hAnsiTheme="majorBidi" w:cstheme="majorBidi"/>
          <w:sz w:val="30"/>
          <w:szCs w:val="30"/>
          <w:lang w:val="en-US" w:bidi="th-TH"/>
        </w:rPr>
        <w:t>56</w:t>
      </w:r>
      <w:r w:rsidR="007F3AF9" w:rsidRPr="0059575E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="008B3270" w:rsidRPr="0059575E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95599D" w:rsidRPr="0059575E">
        <w:rPr>
          <w:rFonts w:asciiTheme="majorBidi" w:hAnsiTheme="majorBidi" w:cstheme="majorBidi" w:hint="cs"/>
          <w:sz w:val="30"/>
          <w:szCs w:val="30"/>
          <w:cs/>
          <w:lang w:bidi="th-TH"/>
        </w:rPr>
        <w:t>กลุ่ม</w:t>
      </w:r>
      <w:r w:rsidRPr="0059575E">
        <w:rPr>
          <w:rFonts w:asciiTheme="majorBidi" w:hAnsiTheme="majorBidi" w:cstheme="majorBidi"/>
          <w:sz w:val="30"/>
          <w:szCs w:val="30"/>
          <w:cs/>
          <w:lang w:bidi="th-TH"/>
        </w:rPr>
        <w:t>บริษัทมีวงเงินสินเชื่อซึ่งนำสินทรัพย์ไปเป็นหลักประกัน ดังนี้</w:t>
      </w:r>
    </w:p>
    <w:p w:rsidR="006A68DA" w:rsidRPr="0059575E" w:rsidRDefault="006A68DA" w:rsidP="006A68DA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:rsidR="006D4340" w:rsidRPr="0059575E" w:rsidRDefault="006D4340" w:rsidP="007F3AF9">
      <w:pPr>
        <w:pStyle w:val="block"/>
        <w:numPr>
          <w:ilvl w:val="0"/>
          <w:numId w:val="17"/>
        </w:numPr>
        <w:spacing w:after="0" w:line="240" w:lineRule="auto"/>
        <w:ind w:left="1080" w:hanging="540"/>
        <w:jc w:val="thaiDistribute"/>
        <w:rPr>
          <w:rFonts w:ascii="Angsana New" w:hAnsi="Angsana New"/>
          <w:i/>
          <w:iCs/>
          <w:sz w:val="30"/>
          <w:szCs w:val="30"/>
          <w:lang w:bidi="th-TH"/>
        </w:rPr>
      </w:pPr>
      <w:r w:rsidRPr="0059575E">
        <w:rPr>
          <w:rFonts w:ascii="Angsana New" w:hAnsi="Angsana New"/>
          <w:sz w:val="30"/>
          <w:szCs w:val="30"/>
          <w:cs/>
          <w:lang w:bidi="th-TH"/>
        </w:rPr>
        <w:t>วงเงินกู้ยืมจากธนาคารจำนวน</w:t>
      </w:r>
      <w:r w:rsidR="00DA5605" w:rsidRPr="0059575E">
        <w:rPr>
          <w:rFonts w:ascii="Angsana New" w:hAnsi="Angsana New"/>
          <w:sz w:val="30"/>
          <w:szCs w:val="30"/>
          <w:lang w:bidi="th-TH"/>
        </w:rPr>
        <w:t xml:space="preserve"> </w:t>
      </w:r>
      <w:r w:rsidR="009E3990" w:rsidRPr="0059575E">
        <w:rPr>
          <w:rFonts w:ascii="Angsana New" w:hAnsi="Angsana New"/>
          <w:sz w:val="30"/>
          <w:szCs w:val="30"/>
          <w:lang w:bidi="th-TH"/>
        </w:rPr>
        <w:t>2,200</w:t>
      </w:r>
      <w:r w:rsidRPr="0059575E">
        <w:rPr>
          <w:rFonts w:ascii="Angsana New" w:hAnsi="Angsana New"/>
          <w:sz w:val="30"/>
          <w:szCs w:val="30"/>
          <w:lang w:bidi="th-TH"/>
        </w:rPr>
        <w:t xml:space="preserve"> </w:t>
      </w:r>
      <w:r w:rsidRPr="0059575E">
        <w:rPr>
          <w:rFonts w:ascii="Angsana New" w:hAnsi="Angsana New"/>
          <w:sz w:val="30"/>
          <w:szCs w:val="30"/>
          <w:cs/>
          <w:lang w:bidi="th-TH"/>
        </w:rPr>
        <w:t>ล้านบาท</w:t>
      </w:r>
      <w:r w:rsidR="006C4B18" w:rsidRPr="0059575E">
        <w:rPr>
          <w:rFonts w:ascii="Angsana New" w:hAnsi="Angsana New"/>
          <w:sz w:val="30"/>
          <w:szCs w:val="30"/>
          <w:lang w:bidi="th-TH"/>
        </w:rPr>
        <w:t xml:space="preserve"> </w:t>
      </w:r>
      <w:r w:rsidR="006C4B18" w:rsidRPr="0059575E">
        <w:rPr>
          <w:rFonts w:ascii="Angsana New" w:hAnsi="Angsana New"/>
          <w:i/>
          <w:iCs/>
          <w:sz w:val="30"/>
          <w:szCs w:val="30"/>
          <w:lang w:bidi="th-TH"/>
        </w:rPr>
        <w:t>(2</w:t>
      </w:r>
      <w:r w:rsidR="007F3AF9" w:rsidRPr="0059575E">
        <w:rPr>
          <w:rFonts w:ascii="Angsana New" w:hAnsi="Angsana New"/>
          <w:i/>
          <w:iCs/>
          <w:sz w:val="30"/>
          <w:szCs w:val="30"/>
          <w:lang w:bidi="th-TH"/>
        </w:rPr>
        <w:t>560</w:t>
      </w:r>
      <w:r w:rsidR="006C4B18" w:rsidRPr="0059575E">
        <w:rPr>
          <w:rFonts w:ascii="Angsana New" w:hAnsi="Angsana New"/>
          <w:i/>
          <w:iCs/>
          <w:sz w:val="30"/>
          <w:szCs w:val="30"/>
          <w:lang w:bidi="th-TH"/>
        </w:rPr>
        <w:t xml:space="preserve">: </w:t>
      </w:r>
      <w:r w:rsidR="007F3AF9" w:rsidRPr="0059575E">
        <w:rPr>
          <w:rFonts w:ascii="Angsana New" w:hAnsi="Angsana New"/>
          <w:i/>
          <w:iCs/>
          <w:sz w:val="30"/>
          <w:szCs w:val="30"/>
          <w:lang w:bidi="th-TH"/>
        </w:rPr>
        <w:t>1,197</w:t>
      </w:r>
      <w:r w:rsidR="006C4B18" w:rsidRPr="0059575E">
        <w:rPr>
          <w:rFonts w:ascii="Angsana New" w:hAnsi="Angsana New"/>
          <w:i/>
          <w:iCs/>
          <w:sz w:val="30"/>
          <w:szCs w:val="30"/>
          <w:lang w:bidi="th-TH"/>
        </w:rPr>
        <w:t xml:space="preserve"> </w:t>
      </w:r>
      <w:r w:rsidR="006C4B18" w:rsidRPr="0059575E">
        <w:rPr>
          <w:rFonts w:ascii="Angsana New" w:hAnsi="Angsana New" w:hint="cs"/>
          <w:i/>
          <w:iCs/>
          <w:sz w:val="30"/>
          <w:szCs w:val="30"/>
          <w:cs/>
          <w:lang w:bidi="th-TH"/>
        </w:rPr>
        <w:t>ล้านบาท)</w:t>
      </w:r>
      <w:r w:rsidR="006C4B18" w:rsidRPr="0059575E">
        <w:rPr>
          <w:rFonts w:ascii="Angsana New" w:hAnsi="Angsana New"/>
          <w:sz w:val="30"/>
          <w:szCs w:val="30"/>
          <w:lang w:bidi="th-TH"/>
        </w:rPr>
        <w:t xml:space="preserve"> </w:t>
      </w:r>
      <w:r w:rsidRPr="0059575E">
        <w:rPr>
          <w:rFonts w:ascii="Angsana New" w:hAnsi="Angsana New"/>
          <w:sz w:val="30"/>
          <w:szCs w:val="30"/>
          <w:cs/>
          <w:lang w:bidi="th-TH"/>
        </w:rPr>
        <w:t>สำหรับ</w:t>
      </w:r>
      <w:r w:rsidRPr="0059575E">
        <w:rPr>
          <w:rFonts w:ascii="Angsana New" w:hAnsi="Angsana New"/>
          <w:sz w:val="30"/>
          <w:szCs w:val="30"/>
          <w:cs/>
          <w:lang w:val="en-US" w:bidi="th-TH"/>
        </w:rPr>
        <w:t>กลุ่มบริษัท</w:t>
      </w:r>
      <w:r w:rsidR="007F7AC3" w:rsidRPr="0059575E">
        <w:rPr>
          <w:rFonts w:ascii="Angsana New" w:hAnsi="Angsana New"/>
          <w:sz w:val="30"/>
          <w:szCs w:val="30"/>
          <w:lang w:val="en-US" w:bidi="th-TH"/>
        </w:rPr>
        <w:t xml:space="preserve"> </w:t>
      </w:r>
    </w:p>
    <w:p w:rsidR="006D4340" w:rsidRPr="0059575E" w:rsidRDefault="006D4340" w:rsidP="006D4340">
      <w:pPr>
        <w:pStyle w:val="block"/>
        <w:spacing w:after="0" w:line="240" w:lineRule="auto"/>
        <w:ind w:left="1080"/>
        <w:jc w:val="thaiDistribute"/>
        <w:rPr>
          <w:rFonts w:ascii="Angsana New" w:hAnsi="Angsana New"/>
          <w:sz w:val="30"/>
          <w:szCs w:val="30"/>
          <w:cs/>
          <w:lang w:bidi="th-TH"/>
        </w:rPr>
      </w:pPr>
    </w:p>
    <w:p w:rsidR="006D4340" w:rsidRPr="0059575E" w:rsidRDefault="006D4340" w:rsidP="007F7AC3">
      <w:pPr>
        <w:pStyle w:val="block"/>
        <w:numPr>
          <w:ilvl w:val="0"/>
          <w:numId w:val="17"/>
        </w:numPr>
        <w:spacing w:after="0" w:line="240" w:lineRule="auto"/>
        <w:ind w:left="1080" w:hanging="540"/>
        <w:jc w:val="thaiDistribute"/>
        <w:rPr>
          <w:rFonts w:ascii="Angsana New" w:hAnsi="Angsana New"/>
          <w:i/>
          <w:iCs/>
          <w:sz w:val="30"/>
          <w:szCs w:val="30"/>
          <w:lang w:bidi="th-TH"/>
        </w:rPr>
      </w:pPr>
      <w:r w:rsidRPr="0059575E">
        <w:rPr>
          <w:rFonts w:ascii="Angsana New" w:hAnsi="Angsana New"/>
          <w:sz w:val="30"/>
          <w:szCs w:val="30"/>
          <w:cs/>
          <w:lang w:bidi="th-TH"/>
        </w:rPr>
        <w:t>วงเงินเบิกเกินบัญชีจำนวน</w:t>
      </w:r>
      <w:r w:rsidRPr="0059575E">
        <w:rPr>
          <w:rFonts w:ascii="Angsana New" w:hAnsi="Angsana New"/>
          <w:sz w:val="30"/>
          <w:szCs w:val="30"/>
          <w:lang w:bidi="th-TH"/>
        </w:rPr>
        <w:t xml:space="preserve"> </w:t>
      </w:r>
      <w:r w:rsidR="00CC09D8" w:rsidRPr="0059575E">
        <w:rPr>
          <w:rFonts w:ascii="Angsana New" w:hAnsi="Angsana New"/>
          <w:sz w:val="30"/>
          <w:szCs w:val="30"/>
        </w:rPr>
        <w:t>50</w:t>
      </w:r>
      <w:r w:rsidRPr="0059575E">
        <w:rPr>
          <w:rFonts w:ascii="Angsana New" w:hAnsi="Angsana New"/>
          <w:sz w:val="30"/>
          <w:szCs w:val="30"/>
        </w:rPr>
        <w:t xml:space="preserve"> </w:t>
      </w:r>
      <w:r w:rsidRPr="0059575E">
        <w:rPr>
          <w:rFonts w:ascii="Angsana New" w:hAnsi="Angsana New"/>
          <w:sz w:val="30"/>
          <w:szCs w:val="30"/>
          <w:cs/>
          <w:lang w:bidi="th-TH"/>
        </w:rPr>
        <w:t>ล้านบาท</w:t>
      </w:r>
      <w:r w:rsidR="006C4B18" w:rsidRPr="0059575E">
        <w:rPr>
          <w:rFonts w:ascii="Angsana New" w:hAnsi="Angsana New"/>
          <w:sz w:val="30"/>
          <w:szCs w:val="30"/>
          <w:lang w:bidi="th-TH"/>
        </w:rPr>
        <w:t xml:space="preserve"> </w:t>
      </w:r>
      <w:r w:rsidR="006C4B18" w:rsidRPr="0059575E">
        <w:rPr>
          <w:rFonts w:ascii="Angsana New" w:hAnsi="Angsana New"/>
          <w:i/>
          <w:iCs/>
          <w:sz w:val="30"/>
          <w:szCs w:val="30"/>
          <w:lang w:val="en-US" w:bidi="th-TH"/>
        </w:rPr>
        <w:t>(2</w:t>
      </w:r>
      <w:r w:rsidR="007F3AF9" w:rsidRPr="0059575E">
        <w:rPr>
          <w:rFonts w:ascii="Angsana New" w:hAnsi="Angsana New"/>
          <w:i/>
          <w:iCs/>
          <w:sz w:val="30"/>
          <w:szCs w:val="30"/>
          <w:lang w:val="en-US" w:bidi="th-TH"/>
        </w:rPr>
        <w:t>560</w:t>
      </w:r>
      <w:r w:rsidR="006C4B18" w:rsidRPr="0059575E">
        <w:rPr>
          <w:rFonts w:ascii="Angsana New" w:hAnsi="Angsana New"/>
          <w:i/>
          <w:iCs/>
          <w:sz w:val="30"/>
          <w:szCs w:val="30"/>
          <w:lang w:val="en-US" w:bidi="th-TH"/>
        </w:rPr>
        <w:t xml:space="preserve">: 50 </w:t>
      </w:r>
      <w:r w:rsidR="006C4B18" w:rsidRPr="0059575E">
        <w:rPr>
          <w:rFonts w:ascii="Angsana New" w:hAnsi="Angsana New" w:hint="cs"/>
          <w:i/>
          <w:iCs/>
          <w:sz w:val="30"/>
          <w:szCs w:val="30"/>
          <w:cs/>
          <w:lang w:val="en-US" w:bidi="th-TH"/>
        </w:rPr>
        <w:t>ล้านบาท)</w:t>
      </w:r>
      <w:r w:rsidR="006C4B18" w:rsidRPr="0059575E">
        <w:rPr>
          <w:rFonts w:ascii="Angsana New" w:hAnsi="Angsana New"/>
          <w:i/>
          <w:iCs/>
          <w:sz w:val="30"/>
          <w:szCs w:val="30"/>
          <w:lang w:val="en-US" w:bidi="th-TH"/>
        </w:rPr>
        <w:t xml:space="preserve"> </w:t>
      </w:r>
      <w:r w:rsidRPr="0059575E">
        <w:rPr>
          <w:rFonts w:ascii="Angsana New" w:hAnsi="Angsana New"/>
          <w:sz w:val="30"/>
          <w:szCs w:val="30"/>
          <w:cs/>
          <w:lang w:val="en-US" w:bidi="th-TH"/>
        </w:rPr>
        <w:t>สำหรับ</w:t>
      </w:r>
      <w:r w:rsidRPr="0059575E">
        <w:rPr>
          <w:rFonts w:ascii="Angsana New" w:hAnsi="Angsana New" w:hint="cs"/>
          <w:sz w:val="30"/>
          <w:szCs w:val="30"/>
          <w:cs/>
          <w:lang w:val="en-US" w:bidi="th-TH"/>
        </w:rPr>
        <w:t>กลุ่ม</w:t>
      </w:r>
      <w:r w:rsidRPr="0059575E">
        <w:rPr>
          <w:rFonts w:ascii="Angsana New" w:hAnsi="Angsana New"/>
          <w:sz w:val="30"/>
          <w:szCs w:val="30"/>
          <w:cs/>
          <w:lang w:val="en-US" w:bidi="th-TH"/>
        </w:rPr>
        <w:t>บริษัท</w:t>
      </w:r>
      <w:r w:rsidRPr="0059575E">
        <w:rPr>
          <w:rFonts w:ascii="Angsana New" w:hAnsi="Angsana New"/>
          <w:sz w:val="30"/>
          <w:szCs w:val="30"/>
          <w:cs/>
          <w:lang w:bidi="th-TH"/>
        </w:rPr>
        <w:t xml:space="preserve"> </w:t>
      </w:r>
    </w:p>
    <w:p w:rsidR="002B040B" w:rsidRPr="0059575E" w:rsidRDefault="002B040B" w:rsidP="002B040B">
      <w:pPr>
        <w:pStyle w:val="ListParagraph"/>
        <w:rPr>
          <w:rFonts w:ascii="Angsana New" w:hAnsi="Angsana New"/>
          <w:sz w:val="30"/>
          <w:szCs w:val="30"/>
        </w:rPr>
      </w:pPr>
    </w:p>
    <w:p w:rsidR="002B040B" w:rsidRPr="0059575E" w:rsidRDefault="002B040B" w:rsidP="002B040B">
      <w:pPr>
        <w:pStyle w:val="BodyTextIndent2"/>
        <w:numPr>
          <w:ilvl w:val="0"/>
          <w:numId w:val="17"/>
        </w:numPr>
        <w:spacing w:line="240" w:lineRule="auto"/>
        <w:ind w:left="1080" w:hanging="540"/>
        <w:jc w:val="thaiDistribute"/>
        <w:rPr>
          <w:rFonts w:ascii="Angsana New" w:hAnsi="Angsana New" w:cs="Angsana New"/>
        </w:rPr>
      </w:pPr>
      <w:r w:rsidRPr="0059575E">
        <w:rPr>
          <w:rFonts w:ascii="Angsana New" w:hAnsi="Angsana New" w:cs="Angsana New"/>
          <w:cs/>
        </w:rPr>
        <w:t>วงเงินหนังสือค้ำประกันที่ออกโดยธนาคารจำนวน</w:t>
      </w:r>
      <w:r w:rsidR="00DA5605" w:rsidRPr="0059575E">
        <w:rPr>
          <w:rFonts w:ascii="Angsana New" w:hAnsi="Angsana New" w:cs="Angsana New"/>
        </w:rPr>
        <w:t xml:space="preserve"> </w:t>
      </w:r>
      <w:r w:rsidR="007F05F0" w:rsidRPr="0059575E">
        <w:rPr>
          <w:rFonts w:ascii="Angsana New" w:hAnsi="Angsana New" w:cs="Angsana New"/>
        </w:rPr>
        <w:t>5,</w:t>
      </w:r>
      <w:r w:rsidR="00702ECB" w:rsidRPr="0059575E">
        <w:rPr>
          <w:rFonts w:ascii="Angsana New" w:hAnsi="Angsana New" w:cs="Angsana New"/>
        </w:rPr>
        <w:t>911</w:t>
      </w:r>
      <w:r w:rsidRPr="0059575E">
        <w:rPr>
          <w:rFonts w:ascii="Angsana New" w:hAnsi="Angsana New" w:cs="Angsana New"/>
        </w:rPr>
        <w:t xml:space="preserve"> </w:t>
      </w:r>
      <w:r w:rsidRPr="0059575E">
        <w:rPr>
          <w:rFonts w:ascii="Angsana New" w:hAnsi="Angsana New" w:cs="Angsana New" w:hint="cs"/>
          <w:cs/>
        </w:rPr>
        <w:t xml:space="preserve">ล้านบาท และ </w:t>
      </w:r>
      <w:r w:rsidR="00E17BDC" w:rsidRPr="0059575E">
        <w:rPr>
          <w:rFonts w:ascii="Angsana New" w:hAnsi="Angsana New" w:cs="Angsana New"/>
        </w:rPr>
        <w:t>4</w:t>
      </w:r>
      <w:r w:rsidR="007F3AF9" w:rsidRPr="0059575E">
        <w:rPr>
          <w:rFonts w:ascii="Angsana New" w:hAnsi="Angsana New" w:cs="Angsana New"/>
        </w:rPr>
        <w:t xml:space="preserve"> </w:t>
      </w:r>
      <w:r w:rsidRPr="0059575E">
        <w:rPr>
          <w:rFonts w:ascii="Angsana New" w:hAnsi="Angsana New" w:cs="Angsana New" w:hint="cs"/>
          <w:cs/>
        </w:rPr>
        <w:t>ล้านเหรียญสหรัฐ</w:t>
      </w:r>
      <w:r w:rsidR="007F7AC3" w:rsidRPr="0059575E">
        <w:rPr>
          <w:rFonts w:asciiTheme="majorBidi" w:hAnsiTheme="majorBidi" w:cstheme="majorBidi"/>
        </w:rPr>
        <w:t xml:space="preserve"> </w:t>
      </w:r>
      <w:r w:rsidR="007F7AC3" w:rsidRPr="0059575E">
        <w:rPr>
          <w:rFonts w:asciiTheme="majorBidi" w:hAnsiTheme="majorBidi" w:cstheme="majorBidi"/>
          <w:cs/>
        </w:rPr>
        <w:t>(</w:t>
      </w:r>
      <w:r w:rsidR="006C2CFF" w:rsidRPr="0059575E">
        <w:rPr>
          <w:rFonts w:asciiTheme="majorBidi" w:hAnsiTheme="majorBidi" w:cstheme="majorBidi" w:hint="cs"/>
          <w:cs/>
        </w:rPr>
        <w:t xml:space="preserve">เทียบเท่า </w:t>
      </w:r>
      <w:r w:rsidR="00E17BDC" w:rsidRPr="0059575E">
        <w:rPr>
          <w:rFonts w:asciiTheme="majorBidi" w:hAnsiTheme="majorBidi" w:cstheme="majorBidi"/>
        </w:rPr>
        <w:t>130</w:t>
      </w:r>
      <w:r w:rsidR="007F7AC3" w:rsidRPr="0059575E">
        <w:rPr>
          <w:rFonts w:asciiTheme="majorBidi" w:hAnsiTheme="majorBidi" w:cstheme="majorBidi"/>
        </w:rPr>
        <w:t xml:space="preserve"> </w:t>
      </w:r>
      <w:r w:rsidR="007F7AC3" w:rsidRPr="0059575E">
        <w:rPr>
          <w:rFonts w:asciiTheme="majorBidi" w:hAnsiTheme="majorBidi" w:cstheme="majorBidi"/>
          <w:cs/>
        </w:rPr>
        <w:t>ล้านบาท)</w:t>
      </w:r>
      <w:r w:rsidR="007F7AC3" w:rsidRPr="0059575E">
        <w:rPr>
          <w:rFonts w:asciiTheme="majorBidi" w:hAnsiTheme="majorBidi" w:cstheme="majorBidi"/>
        </w:rPr>
        <w:t xml:space="preserve"> </w:t>
      </w:r>
      <w:r w:rsidRPr="0059575E">
        <w:rPr>
          <w:rFonts w:ascii="Angsana New" w:hAnsi="Angsana New" w:cs="Angsana New" w:hint="cs"/>
          <w:cs/>
        </w:rPr>
        <w:t xml:space="preserve">และ </w:t>
      </w:r>
      <w:r w:rsidR="00E17BDC" w:rsidRPr="0059575E">
        <w:rPr>
          <w:rFonts w:ascii="Angsana New" w:hAnsi="Angsana New" w:cs="Angsana New"/>
        </w:rPr>
        <w:t>65</w:t>
      </w:r>
      <w:r w:rsidRPr="0059575E">
        <w:rPr>
          <w:rFonts w:ascii="Angsana New" w:hAnsi="Angsana New" w:cs="Angsana New" w:hint="cs"/>
          <w:cs/>
        </w:rPr>
        <w:t xml:space="preserve"> ล้านอินเดียรูปี</w:t>
      </w:r>
      <w:r w:rsidR="007F7AC3" w:rsidRPr="0059575E">
        <w:rPr>
          <w:rFonts w:asciiTheme="majorBidi" w:hAnsiTheme="majorBidi" w:cstheme="majorBidi"/>
        </w:rPr>
        <w:t xml:space="preserve"> </w:t>
      </w:r>
      <w:r w:rsidR="007F7AC3" w:rsidRPr="0059575E">
        <w:rPr>
          <w:rFonts w:asciiTheme="majorBidi" w:hAnsiTheme="majorBidi" w:cstheme="majorBidi"/>
          <w:cs/>
        </w:rPr>
        <w:t>(</w:t>
      </w:r>
      <w:r w:rsidR="006C2CFF" w:rsidRPr="0059575E">
        <w:rPr>
          <w:rFonts w:asciiTheme="majorBidi" w:hAnsiTheme="majorBidi" w:cstheme="majorBidi" w:hint="cs"/>
          <w:cs/>
        </w:rPr>
        <w:t xml:space="preserve">เทียบเท่า </w:t>
      </w:r>
      <w:r w:rsidR="00E17BDC" w:rsidRPr="0059575E">
        <w:rPr>
          <w:rFonts w:asciiTheme="majorBidi" w:hAnsiTheme="majorBidi" w:cstheme="majorBidi"/>
        </w:rPr>
        <w:t>32</w:t>
      </w:r>
      <w:r w:rsidR="007F7AC3" w:rsidRPr="0059575E">
        <w:rPr>
          <w:rFonts w:asciiTheme="majorBidi" w:hAnsiTheme="majorBidi" w:cstheme="majorBidi"/>
        </w:rPr>
        <w:t xml:space="preserve"> </w:t>
      </w:r>
      <w:r w:rsidR="007F7AC3" w:rsidRPr="0059575E">
        <w:rPr>
          <w:rFonts w:asciiTheme="majorBidi" w:hAnsiTheme="majorBidi" w:cstheme="majorBidi"/>
          <w:cs/>
        </w:rPr>
        <w:t>ล้านบาท)</w:t>
      </w:r>
      <w:r w:rsidR="007F7AC3" w:rsidRPr="0059575E">
        <w:rPr>
          <w:rFonts w:asciiTheme="majorBidi" w:hAnsiTheme="majorBidi"/>
        </w:rPr>
        <w:t xml:space="preserve"> </w:t>
      </w:r>
      <w:r w:rsidR="007E51F4" w:rsidRPr="0059575E">
        <w:rPr>
          <w:rFonts w:asciiTheme="majorBidi" w:hAnsiTheme="majorBidi" w:cstheme="majorBidi"/>
          <w:i/>
          <w:iCs/>
        </w:rPr>
        <w:t>(2</w:t>
      </w:r>
      <w:r w:rsidR="007F3AF9" w:rsidRPr="0059575E">
        <w:rPr>
          <w:rFonts w:asciiTheme="majorBidi" w:hAnsiTheme="majorBidi" w:cstheme="majorBidi"/>
          <w:i/>
          <w:iCs/>
        </w:rPr>
        <w:t>560</w:t>
      </w:r>
      <w:r w:rsidR="007E51F4" w:rsidRPr="0059575E">
        <w:rPr>
          <w:rFonts w:asciiTheme="majorBidi" w:hAnsiTheme="majorBidi" w:cstheme="majorBidi"/>
          <w:i/>
          <w:iCs/>
        </w:rPr>
        <w:t xml:space="preserve">: 5,911 </w:t>
      </w:r>
      <w:r w:rsidR="007E51F4" w:rsidRPr="0059575E">
        <w:rPr>
          <w:rFonts w:asciiTheme="majorBidi" w:hAnsiTheme="majorBidi" w:cstheme="majorBidi"/>
          <w:i/>
          <w:iCs/>
          <w:cs/>
        </w:rPr>
        <w:t xml:space="preserve">ล้านบาท และ </w:t>
      </w:r>
      <w:r w:rsidR="007E51F4" w:rsidRPr="0059575E">
        <w:rPr>
          <w:rFonts w:asciiTheme="majorBidi" w:hAnsiTheme="majorBidi" w:cstheme="majorBidi"/>
          <w:i/>
          <w:iCs/>
        </w:rPr>
        <w:t xml:space="preserve">4 </w:t>
      </w:r>
      <w:r w:rsidR="007E51F4" w:rsidRPr="0059575E">
        <w:rPr>
          <w:rFonts w:asciiTheme="majorBidi" w:hAnsiTheme="majorBidi" w:cstheme="majorBidi"/>
          <w:i/>
          <w:iCs/>
          <w:cs/>
        </w:rPr>
        <w:t>ล้านเหรียญสหรัฐ (</w:t>
      </w:r>
      <w:r w:rsidR="0091142E" w:rsidRPr="0059575E">
        <w:rPr>
          <w:rFonts w:asciiTheme="majorBidi" w:hAnsiTheme="majorBidi" w:cs="Angsana New"/>
          <w:i/>
          <w:iCs/>
          <w:cs/>
        </w:rPr>
        <w:t>เทียบเท่า</w:t>
      </w:r>
      <w:r w:rsidR="0091142E" w:rsidRPr="0059575E">
        <w:rPr>
          <w:rFonts w:asciiTheme="majorBidi" w:hAnsiTheme="majorBidi" w:cs="Angsana New" w:hint="cs"/>
          <w:i/>
          <w:iCs/>
          <w:cs/>
        </w:rPr>
        <w:t xml:space="preserve"> </w:t>
      </w:r>
      <w:r w:rsidR="007F3AF9" w:rsidRPr="0059575E">
        <w:rPr>
          <w:rFonts w:asciiTheme="majorBidi" w:hAnsiTheme="majorBidi" w:cstheme="majorBidi"/>
          <w:i/>
          <w:iCs/>
        </w:rPr>
        <w:t>131</w:t>
      </w:r>
      <w:r w:rsidR="007E51F4" w:rsidRPr="0059575E">
        <w:rPr>
          <w:rFonts w:asciiTheme="majorBidi" w:hAnsiTheme="majorBidi" w:cstheme="majorBidi"/>
          <w:i/>
          <w:iCs/>
        </w:rPr>
        <w:t xml:space="preserve"> </w:t>
      </w:r>
      <w:r w:rsidR="007E51F4" w:rsidRPr="0059575E">
        <w:rPr>
          <w:rFonts w:asciiTheme="majorBidi" w:hAnsiTheme="majorBidi" w:cstheme="majorBidi"/>
          <w:i/>
          <w:iCs/>
          <w:cs/>
        </w:rPr>
        <w:t>ล้านบาท)</w:t>
      </w:r>
      <w:r w:rsidR="007E51F4" w:rsidRPr="0059575E">
        <w:rPr>
          <w:rFonts w:asciiTheme="majorBidi" w:hAnsiTheme="majorBidi" w:cstheme="majorBidi"/>
          <w:i/>
          <w:iCs/>
        </w:rPr>
        <w:t xml:space="preserve"> </w:t>
      </w:r>
      <w:r w:rsidR="007E51F4" w:rsidRPr="0059575E">
        <w:rPr>
          <w:rFonts w:asciiTheme="majorBidi" w:hAnsiTheme="majorBidi" w:cstheme="majorBidi"/>
          <w:i/>
          <w:iCs/>
          <w:cs/>
        </w:rPr>
        <w:t xml:space="preserve">และ </w:t>
      </w:r>
      <w:r w:rsidR="007E51F4" w:rsidRPr="0059575E">
        <w:rPr>
          <w:rFonts w:asciiTheme="majorBidi" w:hAnsiTheme="majorBidi" w:cstheme="majorBidi"/>
          <w:i/>
          <w:iCs/>
        </w:rPr>
        <w:t xml:space="preserve">65 </w:t>
      </w:r>
      <w:r w:rsidR="007E51F4" w:rsidRPr="0059575E">
        <w:rPr>
          <w:rFonts w:asciiTheme="majorBidi" w:hAnsiTheme="majorBidi" w:cstheme="majorBidi"/>
          <w:i/>
          <w:iCs/>
          <w:cs/>
        </w:rPr>
        <w:t>ล้านอินเดียรูปี (</w:t>
      </w:r>
      <w:r w:rsidR="0091142E" w:rsidRPr="0059575E">
        <w:rPr>
          <w:rFonts w:asciiTheme="majorBidi" w:hAnsiTheme="majorBidi" w:cs="Angsana New"/>
          <w:i/>
          <w:iCs/>
          <w:cs/>
        </w:rPr>
        <w:t>เทียบเท่า</w:t>
      </w:r>
      <w:r w:rsidR="0091142E" w:rsidRPr="0059575E">
        <w:rPr>
          <w:rFonts w:asciiTheme="majorBidi" w:hAnsiTheme="majorBidi" w:cs="Angsana New" w:hint="cs"/>
          <w:i/>
          <w:iCs/>
          <w:cs/>
        </w:rPr>
        <w:t xml:space="preserve"> </w:t>
      </w:r>
      <w:r w:rsidR="007E51F4" w:rsidRPr="0059575E">
        <w:rPr>
          <w:rFonts w:asciiTheme="majorBidi" w:hAnsiTheme="majorBidi" w:cstheme="majorBidi"/>
          <w:i/>
          <w:iCs/>
        </w:rPr>
        <w:t>3</w:t>
      </w:r>
      <w:r w:rsidR="007F3AF9" w:rsidRPr="0059575E">
        <w:rPr>
          <w:rFonts w:asciiTheme="majorBidi" w:hAnsiTheme="majorBidi" w:cstheme="majorBidi"/>
          <w:i/>
          <w:iCs/>
        </w:rPr>
        <w:t>5</w:t>
      </w:r>
      <w:r w:rsidR="007E51F4" w:rsidRPr="0059575E">
        <w:rPr>
          <w:rFonts w:asciiTheme="majorBidi" w:hAnsiTheme="majorBidi" w:cstheme="majorBidi"/>
          <w:i/>
          <w:iCs/>
        </w:rPr>
        <w:t xml:space="preserve"> </w:t>
      </w:r>
      <w:r w:rsidR="007E51F4" w:rsidRPr="0059575E">
        <w:rPr>
          <w:rFonts w:asciiTheme="majorBidi" w:hAnsiTheme="majorBidi" w:cstheme="majorBidi"/>
          <w:i/>
          <w:iCs/>
          <w:cs/>
        </w:rPr>
        <w:t>ล้านบาท)</w:t>
      </w:r>
      <w:r w:rsidR="007E51F4" w:rsidRPr="0059575E">
        <w:rPr>
          <w:rFonts w:asciiTheme="majorBidi" w:hAnsiTheme="majorBidi" w:cstheme="majorBidi"/>
          <w:i/>
          <w:iCs/>
        </w:rPr>
        <w:t xml:space="preserve">) </w:t>
      </w:r>
      <w:r w:rsidRPr="0059575E">
        <w:rPr>
          <w:rFonts w:ascii="Angsana New" w:hAnsi="Angsana New" w:cs="Angsana New" w:hint="cs"/>
          <w:cs/>
        </w:rPr>
        <w:t>สำหรับกลุ่ม</w:t>
      </w:r>
      <w:r w:rsidRPr="0059575E">
        <w:rPr>
          <w:rFonts w:ascii="Angsana New" w:hAnsi="Angsana New" w:cs="Angsana New"/>
          <w:cs/>
        </w:rPr>
        <w:t>บริษัท</w:t>
      </w:r>
      <w:r w:rsidR="007F7AC3" w:rsidRPr="0059575E">
        <w:rPr>
          <w:rFonts w:ascii="Angsana New" w:hAnsi="Angsana New" w:cs="Angsana New"/>
        </w:rPr>
        <w:t xml:space="preserve"> </w:t>
      </w:r>
    </w:p>
    <w:p w:rsidR="006D4340" w:rsidRPr="0059575E" w:rsidRDefault="006D4340" w:rsidP="003D1440">
      <w:pPr>
        <w:pStyle w:val="BodyTextIndent2"/>
        <w:spacing w:line="240" w:lineRule="auto"/>
        <w:ind w:left="0" w:firstLine="0"/>
        <w:jc w:val="thaiDistribute"/>
        <w:rPr>
          <w:rFonts w:ascii="Angsana New" w:hAnsi="Angsana New" w:cs="Angsana New"/>
        </w:rPr>
      </w:pPr>
    </w:p>
    <w:p w:rsidR="006D4340" w:rsidRPr="0059575E" w:rsidRDefault="006D4340" w:rsidP="006D4340">
      <w:pPr>
        <w:pStyle w:val="BodyTextIndent2"/>
        <w:numPr>
          <w:ilvl w:val="0"/>
          <w:numId w:val="17"/>
        </w:numPr>
        <w:spacing w:line="240" w:lineRule="auto"/>
        <w:ind w:left="1080" w:hanging="540"/>
        <w:jc w:val="thaiDistribute"/>
        <w:rPr>
          <w:rFonts w:ascii="Angsana New" w:hAnsi="Angsana New" w:cs="Angsana New"/>
        </w:rPr>
      </w:pPr>
      <w:r w:rsidRPr="0059575E">
        <w:rPr>
          <w:rFonts w:ascii="Angsana New" w:hAnsi="Angsana New" w:cs="Angsana New"/>
          <w:cs/>
        </w:rPr>
        <w:t>วงเงินตั๋วสัญญาใช้เงินที่ออกโดยธนาคารจำนวน</w:t>
      </w:r>
      <w:r w:rsidR="00DA5605" w:rsidRPr="0059575E">
        <w:rPr>
          <w:rFonts w:ascii="Angsana New" w:hAnsi="Angsana New" w:cs="Angsana New"/>
        </w:rPr>
        <w:t xml:space="preserve"> </w:t>
      </w:r>
      <w:r w:rsidR="008778B0" w:rsidRPr="0059575E">
        <w:rPr>
          <w:rFonts w:ascii="Angsana New" w:hAnsi="Angsana New" w:cs="Angsana New"/>
        </w:rPr>
        <w:t>8,222</w:t>
      </w:r>
      <w:r w:rsidRPr="0059575E">
        <w:rPr>
          <w:rFonts w:ascii="Angsana New" w:hAnsi="Angsana New" w:cs="Angsana New"/>
        </w:rPr>
        <w:t xml:space="preserve"> </w:t>
      </w:r>
      <w:r w:rsidRPr="0059575E">
        <w:rPr>
          <w:rFonts w:ascii="Angsana New" w:hAnsi="Angsana New" w:cs="Angsana New"/>
          <w:cs/>
        </w:rPr>
        <w:t>ล้านบาท</w:t>
      </w:r>
      <w:r w:rsidR="007F7AC3" w:rsidRPr="0059575E">
        <w:rPr>
          <w:rFonts w:ascii="Angsana New" w:hAnsi="Angsana New" w:cs="Angsana New"/>
        </w:rPr>
        <w:t xml:space="preserve"> </w:t>
      </w:r>
      <w:r w:rsidR="007F7AC3" w:rsidRPr="0059575E">
        <w:rPr>
          <w:rFonts w:ascii="Angsana New" w:hAnsi="Angsana New" w:cs="Angsana New"/>
          <w:i/>
          <w:iCs/>
        </w:rPr>
        <w:t>(2</w:t>
      </w:r>
      <w:r w:rsidR="00D94489" w:rsidRPr="0059575E">
        <w:rPr>
          <w:rFonts w:ascii="Angsana New" w:hAnsi="Angsana New" w:cs="Angsana New"/>
          <w:i/>
          <w:iCs/>
        </w:rPr>
        <w:t>560</w:t>
      </w:r>
      <w:r w:rsidR="007F7AC3" w:rsidRPr="0059575E">
        <w:rPr>
          <w:rFonts w:ascii="Angsana New" w:hAnsi="Angsana New" w:cs="Angsana New"/>
          <w:i/>
          <w:iCs/>
        </w:rPr>
        <w:t xml:space="preserve">: </w:t>
      </w:r>
      <w:r w:rsidR="00D94489" w:rsidRPr="0059575E">
        <w:rPr>
          <w:rFonts w:ascii="Angsana New" w:hAnsi="Angsana New" w:cs="Angsana New"/>
          <w:i/>
          <w:iCs/>
        </w:rPr>
        <w:t>10</w:t>
      </w:r>
      <w:r w:rsidR="007F7AC3" w:rsidRPr="0059575E">
        <w:rPr>
          <w:rFonts w:ascii="Angsana New" w:hAnsi="Angsana New" w:cs="Angsana New"/>
          <w:i/>
          <w:iCs/>
        </w:rPr>
        <w:t>,</w:t>
      </w:r>
      <w:r w:rsidR="00D94489" w:rsidRPr="0059575E">
        <w:rPr>
          <w:rFonts w:ascii="Angsana New" w:hAnsi="Angsana New" w:cs="Angsana New"/>
          <w:i/>
          <w:iCs/>
        </w:rPr>
        <w:t>856</w:t>
      </w:r>
      <w:r w:rsidR="007F7AC3" w:rsidRPr="0059575E">
        <w:rPr>
          <w:rFonts w:ascii="Angsana New" w:hAnsi="Angsana New" w:cs="Angsana New"/>
          <w:i/>
          <w:iCs/>
        </w:rPr>
        <w:t xml:space="preserve"> </w:t>
      </w:r>
      <w:r w:rsidR="007F7AC3" w:rsidRPr="0059575E">
        <w:rPr>
          <w:rFonts w:ascii="Angsana New" w:hAnsi="Angsana New" w:cs="Angsana New" w:hint="cs"/>
          <w:i/>
          <w:iCs/>
          <w:cs/>
        </w:rPr>
        <w:t>ล้านบาท)</w:t>
      </w:r>
      <w:r w:rsidR="007F7AC3" w:rsidRPr="0059575E">
        <w:rPr>
          <w:rFonts w:ascii="Angsana New" w:hAnsi="Angsana New" w:cs="Angsana New" w:hint="cs"/>
          <w:cs/>
        </w:rPr>
        <w:t xml:space="preserve"> </w:t>
      </w:r>
      <w:r w:rsidRPr="0059575E">
        <w:rPr>
          <w:rFonts w:ascii="Angsana New" w:hAnsi="Angsana New" w:cs="Angsana New"/>
          <w:cs/>
        </w:rPr>
        <w:t>สำหรับ</w:t>
      </w:r>
      <w:r w:rsidRPr="0059575E">
        <w:rPr>
          <w:rFonts w:ascii="Angsana New" w:hAnsi="Angsana New" w:cs="Angsana New" w:hint="cs"/>
          <w:cs/>
        </w:rPr>
        <w:t>กลุ่ม</w:t>
      </w:r>
      <w:r w:rsidRPr="0059575E">
        <w:rPr>
          <w:rFonts w:ascii="Angsana New" w:hAnsi="Angsana New" w:cs="Angsana New"/>
          <w:cs/>
        </w:rPr>
        <w:t>บริษัท</w:t>
      </w:r>
    </w:p>
    <w:p w:rsidR="006D4340" w:rsidRPr="0059575E" w:rsidRDefault="006D4340" w:rsidP="006D4340">
      <w:pPr>
        <w:pStyle w:val="BodyTextIndent2"/>
        <w:spacing w:line="240" w:lineRule="auto"/>
        <w:ind w:left="1080" w:firstLine="0"/>
        <w:jc w:val="thaiDistribute"/>
        <w:rPr>
          <w:rFonts w:ascii="Angsana New" w:hAnsi="Angsana New" w:cs="Angsana New"/>
          <w:cs/>
        </w:rPr>
      </w:pPr>
    </w:p>
    <w:p w:rsidR="006D4340" w:rsidRPr="0059575E" w:rsidRDefault="006D4340" w:rsidP="006D4340">
      <w:pPr>
        <w:pStyle w:val="BodyTextIndent2"/>
        <w:numPr>
          <w:ilvl w:val="0"/>
          <w:numId w:val="17"/>
        </w:numPr>
        <w:spacing w:line="240" w:lineRule="auto"/>
        <w:ind w:left="1080" w:hanging="540"/>
        <w:jc w:val="thaiDistribute"/>
        <w:rPr>
          <w:rFonts w:ascii="Angsana New" w:hAnsi="Angsana New" w:cs="Angsana New"/>
        </w:rPr>
      </w:pPr>
      <w:r w:rsidRPr="0059575E">
        <w:rPr>
          <w:rFonts w:ascii="Angsana New" w:hAnsi="Angsana New" w:cs="Angsana New"/>
          <w:cs/>
        </w:rPr>
        <w:t>วงเงินสินเชื่ออื่นจำนวน</w:t>
      </w:r>
      <w:r w:rsidR="00DA5605" w:rsidRPr="0059575E">
        <w:rPr>
          <w:rFonts w:ascii="Angsana New" w:hAnsi="Angsana New" w:cs="Angsana New"/>
        </w:rPr>
        <w:t xml:space="preserve"> </w:t>
      </w:r>
      <w:r w:rsidR="008778B0" w:rsidRPr="0059575E">
        <w:rPr>
          <w:rFonts w:ascii="Angsana New" w:hAnsi="Angsana New" w:cs="Angsana New"/>
        </w:rPr>
        <w:t>605</w:t>
      </w:r>
      <w:r w:rsidRPr="0059575E">
        <w:rPr>
          <w:rFonts w:ascii="Angsana New" w:hAnsi="Angsana New" w:cs="Angsana New"/>
        </w:rPr>
        <w:t xml:space="preserve"> </w:t>
      </w:r>
      <w:r w:rsidRPr="0059575E">
        <w:rPr>
          <w:rFonts w:ascii="Angsana New" w:hAnsi="Angsana New" w:cs="Angsana New"/>
          <w:cs/>
        </w:rPr>
        <w:t>ล้านบาท</w:t>
      </w:r>
      <w:r w:rsidR="007F7AC3" w:rsidRPr="0059575E">
        <w:rPr>
          <w:rFonts w:ascii="Angsana New" w:hAnsi="Angsana New" w:cs="Angsana New" w:hint="cs"/>
          <w:cs/>
        </w:rPr>
        <w:t xml:space="preserve"> </w:t>
      </w:r>
      <w:r w:rsidR="007F7AC3" w:rsidRPr="0059575E">
        <w:rPr>
          <w:rFonts w:ascii="Angsana New" w:hAnsi="Angsana New" w:cs="Angsana New"/>
          <w:i/>
          <w:iCs/>
        </w:rPr>
        <w:t>(2</w:t>
      </w:r>
      <w:r w:rsidR="00D94489" w:rsidRPr="0059575E">
        <w:rPr>
          <w:rFonts w:ascii="Angsana New" w:hAnsi="Angsana New" w:cs="Angsana New"/>
          <w:i/>
          <w:iCs/>
        </w:rPr>
        <w:t>560</w:t>
      </w:r>
      <w:r w:rsidR="007F7AC3" w:rsidRPr="0059575E">
        <w:rPr>
          <w:rFonts w:ascii="Angsana New" w:hAnsi="Angsana New" w:cs="Angsana New"/>
          <w:i/>
          <w:iCs/>
        </w:rPr>
        <w:t xml:space="preserve">: 605 </w:t>
      </w:r>
      <w:r w:rsidR="007F7AC3" w:rsidRPr="0059575E">
        <w:rPr>
          <w:rFonts w:ascii="Angsana New" w:hAnsi="Angsana New" w:cs="Angsana New" w:hint="cs"/>
          <w:i/>
          <w:iCs/>
          <w:cs/>
        </w:rPr>
        <w:t xml:space="preserve">ล้านบาท) </w:t>
      </w:r>
      <w:r w:rsidRPr="0059575E">
        <w:rPr>
          <w:rFonts w:ascii="Angsana New" w:hAnsi="Angsana New" w:cs="Angsana New"/>
          <w:cs/>
        </w:rPr>
        <w:t>สำหรับกลุ่มบริษัท</w:t>
      </w:r>
    </w:p>
    <w:p w:rsidR="00DA5605" w:rsidRPr="0059575E" w:rsidRDefault="00DA5605" w:rsidP="006A68DA">
      <w:pPr>
        <w:pStyle w:val="BodyTextIndent2"/>
        <w:spacing w:line="240" w:lineRule="auto"/>
        <w:ind w:firstLine="0"/>
        <w:jc w:val="thaiDistribute"/>
        <w:rPr>
          <w:rFonts w:asciiTheme="majorBidi" w:hAnsiTheme="majorBidi" w:cstheme="majorBidi"/>
        </w:rPr>
      </w:pPr>
    </w:p>
    <w:p w:rsidR="0059575E" w:rsidRPr="0059575E" w:rsidRDefault="005957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59575E">
        <w:rPr>
          <w:rFonts w:asciiTheme="majorBidi" w:hAnsiTheme="majorBidi" w:cstheme="majorBidi"/>
          <w:sz w:val="30"/>
          <w:szCs w:val="30"/>
          <w:cs/>
        </w:rPr>
        <w:br w:type="page"/>
      </w:r>
    </w:p>
    <w:p w:rsidR="006A68DA" w:rsidRDefault="006A68DA" w:rsidP="006A68DA">
      <w:pPr>
        <w:pStyle w:val="BodyTextIndent2"/>
        <w:spacing w:line="240" w:lineRule="auto"/>
        <w:ind w:firstLine="0"/>
        <w:jc w:val="thaiDistribute"/>
        <w:rPr>
          <w:rFonts w:asciiTheme="majorBidi" w:hAnsiTheme="majorBidi" w:cstheme="majorBidi"/>
        </w:rPr>
      </w:pPr>
      <w:r w:rsidRPr="007766A8">
        <w:rPr>
          <w:rFonts w:asciiTheme="majorBidi" w:hAnsiTheme="majorBidi" w:cstheme="majorBidi"/>
          <w:cs/>
        </w:rPr>
        <w:lastRenderedPageBreak/>
        <w:t>วงเงินสินเชื่อดังกล่าวมีรายละเอียดของหลักประกันซึ่งเป็นสินทรัพย์แสดงราคาตามบัญชี ดังนี้</w:t>
      </w:r>
    </w:p>
    <w:p w:rsidR="005B2035" w:rsidRDefault="005B2035" w:rsidP="006A68DA">
      <w:pPr>
        <w:pStyle w:val="BodyTextIndent2"/>
        <w:spacing w:line="240" w:lineRule="auto"/>
        <w:ind w:firstLine="0"/>
        <w:jc w:val="thaiDistribute"/>
        <w:rPr>
          <w:rFonts w:asciiTheme="majorBidi" w:hAnsiTheme="majorBidi" w:cstheme="majorBidi"/>
        </w:rPr>
      </w:pPr>
    </w:p>
    <w:tbl>
      <w:tblPr>
        <w:tblW w:w="9217" w:type="dxa"/>
        <w:tblInd w:w="558" w:type="dxa"/>
        <w:tblLook w:val="01E0" w:firstRow="1" w:lastRow="1" w:firstColumn="1" w:lastColumn="1" w:noHBand="0" w:noVBand="0"/>
      </w:tblPr>
      <w:tblGrid>
        <w:gridCol w:w="5220"/>
        <w:gridCol w:w="1890"/>
        <w:gridCol w:w="270"/>
        <w:gridCol w:w="1837"/>
      </w:tblGrid>
      <w:tr w:rsidR="005B2035" w:rsidRPr="007766A8" w:rsidTr="00295C12">
        <w:tc>
          <w:tcPr>
            <w:tcW w:w="5220" w:type="dxa"/>
          </w:tcPr>
          <w:p w:rsidR="005B2035" w:rsidRPr="007766A8" w:rsidRDefault="005B2035" w:rsidP="005B2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3997" w:type="dxa"/>
            <w:gridSpan w:val="3"/>
          </w:tcPr>
          <w:p w:rsidR="005B2035" w:rsidRPr="007766A8" w:rsidRDefault="005B2035" w:rsidP="005B2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766A8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B2035" w:rsidRPr="007766A8" w:rsidTr="00295C12">
        <w:tc>
          <w:tcPr>
            <w:tcW w:w="5220" w:type="dxa"/>
          </w:tcPr>
          <w:p w:rsidR="005B2035" w:rsidRPr="007766A8" w:rsidRDefault="005B2035" w:rsidP="005B2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:rsidR="005B2035" w:rsidRPr="007766A8" w:rsidRDefault="005B2035" w:rsidP="00C72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66A8">
              <w:rPr>
                <w:rFonts w:ascii="Angsana New" w:hAnsi="Angsana New"/>
                <w:sz w:val="30"/>
                <w:szCs w:val="30"/>
              </w:rPr>
              <w:t>25</w:t>
            </w:r>
            <w:r w:rsidR="003316C7">
              <w:rPr>
                <w:rFonts w:ascii="Angsana New" w:hAnsi="Angsana New"/>
                <w:sz w:val="30"/>
                <w:szCs w:val="30"/>
              </w:rPr>
              <w:t>6</w:t>
            </w:r>
            <w:r w:rsidR="00C72DC0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5B2035" w:rsidRPr="007766A8" w:rsidRDefault="005B2035" w:rsidP="005B2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37" w:type="dxa"/>
          </w:tcPr>
          <w:p w:rsidR="005B2035" w:rsidRPr="007766A8" w:rsidRDefault="005B2035" w:rsidP="00C72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66A8">
              <w:rPr>
                <w:rFonts w:ascii="Angsana New" w:hAnsi="Angsana New"/>
                <w:sz w:val="30"/>
                <w:szCs w:val="30"/>
              </w:rPr>
              <w:t>25</w:t>
            </w:r>
            <w:r w:rsidR="00C72DC0"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5B2035" w:rsidRPr="007766A8" w:rsidTr="00295C12">
        <w:tc>
          <w:tcPr>
            <w:tcW w:w="5220" w:type="dxa"/>
          </w:tcPr>
          <w:p w:rsidR="005B2035" w:rsidRPr="007766A8" w:rsidRDefault="005B2035" w:rsidP="005B2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97" w:type="dxa"/>
            <w:gridSpan w:val="3"/>
          </w:tcPr>
          <w:p w:rsidR="005B2035" w:rsidRPr="007766A8" w:rsidRDefault="005B2035" w:rsidP="005B2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2" w:right="-11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766A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2337D" w:rsidRPr="005B2035" w:rsidTr="00295C12">
        <w:tc>
          <w:tcPr>
            <w:tcW w:w="5220" w:type="dxa"/>
          </w:tcPr>
          <w:p w:rsidR="0072337D" w:rsidRPr="007766A8" w:rsidRDefault="0072337D" w:rsidP="00C72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766A8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890" w:type="dxa"/>
            <w:shd w:val="clear" w:color="auto" w:fill="auto"/>
          </w:tcPr>
          <w:p w:rsidR="0072337D" w:rsidRPr="0072337D" w:rsidRDefault="0072337D" w:rsidP="00723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72337D">
              <w:rPr>
                <w:rFonts w:ascii="Angsana New" w:hAnsi="Angsana New"/>
                <w:sz w:val="30"/>
                <w:szCs w:val="30"/>
                <w:lang w:val="en-GB"/>
              </w:rPr>
              <w:t>1,196</w:t>
            </w:r>
          </w:p>
        </w:tc>
        <w:tc>
          <w:tcPr>
            <w:tcW w:w="270" w:type="dxa"/>
          </w:tcPr>
          <w:p w:rsidR="0072337D" w:rsidRPr="007766A8" w:rsidRDefault="0072337D" w:rsidP="00C72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37" w:type="dxa"/>
          </w:tcPr>
          <w:p w:rsidR="0072337D" w:rsidRPr="004B7C53" w:rsidRDefault="0072337D" w:rsidP="00C72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4B7C53">
              <w:rPr>
                <w:rFonts w:ascii="Angsana New" w:hAnsi="Angsana New"/>
                <w:sz w:val="30"/>
                <w:szCs w:val="30"/>
                <w:lang w:val="en-GB"/>
              </w:rPr>
              <w:t>1,267</w:t>
            </w:r>
          </w:p>
        </w:tc>
      </w:tr>
      <w:tr w:rsidR="0072337D" w:rsidRPr="005B2035" w:rsidTr="00295C12">
        <w:tc>
          <w:tcPr>
            <w:tcW w:w="5220" w:type="dxa"/>
          </w:tcPr>
          <w:p w:rsidR="0072337D" w:rsidRPr="007766A8" w:rsidRDefault="0072337D" w:rsidP="00C72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66A8">
              <w:rPr>
                <w:rFonts w:asciiTheme="majorBidi" w:hAnsiTheme="majorBidi" w:cstheme="majorBidi"/>
                <w:sz w:val="30"/>
                <w:szCs w:val="30"/>
                <w:cs/>
              </w:rPr>
              <w:t>โครงการอสังหาริมทรัพย์ระหว่างการพัฒนา</w:t>
            </w:r>
          </w:p>
        </w:tc>
        <w:tc>
          <w:tcPr>
            <w:tcW w:w="1890" w:type="dxa"/>
            <w:shd w:val="clear" w:color="auto" w:fill="auto"/>
          </w:tcPr>
          <w:p w:rsidR="0072337D" w:rsidRPr="0072337D" w:rsidRDefault="0072337D" w:rsidP="00723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:rsidR="0072337D" w:rsidRPr="007766A8" w:rsidRDefault="0072337D" w:rsidP="00C72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37" w:type="dxa"/>
          </w:tcPr>
          <w:p w:rsidR="0072337D" w:rsidRPr="004B7C53" w:rsidRDefault="0072337D" w:rsidP="00C72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2337D" w:rsidRPr="005B2035" w:rsidTr="00295C12">
        <w:tc>
          <w:tcPr>
            <w:tcW w:w="5220" w:type="dxa"/>
          </w:tcPr>
          <w:p w:rsidR="0072337D" w:rsidRPr="007766A8" w:rsidRDefault="0072337D" w:rsidP="00C72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766A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(ที่ดินและสิ่งปลูกสร้าง)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:rsidR="0072337D" w:rsidRPr="0072337D" w:rsidRDefault="0072337D" w:rsidP="00723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72337D">
              <w:rPr>
                <w:rFonts w:ascii="Angsana New" w:hAnsi="Angsana New"/>
                <w:sz w:val="30"/>
                <w:szCs w:val="30"/>
                <w:lang w:val="en-GB"/>
              </w:rPr>
              <w:t>2,181</w:t>
            </w:r>
          </w:p>
        </w:tc>
        <w:tc>
          <w:tcPr>
            <w:tcW w:w="270" w:type="dxa"/>
          </w:tcPr>
          <w:p w:rsidR="0072337D" w:rsidRPr="007766A8" w:rsidRDefault="0072337D" w:rsidP="00C72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37" w:type="dxa"/>
            <w:tcBorders>
              <w:bottom w:val="single" w:sz="4" w:space="0" w:color="auto"/>
            </w:tcBorders>
          </w:tcPr>
          <w:p w:rsidR="0072337D" w:rsidRPr="004B7C53" w:rsidRDefault="0072337D" w:rsidP="00C72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4B7C53">
              <w:rPr>
                <w:rFonts w:ascii="Angsana New" w:hAnsi="Angsana New"/>
                <w:sz w:val="30"/>
                <w:szCs w:val="30"/>
              </w:rPr>
              <w:t>3,305</w:t>
            </w:r>
          </w:p>
        </w:tc>
      </w:tr>
      <w:tr w:rsidR="0072337D" w:rsidRPr="007766A8" w:rsidTr="00295C12">
        <w:tc>
          <w:tcPr>
            <w:tcW w:w="5220" w:type="dxa"/>
          </w:tcPr>
          <w:p w:rsidR="0072337D" w:rsidRPr="007766A8" w:rsidRDefault="0072337D" w:rsidP="00C72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766A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2337D" w:rsidRPr="0072337D" w:rsidRDefault="0072337D" w:rsidP="00723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72337D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3,377</w:t>
            </w:r>
          </w:p>
        </w:tc>
        <w:tc>
          <w:tcPr>
            <w:tcW w:w="270" w:type="dxa"/>
          </w:tcPr>
          <w:p w:rsidR="0072337D" w:rsidRPr="006759F8" w:rsidRDefault="0072337D" w:rsidP="00C72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37" w:type="dxa"/>
            <w:tcBorders>
              <w:top w:val="single" w:sz="4" w:space="0" w:color="auto"/>
              <w:bottom w:val="double" w:sz="4" w:space="0" w:color="auto"/>
            </w:tcBorders>
          </w:tcPr>
          <w:p w:rsidR="0072337D" w:rsidRPr="004B7C53" w:rsidRDefault="0072337D" w:rsidP="00C72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B7C53">
              <w:rPr>
                <w:rFonts w:ascii="Angsana New" w:hAnsi="Angsana New"/>
                <w:b/>
                <w:bCs/>
                <w:sz w:val="30"/>
                <w:szCs w:val="30"/>
              </w:rPr>
              <w:t>4,57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</w:tr>
    </w:tbl>
    <w:p w:rsidR="005B2035" w:rsidRPr="005019CA" w:rsidRDefault="005B2035" w:rsidP="005019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4B6D2C" w:rsidRPr="005019CA" w:rsidRDefault="004B6D2C" w:rsidP="005019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5019CA">
        <w:rPr>
          <w:rFonts w:asciiTheme="majorBidi" w:hAnsiTheme="majorBidi" w:cstheme="majorBidi"/>
          <w:sz w:val="30"/>
          <w:szCs w:val="30"/>
          <w:cs/>
        </w:rPr>
        <w:t>นอกจากนี้วงเงินสินเช</w:t>
      </w:r>
      <w:r w:rsidR="00E84CFD" w:rsidRPr="005019CA">
        <w:rPr>
          <w:rFonts w:asciiTheme="majorBidi" w:hAnsiTheme="majorBidi" w:cstheme="majorBidi"/>
          <w:sz w:val="30"/>
          <w:szCs w:val="30"/>
          <w:cs/>
        </w:rPr>
        <w:t>ื่อ</w:t>
      </w:r>
      <w:r w:rsidR="00312165" w:rsidRPr="005019CA">
        <w:rPr>
          <w:rFonts w:asciiTheme="majorBidi" w:hAnsiTheme="majorBidi" w:cstheme="majorBidi"/>
          <w:sz w:val="30"/>
          <w:szCs w:val="30"/>
          <w:cs/>
        </w:rPr>
        <w:t>บางส่วน</w:t>
      </w:r>
      <w:r w:rsidR="00542827" w:rsidRPr="005019CA">
        <w:rPr>
          <w:rFonts w:asciiTheme="majorBidi" w:hAnsiTheme="majorBidi" w:cstheme="majorBidi" w:hint="cs"/>
          <w:sz w:val="30"/>
          <w:szCs w:val="30"/>
          <w:cs/>
        </w:rPr>
        <w:t>ของบริษัทย่อย</w:t>
      </w:r>
      <w:r w:rsidR="00E84CFD" w:rsidRPr="005019CA">
        <w:rPr>
          <w:rFonts w:asciiTheme="majorBidi" w:hAnsiTheme="majorBidi" w:cstheme="majorBidi"/>
          <w:sz w:val="30"/>
          <w:szCs w:val="30"/>
          <w:cs/>
        </w:rPr>
        <w:t>ค้ำประกันโดย</w:t>
      </w:r>
      <w:r w:rsidR="00431680">
        <w:rPr>
          <w:rFonts w:asciiTheme="majorBidi" w:hAnsiTheme="majorBidi" w:cstheme="majorBidi" w:hint="cs"/>
          <w:sz w:val="30"/>
          <w:szCs w:val="30"/>
          <w:cs/>
        </w:rPr>
        <w:t xml:space="preserve">บริษัท </w:t>
      </w:r>
      <w:r w:rsidR="00362DA7" w:rsidRPr="005019CA">
        <w:rPr>
          <w:rFonts w:asciiTheme="majorBidi" w:hAnsiTheme="majorBidi" w:cstheme="majorBidi" w:hint="cs"/>
          <w:sz w:val="30"/>
          <w:szCs w:val="30"/>
          <w:cs/>
        </w:rPr>
        <w:t xml:space="preserve">พฤกษา </w:t>
      </w:r>
      <w:proofErr w:type="spellStart"/>
      <w:r w:rsidR="00362DA7" w:rsidRPr="005019CA">
        <w:rPr>
          <w:rFonts w:asciiTheme="majorBidi" w:hAnsiTheme="majorBidi" w:cstheme="majorBidi" w:hint="cs"/>
          <w:sz w:val="30"/>
          <w:szCs w:val="30"/>
          <w:cs/>
        </w:rPr>
        <w:t>เรียลเอสเตท</w:t>
      </w:r>
      <w:proofErr w:type="spellEnd"/>
      <w:r w:rsidR="003D2244" w:rsidRPr="005019CA">
        <w:rPr>
          <w:rFonts w:asciiTheme="majorBidi" w:hAnsiTheme="majorBidi" w:cstheme="majorBidi" w:hint="cs"/>
          <w:sz w:val="30"/>
          <w:szCs w:val="30"/>
          <w:cs/>
        </w:rPr>
        <w:t xml:space="preserve"> จำกัด (มหาชน)</w:t>
      </w:r>
    </w:p>
    <w:p w:rsidR="00DA5605" w:rsidRPr="005019CA" w:rsidRDefault="00DA5605" w:rsidP="005019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902787" w:rsidRPr="005B1362" w:rsidRDefault="00902787" w:rsidP="006D55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5B1362">
        <w:rPr>
          <w:rFonts w:asciiTheme="majorBidi" w:hAnsiTheme="majorBidi" w:cstheme="majorBidi"/>
          <w:b/>
          <w:bCs/>
          <w:sz w:val="30"/>
          <w:szCs w:val="30"/>
          <w:cs/>
        </w:rPr>
        <w:t>เงินกู้ยืมจากสถาบันการเงิน</w:t>
      </w:r>
    </w:p>
    <w:p w:rsidR="00902787" w:rsidRPr="007766A8" w:rsidRDefault="00902787" w:rsidP="005019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5B1362" w:rsidRPr="005B1362" w:rsidRDefault="005B1362" w:rsidP="005019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B1362">
        <w:rPr>
          <w:rFonts w:asciiTheme="majorBidi" w:hAnsiTheme="majorBidi"/>
          <w:i/>
          <w:iCs/>
          <w:sz w:val="30"/>
          <w:szCs w:val="30"/>
          <w:cs/>
        </w:rPr>
        <w:t>เงินกู้ยืม</w:t>
      </w:r>
      <w:r>
        <w:rPr>
          <w:rFonts w:asciiTheme="majorBidi" w:hAnsiTheme="majorBidi" w:hint="cs"/>
          <w:i/>
          <w:iCs/>
          <w:sz w:val="30"/>
          <w:szCs w:val="30"/>
          <w:cs/>
        </w:rPr>
        <w:t>ระยะสั้น</w:t>
      </w:r>
    </w:p>
    <w:p w:rsidR="005B1362" w:rsidRDefault="005B1362" w:rsidP="005019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902787" w:rsidRPr="007766A8" w:rsidRDefault="007B02EB" w:rsidP="005019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B02EB">
        <w:rPr>
          <w:rFonts w:asciiTheme="majorBidi" w:hAnsiTheme="majorBidi"/>
          <w:sz w:val="30"/>
          <w:szCs w:val="30"/>
          <w:cs/>
        </w:rPr>
        <w:t>ณ วันที่ 31 ธันวาคม 2561</w:t>
      </w:r>
      <w:r>
        <w:rPr>
          <w:rFonts w:asciiTheme="majorBidi" w:hAnsiTheme="majorBidi" w:hint="cs"/>
          <w:sz w:val="30"/>
          <w:szCs w:val="30"/>
          <w:cs/>
        </w:rPr>
        <w:t xml:space="preserve"> </w:t>
      </w:r>
      <w:r w:rsidR="00902787" w:rsidRPr="007766A8">
        <w:rPr>
          <w:rFonts w:asciiTheme="majorBidi" w:hAnsiTheme="majorBidi" w:cstheme="majorBidi"/>
          <w:sz w:val="30"/>
          <w:szCs w:val="30"/>
          <w:cs/>
        </w:rPr>
        <w:t>เงินกู้ยืม</w:t>
      </w:r>
      <w:r>
        <w:rPr>
          <w:rFonts w:asciiTheme="majorBidi" w:hAnsiTheme="majorBidi" w:cstheme="majorBidi" w:hint="cs"/>
          <w:sz w:val="30"/>
          <w:szCs w:val="30"/>
          <w:cs/>
        </w:rPr>
        <w:t>ระยะสั้น</w:t>
      </w:r>
      <w:r w:rsidR="00902787" w:rsidRPr="007766A8">
        <w:rPr>
          <w:rFonts w:asciiTheme="majorBidi" w:hAnsiTheme="majorBidi" w:cstheme="majorBidi"/>
          <w:sz w:val="30"/>
          <w:szCs w:val="30"/>
          <w:cs/>
        </w:rPr>
        <w:t>จาก</w:t>
      </w:r>
      <w:r>
        <w:rPr>
          <w:rFonts w:asciiTheme="majorBidi" w:hAnsiTheme="majorBidi" w:cstheme="majorBidi"/>
          <w:sz w:val="30"/>
          <w:szCs w:val="30"/>
          <w:cs/>
        </w:rPr>
        <w:t>สถาบันการเงินมีอัตราดอกเบี้ย</w:t>
      </w:r>
      <w:r w:rsidR="008E2A06" w:rsidRPr="007A4155">
        <w:rPr>
          <w:rFonts w:ascii="Angsana New" w:hAnsi="Angsana New"/>
          <w:sz w:val="30"/>
          <w:szCs w:val="30"/>
          <w:cs/>
        </w:rPr>
        <w:t>ในอัตรา</w:t>
      </w:r>
      <w:r w:rsidR="008E2A06">
        <w:rPr>
          <w:rFonts w:ascii="Angsana New" w:hAnsi="Angsana New" w:hint="cs"/>
          <w:sz w:val="30"/>
          <w:szCs w:val="30"/>
          <w:cs/>
        </w:rPr>
        <w:t>ร้อ</w:t>
      </w:r>
      <w:r w:rsidR="008E2A06" w:rsidRPr="00B87626">
        <w:rPr>
          <w:rFonts w:ascii="Angsana New" w:hAnsi="Angsana New" w:hint="cs"/>
          <w:sz w:val="30"/>
          <w:szCs w:val="30"/>
          <w:cs/>
        </w:rPr>
        <w:t xml:space="preserve">ยละ </w:t>
      </w:r>
      <w:r w:rsidR="008E2A06" w:rsidRPr="00B87626">
        <w:rPr>
          <w:rFonts w:ascii="Angsana New" w:hAnsi="Angsana New"/>
          <w:sz w:val="30"/>
          <w:szCs w:val="30"/>
        </w:rPr>
        <w:t>1.95</w:t>
      </w:r>
      <w:r w:rsidR="008E2A06" w:rsidRPr="00B87626">
        <w:rPr>
          <w:rFonts w:ascii="Angsana New" w:hAnsi="Angsana New" w:hint="cs"/>
          <w:sz w:val="30"/>
          <w:szCs w:val="30"/>
          <w:cs/>
        </w:rPr>
        <w:t xml:space="preserve"> </w:t>
      </w:r>
      <w:r w:rsidR="008E2A06" w:rsidRPr="00B87626">
        <w:rPr>
          <w:rFonts w:ascii="Angsana New" w:hAnsi="Angsana New"/>
          <w:sz w:val="30"/>
          <w:szCs w:val="30"/>
        </w:rPr>
        <w:t>-</w:t>
      </w:r>
      <w:r w:rsidR="008E2A06" w:rsidRPr="00B87626">
        <w:rPr>
          <w:rFonts w:ascii="Angsana New" w:hAnsi="Angsana New" w:hint="cs"/>
          <w:sz w:val="30"/>
          <w:szCs w:val="30"/>
          <w:cs/>
        </w:rPr>
        <w:t xml:space="preserve"> </w:t>
      </w:r>
      <w:r w:rsidR="008E2A06" w:rsidRPr="00B87626">
        <w:rPr>
          <w:rFonts w:ascii="Angsana New" w:hAnsi="Angsana New"/>
          <w:sz w:val="30"/>
          <w:szCs w:val="30"/>
        </w:rPr>
        <w:t xml:space="preserve">2.55 </w:t>
      </w:r>
      <w:r w:rsidR="008E2A06" w:rsidRPr="00B87626">
        <w:rPr>
          <w:rFonts w:ascii="Angsana New" w:hAnsi="Angsana New" w:hint="cs"/>
          <w:sz w:val="30"/>
          <w:szCs w:val="30"/>
          <w:cs/>
        </w:rPr>
        <w:t>ต่อปี</w:t>
      </w:r>
      <w:r w:rsidR="008E2A06" w:rsidRPr="00B87626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8E2A06" w:rsidRPr="00B87626">
        <w:rPr>
          <w:rFonts w:ascii="Angsana New" w:hAnsi="Angsana New"/>
          <w:i/>
          <w:iCs/>
          <w:sz w:val="30"/>
          <w:szCs w:val="30"/>
        </w:rPr>
        <w:t xml:space="preserve">(2560: </w:t>
      </w:r>
      <w:r w:rsidR="00DE61EE" w:rsidRPr="00DE61EE">
        <w:rPr>
          <w:rFonts w:ascii="Angsana New" w:hAnsi="Angsana New"/>
          <w:i/>
          <w:iCs/>
          <w:sz w:val="30"/>
          <w:szCs w:val="30"/>
          <w:cs/>
        </w:rPr>
        <w:t>ร้อยละ</w:t>
      </w:r>
      <w:r w:rsidR="00DE61EE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8E2A06" w:rsidRPr="00B87626">
        <w:rPr>
          <w:rFonts w:ascii="Angsana New" w:hAnsi="Angsana New"/>
          <w:i/>
          <w:iCs/>
          <w:sz w:val="30"/>
          <w:szCs w:val="30"/>
        </w:rPr>
        <w:t>1.62</w:t>
      </w:r>
      <w:r w:rsidR="008E2A06" w:rsidRPr="00B87626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8E2A06" w:rsidRPr="00B87626">
        <w:rPr>
          <w:rFonts w:ascii="Angsana New" w:hAnsi="Angsana New"/>
          <w:i/>
          <w:iCs/>
          <w:sz w:val="30"/>
          <w:szCs w:val="30"/>
        </w:rPr>
        <w:t>-</w:t>
      </w:r>
      <w:r w:rsidR="008E2A06" w:rsidRPr="00B87626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8E2A06" w:rsidRPr="00B87626">
        <w:rPr>
          <w:rFonts w:ascii="Angsana New" w:hAnsi="Angsana New"/>
          <w:i/>
          <w:iCs/>
          <w:sz w:val="30"/>
          <w:szCs w:val="30"/>
        </w:rPr>
        <w:t xml:space="preserve">1.65 </w:t>
      </w:r>
      <w:r w:rsidR="008E2A06" w:rsidRPr="00B87626">
        <w:rPr>
          <w:rFonts w:ascii="Angsana New" w:hAnsi="Angsana New" w:hint="cs"/>
          <w:i/>
          <w:iCs/>
          <w:sz w:val="30"/>
          <w:szCs w:val="30"/>
          <w:cs/>
        </w:rPr>
        <w:t>ต่</w:t>
      </w:r>
      <w:r w:rsidR="008E2A06" w:rsidRPr="00052E27">
        <w:rPr>
          <w:rFonts w:ascii="Angsana New" w:hAnsi="Angsana New" w:hint="cs"/>
          <w:i/>
          <w:iCs/>
          <w:sz w:val="30"/>
          <w:szCs w:val="30"/>
          <w:cs/>
        </w:rPr>
        <w:t>อปี)</w:t>
      </w:r>
    </w:p>
    <w:p w:rsidR="00902787" w:rsidRDefault="00902787" w:rsidP="00B876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04484D" w:rsidRPr="005B1362" w:rsidRDefault="0004484D" w:rsidP="000448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B1362">
        <w:rPr>
          <w:rFonts w:asciiTheme="majorBidi" w:hAnsiTheme="majorBidi"/>
          <w:i/>
          <w:iCs/>
          <w:sz w:val="30"/>
          <w:szCs w:val="30"/>
          <w:cs/>
        </w:rPr>
        <w:t>เงินกู้ยืม</w:t>
      </w:r>
      <w:r>
        <w:rPr>
          <w:rFonts w:asciiTheme="majorBidi" w:hAnsiTheme="majorBidi" w:hint="cs"/>
          <w:i/>
          <w:iCs/>
          <w:sz w:val="30"/>
          <w:szCs w:val="30"/>
          <w:cs/>
        </w:rPr>
        <w:t>ระยะยาว</w:t>
      </w:r>
    </w:p>
    <w:p w:rsidR="0004484D" w:rsidRPr="005019CA" w:rsidRDefault="0004484D" w:rsidP="00B876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B87626" w:rsidRDefault="00B87626" w:rsidP="00B876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B87626">
        <w:rPr>
          <w:rFonts w:asciiTheme="majorBidi" w:hAnsiTheme="majorBidi"/>
          <w:sz w:val="30"/>
          <w:szCs w:val="30"/>
          <w:cs/>
        </w:rPr>
        <w:t xml:space="preserve">ในไตรมาส </w:t>
      </w:r>
      <w:r w:rsidRPr="00B87626">
        <w:rPr>
          <w:rFonts w:asciiTheme="majorBidi" w:hAnsiTheme="majorBidi" w:cstheme="majorBidi"/>
          <w:sz w:val="30"/>
          <w:szCs w:val="30"/>
        </w:rPr>
        <w:t>2</w:t>
      </w:r>
      <w:r w:rsidRPr="00B87626">
        <w:rPr>
          <w:rFonts w:asciiTheme="majorBidi" w:hAnsiTheme="majorBidi"/>
          <w:sz w:val="30"/>
          <w:szCs w:val="30"/>
          <w:cs/>
        </w:rPr>
        <w:t xml:space="preserve"> ปี </w:t>
      </w:r>
      <w:r w:rsidRPr="00B87626">
        <w:rPr>
          <w:rFonts w:asciiTheme="majorBidi" w:hAnsiTheme="majorBidi" w:cstheme="majorBidi"/>
          <w:sz w:val="30"/>
          <w:szCs w:val="30"/>
        </w:rPr>
        <w:t>2561</w:t>
      </w:r>
      <w:r w:rsidRPr="00B87626">
        <w:rPr>
          <w:rFonts w:asciiTheme="majorBidi" w:hAnsiTheme="majorBidi"/>
          <w:sz w:val="30"/>
          <w:szCs w:val="30"/>
          <w:cs/>
        </w:rPr>
        <w:t xml:space="preserve"> บริษัทได้ทำสัญญากู้ยืมเงินจากสถาบันการเงินในประเทศแห่งหนึ่ง เป็นจำนวนเงิน </w:t>
      </w:r>
      <w:r w:rsidRPr="00B87626">
        <w:rPr>
          <w:rFonts w:asciiTheme="majorBidi" w:hAnsiTheme="majorBidi" w:cstheme="majorBidi"/>
          <w:sz w:val="30"/>
          <w:szCs w:val="30"/>
        </w:rPr>
        <w:t xml:space="preserve">500 </w:t>
      </w:r>
      <w:r w:rsidRPr="00B87626">
        <w:rPr>
          <w:rFonts w:asciiTheme="majorBidi" w:hAnsiTheme="majorBidi"/>
          <w:sz w:val="30"/>
          <w:szCs w:val="30"/>
          <w:cs/>
        </w:rPr>
        <w:t xml:space="preserve">ล้านบาท เงินกู้ยืมดังกล่าวมีอัตราดอกเบี้ยร้อยละ </w:t>
      </w:r>
      <w:r w:rsidRPr="00B87626">
        <w:rPr>
          <w:rFonts w:asciiTheme="majorBidi" w:hAnsiTheme="majorBidi" w:cstheme="majorBidi"/>
          <w:sz w:val="30"/>
          <w:szCs w:val="30"/>
        </w:rPr>
        <w:t xml:space="preserve">MLR - 3.2 </w:t>
      </w:r>
      <w:r w:rsidRPr="00B87626">
        <w:rPr>
          <w:rFonts w:asciiTheme="majorBidi" w:hAnsiTheme="majorBidi"/>
          <w:sz w:val="30"/>
          <w:szCs w:val="30"/>
          <w:cs/>
        </w:rPr>
        <w:t xml:space="preserve">ต่อปี กำหนดชำระคืนเงินต้นงวดแรกในเดือนพฤศจิกายน </w:t>
      </w:r>
      <w:r w:rsidRPr="00B87626">
        <w:rPr>
          <w:rFonts w:asciiTheme="majorBidi" w:hAnsiTheme="majorBidi" w:cstheme="majorBidi"/>
          <w:sz w:val="30"/>
          <w:szCs w:val="30"/>
        </w:rPr>
        <w:t xml:space="preserve">2563 </w:t>
      </w:r>
      <w:r w:rsidRPr="00B87626">
        <w:rPr>
          <w:rFonts w:asciiTheme="majorBidi" w:hAnsiTheme="majorBidi"/>
          <w:sz w:val="30"/>
          <w:szCs w:val="30"/>
          <w:cs/>
        </w:rPr>
        <w:t xml:space="preserve">จนถึง พฤษภาคม </w:t>
      </w:r>
      <w:r w:rsidRPr="00B87626">
        <w:rPr>
          <w:rFonts w:asciiTheme="majorBidi" w:hAnsiTheme="majorBidi" w:cstheme="majorBidi"/>
          <w:sz w:val="30"/>
          <w:szCs w:val="30"/>
        </w:rPr>
        <w:t xml:space="preserve">2568 </w:t>
      </w:r>
      <w:r w:rsidRPr="00B87626">
        <w:rPr>
          <w:rFonts w:asciiTheme="majorBidi" w:hAnsiTheme="majorBidi"/>
          <w:sz w:val="30"/>
          <w:szCs w:val="30"/>
          <w:cs/>
        </w:rPr>
        <w:t xml:space="preserve">และค้ำประกันโดยบริษัท พฤกษา </w:t>
      </w:r>
      <w:proofErr w:type="spellStart"/>
      <w:r w:rsidRPr="00B87626">
        <w:rPr>
          <w:rFonts w:asciiTheme="majorBidi" w:hAnsiTheme="majorBidi"/>
          <w:sz w:val="30"/>
          <w:szCs w:val="30"/>
          <w:cs/>
        </w:rPr>
        <w:t>เรียลเอสเตท</w:t>
      </w:r>
      <w:proofErr w:type="spellEnd"/>
      <w:r w:rsidRPr="00B87626">
        <w:rPr>
          <w:rFonts w:asciiTheme="majorBidi" w:hAnsiTheme="majorBidi"/>
          <w:sz w:val="30"/>
          <w:szCs w:val="30"/>
          <w:cs/>
        </w:rPr>
        <w:t xml:space="preserve"> จำกัด (มหาชน)</w:t>
      </w:r>
    </w:p>
    <w:p w:rsidR="00B87626" w:rsidRDefault="00B87626" w:rsidP="00B876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9176DA" w:rsidRPr="007766A8" w:rsidRDefault="009176DA" w:rsidP="009176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766A8">
        <w:rPr>
          <w:rFonts w:asciiTheme="majorBidi" w:hAnsiTheme="majorBidi" w:cstheme="majorBidi"/>
          <w:sz w:val="30"/>
          <w:szCs w:val="30"/>
          <w:cs/>
        </w:rPr>
        <w:t>เงินกู้ยืมดังกล่าว</w:t>
      </w:r>
      <w:r w:rsidR="00E51CA0">
        <w:rPr>
          <w:rFonts w:asciiTheme="majorBidi" w:hAnsiTheme="majorBidi" w:cstheme="majorBidi"/>
          <w:sz w:val="30"/>
          <w:szCs w:val="30"/>
          <w:cs/>
        </w:rPr>
        <w:t>มีข้อจำกัดเกี่ยวกับการรักษา</w:t>
      </w:r>
      <w:r w:rsidRPr="007766A8">
        <w:rPr>
          <w:rFonts w:asciiTheme="majorBidi" w:hAnsiTheme="majorBidi" w:cstheme="majorBidi"/>
          <w:sz w:val="30"/>
          <w:szCs w:val="30"/>
          <w:cs/>
        </w:rPr>
        <w:t>อัตราส่วนหนี้สินที่มีภาระดอกเบี้ยต่อส่วนของผู้ถือหุ้นและ</w:t>
      </w:r>
      <w:r w:rsidR="009B2CFE">
        <w:rPr>
          <w:rFonts w:asciiTheme="majorBidi" w:hAnsiTheme="majorBidi" w:cstheme="majorBidi" w:hint="cs"/>
          <w:sz w:val="30"/>
          <w:szCs w:val="30"/>
          <w:cs/>
        </w:rPr>
        <w:t>อื่นๆ</w:t>
      </w:r>
    </w:p>
    <w:p w:rsidR="009176DA" w:rsidRPr="007766A8" w:rsidRDefault="009176DA" w:rsidP="009176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  <w:sectPr w:rsidR="009176DA" w:rsidRPr="007766A8" w:rsidSect="00781955">
          <w:footerReference w:type="first" r:id="rId15"/>
          <w:type w:val="nextColumn"/>
          <w:pgSz w:w="11909" w:h="16834" w:code="9"/>
          <w:pgMar w:top="691" w:right="1152" w:bottom="576" w:left="1152" w:header="720" w:footer="504" w:gutter="0"/>
          <w:cols w:space="720"/>
          <w:docGrid w:linePitch="360"/>
        </w:sectPr>
      </w:pPr>
    </w:p>
    <w:p w:rsidR="00521169" w:rsidRPr="007766A8" w:rsidRDefault="00521169" w:rsidP="006D55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766A8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หุ้นกู้</w:t>
      </w:r>
    </w:p>
    <w:p w:rsidR="00521169" w:rsidRPr="00104E95" w:rsidRDefault="00521169" w:rsidP="006D55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:rsidR="004B6D2C" w:rsidRDefault="000E0E91" w:rsidP="006D55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หุ้นกู้ของกลุ่มบริษัท </w:t>
      </w:r>
      <w:r w:rsidR="00362DA7" w:rsidRPr="007766A8">
        <w:rPr>
          <w:rFonts w:ascii="Angsana New" w:hAnsi="Angsana New"/>
          <w:sz w:val="30"/>
          <w:szCs w:val="30"/>
          <w:cs/>
        </w:rPr>
        <w:t xml:space="preserve">ณ วันที่ </w:t>
      </w:r>
      <w:r w:rsidR="00362DA7" w:rsidRPr="007766A8">
        <w:rPr>
          <w:rFonts w:ascii="Angsana New" w:hAnsi="Angsana New"/>
          <w:sz w:val="30"/>
          <w:szCs w:val="30"/>
        </w:rPr>
        <w:t>31</w:t>
      </w:r>
      <w:r w:rsidR="00362DA7" w:rsidRPr="007766A8">
        <w:rPr>
          <w:rFonts w:ascii="Angsana New" w:hAnsi="Angsana New"/>
          <w:sz w:val="30"/>
          <w:szCs w:val="30"/>
          <w:cs/>
        </w:rPr>
        <w:t xml:space="preserve"> ธันวาคม </w:t>
      </w:r>
      <w:r w:rsidR="00362DA7" w:rsidRPr="007766A8">
        <w:rPr>
          <w:rFonts w:ascii="Angsana New" w:hAnsi="Angsana New"/>
          <w:sz w:val="30"/>
          <w:szCs w:val="30"/>
        </w:rPr>
        <w:t>25</w:t>
      </w:r>
      <w:r w:rsidR="003316C7">
        <w:rPr>
          <w:rFonts w:ascii="Angsana New" w:hAnsi="Angsana New"/>
          <w:sz w:val="30"/>
          <w:szCs w:val="30"/>
        </w:rPr>
        <w:t>6</w:t>
      </w:r>
      <w:r w:rsidR="007E7F58">
        <w:rPr>
          <w:rFonts w:ascii="Angsana New" w:hAnsi="Angsana New"/>
          <w:sz w:val="30"/>
          <w:szCs w:val="30"/>
        </w:rPr>
        <w:t>1</w:t>
      </w:r>
      <w:r w:rsidR="00362DA7" w:rsidRPr="007766A8">
        <w:rPr>
          <w:rFonts w:ascii="Angsana New" w:hAnsi="Angsana New"/>
          <w:sz w:val="30"/>
          <w:szCs w:val="30"/>
        </w:rPr>
        <w:t xml:space="preserve"> </w:t>
      </w:r>
      <w:r w:rsidR="00362DA7" w:rsidRPr="007766A8">
        <w:rPr>
          <w:rFonts w:ascii="Angsana New" w:hAnsi="Angsana New"/>
          <w:sz w:val="30"/>
          <w:szCs w:val="30"/>
          <w:cs/>
        </w:rPr>
        <w:t xml:space="preserve">และ </w:t>
      </w:r>
      <w:r w:rsidR="00362DA7" w:rsidRPr="007766A8">
        <w:rPr>
          <w:rFonts w:ascii="Angsana New" w:hAnsi="Angsana New"/>
          <w:sz w:val="30"/>
          <w:szCs w:val="30"/>
        </w:rPr>
        <w:t>25</w:t>
      </w:r>
      <w:r w:rsidR="007E7F58">
        <w:rPr>
          <w:rFonts w:ascii="Angsana New" w:hAnsi="Angsana New"/>
          <w:sz w:val="30"/>
          <w:szCs w:val="30"/>
        </w:rPr>
        <w:t>60</w:t>
      </w:r>
      <w:r w:rsidR="00362DA7" w:rsidRPr="007766A8">
        <w:rPr>
          <w:rFonts w:ascii="Angsana New" w:hAnsi="Angsana New"/>
          <w:sz w:val="30"/>
          <w:szCs w:val="30"/>
        </w:rPr>
        <w:t xml:space="preserve"> </w:t>
      </w:r>
      <w:r w:rsidR="00FC38C3">
        <w:rPr>
          <w:rFonts w:ascii="Angsana New" w:hAnsi="Angsana New" w:hint="cs"/>
          <w:sz w:val="30"/>
          <w:szCs w:val="30"/>
          <w:cs/>
        </w:rPr>
        <w:t>ออกโดย</w:t>
      </w:r>
      <w:r w:rsidR="009670EC">
        <w:rPr>
          <w:rFonts w:ascii="Angsana New" w:hAnsi="Angsana New" w:hint="cs"/>
          <w:sz w:val="30"/>
          <w:szCs w:val="30"/>
          <w:cs/>
        </w:rPr>
        <w:t>บริษัท</w:t>
      </w:r>
      <w:r w:rsidR="005B1B41">
        <w:rPr>
          <w:rFonts w:ascii="Angsana New" w:hAnsi="Angsana New" w:hint="cs"/>
          <w:sz w:val="30"/>
          <w:szCs w:val="30"/>
          <w:cs/>
        </w:rPr>
        <w:t>และ</w:t>
      </w:r>
      <w:r w:rsidR="009670EC">
        <w:rPr>
          <w:rFonts w:ascii="Angsana New" w:hAnsi="Angsana New" w:hint="cs"/>
          <w:sz w:val="30"/>
          <w:szCs w:val="30"/>
          <w:cs/>
        </w:rPr>
        <w:t>บริษัท</w:t>
      </w:r>
      <w:r w:rsidR="00212848">
        <w:rPr>
          <w:rFonts w:ascii="Angsana New" w:hAnsi="Angsana New" w:hint="cs"/>
          <w:sz w:val="30"/>
          <w:szCs w:val="30"/>
          <w:cs/>
        </w:rPr>
        <w:t xml:space="preserve">พฤกษา </w:t>
      </w:r>
      <w:proofErr w:type="spellStart"/>
      <w:r w:rsidR="00212848">
        <w:rPr>
          <w:rFonts w:ascii="Angsana New" w:hAnsi="Angsana New" w:hint="cs"/>
          <w:sz w:val="30"/>
          <w:szCs w:val="30"/>
          <w:cs/>
        </w:rPr>
        <w:t>เรียลเอสเตท</w:t>
      </w:r>
      <w:proofErr w:type="spellEnd"/>
      <w:r w:rsidR="009670EC">
        <w:rPr>
          <w:rFonts w:ascii="Angsana New" w:hAnsi="Angsana New" w:hint="cs"/>
          <w:sz w:val="30"/>
          <w:szCs w:val="30"/>
          <w:cs/>
        </w:rPr>
        <w:t xml:space="preserve"> จำกัด (มหาชน) </w:t>
      </w:r>
      <w:r w:rsidR="004B6D2C" w:rsidRPr="007766A8">
        <w:rPr>
          <w:rFonts w:ascii="Angsana New" w:hAnsi="Angsana New"/>
          <w:sz w:val="30"/>
          <w:szCs w:val="30"/>
          <w:cs/>
        </w:rPr>
        <w:t>เป็นหุ้นกู้ระยะยาวประเภทไม่ด้อยสิทธิและไม่มีหลักประกัน มูลค่า</w:t>
      </w:r>
      <w:r w:rsidR="004B6D2C" w:rsidRPr="007766A8">
        <w:rPr>
          <w:rFonts w:ascii="Angsana New" w:hAnsi="Angsana New" w:hint="cs"/>
          <w:sz w:val="30"/>
          <w:szCs w:val="30"/>
          <w:cs/>
        </w:rPr>
        <w:t>ที่ตราไว้</w:t>
      </w:r>
      <w:r w:rsidR="004B6D2C" w:rsidRPr="007766A8">
        <w:rPr>
          <w:rFonts w:ascii="Angsana New" w:hAnsi="Angsana New"/>
          <w:sz w:val="30"/>
          <w:szCs w:val="30"/>
          <w:cs/>
        </w:rPr>
        <w:t xml:space="preserve">หน่วยละ </w:t>
      </w:r>
      <w:r w:rsidR="004B6D2C" w:rsidRPr="007766A8">
        <w:rPr>
          <w:rFonts w:ascii="Angsana New" w:hAnsi="Angsana New"/>
          <w:sz w:val="30"/>
          <w:szCs w:val="30"/>
        </w:rPr>
        <w:t xml:space="preserve">1,000 </w:t>
      </w:r>
      <w:r w:rsidR="004B6D2C" w:rsidRPr="007766A8">
        <w:rPr>
          <w:rFonts w:ascii="Angsana New" w:hAnsi="Angsana New"/>
          <w:sz w:val="30"/>
          <w:szCs w:val="30"/>
          <w:cs/>
        </w:rPr>
        <w:t>บาท ซึ่งที่ประชุมผู้ถือหุ้นของ</w:t>
      </w:r>
      <w:r w:rsidR="00123327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B804A8">
        <w:rPr>
          <w:rFonts w:ascii="Angsana New" w:hAnsi="Angsana New" w:hint="cs"/>
          <w:sz w:val="30"/>
          <w:szCs w:val="30"/>
          <w:cs/>
        </w:rPr>
        <w:t xml:space="preserve"> </w:t>
      </w:r>
      <w:r w:rsidR="004B6D2C" w:rsidRPr="007766A8">
        <w:rPr>
          <w:rFonts w:ascii="Angsana New" w:hAnsi="Angsana New"/>
          <w:sz w:val="30"/>
          <w:szCs w:val="30"/>
          <w:cs/>
        </w:rPr>
        <w:t>มีมติอนุมัติ</w:t>
      </w:r>
      <w:r w:rsidR="005C40C2" w:rsidRPr="007766A8">
        <w:rPr>
          <w:rFonts w:ascii="Angsana New" w:hAnsi="Angsana New" w:hint="cs"/>
          <w:sz w:val="30"/>
          <w:szCs w:val="30"/>
          <w:cs/>
        </w:rPr>
        <w:t>การ</w:t>
      </w:r>
      <w:r w:rsidR="004B6D2C" w:rsidRPr="007766A8">
        <w:rPr>
          <w:rFonts w:ascii="Angsana New" w:hAnsi="Angsana New"/>
          <w:sz w:val="30"/>
          <w:szCs w:val="30"/>
          <w:cs/>
        </w:rPr>
        <w:t>ออก</w:t>
      </w:r>
      <w:r w:rsidR="008D3078" w:rsidRPr="007766A8">
        <w:rPr>
          <w:rFonts w:ascii="Angsana New" w:hAnsi="Angsana New" w:hint="cs"/>
          <w:sz w:val="30"/>
          <w:szCs w:val="30"/>
          <w:cs/>
        </w:rPr>
        <w:t>และเสนอขาย</w:t>
      </w:r>
      <w:r w:rsidR="004B6D2C" w:rsidRPr="007766A8">
        <w:rPr>
          <w:rFonts w:ascii="Angsana New" w:hAnsi="Angsana New"/>
          <w:sz w:val="30"/>
          <w:szCs w:val="30"/>
          <w:cs/>
        </w:rPr>
        <w:t>ตราสารหนี้ดังกล่าว</w:t>
      </w:r>
      <w:r w:rsidR="004B6D2C" w:rsidRPr="007766A8">
        <w:rPr>
          <w:rFonts w:ascii="Angsana New" w:hAnsi="Angsana New"/>
          <w:sz w:val="30"/>
          <w:szCs w:val="30"/>
        </w:rPr>
        <w:t xml:space="preserve"> </w:t>
      </w:r>
      <w:r w:rsidR="004B6D2C" w:rsidRPr="007766A8">
        <w:rPr>
          <w:rFonts w:ascii="Angsana New" w:hAnsi="Angsana New"/>
          <w:sz w:val="30"/>
          <w:szCs w:val="30"/>
          <w:cs/>
        </w:rPr>
        <w:t>โดยมีรายละเอียดดังนี้</w:t>
      </w:r>
    </w:p>
    <w:p w:rsidR="00DA5605" w:rsidRPr="00104E95" w:rsidRDefault="00DA5605" w:rsidP="006D55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tbl>
      <w:tblPr>
        <w:tblW w:w="14105" w:type="dxa"/>
        <w:tblInd w:w="558" w:type="dxa"/>
        <w:tblLayout w:type="fixed"/>
        <w:tblLook w:val="00A0" w:firstRow="1" w:lastRow="0" w:firstColumn="1" w:lastColumn="0" w:noHBand="0" w:noVBand="0"/>
      </w:tblPr>
      <w:tblGrid>
        <w:gridCol w:w="1473"/>
        <w:gridCol w:w="1309"/>
        <w:gridCol w:w="1898"/>
        <w:gridCol w:w="1260"/>
        <w:gridCol w:w="1490"/>
        <w:gridCol w:w="1579"/>
        <w:gridCol w:w="1023"/>
        <w:gridCol w:w="305"/>
        <w:gridCol w:w="1024"/>
        <w:gridCol w:w="305"/>
        <w:gridCol w:w="1078"/>
        <w:gridCol w:w="259"/>
        <w:gridCol w:w="1102"/>
      </w:tblGrid>
      <w:tr w:rsidR="00DA5605" w:rsidRPr="00104E95" w:rsidTr="007E7F58">
        <w:trPr>
          <w:tblHeader/>
        </w:trPr>
        <w:tc>
          <w:tcPr>
            <w:tcW w:w="1473" w:type="dxa"/>
            <w:vAlign w:val="center"/>
          </w:tcPr>
          <w:p w:rsidR="00DA5605" w:rsidRPr="00104E95" w:rsidRDefault="00DA5605" w:rsidP="008B7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09" w:type="dxa"/>
          </w:tcPr>
          <w:p w:rsidR="00DA5605" w:rsidRPr="00104E95" w:rsidRDefault="00DA5605" w:rsidP="008B7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98" w:type="dxa"/>
            <w:vAlign w:val="bottom"/>
          </w:tcPr>
          <w:p w:rsidR="00DA5605" w:rsidRPr="00104E95" w:rsidRDefault="00DA5605" w:rsidP="008B7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  <w:vAlign w:val="center"/>
          </w:tcPr>
          <w:p w:rsidR="00DA5605" w:rsidRPr="00104E95" w:rsidRDefault="00DA5605" w:rsidP="008B7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90" w:type="dxa"/>
          </w:tcPr>
          <w:p w:rsidR="00DA5605" w:rsidRPr="00104E95" w:rsidRDefault="00DA5605" w:rsidP="008B7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579" w:type="dxa"/>
            <w:vAlign w:val="center"/>
          </w:tcPr>
          <w:p w:rsidR="00DA5605" w:rsidRPr="00104E95" w:rsidRDefault="00DA5605" w:rsidP="008B7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096" w:type="dxa"/>
            <w:gridSpan w:val="7"/>
          </w:tcPr>
          <w:p w:rsidR="00DA5605" w:rsidRPr="00104E95" w:rsidRDefault="00DA5605" w:rsidP="008B7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104E95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</w:tr>
      <w:tr w:rsidR="00DA5605" w:rsidRPr="00104E95" w:rsidTr="007E7F58">
        <w:trPr>
          <w:tblHeader/>
        </w:trPr>
        <w:tc>
          <w:tcPr>
            <w:tcW w:w="1473" w:type="dxa"/>
            <w:vAlign w:val="center"/>
          </w:tcPr>
          <w:p w:rsidR="00DA5605" w:rsidRPr="00104E95" w:rsidRDefault="00DA5605" w:rsidP="008B7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09" w:type="dxa"/>
          </w:tcPr>
          <w:p w:rsidR="00DA5605" w:rsidRPr="00104E95" w:rsidRDefault="00DA5605" w:rsidP="008B7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98" w:type="dxa"/>
            <w:vAlign w:val="bottom"/>
          </w:tcPr>
          <w:p w:rsidR="00DA5605" w:rsidRPr="00104E95" w:rsidRDefault="00DA5605" w:rsidP="008B7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  <w:vAlign w:val="center"/>
          </w:tcPr>
          <w:p w:rsidR="00DA5605" w:rsidRPr="00104E95" w:rsidRDefault="00DA5605" w:rsidP="008B7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90" w:type="dxa"/>
          </w:tcPr>
          <w:p w:rsidR="00DA5605" w:rsidRPr="00104E95" w:rsidRDefault="00DA5605" w:rsidP="008B7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579" w:type="dxa"/>
            <w:vAlign w:val="center"/>
          </w:tcPr>
          <w:p w:rsidR="00DA5605" w:rsidRPr="00104E95" w:rsidRDefault="00DA5605" w:rsidP="008B7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52" w:type="dxa"/>
            <w:gridSpan w:val="3"/>
          </w:tcPr>
          <w:p w:rsidR="00DA5605" w:rsidRPr="00104E95" w:rsidRDefault="00DA5605" w:rsidP="008B7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104E95">
              <w:rPr>
                <w:rFonts w:ascii="Angsana New" w:hAnsi="Angsana New"/>
                <w:sz w:val="27"/>
                <w:szCs w:val="27"/>
                <w:cs/>
              </w:rPr>
              <w:t>จำนวนหน่วย</w:t>
            </w:r>
          </w:p>
        </w:tc>
        <w:tc>
          <w:tcPr>
            <w:tcW w:w="305" w:type="dxa"/>
          </w:tcPr>
          <w:p w:rsidR="00DA5605" w:rsidRPr="00104E95" w:rsidRDefault="00DA5605" w:rsidP="008B7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439" w:type="dxa"/>
            <w:gridSpan w:val="3"/>
          </w:tcPr>
          <w:p w:rsidR="00DA5605" w:rsidRPr="00104E95" w:rsidRDefault="00DA5605" w:rsidP="008B7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104E95">
              <w:rPr>
                <w:rFonts w:ascii="Angsana New" w:hAnsi="Angsana New"/>
                <w:sz w:val="27"/>
                <w:szCs w:val="27"/>
                <w:cs/>
              </w:rPr>
              <w:t>จำนวนเงิน</w:t>
            </w:r>
          </w:p>
        </w:tc>
      </w:tr>
      <w:tr w:rsidR="00671D44" w:rsidRPr="00104E95" w:rsidTr="007E7F58">
        <w:trPr>
          <w:tblHeader/>
        </w:trPr>
        <w:tc>
          <w:tcPr>
            <w:tcW w:w="1473" w:type="dxa"/>
            <w:vAlign w:val="center"/>
          </w:tcPr>
          <w:p w:rsidR="00671D44" w:rsidRPr="00104E95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  <w:r w:rsidRPr="00104E95">
              <w:rPr>
                <w:rFonts w:ascii="Angsana New" w:hAnsi="Angsana New"/>
                <w:sz w:val="27"/>
                <w:szCs w:val="27"/>
                <w:cs/>
              </w:rPr>
              <w:t>ประเภทหุ้นกู้</w:t>
            </w:r>
          </w:p>
        </w:tc>
        <w:tc>
          <w:tcPr>
            <w:tcW w:w="1309" w:type="dxa"/>
            <w:vAlign w:val="center"/>
          </w:tcPr>
          <w:p w:rsidR="00671D44" w:rsidRPr="00104E95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7"/>
                <w:szCs w:val="27"/>
              </w:rPr>
            </w:pPr>
            <w:r w:rsidRPr="00104E95">
              <w:rPr>
                <w:rFonts w:ascii="Angsana New" w:hAnsi="Angsana New"/>
                <w:sz w:val="27"/>
                <w:szCs w:val="27"/>
                <w:cs/>
              </w:rPr>
              <w:t>อัตราดอกเบี้ย</w:t>
            </w:r>
          </w:p>
        </w:tc>
        <w:tc>
          <w:tcPr>
            <w:tcW w:w="1898" w:type="dxa"/>
            <w:vAlign w:val="bottom"/>
          </w:tcPr>
          <w:p w:rsidR="00671D44" w:rsidRPr="00104E95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104E95">
              <w:rPr>
                <w:rFonts w:ascii="Angsana New" w:hAnsi="Angsana New"/>
                <w:sz w:val="27"/>
                <w:szCs w:val="27"/>
                <w:cs/>
              </w:rPr>
              <w:t>กำหนดชำระดอกเบี้ย</w:t>
            </w:r>
          </w:p>
        </w:tc>
        <w:tc>
          <w:tcPr>
            <w:tcW w:w="1260" w:type="dxa"/>
            <w:vAlign w:val="center"/>
          </w:tcPr>
          <w:p w:rsidR="00671D44" w:rsidRPr="00104E95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104E95">
              <w:rPr>
                <w:rFonts w:ascii="Angsana New" w:hAnsi="Angsana New"/>
                <w:sz w:val="27"/>
                <w:szCs w:val="27"/>
                <w:cs/>
              </w:rPr>
              <w:t>อายุ</w:t>
            </w:r>
          </w:p>
        </w:tc>
        <w:tc>
          <w:tcPr>
            <w:tcW w:w="1490" w:type="dxa"/>
          </w:tcPr>
          <w:p w:rsidR="00671D44" w:rsidRPr="00104E95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104E95">
              <w:rPr>
                <w:rFonts w:ascii="Angsana New" w:hAnsi="Angsana New"/>
                <w:sz w:val="27"/>
                <w:szCs w:val="27"/>
                <w:cs/>
              </w:rPr>
              <w:t>วันที่ออก</w:t>
            </w:r>
          </w:p>
        </w:tc>
        <w:tc>
          <w:tcPr>
            <w:tcW w:w="1579" w:type="dxa"/>
            <w:vAlign w:val="center"/>
          </w:tcPr>
          <w:p w:rsidR="00671D44" w:rsidRPr="00104E95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104E95">
              <w:rPr>
                <w:rFonts w:ascii="Angsana New" w:hAnsi="Angsana New"/>
                <w:sz w:val="27"/>
                <w:szCs w:val="27"/>
                <w:cs/>
              </w:rPr>
              <w:t>วันที่ครบกำหนด</w:t>
            </w:r>
          </w:p>
        </w:tc>
        <w:tc>
          <w:tcPr>
            <w:tcW w:w="1023" w:type="dxa"/>
            <w:vAlign w:val="center"/>
          </w:tcPr>
          <w:p w:rsidR="00671D44" w:rsidRPr="00104E95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104E95">
              <w:rPr>
                <w:rFonts w:ascii="Angsana New" w:hAnsi="Angsana New"/>
                <w:color w:val="000000"/>
                <w:sz w:val="27"/>
                <w:szCs w:val="27"/>
              </w:rPr>
              <w:t>25</w:t>
            </w:r>
            <w:r w:rsidRPr="00104E95">
              <w:rPr>
                <w:rFonts w:ascii="Angsana New" w:hAnsi="Angsana New"/>
                <w:color w:val="000000"/>
                <w:sz w:val="27"/>
                <w:szCs w:val="27"/>
                <w:cs/>
              </w:rPr>
              <w:t>6</w:t>
            </w:r>
            <w:r>
              <w:rPr>
                <w:rFonts w:ascii="Angsana New" w:hAnsi="Angsana New"/>
                <w:color w:val="000000"/>
                <w:sz w:val="27"/>
                <w:szCs w:val="27"/>
              </w:rPr>
              <w:t>1</w:t>
            </w:r>
          </w:p>
        </w:tc>
        <w:tc>
          <w:tcPr>
            <w:tcW w:w="305" w:type="dxa"/>
          </w:tcPr>
          <w:p w:rsidR="00671D44" w:rsidRPr="00104E95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024" w:type="dxa"/>
            <w:vAlign w:val="center"/>
          </w:tcPr>
          <w:p w:rsidR="00671D44" w:rsidRPr="00104E95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9" w:right="-113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104E95">
              <w:rPr>
                <w:rFonts w:ascii="Angsana New" w:hAnsi="Angsana New"/>
                <w:color w:val="000000"/>
                <w:sz w:val="27"/>
                <w:szCs w:val="27"/>
              </w:rPr>
              <w:t>25</w:t>
            </w:r>
            <w:r>
              <w:rPr>
                <w:rFonts w:ascii="Angsana New" w:hAnsi="Angsana New"/>
                <w:color w:val="000000"/>
                <w:sz w:val="27"/>
                <w:szCs w:val="27"/>
              </w:rPr>
              <w:t>60</w:t>
            </w:r>
          </w:p>
        </w:tc>
        <w:tc>
          <w:tcPr>
            <w:tcW w:w="305" w:type="dxa"/>
          </w:tcPr>
          <w:p w:rsidR="00671D44" w:rsidRPr="00104E95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078" w:type="dxa"/>
            <w:vAlign w:val="center"/>
          </w:tcPr>
          <w:p w:rsidR="00671D44" w:rsidRPr="00104E95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104E95">
              <w:rPr>
                <w:rFonts w:ascii="Angsana New" w:hAnsi="Angsana New"/>
                <w:color w:val="000000"/>
                <w:sz w:val="27"/>
                <w:szCs w:val="27"/>
              </w:rPr>
              <w:t>25</w:t>
            </w:r>
            <w:r w:rsidRPr="00104E95">
              <w:rPr>
                <w:rFonts w:ascii="Angsana New" w:hAnsi="Angsana New"/>
                <w:color w:val="000000"/>
                <w:sz w:val="27"/>
                <w:szCs w:val="27"/>
                <w:cs/>
              </w:rPr>
              <w:t>6</w:t>
            </w:r>
            <w:r>
              <w:rPr>
                <w:rFonts w:ascii="Angsana New" w:hAnsi="Angsana New"/>
                <w:color w:val="000000"/>
                <w:sz w:val="27"/>
                <w:szCs w:val="27"/>
              </w:rPr>
              <w:t>1</w:t>
            </w:r>
          </w:p>
        </w:tc>
        <w:tc>
          <w:tcPr>
            <w:tcW w:w="259" w:type="dxa"/>
          </w:tcPr>
          <w:p w:rsidR="00671D44" w:rsidRPr="00104E95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102" w:type="dxa"/>
            <w:vAlign w:val="center"/>
          </w:tcPr>
          <w:p w:rsidR="00671D44" w:rsidRPr="00104E95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9" w:right="-113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104E95">
              <w:rPr>
                <w:rFonts w:ascii="Angsana New" w:hAnsi="Angsana New"/>
                <w:color w:val="000000"/>
                <w:sz w:val="27"/>
                <w:szCs w:val="27"/>
              </w:rPr>
              <w:t>25</w:t>
            </w:r>
            <w:r>
              <w:rPr>
                <w:rFonts w:ascii="Angsana New" w:hAnsi="Angsana New"/>
                <w:color w:val="000000"/>
                <w:sz w:val="27"/>
                <w:szCs w:val="27"/>
              </w:rPr>
              <w:t>60</w:t>
            </w:r>
          </w:p>
        </w:tc>
      </w:tr>
      <w:tr w:rsidR="00671D44" w:rsidRPr="00104E95" w:rsidTr="007E7F58">
        <w:trPr>
          <w:tblHeader/>
        </w:trPr>
        <w:tc>
          <w:tcPr>
            <w:tcW w:w="1473" w:type="dxa"/>
            <w:vAlign w:val="center"/>
          </w:tcPr>
          <w:p w:rsidR="00671D44" w:rsidRPr="00104E95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09" w:type="dxa"/>
            <w:vAlign w:val="center"/>
          </w:tcPr>
          <w:p w:rsidR="00671D44" w:rsidRPr="00104E95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7"/>
                <w:szCs w:val="27"/>
                <w:cs/>
              </w:rPr>
            </w:pPr>
            <w:r w:rsidRPr="00104E95">
              <w:rPr>
                <w:rFonts w:ascii="Angsana New" w:hAnsi="Angsana New"/>
                <w:i/>
                <w:iCs/>
                <w:sz w:val="27"/>
                <w:szCs w:val="27"/>
                <w:cs/>
              </w:rPr>
              <w:t>(ร้อยละต่อปี)</w:t>
            </w:r>
          </w:p>
        </w:tc>
        <w:tc>
          <w:tcPr>
            <w:tcW w:w="1898" w:type="dxa"/>
            <w:vAlign w:val="center"/>
          </w:tcPr>
          <w:p w:rsidR="00671D44" w:rsidRPr="00104E95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  <w:vAlign w:val="center"/>
          </w:tcPr>
          <w:p w:rsidR="00671D44" w:rsidRPr="00104E95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90" w:type="dxa"/>
          </w:tcPr>
          <w:p w:rsidR="00671D44" w:rsidRPr="00104E95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579" w:type="dxa"/>
            <w:vAlign w:val="center"/>
          </w:tcPr>
          <w:p w:rsidR="00671D44" w:rsidRPr="00104E95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52" w:type="dxa"/>
            <w:gridSpan w:val="3"/>
            <w:vAlign w:val="center"/>
          </w:tcPr>
          <w:p w:rsidR="00671D44" w:rsidRPr="00104E95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7"/>
                <w:szCs w:val="27"/>
              </w:rPr>
            </w:pPr>
            <w:r w:rsidRPr="00104E95">
              <w:rPr>
                <w:rFonts w:ascii="Angsana New" w:hAnsi="Angsana New"/>
                <w:i/>
                <w:iCs/>
                <w:sz w:val="27"/>
                <w:szCs w:val="27"/>
                <w:cs/>
              </w:rPr>
              <w:t>(ล้านหน่วย)</w:t>
            </w:r>
          </w:p>
        </w:tc>
        <w:tc>
          <w:tcPr>
            <w:tcW w:w="305" w:type="dxa"/>
          </w:tcPr>
          <w:p w:rsidR="00671D44" w:rsidRPr="00104E95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439" w:type="dxa"/>
            <w:gridSpan w:val="3"/>
            <w:vAlign w:val="center"/>
          </w:tcPr>
          <w:p w:rsidR="00671D44" w:rsidRPr="00104E95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7"/>
                <w:szCs w:val="27"/>
              </w:rPr>
            </w:pPr>
            <w:r w:rsidRPr="00104E95">
              <w:rPr>
                <w:rFonts w:ascii="Angsana New" w:hAnsi="Angsana New"/>
                <w:i/>
                <w:iCs/>
                <w:sz w:val="27"/>
                <w:szCs w:val="27"/>
                <w:cs/>
              </w:rPr>
              <w:t>(ล้านบาท)</w:t>
            </w:r>
          </w:p>
        </w:tc>
      </w:tr>
      <w:tr w:rsidR="00671D44" w:rsidRPr="00104E95" w:rsidTr="007E7F58">
        <w:tc>
          <w:tcPr>
            <w:tcW w:w="1473" w:type="dxa"/>
            <w:shd w:val="clear" w:color="000000" w:fill="FFFFFF"/>
            <w:vAlign w:val="center"/>
          </w:tcPr>
          <w:p w:rsidR="00671D44" w:rsidRPr="00104E95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  <w:r w:rsidRPr="00104E95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ครั้งที่ </w:t>
            </w:r>
            <w:r w:rsidRPr="00104E95">
              <w:rPr>
                <w:rFonts w:ascii="Angsana New" w:hAnsi="Angsana New"/>
                <w:b/>
                <w:bCs/>
                <w:sz w:val="27"/>
                <w:szCs w:val="27"/>
              </w:rPr>
              <w:t>1/2556</w:t>
            </w:r>
          </w:p>
        </w:tc>
        <w:tc>
          <w:tcPr>
            <w:tcW w:w="1309" w:type="dxa"/>
            <w:shd w:val="clear" w:color="000000" w:fill="FFFFFF"/>
          </w:tcPr>
          <w:p w:rsidR="00671D44" w:rsidRPr="00104E95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98" w:type="dxa"/>
            <w:shd w:val="clear" w:color="000000" w:fill="FFFFFF"/>
            <w:vAlign w:val="center"/>
          </w:tcPr>
          <w:p w:rsidR="00671D44" w:rsidRPr="00104E95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  <w:shd w:val="clear" w:color="000000" w:fill="FFFFFF"/>
            <w:vAlign w:val="center"/>
          </w:tcPr>
          <w:p w:rsidR="00671D44" w:rsidRPr="00104E95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90" w:type="dxa"/>
            <w:shd w:val="clear" w:color="000000" w:fill="FFFFFF"/>
            <w:vAlign w:val="center"/>
          </w:tcPr>
          <w:p w:rsidR="00671D44" w:rsidRPr="00104E95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579" w:type="dxa"/>
            <w:shd w:val="clear" w:color="000000" w:fill="FFFFFF"/>
            <w:vAlign w:val="center"/>
          </w:tcPr>
          <w:p w:rsidR="00671D44" w:rsidRPr="00104E95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23" w:type="dxa"/>
            <w:shd w:val="clear" w:color="000000" w:fill="FFFFFF"/>
            <w:vAlign w:val="center"/>
          </w:tcPr>
          <w:p w:rsidR="00671D44" w:rsidRPr="00104E95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9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05" w:type="dxa"/>
            <w:shd w:val="clear" w:color="000000" w:fill="FFFFFF"/>
            <w:vAlign w:val="center"/>
          </w:tcPr>
          <w:p w:rsidR="00671D44" w:rsidRPr="00104E95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right="-84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24" w:type="dxa"/>
            <w:shd w:val="clear" w:color="000000" w:fill="FFFFFF"/>
            <w:vAlign w:val="center"/>
          </w:tcPr>
          <w:p w:rsidR="00671D44" w:rsidRPr="00104E95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9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05" w:type="dxa"/>
            <w:shd w:val="clear" w:color="000000" w:fill="FFFFFF"/>
            <w:vAlign w:val="center"/>
          </w:tcPr>
          <w:p w:rsidR="00671D44" w:rsidRPr="00104E95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right="-84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78" w:type="dxa"/>
            <w:shd w:val="clear" w:color="000000" w:fill="FFFFFF"/>
            <w:vAlign w:val="center"/>
          </w:tcPr>
          <w:p w:rsidR="00671D44" w:rsidRPr="00104E95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240" w:lineRule="auto"/>
              <w:ind w:right="-59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59" w:type="dxa"/>
            <w:shd w:val="clear" w:color="000000" w:fill="FFFFFF"/>
            <w:vAlign w:val="center"/>
          </w:tcPr>
          <w:p w:rsidR="00671D44" w:rsidRPr="00104E95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6"/>
              </w:tabs>
              <w:spacing w:line="240" w:lineRule="auto"/>
              <w:ind w:right="-59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02" w:type="dxa"/>
            <w:shd w:val="clear" w:color="000000" w:fill="FFFFFF"/>
            <w:vAlign w:val="center"/>
          </w:tcPr>
          <w:p w:rsidR="00671D44" w:rsidRPr="00104E95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240" w:lineRule="auto"/>
              <w:ind w:right="-590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671D44" w:rsidRPr="00104E95" w:rsidTr="007E7F58">
        <w:tc>
          <w:tcPr>
            <w:tcW w:w="1473" w:type="dxa"/>
            <w:shd w:val="clear" w:color="000000" w:fill="FFFFFF"/>
            <w:vAlign w:val="center"/>
          </w:tcPr>
          <w:p w:rsidR="00671D44" w:rsidRPr="00104E95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  <w:r w:rsidRPr="00104E95">
              <w:rPr>
                <w:rFonts w:ascii="Angsana New" w:hAnsi="Angsana New"/>
                <w:sz w:val="27"/>
                <w:szCs w:val="27"/>
                <w:cs/>
              </w:rPr>
              <w:t>ชุดที่</w:t>
            </w:r>
            <w:r w:rsidRPr="00104E95">
              <w:rPr>
                <w:rFonts w:ascii="Angsana New" w:hAnsi="Angsana New"/>
                <w:sz w:val="27"/>
                <w:szCs w:val="27"/>
              </w:rPr>
              <w:t xml:space="preserve"> 2</w:t>
            </w:r>
          </w:p>
        </w:tc>
        <w:tc>
          <w:tcPr>
            <w:tcW w:w="1309" w:type="dxa"/>
            <w:shd w:val="clear" w:color="000000" w:fill="FFFFFF"/>
          </w:tcPr>
          <w:p w:rsidR="00671D44" w:rsidRPr="00104E95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104E95">
              <w:rPr>
                <w:rFonts w:ascii="Angsana New" w:hAnsi="Angsana New"/>
                <w:sz w:val="27"/>
                <w:szCs w:val="27"/>
                <w:cs/>
              </w:rPr>
              <w:t>ร้อยละ</w:t>
            </w:r>
            <w:r w:rsidRPr="00104E95">
              <w:rPr>
                <w:rFonts w:ascii="Angsana New" w:hAnsi="Angsana New"/>
                <w:sz w:val="27"/>
                <w:szCs w:val="27"/>
              </w:rPr>
              <w:t xml:space="preserve"> 4.09</w:t>
            </w:r>
          </w:p>
        </w:tc>
        <w:tc>
          <w:tcPr>
            <w:tcW w:w="1898" w:type="dxa"/>
            <w:shd w:val="clear" w:color="000000" w:fill="FFFFFF"/>
            <w:vAlign w:val="center"/>
          </w:tcPr>
          <w:p w:rsidR="00671D44" w:rsidRPr="00104E95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104E95">
              <w:rPr>
                <w:rFonts w:ascii="Angsana New" w:hAnsi="Angsana New"/>
                <w:sz w:val="27"/>
                <w:szCs w:val="27"/>
                <w:cs/>
              </w:rPr>
              <w:t xml:space="preserve">ชำระดอกเบี้ยทุก </w:t>
            </w:r>
            <w:r w:rsidRPr="00104E95">
              <w:rPr>
                <w:rFonts w:ascii="Angsana New" w:hAnsi="Angsana New"/>
                <w:sz w:val="27"/>
                <w:szCs w:val="27"/>
              </w:rPr>
              <w:t xml:space="preserve">3 </w:t>
            </w:r>
            <w:r w:rsidRPr="00104E95">
              <w:rPr>
                <w:rFonts w:ascii="Angsana New" w:hAnsi="Angsana New"/>
                <w:sz w:val="27"/>
                <w:szCs w:val="27"/>
                <w:cs/>
              </w:rPr>
              <w:t>เดือน</w:t>
            </w:r>
          </w:p>
        </w:tc>
        <w:tc>
          <w:tcPr>
            <w:tcW w:w="1260" w:type="dxa"/>
            <w:shd w:val="clear" w:color="000000" w:fill="FFFFFF"/>
            <w:vAlign w:val="center"/>
          </w:tcPr>
          <w:p w:rsidR="00671D44" w:rsidRPr="00104E95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104E95">
              <w:rPr>
                <w:rFonts w:ascii="Angsana New" w:hAnsi="Angsana New"/>
                <w:sz w:val="27"/>
                <w:szCs w:val="27"/>
              </w:rPr>
              <w:t xml:space="preserve">5 </w:t>
            </w:r>
            <w:r w:rsidRPr="00104E95">
              <w:rPr>
                <w:rFonts w:ascii="Angsana New" w:hAnsi="Angsana New"/>
                <w:sz w:val="27"/>
                <w:szCs w:val="27"/>
                <w:cs/>
              </w:rPr>
              <w:t>ปี</w:t>
            </w:r>
          </w:p>
        </w:tc>
        <w:tc>
          <w:tcPr>
            <w:tcW w:w="1490" w:type="dxa"/>
            <w:shd w:val="clear" w:color="000000" w:fill="FFFFFF"/>
            <w:vAlign w:val="center"/>
          </w:tcPr>
          <w:p w:rsidR="00671D44" w:rsidRPr="00104E95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104E95">
              <w:rPr>
                <w:rFonts w:ascii="Angsana New" w:hAnsi="Angsana New"/>
                <w:sz w:val="27"/>
                <w:szCs w:val="27"/>
                <w:cs/>
              </w:rPr>
              <w:t xml:space="preserve">พฤษภาคม </w:t>
            </w:r>
            <w:r w:rsidRPr="00104E95">
              <w:rPr>
                <w:rFonts w:ascii="Angsana New" w:hAnsi="Angsana New"/>
                <w:sz w:val="27"/>
                <w:szCs w:val="27"/>
              </w:rPr>
              <w:t>2556</w:t>
            </w:r>
          </w:p>
        </w:tc>
        <w:tc>
          <w:tcPr>
            <w:tcW w:w="1579" w:type="dxa"/>
            <w:shd w:val="clear" w:color="000000" w:fill="FFFFFF"/>
            <w:vAlign w:val="center"/>
          </w:tcPr>
          <w:p w:rsidR="00671D44" w:rsidRPr="00104E95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104E95">
              <w:rPr>
                <w:rFonts w:ascii="Angsana New" w:hAnsi="Angsana New"/>
                <w:sz w:val="27"/>
                <w:szCs w:val="27"/>
                <w:cs/>
              </w:rPr>
              <w:t xml:space="preserve">พฤษภาคม </w:t>
            </w:r>
            <w:r w:rsidRPr="00104E95">
              <w:rPr>
                <w:rFonts w:ascii="Angsana New" w:hAnsi="Angsana New"/>
                <w:sz w:val="27"/>
                <w:szCs w:val="27"/>
              </w:rPr>
              <w:t>2561</w:t>
            </w:r>
          </w:p>
        </w:tc>
        <w:tc>
          <w:tcPr>
            <w:tcW w:w="1023" w:type="dxa"/>
            <w:shd w:val="clear" w:color="000000" w:fill="FFFFFF"/>
            <w:vAlign w:val="center"/>
          </w:tcPr>
          <w:p w:rsidR="00671D44" w:rsidRPr="00104E95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28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305" w:type="dxa"/>
            <w:shd w:val="clear" w:color="000000" w:fill="FFFFFF"/>
            <w:vAlign w:val="center"/>
          </w:tcPr>
          <w:p w:rsidR="00671D44" w:rsidRPr="00104E95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24" w:type="dxa"/>
            <w:shd w:val="clear" w:color="000000" w:fill="FFFFFF"/>
            <w:vAlign w:val="center"/>
          </w:tcPr>
          <w:p w:rsidR="00671D44" w:rsidRPr="00104E95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288"/>
              <w:rPr>
                <w:rFonts w:ascii="Angsana New" w:hAnsi="Angsana New"/>
                <w:sz w:val="27"/>
                <w:szCs w:val="27"/>
              </w:rPr>
            </w:pPr>
            <w:r w:rsidRPr="00104E95">
              <w:rPr>
                <w:rFonts w:ascii="Angsana New" w:hAnsi="Angsana New"/>
                <w:sz w:val="27"/>
                <w:szCs w:val="27"/>
              </w:rPr>
              <w:t>3.00</w:t>
            </w:r>
          </w:p>
        </w:tc>
        <w:tc>
          <w:tcPr>
            <w:tcW w:w="305" w:type="dxa"/>
            <w:shd w:val="clear" w:color="000000" w:fill="FFFFFF"/>
            <w:vAlign w:val="center"/>
          </w:tcPr>
          <w:p w:rsidR="00671D44" w:rsidRPr="00104E95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78" w:type="dxa"/>
            <w:shd w:val="clear" w:color="000000" w:fill="FFFFFF"/>
            <w:vAlign w:val="center"/>
          </w:tcPr>
          <w:p w:rsidR="00671D44" w:rsidRPr="00104E95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28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59" w:type="dxa"/>
            <w:shd w:val="clear" w:color="000000" w:fill="FFFFFF"/>
            <w:vAlign w:val="center"/>
          </w:tcPr>
          <w:p w:rsidR="00671D44" w:rsidRPr="00104E95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240" w:lineRule="auto"/>
              <w:ind w:right="-59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02" w:type="dxa"/>
            <w:shd w:val="clear" w:color="000000" w:fill="FFFFFF"/>
            <w:vAlign w:val="center"/>
          </w:tcPr>
          <w:p w:rsidR="00671D44" w:rsidRPr="00104E95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590"/>
              <w:rPr>
                <w:rFonts w:ascii="Angsana New" w:hAnsi="Angsana New"/>
                <w:sz w:val="27"/>
                <w:szCs w:val="27"/>
              </w:rPr>
            </w:pPr>
            <w:r w:rsidRPr="00104E95">
              <w:rPr>
                <w:rFonts w:ascii="Angsana New" w:hAnsi="Angsana New"/>
                <w:sz w:val="27"/>
                <w:szCs w:val="27"/>
              </w:rPr>
              <w:t>3,000</w:t>
            </w:r>
          </w:p>
        </w:tc>
      </w:tr>
      <w:tr w:rsidR="00671D44" w:rsidRPr="00104E95" w:rsidTr="007109F9">
        <w:tc>
          <w:tcPr>
            <w:tcW w:w="2782" w:type="dxa"/>
            <w:gridSpan w:val="2"/>
            <w:shd w:val="clear" w:color="000000" w:fill="FFFFFF"/>
            <w:vAlign w:val="center"/>
          </w:tcPr>
          <w:p w:rsidR="00671D44" w:rsidRPr="00104E95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  <w:r w:rsidRPr="00104E95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ครั้งที่ </w:t>
            </w:r>
            <w:r w:rsidRPr="00104E95">
              <w:rPr>
                <w:rFonts w:ascii="Angsana New" w:hAnsi="Angsana New"/>
                <w:b/>
                <w:bCs/>
                <w:sz w:val="27"/>
                <w:szCs w:val="27"/>
              </w:rPr>
              <w:t>2/2557</w:t>
            </w:r>
          </w:p>
        </w:tc>
        <w:tc>
          <w:tcPr>
            <w:tcW w:w="1898" w:type="dxa"/>
            <w:shd w:val="clear" w:color="000000" w:fill="FFFFFF"/>
            <w:vAlign w:val="center"/>
          </w:tcPr>
          <w:p w:rsidR="00671D44" w:rsidRPr="00104E95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  <w:shd w:val="clear" w:color="000000" w:fill="FFFFFF"/>
            <w:vAlign w:val="center"/>
          </w:tcPr>
          <w:p w:rsidR="00671D44" w:rsidRPr="00104E95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90" w:type="dxa"/>
            <w:shd w:val="clear" w:color="000000" w:fill="FFFFFF"/>
            <w:vAlign w:val="center"/>
          </w:tcPr>
          <w:p w:rsidR="00671D44" w:rsidRPr="00104E95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579" w:type="dxa"/>
            <w:shd w:val="clear" w:color="000000" w:fill="FFFFFF"/>
            <w:vAlign w:val="center"/>
          </w:tcPr>
          <w:p w:rsidR="00671D44" w:rsidRPr="00104E95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23" w:type="dxa"/>
            <w:shd w:val="clear" w:color="000000" w:fill="FFFFFF"/>
            <w:vAlign w:val="center"/>
          </w:tcPr>
          <w:p w:rsidR="00671D44" w:rsidRPr="00104E95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28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05" w:type="dxa"/>
            <w:shd w:val="clear" w:color="000000" w:fill="FFFFFF"/>
            <w:vAlign w:val="center"/>
          </w:tcPr>
          <w:p w:rsidR="00671D44" w:rsidRPr="00104E95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28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24" w:type="dxa"/>
            <w:shd w:val="clear" w:color="000000" w:fill="FFFFFF"/>
            <w:vAlign w:val="center"/>
          </w:tcPr>
          <w:p w:rsidR="00671D44" w:rsidRPr="00104E95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28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05" w:type="dxa"/>
            <w:shd w:val="clear" w:color="000000" w:fill="FFFFFF"/>
            <w:vAlign w:val="center"/>
          </w:tcPr>
          <w:p w:rsidR="00671D44" w:rsidRPr="00104E95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right="-84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78" w:type="dxa"/>
            <w:shd w:val="clear" w:color="000000" w:fill="FFFFFF"/>
            <w:vAlign w:val="center"/>
          </w:tcPr>
          <w:p w:rsidR="00671D44" w:rsidRPr="00104E95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59" w:type="dxa"/>
            <w:shd w:val="clear" w:color="000000" w:fill="FFFFFF"/>
            <w:vAlign w:val="center"/>
          </w:tcPr>
          <w:p w:rsidR="00671D44" w:rsidRPr="00104E95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02" w:type="dxa"/>
            <w:shd w:val="clear" w:color="000000" w:fill="FFFFFF"/>
            <w:vAlign w:val="center"/>
          </w:tcPr>
          <w:p w:rsidR="00671D44" w:rsidRPr="00104E95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0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671D44" w:rsidRPr="00104E95" w:rsidTr="007E7F58">
        <w:tc>
          <w:tcPr>
            <w:tcW w:w="1473" w:type="dxa"/>
            <w:shd w:val="clear" w:color="000000" w:fill="FFFFFF"/>
            <w:vAlign w:val="center"/>
          </w:tcPr>
          <w:p w:rsidR="00671D44" w:rsidRPr="00104E95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  <w:r w:rsidRPr="00104E95">
              <w:rPr>
                <w:rFonts w:ascii="Angsana New" w:hAnsi="Angsana New"/>
                <w:sz w:val="27"/>
                <w:szCs w:val="27"/>
                <w:cs/>
              </w:rPr>
              <w:t>ชุดที่</w:t>
            </w:r>
            <w:r w:rsidRPr="00104E95">
              <w:rPr>
                <w:rFonts w:ascii="Angsana New" w:hAnsi="Angsana New"/>
                <w:sz w:val="27"/>
                <w:szCs w:val="27"/>
              </w:rPr>
              <w:t xml:space="preserve"> 2</w:t>
            </w:r>
          </w:p>
        </w:tc>
        <w:tc>
          <w:tcPr>
            <w:tcW w:w="1309" w:type="dxa"/>
            <w:shd w:val="clear" w:color="000000" w:fill="FFFFFF"/>
          </w:tcPr>
          <w:p w:rsidR="00671D44" w:rsidRPr="00104E95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104E95">
              <w:rPr>
                <w:rFonts w:ascii="Angsana New" w:hAnsi="Angsana New"/>
                <w:sz w:val="27"/>
                <w:szCs w:val="27"/>
                <w:cs/>
              </w:rPr>
              <w:t xml:space="preserve">ร้อยละ </w:t>
            </w:r>
            <w:r w:rsidRPr="00104E95">
              <w:rPr>
                <w:rFonts w:ascii="Angsana New" w:hAnsi="Angsana New"/>
                <w:sz w:val="27"/>
                <w:szCs w:val="27"/>
              </w:rPr>
              <w:t>3.90</w:t>
            </w:r>
          </w:p>
        </w:tc>
        <w:tc>
          <w:tcPr>
            <w:tcW w:w="1898" w:type="dxa"/>
            <w:shd w:val="clear" w:color="000000" w:fill="FFFFFF"/>
            <w:vAlign w:val="center"/>
          </w:tcPr>
          <w:p w:rsidR="00671D44" w:rsidRPr="00104E95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104E95">
              <w:rPr>
                <w:rFonts w:ascii="Angsana New" w:hAnsi="Angsana New"/>
                <w:sz w:val="27"/>
                <w:szCs w:val="27"/>
                <w:cs/>
              </w:rPr>
              <w:t xml:space="preserve">ชำระดอกเบี้ยทุก </w:t>
            </w:r>
            <w:r w:rsidRPr="00104E95">
              <w:rPr>
                <w:rFonts w:ascii="Angsana New" w:hAnsi="Angsana New"/>
                <w:sz w:val="27"/>
                <w:szCs w:val="27"/>
              </w:rPr>
              <w:t xml:space="preserve">3 </w:t>
            </w:r>
            <w:r w:rsidRPr="00104E95">
              <w:rPr>
                <w:rFonts w:ascii="Angsana New" w:hAnsi="Angsana New"/>
                <w:sz w:val="27"/>
                <w:szCs w:val="27"/>
                <w:cs/>
              </w:rPr>
              <w:t>เดือน</w:t>
            </w:r>
          </w:p>
        </w:tc>
        <w:tc>
          <w:tcPr>
            <w:tcW w:w="1260" w:type="dxa"/>
            <w:shd w:val="clear" w:color="000000" w:fill="FFFFFF"/>
            <w:vAlign w:val="center"/>
          </w:tcPr>
          <w:p w:rsidR="00671D44" w:rsidRPr="00104E95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104E95">
              <w:rPr>
                <w:rFonts w:ascii="Angsana New" w:hAnsi="Angsana New"/>
                <w:sz w:val="27"/>
                <w:szCs w:val="27"/>
              </w:rPr>
              <w:t xml:space="preserve">3 </w:t>
            </w:r>
            <w:r w:rsidRPr="00104E95">
              <w:rPr>
                <w:rFonts w:ascii="Angsana New" w:hAnsi="Angsana New"/>
                <w:sz w:val="27"/>
                <w:szCs w:val="27"/>
                <w:cs/>
              </w:rPr>
              <w:t xml:space="preserve">ปี </w:t>
            </w:r>
            <w:r w:rsidRPr="00104E95">
              <w:rPr>
                <w:rFonts w:ascii="Angsana New" w:hAnsi="Angsana New"/>
                <w:sz w:val="27"/>
                <w:szCs w:val="27"/>
              </w:rPr>
              <w:t xml:space="preserve">6 </w:t>
            </w:r>
            <w:r w:rsidRPr="00104E95">
              <w:rPr>
                <w:rFonts w:ascii="Angsana New" w:hAnsi="Angsana New"/>
                <w:sz w:val="27"/>
                <w:szCs w:val="27"/>
                <w:cs/>
              </w:rPr>
              <w:t>เดือน</w:t>
            </w:r>
          </w:p>
        </w:tc>
        <w:tc>
          <w:tcPr>
            <w:tcW w:w="1490" w:type="dxa"/>
            <w:shd w:val="clear" w:color="000000" w:fill="FFFFFF"/>
            <w:vAlign w:val="center"/>
          </w:tcPr>
          <w:p w:rsidR="00671D44" w:rsidRPr="00104E95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104E95">
              <w:rPr>
                <w:rFonts w:ascii="Angsana New" w:hAnsi="Angsana New"/>
                <w:sz w:val="27"/>
                <w:szCs w:val="27"/>
                <w:cs/>
              </w:rPr>
              <w:t xml:space="preserve">กันยายน </w:t>
            </w:r>
            <w:r w:rsidRPr="00104E95">
              <w:rPr>
                <w:rFonts w:ascii="Angsana New" w:hAnsi="Angsana New"/>
                <w:sz w:val="27"/>
                <w:szCs w:val="27"/>
              </w:rPr>
              <w:t>2557</w:t>
            </w:r>
          </w:p>
        </w:tc>
        <w:tc>
          <w:tcPr>
            <w:tcW w:w="1579" w:type="dxa"/>
            <w:shd w:val="clear" w:color="000000" w:fill="FFFFFF"/>
            <w:vAlign w:val="center"/>
          </w:tcPr>
          <w:p w:rsidR="00671D44" w:rsidRPr="00104E95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104E95">
              <w:rPr>
                <w:rFonts w:ascii="Angsana New" w:hAnsi="Angsana New"/>
                <w:sz w:val="27"/>
                <w:szCs w:val="27"/>
                <w:cs/>
              </w:rPr>
              <w:t xml:space="preserve">มีนาคม </w:t>
            </w:r>
            <w:r w:rsidRPr="00104E95">
              <w:rPr>
                <w:rFonts w:ascii="Angsana New" w:hAnsi="Angsana New"/>
                <w:sz w:val="27"/>
                <w:szCs w:val="27"/>
              </w:rPr>
              <w:t>2561</w:t>
            </w:r>
          </w:p>
        </w:tc>
        <w:tc>
          <w:tcPr>
            <w:tcW w:w="1023" w:type="dxa"/>
            <w:shd w:val="clear" w:color="000000" w:fill="FFFFFF"/>
            <w:vAlign w:val="center"/>
          </w:tcPr>
          <w:p w:rsidR="00671D44" w:rsidRPr="00104E95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28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305" w:type="dxa"/>
            <w:shd w:val="clear" w:color="000000" w:fill="FFFFFF"/>
            <w:vAlign w:val="center"/>
          </w:tcPr>
          <w:p w:rsidR="00671D44" w:rsidRPr="00104E95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24" w:type="dxa"/>
            <w:shd w:val="clear" w:color="000000" w:fill="FFFFFF"/>
            <w:vAlign w:val="center"/>
          </w:tcPr>
          <w:p w:rsidR="00671D44" w:rsidRPr="00104E95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288"/>
              <w:rPr>
                <w:rFonts w:ascii="Angsana New" w:hAnsi="Angsana New"/>
                <w:sz w:val="27"/>
                <w:szCs w:val="27"/>
              </w:rPr>
            </w:pPr>
            <w:r w:rsidRPr="00104E95">
              <w:rPr>
                <w:rFonts w:ascii="Angsana New" w:hAnsi="Angsana New"/>
                <w:sz w:val="27"/>
                <w:szCs w:val="27"/>
              </w:rPr>
              <w:t>2.00</w:t>
            </w:r>
          </w:p>
        </w:tc>
        <w:tc>
          <w:tcPr>
            <w:tcW w:w="305" w:type="dxa"/>
            <w:shd w:val="clear" w:color="000000" w:fill="FFFFFF"/>
            <w:vAlign w:val="center"/>
          </w:tcPr>
          <w:p w:rsidR="00671D44" w:rsidRPr="00104E95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78" w:type="dxa"/>
            <w:shd w:val="clear" w:color="000000" w:fill="FFFFFF"/>
            <w:vAlign w:val="center"/>
          </w:tcPr>
          <w:p w:rsidR="00671D44" w:rsidRPr="00104E95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28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59" w:type="dxa"/>
            <w:shd w:val="clear" w:color="000000" w:fill="FFFFFF"/>
            <w:vAlign w:val="center"/>
          </w:tcPr>
          <w:p w:rsidR="00671D44" w:rsidRPr="00104E95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02" w:type="dxa"/>
            <w:shd w:val="clear" w:color="000000" w:fill="FFFFFF"/>
            <w:vAlign w:val="center"/>
          </w:tcPr>
          <w:p w:rsidR="00671D44" w:rsidRPr="00104E95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590"/>
              <w:rPr>
                <w:rFonts w:ascii="Angsana New" w:hAnsi="Angsana New"/>
                <w:sz w:val="27"/>
                <w:szCs w:val="27"/>
              </w:rPr>
            </w:pPr>
            <w:r w:rsidRPr="00104E95">
              <w:rPr>
                <w:rFonts w:ascii="Angsana New" w:hAnsi="Angsana New"/>
                <w:sz w:val="27"/>
                <w:szCs w:val="27"/>
              </w:rPr>
              <w:t>2,000</w:t>
            </w:r>
          </w:p>
        </w:tc>
      </w:tr>
      <w:tr w:rsidR="00671D44" w:rsidRPr="00104E95" w:rsidTr="007E7F58">
        <w:tc>
          <w:tcPr>
            <w:tcW w:w="2782" w:type="dxa"/>
            <w:gridSpan w:val="2"/>
            <w:shd w:val="clear" w:color="000000" w:fill="FFFFFF"/>
            <w:vAlign w:val="center"/>
          </w:tcPr>
          <w:p w:rsidR="00671D44" w:rsidRPr="00104E95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  <w:r w:rsidRPr="00104E95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ครั้งที่ </w:t>
            </w:r>
            <w:r w:rsidRPr="00104E95">
              <w:rPr>
                <w:rFonts w:ascii="Angsana New" w:hAnsi="Angsana New"/>
                <w:b/>
                <w:bCs/>
                <w:sz w:val="27"/>
                <w:szCs w:val="27"/>
              </w:rPr>
              <w:t>1/2558</w:t>
            </w:r>
          </w:p>
        </w:tc>
        <w:tc>
          <w:tcPr>
            <w:tcW w:w="1898" w:type="dxa"/>
            <w:shd w:val="clear" w:color="000000" w:fill="FFFFFF"/>
            <w:vAlign w:val="center"/>
          </w:tcPr>
          <w:p w:rsidR="00671D44" w:rsidRPr="00104E95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  <w:shd w:val="clear" w:color="000000" w:fill="FFFFFF"/>
            <w:vAlign w:val="center"/>
          </w:tcPr>
          <w:p w:rsidR="00671D44" w:rsidRPr="00104E95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90" w:type="dxa"/>
            <w:shd w:val="clear" w:color="000000" w:fill="FFFFFF"/>
            <w:vAlign w:val="center"/>
          </w:tcPr>
          <w:p w:rsidR="00671D44" w:rsidRPr="00104E95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579" w:type="dxa"/>
            <w:shd w:val="clear" w:color="000000" w:fill="FFFFFF"/>
            <w:vAlign w:val="center"/>
          </w:tcPr>
          <w:p w:rsidR="00671D44" w:rsidRPr="00104E95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23" w:type="dxa"/>
            <w:shd w:val="clear" w:color="000000" w:fill="FFFFFF"/>
            <w:vAlign w:val="center"/>
          </w:tcPr>
          <w:p w:rsidR="00671D44" w:rsidRPr="00104E95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28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05" w:type="dxa"/>
            <w:shd w:val="clear" w:color="000000" w:fill="FFFFFF"/>
            <w:vAlign w:val="center"/>
          </w:tcPr>
          <w:p w:rsidR="00671D44" w:rsidRPr="00104E95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28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24" w:type="dxa"/>
            <w:shd w:val="clear" w:color="000000" w:fill="FFFFFF"/>
            <w:vAlign w:val="center"/>
          </w:tcPr>
          <w:p w:rsidR="00671D44" w:rsidRPr="00104E95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28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05" w:type="dxa"/>
            <w:shd w:val="clear" w:color="000000" w:fill="FFFFFF"/>
            <w:vAlign w:val="center"/>
          </w:tcPr>
          <w:p w:rsidR="00671D44" w:rsidRPr="00104E95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right="-84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78" w:type="dxa"/>
            <w:shd w:val="clear" w:color="000000" w:fill="FFFFFF"/>
            <w:vAlign w:val="center"/>
          </w:tcPr>
          <w:p w:rsidR="00671D44" w:rsidRPr="00104E95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59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59" w:type="dxa"/>
            <w:shd w:val="clear" w:color="000000" w:fill="FFFFFF"/>
            <w:vAlign w:val="center"/>
          </w:tcPr>
          <w:p w:rsidR="00671D44" w:rsidRPr="00104E95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right="-59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02" w:type="dxa"/>
            <w:shd w:val="clear" w:color="000000" w:fill="FFFFFF"/>
            <w:vAlign w:val="center"/>
          </w:tcPr>
          <w:p w:rsidR="00671D44" w:rsidRPr="00104E95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right="-590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671D44" w:rsidRPr="00104E95" w:rsidTr="007E7F58">
        <w:tc>
          <w:tcPr>
            <w:tcW w:w="1473" w:type="dxa"/>
            <w:shd w:val="clear" w:color="000000" w:fill="FFFFFF"/>
            <w:vAlign w:val="center"/>
          </w:tcPr>
          <w:p w:rsidR="00671D44" w:rsidRPr="00104E95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  <w:r w:rsidRPr="00104E95">
              <w:rPr>
                <w:rFonts w:ascii="Angsana New" w:hAnsi="Angsana New"/>
                <w:sz w:val="27"/>
                <w:szCs w:val="27"/>
                <w:cs/>
              </w:rPr>
              <w:t>ชุดที่</w:t>
            </w:r>
            <w:r w:rsidRPr="00104E95">
              <w:rPr>
                <w:rFonts w:ascii="Angsana New" w:hAnsi="Angsana New"/>
                <w:sz w:val="27"/>
                <w:szCs w:val="27"/>
              </w:rPr>
              <w:t xml:space="preserve"> 1</w:t>
            </w:r>
          </w:p>
        </w:tc>
        <w:tc>
          <w:tcPr>
            <w:tcW w:w="1309" w:type="dxa"/>
            <w:shd w:val="clear" w:color="000000" w:fill="FFFFFF"/>
          </w:tcPr>
          <w:p w:rsidR="00671D44" w:rsidRPr="00104E95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104E95">
              <w:rPr>
                <w:rFonts w:ascii="Angsana New" w:hAnsi="Angsana New"/>
                <w:sz w:val="27"/>
                <w:szCs w:val="27"/>
                <w:cs/>
              </w:rPr>
              <w:t xml:space="preserve">ร้อยละ </w:t>
            </w:r>
            <w:r w:rsidRPr="00104E95">
              <w:rPr>
                <w:rFonts w:ascii="Angsana New" w:hAnsi="Angsana New"/>
                <w:sz w:val="27"/>
                <w:szCs w:val="27"/>
              </w:rPr>
              <w:t>2.68</w:t>
            </w:r>
          </w:p>
        </w:tc>
        <w:tc>
          <w:tcPr>
            <w:tcW w:w="1898" w:type="dxa"/>
            <w:shd w:val="clear" w:color="000000" w:fill="FFFFFF"/>
            <w:vAlign w:val="center"/>
          </w:tcPr>
          <w:p w:rsidR="00671D44" w:rsidRPr="00104E95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104E95">
              <w:rPr>
                <w:rFonts w:ascii="Angsana New" w:hAnsi="Angsana New"/>
                <w:sz w:val="27"/>
                <w:szCs w:val="27"/>
                <w:cs/>
              </w:rPr>
              <w:t xml:space="preserve">ชำระดอกเบี้ยทุก </w:t>
            </w:r>
            <w:r w:rsidRPr="00104E95">
              <w:rPr>
                <w:rFonts w:ascii="Angsana New" w:hAnsi="Angsana New"/>
                <w:sz w:val="27"/>
                <w:szCs w:val="27"/>
              </w:rPr>
              <w:t xml:space="preserve">3 </w:t>
            </w:r>
            <w:r w:rsidRPr="00104E95">
              <w:rPr>
                <w:rFonts w:ascii="Angsana New" w:hAnsi="Angsana New"/>
                <w:sz w:val="27"/>
                <w:szCs w:val="27"/>
                <w:cs/>
              </w:rPr>
              <w:t>เดือน</w:t>
            </w:r>
          </w:p>
        </w:tc>
        <w:tc>
          <w:tcPr>
            <w:tcW w:w="1260" w:type="dxa"/>
            <w:shd w:val="clear" w:color="000000" w:fill="FFFFFF"/>
            <w:vAlign w:val="center"/>
          </w:tcPr>
          <w:p w:rsidR="00671D44" w:rsidRPr="00104E95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104E95">
              <w:rPr>
                <w:rFonts w:ascii="Angsana New" w:hAnsi="Angsana New"/>
                <w:sz w:val="27"/>
                <w:szCs w:val="27"/>
              </w:rPr>
              <w:t xml:space="preserve">3 </w:t>
            </w:r>
            <w:r w:rsidRPr="00104E95">
              <w:rPr>
                <w:rFonts w:ascii="Angsana New" w:hAnsi="Angsana New"/>
                <w:sz w:val="27"/>
                <w:szCs w:val="27"/>
                <w:cs/>
              </w:rPr>
              <w:t xml:space="preserve">ปี </w:t>
            </w:r>
            <w:r w:rsidRPr="00104E95">
              <w:rPr>
                <w:rFonts w:ascii="Angsana New" w:hAnsi="Angsana New"/>
                <w:sz w:val="27"/>
                <w:szCs w:val="27"/>
              </w:rPr>
              <w:t xml:space="preserve">6 </w:t>
            </w:r>
            <w:r w:rsidRPr="00104E95">
              <w:rPr>
                <w:rFonts w:ascii="Angsana New" w:hAnsi="Angsana New"/>
                <w:sz w:val="27"/>
                <w:szCs w:val="27"/>
                <w:cs/>
              </w:rPr>
              <w:t>เดือน</w:t>
            </w:r>
          </w:p>
        </w:tc>
        <w:tc>
          <w:tcPr>
            <w:tcW w:w="1490" w:type="dxa"/>
            <w:shd w:val="clear" w:color="000000" w:fill="FFFFFF"/>
            <w:vAlign w:val="center"/>
          </w:tcPr>
          <w:p w:rsidR="00671D44" w:rsidRPr="00104E95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104E95">
              <w:rPr>
                <w:rFonts w:ascii="Angsana New" w:hAnsi="Angsana New"/>
                <w:sz w:val="27"/>
                <w:szCs w:val="27"/>
                <w:cs/>
              </w:rPr>
              <w:t xml:space="preserve">พฤษภาคม </w:t>
            </w:r>
            <w:r w:rsidRPr="00104E95">
              <w:rPr>
                <w:rFonts w:ascii="Angsana New" w:hAnsi="Angsana New"/>
                <w:sz w:val="27"/>
                <w:szCs w:val="27"/>
              </w:rPr>
              <w:t>2558</w:t>
            </w:r>
          </w:p>
        </w:tc>
        <w:tc>
          <w:tcPr>
            <w:tcW w:w="1579" w:type="dxa"/>
            <w:shd w:val="clear" w:color="000000" w:fill="FFFFFF"/>
            <w:vAlign w:val="center"/>
          </w:tcPr>
          <w:p w:rsidR="00671D44" w:rsidRPr="00104E95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พ</w:t>
            </w:r>
            <w:r w:rsidRPr="00104E95">
              <w:rPr>
                <w:rFonts w:ascii="Angsana New" w:hAnsi="Angsana New"/>
                <w:sz w:val="27"/>
                <w:szCs w:val="27"/>
                <w:cs/>
              </w:rPr>
              <w:t>ฤศจิกายน</w:t>
            </w:r>
            <w:r w:rsidRPr="00104E95">
              <w:rPr>
                <w:rFonts w:ascii="Angsana New" w:hAnsi="Angsana New"/>
                <w:sz w:val="27"/>
                <w:szCs w:val="27"/>
              </w:rPr>
              <w:t xml:space="preserve"> 2561</w:t>
            </w:r>
          </w:p>
        </w:tc>
        <w:tc>
          <w:tcPr>
            <w:tcW w:w="1023" w:type="dxa"/>
            <w:shd w:val="clear" w:color="000000" w:fill="FFFFFF"/>
            <w:vAlign w:val="center"/>
          </w:tcPr>
          <w:p w:rsidR="00671D44" w:rsidRPr="00104E95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28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305" w:type="dxa"/>
            <w:shd w:val="clear" w:color="000000" w:fill="FFFFFF"/>
            <w:vAlign w:val="center"/>
          </w:tcPr>
          <w:p w:rsidR="00671D44" w:rsidRPr="00104E95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24" w:type="dxa"/>
            <w:shd w:val="clear" w:color="000000" w:fill="FFFFFF"/>
            <w:vAlign w:val="center"/>
          </w:tcPr>
          <w:p w:rsidR="00671D44" w:rsidRPr="00104E95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288"/>
              <w:rPr>
                <w:rFonts w:ascii="Angsana New" w:hAnsi="Angsana New"/>
                <w:sz w:val="27"/>
                <w:szCs w:val="27"/>
              </w:rPr>
            </w:pPr>
            <w:r w:rsidRPr="00104E95">
              <w:rPr>
                <w:rFonts w:ascii="Angsana New" w:hAnsi="Angsana New"/>
                <w:sz w:val="27"/>
                <w:szCs w:val="27"/>
              </w:rPr>
              <w:t>1.00</w:t>
            </w:r>
          </w:p>
        </w:tc>
        <w:tc>
          <w:tcPr>
            <w:tcW w:w="305" w:type="dxa"/>
            <w:shd w:val="clear" w:color="000000" w:fill="FFFFFF"/>
            <w:vAlign w:val="center"/>
          </w:tcPr>
          <w:p w:rsidR="00671D44" w:rsidRPr="00104E95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78" w:type="dxa"/>
            <w:shd w:val="clear" w:color="000000" w:fill="FFFFFF"/>
            <w:vAlign w:val="center"/>
          </w:tcPr>
          <w:p w:rsidR="00671D44" w:rsidRPr="00104E95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28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59" w:type="dxa"/>
            <w:shd w:val="clear" w:color="000000" w:fill="FFFFFF"/>
            <w:vAlign w:val="center"/>
          </w:tcPr>
          <w:p w:rsidR="00671D44" w:rsidRPr="00104E95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02" w:type="dxa"/>
            <w:shd w:val="clear" w:color="000000" w:fill="FFFFFF"/>
            <w:vAlign w:val="center"/>
          </w:tcPr>
          <w:p w:rsidR="00671D44" w:rsidRPr="00104E95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590"/>
              <w:rPr>
                <w:rFonts w:ascii="Angsana New" w:hAnsi="Angsana New"/>
                <w:sz w:val="27"/>
                <w:szCs w:val="27"/>
              </w:rPr>
            </w:pPr>
            <w:r w:rsidRPr="00104E95">
              <w:rPr>
                <w:rFonts w:ascii="Angsana New" w:hAnsi="Angsana New"/>
                <w:sz w:val="27"/>
                <w:szCs w:val="27"/>
              </w:rPr>
              <w:t>1,000</w:t>
            </w:r>
          </w:p>
        </w:tc>
      </w:tr>
      <w:tr w:rsidR="00671D44" w:rsidRPr="00104E95" w:rsidTr="007E7F58">
        <w:tc>
          <w:tcPr>
            <w:tcW w:w="1473" w:type="dxa"/>
            <w:shd w:val="clear" w:color="000000" w:fill="FFFFFF"/>
            <w:vAlign w:val="center"/>
          </w:tcPr>
          <w:p w:rsidR="00671D44" w:rsidRPr="00104E95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  <w:r w:rsidRPr="00104E95">
              <w:rPr>
                <w:rFonts w:ascii="Angsana New" w:hAnsi="Angsana New"/>
                <w:sz w:val="27"/>
                <w:szCs w:val="27"/>
                <w:cs/>
              </w:rPr>
              <w:t>ชุดที่</w:t>
            </w:r>
            <w:r w:rsidRPr="00104E95">
              <w:rPr>
                <w:rFonts w:ascii="Angsana New" w:hAnsi="Angsana New"/>
                <w:sz w:val="27"/>
                <w:szCs w:val="27"/>
              </w:rPr>
              <w:t xml:space="preserve"> 2</w:t>
            </w:r>
          </w:p>
        </w:tc>
        <w:tc>
          <w:tcPr>
            <w:tcW w:w="1309" w:type="dxa"/>
            <w:shd w:val="clear" w:color="000000" w:fill="FFFFFF"/>
          </w:tcPr>
          <w:p w:rsidR="00671D44" w:rsidRPr="00104E95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104E95">
              <w:rPr>
                <w:rFonts w:ascii="Angsana New" w:hAnsi="Angsana New"/>
                <w:sz w:val="27"/>
                <w:szCs w:val="27"/>
                <w:cs/>
              </w:rPr>
              <w:t xml:space="preserve">ร้อยละ </w:t>
            </w:r>
            <w:r w:rsidRPr="00104E95">
              <w:rPr>
                <w:rFonts w:ascii="Angsana New" w:hAnsi="Angsana New"/>
                <w:sz w:val="27"/>
                <w:szCs w:val="27"/>
              </w:rPr>
              <w:t>3.23</w:t>
            </w:r>
          </w:p>
        </w:tc>
        <w:tc>
          <w:tcPr>
            <w:tcW w:w="1898" w:type="dxa"/>
            <w:shd w:val="clear" w:color="000000" w:fill="FFFFFF"/>
            <w:vAlign w:val="center"/>
          </w:tcPr>
          <w:p w:rsidR="00671D44" w:rsidRPr="00104E95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104E95">
              <w:rPr>
                <w:rFonts w:ascii="Angsana New" w:hAnsi="Angsana New"/>
                <w:sz w:val="27"/>
                <w:szCs w:val="27"/>
                <w:cs/>
              </w:rPr>
              <w:t xml:space="preserve">ชำระดอกเบี้ยทุก </w:t>
            </w:r>
            <w:r w:rsidRPr="00104E95">
              <w:rPr>
                <w:rFonts w:ascii="Angsana New" w:hAnsi="Angsana New"/>
                <w:sz w:val="27"/>
                <w:szCs w:val="27"/>
              </w:rPr>
              <w:t xml:space="preserve">3 </w:t>
            </w:r>
            <w:r w:rsidRPr="00104E95">
              <w:rPr>
                <w:rFonts w:ascii="Angsana New" w:hAnsi="Angsana New"/>
                <w:sz w:val="27"/>
                <w:szCs w:val="27"/>
                <w:cs/>
              </w:rPr>
              <w:t>เดือน</w:t>
            </w:r>
          </w:p>
        </w:tc>
        <w:tc>
          <w:tcPr>
            <w:tcW w:w="1260" w:type="dxa"/>
            <w:shd w:val="clear" w:color="000000" w:fill="FFFFFF"/>
            <w:vAlign w:val="center"/>
          </w:tcPr>
          <w:p w:rsidR="00671D44" w:rsidRPr="00104E95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104E95">
              <w:rPr>
                <w:rFonts w:ascii="Angsana New" w:hAnsi="Angsana New"/>
                <w:sz w:val="27"/>
                <w:szCs w:val="27"/>
              </w:rPr>
              <w:t xml:space="preserve">5 </w:t>
            </w:r>
            <w:r w:rsidRPr="00104E95">
              <w:rPr>
                <w:rFonts w:ascii="Angsana New" w:hAnsi="Angsana New"/>
                <w:sz w:val="27"/>
                <w:szCs w:val="27"/>
                <w:cs/>
              </w:rPr>
              <w:t>ปี</w:t>
            </w:r>
          </w:p>
        </w:tc>
        <w:tc>
          <w:tcPr>
            <w:tcW w:w="1490" w:type="dxa"/>
            <w:shd w:val="clear" w:color="000000" w:fill="FFFFFF"/>
            <w:vAlign w:val="center"/>
          </w:tcPr>
          <w:p w:rsidR="00671D44" w:rsidRPr="00104E95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104E95">
              <w:rPr>
                <w:rFonts w:ascii="Angsana New" w:hAnsi="Angsana New"/>
                <w:sz w:val="27"/>
                <w:szCs w:val="27"/>
                <w:cs/>
              </w:rPr>
              <w:t xml:space="preserve">พฤษภาคม </w:t>
            </w:r>
            <w:r w:rsidRPr="00104E95">
              <w:rPr>
                <w:rFonts w:ascii="Angsana New" w:hAnsi="Angsana New"/>
                <w:sz w:val="27"/>
                <w:szCs w:val="27"/>
              </w:rPr>
              <w:t>2558</w:t>
            </w:r>
          </w:p>
        </w:tc>
        <w:tc>
          <w:tcPr>
            <w:tcW w:w="1579" w:type="dxa"/>
            <w:shd w:val="clear" w:color="000000" w:fill="FFFFFF"/>
            <w:vAlign w:val="center"/>
          </w:tcPr>
          <w:p w:rsidR="00671D44" w:rsidRPr="00104E95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104E95">
              <w:rPr>
                <w:rFonts w:ascii="Angsana New" w:hAnsi="Angsana New"/>
                <w:sz w:val="27"/>
                <w:szCs w:val="27"/>
                <w:cs/>
              </w:rPr>
              <w:t xml:space="preserve">พฤษภาคม </w:t>
            </w:r>
            <w:r w:rsidRPr="00104E95">
              <w:rPr>
                <w:rFonts w:ascii="Angsana New" w:hAnsi="Angsana New"/>
                <w:sz w:val="27"/>
                <w:szCs w:val="27"/>
              </w:rPr>
              <w:t>2563</w:t>
            </w:r>
          </w:p>
        </w:tc>
        <w:tc>
          <w:tcPr>
            <w:tcW w:w="1023" w:type="dxa"/>
            <w:shd w:val="clear" w:color="000000" w:fill="FFFFFF"/>
            <w:vAlign w:val="center"/>
          </w:tcPr>
          <w:p w:rsidR="00671D44" w:rsidRPr="00104E95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288"/>
              <w:rPr>
                <w:rFonts w:ascii="Angsana New" w:hAnsi="Angsana New"/>
                <w:sz w:val="27"/>
                <w:szCs w:val="27"/>
              </w:rPr>
            </w:pPr>
            <w:r w:rsidRPr="00104E95">
              <w:rPr>
                <w:rFonts w:ascii="Angsana New" w:hAnsi="Angsana New"/>
                <w:sz w:val="27"/>
                <w:szCs w:val="27"/>
              </w:rPr>
              <w:t>2.00</w:t>
            </w:r>
          </w:p>
        </w:tc>
        <w:tc>
          <w:tcPr>
            <w:tcW w:w="305" w:type="dxa"/>
            <w:shd w:val="clear" w:color="000000" w:fill="FFFFFF"/>
            <w:vAlign w:val="center"/>
          </w:tcPr>
          <w:p w:rsidR="00671D44" w:rsidRPr="00104E95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24" w:type="dxa"/>
            <w:shd w:val="clear" w:color="000000" w:fill="FFFFFF"/>
            <w:vAlign w:val="center"/>
          </w:tcPr>
          <w:p w:rsidR="00671D44" w:rsidRPr="00104E95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288"/>
              <w:rPr>
                <w:rFonts w:ascii="Angsana New" w:hAnsi="Angsana New"/>
                <w:sz w:val="27"/>
                <w:szCs w:val="27"/>
              </w:rPr>
            </w:pPr>
            <w:r w:rsidRPr="00104E95">
              <w:rPr>
                <w:rFonts w:ascii="Angsana New" w:hAnsi="Angsana New"/>
                <w:sz w:val="27"/>
                <w:szCs w:val="27"/>
              </w:rPr>
              <w:t>2.00</w:t>
            </w:r>
          </w:p>
        </w:tc>
        <w:tc>
          <w:tcPr>
            <w:tcW w:w="305" w:type="dxa"/>
            <w:shd w:val="clear" w:color="000000" w:fill="FFFFFF"/>
            <w:vAlign w:val="center"/>
          </w:tcPr>
          <w:p w:rsidR="00671D44" w:rsidRPr="00104E95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78" w:type="dxa"/>
            <w:shd w:val="clear" w:color="000000" w:fill="FFFFFF"/>
            <w:vAlign w:val="center"/>
          </w:tcPr>
          <w:p w:rsidR="00671D44" w:rsidRPr="00104E95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590"/>
              <w:rPr>
                <w:rFonts w:ascii="Angsana New" w:hAnsi="Angsana New"/>
                <w:sz w:val="27"/>
                <w:szCs w:val="27"/>
              </w:rPr>
            </w:pPr>
            <w:r w:rsidRPr="00104E95">
              <w:rPr>
                <w:rFonts w:ascii="Angsana New" w:hAnsi="Angsana New"/>
                <w:sz w:val="27"/>
                <w:szCs w:val="27"/>
              </w:rPr>
              <w:t>2,000</w:t>
            </w:r>
          </w:p>
        </w:tc>
        <w:tc>
          <w:tcPr>
            <w:tcW w:w="259" w:type="dxa"/>
            <w:shd w:val="clear" w:color="000000" w:fill="FFFFFF"/>
            <w:vAlign w:val="center"/>
          </w:tcPr>
          <w:p w:rsidR="00671D44" w:rsidRPr="00104E95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02" w:type="dxa"/>
            <w:shd w:val="clear" w:color="000000" w:fill="FFFFFF"/>
            <w:vAlign w:val="center"/>
          </w:tcPr>
          <w:p w:rsidR="00671D44" w:rsidRPr="00104E95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590"/>
              <w:rPr>
                <w:rFonts w:ascii="Angsana New" w:hAnsi="Angsana New"/>
                <w:sz w:val="27"/>
                <w:szCs w:val="27"/>
              </w:rPr>
            </w:pPr>
            <w:r w:rsidRPr="00104E95">
              <w:rPr>
                <w:rFonts w:ascii="Angsana New" w:hAnsi="Angsana New"/>
                <w:sz w:val="27"/>
                <w:szCs w:val="27"/>
              </w:rPr>
              <w:t>2,000</w:t>
            </w:r>
          </w:p>
        </w:tc>
      </w:tr>
      <w:tr w:rsidR="00671D44" w:rsidRPr="00104E95" w:rsidTr="007E7F58">
        <w:tc>
          <w:tcPr>
            <w:tcW w:w="2782" w:type="dxa"/>
            <w:gridSpan w:val="2"/>
            <w:shd w:val="clear" w:color="000000" w:fill="FFFFFF"/>
            <w:vAlign w:val="center"/>
          </w:tcPr>
          <w:p w:rsidR="00671D44" w:rsidRPr="00104E95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  <w:r w:rsidRPr="00104E95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ครั้งที่ </w:t>
            </w:r>
            <w:r w:rsidRPr="00104E95">
              <w:rPr>
                <w:rFonts w:ascii="Angsana New" w:hAnsi="Angsana New"/>
                <w:b/>
                <w:bCs/>
                <w:sz w:val="27"/>
                <w:szCs w:val="27"/>
              </w:rPr>
              <w:t>1/2559</w:t>
            </w:r>
          </w:p>
        </w:tc>
        <w:tc>
          <w:tcPr>
            <w:tcW w:w="1898" w:type="dxa"/>
            <w:shd w:val="clear" w:color="000000" w:fill="FFFFFF"/>
            <w:vAlign w:val="center"/>
          </w:tcPr>
          <w:p w:rsidR="00671D44" w:rsidRPr="00104E95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  <w:shd w:val="clear" w:color="000000" w:fill="FFFFFF"/>
            <w:vAlign w:val="center"/>
          </w:tcPr>
          <w:p w:rsidR="00671D44" w:rsidRPr="00104E95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90" w:type="dxa"/>
            <w:shd w:val="clear" w:color="000000" w:fill="FFFFFF"/>
            <w:vAlign w:val="center"/>
          </w:tcPr>
          <w:p w:rsidR="00671D44" w:rsidRPr="00104E95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579" w:type="dxa"/>
            <w:shd w:val="clear" w:color="000000" w:fill="FFFFFF"/>
            <w:vAlign w:val="center"/>
          </w:tcPr>
          <w:p w:rsidR="00671D44" w:rsidRPr="00104E95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23" w:type="dxa"/>
            <w:shd w:val="clear" w:color="000000" w:fill="FFFFFF"/>
            <w:vAlign w:val="center"/>
          </w:tcPr>
          <w:p w:rsidR="00671D44" w:rsidRPr="00104E95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28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05" w:type="dxa"/>
            <w:shd w:val="clear" w:color="000000" w:fill="FFFFFF"/>
            <w:vAlign w:val="center"/>
          </w:tcPr>
          <w:p w:rsidR="00671D44" w:rsidRPr="00104E95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28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24" w:type="dxa"/>
            <w:shd w:val="clear" w:color="000000" w:fill="FFFFFF"/>
            <w:vAlign w:val="center"/>
          </w:tcPr>
          <w:p w:rsidR="00671D44" w:rsidRPr="00104E95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28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05" w:type="dxa"/>
            <w:shd w:val="clear" w:color="000000" w:fill="FFFFFF"/>
            <w:vAlign w:val="center"/>
          </w:tcPr>
          <w:p w:rsidR="00671D44" w:rsidRPr="00104E95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28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78" w:type="dxa"/>
            <w:shd w:val="clear" w:color="000000" w:fill="FFFFFF"/>
            <w:vAlign w:val="center"/>
          </w:tcPr>
          <w:p w:rsidR="00671D44" w:rsidRPr="00104E95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59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59" w:type="dxa"/>
            <w:shd w:val="clear" w:color="000000" w:fill="FFFFFF"/>
            <w:vAlign w:val="center"/>
          </w:tcPr>
          <w:p w:rsidR="00671D44" w:rsidRPr="00104E95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59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02" w:type="dxa"/>
            <w:shd w:val="clear" w:color="000000" w:fill="FFFFFF"/>
            <w:vAlign w:val="center"/>
          </w:tcPr>
          <w:p w:rsidR="00671D44" w:rsidRPr="00104E95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590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671D44" w:rsidRPr="00104E95" w:rsidTr="007E7F58">
        <w:tc>
          <w:tcPr>
            <w:tcW w:w="1473" w:type="dxa"/>
            <w:shd w:val="clear" w:color="000000" w:fill="FFFFFF"/>
            <w:vAlign w:val="center"/>
          </w:tcPr>
          <w:p w:rsidR="00671D44" w:rsidRPr="00104E95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  <w:r w:rsidRPr="00104E95">
              <w:rPr>
                <w:rFonts w:ascii="Angsana New" w:hAnsi="Angsana New"/>
                <w:sz w:val="27"/>
                <w:szCs w:val="27"/>
                <w:cs/>
              </w:rPr>
              <w:t>ชุดที่</w:t>
            </w:r>
            <w:r w:rsidRPr="00104E95">
              <w:rPr>
                <w:rFonts w:ascii="Angsana New" w:hAnsi="Angsana New"/>
                <w:sz w:val="27"/>
                <w:szCs w:val="27"/>
              </w:rPr>
              <w:t xml:space="preserve"> 1</w:t>
            </w:r>
          </w:p>
        </w:tc>
        <w:tc>
          <w:tcPr>
            <w:tcW w:w="1309" w:type="dxa"/>
            <w:shd w:val="clear" w:color="000000" w:fill="FFFFFF"/>
          </w:tcPr>
          <w:p w:rsidR="00671D44" w:rsidRPr="00104E95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104E95">
              <w:rPr>
                <w:rFonts w:ascii="Angsana New" w:hAnsi="Angsana New"/>
                <w:sz w:val="27"/>
                <w:szCs w:val="27"/>
                <w:cs/>
              </w:rPr>
              <w:t xml:space="preserve">ร้อยละ </w:t>
            </w:r>
            <w:r w:rsidRPr="00104E95">
              <w:rPr>
                <w:rFonts w:ascii="Angsana New" w:hAnsi="Angsana New"/>
                <w:sz w:val="27"/>
                <w:szCs w:val="27"/>
              </w:rPr>
              <w:t>2.05</w:t>
            </w:r>
          </w:p>
        </w:tc>
        <w:tc>
          <w:tcPr>
            <w:tcW w:w="1898" w:type="dxa"/>
            <w:shd w:val="clear" w:color="000000" w:fill="FFFFFF"/>
            <w:vAlign w:val="center"/>
          </w:tcPr>
          <w:p w:rsidR="00671D44" w:rsidRPr="00104E95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104E95">
              <w:rPr>
                <w:rFonts w:ascii="Angsana New" w:hAnsi="Angsana New"/>
                <w:sz w:val="27"/>
                <w:szCs w:val="27"/>
                <w:cs/>
              </w:rPr>
              <w:t xml:space="preserve">ชำระดอกเบี้ยทุก </w:t>
            </w:r>
            <w:r w:rsidRPr="00104E95">
              <w:rPr>
                <w:rFonts w:ascii="Angsana New" w:hAnsi="Angsana New"/>
                <w:sz w:val="27"/>
                <w:szCs w:val="27"/>
              </w:rPr>
              <w:t xml:space="preserve">3 </w:t>
            </w:r>
            <w:r w:rsidRPr="00104E95">
              <w:rPr>
                <w:rFonts w:ascii="Angsana New" w:hAnsi="Angsana New"/>
                <w:sz w:val="27"/>
                <w:szCs w:val="27"/>
                <w:cs/>
              </w:rPr>
              <w:t>เดือน</w:t>
            </w:r>
          </w:p>
        </w:tc>
        <w:tc>
          <w:tcPr>
            <w:tcW w:w="1260" w:type="dxa"/>
            <w:shd w:val="clear" w:color="000000" w:fill="FFFFFF"/>
            <w:vAlign w:val="center"/>
          </w:tcPr>
          <w:p w:rsidR="00671D44" w:rsidRPr="00104E95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104E95">
              <w:rPr>
                <w:rFonts w:ascii="Angsana New" w:hAnsi="Angsana New"/>
                <w:sz w:val="27"/>
                <w:szCs w:val="27"/>
              </w:rPr>
              <w:t xml:space="preserve">3 </w:t>
            </w:r>
            <w:r w:rsidRPr="00104E95">
              <w:rPr>
                <w:rFonts w:ascii="Angsana New" w:hAnsi="Angsana New"/>
                <w:sz w:val="27"/>
                <w:szCs w:val="27"/>
                <w:cs/>
              </w:rPr>
              <w:t>ปี</w:t>
            </w:r>
          </w:p>
        </w:tc>
        <w:tc>
          <w:tcPr>
            <w:tcW w:w="1490" w:type="dxa"/>
            <w:shd w:val="clear" w:color="000000" w:fill="FFFFFF"/>
            <w:vAlign w:val="center"/>
          </w:tcPr>
          <w:p w:rsidR="00671D44" w:rsidRPr="00104E95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104E95">
              <w:rPr>
                <w:rFonts w:ascii="Angsana New" w:hAnsi="Angsana New"/>
                <w:sz w:val="27"/>
                <w:szCs w:val="27"/>
                <w:cs/>
              </w:rPr>
              <w:t xml:space="preserve">มีนาคม </w:t>
            </w:r>
            <w:r w:rsidRPr="00104E95">
              <w:rPr>
                <w:rFonts w:ascii="Angsana New" w:hAnsi="Angsana New"/>
                <w:sz w:val="27"/>
                <w:szCs w:val="27"/>
              </w:rPr>
              <w:t>2559</w:t>
            </w:r>
          </w:p>
        </w:tc>
        <w:tc>
          <w:tcPr>
            <w:tcW w:w="1579" w:type="dxa"/>
            <w:shd w:val="clear" w:color="000000" w:fill="FFFFFF"/>
            <w:vAlign w:val="center"/>
          </w:tcPr>
          <w:p w:rsidR="00671D44" w:rsidRPr="00104E95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104E95">
              <w:rPr>
                <w:rFonts w:ascii="Angsana New" w:hAnsi="Angsana New"/>
                <w:sz w:val="27"/>
                <w:szCs w:val="27"/>
                <w:cs/>
              </w:rPr>
              <w:t xml:space="preserve">มีนาคม </w:t>
            </w:r>
            <w:r w:rsidRPr="00104E95">
              <w:rPr>
                <w:rFonts w:ascii="Angsana New" w:hAnsi="Angsana New"/>
                <w:sz w:val="27"/>
                <w:szCs w:val="27"/>
              </w:rPr>
              <w:t>2562</w:t>
            </w:r>
          </w:p>
        </w:tc>
        <w:tc>
          <w:tcPr>
            <w:tcW w:w="1023" w:type="dxa"/>
            <w:shd w:val="clear" w:color="000000" w:fill="FFFFFF"/>
            <w:vAlign w:val="center"/>
          </w:tcPr>
          <w:p w:rsidR="00671D44" w:rsidRPr="00104E95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288"/>
              <w:rPr>
                <w:rFonts w:ascii="Angsana New" w:hAnsi="Angsana New"/>
                <w:sz w:val="27"/>
                <w:szCs w:val="27"/>
              </w:rPr>
            </w:pPr>
            <w:r w:rsidRPr="00104E95">
              <w:rPr>
                <w:rFonts w:ascii="Angsana New" w:hAnsi="Angsana New"/>
                <w:sz w:val="27"/>
                <w:szCs w:val="27"/>
              </w:rPr>
              <w:t>2.30</w:t>
            </w:r>
          </w:p>
        </w:tc>
        <w:tc>
          <w:tcPr>
            <w:tcW w:w="305" w:type="dxa"/>
            <w:shd w:val="clear" w:color="000000" w:fill="FFFFFF"/>
            <w:vAlign w:val="center"/>
          </w:tcPr>
          <w:p w:rsidR="00671D44" w:rsidRPr="00104E95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24" w:type="dxa"/>
            <w:shd w:val="clear" w:color="000000" w:fill="FFFFFF"/>
            <w:vAlign w:val="center"/>
          </w:tcPr>
          <w:p w:rsidR="00671D44" w:rsidRPr="00104E95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288"/>
              <w:rPr>
                <w:rFonts w:ascii="Angsana New" w:hAnsi="Angsana New"/>
                <w:sz w:val="27"/>
                <w:szCs w:val="27"/>
              </w:rPr>
            </w:pPr>
            <w:r w:rsidRPr="00104E95">
              <w:rPr>
                <w:rFonts w:ascii="Angsana New" w:hAnsi="Angsana New"/>
                <w:sz w:val="27"/>
                <w:szCs w:val="27"/>
              </w:rPr>
              <w:t>2.30</w:t>
            </w:r>
          </w:p>
        </w:tc>
        <w:tc>
          <w:tcPr>
            <w:tcW w:w="305" w:type="dxa"/>
            <w:shd w:val="clear" w:color="000000" w:fill="FFFFFF"/>
            <w:vAlign w:val="center"/>
          </w:tcPr>
          <w:p w:rsidR="00671D44" w:rsidRPr="00104E95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78" w:type="dxa"/>
            <w:shd w:val="clear" w:color="000000" w:fill="FFFFFF"/>
            <w:vAlign w:val="center"/>
          </w:tcPr>
          <w:p w:rsidR="00671D44" w:rsidRPr="00104E95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590"/>
              <w:rPr>
                <w:rFonts w:ascii="Angsana New" w:hAnsi="Angsana New"/>
                <w:sz w:val="27"/>
                <w:szCs w:val="27"/>
              </w:rPr>
            </w:pPr>
            <w:r w:rsidRPr="00104E95">
              <w:rPr>
                <w:rFonts w:ascii="Angsana New" w:hAnsi="Angsana New"/>
                <w:sz w:val="27"/>
                <w:szCs w:val="27"/>
              </w:rPr>
              <w:t>2,300</w:t>
            </w:r>
          </w:p>
        </w:tc>
        <w:tc>
          <w:tcPr>
            <w:tcW w:w="259" w:type="dxa"/>
            <w:shd w:val="clear" w:color="000000" w:fill="FFFFFF"/>
            <w:vAlign w:val="center"/>
          </w:tcPr>
          <w:p w:rsidR="00671D44" w:rsidRPr="00104E95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02" w:type="dxa"/>
            <w:shd w:val="clear" w:color="000000" w:fill="FFFFFF"/>
            <w:vAlign w:val="center"/>
          </w:tcPr>
          <w:p w:rsidR="00671D44" w:rsidRPr="00104E95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590"/>
              <w:rPr>
                <w:rFonts w:ascii="Angsana New" w:hAnsi="Angsana New"/>
                <w:sz w:val="27"/>
                <w:szCs w:val="27"/>
              </w:rPr>
            </w:pPr>
            <w:r w:rsidRPr="00104E95">
              <w:rPr>
                <w:rFonts w:ascii="Angsana New" w:hAnsi="Angsana New"/>
                <w:sz w:val="27"/>
                <w:szCs w:val="27"/>
              </w:rPr>
              <w:t>2,300</w:t>
            </w:r>
          </w:p>
        </w:tc>
      </w:tr>
      <w:tr w:rsidR="00671D44" w:rsidRPr="00104E95" w:rsidTr="007E7F58">
        <w:tc>
          <w:tcPr>
            <w:tcW w:w="1473" w:type="dxa"/>
            <w:shd w:val="clear" w:color="000000" w:fill="FFFFFF"/>
            <w:vAlign w:val="center"/>
          </w:tcPr>
          <w:p w:rsidR="00671D44" w:rsidRPr="00104E95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  <w:r w:rsidRPr="00104E95">
              <w:rPr>
                <w:rFonts w:ascii="Angsana New" w:hAnsi="Angsana New"/>
                <w:sz w:val="27"/>
                <w:szCs w:val="27"/>
                <w:cs/>
              </w:rPr>
              <w:t>ชุดที่</w:t>
            </w:r>
            <w:r w:rsidRPr="00104E95">
              <w:rPr>
                <w:rFonts w:ascii="Angsana New" w:hAnsi="Angsana New"/>
                <w:sz w:val="27"/>
                <w:szCs w:val="27"/>
              </w:rPr>
              <w:t xml:space="preserve"> 2</w:t>
            </w:r>
          </w:p>
        </w:tc>
        <w:tc>
          <w:tcPr>
            <w:tcW w:w="1309" w:type="dxa"/>
            <w:shd w:val="clear" w:color="000000" w:fill="FFFFFF"/>
          </w:tcPr>
          <w:p w:rsidR="00671D44" w:rsidRPr="00104E95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104E95">
              <w:rPr>
                <w:rFonts w:ascii="Angsana New" w:hAnsi="Angsana New"/>
                <w:sz w:val="27"/>
                <w:szCs w:val="27"/>
                <w:cs/>
              </w:rPr>
              <w:t xml:space="preserve">ร้อยละ </w:t>
            </w:r>
            <w:r w:rsidRPr="00104E95">
              <w:rPr>
                <w:rFonts w:ascii="Angsana New" w:hAnsi="Angsana New"/>
                <w:sz w:val="27"/>
                <w:szCs w:val="27"/>
              </w:rPr>
              <w:t>2.08</w:t>
            </w:r>
          </w:p>
        </w:tc>
        <w:tc>
          <w:tcPr>
            <w:tcW w:w="1898" w:type="dxa"/>
            <w:shd w:val="clear" w:color="000000" w:fill="FFFFFF"/>
            <w:vAlign w:val="center"/>
          </w:tcPr>
          <w:p w:rsidR="00671D44" w:rsidRPr="00104E95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104E95">
              <w:rPr>
                <w:rFonts w:ascii="Angsana New" w:hAnsi="Angsana New"/>
                <w:sz w:val="27"/>
                <w:szCs w:val="27"/>
                <w:cs/>
              </w:rPr>
              <w:t xml:space="preserve">ชำระดอกเบี้ยทุก </w:t>
            </w:r>
            <w:r w:rsidRPr="00104E95">
              <w:rPr>
                <w:rFonts w:ascii="Angsana New" w:hAnsi="Angsana New"/>
                <w:sz w:val="27"/>
                <w:szCs w:val="27"/>
              </w:rPr>
              <w:t xml:space="preserve">3 </w:t>
            </w:r>
            <w:r w:rsidRPr="00104E95">
              <w:rPr>
                <w:rFonts w:ascii="Angsana New" w:hAnsi="Angsana New"/>
                <w:sz w:val="27"/>
                <w:szCs w:val="27"/>
                <w:cs/>
              </w:rPr>
              <w:t>เดือน</w:t>
            </w:r>
          </w:p>
        </w:tc>
        <w:tc>
          <w:tcPr>
            <w:tcW w:w="1260" w:type="dxa"/>
            <w:shd w:val="clear" w:color="000000" w:fill="FFFFFF"/>
            <w:vAlign w:val="center"/>
          </w:tcPr>
          <w:p w:rsidR="00671D44" w:rsidRPr="00104E95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104E95">
              <w:rPr>
                <w:rFonts w:ascii="Angsana New" w:hAnsi="Angsana New"/>
                <w:sz w:val="27"/>
                <w:szCs w:val="27"/>
              </w:rPr>
              <w:t xml:space="preserve">3 </w:t>
            </w:r>
            <w:r w:rsidRPr="00104E95">
              <w:rPr>
                <w:rFonts w:ascii="Angsana New" w:hAnsi="Angsana New"/>
                <w:sz w:val="27"/>
                <w:szCs w:val="27"/>
                <w:cs/>
              </w:rPr>
              <w:t xml:space="preserve">ปี </w:t>
            </w:r>
            <w:r w:rsidRPr="00104E95">
              <w:rPr>
                <w:rFonts w:ascii="Angsana New" w:hAnsi="Angsana New"/>
                <w:sz w:val="27"/>
                <w:szCs w:val="27"/>
              </w:rPr>
              <w:t xml:space="preserve">6 </w:t>
            </w:r>
            <w:r w:rsidRPr="00104E95">
              <w:rPr>
                <w:rFonts w:ascii="Angsana New" w:hAnsi="Angsana New"/>
                <w:sz w:val="27"/>
                <w:szCs w:val="27"/>
                <w:cs/>
              </w:rPr>
              <w:t>เดือน</w:t>
            </w:r>
          </w:p>
        </w:tc>
        <w:tc>
          <w:tcPr>
            <w:tcW w:w="1490" w:type="dxa"/>
            <w:shd w:val="clear" w:color="000000" w:fill="FFFFFF"/>
            <w:vAlign w:val="center"/>
          </w:tcPr>
          <w:p w:rsidR="00671D44" w:rsidRPr="00104E95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104E95">
              <w:rPr>
                <w:rFonts w:ascii="Angsana New" w:hAnsi="Angsana New"/>
                <w:sz w:val="27"/>
                <w:szCs w:val="27"/>
                <w:cs/>
              </w:rPr>
              <w:t xml:space="preserve">มีนาคม </w:t>
            </w:r>
            <w:r w:rsidRPr="00104E95">
              <w:rPr>
                <w:rFonts w:ascii="Angsana New" w:hAnsi="Angsana New"/>
                <w:sz w:val="27"/>
                <w:szCs w:val="27"/>
              </w:rPr>
              <w:t>2559</w:t>
            </w:r>
          </w:p>
        </w:tc>
        <w:tc>
          <w:tcPr>
            <w:tcW w:w="1579" w:type="dxa"/>
            <w:shd w:val="clear" w:color="000000" w:fill="FFFFFF"/>
            <w:vAlign w:val="center"/>
          </w:tcPr>
          <w:p w:rsidR="00671D44" w:rsidRPr="00104E95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104E95">
              <w:rPr>
                <w:rFonts w:ascii="Angsana New" w:hAnsi="Angsana New"/>
                <w:sz w:val="27"/>
                <w:szCs w:val="27"/>
                <w:cs/>
              </w:rPr>
              <w:t xml:space="preserve">กันยายน </w:t>
            </w:r>
            <w:r w:rsidRPr="00104E95">
              <w:rPr>
                <w:rFonts w:ascii="Angsana New" w:hAnsi="Angsana New"/>
                <w:sz w:val="27"/>
                <w:szCs w:val="27"/>
              </w:rPr>
              <w:t>2562</w:t>
            </w:r>
          </w:p>
        </w:tc>
        <w:tc>
          <w:tcPr>
            <w:tcW w:w="1023" w:type="dxa"/>
            <w:shd w:val="clear" w:color="000000" w:fill="FFFFFF"/>
            <w:vAlign w:val="center"/>
          </w:tcPr>
          <w:p w:rsidR="00671D44" w:rsidRPr="00104E95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288"/>
              <w:rPr>
                <w:rFonts w:ascii="Angsana New" w:hAnsi="Angsana New"/>
                <w:sz w:val="27"/>
                <w:szCs w:val="27"/>
              </w:rPr>
            </w:pPr>
            <w:r w:rsidRPr="00104E95">
              <w:rPr>
                <w:rFonts w:ascii="Angsana New" w:hAnsi="Angsana New"/>
                <w:sz w:val="27"/>
                <w:szCs w:val="27"/>
              </w:rPr>
              <w:t>1.70</w:t>
            </w:r>
          </w:p>
        </w:tc>
        <w:tc>
          <w:tcPr>
            <w:tcW w:w="305" w:type="dxa"/>
            <w:shd w:val="clear" w:color="000000" w:fill="FFFFFF"/>
            <w:vAlign w:val="center"/>
          </w:tcPr>
          <w:p w:rsidR="00671D44" w:rsidRPr="00104E95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24" w:type="dxa"/>
            <w:shd w:val="clear" w:color="000000" w:fill="FFFFFF"/>
            <w:vAlign w:val="center"/>
          </w:tcPr>
          <w:p w:rsidR="00671D44" w:rsidRPr="00104E95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288"/>
              <w:rPr>
                <w:rFonts w:ascii="Angsana New" w:hAnsi="Angsana New"/>
                <w:sz w:val="27"/>
                <w:szCs w:val="27"/>
              </w:rPr>
            </w:pPr>
            <w:r w:rsidRPr="00104E95">
              <w:rPr>
                <w:rFonts w:ascii="Angsana New" w:hAnsi="Angsana New"/>
                <w:sz w:val="27"/>
                <w:szCs w:val="27"/>
              </w:rPr>
              <w:t>1.70</w:t>
            </w:r>
          </w:p>
        </w:tc>
        <w:tc>
          <w:tcPr>
            <w:tcW w:w="305" w:type="dxa"/>
            <w:shd w:val="clear" w:color="000000" w:fill="FFFFFF"/>
            <w:vAlign w:val="center"/>
          </w:tcPr>
          <w:p w:rsidR="00671D44" w:rsidRPr="00104E95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78" w:type="dxa"/>
            <w:shd w:val="clear" w:color="000000" w:fill="FFFFFF"/>
            <w:vAlign w:val="center"/>
          </w:tcPr>
          <w:p w:rsidR="00671D44" w:rsidRPr="00104E95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590"/>
              <w:rPr>
                <w:rFonts w:ascii="Angsana New" w:hAnsi="Angsana New"/>
                <w:sz w:val="27"/>
                <w:szCs w:val="27"/>
              </w:rPr>
            </w:pPr>
            <w:r w:rsidRPr="00104E95">
              <w:rPr>
                <w:rFonts w:ascii="Angsana New" w:hAnsi="Angsana New"/>
                <w:sz w:val="27"/>
                <w:szCs w:val="27"/>
              </w:rPr>
              <w:t>1,700</w:t>
            </w:r>
          </w:p>
        </w:tc>
        <w:tc>
          <w:tcPr>
            <w:tcW w:w="259" w:type="dxa"/>
            <w:shd w:val="clear" w:color="000000" w:fill="FFFFFF"/>
            <w:vAlign w:val="center"/>
          </w:tcPr>
          <w:p w:rsidR="00671D44" w:rsidRPr="00104E95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02" w:type="dxa"/>
            <w:shd w:val="clear" w:color="000000" w:fill="FFFFFF"/>
            <w:vAlign w:val="center"/>
          </w:tcPr>
          <w:p w:rsidR="00671D44" w:rsidRPr="00104E95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590"/>
              <w:rPr>
                <w:rFonts w:ascii="Angsana New" w:hAnsi="Angsana New"/>
                <w:sz w:val="27"/>
                <w:szCs w:val="27"/>
              </w:rPr>
            </w:pPr>
            <w:r w:rsidRPr="00104E95">
              <w:rPr>
                <w:rFonts w:ascii="Angsana New" w:hAnsi="Angsana New"/>
                <w:sz w:val="27"/>
                <w:szCs w:val="27"/>
              </w:rPr>
              <w:t>1,700</w:t>
            </w:r>
          </w:p>
        </w:tc>
      </w:tr>
      <w:tr w:rsidR="00671D44" w:rsidRPr="00104E95" w:rsidTr="007E7F58">
        <w:tc>
          <w:tcPr>
            <w:tcW w:w="2782" w:type="dxa"/>
            <w:gridSpan w:val="2"/>
            <w:shd w:val="clear" w:color="000000" w:fill="FFFFFF"/>
            <w:vAlign w:val="center"/>
          </w:tcPr>
          <w:p w:rsidR="00671D44" w:rsidRPr="00104E95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  <w:r w:rsidRPr="00104E95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ครั้งที่ </w:t>
            </w:r>
            <w:r w:rsidRPr="00104E95">
              <w:rPr>
                <w:rFonts w:ascii="Angsana New" w:hAnsi="Angsana New"/>
                <w:b/>
                <w:bCs/>
                <w:sz w:val="27"/>
                <w:szCs w:val="27"/>
              </w:rPr>
              <w:t>1/2560</w:t>
            </w:r>
          </w:p>
        </w:tc>
        <w:tc>
          <w:tcPr>
            <w:tcW w:w="1898" w:type="dxa"/>
            <w:shd w:val="clear" w:color="000000" w:fill="FFFFFF"/>
            <w:vAlign w:val="center"/>
          </w:tcPr>
          <w:p w:rsidR="00671D44" w:rsidRPr="00104E95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  <w:shd w:val="clear" w:color="000000" w:fill="FFFFFF"/>
            <w:vAlign w:val="center"/>
          </w:tcPr>
          <w:p w:rsidR="00671D44" w:rsidRPr="00104E95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90" w:type="dxa"/>
            <w:shd w:val="clear" w:color="000000" w:fill="FFFFFF"/>
            <w:vAlign w:val="center"/>
          </w:tcPr>
          <w:p w:rsidR="00671D44" w:rsidRPr="00104E95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579" w:type="dxa"/>
            <w:shd w:val="clear" w:color="000000" w:fill="FFFFFF"/>
            <w:vAlign w:val="center"/>
          </w:tcPr>
          <w:p w:rsidR="00671D44" w:rsidRPr="00104E95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23" w:type="dxa"/>
            <w:shd w:val="clear" w:color="000000" w:fill="FFFFFF"/>
            <w:vAlign w:val="center"/>
          </w:tcPr>
          <w:p w:rsidR="00671D44" w:rsidRPr="00104E95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28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05" w:type="dxa"/>
            <w:shd w:val="clear" w:color="000000" w:fill="FFFFFF"/>
            <w:vAlign w:val="center"/>
          </w:tcPr>
          <w:p w:rsidR="00671D44" w:rsidRPr="00104E95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28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24" w:type="dxa"/>
            <w:shd w:val="clear" w:color="000000" w:fill="FFFFFF"/>
            <w:vAlign w:val="center"/>
          </w:tcPr>
          <w:p w:rsidR="00671D44" w:rsidRPr="00104E95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28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05" w:type="dxa"/>
            <w:shd w:val="clear" w:color="000000" w:fill="FFFFFF"/>
            <w:vAlign w:val="center"/>
          </w:tcPr>
          <w:p w:rsidR="00671D44" w:rsidRPr="00104E95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28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78" w:type="dxa"/>
            <w:shd w:val="clear" w:color="000000" w:fill="FFFFFF"/>
            <w:vAlign w:val="center"/>
          </w:tcPr>
          <w:p w:rsidR="00671D44" w:rsidRPr="00104E95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59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59" w:type="dxa"/>
            <w:shd w:val="clear" w:color="000000" w:fill="FFFFFF"/>
            <w:vAlign w:val="center"/>
          </w:tcPr>
          <w:p w:rsidR="00671D44" w:rsidRPr="00104E95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right="-59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02" w:type="dxa"/>
            <w:shd w:val="clear" w:color="000000" w:fill="FFFFFF"/>
            <w:vAlign w:val="center"/>
          </w:tcPr>
          <w:p w:rsidR="00671D44" w:rsidRPr="00104E95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right="-590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671D44" w:rsidRPr="00104E95" w:rsidTr="007E7F58">
        <w:tc>
          <w:tcPr>
            <w:tcW w:w="1473" w:type="dxa"/>
            <w:shd w:val="clear" w:color="000000" w:fill="FFFFFF"/>
            <w:vAlign w:val="center"/>
          </w:tcPr>
          <w:p w:rsidR="00671D44" w:rsidRPr="00104E95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  <w:r w:rsidRPr="00104E95">
              <w:rPr>
                <w:rFonts w:ascii="Angsana New" w:hAnsi="Angsana New"/>
                <w:sz w:val="27"/>
                <w:szCs w:val="27"/>
                <w:cs/>
              </w:rPr>
              <w:t>ชุดที่</w:t>
            </w:r>
            <w:r w:rsidRPr="00104E95">
              <w:rPr>
                <w:rFonts w:ascii="Angsana New" w:hAnsi="Angsana New"/>
                <w:sz w:val="27"/>
                <w:szCs w:val="27"/>
              </w:rPr>
              <w:t xml:space="preserve"> 1</w:t>
            </w:r>
          </w:p>
        </w:tc>
        <w:tc>
          <w:tcPr>
            <w:tcW w:w="1309" w:type="dxa"/>
            <w:shd w:val="clear" w:color="000000" w:fill="FFFFFF"/>
          </w:tcPr>
          <w:p w:rsidR="00671D44" w:rsidRPr="00104E95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104E95">
              <w:rPr>
                <w:rFonts w:ascii="Angsana New" w:hAnsi="Angsana New"/>
                <w:sz w:val="27"/>
                <w:szCs w:val="27"/>
                <w:cs/>
              </w:rPr>
              <w:t xml:space="preserve">ร้อยละ </w:t>
            </w:r>
            <w:r w:rsidRPr="00104E95">
              <w:rPr>
                <w:rFonts w:ascii="Angsana New" w:hAnsi="Angsana New"/>
                <w:sz w:val="27"/>
                <w:szCs w:val="27"/>
              </w:rPr>
              <w:t>2.63</w:t>
            </w:r>
          </w:p>
        </w:tc>
        <w:tc>
          <w:tcPr>
            <w:tcW w:w="1898" w:type="dxa"/>
            <w:shd w:val="clear" w:color="000000" w:fill="FFFFFF"/>
            <w:vAlign w:val="center"/>
          </w:tcPr>
          <w:p w:rsidR="00671D44" w:rsidRPr="00104E95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104E95">
              <w:rPr>
                <w:rFonts w:ascii="Angsana New" w:hAnsi="Angsana New"/>
                <w:sz w:val="27"/>
                <w:szCs w:val="27"/>
                <w:cs/>
              </w:rPr>
              <w:t xml:space="preserve">ชำระดอกเบี้ยทุก </w:t>
            </w:r>
            <w:r w:rsidRPr="00104E95">
              <w:rPr>
                <w:rFonts w:ascii="Angsana New" w:hAnsi="Angsana New"/>
                <w:sz w:val="27"/>
                <w:szCs w:val="27"/>
              </w:rPr>
              <w:t xml:space="preserve">3 </w:t>
            </w:r>
            <w:r w:rsidRPr="00104E95">
              <w:rPr>
                <w:rFonts w:ascii="Angsana New" w:hAnsi="Angsana New"/>
                <w:sz w:val="27"/>
                <w:szCs w:val="27"/>
                <w:cs/>
              </w:rPr>
              <w:t>เดือน</w:t>
            </w:r>
          </w:p>
        </w:tc>
        <w:tc>
          <w:tcPr>
            <w:tcW w:w="1260" w:type="dxa"/>
            <w:shd w:val="clear" w:color="000000" w:fill="FFFFFF"/>
            <w:vAlign w:val="center"/>
          </w:tcPr>
          <w:p w:rsidR="00671D44" w:rsidRPr="00104E95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104E95">
              <w:rPr>
                <w:rFonts w:ascii="Angsana New" w:hAnsi="Angsana New"/>
                <w:sz w:val="27"/>
                <w:szCs w:val="27"/>
              </w:rPr>
              <w:t xml:space="preserve">2 </w:t>
            </w:r>
            <w:r w:rsidRPr="00104E95">
              <w:rPr>
                <w:rFonts w:ascii="Angsana New" w:hAnsi="Angsana New"/>
                <w:sz w:val="27"/>
                <w:szCs w:val="27"/>
                <w:cs/>
              </w:rPr>
              <w:t xml:space="preserve">ปี </w:t>
            </w:r>
            <w:r w:rsidRPr="00104E95">
              <w:rPr>
                <w:rFonts w:ascii="Angsana New" w:hAnsi="Angsana New"/>
                <w:sz w:val="27"/>
                <w:szCs w:val="27"/>
              </w:rPr>
              <w:t xml:space="preserve">10 </w:t>
            </w:r>
            <w:r w:rsidRPr="00104E95">
              <w:rPr>
                <w:rFonts w:ascii="Angsana New" w:hAnsi="Angsana New"/>
                <w:sz w:val="27"/>
                <w:szCs w:val="27"/>
                <w:cs/>
              </w:rPr>
              <w:t>เดือน</w:t>
            </w:r>
          </w:p>
        </w:tc>
        <w:tc>
          <w:tcPr>
            <w:tcW w:w="1490" w:type="dxa"/>
            <w:shd w:val="clear" w:color="000000" w:fill="FFFFFF"/>
            <w:vAlign w:val="center"/>
          </w:tcPr>
          <w:p w:rsidR="00671D44" w:rsidRPr="00104E95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104E95">
              <w:rPr>
                <w:rFonts w:ascii="Angsana New" w:hAnsi="Angsana New"/>
                <w:sz w:val="27"/>
                <w:szCs w:val="27"/>
                <w:cs/>
              </w:rPr>
              <w:t xml:space="preserve">กุมภาพันธ์ </w:t>
            </w:r>
            <w:r w:rsidRPr="00104E95">
              <w:rPr>
                <w:rFonts w:ascii="Angsana New" w:hAnsi="Angsana New"/>
                <w:sz w:val="27"/>
                <w:szCs w:val="27"/>
              </w:rPr>
              <w:t>2560</w:t>
            </w:r>
          </w:p>
        </w:tc>
        <w:tc>
          <w:tcPr>
            <w:tcW w:w="1579" w:type="dxa"/>
            <w:shd w:val="clear" w:color="000000" w:fill="FFFFFF"/>
            <w:vAlign w:val="center"/>
          </w:tcPr>
          <w:p w:rsidR="00671D44" w:rsidRPr="00104E95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104E95">
              <w:rPr>
                <w:rFonts w:ascii="Angsana New" w:hAnsi="Angsana New"/>
                <w:sz w:val="27"/>
                <w:szCs w:val="27"/>
                <w:cs/>
              </w:rPr>
              <w:t xml:space="preserve">พฤศจิกายน </w:t>
            </w:r>
            <w:r w:rsidRPr="00104E95">
              <w:rPr>
                <w:rFonts w:ascii="Angsana New" w:hAnsi="Angsana New"/>
                <w:sz w:val="27"/>
                <w:szCs w:val="27"/>
              </w:rPr>
              <w:t>2562</w:t>
            </w:r>
          </w:p>
        </w:tc>
        <w:tc>
          <w:tcPr>
            <w:tcW w:w="1023" w:type="dxa"/>
            <w:shd w:val="clear" w:color="000000" w:fill="FFFFFF"/>
            <w:vAlign w:val="center"/>
          </w:tcPr>
          <w:p w:rsidR="00671D44" w:rsidRPr="00104E95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288"/>
              <w:rPr>
                <w:rFonts w:ascii="Angsana New" w:hAnsi="Angsana New"/>
                <w:sz w:val="27"/>
                <w:szCs w:val="27"/>
              </w:rPr>
            </w:pPr>
            <w:r w:rsidRPr="00104E95">
              <w:rPr>
                <w:rFonts w:ascii="Angsana New" w:hAnsi="Angsana New"/>
                <w:sz w:val="27"/>
                <w:szCs w:val="27"/>
              </w:rPr>
              <w:t>2.40</w:t>
            </w:r>
          </w:p>
        </w:tc>
        <w:tc>
          <w:tcPr>
            <w:tcW w:w="305" w:type="dxa"/>
            <w:shd w:val="clear" w:color="000000" w:fill="FFFFFF"/>
            <w:vAlign w:val="center"/>
          </w:tcPr>
          <w:p w:rsidR="00671D44" w:rsidRPr="00104E95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24" w:type="dxa"/>
            <w:shd w:val="clear" w:color="000000" w:fill="FFFFFF"/>
            <w:vAlign w:val="center"/>
          </w:tcPr>
          <w:p w:rsidR="00671D44" w:rsidRPr="00104E95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288"/>
              <w:rPr>
                <w:rFonts w:ascii="Angsana New" w:hAnsi="Angsana New"/>
                <w:sz w:val="27"/>
                <w:szCs w:val="27"/>
              </w:rPr>
            </w:pPr>
            <w:r w:rsidRPr="00104E95">
              <w:rPr>
                <w:rFonts w:ascii="Angsana New" w:hAnsi="Angsana New"/>
                <w:sz w:val="27"/>
                <w:szCs w:val="27"/>
              </w:rPr>
              <w:t>2.40</w:t>
            </w:r>
          </w:p>
        </w:tc>
        <w:tc>
          <w:tcPr>
            <w:tcW w:w="305" w:type="dxa"/>
            <w:shd w:val="clear" w:color="000000" w:fill="FFFFFF"/>
            <w:vAlign w:val="center"/>
          </w:tcPr>
          <w:p w:rsidR="00671D44" w:rsidRPr="00104E95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78" w:type="dxa"/>
            <w:shd w:val="clear" w:color="000000" w:fill="FFFFFF"/>
            <w:vAlign w:val="center"/>
          </w:tcPr>
          <w:p w:rsidR="00671D44" w:rsidRPr="00104E95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590"/>
              <w:rPr>
                <w:rFonts w:ascii="Angsana New" w:hAnsi="Angsana New"/>
                <w:sz w:val="27"/>
                <w:szCs w:val="27"/>
              </w:rPr>
            </w:pPr>
            <w:r w:rsidRPr="00104E95">
              <w:rPr>
                <w:rFonts w:ascii="Angsana New" w:hAnsi="Angsana New"/>
                <w:sz w:val="27"/>
                <w:szCs w:val="27"/>
              </w:rPr>
              <w:t>2,400</w:t>
            </w:r>
          </w:p>
        </w:tc>
        <w:tc>
          <w:tcPr>
            <w:tcW w:w="259" w:type="dxa"/>
            <w:shd w:val="clear" w:color="000000" w:fill="FFFFFF"/>
            <w:vAlign w:val="center"/>
          </w:tcPr>
          <w:p w:rsidR="00671D44" w:rsidRPr="00104E95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02" w:type="dxa"/>
            <w:shd w:val="clear" w:color="000000" w:fill="FFFFFF"/>
            <w:vAlign w:val="center"/>
          </w:tcPr>
          <w:p w:rsidR="00671D44" w:rsidRPr="00104E95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590"/>
              <w:rPr>
                <w:rFonts w:ascii="Angsana New" w:hAnsi="Angsana New"/>
                <w:sz w:val="27"/>
                <w:szCs w:val="27"/>
              </w:rPr>
            </w:pPr>
            <w:r w:rsidRPr="00104E95">
              <w:rPr>
                <w:rFonts w:ascii="Angsana New" w:hAnsi="Angsana New"/>
                <w:sz w:val="27"/>
                <w:szCs w:val="27"/>
              </w:rPr>
              <w:t>2,400</w:t>
            </w:r>
          </w:p>
        </w:tc>
      </w:tr>
      <w:tr w:rsidR="00671D44" w:rsidRPr="00104E95" w:rsidTr="007E7F58">
        <w:tc>
          <w:tcPr>
            <w:tcW w:w="1473" w:type="dxa"/>
            <w:shd w:val="clear" w:color="000000" w:fill="FFFFFF"/>
            <w:vAlign w:val="center"/>
          </w:tcPr>
          <w:p w:rsidR="00671D44" w:rsidRPr="00104E95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  <w:r w:rsidRPr="00104E95">
              <w:rPr>
                <w:rFonts w:ascii="Angsana New" w:hAnsi="Angsana New"/>
                <w:sz w:val="27"/>
                <w:szCs w:val="27"/>
                <w:cs/>
              </w:rPr>
              <w:t>ชุดที่</w:t>
            </w:r>
            <w:r w:rsidRPr="00104E95">
              <w:rPr>
                <w:rFonts w:ascii="Angsana New" w:hAnsi="Angsana New"/>
                <w:sz w:val="27"/>
                <w:szCs w:val="27"/>
              </w:rPr>
              <w:t xml:space="preserve"> 2</w:t>
            </w:r>
          </w:p>
        </w:tc>
        <w:tc>
          <w:tcPr>
            <w:tcW w:w="1309" w:type="dxa"/>
            <w:shd w:val="clear" w:color="000000" w:fill="FFFFFF"/>
          </w:tcPr>
          <w:p w:rsidR="00671D44" w:rsidRPr="00104E95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104E95">
              <w:rPr>
                <w:rFonts w:ascii="Angsana New" w:hAnsi="Angsana New"/>
                <w:sz w:val="27"/>
                <w:szCs w:val="27"/>
                <w:cs/>
              </w:rPr>
              <w:t xml:space="preserve">ร้อยละ </w:t>
            </w:r>
            <w:r w:rsidRPr="00104E95">
              <w:rPr>
                <w:rFonts w:ascii="Angsana New" w:hAnsi="Angsana New"/>
                <w:sz w:val="27"/>
                <w:szCs w:val="27"/>
              </w:rPr>
              <w:t>2.85</w:t>
            </w:r>
          </w:p>
        </w:tc>
        <w:tc>
          <w:tcPr>
            <w:tcW w:w="1898" w:type="dxa"/>
            <w:shd w:val="clear" w:color="000000" w:fill="FFFFFF"/>
            <w:vAlign w:val="center"/>
          </w:tcPr>
          <w:p w:rsidR="00671D44" w:rsidRPr="00104E95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104E95">
              <w:rPr>
                <w:rFonts w:ascii="Angsana New" w:hAnsi="Angsana New"/>
                <w:sz w:val="27"/>
                <w:szCs w:val="27"/>
                <w:cs/>
              </w:rPr>
              <w:t xml:space="preserve">ชำระดอกเบี้ยทุก </w:t>
            </w:r>
            <w:r w:rsidRPr="00104E95">
              <w:rPr>
                <w:rFonts w:ascii="Angsana New" w:hAnsi="Angsana New"/>
                <w:sz w:val="27"/>
                <w:szCs w:val="27"/>
              </w:rPr>
              <w:t xml:space="preserve">3 </w:t>
            </w:r>
            <w:r w:rsidRPr="00104E95">
              <w:rPr>
                <w:rFonts w:ascii="Angsana New" w:hAnsi="Angsana New"/>
                <w:sz w:val="27"/>
                <w:szCs w:val="27"/>
                <w:cs/>
              </w:rPr>
              <w:t>เดือน</w:t>
            </w:r>
          </w:p>
        </w:tc>
        <w:tc>
          <w:tcPr>
            <w:tcW w:w="1260" w:type="dxa"/>
            <w:shd w:val="clear" w:color="000000" w:fill="FFFFFF"/>
            <w:vAlign w:val="center"/>
          </w:tcPr>
          <w:p w:rsidR="00671D44" w:rsidRPr="00104E95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104E95">
              <w:rPr>
                <w:rFonts w:ascii="Angsana New" w:hAnsi="Angsana New"/>
                <w:sz w:val="27"/>
                <w:szCs w:val="27"/>
              </w:rPr>
              <w:t xml:space="preserve">3 </w:t>
            </w:r>
            <w:r w:rsidRPr="00104E95">
              <w:rPr>
                <w:rFonts w:ascii="Angsana New" w:hAnsi="Angsana New"/>
                <w:sz w:val="27"/>
                <w:szCs w:val="27"/>
                <w:cs/>
              </w:rPr>
              <w:t xml:space="preserve">ปี </w:t>
            </w:r>
            <w:r w:rsidRPr="00104E95">
              <w:rPr>
                <w:rFonts w:ascii="Angsana New" w:hAnsi="Angsana New"/>
                <w:sz w:val="27"/>
                <w:szCs w:val="27"/>
              </w:rPr>
              <w:t xml:space="preserve">6 </w:t>
            </w:r>
            <w:r w:rsidRPr="00104E95">
              <w:rPr>
                <w:rFonts w:ascii="Angsana New" w:hAnsi="Angsana New"/>
                <w:sz w:val="27"/>
                <w:szCs w:val="27"/>
                <w:cs/>
              </w:rPr>
              <w:t>เดือน</w:t>
            </w:r>
          </w:p>
        </w:tc>
        <w:tc>
          <w:tcPr>
            <w:tcW w:w="1490" w:type="dxa"/>
            <w:shd w:val="clear" w:color="000000" w:fill="FFFFFF"/>
            <w:vAlign w:val="center"/>
          </w:tcPr>
          <w:p w:rsidR="00671D44" w:rsidRPr="00104E95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104E95">
              <w:rPr>
                <w:rFonts w:ascii="Angsana New" w:hAnsi="Angsana New"/>
                <w:sz w:val="27"/>
                <w:szCs w:val="27"/>
                <w:cs/>
              </w:rPr>
              <w:t xml:space="preserve">กุมภาพันธ์ </w:t>
            </w:r>
            <w:r w:rsidRPr="00104E95">
              <w:rPr>
                <w:rFonts w:ascii="Angsana New" w:hAnsi="Angsana New"/>
                <w:sz w:val="27"/>
                <w:szCs w:val="27"/>
              </w:rPr>
              <w:t>2560</w:t>
            </w:r>
          </w:p>
        </w:tc>
        <w:tc>
          <w:tcPr>
            <w:tcW w:w="1579" w:type="dxa"/>
            <w:shd w:val="clear" w:color="000000" w:fill="FFFFFF"/>
            <w:vAlign w:val="center"/>
          </w:tcPr>
          <w:p w:rsidR="00671D44" w:rsidRPr="00104E95" w:rsidRDefault="00671D44" w:rsidP="00A13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104E95">
              <w:rPr>
                <w:rFonts w:ascii="Angsana New" w:hAnsi="Angsana New"/>
                <w:sz w:val="27"/>
                <w:szCs w:val="27"/>
                <w:cs/>
              </w:rPr>
              <w:t xml:space="preserve">กรกฎาคม  </w:t>
            </w:r>
            <w:r w:rsidRPr="00104E95">
              <w:rPr>
                <w:rFonts w:ascii="Angsana New" w:hAnsi="Angsana New"/>
                <w:sz w:val="27"/>
                <w:szCs w:val="27"/>
              </w:rPr>
              <w:t>2563</w:t>
            </w:r>
          </w:p>
        </w:tc>
        <w:tc>
          <w:tcPr>
            <w:tcW w:w="1023" w:type="dxa"/>
            <w:shd w:val="clear" w:color="000000" w:fill="FFFFFF"/>
            <w:vAlign w:val="center"/>
          </w:tcPr>
          <w:p w:rsidR="00671D44" w:rsidRPr="00104E95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288"/>
              <w:rPr>
                <w:rFonts w:ascii="Angsana New" w:hAnsi="Angsana New"/>
                <w:sz w:val="27"/>
                <w:szCs w:val="27"/>
              </w:rPr>
            </w:pPr>
            <w:r w:rsidRPr="00104E95">
              <w:rPr>
                <w:rFonts w:ascii="Angsana New" w:hAnsi="Angsana New"/>
                <w:sz w:val="27"/>
                <w:szCs w:val="27"/>
              </w:rPr>
              <w:t>2.60</w:t>
            </w:r>
          </w:p>
        </w:tc>
        <w:tc>
          <w:tcPr>
            <w:tcW w:w="305" w:type="dxa"/>
            <w:shd w:val="clear" w:color="000000" w:fill="FFFFFF"/>
            <w:vAlign w:val="center"/>
          </w:tcPr>
          <w:p w:rsidR="00671D44" w:rsidRPr="00104E95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24" w:type="dxa"/>
            <w:shd w:val="clear" w:color="000000" w:fill="FFFFFF"/>
            <w:vAlign w:val="center"/>
          </w:tcPr>
          <w:p w:rsidR="00671D44" w:rsidRPr="00104E95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288"/>
              <w:rPr>
                <w:rFonts w:ascii="Angsana New" w:hAnsi="Angsana New"/>
                <w:sz w:val="27"/>
                <w:szCs w:val="27"/>
              </w:rPr>
            </w:pPr>
            <w:r w:rsidRPr="00104E95">
              <w:rPr>
                <w:rFonts w:ascii="Angsana New" w:hAnsi="Angsana New"/>
                <w:sz w:val="27"/>
                <w:szCs w:val="27"/>
              </w:rPr>
              <w:t>2.60</w:t>
            </w:r>
          </w:p>
        </w:tc>
        <w:tc>
          <w:tcPr>
            <w:tcW w:w="305" w:type="dxa"/>
            <w:shd w:val="clear" w:color="000000" w:fill="FFFFFF"/>
            <w:vAlign w:val="center"/>
          </w:tcPr>
          <w:p w:rsidR="00671D44" w:rsidRPr="00104E95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78" w:type="dxa"/>
            <w:shd w:val="clear" w:color="000000" w:fill="FFFFFF"/>
            <w:vAlign w:val="center"/>
          </w:tcPr>
          <w:p w:rsidR="00671D44" w:rsidRPr="00104E95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590"/>
              <w:rPr>
                <w:rFonts w:ascii="Angsana New" w:hAnsi="Angsana New"/>
                <w:sz w:val="27"/>
                <w:szCs w:val="27"/>
              </w:rPr>
            </w:pPr>
            <w:r w:rsidRPr="00104E95">
              <w:rPr>
                <w:rFonts w:ascii="Angsana New" w:hAnsi="Angsana New"/>
                <w:sz w:val="27"/>
                <w:szCs w:val="27"/>
              </w:rPr>
              <w:t>2,600</w:t>
            </w:r>
          </w:p>
        </w:tc>
        <w:tc>
          <w:tcPr>
            <w:tcW w:w="259" w:type="dxa"/>
            <w:shd w:val="clear" w:color="000000" w:fill="FFFFFF"/>
            <w:vAlign w:val="center"/>
          </w:tcPr>
          <w:p w:rsidR="00671D44" w:rsidRPr="00104E95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02" w:type="dxa"/>
            <w:shd w:val="clear" w:color="000000" w:fill="FFFFFF"/>
            <w:vAlign w:val="center"/>
          </w:tcPr>
          <w:p w:rsidR="00671D44" w:rsidRPr="00104E95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590"/>
              <w:rPr>
                <w:rFonts w:ascii="Angsana New" w:hAnsi="Angsana New"/>
                <w:sz w:val="27"/>
                <w:szCs w:val="27"/>
              </w:rPr>
            </w:pPr>
            <w:r w:rsidRPr="00104E95">
              <w:rPr>
                <w:rFonts w:ascii="Angsana New" w:hAnsi="Angsana New"/>
                <w:sz w:val="27"/>
                <w:szCs w:val="27"/>
              </w:rPr>
              <w:t>2,600</w:t>
            </w:r>
          </w:p>
        </w:tc>
      </w:tr>
      <w:tr w:rsidR="00671D44" w:rsidRPr="00104E95" w:rsidTr="007E7F58">
        <w:tc>
          <w:tcPr>
            <w:tcW w:w="2782" w:type="dxa"/>
            <w:gridSpan w:val="2"/>
            <w:shd w:val="clear" w:color="000000" w:fill="FFFFFF"/>
            <w:vAlign w:val="center"/>
          </w:tcPr>
          <w:p w:rsidR="00671D44" w:rsidRPr="00104E95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7"/>
                <w:szCs w:val="27"/>
                <w:cs/>
              </w:rPr>
            </w:pPr>
            <w:r w:rsidRPr="00104E95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lastRenderedPageBreak/>
              <w:t xml:space="preserve">ครั้งที่ </w:t>
            </w:r>
            <w:r w:rsidRPr="00104E95">
              <w:rPr>
                <w:rFonts w:ascii="Angsana New" w:hAnsi="Angsana New"/>
                <w:b/>
                <w:bCs/>
                <w:sz w:val="27"/>
                <w:szCs w:val="27"/>
              </w:rPr>
              <w:t>2/2560</w:t>
            </w:r>
          </w:p>
        </w:tc>
        <w:tc>
          <w:tcPr>
            <w:tcW w:w="1898" w:type="dxa"/>
            <w:shd w:val="clear" w:color="000000" w:fill="FFFFFF"/>
            <w:vAlign w:val="center"/>
          </w:tcPr>
          <w:p w:rsidR="00671D44" w:rsidRPr="00104E95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260" w:type="dxa"/>
            <w:shd w:val="clear" w:color="000000" w:fill="FFFFFF"/>
            <w:vAlign w:val="center"/>
          </w:tcPr>
          <w:p w:rsidR="00671D44" w:rsidRPr="00104E95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90" w:type="dxa"/>
            <w:shd w:val="clear" w:color="000000" w:fill="FFFFFF"/>
            <w:vAlign w:val="center"/>
          </w:tcPr>
          <w:p w:rsidR="00671D44" w:rsidRPr="00104E95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579" w:type="dxa"/>
            <w:shd w:val="clear" w:color="000000" w:fill="FFFFFF"/>
            <w:vAlign w:val="center"/>
          </w:tcPr>
          <w:p w:rsidR="00671D44" w:rsidRPr="00104E95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023" w:type="dxa"/>
            <w:shd w:val="clear" w:color="000000" w:fill="FFFFFF"/>
            <w:vAlign w:val="center"/>
          </w:tcPr>
          <w:p w:rsidR="00671D44" w:rsidRPr="00104E95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28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05" w:type="dxa"/>
            <w:shd w:val="clear" w:color="000000" w:fill="FFFFFF"/>
            <w:vAlign w:val="center"/>
          </w:tcPr>
          <w:p w:rsidR="00671D44" w:rsidRPr="00104E95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28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24" w:type="dxa"/>
            <w:shd w:val="clear" w:color="000000" w:fill="FFFFFF"/>
            <w:vAlign w:val="center"/>
          </w:tcPr>
          <w:p w:rsidR="00671D44" w:rsidRPr="00104E95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28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05" w:type="dxa"/>
            <w:shd w:val="clear" w:color="000000" w:fill="FFFFFF"/>
            <w:vAlign w:val="center"/>
          </w:tcPr>
          <w:p w:rsidR="00671D44" w:rsidRPr="00104E95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28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78" w:type="dxa"/>
            <w:shd w:val="clear" w:color="000000" w:fill="FFFFFF"/>
            <w:vAlign w:val="center"/>
          </w:tcPr>
          <w:p w:rsidR="00671D44" w:rsidRPr="00104E95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59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59" w:type="dxa"/>
            <w:shd w:val="clear" w:color="000000" w:fill="FFFFFF"/>
            <w:vAlign w:val="center"/>
          </w:tcPr>
          <w:p w:rsidR="00671D44" w:rsidRPr="00104E95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59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02" w:type="dxa"/>
            <w:shd w:val="clear" w:color="000000" w:fill="FFFFFF"/>
            <w:vAlign w:val="center"/>
          </w:tcPr>
          <w:p w:rsidR="00671D44" w:rsidRPr="00104E95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590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671D44" w:rsidRPr="00104E95" w:rsidTr="007E7F58">
        <w:tc>
          <w:tcPr>
            <w:tcW w:w="1473" w:type="dxa"/>
            <w:shd w:val="clear" w:color="000000" w:fill="FFFFFF"/>
            <w:vAlign w:val="center"/>
          </w:tcPr>
          <w:p w:rsidR="00671D44" w:rsidRPr="00104E95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7"/>
                <w:szCs w:val="27"/>
                <w:cs/>
              </w:rPr>
            </w:pPr>
            <w:r w:rsidRPr="00104E95">
              <w:rPr>
                <w:rFonts w:ascii="Angsana New" w:hAnsi="Angsana New"/>
                <w:sz w:val="27"/>
                <w:szCs w:val="27"/>
                <w:cs/>
              </w:rPr>
              <w:t>ชุดที่</w:t>
            </w:r>
            <w:r w:rsidRPr="00104E95">
              <w:rPr>
                <w:rFonts w:ascii="Angsana New" w:hAnsi="Angsana New"/>
                <w:sz w:val="27"/>
                <w:szCs w:val="27"/>
              </w:rPr>
              <w:t xml:space="preserve"> 1</w:t>
            </w:r>
          </w:p>
        </w:tc>
        <w:tc>
          <w:tcPr>
            <w:tcW w:w="1309" w:type="dxa"/>
            <w:shd w:val="clear" w:color="000000" w:fill="FFFFFF"/>
          </w:tcPr>
          <w:p w:rsidR="00671D44" w:rsidRPr="00104E95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104E95">
              <w:rPr>
                <w:rFonts w:ascii="Angsana New" w:hAnsi="Angsana New" w:hint="cs"/>
                <w:sz w:val="27"/>
                <w:szCs w:val="27"/>
                <w:cs/>
              </w:rPr>
              <w:t xml:space="preserve">ร้อยละ </w:t>
            </w:r>
            <w:r w:rsidRPr="00104E95">
              <w:rPr>
                <w:rFonts w:ascii="Angsana New" w:hAnsi="Angsana New"/>
                <w:sz w:val="27"/>
                <w:szCs w:val="27"/>
              </w:rPr>
              <w:t>2.64</w:t>
            </w:r>
          </w:p>
        </w:tc>
        <w:tc>
          <w:tcPr>
            <w:tcW w:w="1898" w:type="dxa"/>
            <w:shd w:val="clear" w:color="000000" w:fill="FFFFFF"/>
            <w:vAlign w:val="center"/>
          </w:tcPr>
          <w:p w:rsidR="00671D44" w:rsidRPr="00104E95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104E95">
              <w:rPr>
                <w:rFonts w:ascii="Angsana New" w:hAnsi="Angsana New"/>
                <w:sz w:val="27"/>
                <w:szCs w:val="27"/>
                <w:cs/>
              </w:rPr>
              <w:t xml:space="preserve">ชำระดอกเบี้ยทุก </w:t>
            </w:r>
            <w:r w:rsidRPr="00104E95">
              <w:rPr>
                <w:rFonts w:ascii="Angsana New" w:hAnsi="Angsana New"/>
                <w:sz w:val="27"/>
                <w:szCs w:val="27"/>
              </w:rPr>
              <w:t xml:space="preserve">6 </w:t>
            </w:r>
            <w:r w:rsidRPr="00104E95">
              <w:rPr>
                <w:rFonts w:ascii="Angsana New" w:hAnsi="Angsana New"/>
                <w:sz w:val="27"/>
                <w:szCs w:val="27"/>
                <w:cs/>
              </w:rPr>
              <w:t>เดือน</w:t>
            </w:r>
          </w:p>
        </w:tc>
        <w:tc>
          <w:tcPr>
            <w:tcW w:w="1260" w:type="dxa"/>
            <w:shd w:val="clear" w:color="000000" w:fill="FFFFFF"/>
            <w:vAlign w:val="center"/>
          </w:tcPr>
          <w:p w:rsidR="00671D44" w:rsidRPr="00104E95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104E95">
              <w:rPr>
                <w:rFonts w:ascii="Angsana New" w:hAnsi="Angsana New"/>
                <w:sz w:val="27"/>
                <w:szCs w:val="27"/>
              </w:rPr>
              <w:t>3</w:t>
            </w:r>
            <w:r w:rsidRPr="00104E95">
              <w:rPr>
                <w:rFonts w:ascii="Angsana New" w:hAnsi="Angsana New" w:hint="cs"/>
                <w:sz w:val="27"/>
                <w:szCs w:val="27"/>
                <w:cs/>
              </w:rPr>
              <w:t xml:space="preserve"> ปี </w:t>
            </w:r>
            <w:r w:rsidRPr="00104E95">
              <w:rPr>
                <w:rFonts w:ascii="Angsana New" w:hAnsi="Angsana New"/>
                <w:sz w:val="27"/>
                <w:szCs w:val="27"/>
              </w:rPr>
              <w:t xml:space="preserve">5 </w:t>
            </w:r>
            <w:r w:rsidRPr="00104E95">
              <w:rPr>
                <w:rFonts w:ascii="Angsana New" w:hAnsi="Angsana New" w:hint="cs"/>
                <w:sz w:val="27"/>
                <w:szCs w:val="27"/>
                <w:cs/>
              </w:rPr>
              <w:t>เดือน</w:t>
            </w:r>
          </w:p>
        </w:tc>
        <w:tc>
          <w:tcPr>
            <w:tcW w:w="1490" w:type="dxa"/>
            <w:shd w:val="clear" w:color="000000" w:fill="FFFFFF"/>
            <w:vAlign w:val="center"/>
          </w:tcPr>
          <w:p w:rsidR="00671D44" w:rsidRPr="00104E95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104E95">
              <w:rPr>
                <w:rFonts w:ascii="Angsana New" w:hAnsi="Angsana New" w:hint="cs"/>
                <w:sz w:val="27"/>
                <w:szCs w:val="27"/>
                <w:cs/>
              </w:rPr>
              <w:t xml:space="preserve">มิถุนายน </w:t>
            </w:r>
            <w:r w:rsidRPr="00104E95">
              <w:rPr>
                <w:rFonts w:ascii="Angsana New" w:hAnsi="Angsana New"/>
                <w:sz w:val="27"/>
                <w:szCs w:val="27"/>
              </w:rPr>
              <w:t>2560</w:t>
            </w:r>
          </w:p>
        </w:tc>
        <w:tc>
          <w:tcPr>
            <w:tcW w:w="1579" w:type="dxa"/>
            <w:shd w:val="clear" w:color="000000" w:fill="FFFFFF"/>
            <w:vAlign w:val="center"/>
          </w:tcPr>
          <w:p w:rsidR="00671D44" w:rsidRPr="00104E95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104E95">
              <w:rPr>
                <w:rFonts w:ascii="Angsana New" w:hAnsi="Angsana New" w:hint="cs"/>
                <w:sz w:val="27"/>
                <w:szCs w:val="27"/>
                <w:cs/>
              </w:rPr>
              <w:t xml:space="preserve">พฤศจิกายน </w:t>
            </w:r>
            <w:r w:rsidRPr="00104E95">
              <w:rPr>
                <w:rFonts w:ascii="Angsana New" w:hAnsi="Angsana New"/>
                <w:sz w:val="27"/>
                <w:szCs w:val="27"/>
              </w:rPr>
              <w:t>2563</w:t>
            </w:r>
          </w:p>
        </w:tc>
        <w:tc>
          <w:tcPr>
            <w:tcW w:w="1023" w:type="dxa"/>
            <w:shd w:val="clear" w:color="000000" w:fill="FFFFFF"/>
            <w:vAlign w:val="center"/>
          </w:tcPr>
          <w:p w:rsidR="00671D44" w:rsidRPr="00104E95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288"/>
              <w:rPr>
                <w:rFonts w:ascii="Angsana New" w:hAnsi="Angsana New"/>
                <w:sz w:val="27"/>
                <w:szCs w:val="27"/>
              </w:rPr>
            </w:pPr>
            <w:r w:rsidRPr="00104E95">
              <w:rPr>
                <w:rFonts w:ascii="Angsana New" w:hAnsi="Angsana New"/>
                <w:sz w:val="27"/>
                <w:szCs w:val="27"/>
              </w:rPr>
              <w:t>2.50</w:t>
            </w:r>
          </w:p>
        </w:tc>
        <w:tc>
          <w:tcPr>
            <w:tcW w:w="305" w:type="dxa"/>
            <w:shd w:val="clear" w:color="000000" w:fill="FFFFFF"/>
            <w:vAlign w:val="center"/>
          </w:tcPr>
          <w:p w:rsidR="00671D44" w:rsidRPr="00104E95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24" w:type="dxa"/>
            <w:shd w:val="clear" w:color="000000" w:fill="FFFFFF"/>
            <w:vAlign w:val="center"/>
          </w:tcPr>
          <w:p w:rsidR="00671D44" w:rsidRPr="00104E95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288"/>
              <w:rPr>
                <w:rFonts w:ascii="Angsana New" w:hAnsi="Angsana New"/>
                <w:sz w:val="27"/>
                <w:szCs w:val="27"/>
              </w:rPr>
            </w:pPr>
            <w:r w:rsidRPr="00104E95">
              <w:rPr>
                <w:rFonts w:ascii="Angsana New" w:hAnsi="Angsana New"/>
                <w:sz w:val="27"/>
                <w:szCs w:val="27"/>
              </w:rPr>
              <w:t>2.50</w:t>
            </w:r>
          </w:p>
        </w:tc>
        <w:tc>
          <w:tcPr>
            <w:tcW w:w="305" w:type="dxa"/>
            <w:shd w:val="clear" w:color="000000" w:fill="FFFFFF"/>
            <w:vAlign w:val="center"/>
          </w:tcPr>
          <w:p w:rsidR="00671D44" w:rsidRPr="00104E95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78" w:type="dxa"/>
            <w:shd w:val="clear" w:color="000000" w:fill="FFFFFF"/>
            <w:vAlign w:val="center"/>
          </w:tcPr>
          <w:p w:rsidR="00671D44" w:rsidRPr="00104E95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590"/>
              <w:rPr>
                <w:rFonts w:ascii="Angsana New" w:hAnsi="Angsana New"/>
                <w:sz w:val="27"/>
                <w:szCs w:val="27"/>
              </w:rPr>
            </w:pPr>
            <w:r w:rsidRPr="00104E95">
              <w:rPr>
                <w:rFonts w:ascii="Angsana New" w:hAnsi="Angsana New"/>
                <w:sz w:val="27"/>
                <w:szCs w:val="27"/>
              </w:rPr>
              <w:t>2,500</w:t>
            </w:r>
          </w:p>
        </w:tc>
        <w:tc>
          <w:tcPr>
            <w:tcW w:w="259" w:type="dxa"/>
            <w:shd w:val="clear" w:color="000000" w:fill="FFFFFF"/>
            <w:vAlign w:val="center"/>
          </w:tcPr>
          <w:p w:rsidR="00671D44" w:rsidRPr="00104E95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02" w:type="dxa"/>
            <w:shd w:val="clear" w:color="000000" w:fill="FFFFFF"/>
            <w:vAlign w:val="center"/>
          </w:tcPr>
          <w:p w:rsidR="00671D44" w:rsidRPr="00104E95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590"/>
              <w:rPr>
                <w:rFonts w:ascii="Angsana New" w:hAnsi="Angsana New"/>
                <w:sz w:val="27"/>
                <w:szCs w:val="27"/>
              </w:rPr>
            </w:pPr>
            <w:r w:rsidRPr="00104E95">
              <w:rPr>
                <w:rFonts w:ascii="Angsana New" w:hAnsi="Angsana New"/>
                <w:sz w:val="27"/>
                <w:szCs w:val="27"/>
              </w:rPr>
              <w:t>2,500</w:t>
            </w:r>
          </w:p>
        </w:tc>
      </w:tr>
      <w:tr w:rsidR="00671D44" w:rsidRPr="00104E95" w:rsidTr="000B262A">
        <w:tc>
          <w:tcPr>
            <w:tcW w:w="2782" w:type="dxa"/>
            <w:gridSpan w:val="2"/>
            <w:shd w:val="clear" w:color="000000" w:fill="FFFFFF"/>
            <w:vAlign w:val="center"/>
          </w:tcPr>
          <w:p w:rsidR="00671D44" w:rsidRPr="00104E95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7"/>
                <w:szCs w:val="27"/>
                <w:cs/>
              </w:rPr>
            </w:pPr>
            <w:r w:rsidRPr="00104E95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ครั้งที่ </w:t>
            </w:r>
            <w:r w:rsidRPr="00104E95">
              <w:rPr>
                <w:rFonts w:ascii="Angsana New" w:hAnsi="Angsana New"/>
                <w:b/>
                <w:bCs/>
                <w:sz w:val="27"/>
                <w:szCs w:val="27"/>
              </w:rPr>
              <w:t>3/2560</w:t>
            </w:r>
          </w:p>
        </w:tc>
        <w:tc>
          <w:tcPr>
            <w:tcW w:w="1898" w:type="dxa"/>
            <w:shd w:val="clear" w:color="000000" w:fill="FFFFFF"/>
            <w:vAlign w:val="center"/>
          </w:tcPr>
          <w:p w:rsidR="00671D44" w:rsidRPr="00104E95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260" w:type="dxa"/>
            <w:shd w:val="clear" w:color="000000" w:fill="FFFFFF"/>
            <w:vAlign w:val="center"/>
          </w:tcPr>
          <w:p w:rsidR="00671D44" w:rsidRPr="00104E95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90" w:type="dxa"/>
            <w:shd w:val="clear" w:color="000000" w:fill="FFFFFF"/>
            <w:vAlign w:val="center"/>
          </w:tcPr>
          <w:p w:rsidR="00671D44" w:rsidRPr="00104E95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579" w:type="dxa"/>
            <w:shd w:val="clear" w:color="000000" w:fill="FFFFFF"/>
            <w:vAlign w:val="center"/>
          </w:tcPr>
          <w:p w:rsidR="00671D44" w:rsidRPr="00104E95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023" w:type="dxa"/>
            <w:shd w:val="clear" w:color="000000" w:fill="FFFFFF"/>
            <w:vAlign w:val="center"/>
          </w:tcPr>
          <w:p w:rsidR="00671D44" w:rsidRPr="00104E95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28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05" w:type="dxa"/>
            <w:shd w:val="clear" w:color="000000" w:fill="FFFFFF"/>
            <w:vAlign w:val="center"/>
          </w:tcPr>
          <w:p w:rsidR="00671D44" w:rsidRPr="00104E95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28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24" w:type="dxa"/>
            <w:shd w:val="clear" w:color="000000" w:fill="FFFFFF"/>
            <w:vAlign w:val="center"/>
          </w:tcPr>
          <w:p w:rsidR="00671D44" w:rsidRPr="00104E95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28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05" w:type="dxa"/>
            <w:shd w:val="clear" w:color="000000" w:fill="FFFFFF"/>
            <w:vAlign w:val="center"/>
          </w:tcPr>
          <w:p w:rsidR="00671D44" w:rsidRPr="00104E95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28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78" w:type="dxa"/>
            <w:shd w:val="clear" w:color="000000" w:fill="FFFFFF"/>
            <w:vAlign w:val="center"/>
          </w:tcPr>
          <w:p w:rsidR="00671D44" w:rsidRPr="00104E95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59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59" w:type="dxa"/>
            <w:shd w:val="clear" w:color="000000" w:fill="FFFFFF"/>
            <w:vAlign w:val="center"/>
          </w:tcPr>
          <w:p w:rsidR="00671D44" w:rsidRPr="00104E95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59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02" w:type="dxa"/>
            <w:shd w:val="clear" w:color="000000" w:fill="FFFFFF"/>
            <w:vAlign w:val="center"/>
          </w:tcPr>
          <w:p w:rsidR="00671D44" w:rsidRPr="00104E95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590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671D44" w:rsidRPr="00104E95" w:rsidTr="000B262A">
        <w:tc>
          <w:tcPr>
            <w:tcW w:w="1473" w:type="dxa"/>
            <w:shd w:val="clear" w:color="000000" w:fill="FFFFFF"/>
            <w:vAlign w:val="center"/>
          </w:tcPr>
          <w:p w:rsidR="00671D44" w:rsidRPr="00104E95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  <w:r w:rsidRPr="00104E95">
              <w:rPr>
                <w:rFonts w:ascii="Angsana New" w:hAnsi="Angsana New"/>
                <w:sz w:val="27"/>
                <w:szCs w:val="27"/>
                <w:cs/>
              </w:rPr>
              <w:t>ชุดที่</w:t>
            </w:r>
            <w:r w:rsidRPr="00104E95">
              <w:rPr>
                <w:rFonts w:ascii="Angsana New" w:hAnsi="Angsana New"/>
                <w:sz w:val="27"/>
                <w:szCs w:val="27"/>
              </w:rPr>
              <w:t xml:space="preserve"> 1</w:t>
            </w:r>
          </w:p>
        </w:tc>
        <w:tc>
          <w:tcPr>
            <w:tcW w:w="1309" w:type="dxa"/>
            <w:shd w:val="clear" w:color="000000" w:fill="FFFFFF"/>
          </w:tcPr>
          <w:p w:rsidR="00671D44" w:rsidRPr="00104E95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104E95">
              <w:rPr>
                <w:rFonts w:ascii="Angsana New" w:hAnsi="Angsana New" w:hint="cs"/>
                <w:sz w:val="27"/>
                <w:szCs w:val="27"/>
                <w:cs/>
              </w:rPr>
              <w:t xml:space="preserve">ร้อยละ </w:t>
            </w:r>
            <w:r w:rsidRPr="00104E95">
              <w:rPr>
                <w:rFonts w:ascii="Angsana New" w:hAnsi="Angsana New"/>
                <w:sz w:val="27"/>
                <w:szCs w:val="27"/>
              </w:rPr>
              <w:t>2.27</w:t>
            </w:r>
          </w:p>
        </w:tc>
        <w:tc>
          <w:tcPr>
            <w:tcW w:w="1898" w:type="dxa"/>
            <w:shd w:val="clear" w:color="000000" w:fill="FFFFFF"/>
            <w:vAlign w:val="center"/>
          </w:tcPr>
          <w:p w:rsidR="00671D44" w:rsidRPr="00104E95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104E95">
              <w:rPr>
                <w:rFonts w:ascii="Angsana New" w:hAnsi="Angsana New"/>
                <w:sz w:val="27"/>
                <w:szCs w:val="27"/>
                <w:cs/>
              </w:rPr>
              <w:t xml:space="preserve">ชำระดอกเบี้ยทุก </w:t>
            </w:r>
            <w:r w:rsidRPr="00104E95">
              <w:rPr>
                <w:rFonts w:ascii="Angsana New" w:hAnsi="Angsana New"/>
                <w:sz w:val="27"/>
                <w:szCs w:val="27"/>
              </w:rPr>
              <w:t xml:space="preserve">6 </w:t>
            </w:r>
            <w:r w:rsidRPr="00104E95">
              <w:rPr>
                <w:rFonts w:ascii="Angsana New" w:hAnsi="Angsana New"/>
                <w:sz w:val="27"/>
                <w:szCs w:val="27"/>
                <w:cs/>
              </w:rPr>
              <w:t>เดือน</w:t>
            </w:r>
          </w:p>
        </w:tc>
        <w:tc>
          <w:tcPr>
            <w:tcW w:w="1260" w:type="dxa"/>
            <w:shd w:val="clear" w:color="000000" w:fill="FFFFFF"/>
            <w:vAlign w:val="center"/>
          </w:tcPr>
          <w:p w:rsidR="00671D44" w:rsidRPr="00104E95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104E95">
              <w:rPr>
                <w:rFonts w:ascii="Angsana New" w:hAnsi="Angsana New"/>
                <w:sz w:val="27"/>
                <w:szCs w:val="27"/>
              </w:rPr>
              <w:t xml:space="preserve">3 </w:t>
            </w:r>
            <w:r w:rsidRPr="00104E95">
              <w:rPr>
                <w:rFonts w:ascii="Angsana New" w:hAnsi="Angsana New"/>
                <w:sz w:val="27"/>
                <w:szCs w:val="27"/>
                <w:cs/>
              </w:rPr>
              <w:t>ปี</w:t>
            </w:r>
            <w:r w:rsidRPr="00104E95">
              <w:rPr>
                <w:rFonts w:ascii="Angsana New" w:hAnsi="Angsana New" w:hint="cs"/>
                <w:sz w:val="27"/>
                <w:szCs w:val="27"/>
                <w:cs/>
              </w:rPr>
              <w:t xml:space="preserve"> </w:t>
            </w:r>
            <w:r w:rsidRPr="00104E95">
              <w:rPr>
                <w:rFonts w:ascii="Angsana New" w:hAnsi="Angsana New"/>
                <w:sz w:val="27"/>
                <w:szCs w:val="27"/>
              </w:rPr>
              <w:t xml:space="preserve">6 </w:t>
            </w:r>
            <w:r w:rsidRPr="00104E95">
              <w:rPr>
                <w:rFonts w:ascii="Angsana New" w:hAnsi="Angsana New" w:hint="cs"/>
                <w:sz w:val="27"/>
                <w:szCs w:val="27"/>
                <w:cs/>
              </w:rPr>
              <w:t>เดือน</w:t>
            </w:r>
          </w:p>
        </w:tc>
        <w:tc>
          <w:tcPr>
            <w:tcW w:w="1490" w:type="dxa"/>
            <w:shd w:val="clear" w:color="000000" w:fill="FFFFFF"/>
            <w:vAlign w:val="center"/>
          </w:tcPr>
          <w:p w:rsidR="00671D44" w:rsidRPr="00104E95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104E95">
              <w:rPr>
                <w:rFonts w:ascii="Angsana New" w:hAnsi="Angsana New" w:hint="cs"/>
                <w:sz w:val="27"/>
                <w:szCs w:val="27"/>
                <w:cs/>
              </w:rPr>
              <w:t xml:space="preserve">กันยายน </w:t>
            </w:r>
            <w:r w:rsidRPr="00104E95">
              <w:rPr>
                <w:rFonts w:ascii="Angsana New" w:hAnsi="Angsana New"/>
                <w:sz w:val="27"/>
                <w:szCs w:val="27"/>
              </w:rPr>
              <w:t>2560</w:t>
            </w:r>
          </w:p>
        </w:tc>
        <w:tc>
          <w:tcPr>
            <w:tcW w:w="1579" w:type="dxa"/>
            <w:shd w:val="clear" w:color="000000" w:fill="FFFFFF"/>
            <w:vAlign w:val="center"/>
          </w:tcPr>
          <w:p w:rsidR="00671D44" w:rsidRPr="00104E95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104E95">
              <w:rPr>
                <w:rFonts w:ascii="Angsana New" w:hAnsi="Angsana New" w:hint="cs"/>
                <w:sz w:val="27"/>
                <w:szCs w:val="27"/>
                <w:cs/>
              </w:rPr>
              <w:t xml:space="preserve">มีนาคม </w:t>
            </w:r>
            <w:r w:rsidRPr="00104E95">
              <w:rPr>
                <w:rFonts w:ascii="Angsana New" w:hAnsi="Angsana New"/>
                <w:sz w:val="27"/>
                <w:szCs w:val="27"/>
              </w:rPr>
              <w:t>2564</w:t>
            </w:r>
          </w:p>
        </w:tc>
        <w:tc>
          <w:tcPr>
            <w:tcW w:w="1023" w:type="dxa"/>
            <w:shd w:val="clear" w:color="000000" w:fill="FFFFFF"/>
            <w:vAlign w:val="center"/>
          </w:tcPr>
          <w:p w:rsidR="00671D44" w:rsidRPr="00104E95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288"/>
              <w:rPr>
                <w:rFonts w:ascii="Angsana New" w:hAnsi="Angsana New"/>
                <w:sz w:val="27"/>
                <w:szCs w:val="27"/>
              </w:rPr>
            </w:pPr>
            <w:r w:rsidRPr="00104E95">
              <w:rPr>
                <w:rFonts w:ascii="Angsana New" w:hAnsi="Angsana New"/>
                <w:sz w:val="27"/>
                <w:szCs w:val="27"/>
              </w:rPr>
              <w:t>2.00</w:t>
            </w:r>
          </w:p>
        </w:tc>
        <w:tc>
          <w:tcPr>
            <w:tcW w:w="305" w:type="dxa"/>
            <w:shd w:val="clear" w:color="000000" w:fill="FFFFFF"/>
            <w:vAlign w:val="center"/>
          </w:tcPr>
          <w:p w:rsidR="00671D44" w:rsidRPr="00104E95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24" w:type="dxa"/>
            <w:shd w:val="clear" w:color="000000" w:fill="FFFFFF"/>
            <w:vAlign w:val="center"/>
          </w:tcPr>
          <w:p w:rsidR="00671D44" w:rsidRPr="00104E95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288"/>
              <w:rPr>
                <w:rFonts w:ascii="Angsana New" w:hAnsi="Angsana New"/>
                <w:sz w:val="27"/>
                <w:szCs w:val="27"/>
              </w:rPr>
            </w:pPr>
            <w:r w:rsidRPr="00104E95">
              <w:rPr>
                <w:rFonts w:ascii="Angsana New" w:hAnsi="Angsana New"/>
                <w:sz w:val="27"/>
                <w:szCs w:val="27"/>
              </w:rPr>
              <w:t>2.00</w:t>
            </w:r>
          </w:p>
        </w:tc>
        <w:tc>
          <w:tcPr>
            <w:tcW w:w="305" w:type="dxa"/>
            <w:shd w:val="clear" w:color="000000" w:fill="FFFFFF"/>
            <w:vAlign w:val="center"/>
          </w:tcPr>
          <w:p w:rsidR="00671D44" w:rsidRPr="00104E95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78" w:type="dxa"/>
            <w:shd w:val="clear" w:color="000000" w:fill="FFFFFF"/>
            <w:vAlign w:val="center"/>
          </w:tcPr>
          <w:p w:rsidR="00671D44" w:rsidRPr="00104E95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590"/>
              <w:rPr>
                <w:rFonts w:ascii="Angsana New" w:hAnsi="Angsana New"/>
                <w:sz w:val="27"/>
                <w:szCs w:val="27"/>
              </w:rPr>
            </w:pPr>
            <w:r w:rsidRPr="00104E95">
              <w:rPr>
                <w:rFonts w:ascii="Angsana New" w:hAnsi="Angsana New"/>
                <w:sz w:val="27"/>
                <w:szCs w:val="27"/>
              </w:rPr>
              <w:t>2,000</w:t>
            </w:r>
          </w:p>
        </w:tc>
        <w:tc>
          <w:tcPr>
            <w:tcW w:w="259" w:type="dxa"/>
            <w:shd w:val="clear" w:color="000000" w:fill="FFFFFF"/>
            <w:vAlign w:val="center"/>
          </w:tcPr>
          <w:p w:rsidR="00671D44" w:rsidRPr="00104E95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02" w:type="dxa"/>
            <w:shd w:val="clear" w:color="000000" w:fill="FFFFFF"/>
            <w:vAlign w:val="center"/>
          </w:tcPr>
          <w:p w:rsidR="00671D44" w:rsidRPr="00104E95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590"/>
              <w:rPr>
                <w:rFonts w:ascii="Angsana New" w:hAnsi="Angsana New"/>
                <w:sz w:val="27"/>
                <w:szCs w:val="27"/>
              </w:rPr>
            </w:pPr>
            <w:r w:rsidRPr="00104E95">
              <w:rPr>
                <w:rFonts w:ascii="Angsana New" w:hAnsi="Angsana New"/>
                <w:sz w:val="27"/>
                <w:szCs w:val="27"/>
              </w:rPr>
              <w:t>2,000</w:t>
            </w:r>
          </w:p>
        </w:tc>
      </w:tr>
      <w:tr w:rsidR="00671D44" w:rsidRPr="00104E95" w:rsidTr="000B262A">
        <w:tc>
          <w:tcPr>
            <w:tcW w:w="2782" w:type="dxa"/>
            <w:gridSpan w:val="2"/>
            <w:shd w:val="clear" w:color="000000" w:fill="FFFFFF"/>
            <w:vAlign w:val="center"/>
          </w:tcPr>
          <w:p w:rsidR="00671D44" w:rsidRPr="00104E95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7"/>
                <w:szCs w:val="27"/>
                <w:cs/>
              </w:rPr>
            </w:pPr>
            <w:r w:rsidRPr="00104E95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ครั้งที่ </w:t>
            </w:r>
            <w:r w:rsidRPr="00104E95">
              <w:rPr>
                <w:rFonts w:ascii="Angsana New" w:hAnsi="Angsana New"/>
                <w:b/>
                <w:bCs/>
                <w:sz w:val="27"/>
                <w:szCs w:val="27"/>
              </w:rPr>
              <w:t>1/2561*</w:t>
            </w:r>
          </w:p>
        </w:tc>
        <w:tc>
          <w:tcPr>
            <w:tcW w:w="1898" w:type="dxa"/>
            <w:shd w:val="clear" w:color="000000" w:fill="FFFFFF"/>
            <w:vAlign w:val="center"/>
          </w:tcPr>
          <w:p w:rsidR="00671D44" w:rsidRPr="00104E95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260" w:type="dxa"/>
            <w:shd w:val="clear" w:color="000000" w:fill="FFFFFF"/>
            <w:vAlign w:val="center"/>
          </w:tcPr>
          <w:p w:rsidR="00671D44" w:rsidRPr="00104E95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90" w:type="dxa"/>
            <w:shd w:val="clear" w:color="000000" w:fill="FFFFFF"/>
            <w:vAlign w:val="center"/>
          </w:tcPr>
          <w:p w:rsidR="00671D44" w:rsidRPr="00104E95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579" w:type="dxa"/>
            <w:shd w:val="clear" w:color="000000" w:fill="FFFFFF"/>
            <w:vAlign w:val="center"/>
          </w:tcPr>
          <w:p w:rsidR="00671D44" w:rsidRPr="00104E95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023" w:type="dxa"/>
            <w:shd w:val="clear" w:color="000000" w:fill="FFFFFF"/>
            <w:vAlign w:val="center"/>
          </w:tcPr>
          <w:p w:rsidR="00671D44" w:rsidRPr="00104E95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28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05" w:type="dxa"/>
            <w:shd w:val="clear" w:color="000000" w:fill="FFFFFF"/>
            <w:vAlign w:val="center"/>
          </w:tcPr>
          <w:p w:rsidR="00671D44" w:rsidRPr="00104E95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28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24" w:type="dxa"/>
            <w:shd w:val="clear" w:color="000000" w:fill="FFFFFF"/>
            <w:vAlign w:val="center"/>
          </w:tcPr>
          <w:p w:rsidR="00671D44" w:rsidRPr="00104E95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28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05" w:type="dxa"/>
            <w:shd w:val="clear" w:color="000000" w:fill="FFFFFF"/>
            <w:vAlign w:val="center"/>
          </w:tcPr>
          <w:p w:rsidR="00671D44" w:rsidRPr="00104E95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28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78" w:type="dxa"/>
            <w:shd w:val="clear" w:color="000000" w:fill="FFFFFF"/>
            <w:vAlign w:val="center"/>
          </w:tcPr>
          <w:p w:rsidR="00671D44" w:rsidRPr="00104E95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59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59" w:type="dxa"/>
            <w:shd w:val="clear" w:color="000000" w:fill="FFFFFF"/>
            <w:vAlign w:val="center"/>
          </w:tcPr>
          <w:p w:rsidR="00671D44" w:rsidRPr="00104E95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59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02" w:type="dxa"/>
            <w:shd w:val="clear" w:color="000000" w:fill="FFFFFF"/>
            <w:vAlign w:val="center"/>
          </w:tcPr>
          <w:p w:rsidR="00671D44" w:rsidRPr="00104E95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590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671D44" w:rsidRPr="00104E95" w:rsidTr="005D4972">
        <w:tc>
          <w:tcPr>
            <w:tcW w:w="1473" w:type="dxa"/>
            <w:shd w:val="clear" w:color="000000" w:fill="FFFFFF"/>
            <w:vAlign w:val="center"/>
          </w:tcPr>
          <w:p w:rsidR="00671D44" w:rsidRPr="00104E95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  <w:r w:rsidRPr="00104E95">
              <w:rPr>
                <w:rFonts w:ascii="Angsana New" w:hAnsi="Angsana New"/>
                <w:sz w:val="27"/>
                <w:szCs w:val="27"/>
                <w:cs/>
              </w:rPr>
              <w:t>ชุดที่</w:t>
            </w:r>
            <w:r w:rsidRPr="00104E95">
              <w:rPr>
                <w:rFonts w:ascii="Angsana New" w:hAnsi="Angsana New"/>
                <w:sz w:val="27"/>
                <w:szCs w:val="27"/>
              </w:rPr>
              <w:t xml:space="preserve"> 1</w:t>
            </w:r>
          </w:p>
        </w:tc>
        <w:tc>
          <w:tcPr>
            <w:tcW w:w="1309" w:type="dxa"/>
            <w:shd w:val="clear" w:color="000000" w:fill="FFFFFF"/>
          </w:tcPr>
          <w:p w:rsidR="00671D44" w:rsidRPr="00104E95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104E95">
              <w:rPr>
                <w:rFonts w:ascii="Angsana New" w:hAnsi="Angsana New" w:hint="cs"/>
                <w:sz w:val="27"/>
                <w:szCs w:val="27"/>
                <w:cs/>
              </w:rPr>
              <w:t xml:space="preserve">ร้อยละ </w:t>
            </w:r>
            <w:r w:rsidRPr="00104E95">
              <w:rPr>
                <w:rFonts w:ascii="Angsana New" w:hAnsi="Angsana New"/>
                <w:sz w:val="27"/>
                <w:szCs w:val="27"/>
              </w:rPr>
              <w:t>2.37</w:t>
            </w:r>
          </w:p>
        </w:tc>
        <w:tc>
          <w:tcPr>
            <w:tcW w:w="1898" w:type="dxa"/>
            <w:shd w:val="clear" w:color="000000" w:fill="FFFFFF"/>
            <w:vAlign w:val="center"/>
          </w:tcPr>
          <w:p w:rsidR="00671D44" w:rsidRPr="00104E95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104E95">
              <w:rPr>
                <w:rFonts w:ascii="Angsana New" w:hAnsi="Angsana New"/>
                <w:sz w:val="27"/>
                <w:szCs w:val="27"/>
                <w:cs/>
              </w:rPr>
              <w:t xml:space="preserve">ชำระดอกเบี้ยทุก </w:t>
            </w:r>
            <w:r w:rsidRPr="00104E95">
              <w:rPr>
                <w:rFonts w:ascii="Angsana New" w:hAnsi="Angsana New"/>
                <w:sz w:val="27"/>
                <w:szCs w:val="27"/>
              </w:rPr>
              <w:t xml:space="preserve">6 </w:t>
            </w:r>
            <w:r w:rsidRPr="00104E95">
              <w:rPr>
                <w:rFonts w:ascii="Angsana New" w:hAnsi="Angsana New"/>
                <w:sz w:val="27"/>
                <w:szCs w:val="27"/>
                <w:cs/>
              </w:rPr>
              <w:t>เดือน</w:t>
            </w:r>
          </w:p>
        </w:tc>
        <w:tc>
          <w:tcPr>
            <w:tcW w:w="1260" w:type="dxa"/>
            <w:shd w:val="clear" w:color="000000" w:fill="FFFFFF"/>
            <w:vAlign w:val="center"/>
          </w:tcPr>
          <w:p w:rsidR="00671D44" w:rsidRPr="00104E95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104E95">
              <w:rPr>
                <w:rFonts w:ascii="Angsana New" w:hAnsi="Angsana New"/>
                <w:sz w:val="27"/>
                <w:szCs w:val="27"/>
              </w:rPr>
              <w:t xml:space="preserve">3 </w:t>
            </w:r>
            <w:r w:rsidRPr="00104E95">
              <w:rPr>
                <w:rFonts w:ascii="Angsana New" w:hAnsi="Angsana New"/>
                <w:sz w:val="27"/>
                <w:szCs w:val="27"/>
                <w:cs/>
              </w:rPr>
              <w:t>ปี</w:t>
            </w:r>
          </w:p>
        </w:tc>
        <w:tc>
          <w:tcPr>
            <w:tcW w:w="1490" w:type="dxa"/>
            <w:shd w:val="clear" w:color="000000" w:fill="FFFFFF"/>
            <w:vAlign w:val="center"/>
          </w:tcPr>
          <w:p w:rsidR="00671D44" w:rsidRPr="00104E95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104E95">
              <w:rPr>
                <w:rFonts w:ascii="Angsana New" w:hAnsi="Angsana New"/>
                <w:sz w:val="27"/>
                <w:szCs w:val="27"/>
                <w:cs/>
              </w:rPr>
              <w:t>พฤษภาคม</w:t>
            </w:r>
            <w:r w:rsidRPr="00104E95">
              <w:rPr>
                <w:rFonts w:ascii="Angsana New" w:hAnsi="Angsana New" w:hint="cs"/>
                <w:sz w:val="27"/>
                <w:szCs w:val="27"/>
                <w:cs/>
              </w:rPr>
              <w:t xml:space="preserve"> </w:t>
            </w:r>
            <w:r w:rsidRPr="00104E95">
              <w:rPr>
                <w:rFonts w:ascii="Angsana New" w:hAnsi="Angsana New"/>
                <w:sz w:val="27"/>
                <w:szCs w:val="27"/>
              </w:rPr>
              <w:t>2561</w:t>
            </w:r>
          </w:p>
        </w:tc>
        <w:tc>
          <w:tcPr>
            <w:tcW w:w="1579" w:type="dxa"/>
            <w:shd w:val="clear" w:color="000000" w:fill="FFFFFF"/>
            <w:vAlign w:val="center"/>
          </w:tcPr>
          <w:p w:rsidR="00671D44" w:rsidRPr="00104E95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104E95">
              <w:rPr>
                <w:rFonts w:ascii="Angsana New" w:hAnsi="Angsana New"/>
                <w:sz w:val="27"/>
                <w:szCs w:val="27"/>
                <w:cs/>
              </w:rPr>
              <w:t>พฤษภาคม</w:t>
            </w:r>
            <w:r w:rsidRPr="00104E95">
              <w:rPr>
                <w:rFonts w:ascii="Angsana New" w:hAnsi="Angsana New" w:hint="cs"/>
                <w:sz w:val="27"/>
                <w:szCs w:val="27"/>
                <w:cs/>
              </w:rPr>
              <w:t xml:space="preserve"> </w:t>
            </w:r>
            <w:r w:rsidRPr="00104E95">
              <w:rPr>
                <w:rFonts w:ascii="Angsana New" w:hAnsi="Angsana New"/>
                <w:sz w:val="27"/>
                <w:szCs w:val="27"/>
              </w:rPr>
              <w:t>2564</w:t>
            </w:r>
          </w:p>
        </w:tc>
        <w:tc>
          <w:tcPr>
            <w:tcW w:w="1023" w:type="dxa"/>
            <w:shd w:val="clear" w:color="000000" w:fill="FFFFFF"/>
            <w:vAlign w:val="center"/>
          </w:tcPr>
          <w:p w:rsidR="00671D44" w:rsidRPr="00451FB8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288"/>
              <w:rPr>
                <w:rFonts w:ascii="Angsana New" w:hAnsi="Angsana New"/>
                <w:sz w:val="27"/>
                <w:szCs w:val="27"/>
              </w:rPr>
            </w:pPr>
            <w:r w:rsidRPr="00451FB8">
              <w:rPr>
                <w:rFonts w:ascii="Angsana New" w:hAnsi="Angsana New"/>
                <w:sz w:val="27"/>
                <w:szCs w:val="27"/>
              </w:rPr>
              <w:t>4.75</w:t>
            </w:r>
          </w:p>
        </w:tc>
        <w:tc>
          <w:tcPr>
            <w:tcW w:w="305" w:type="dxa"/>
            <w:shd w:val="clear" w:color="000000" w:fill="FFFFFF"/>
            <w:vAlign w:val="center"/>
          </w:tcPr>
          <w:p w:rsidR="00671D44" w:rsidRPr="00104E95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24" w:type="dxa"/>
            <w:shd w:val="clear" w:color="000000" w:fill="FFFFFF"/>
            <w:vAlign w:val="center"/>
          </w:tcPr>
          <w:p w:rsidR="00671D44" w:rsidRPr="00104E95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288"/>
              <w:rPr>
                <w:rFonts w:ascii="Angsana New" w:hAnsi="Angsana New"/>
                <w:sz w:val="27"/>
                <w:szCs w:val="27"/>
              </w:rPr>
            </w:pPr>
            <w:r w:rsidRPr="00104E95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305" w:type="dxa"/>
            <w:shd w:val="clear" w:color="000000" w:fill="FFFFFF"/>
            <w:vAlign w:val="center"/>
          </w:tcPr>
          <w:p w:rsidR="00671D44" w:rsidRPr="00104E95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78" w:type="dxa"/>
            <w:shd w:val="clear" w:color="000000" w:fill="FFFFFF"/>
            <w:vAlign w:val="center"/>
          </w:tcPr>
          <w:p w:rsidR="00671D44" w:rsidRPr="007060D6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590"/>
              <w:rPr>
                <w:rFonts w:ascii="Angsana New" w:hAnsi="Angsana New"/>
                <w:sz w:val="27"/>
                <w:szCs w:val="27"/>
              </w:rPr>
            </w:pPr>
            <w:r w:rsidRPr="007060D6">
              <w:rPr>
                <w:rFonts w:ascii="Angsana New" w:hAnsi="Angsana New"/>
                <w:sz w:val="27"/>
                <w:szCs w:val="27"/>
              </w:rPr>
              <w:t>4,750</w:t>
            </w:r>
          </w:p>
        </w:tc>
        <w:tc>
          <w:tcPr>
            <w:tcW w:w="259" w:type="dxa"/>
            <w:shd w:val="clear" w:color="000000" w:fill="FFFFFF"/>
            <w:vAlign w:val="center"/>
          </w:tcPr>
          <w:p w:rsidR="00671D44" w:rsidRPr="00104E95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02" w:type="dxa"/>
            <w:shd w:val="clear" w:color="000000" w:fill="FFFFFF"/>
            <w:vAlign w:val="center"/>
          </w:tcPr>
          <w:p w:rsidR="00671D44" w:rsidRPr="00104E95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ind w:right="-590"/>
              <w:rPr>
                <w:rFonts w:ascii="Angsana New" w:hAnsi="Angsana New"/>
                <w:sz w:val="27"/>
                <w:szCs w:val="27"/>
              </w:rPr>
            </w:pPr>
            <w:r w:rsidRPr="00104E95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671D44" w:rsidRPr="00104E95" w:rsidTr="005D4972">
        <w:tc>
          <w:tcPr>
            <w:tcW w:w="1473" w:type="dxa"/>
            <w:shd w:val="clear" w:color="000000" w:fill="FFFFFF"/>
            <w:vAlign w:val="center"/>
          </w:tcPr>
          <w:p w:rsidR="00671D44" w:rsidRPr="00104E95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  <w:r w:rsidRPr="00104E95">
              <w:rPr>
                <w:rFonts w:ascii="Angsana New" w:hAnsi="Angsana New"/>
                <w:sz w:val="27"/>
                <w:szCs w:val="27"/>
                <w:cs/>
              </w:rPr>
              <w:t>ชุดที่</w:t>
            </w:r>
            <w:r w:rsidRPr="00104E95">
              <w:rPr>
                <w:rFonts w:ascii="Angsana New" w:hAnsi="Angsana New"/>
                <w:sz w:val="27"/>
                <w:szCs w:val="27"/>
              </w:rPr>
              <w:t xml:space="preserve"> 2</w:t>
            </w:r>
          </w:p>
        </w:tc>
        <w:tc>
          <w:tcPr>
            <w:tcW w:w="1309" w:type="dxa"/>
            <w:shd w:val="clear" w:color="000000" w:fill="FFFFFF"/>
          </w:tcPr>
          <w:p w:rsidR="00671D44" w:rsidRPr="00104E95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104E95">
              <w:rPr>
                <w:rFonts w:ascii="Angsana New" w:hAnsi="Angsana New" w:hint="cs"/>
                <w:sz w:val="27"/>
                <w:szCs w:val="27"/>
                <w:cs/>
              </w:rPr>
              <w:t xml:space="preserve">ร้อยละ </w:t>
            </w:r>
            <w:r w:rsidRPr="00104E95">
              <w:rPr>
                <w:rFonts w:ascii="Angsana New" w:hAnsi="Angsana New"/>
                <w:sz w:val="27"/>
                <w:szCs w:val="27"/>
              </w:rPr>
              <w:t>2.84</w:t>
            </w:r>
          </w:p>
        </w:tc>
        <w:tc>
          <w:tcPr>
            <w:tcW w:w="1898" w:type="dxa"/>
            <w:shd w:val="clear" w:color="000000" w:fill="FFFFFF"/>
            <w:vAlign w:val="center"/>
          </w:tcPr>
          <w:p w:rsidR="00671D44" w:rsidRPr="00104E95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104E95">
              <w:rPr>
                <w:rFonts w:ascii="Angsana New" w:hAnsi="Angsana New"/>
                <w:sz w:val="27"/>
                <w:szCs w:val="27"/>
                <w:cs/>
              </w:rPr>
              <w:t xml:space="preserve">ชำระดอกเบี้ยทุก </w:t>
            </w:r>
            <w:r w:rsidRPr="00104E95">
              <w:rPr>
                <w:rFonts w:ascii="Angsana New" w:hAnsi="Angsana New"/>
                <w:sz w:val="27"/>
                <w:szCs w:val="27"/>
              </w:rPr>
              <w:t xml:space="preserve">6 </w:t>
            </w:r>
            <w:r w:rsidRPr="00104E95">
              <w:rPr>
                <w:rFonts w:ascii="Angsana New" w:hAnsi="Angsana New"/>
                <w:sz w:val="27"/>
                <w:szCs w:val="27"/>
                <w:cs/>
              </w:rPr>
              <w:t>เดือน</w:t>
            </w:r>
          </w:p>
        </w:tc>
        <w:tc>
          <w:tcPr>
            <w:tcW w:w="1260" w:type="dxa"/>
            <w:shd w:val="clear" w:color="000000" w:fill="FFFFFF"/>
            <w:vAlign w:val="center"/>
          </w:tcPr>
          <w:p w:rsidR="00671D44" w:rsidRPr="00104E95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104E95">
              <w:rPr>
                <w:rFonts w:ascii="Angsana New" w:hAnsi="Angsana New"/>
                <w:sz w:val="27"/>
                <w:szCs w:val="27"/>
              </w:rPr>
              <w:t xml:space="preserve">5 </w:t>
            </w:r>
            <w:r w:rsidRPr="00104E95">
              <w:rPr>
                <w:rFonts w:ascii="Angsana New" w:hAnsi="Angsana New"/>
                <w:sz w:val="27"/>
                <w:szCs w:val="27"/>
                <w:cs/>
              </w:rPr>
              <w:t>ปี</w:t>
            </w:r>
          </w:p>
        </w:tc>
        <w:tc>
          <w:tcPr>
            <w:tcW w:w="1490" w:type="dxa"/>
            <w:shd w:val="clear" w:color="000000" w:fill="FFFFFF"/>
            <w:vAlign w:val="center"/>
          </w:tcPr>
          <w:p w:rsidR="00671D44" w:rsidRPr="00104E95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104E95">
              <w:rPr>
                <w:rFonts w:ascii="Angsana New" w:hAnsi="Angsana New"/>
                <w:sz w:val="27"/>
                <w:szCs w:val="27"/>
                <w:cs/>
              </w:rPr>
              <w:t>พฤษภาคม</w:t>
            </w:r>
            <w:r w:rsidRPr="00104E95">
              <w:rPr>
                <w:rFonts w:ascii="Angsana New" w:hAnsi="Angsana New" w:hint="cs"/>
                <w:sz w:val="27"/>
                <w:szCs w:val="27"/>
                <w:cs/>
              </w:rPr>
              <w:t xml:space="preserve"> </w:t>
            </w:r>
            <w:r w:rsidRPr="00104E95">
              <w:rPr>
                <w:rFonts w:ascii="Angsana New" w:hAnsi="Angsana New"/>
                <w:sz w:val="27"/>
                <w:szCs w:val="27"/>
              </w:rPr>
              <w:t>2561</w:t>
            </w:r>
          </w:p>
        </w:tc>
        <w:tc>
          <w:tcPr>
            <w:tcW w:w="1579" w:type="dxa"/>
            <w:shd w:val="clear" w:color="000000" w:fill="FFFFFF"/>
            <w:vAlign w:val="center"/>
          </w:tcPr>
          <w:p w:rsidR="00671D44" w:rsidRPr="00104E95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104E95">
              <w:rPr>
                <w:rFonts w:ascii="Angsana New" w:hAnsi="Angsana New"/>
                <w:sz w:val="27"/>
                <w:szCs w:val="27"/>
                <w:cs/>
              </w:rPr>
              <w:t>พฤษภาคม</w:t>
            </w:r>
            <w:r w:rsidRPr="00104E95">
              <w:rPr>
                <w:rFonts w:ascii="Angsana New" w:hAnsi="Angsana New" w:hint="cs"/>
                <w:sz w:val="27"/>
                <w:szCs w:val="27"/>
                <w:cs/>
              </w:rPr>
              <w:t xml:space="preserve"> </w:t>
            </w:r>
            <w:r w:rsidRPr="00104E95">
              <w:rPr>
                <w:rFonts w:ascii="Angsana New" w:hAnsi="Angsana New"/>
                <w:sz w:val="27"/>
                <w:szCs w:val="27"/>
              </w:rPr>
              <w:t>2566</w:t>
            </w:r>
          </w:p>
        </w:tc>
        <w:tc>
          <w:tcPr>
            <w:tcW w:w="1023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671D44" w:rsidRPr="00451FB8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288"/>
              <w:rPr>
                <w:rFonts w:ascii="Angsana New" w:hAnsi="Angsana New"/>
                <w:sz w:val="27"/>
                <w:szCs w:val="27"/>
              </w:rPr>
            </w:pPr>
            <w:r w:rsidRPr="00451FB8">
              <w:rPr>
                <w:rFonts w:ascii="Angsana New" w:hAnsi="Angsana New"/>
                <w:sz w:val="27"/>
                <w:szCs w:val="27"/>
              </w:rPr>
              <w:t>0.75</w:t>
            </w:r>
          </w:p>
        </w:tc>
        <w:tc>
          <w:tcPr>
            <w:tcW w:w="305" w:type="dxa"/>
            <w:shd w:val="clear" w:color="000000" w:fill="FFFFFF"/>
            <w:vAlign w:val="center"/>
          </w:tcPr>
          <w:p w:rsidR="00671D44" w:rsidRPr="00104E95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671D44" w:rsidRPr="00104E95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288"/>
              <w:rPr>
                <w:rFonts w:ascii="Angsana New" w:hAnsi="Angsana New"/>
                <w:sz w:val="27"/>
                <w:szCs w:val="27"/>
              </w:rPr>
            </w:pPr>
            <w:r w:rsidRPr="00104E95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305" w:type="dxa"/>
            <w:shd w:val="clear" w:color="000000" w:fill="FFFFFF"/>
            <w:vAlign w:val="center"/>
          </w:tcPr>
          <w:p w:rsidR="00671D44" w:rsidRPr="00104E95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671D44" w:rsidRPr="007060D6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590"/>
              <w:rPr>
                <w:rFonts w:ascii="Angsana New" w:hAnsi="Angsana New"/>
                <w:sz w:val="27"/>
                <w:szCs w:val="27"/>
              </w:rPr>
            </w:pPr>
            <w:r w:rsidRPr="007060D6">
              <w:rPr>
                <w:rFonts w:ascii="Angsana New" w:hAnsi="Angsana New"/>
                <w:sz w:val="27"/>
                <w:szCs w:val="27"/>
              </w:rPr>
              <w:t>750</w:t>
            </w:r>
          </w:p>
        </w:tc>
        <w:tc>
          <w:tcPr>
            <w:tcW w:w="259" w:type="dxa"/>
            <w:shd w:val="clear" w:color="000000" w:fill="FFFFFF"/>
            <w:vAlign w:val="center"/>
          </w:tcPr>
          <w:p w:rsidR="00671D44" w:rsidRPr="00104E95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02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671D44" w:rsidRPr="00104E95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ind w:right="-590"/>
              <w:rPr>
                <w:rFonts w:ascii="Angsana New" w:hAnsi="Angsana New"/>
                <w:sz w:val="27"/>
                <w:szCs w:val="27"/>
              </w:rPr>
            </w:pPr>
            <w:r w:rsidRPr="00104E95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671D44" w:rsidRPr="00104E95" w:rsidTr="007E7F58">
        <w:tc>
          <w:tcPr>
            <w:tcW w:w="1473" w:type="dxa"/>
            <w:shd w:val="clear" w:color="000000" w:fill="FFFFFF"/>
            <w:vAlign w:val="center"/>
          </w:tcPr>
          <w:p w:rsidR="00671D44" w:rsidRPr="00104E95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09" w:type="dxa"/>
            <w:shd w:val="clear" w:color="000000" w:fill="FFFFFF"/>
          </w:tcPr>
          <w:p w:rsidR="00671D44" w:rsidRPr="00104E95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7"/>
                <w:szCs w:val="27"/>
                <w:cs/>
              </w:rPr>
            </w:pPr>
            <w:r w:rsidRPr="00104E95">
              <w:rPr>
                <w:rFonts w:ascii="Angsana New" w:hAnsi="Angsana New"/>
                <w:sz w:val="27"/>
                <w:szCs w:val="27"/>
                <w:cs/>
              </w:rPr>
              <w:t xml:space="preserve">  รวม</w:t>
            </w:r>
          </w:p>
        </w:tc>
        <w:tc>
          <w:tcPr>
            <w:tcW w:w="1898" w:type="dxa"/>
            <w:shd w:val="clear" w:color="000000" w:fill="FFFFFF"/>
            <w:vAlign w:val="center"/>
          </w:tcPr>
          <w:p w:rsidR="00671D44" w:rsidRPr="00104E95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260" w:type="dxa"/>
            <w:shd w:val="clear" w:color="000000" w:fill="FFFFFF"/>
            <w:vAlign w:val="center"/>
          </w:tcPr>
          <w:p w:rsidR="00671D44" w:rsidRPr="00104E95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90" w:type="dxa"/>
            <w:shd w:val="clear" w:color="000000" w:fill="FFFFFF"/>
            <w:vAlign w:val="center"/>
          </w:tcPr>
          <w:p w:rsidR="00671D44" w:rsidRPr="00104E95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579" w:type="dxa"/>
            <w:shd w:val="clear" w:color="000000" w:fill="FFFFFF"/>
            <w:vAlign w:val="center"/>
          </w:tcPr>
          <w:p w:rsidR="00671D44" w:rsidRPr="00104E95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023" w:type="dxa"/>
            <w:tcBorders>
              <w:top w:val="single" w:sz="4" w:space="0" w:color="auto"/>
            </w:tcBorders>
            <w:shd w:val="clear" w:color="000000" w:fill="FFFFFF"/>
            <w:vAlign w:val="center"/>
          </w:tcPr>
          <w:p w:rsidR="00671D44" w:rsidRPr="00104E95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288"/>
              <w:rPr>
                <w:rFonts w:ascii="Angsana New" w:hAnsi="Angsana New"/>
                <w:sz w:val="27"/>
                <w:szCs w:val="27"/>
              </w:rPr>
            </w:pPr>
            <w:r w:rsidRPr="00104E95">
              <w:rPr>
                <w:rFonts w:ascii="Angsana New" w:hAnsi="Angsana New"/>
                <w:sz w:val="27"/>
                <w:szCs w:val="27"/>
              </w:rPr>
              <w:t>21.</w:t>
            </w:r>
            <w:r>
              <w:rPr>
                <w:rFonts w:ascii="Angsana New" w:hAnsi="Angsana New"/>
                <w:sz w:val="27"/>
                <w:szCs w:val="27"/>
              </w:rPr>
              <w:t>0</w:t>
            </w:r>
            <w:r w:rsidRPr="00104E95">
              <w:rPr>
                <w:rFonts w:ascii="Angsana New" w:hAnsi="Angsana New"/>
                <w:sz w:val="27"/>
                <w:szCs w:val="27"/>
              </w:rPr>
              <w:t>0</w:t>
            </w:r>
          </w:p>
        </w:tc>
        <w:tc>
          <w:tcPr>
            <w:tcW w:w="305" w:type="dxa"/>
            <w:shd w:val="clear" w:color="000000" w:fill="FFFFFF"/>
            <w:vAlign w:val="center"/>
          </w:tcPr>
          <w:p w:rsidR="00671D44" w:rsidRPr="00104E95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shd w:val="clear" w:color="000000" w:fill="FFFFFF"/>
            <w:vAlign w:val="center"/>
          </w:tcPr>
          <w:p w:rsidR="00671D44" w:rsidRPr="00104E95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288"/>
              <w:rPr>
                <w:rFonts w:ascii="Angsana New" w:hAnsi="Angsana New"/>
                <w:sz w:val="27"/>
                <w:szCs w:val="27"/>
              </w:rPr>
            </w:pPr>
            <w:r w:rsidRPr="00104E95">
              <w:rPr>
                <w:rFonts w:ascii="Angsana New" w:hAnsi="Angsana New"/>
                <w:sz w:val="27"/>
                <w:szCs w:val="27"/>
              </w:rPr>
              <w:t>21.50</w:t>
            </w:r>
          </w:p>
        </w:tc>
        <w:tc>
          <w:tcPr>
            <w:tcW w:w="305" w:type="dxa"/>
            <w:shd w:val="clear" w:color="000000" w:fill="FFFFFF"/>
            <w:vAlign w:val="center"/>
          </w:tcPr>
          <w:p w:rsidR="00671D44" w:rsidRPr="00104E95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000000" w:fill="FFFFFF"/>
            <w:vAlign w:val="center"/>
          </w:tcPr>
          <w:p w:rsidR="00671D44" w:rsidRPr="00104E95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590"/>
              <w:rPr>
                <w:rFonts w:ascii="Angsana New" w:hAnsi="Angsana New"/>
                <w:sz w:val="27"/>
                <w:szCs w:val="27"/>
              </w:rPr>
            </w:pPr>
            <w:r w:rsidRPr="00104E95">
              <w:rPr>
                <w:rFonts w:ascii="Angsana New" w:hAnsi="Angsana New"/>
                <w:sz w:val="27"/>
                <w:szCs w:val="27"/>
              </w:rPr>
              <w:t>21,</w:t>
            </w:r>
            <w:r>
              <w:rPr>
                <w:rFonts w:ascii="Angsana New" w:hAnsi="Angsana New"/>
                <w:sz w:val="27"/>
                <w:szCs w:val="27"/>
              </w:rPr>
              <w:t>0</w:t>
            </w:r>
            <w:r w:rsidRPr="00104E95">
              <w:rPr>
                <w:rFonts w:ascii="Angsana New" w:hAnsi="Angsana New"/>
                <w:sz w:val="27"/>
                <w:szCs w:val="27"/>
              </w:rPr>
              <w:t>00</w:t>
            </w:r>
          </w:p>
        </w:tc>
        <w:tc>
          <w:tcPr>
            <w:tcW w:w="259" w:type="dxa"/>
            <w:shd w:val="clear" w:color="000000" w:fill="FFFFFF"/>
            <w:vAlign w:val="center"/>
          </w:tcPr>
          <w:p w:rsidR="00671D44" w:rsidRPr="00104E95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02" w:type="dxa"/>
            <w:tcBorders>
              <w:top w:val="single" w:sz="4" w:space="0" w:color="auto"/>
            </w:tcBorders>
            <w:shd w:val="clear" w:color="000000" w:fill="FFFFFF"/>
            <w:vAlign w:val="center"/>
          </w:tcPr>
          <w:p w:rsidR="00671D44" w:rsidRPr="00104E95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590"/>
              <w:rPr>
                <w:rFonts w:ascii="Angsana New" w:hAnsi="Angsana New"/>
                <w:sz w:val="27"/>
                <w:szCs w:val="27"/>
              </w:rPr>
            </w:pPr>
            <w:r w:rsidRPr="00104E95">
              <w:rPr>
                <w:rFonts w:ascii="Angsana New" w:hAnsi="Angsana New"/>
                <w:sz w:val="27"/>
                <w:szCs w:val="27"/>
              </w:rPr>
              <w:t>21,500</w:t>
            </w:r>
          </w:p>
        </w:tc>
      </w:tr>
      <w:tr w:rsidR="00671D44" w:rsidRPr="00104E95" w:rsidTr="007E7F58">
        <w:tc>
          <w:tcPr>
            <w:tcW w:w="1473" w:type="dxa"/>
            <w:shd w:val="clear" w:color="000000" w:fill="FFFFFF"/>
            <w:vAlign w:val="center"/>
          </w:tcPr>
          <w:p w:rsidR="00671D44" w:rsidRPr="00104E95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5957" w:type="dxa"/>
            <w:gridSpan w:val="4"/>
            <w:shd w:val="clear" w:color="000000" w:fill="FFFFFF"/>
          </w:tcPr>
          <w:p w:rsidR="00671D44" w:rsidRPr="00104E95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7"/>
                <w:szCs w:val="27"/>
                <w:cs/>
              </w:rPr>
            </w:pPr>
            <w:r w:rsidRPr="00104E95">
              <w:rPr>
                <w:rFonts w:ascii="Angsana New" w:hAnsi="Angsana New"/>
                <w:i/>
                <w:iCs/>
                <w:sz w:val="27"/>
                <w:szCs w:val="27"/>
                <w:cs/>
              </w:rPr>
              <w:t xml:space="preserve">  หัก </w:t>
            </w:r>
            <w:r w:rsidRPr="00104E95">
              <w:rPr>
                <w:rFonts w:ascii="Angsana New" w:hAnsi="Angsana New"/>
                <w:sz w:val="27"/>
                <w:szCs w:val="27"/>
                <w:cs/>
              </w:rPr>
              <w:t>หุ้นกู้ที่ถึงกำหนดชำระภายในหนึ่งปี</w:t>
            </w:r>
          </w:p>
        </w:tc>
        <w:tc>
          <w:tcPr>
            <w:tcW w:w="1579" w:type="dxa"/>
            <w:shd w:val="clear" w:color="000000" w:fill="FFFFFF"/>
            <w:vAlign w:val="center"/>
          </w:tcPr>
          <w:p w:rsidR="00671D44" w:rsidRPr="00104E95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023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671D44" w:rsidRPr="00104E95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288"/>
              <w:rPr>
                <w:rFonts w:ascii="Angsana New" w:hAnsi="Angsana New"/>
                <w:sz w:val="27"/>
                <w:szCs w:val="27"/>
              </w:rPr>
            </w:pPr>
            <w:r w:rsidRPr="00104E95">
              <w:rPr>
                <w:rFonts w:ascii="Angsana New" w:hAnsi="Angsana New"/>
                <w:sz w:val="27"/>
                <w:szCs w:val="27"/>
              </w:rPr>
              <w:t>(6.</w:t>
            </w:r>
            <w:r>
              <w:rPr>
                <w:rFonts w:ascii="Angsana New" w:hAnsi="Angsana New"/>
                <w:sz w:val="27"/>
                <w:szCs w:val="27"/>
              </w:rPr>
              <w:t>4</w:t>
            </w:r>
            <w:r w:rsidRPr="00104E95">
              <w:rPr>
                <w:rFonts w:ascii="Angsana New" w:hAnsi="Angsana New"/>
                <w:sz w:val="27"/>
                <w:szCs w:val="27"/>
              </w:rPr>
              <w:t>0)</w:t>
            </w:r>
          </w:p>
        </w:tc>
        <w:tc>
          <w:tcPr>
            <w:tcW w:w="305" w:type="dxa"/>
            <w:shd w:val="clear" w:color="000000" w:fill="FFFFFF"/>
            <w:vAlign w:val="center"/>
          </w:tcPr>
          <w:p w:rsidR="00671D44" w:rsidRPr="00104E95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671D44" w:rsidRPr="00104E95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288"/>
              <w:rPr>
                <w:rFonts w:ascii="Angsana New" w:hAnsi="Angsana New"/>
                <w:sz w:val="27"/>
                <w:szCs w:val="27"/>
              </w:rPr>
            </w:pPr>
            <w:r w:rsidRPr="00104E95">
              <w:rPr>
                <w:rFonts w:ascii="Angsana New" w:hAnsi="Angsana New"/>
                <w:sz w:val="27"/>
                <w:szCs w:val="27"/>
              </w:rPr>
              <w:t>(6.00)</w:t>
            </w:r>
          </w:p>
        </w:tc>
        <w:tc>
          <w:tcPr>
            <w:tcW w:w="305" w:type="dxa"/>
            <w:shd w:val="clear" w:color="000000" w:fill="FFFFFF"/>
            <w:vAlign w:val="center"/>
          </w:tcPr>
          <w:p w:rsidR="00671D44" w:rsidRPr="00104E95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671D44" w:rsidRPr="00104E95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590"/>
              <w:rPr>
                <w:rFonts w:ascii="Angsana New" w:hAnsi="Angsana New"/>
                <w:sz w:val="27"/>
                <w:szCs w:val="27"/>
              </w:rPr>
            </w:pPr>
            <w:r w:rsidRPr="00104E95">
              <w:rPr>
                <w:rFonts w:ascii="Angsana New" w:hAnsi="Angsana New"/>
                <w:sz w:val="27"/>
                <w:szCs w:val="27"/>
              </w:rPr>
              <w:t>(6,</w:t>
            </w:r>
            <w:r>
              <w:rPr>
                <w:rFonts w:ascii="Angsana New" w:hAnsi="Angsana New"/>
                <w:sz w:val="27"/>
                <w:szCs w:val="27"/>
              </w:rPr>
              <w:t>4</w:t>
            </w:r>
            <w:r w:rsidRPr="00104E95">
              <w:rPr>
                <w:rFonts w:ascii="Angsana New" w:hAnsi="Angsana New"/>
                <w:sz w:val="27"/>
                <w:szCs w:val="27"/>
              </w:rPr>
              <w:t>00)</w:t>
            </w:r>
          </w:p>
        </w:tc>
        <w:tc>
          <w:tcPr>
            <w:tcW w:w="259" w:type="dxa"/>
            <w:shd w:val="clear" w:color="000000" w:fill="FFFFFF"/>
            <w:vAlign w:val="center"/>
          </w:tcPr>
          <w:p w:rsidR="00671D44" w:rsidRPr="00104E95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28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02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671D44" w:rsidRPr="00104E95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590"/>
              <w:rPr>
                <w:rFonts w:ascii="Angsana New" w:hAnsi="Angsana New"/>
                <w:sz w:val="27"/>
                <w:szCs w:val="27"/>
              </w:rPr>
            </w:pPr>
            <w:r w:rsidRPr="00104E95">
              <w:rPr>
                <w:rFonts w:ascii="Angsana New" w:hAnsi="Angsana New"/>
                <w:sz w:val="27"/>
                <w:szCs w:val="27"/>
              </w:rPr>
              <w:t>(6,000)</w:t>
            </w:r>
          </w:p>
        </w:tc>
      </w:tr>
      <w:tr w:rsidR="00671D44" w:rsidRPr="00104E95" w:rsidTr="007E7F58">
        <w:tc>
          <w:tcPr>
            <w:tcW w:w="1473" w:type="dxa"/>
            <w:shd w:val="clear" w:color="000000" w:fill="FFFFFF"/>
            <w:vAlign w:val="center"/>
          </w:tcPr>
          <w:p w:rsidR="00671D44" w:rsidRPr="00104E95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7536" w:type="dxa"/>
            <w:gridSpan w:val="5"/>
            <w:shd w:val="clear" w:color="000000" w:fill="FFFFFF"/>
          </w:tcPr>
          <w:p w:rsidR="00671D44" w:rsidRPr="00104E95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rPr>
                <w:rFonts w:ascii="Angsana New" w:hAnsi="Angsana New"/>
                <w:sz w:val="27"/>
                <w:szCs w:val="27"/>
                <w:cs/>
              </w:rPr>
            </w:pPr>
            <w:r w:rsidRPr="00104E95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      หุ้นกู้ประเภทไม่ด้อยสิทธิและไม่มีหลักประกัน -</w:t>
            </w:r>
            <w:r w:rsidRPr="00104E95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 </w:t>
            </w:r>
            <w:r w:rsidRPr="00104E95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  <w:shd w:val="clear" w:color="000000" w:fill="FFFFFF"/>
            <w:vAlign w:val="center"/>
          </w:tcPr>
          <w:p w:rsidR="00671D44" w:rsidRPr="00104E95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288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104E95">
              <w:rPr>
                <w:rFonts w:ascii="Angsana New" w:hAnsi="Angsana New"/>
                <w:b/>
                <w:bCs/>
                <w:sz w:val="27"/>
                <w:szCs w:val="27"/>
              </w:rPr>
              <w:t>1</w:t>
            </w:r>
            <w:r>
              <w:rPr>
                <w:rFonts w:ascii="Angsana New" w:hAnsi="Angsana New"/>
                <w:b/>
                <w:bCs/>
                <w:sz w:val="27"/>
                <w:szCs w:val="27"/>
              </w:rPr>
              <w:t>4</w:t>
            </w:r>
            <w:r w:rsidRPr="00104E95">
              <w:rPr>
                <w:rFonts w:ascii="Angsana New" w:hAnsi="Angsana New"/>
                <w:b/>
                <w:bCs/>
                <w:sz w:val="27"/>
                <w:szCs w:val="27"/>
              </w:rPr>
              <w:t>.</w:t>
            </w:r>
            <w:r>
              <w:rPr>
                <w:rFonts w:ascii="Angsana New" w:hAnsi="Angsana New"/>
                <w:b/>
                <w:bCs/>
                <w:sz w:val="27"/>
                <w:szCs w:val="27"/>
              </w:rPr>
              <w:t>6</w:t>
            </w:r>
            <w:r w:rsidRPr="00104E95">
              <w:rPr>
                <w:rFonts w:ascii="Angsana New" w:hAnsi="Angsana New"/>
                <w:b/>
                <w:bCs/>
                <w:sz w:val="27"/>
                <w:szCs w:val="27"/>
              </w:rPr>
              <w:t>0</w:t>
            </w:r>
          </w:p>
        </w:tc>
        <w:tc>
          <w:tcPr>
            <w:tcW w:w="305" w:type="dxa"/>
            <w:shd w:val="clear" w:color="000000" w:fill="FFFFFF"/>
            <w:vAlign w:val="center"/>
          </w:tcPr>
          <w:p w:rsidR="00671D44" w:rsidRPr="00104E95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</w:tabs>
              <w:spacing w:line="240" w:lineRule="auto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000000" w:fill="FFFFFF"/>
            <w:vAlign w:val="center"/>
          </w:tcPr>
          <w:p w:rsidR="00671D44" w:rsidRPr="00104E95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288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104E95">
              <w:rPr>
                <w:rFonts w:ascii="Angsana New" w:hAnsi="Angsana New"/>
                <w:b/>
                <w:bCs/>
                <w:sz w:val="27"/>
                <w:szCs w:val="27"/>
              </w:rPr>
              <w:t>15.50</w:t>
            </w:r>
          </w:p>
        </w:tc>
        <w:tc>
          <w:tcPr>
            <w:tcW w:w="305" w:type="dxa"/>
            <w:shd w:val="clear" w:color="000000" w:fill="FFFFFF"/>
            <w:vAlign w:val="center"/>
          </w:tcPr>
          <w:p w:rsidR="00671D44" w:rsidRPr="00104E95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000000" w:fill="FFFFFF"/>
            <w:vAlign w:val="center"/>
          </w:tcPr>
          <w:p w:rsidR="00671D44" w:rsidRPr="00104E95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590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104E95">
              <w:rPr>
                <w:rFonts w:ascii="Angsana New" w:hAnsi="Angsana New"/>
                <w:b/>
                <w:bCs/>
                <w:sz w:val="27"/>
                <w:szCs w:val="27"/>
              </w:rPr>
              <w:t>1</w:t>
            </w:r>
            <w:r>
              <w:rPr>
                <w:rFonts w:ascii="Angsana New" w:hAnsi="Angsana New"/>
                <w:b/>
                <w:bCs/>
                <w:sz w:val="27"/>
                <w:szCs w:val="27"/>
              </w:rPr>
              <w:t>4</w:t>
            </w:r>
            <w:r w:rsidRPr="00104E95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>
              <w:rPr>
                <w:rFonts w:ascii="Angsana New" w:hAnsi="Angsana New"/>
                <w:b/>
                <w:bCs/>
                <w:sz w:val="27"/>
                <w:szCs w:val="27"/>
              </w:rPr>
              <w:t>6</w:t>
            </w:r>
            <w:r w:rsidRPr="00104E95">
              <w:rPr>
                <w:rFonts w:ascii="Angsana New" w:hAnsi="Angsana New"/>
                <w:b/>
                <w:bCs/>
                <w:sz w:val="27"/>
                <w:szCs w:val="27"/>
              </w:rPr>
              <w:t>00</w:t>
            </w:r>
          </w:p>
        </w:tc>
        <w:tc>
          <w:tcPr>
            <w:tcW w:w="259" w:type="dxa"/>
            <w:shd w:val="clear" w:color="000000" w:fill="FFFFFF"/>
            <w:vAlign w:val="center"/>
          </w:tcPr>
          <w:p w:rsidR="00671D44" w:rsidRPr="00104E95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0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double" w:sz="4" w:space="0" w:color="auto"/>
            </w:tcBorders>
            <w:shd w:val="clear" w:color="000000" w:fill="FFFFFF"/>
            <w:vAlign w:val="center"/>
          </w:tcPr>
          <w:p w:rsidR="00671D44" w:rsidRPr="00104E95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590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104E95">
              <w:rPr>
                <w:rFonts w:ascii="Angsana New" w:hAnsi="Angsana New"/>
                <w:b/>
                <w:bCs/>
                <w:sz w:val="27"/>
                <w:szCs w:val="27"/>
              </w:rPr>
              <w:t>15,500</w:t>
            </w:r>
          </w:p>
        </w:tc>
      </w:tr>
    </w:tbl>
    <w:p w:rsidR="002311D9" w:rsidRPr="00104E95" w:rsidRDefault="00144BCE" w:rsidP="00E416D4">
      <w:pPr>
        <w:pStyle w:val="BodyTextIndent2"/>
        <w:spacing w:line="240" w:lineRule="auto"/>
        <w:jc w:val="thaiDistribute"/>
        <w:rPr>
          <w:rFonts w:ascii="Angsana New" w:hAnsi="Angsana New" w:cs="Angsana New"/>
          <w:sz w:val="16"/>
          <w:szCs w:val="16"/>
        </w:rPr>
      </w:pPr>
      <w:r w:rsidRPr="00104E95">
        <w:rPr>
          <w:rFonts w:ascii="Angsana New" w:hAnsi="Angsana New" w:cs="Angsana New"/>
          <w:sz w:val="16"/>
          <w:szCs w:val="16"/>
          <w:cs/>
        </w:rPr>
        <w:t xml:space="preserve"> </w:t>
      </w:r>
    </w:p>
    <w:tbl>
      <w:tblPr>
        <w:tblW w:w="14105" w:type="dxa"/>
        <w:tblInd w:w="558" w:type="dxa"/>
        <w:tblLayout w:type="fixed"/>
        <w:tblLook w:val="00A0" w:firstRow="1" w:lastRow="0" w:firstColumn="1" w:lastColumn="0" w:noHBand="0" w:noVBand="0"/>
      </w:tblPr>
      <w:tblGrid>
        <w:gridCol w:w="1473"/>
        <w:gridCol w:w="1309"/>
        <w:gridCol w:w="1898"/>
        <w:gridCol w:w="1260"/>
        <w:gridCol w:w="1490"/>
        <w:gridCol w:w="1579"/>
        <w:gridCol w:w="1023"/>
        <w:gridCol w:w="305"/>
        <w:gridCol w:w="1024"/>
        <w:gridCol w:w="305"/>
        <w:gridCol w:w="1078"/>
        <w:gridCol w:w="259"/>
        <w:gridCol w:w="1102"/>
      </w:tblGrid>
      <w:tr w:rsidR="00104E95" w:rsidRPr="00104E95" w:rsidTr="004D07F5">
        <w:trPr>
          <w:tblHeader/>
        </w:trPr>
        <w:tc>
          <w:tcPr>
            <w:tcW w:w="1473" w:type="dxa"/>
            <w:vAlign w:val="center"/>
          </w:tcPr>
          <w:p w:rsidR="00104E95" w:rsidRPr="00104E95" w:rsidRDefault="00104E95" w:rsidP="004D0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09" w:type="dxa"/>
          </w:tcPr>
          <w:p w:rsidR="00104E95" w:rsidRPr="00104E95" w:rsidRDefault="00104E95" w:rsidP="004D0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98" w:type="dxa"/>
            <w:vAlign w:val="bottom"/>
          </w:tcPr>
          <w:p w:rsidR="00104E95" w:rsidRPr="00104E95" w:rsidRDefault="00104E95" w:rsidP="004D0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  <w:vAlign w:val="center"/>
          </w:tcPr>
          <w:p w:rsidR="00104E95" w:rsidRPr="00104E95" w:rsidRDefault="00104E95" w:rsidP="004D0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90" w:type="dxa"/>
          </w:tcPr>
          <w:p w:rsidR="00104E95" w:rsidRPr="00104E95" w:rsidRDefault="00104E95" w:rsidP="004D0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579" w:type="dxa"/>
            <w:vAlign w:val="center"/>
          </w:tcPr>
          <w:p w:rsidR="00104E95" w:rsidRPr="00104E95" w:rsidRDefault="00104E95" w:rsidP="004D0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096" w:type="dxa"/>
            <w:gridSpan w:val="7"/>
          </w:tcPr>
          <w:p w:rsidR="00104E95" w:rsidRPr="00104E95" w:rsidRDefault="00104E95" w:rsidP="004D0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104E95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104E95" w:rsidRPr="00104E95" w:rsidTr="004D07F5">
        <w:trPr>
          <w:tblHeader/>
        </w:trPr>
        <w:tc>
          <w:tcPr>
            <w:tcW w:w="1473" w:type="dxa"/>
            <w:vAlign w:val="center"/>
          </w:tcPr>
          <w:p w:rsidR="00104E95" w:rsidRPr="00104E95" w:rsidRDefault="00104E95" w:rsidP="004D0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09" w:type="dxa"/>
          </w:tcPr>
          <w:p w:rsidR="00104E95" w:rsidRPr="00104E95" w:rsidRDefault="00104E95" w:rsidP="004D0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98" w:type="dxa"/>
            <w:vAlign w:val="bottom"/>
          </w:tcPr>
          <w:p w:rsidR="00104E95" w:rsidRPr="00104E95" w:rsidRDefault="00104E95" w:rsidP="004D0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  <w:vAlign w:val="center"/>
          </w:tcPr>
          <w:p w:rsidR="00104E95" w:rsidRPr="00104E95" w:rsidRDefault="00104E95" w:rsidP="004D0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90" w:type="dxa"/>
          </w:tcPr>
          <w:p w:rsidR="00104E95" w:rsidRPr="00104E95" w:rsidRDefault="00104E95" w:rsidP="004D0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579" w:type="dxa"/>
            <w:vAlign w:val="center"/>
          </w:tcPr>
          <w:p w:rsidR="00104E95" w:rsidRPr="00104E95" w:rsidRDefault="00104E95" w:rsidP="004D0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52" w:type="dxa"/>
            <w:gridSpan w:val="3"/>
          </w:tcPr>
          <w:p w:rsidR="00104E95" w:rsidRPr="00104E95" w:rsidRDefault="00104E95" w:rsidP="004D0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104E95">
              <w:rPr>
                <w:rFonts w:ascii="Angsana New" w:hAnsi="Angsana New"/>
                <w:sz w:val="27"/>
                <w:szCs w:val="27"/>
                <w:cs/>
              </w:rPr>
              <w:t>จำนวนหน่วย</w:t>
            </w:r>
          </w:p>
        </w:tc>
        <w:tc>
          <w:tcPr>
            <w:tcW w:w="305" w:type="dxa"/>
          </w:tcPr>
          <w:p w:rsidR="00104E95" w:rsidRPr="00104E95" w:rsidRDefault="00104E95" w:rsidP="004D0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439" w:type="dxa"/>
            <w:gridSpan w:val="3"/>
          </w:tcPr>
          <w:p w:rsidR="00104E95" w:rsidRPr="00104E95" w:rsidRDefault="00104E95" w:rsidP="004D0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104E95">
              <w:rPr>
                <w:rFonts w:ascii="Angsana New" w:hAnsi="Angsana New"/>
                <w:sz w:val="27"/>
                <w:szCs w:val="27"/>
                <w:cs/>
              </w:rPr>
              <w:t>จำนวนเงิน</w:t>
            </w:r>
          </w:p>
        </w:tc>
      </w:tr>
      <w:tr w:rsidR="00671D44" w:rsidRPr="00104E95" w:rsidTr="004D07F5">
        <w:trPr>
          <w:tblHeader/>
        </w:trPr>
        <w:tc>
          <w:tcPr>
            <w:tcW w:w="1473" w:type="dxa"/>
            <w:vAlign w:val="center"/>
          </w:tcPr>
          <w:p w:rsidR="00671D44" w:rsidRPr="00104E95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  <w:r w:rsidRPr="00104E95">
              <w:rPr>
                <w:rFonts w:ascii="Angsana New" w:hAnsi="Angsana New"/>
                <w:sz w:val="27"/>
                <w:szCs w:val="27"/>
                <w:cs/>
              </w:rPr>
              <w:t>ประเภทหุ้นกู้</w:t>
            </w:r>
          </w:p>
        </w:tc>
        <w:tc>
          <w:tcPr>
            <w:tcW w:w="1309" w:type="dxa"/>
            <w:vAlign w:val="center"/>
          </w:tcPr>
          <w:p w:rsidR="00671D44" w:rsidRPr="00104E95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7"/>
                <w:szCs w:val="27"/>
              </w:rPr>
            </w:pPr>
            <w:r w:rsidRPr="00104E95">
              <w:rPr>
                <w:rFonts w:ascii="Angsana New" w:hAnsi="Angsana New"/>
                <w:sz w:val="27"/>
                <w:szCs w:val="27"/>
                <w:cs/>
              </w:rPr>
              <w:t>อัตราดอกเบี้ย</w:t>
            </w:r>
          </w:p>
        </w:tc>
        <w:tc>
          <w:tcPr>
            <w:tcW w:w="1898" w:type="dxa"/>
            <w:vAlign w:val="bottom"/>
          </w:tcPr>
          <w:p w:rsidR="00671D44" w:rsidRPr="00104E95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104E95">
              <w:rPr>
                <w:rFonts w:ascii="Angsana New" w:hAnsi="Angsana New"/>
                <w:sz w:val="27"/>
                <w:szCs w:val="27"/>
                <w:cs/>
              </w:rPr>
              <w:t>กำหนดชำระดอกเบี้ย</w:t>
            </w:r>
          </w:p>
        </w:tc>
        <w:tc>
          <w:tcPr>
            <w:tcW w:w="1260" w:type="dxa"/>
            <w:vAlign w:val="center"/>
          </w:tcPr>
          <w:p w:rsidR="00671D44" w:rsidRPr="00104E95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104E95">
              <w:rPr>
                <w:rFonts w:ascii="Angsana New" w:hAnsi="Angsana New"/>
                <w:sz w:val="27"/>
                <w:szCs w:val="27"/>
                <w:cs/>
              </w:rPr>
              <w:t>อายุ</w:t>
            </w:r>
          </w:p>
        </w:tc>
        <w:tc>
          <w:tcPr>
            <w:tcW w:w="1490" w:type="dxa"/>
          </w:tcPr>
          <w:p w:rsidR="00671D44" w:rsidRPr="00104E95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104E95">
              <w:rPr>
                <w:rFonts w:ascii="Angsana New" w:hAnsi="Angsana New"/>
                <w:sz w:val="27"/>
                <w:szCs w:val="27"/>
                <w:cs/>
              </w:rPr>
              <w:t>วันที่ออก</w:t>
            </w:r>
          </w:p>
        </w:tc>
        <w:tc>
          <w:tcPr>
            <w:tcW w:w="1579" w:type="dxa"/>
            <w:vAlign w:val="center"/>
          </w:tcPr>
          <w:p w:rsidR="00671D44" w:rsidRPr="00104E95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104E95">
              <w:rPr>
                <w:rFonts w:ascii="Angsana New" w:hAnsi="Angsana New"/>
                <w:sz w:val="27"/>
                <w:szCs w:val="27"/>
                <w:cs/>
              </w:rPr>
              <w:t>วันที่ครบกำหนด</w:t>
            </w:r>
          </w:p>
        </w:tc>
        <w:tc>
          <w:tcPr>
            <w:tcW w:w="1023" w:type="dxa"/>
            <w:vAlign w:val="center"/>
          </w:tcPr>
          <w:p w:rsidR="00671D44" w:rsidRPr="00104E95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104E95">
              <w:rPr>
                <w:rFonts w:ascii="Angsana New" w:hAnsi="Angsana New"/>
                <w:color w:val="000000"/>
                <w:sz w:val="27"/>
                <w:szCs w:val="27"/>
              </w:rPr>
              <w:t>25</w:t>
            </w:r>
            <w:r w:rsidRPr="00104E95">
              <w:rPr>
                <w:rFonts w:ascii="Angsana New" w:hAnsi="Angsana New"/>
                <w:color w:val="000000"/>
                <w:sz w:val="27"/>
                <w:szCs w:val="27"/>
                <w:cs/>
              </w:rPr>
              <w:t>6</w:t>
            </w:r>
            <w:r>
              <w:rPr>
                <w:rFonts w:ascii="Angsana New" w:hAnsi="Angsana New"/>
                <w:color w:val="000000"/>
                <w:sz w:val="27"/>
                <w:szCs w:val="27"/>
              </w:rPr>
              <w:t>1</w:t>
            </w:r>
          </w:p>
        </w:tc>
        <w:tc>
          <w:tcPr>
            <w:tcW w:w="305" w:type="dxa"/>
          </w:tcPr>
          <w:p w:rsidR="00671D44" w:rsidRPr="00104E95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024" w:type="dxa"/>
            <w:vAlign w:val="center"/>
          </w:tcPr>
          <w:p w:rsidR="00671D44" w:rsidRPr="00104E95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9" w:right="-113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104E95">
              <w:rPr>
                <w:rFonts w:ascii="Angsana New" w:hAnsi="Angsana New"/>
                <w:color w:val="000000"/>
                <w:sz w:val="27"/>
                <w:szCs w:val="27"/>
              </w:rPr>
              <w:t>25</w:t>
            </w:r>
            <w:r>
              <w:rPr>
                <w:rFonts w:ascii="Angsana New" w:hAnsi="Angsana New"/>
                <w:color w:val="000000"/>
                <w:sz w:val="27"/>
                <w:szCs w:val="27"/>
              </w:rPr>
              <w:t>60</w:t>
            </w:r>
          </w:p>
        </w:tc>
        <w:tc>
          <w:tcPr>
            <w:tcW w:w="305" w:type="dxa"/>
          </w:tcPr>
          <w:p w:rsidR="00671D44" w:rsidRPr="00104E95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078" w:type="dxa"/>
            <w:vAlign w:val="center"/>
          </w:tcPr>
          <w:p w:rsidR="00671D44" w:rsidRPr="00104E95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104E95">
              <w:rPr>
                <w:rFonts w:ascii="Angsana New" w:hAnsi="Angsana New"/>
                <w:color w:val="000000"/>
                <w:sz w:val="27"/>
                <w:szCs w:val="27"/>
              </w:rPr>
              <w:t>25</w:t>
            </w:r>
            <w:r w:rsidRPr="00104E95">
              <w:rPr>
                <w:rFonts w:ascii="Angsana New" w:hAnsi="Angsana New"/>
                <w:color w:val="000000"/>
                <w:sz w:val="27"/>
                <w:szCs w:val="27"/>
                <w:cs/>
              </w:rPr>
              <w:t>6</w:t>
            </w:r>
            <w:r>
              <w:rPr>
                <w:rFonts w:ascii="Angsana New" w:hAnsi="Angsana New"/>
                <w:color w:val="000000"/>
                <w:sz w:val="27"/>
                <w:szCs w:val="27"/>
              </w:rPr>
              <w:t>1</w:t>
            </w:r>
          </w:p>
        </w:tc>
        <w:tc>
          <w:tcPr>
            <w:tcW w:w="259" w:type="dxa"/>
          </w:tcPr>
          <w:p w:rsidR="00671D44" w:rsidRPr="00104E95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102" w:type="dxa"/>
            <w:vAlign w:val="center"/>
          </w:tcPr>
          <w:p w:rsidR="00671D44" w:rsidRPr="00104E95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9" w:right="-113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104E95">
              <w:rPr>
                <w:rFonts w:ascii="Angsana New" w:hAnsi="Angsana New"/>
                <w:color w:val="000000"/>
                <w:sz w:val="27"/>
                <w:szCs w:val="27"/>
              </w:rPr>
              <w:t>25</w:t>
            </w:r>
            <w:r>
              <w:rPr>
                <w:rFonts w:ascii="Angsana New" w:hAnsi="Angsana New"/>
                <w:color w:val="000000"/>
                <w:sz w:val="27"/>
                <w:szCs w:val="27"/>
              </w:rPr>
              <w:t>60</w:t>
            </w:r>
          </w:p>
        </w:tc>
      </w:tr>
      <w:tr w:rsidR="00104E95" w:rsidRPr="00104E95" w:rsidTr="004D07F5">
        <w:trPr>
          <w:tblHeader/>
        </w:trPr>
        <w:tc>
          <w:tcPr>
            <w:tcW w:w="1473" w:type="dxa"/>
            <w:vAlign w:val="center"/>
          </w:tcPr>
          <w:p w:rsidR="00104E95" w:rsidRPr="00104E95" w:rsidRDefault="00104E95" w:rsidP="004D0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09" w:type="dxa"/>
            <w:vAlign w:val="center"/>
          </w:tcPr>
          <w:p w:rsidR="00104E95" w:rsidRPr="00104E95" w:rsidRDefault="00104E95" w:rsidP="004D0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7"/>
                <w:szCs w:val="27"/>
                <w:cs/>
              </w:rPr>
            </w:pPr>
            <w:r w:rsidRPr="00104E95">
              <w:rPr>
                <w:rFonts w:ascii="Angsana New" w:hAnsi="Angsana New"/>
                <w:i/>
                <w:iCs/>
                <w:sz w:val="27"/>
                <w:szCs w:val="27"/>
                <w:cs/>
              </w:rPr>
              <w:t>(ร้อยละต่อปี)</w:t>
            </w:r>
          </w:p>
        </w:tc>
        <w:tc>
          <w:tcPr>
            <w:tcW w:w="1898" w:type="dxa"/>
            <w:vAlign w:val="center"/>
          </w:tcPr>
          <w:p w:rsidR="00104E95" w:rsidRPr="00104E95" w:rsidRDefault="00104E95" w:rsidP="004D0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  <w:vAlign w:val="center"/>
          </w:tcPr>
          <w:p w:rsidR="00104E95" w:rsidRPr="00104E95" w:rsidRDefault="00104E95" w:rsidP="004D0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90" w:type="dxa"/>
          </w:tcPr>
          <w:p w:rsidR="00104E95" w:rsidRPr="00104E95" w:rsidRDefault="00104E95" w:rsidP="004D0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579" w:type="dxa"/>
            <w:vAlign w:val="center"/>
          </w:tcPr>
          <w:p w:rsidR="00104E95" w:rsidRPr="00104E95" w:rsidRDefault="00104E95" w:rsidP="004D0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52" w:type="dxa"/>
            <w:gridSpan w:val="3"/>
            <w:vAlign w:val="center"/>
          </w:tcPr>
          <w:p w:rsidR="00104E95" w:rsidRPr="00104E95" w:rsidRDefault="00104E95" w:rsidP="004D0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7"/>
                <w:szCs w:val="27"/>
              </w:rPr>
            </w:pPr>
            <w:r w:rsidRPr="00104E95">
              <w:rPr>
                <w:rFonts w:ascii="Angsana New" w:hAnsi="Angsana New"/>
                <w:i/>
                <w:iCs/>
                <w:sz w:val="27"/>
                <w:szCs w:val="27"/>
                <w:cs/>
              </w:rPr>
              <w:t>(ล้านหน่วย)</w:t>
            </w:r>
          </w:p>
        </w:tc>
        <w:tc>
          <w:tcPr>
            <w:tcW w:w="305" w:type="dxa"/>
          </w:tcPr>
          <w:p w:rsidR="00104E95" w:rsidRPr="00104E95" w:rsidRDefault="00104E95" w:rsidP="004D0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439" w:type="dxa"/>
            <w:gridSpan w:val="3"/>
            <w:vAlign w:val="center"/>
          </w:tcPr>
          <w:p w:rsidR="00104E95" w:rsidRPr="00104E95" w:rsidRDefault="00104E95" w:rsidP="004D0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7"/>
                <w:szCs w:val="27"/>
              </w:rPr>
            </w:pPr>
            <w:r w:rsidRPr="00104E95">
              <w:rPr>
                <w:rFonts w:ascii="Angsana New" w:hAnsi="Angsana New"/>
                <w:i/>
                <w:iCs/>
                <w:sz w:val="27"/>
                <w:szCs w:val="27"/>
                <w:cs/>
              </w:rPr>
              <w:t>(ล้านบาท)</w:t>
            </w:r>
          </w:p>
        </w:tc>
      </w:tr>
      <w:tr w:rsidR="00104E95" w:rsidRPr="00104E95" w:rsidTr="004D07F5">
        <w:tc>
          <w:tcPr>
            <w:tcW w:w="2782" w:type="dxa"/>
            <w:gridSpan w:val="2"/>
            <w:shd w:val="clear" w:color="000000" w:fill="FFFFFF"/>
            <w:vAlign w:val="center"/>
          </w:tcPr>
          <w:p w:rsidR="00104E95" w:rsidRPr="00104E95" w:rsidRDefault="00104E95" w:rsidP="00A77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7"/>
                <w:szCs w:val="27"/>
                <w:cs/>
              </w:rPr>
            </w:pPr>
            <w:r w:rsidRPr="00104E95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ครั้งที่ </w:t>
            </w:r>
            <w:r w:rsidRPr="00104E95">
              <w:rPr>
                <w:rFonts w:ascii="Angsana New" w:hAnsi="Angsana New"/>
                <w:b/>
                <w:bCs/>
                <w:sz w:val="27"/>
                <w:szCs w:val="27"/>
              </w:rPr>
              <w:t>1/2561*</w:t>
            </w:r>
          </w:p>
        </w:tc>
        <w:tc>
          <w:tcPr>
            <w:tcW w:w="1898" w:type="dxa"/>
            <w:shd w:val="clear" w:color="000000" w:fill="FFFFFF"/>
            <w:vAlign w:val="center"/>
          </w:tcPr>
          <w:p w:rsidR="00104E95" w:rsidRPr="00104E95" w:rsidRDefault="00104E95" w:rsidP="004D0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260" w:type="dxa"/>
            <w:shd w:val="clear" w:color="000000" w:fill="FFFFFF"/>
            <w:vAlign w:val="center"/>
          </w:tcPr>
          <w:p w:rsidR="00104E95" w:rsidRPr="00104E95" w:rsidRDefault="00104E95" w:rsidP="004D0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90" w:type="dxa"/>
            <w:shd w:val="clear" w:color="000000" w:fill="FFFFFF"/>
            <w:vAlign w:val="center"/>
          </w:tcPr>
          <w:p w:rsidR="00104E95" w:rsidRPr="00104E95" w:rsidRDefault="00104E95" w:rsidP="004D0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579" w:type="dxa"/>
            <w:shd w:val="clear" w:color="000000" w:fill="FFFFFF"/>
            <w:vAlign w:val="center"/>
          </w:tcPr>
          <w:p w:rsidR="00104E95" w:rsidRPr="00104E95" w:rsidRDefault="00104E95" w:rsidP="004D0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023" w:type="dxa"/>
            <w:shd w:val="clear" w:color="000000" w:fill="FFFFFF"/>
            <w:vAlign w:val="center"/>
          </w:tcPr>
          <w:p w:rsidR="00104E95" w:rsidRPr="00104E95" w:rsidRDefault="00104E95" w:rsidP="004D0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28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05" w:type="dxa"/>
            <w:shd w:val="clear" w:color="000000" w:fill="FFFFFF"/>
            <w:vAlign w:val="center"/>
          </w:tcPr>
          <w:p w:rsidR="00104E95" w:rsidRPr="00104E95" w:rsidRDefault="00104E95" w:rsidP="004D0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28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24" w:type="dxa"/>
            <w:shd w:val="clear" w:color="000000" w:fill="FFFFFF"/>
            <w:vAlign w:val="center"/>
          </w:tcPr>
          <w:p w:rsidR="00104E95" w:rsidRPr="00104E95" w:rsidRDefault="00104E95" w:rsidP="004D0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28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05" w:type="dxa"/>
            <w:shd w:val="clear" w:color="000000" w:fill="FFFFFF"/>
            <w:vAlign w:val="center"/>
          </w:tcPr>
          <w:p w:rsidR="00104E95" w:rsidRPr="00104E95" w:rsidRDefault="00104E95" w:rsidP="004D0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28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78" w:type="dxa"/>
            <w:shd w:val="clear" w:color="000000" w:fill="FFFFFF"/>
            <w:vAlign w:val="center"/>
          </w:tcPr>
          <w:p w:rsidR="00104E95" w:rsidRPr="00104E95" w:rsidRDefault="00104E95" w:rsidP="004D0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59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59" w:type="dxa"/>
            <w:shd w:val="clear" w:color="000000" w:fill="FFFFFF"/>
            <w:vAlign w:val="center"/>
          </w:tcPr>
          <w:p w:rsidR="00104E95" w:rsidRPr="00104E95" w:rsidRDefault="00104E95" w:rsidP="004D0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59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02" w:type="dxa"/>
            <w:shd w:val="clear" w:color="000000" w:fill="FFFFFF"/>
            <w:vAlign w:val="center"/>
          </w:tcPr>
          <w:p w:rsidR="00104E95" w:rsidRPr="00104E95" w:rsidRDefault="00104E95" w:rsidP="004D0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590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6C603B" w:rsidRPr="00104E95" w:rsidTr="004D07F5">
        <w:tc>
          <w:tcPr>
            <w:tcW w:w="1473" w:type="dxa"/>
            <w:shd w:val="clear" w:color="000000" w:fill="FFFFFF"/>
            <w:vAlign w:val="center"/>
          </w:tcPr>
          <w:p w:rsidR="006C603B" w:rsidRPr="00104E95" w:rsidRDefault="006C603B" w:rsidP="004D0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  <w:r w:rsidRPr="00104E95">
              <w:rPr>
                <w:rFonts w:ascii="Angsana New" w:hAnsi="Angsana New"/>
                <w:sz w:val="27"/>
                <w:szCs w:val="27"/>
                <w:cs/>
              </w:rPr>
              <w:t>ชุดที่</w:t>
            </w:r>
            <w:r w:rsidRPr="00104E95">
              <w:rPr>
                <w:rFonts w:ascii="Angsana New" w:hAnsi="Angsana New"/>
                <w:sz w:val="27"/>
                <w:szCs w:val="27"/>
              </w:rPr>
              <w:t xml:space="preserve"> 1</w:t>
            </w:r>
          </w:p>
        </w:tc>
        <w:tc>
          <w:tcPr>
            <w:tcW w:w="1309" w:type="dxa"/>
            <w:shd w:val="clear" w:color="000000" w:fill="FFFFFF"/>
          </w:tcPr>
          <w:p w:rsidR="006C603B" w:rsidRPr="00104E95" w:rsidRDefault="006C603B" w:rsidP="004D0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104E95">
              <w:rPr>
                <w:rFonts w:ascii="Angsana New" w:hAnsi="Angsana New" w:hint="cs"/>
                <w:sz w:val="27"/>
                <w:szCs w:val="27"/>
                <w:cs/>
              </w:rPr>
              <w:t xml:space="preserve">ร้อยละ </w:t>
            </w:r>
            <w:r w:rsidRPr="00104E95">
              <w:rPr>
                <w:rFonts w:ascii="Angsana New" w:hAnsi="Angsana New"/>
                <w:sz w:val="27"/>
                <w:szCs w:val="27"/>
              </w:rPr>
              <w:t>2.37</w:t>
            </w:r>
          </w:p>
        </w:tc>
        <w:tc>
          <w:tcPr>
            <w:tcW w:w="1898" w:type="dxa"/>
            <w:shd w:val="clear" w:color="000000" w:fill="FFFFFF"/>
            <w:vAlign w:val="center"/>
          </w:tcPr>
          <w:p w:rsidR="006C603B" w:rsidRPr="00104E95" w:rsidRDefault="006C603B" w:rsidP="004D0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104E95">
              <w:rPr>
                <w:rFonts w:ascii="Angsana New" w:hAnsi="Angsana New"/>
                <w:sz w:val="27"/>
                <w:szCs w:val="27"/>
                <w:cs/>
              </w:rPr>
              <w:t xml:space="preserve">ชำระดอกเบี้ยทุก </w:t>
            </w:r>
            <w:r w:rsidRPr="00104E95">
              <w:rPr>
                <w:rFonts w:ascii="Angsana New" w:hAnsi="Angsana New"/>
                <w:sz w:val="27"/>
                <w:szCs w:val="27"/>
              </w:rPr>
              <w:t xml:space="preserve">6 </w:t>
            </w:r>
            <w:r w:rsidRPr="00104E95">
              <w:rPr>
                <w:rFonts w:ascii="Angsana New" w:hAnsi="Angsana New"/>
                <w:sz w:val="27"/>
                <w:szCs w:val="27"/>
                <w:cs/>
              </w:rPr>
              <w:t>เดือน</w:t>
            </w:r>
          </w:p>
        </w:tc>
        <w:tc>
          <w:tcPr>
            <w:tcW w:w="1260" w:type="dxa"/>
            <w:shd w:val="clear" w:color="000000" w:fill="FFFFFF"/>
            <w:vAlign w:val="center"/>
          </w:tcPr>
          <w:p w:rsidR="006C603B" w:rsidRPr="00104E95" w:rsidRDefault="006C603B" w:rsidP="004D0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104E95">
              <w:rPr>
                <w:rFonts w:ascii="Angsana New" w:hAnsi="Angsana New"/>
                <w:sz w:val="27"/>
                <w:szCs w:val="27"/>
              </w:rPr>
              <w:t xml:space="preserve">3 </w:t>
            </w:r>
            <w:r w:rsidRPr="00104E95">
              <w:rPr>
                <w:rFonts w:ascii="Angsana New" w:hAnsi="Angsana New"/>
                <w:sz w:val="27"/>
                <w:szCs w:val="27"/>
                <w:cs/>
              </w:rPr>
              <w:t>ปี</w:t>
            </w:r>
          </w:p>
        </w:tc>
        <w:tc>
          <w:tcPr>
            <w:tcW w:w="1490" w:type="dxa"/>
            <w:shd w:val="clear" w:color="000000" w:fill="FFFFFF"/>
            <w:vAlign w:val="center"/>
          </w:tcPr>
          <w:p w:rsidR="006C603B" w:rsidRPr="00104E95" w:rsidRDefault="006C603B" w:rsidP="004D0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104E95">
              <w:rPr>
                <w:rFonts w:ascii="Angsana New" w:hAnsi="Angsana New"/>
                <w:sz w:val="27"/>
                <w:szCs w:val="27"/>
                <w:cs/>
              </w:rPr>
              <w:t>พฤษภาคม</w:t>
            </w:r>
            <w:r w:rsidRPr="00104E95">
              <w:rPr>
                <w:rFonts w:ascii="Angsana New" w:hAnsi="Angsana New" w:hint="cs"/>
                <w:sz w:val="27"/>
                <w:szCs w:val="27"/>
                <w:cs/>
              </w:rPr>
              <w:t xml:space="preserve"> </w:t>
            </w:r>
            <w:r w:rsidRPr="00104E95">
              <w:rPr>
                <w:rFonts w:ascii="Angsana New" w:hAnsi="Angsana New"/>
                <w:sz w:val="27"/>
                <w:szCs w:val="27"/>
              </w:rPr>
              <w:t>2561</w:t>
            </w:r>
          </w:p>
        </w:tc>
        <w:tc>
          <w:tcPr>
            <w:tcW w:w="1579" w:type="dxa"/>
            <w:shd w:val="clear" w:color="000000" w:fill="FFFFFF"/>
            <w:vAlign w:val="center"/>
          </w:tcPr>
          <w:p w:rsidR="006C603B" w:rsidRPr="00104E95" w:rsidRDefault="006C603B" w:rsidP="004D0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104E95">
              <w:rPr>
                <w:rFonts w:ascii="Angsana New" w:hAnsi="Angsana New"/>
                <w:sz w:val="27"/>
                <w:szCs w:val="27"/>
                <w:cs/>
              </w:rPr>
              <w:t>พฤษภาคม</w:t>
            </w:r>
            <w:r w:rsidRPr="00104E95">
              <w:rPr>
                <w:rFonts w:ascii="Angsana New" w:hAnsi="Angsana New" w:hint="cs"/>
                <w:sz w:val="27"/>
                <w:szCs w:val="27"/>
                <w:cs/>
              </w:rPr>
              <w:t xml:space="preserve"> </w:t>
            </w:r>
            <w:r w:rsidRPr="00104E95">
              <w:rPr>
                <w:rFonts w:ascii="Angsana New" w:hAnsi="Angsana New"/>
                <w:sz w:val="27"/>
                <w:szCs w:val="27"/>
              </w:rPr>
              <w:t>2564</w:t>
            </w:r>
          </w:p>
        </w:tc>
        <w:tc>
          <w:tcPr>
            <w:tcW w:w="1023" w:type="dxa"/>
            <w:shd w:val="clear" w:color="000000" w:fill="FFFFFF"/>
            <w:vAlign w:val="center"/>
          </w:tcPr>
          <w:p w:rsidR="006C603B" w:rsidRPr="00451FB8" w:rsidRDefault="006C603B" w:rsidP="00993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288"/>
              <w:rPr>
                <w:rFonts w:ascii="Angsana New" w:hAnsi="Angsana New"/>
                <w:sz w:val="27"/>
                <w:szCs w:val="27"/>
              </w:rPr>
            </w:pPr>
            <w:r w:rsidRPr="00451FB8">
              <w:rPr>
                <w:rFonts w:ascii="Angsana New" w:hAnsi="Angsana New"/>
                <w:sz w:val="27"/>
                <w:szCs w:val="27"/>
              </w:rPr>
              <w:t>4.75</w:t>
            </w:r>
          </w:p>
        </w:tc>
        <w:tc>
          <w:tcPr>
            <w:tcW w:w="305" w:type="dxa"/>
            <w:shd w:val="clear" w:color="000000" w:fill="FFFFFF"/>
            <w:vAlign w:val="center"/>
          </w:tcPr>
          <w:p w:rsidR="006C603B" w:rsidRPr="00104E95" w:rsidRDefault="006C603B" w:rsidP="004D0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24" w:type="dxa"/>
            <w:shd w:val="clear" w:color="000000" w:fill="FFFFFF"/>
            <w:vAlign w:val="center"/>
          </w:tcPr>
          <w:p w:rsidR="006C603B" w:rsidRPr="00104E95" w:rsidRDefault="006C603B" w:rsidP="004D0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288"/>
              <w:rPr>
                <w:rFonts w:ascii="Angsana New" w:hAnsi="Angsana New"/>
                <w:sz w:val="27"/>
                <w:szCs w:val="27"/>
              </w:rPr>
            </w:pPr>
            <w:r w:rsidRPr="00104E95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305" w:type="dxa"/>
            <w:shd w:val="clear" w:color="000000" w:fill="FFFFFF"/>
            <w:vAlign w:val="center"/>
          </w:tcPr>
          <w:p w:rsidR="006C603B" w:rsidRPr="00104E95" w:rsidRDefault="006C603B" w:rsidP="004D0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78" w:type="dxa"/>
            <w:shd w:val="clear" w:color="000000" w:fill="FFFFFF"/>
            <w:vAlign w:val="center"/>
          </w:tcPr>
          <w:p w:rsidR="006C603B" w:rsidRPr="007060D6" w:rsidRDefault="006C603B" w:rsidP="00993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590"/>
              <w:rPr>
                <w:rFonts w:ascii="Angsana New" w:hAnsi="Angsana New"/>
                <w:sz w:val="27"/>
                <w:szCs w:val="27"/>
              </w:rPr>
            </w:pPr>
            <w:r w:rsidRPr="007060D6">
              <w:rPr>
                <w:rFonts w:ascii="Angsana New" w:hAnsi="Angsana New"/>
                <w:sz w:val="27"/>
                <w:szCs w:val="27"/>
              </w:rPr>
              <w:t>4,750</w:t>
            </w:r>
          </w:p>
        </w:tc>
        <w:tc>
          <w:tcPr>
            <w:tcW w:w="259" w:type="dxa"/>
            <w:shd w:val="clear" w:color="000000" w:fill="FFFFFF"/>
            <w:vAlign w:val="center"/>
          </w:tcPr>
          <w:p w:rsidR="006C603B" w:rsidRPr="00104E95" w:rsidRDefault="006C603B" w:rsidP="004D0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02" w:type="dxa"/>
            <w:shd w:val="clear" w:color="000000" w:fill="FFFFFF"/>
            <w:vAlign w:val="center"/>
          </w:tcPr>
          <w:p w:rsidR="006C603B" w:rsidRPr="00104E95" w:rsidRDefault="006C603B" w:rsidP="004D0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ind w:right="-590"/>
              <w:rPr>
                <w:rFonts w:ascii="Angsana New" w:hAnsi="Angsana New"/>
                <w:sz w:val="27"/>
                <w:szCs w:val="27"/>
              </w:rPr>
            </w:pPr>
            <w:r w:rsidRPr="00104E95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6C603B" w:rsidRPr="00104E95" w:rsidTr="004D07F5">
        <w:tc>
          <w:tcPr>
            <w:tcW w:w="1473" w:type="dxa"/>
            <w:shd w:val="clear" w:color="000000" w:fill="FFFFFF"/>
            <w:vAlign w:val="center"/>
          </w:tcPr>
          <w:p w:rsidR="006C603B" w:rsidRPr="00104E95" w:rsidRDefault="006C603B" w:rsidP="004D0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  <w:r w:rsidRPr="00104E95">
              <w:rPr>
                <w:rFonts w:ascii="Angsana New" w:hAnsi="Angsana New"/>
                <w:sz w:val="27"/>
                <w:szCs w:val="27"/>
                <w:cs/>
              </w:rPr>
              <w:t>ชุดที่</w:t>
            </w:r>
            <w:r w:rsidRPr="00104E95">
              <w:rPr>
                <w:rFonts w:ascii="Angsana New" w:hAnsi="Angsana New"/>
                <w:sz w:val="27"/>
                <w:szCs w:val="27"/>
              </w:rPr>
              <w:t xml:space="preserve"> 2</w:t>
            </w:r>
          </w:p>
        </w:tc>
        <w:tc>
          <w:tcPr>
            <w:tcW w:w="1309" w:type="dxa"/>
            <w:shd w:val="clear" w:color="000000" w:fill="FFFFFF"/>
          </w:tcPr>
          <w:p w:rsidR="006C603B" w:rsidRPr="00104E95" w:rsidRDefault="006C603B" w:rsidP="004D0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104E95">
              <w:rPr>
                <w:rFonts w:ascii="Angsana New" w:hAnsi="Angsana New" w:hint="cs"/>
                <w:sz w:val="27"/>
                <w:szCs w:val="27"/>
                <w:cs/>
              </w:rPr>
              <w:t xml:space="preserve">ร้อยละ </w:t>
            </w:r>
            <w:r w:rsidRPr="00104E95">
              <w:rPr>
                <w:rFonts w:ascii="Angsana New" w:hAnsi="Angsana New"/>
                <w:sz w:val="27"/>
                <w:szCs w:val="27"/>
              </w:rPr>
              <w:t>2.84</w:t>
            </w:r>
          </w:p>
        </w:tc>
        <w:tc>
          <w:tcPr>
            <w:tcW w:w="1898" w:type="dxa"/>
            <w:shd w:val="clear" w:color="000000" w:fill="FFFFFF"/>
            <w:vAlign w:val="center"/>
          </w:tcPr>
          <w:p w:rsidR="006C603B" w:rsidRPr="00104E95" w:rsidRDefault="006C603B" w:rsidP="004D0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104E95">
              <w:rPr>
                <w:rFonts w:ascii="Angsana New" w:hAnsi="Angsana New"/>
                <w:sz w:val="27"/>
                <w:szCs w:val="27"/>
                <w:cs/>
              </w:rPr>
              <w:t xml:space="preserve">ชำระดอกเบี้ยทุก </w:t>
            </w:r>
            <w:r w:rsidRPr="00104E95">
              <w:rPr>
                <w:rFonts w:ascii="Angsana New" w:hAnsi="Angsana New"/>
                <w:sz w:val="27"/>
                <w:szCs w:val="27"/>
              </w:rPr>
              <w:t xml:space="preserve">6 </w:t>
            </w:r>
            <w:r w:rsidRPr="00104E95">
              <w:rPr>
                <w:rFonts w:ascii="Angsana New" w:hAnsi="Angsana New"/>
                <w:sz w:val="27"/>
                <w:szCs w:val="27"/>
                <w:cs/>
              </w:rPr>
              <w:t>เดือน</w:t>
            </w:r>
          </w:p>
        </w:tc>
        <w:tc>
          <w:tcPr>
            <w:tcW w:w="1260" w:type="dxa"/>
            <w:shd w:val="clear" w:color="000000" w:fill="FFFFFF"/>
            <w:vAlign w:val="center"/>
          </w:tcPr>
          <w:p w:rsidR="006C603B" w:rsidRPr="00104E95" w:rsidRDefault="006C603B" w:rsidP="004D0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104E95">
              <w:rPr>
                <w:rFonts w:ascii="Angsana New" w:hAnsi="Angsana New"/>
                <w:sz w:val="27"/>
                <w:szCs w:val="27"/>
              </w:rPr>
              <w:t xml:space="preserve">5 </w:t>
            </w:r>
            <w:r w:rsidRPr="00104E95">
              <w:rPr>
                <w:rFonts w:ascii="Angsana New" w:hAnsi="Angsana New"/>
                <w:sz w:val="27"/>
                <w:szCs w:val="27"/>
                <w:cs/>
              </w:rPr>
              <w:t>ปี</w:t>
            </w:r>
          </w:p>
        </w:tc>
        <w:tc>
          <w:tcPr>
            <w:tcW w:w="1490" w:type="dxa"/>
            <w:shd w:val="clear" w:color="000000" w:fill="FFFFFF"/>
            <w:vAlign w:val="center"/>
          </w:tcPr>
          <w:p w:rsidR="006C603B" w:rsidRPr="00104E95" w:rsidRDefault="006C603B" w:rsidP="004D0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104E95">
              <w:rPr>
                <w:rFonts w:ascii="Angsana New" w:hAnsi="Angsana New"/>
                <w:sz w:val="27"/>
                <w:szCs w:val="27"/>
                <w:cs/>
              </w:rPr>
              <w:t>พฤษภาคม</w:t>
            </w:r>
            <w:r w:rsidRPr="00104E95">
              <w:rPr>
                <w:rFonts w:ascii="Angsana New" w:hAnsi="Angsana New" w:hint="cs"/>
                <w:sz w:val="27"/>
                <w:szCs w:val="27"/>
                <w:cs/>
              </w:rPr>
              <w:t xml:space="preserve"> </w:t>
            </w:r>
            <w:r w:rsidRPr="00104E95">
              <w:rPr>
                <w:rFonts w:ascii="Angsana New" w:hAnsi="Angsana New"/>
                <w:sz w:val="27"/>
                <w:szCs w:val="27"/>
              </w:rPr>
              <w:t>2561</w:t>
            </w:r>
          </w:p>
        </w:tc>
        <w:tc>
          <w:tcPr>
            <w:tcW w:w="1579" w:type="dxa"/>
            <w:shd w:val="clear" w:color="000000" w:fill="FFFFFF"/>
            <w:vAlign w:val="center"/>
          </w:tcPr>
          <w:p w:rsidR="006C603B" w:rsidRPr="00104E95" w:rsidRDefault="006C603B" w:rsidP="004D0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104E95">
              <w:rPr>
                <w:rFonts w:ascii="Angsana New" w:hAnsi="Angsana New"/>
                <w:sz w:val="27"/>
                <w:szCs w:val="27"/>
                <w:cs/>
              </w:rPr>
              <w:t>พฤษภาคม</w:t>
            </w:r>
            <w:r w:rsidRPr="00104E95">
              <w:rPr>
                <w:rFonts w:ascii="Angsana New" w:hAnsi="Angsana New" w:hint="cs"/>
                <w:sz w:val="27"/>
                <w:szCs w:val="27"/>
                <w:cs/>
              </w:rPr>
              <w:t xml:space="preserve"> </w:t>
            </w:r>
            <w:r w:rsidRPr="00104E95">
              <w:rPr>
                <w:rFonts w:ascii="Angsana New" w:hAnsi="Angsana New"/>
                <w:sz w:val="27"/>
                <w:szCs w:val="27"/>
              </w:rPr>
              <w:t>2566</w:t>
            </w:r>
          </w:p>
        </w:tc>
        <w:tc>
          <w:tcPr>
            <w:tcW w:w="1023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6C603B" w:rsidRPr="00451FB8" w:rsidRDefault="006C603B" w:rsidP="00993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288"/>
              <w:rPr>
                <w:rFonts w:ascii="Angsana New" w:hAnsi="Angsana New"/>
                <w:sz w:val="27"/>
                <w:szCs w:val="27"/>
              </w:rPr>
            </w:pPr>
            <w:r w:rsidRPr="00451FB8">
              <w:rPr>
                <w:rFonts w:ascii="Angsana New" w:hAnsi="Angsana New"/>
                <w:sz w:val="27"/>
                <w:szCs w:val="27"/>
              </w:rPr>
              <w:t>0.75</w:t>
            </w:r>
          </w:p>
        </w:tc>
        <w:tc>
          <w:tcPr>
            <w:tcW w:w="305" w:type="dxa"/>
            <w:shd w:val="clear" w:color="000000" w:fill="FFFFFF"/>
            <w:vAlign w:val="center"/>
          </w:tcPr>
          <w:p w:rsidR="006C603B" w:rsidRPr="00104E95" w:rsidRDefault="006C603B" w:rsidP="004D0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6C603B" w:rsidRPr="00104E95" w:rsidRDefault="006C603B" w:rsidP="004D0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288"/>
              <w:rPr>
                <w:rFonts w:ascii="Angsana New" w:hAnsi="Angsana New"/>
                <w:sz w:val="27"/>
                <w:szCs w:val="27"/>
              </w:rPr>
            </w:pPr>
            <w:r w:rsidRPr="00104E95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305" w:type="dxa"/>
            <w:shd w:val="clear" w:color="000000" w:fill="FFFFFF"/>
            <w:vAlign w:val="center"/>
          </w:tcPr>
          <w:p w:rsidR="006C603B" w:rsidRPr="00104E95" w:rsidRDefault="006C603B" w:rsidP="004D0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6C603B" w:rsidRPr="007060D6" w:rsidRDefault="006C603B" w:rsidP="00993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590"/>
              <w:rPr>
                <w:rFonts w:ascii="Angsana New" w:hAnsi="Angsana New"/>
                <w:sz w:val="27"/>
                <w:szCs w:val="27"/>
              </w:rPr>
            </w:pPr>
            <w:r w:rsidRPr="007060D6">
              <w:rPr>
                <w:rFonts w:ascii="Angsana New" w:hAnsi="Angsana New"/>
                <w:sz w:val="27"/>
                <w:szCs w:val="27"/>
              </w:rPr>
              <w:t>750</w:t>
            </w:r>
          </w:p>
        </w:tc>
        <w:tc>
          <w:tcPr>
            <w:tcW w:w="259" w:type="dxa"/>
            <w:shd w:val="clear" w:color="000000" w:fill="FFFFFF"/>
            <w:vAlign w:val="center"/>
          </w:tcPr>
          <w:p w:rsidR="006C603B" w:rsidRPr="00104E95" w:rsidRDefault="006C603B" w:rsidP="004D0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02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6C603B" w:rsidRPr="00104E95" w:rsidRDefault="006C603B" w:rsidP="004D0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ind w:right="-590"/>
              <w:rPr>
                <w:rFonts w:ascii="Angsana New" w:hAnsi="Angsana New"/>
                <w:sz w:val="27"/>
                <w:szCs w:val="27"/>
              </w:rPr>
            </w:pPr>
            <w:r w:rsidRPr="00104E95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7D4156" w:rsidRPr="00104E95" w:rsidTr="00104E95">
        <w:tc>
          <w:tcPr>
            <w:tcW w:w="1473" w:type="dxa"/>
            <w:shd w:val="clear" w:color="000000" w:fill="FFFFFF"/>
            <w:vAlign w:val="center"/>
          </w:tcPr>
          <w:p w:rsidR="007D4156" w:rsidRPr="00104E95" w:rsidRDefault="007D4156" w:rsidP="004D0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09" w:type="dxa"/>
            <w:shd w:val="clear" w:color="000000" w:fill="FFFFFF"/>
          </w:tcPr>
          <w:p w:rsidR="007D4156" w:rsidRPr="00B32CC0" w:rsidRDefault="007D4156" w:rsidP="004D0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B32CC0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  รวม</w:t>
            </w:r>
          </w:p>
        </w:tc>
        <w:tc>
          <w:tcPr>
            <w:tcW w:w="1898" w:type="dxa"/>
            <w:shd w:val="clear" w:color="000000" w:fill="FFFFFF"/>
            <w:vAlign w:val="center"/>
          </w:tcPr>
          <w:p w:rsidR="007D4156" w:rsidRPr="00104E95" w:rsidRDefault="007D4156" w:rsidP="004D0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260" w:type="dxa"/>
            <w:shd w:val="clear" w:color="000000" w:fill="FFFFFF"/>
            <w:vAlign w:val="center"/>
          </w:tcPr>
          <w:p w:rsidR="007D4156" w:rsidRPr="00104E95" w:rsidRDefault="007D4156" w:rsidP="004D0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90" w:type="dxa"/>
            <w:shd w:val="clear" w:color="000000" w:fill="FFFFFF"/>
            <w:vAlign w:val="center"/>
          </w:tcPr>
          <w:p w:rsidR="007D4156" w:rsidRPr="00104E95" w:rsidRDefault="007D4156" w:rsidP="004D0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579" w:type="dxa"/>
            <w:shd w:val="clear" w:color="000000" w:fill="FFFFFF"/>
            <w:vAlign w:val="center"/>
          </w:tcPr>
          <w:p w:rsidR="007D4156" w:rsidRPr="00104E95" w:rsidRDefault="007D4156" w:rsidP="004D0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  <w:shd w:val="clear" w:color="000000" w:fill="FFFFFF"/>
            <w:vAlign w:val="center"/>
          </w:tcPr>
          <w:p w:rsidR="007D4156" w:rsidRPr="00104E95" w:rsidRDefault="007D4156" w:rsidP="007D4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288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</w:rPr>
              <w:t>5</w:t>
            </w:r>
            <w:r w:rsidRPr="00104E95">
              <w:rPr>
                <w:rFonts w:ascii="Angsana New" w:hAnsi="Angsana New"/>
                <w:b/>
                <w:bCs/>
                <w:sz w:val="27"/>
                <w:szCs w:val="27"/>
              </w:rPr>
              <w:t>.</w:t>
            </w:r>
            <w:r>
              <w:rPr>
                <w:rFonts w:ascii="Angsana New" w:hAnsi="Angsana New"/>
                <w:b/>
                <w:bCs/>
                <w:sz w:val="27"/>
                <w:szCs w:val="27"/>
              </w:rPr>
              <w:t>5</w:t>
            </w:r>
            <w:r w:rsidRPr="00104E95">
              <w:rPr>
                <w:rFonts w:ascii="Angsana New" w:hAnsi="Angsana New"/>
                <w:b/>
                <w:bCs/>
                <w:sz w:val="27"/>
                <w:szCs w:val="27"/>
              </w:rPr>
              <w:t>0</w:t>
            </w:r>
          </w:p>
        </w:tc>
        <w:tc>
          <w:tcPr>
            <w:tcW w:w="305" w:type="dxa"/>
            <w:shd w:val="clear" w:color="000000" w:fill="FFFFFF"/>
            <w:vAlign w:val="center"/>
          </w:tcPr>
          <w:p w:rsidR="007D4156" w:rsidRPr="00A77597" w:rsidRDefault="007D4156" w:rsidP="004D0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</w:tabs>
              <w:spacing w:line="240" w:lineRule="auto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000000" w:fill="FFFFFF"/>
            <w:vAlign w:val="center"/>
          </w:tcPr>
          <w:p w:rsidR="007D4156" w:rsidRPr="00A77597" w:rsidRDefault="007D4156" w:rsidP="004D0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288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A77597">
              <w:rPr>
                <w:rFonts w:ascii="Angsana New" w:hAnsi="Angsana New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305" w:type="dxa"/>
            <w:shd w:val="clear" w:color="000000" w:fill="FFFFFF"/>
            <w:vAlign w:val="center"/>
          </w:tcPr>
          <w:p w:rsidR="007D4156" w:rsidRPr="00A77597" w:rsidRDefault="007D4156" w:rsidP="004D0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000000" w:fill="FFFFFF"/>
            <w:vAlign w:val="center"/>
          </w:tcPr>
          <w:p w:rsidR="007D4156" w:rsidRPr="00104E95" w:rsidRDefault="007D4156" w:rsidP="007D4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590"/>
              <w:rPr>
                <w:rFonts w:ascii="Angsana New" w:hAnsi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</w:rPr>
              <w:t>5</w:t>
            </w:r>
            <w:r w:rsidRPr="00104E95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>
              <w:rPr>
                <w:rFonts w:ascii="Angsana New" w:hAnsi="Angsana New"/>
                <w:b/>
                <w:bCs/>
                <w:sz w:val="27"/>
                <w:szCs w:val="27"/>
              </w:rPr>
              <w:t>5</w:t>
            </w:r>
            <w:r w:rsidRPr="00104E95">
              <w:rPr>
                <w:rFonts w:ascii="Angsana New" w:hAnsi="Angsana New"/>
                <w:b/>
                <w:bCs/>
                <w:sz w:val="27"/>
                <w:szCs w:val="27"/>
              </w:rPr>
              <w:t>00</w:t>
            </w:r>
          </w:p>
        </w:tc>
        <w:tc>
          <w:tcPr>
            <w:tcW w:w="259" w:type="dxa"/>
            <w:shd w:val="clear" w:color="000000" w:fill="FFFFFF"/>
            <w:vAlign w:val="center"/>
          </w:tcPr>
          <w:p w:rsidR="007D4156" w:rsidRPr="00A77597" w:rsidRDefault="007D4156" w:rsidP="004D0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0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double" w:sz="4" w:space="0" w:color="auto"/>
            </w:tcBorders>
            <w:shd w:val="clear" w:color="000000" w:fill="FFFFFF"/>
            <w:vAlign w:val="center"/>
          </w:tcPr>
          <w:p w:rsidR="007D4156" w:rsidRPr="00A77597" w:rsidRDefault="007D4156" w:rsidP="00A77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ind w:right="-590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A77597">
              <w:rPr>
                <w:rFonts w:ascii="Angsana New" w:hAnsi="Angsana New"/>
                <w:b/>
                <w:bCs/>
                <w:sz w:val="27"/>
                <w:szCs w:val="27"/>
              </w:rPr>
              <w:t>-</w:t>
            </w:r>
          </w:p>
        </w:tc>
      </w:tr>
    </w:tbl>
    <w:p w:rsidR="00104E95" w:rsidRPr="00104E95" w:rsidRDefault="00104E95" w:rsidP="00E416D4">
      <w:pPr>
        <w:pStyle w:val="BodyTextIndent2"/>
        <w:spacing w:line="240" w:lineRule="auto"/>
        <w:jc w:val="thaiDistribute"/>
        <w:rPr>
          <w:rFonts w:ascii="Angsana New" w:hAnsi="Angsana New" w:cs="Angsana New"/>
        </w:rPr>
        <w:sectPr w:rsidR="00104E95" w:rsidRPr="00104E95" w:rsidSect="00781955">
          <w:footerReference w:type="first" r:id="rId16"/>
          <w:type w:val="nextColumn"/>
          <w:pgSz w:w="16834" w:h="11909" w:orient="landscape" w:code="9"/>
          <w:pgMar w:top="691" w:right="1152" w:bottom="576" w:left="1152" w:header="720" w:footer="533" w:gutter="0"/>
          <w:cols w:space="720"/>
          <w:docGrid w:linePitch="360"/>
        </w:sectPr>
      </w:pPr>
    </w:p>
    <w:p w:rsidR="00A77597" w:rsidRPr="005019CA" w:rsidRDefault="00A77597" w:rsidP="00F04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="Angsana New" w:hAnsi="Angsana New"/>
          <w:sz w:val="30"/>
          <w:szCs w:val="30"/>
        </w:rPr>
        <w:lastRenderedPageBreak/>
        <w:t>*</w:t>
      </w:r>
      <w:r w:rsidRPr="00126959">
        <w:rPr>
          <w:rFonts w:ascii="Angsana New" w:hAnsi="Angsana New"/>
          <w:sz w:val="30"/>
          <w:szCs w:val="30"/>
        </w:rPr>
        <w:tab/>
      </w:r>
      <w:r w:rsidRPr="00126959">
        <w:rPr>
          <w:rFonts w:ascii="Angsana New" w:hAnsi="Angsana New"/>
          <w:sz w:val="30"/>
          <w:szCs w:val="30"/>
          <w:cs/>
        </w:rPr>
        <w:t>ที่</w:t>
      </w:r>
      <w:r w:rsidRPr="005019CA">
        <w:rPr>
          <w:rFonts w:asciiTheme="majorBidi" w:hAnsiTheme="majorBidi" w:cstheme="majorBidi"/>
          <w:sz w:val="30"/>
          <w:szCs w:val="30"/>
          <w:cs/>
        </w:rPr>
        <w:t>ประชุมสามัญผู้ถือหุ้นประจำปี</w:t>
      </w:r>
      <w:r w:rsidRPr="005019CA">
        <w:rPr>
          <w:rFonts w:asciiTheme="majorBidi" w:hAnsiTheme="majorBidi" w:cstheme="majorBidi" w:hint="cs"/>
          <w:sz w:val="30"/>
          <w:szCs w:val="30"/>
          <w:cs/>
        </w:rPr>
        <w:t>ของบริษัท</w:t>
      </w:r>
      <w:r w:rsidRPr="005019CA">
        <w:rPr>
          <w:rFonts w:asciiTheme="majorBidi" w:hAnsiTheme="majorBidi" w:cstheme="majorBidi"/>
          <w:sz w:val="30"/>
          <w:szCs w:val="30"/>
          <w:cs/>
        </w:rPr>
        <w:t xml:space="preserve"> เมื่อวันที่ </w:t>
      </w:r>
      <w:r w:rsidRPr="005019CA">
        <w:rPr>
          <w:rFonts w:asciiTheme="majorBidi" w:hAnsiTheme="majorBidi" w:cstheme="majorBidi"/>
          <w:sz w:val="30"/>
          <w:szCs w:val="30"/>
        </w:rPr>
        <w:t xml:space="preserve">27 </w:t>
      </w:r>
      <w:r w:rsidRPr="005019CA">
        <w:rPr>
          <w:rFonts w:asciiTheme="majorBidi" w:hAnsiTheme="majorBidi" w:cstheme="majorBidi"/>
          <w:sz w:val="30"/>
          <w:szCs w:val="30"/>
          <w:cs/>
        </w:rPr>
        <w:t xml:space="preserve">เมษายน </w:t>
      </w:r>
      <w:r w:rsidRPr="005019CA">
        <w:rPr>
          <w:rFonts w:asciiTheme="majorBidi" w:hAnsiTheme="majorBidi" w:cstheme="majorBidi"/>
          <w:sz w:val="30"/>
          <w:szCs w:val="30"/>
        </w:rPr>
        <w:t xml:space="preserve">2561 </w:t>
      </w:r>
      <w:r w:rsidRPr="005019CA">
        <w:rPr>
          <w:rFonts w:asciiTheme="majorBidi" w:hAnsiTheme="majorBidi" w:cstheme="majorBidi"/>
          <w:sz w:val="30"/>
          <w:szCs w:val="30"/>
          <w:cs/>
        </w:rPr>
        <w:t>มีมติอนุมัติการออกและเสนอขายตราสารหนี้</w:t>
      </w:r>
      <w:r w:rsidRPr="00EA40C4">
        <w:rPr>
          <w:rFonts w:asciiTheme="majorBidi" w:hAnsiTheme="majorBidi" w:cstheme="majorBidi" w:hint="cs"/>
          <w:sz w:val="30"/>
          <w:szCs w:val="30"/>
          <w:cs/>
        </w:rPr>
        <w:t>เ</w:t>
      </w:r>
      <w:r w:rsidRPr="00EA40C4">
        <w:rPr>
          <w:rFonts w:asciiTheme="majorBidi" w:hAnsiTheme="majorBidi" w:cstheme="majorBidi"/>
          <w:sz w:val="30"/>
          <w:szCs w:val="30"/>
          <w:cs/>
        </w:rPr>
        <w:t>พื่อ</w:t>
      </w:r>
      <w:r w:rsidRPr="005019CA">
        <w:rPr>
          <w:rFonts w:asciiTheme="majorBidi" w:hAnsiTheme="majorBidi" w:cstheme="majorBidi"/>
          <w:sz w:val="30"/>
          <w:szCs w:val="30"/>
          <w:cs/>
        </w:rPr>
        <w:t>รองรับการขยายธุรกิจของ</w:t>
      </w:r>
      <w:r w:rsidRPr="005019CA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5019CA">
        <w:rPr>
          <w:rFonts w:asciiTheme="majorBidi" w:hAnsiTheme="majorBidi" w:cstheme="majorBidi"/>
          <w:sz w:val="30"/>
          <w:szCs w:val="30"/>
        </w:rPr>
        <w:t xml:space="preserve"> </w:t>
      </w:r>
      <w:r w:rsidRPr="005019CA">
        <w:rPr>
          <w:rFonts w:asciiTheme="majorBidi" w:hAnsiTheme="majorBidi" w:cstheme="majorBidi"/>
          <w:sz w:val="30"/>
          <w:szCs w:val="30"/>
          <w:cs/>
        </w:rPr>
        <w:t xml:space="preserve">พฤกษา </w:t>
      </w:r>
      <w:proofErr w:type="spellStart"/>
      <w:r w:rsidRPr="005019CA">
        <w:rPr>
          <w:rFonts w:asciiTheme="majorBidi" w:hAnsiTheme="majorBidi" w:cstheme="majorBidi"/>
          <w:sz w:val="30"/>
          <w:szCs w:val="30"/>
          <w:cs/>
        </w:rPr>
        <w:t>เรียลเอสเตท</w:t>
      </w:r>
      <w:proofErr w:type="spellEnd"/>
      <w:r w:rsidRPr="005019C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019CA">
        <w:rPr>
          <w:rFonts w:asciiTheme="majorBidi" w:hAnsiTheme="majorBidi" w:cstheme="majorBidi" w:hint="cs"/>
          <w:sz w:val="30"/>
          <w:szCs w:val="30"/>
          <w:cs/>
        </w:rPr>
        <w:t>จำกัด (มหาชน)</w:t>
      </w:r>
      <w:r w:rsidRPr="005019CA">
        <w:rPr>
          <w:rFonts w:asciiTheme="majorBidi" w:hAnsiTheme="majorBidi" w:cstheme="majorBidi"/>
          <w:sz w:val="30"/>
          <w:szCs w:val="30"/>
        </w:rPr>
        <w:t xml:space="preserve"> </w:t>
      </w:r>
      <w:r w:rsidRPr="005019CA">
        <w:rPr>
          <w:rFonts w:asciiTheme="majorBidi" w:hAnsiTheme="majorBidi" w:cstheme="majorBidi"/>
          <w:sz w:val="30"/>
          <w:szCs w:val="30"/>
          <w:cs/>
        </w:rPr>
        <w:t>ในอนาคต</w:t>
      </w:r>
      <w:r w:rsidRPr="005019CA">
        <w:rPr>
          <w:rFonts w:asciiTheme="majorBidi" w:hAnsiTheme="majorBidi" w:cstheme="majorBidi"/>
          <w:sz w:val="30"/>
          <w:szCs w:val="30"/>
        </w:rPr>
        <w:t xml:space="preserve"> </w:t>
      </w:r>
      <w:r w:rsidRPr="005019CA">
        <w:rPr>
          <w:rFonts w:asciiTheme="majorBidi" w:hAnsiTheme="majorBidi" w:cstheme="majorBidi"/>
          <w:sz w:val="30"/>
          <w:szCs w:val="30"/>
          <w:cs/>
        </w:rPr>
        <w:t>โดยกำหนดวงเงินที่ออกตราสารหนี้ดังกล่าวไม่เกิน</w:t>
      </w:r>
      <w:r w:rsidRPr="005019CA">
        <w:rPr>
          <w:rFonts w:asciiTheme="majorBidi" w:hAnsiTheme="majorBidi" w:cstheme="majorBidi"/>
          <w:sz w:val="30"/>
          <w:szCs w:val="30"/>
        </w:rPr>
        <w:t xml:space="preserve"> 20,000 </w:t>
      </w:r>
      <w:r w:rsidRPr="005019CA">
        <w:rPr>
          <w:rFonts w:asciiTheme="majorBidi" w:hAnsiTheme="majorBidi" w:cstheme="majorBidi"/>
          <w:sz w:val="30"/>
          <w:szCs w:val="30"/>
          <w:cs/>
        </w:rPr>
        <w:t xml:space="preserve">ล้านบาท อายุไม่เกิน </w:t>
      </w:r>
      <w:r w:rsidRPr="005019CA">
        <w:rPr>
          <w:rFonts w:asciiTheme="majorBidi" w:hAnsiTheme="majorBidi" w:cstheme="majorBidi"/>
          <w:sz w:val="30"/>
          <w:szCs w:val="30"/>
        </w:rPr>
        <w:t xml:space="preserve">7 </w:t>
      </w:r>
      <w:r w:rsidRPr="005019CA">
        <w:rPr>
          <w:rFonts w:asciiTheme="majorBidi" w:hAnsiTheme="majorBidi" w:cstheme="majorBidi"/>
          <w:sz w:val="30"/>
          <w:szCs w:val="30"/>
          <w:cs/>
        </w:rPr>
        <w:t>ปี โดยมีประเภทและอัตราดอกเบี้ยตามความเหมาะสมของตลาดในขณะที่เสนอขาย</w:t>
      </w:r>
      <w:r w:rsidRPr="005019C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5019CA">
        <w:rPr>
          <w:rFonts w:asciiTheme="majorBidi" w:hAnsiTheme="majorBidi" w:cstheme="majorBidi"/>
          <w:sz w:val="30"/>
          <w:szCs w:val="30"/>
          <w:cs/>
        </w:rPr>
        <w:t>ในระหว่า</w:t>
      </w:r>
      <w:r w:rsidRPr="005019CA">
        <w:rPr>
          <w:rFonts w:asciiTheme="majorBidi" w:hAnsiTheme="majorBidi" w:cstheme="majorBidi" w:hint="cs"/>
          <w:sz w:val="30"/>
          <w:szCs w:val="30"/>
          <w:cs/>
        </w:rPr>
        <w:t>ง</w:t>
      </w:r>
      <w:r w:rsidRPr="005019CA">
        <w:rPr>
          <w:rFonts w:asciiTheme="majorBidi" w:hAnsiTheme="majorBidi" w:cstheme="majorBidi"/>
          <w:sz w:val="30"/>
          <w:szCs w:val="30"/>
          <w:cs/>
        </w:rPr>
        <w:t xml:space="preserve">ไตรมาส </w:t>
      </w:r>
      <w:r w:rsidRPr="005019CA">
        <w:rPr>
          <w:rFonts w:asciiTheme="majorBidi" w:hAnsiTheme="majorBidi" w:cstheme="majorBidi"/>
          <w:sz w:val="30"/>
          <w:szCs w:val="30"/>
        </w:rPr>
        <w:t>2</w:t>
      </w:r>
      <w:r w:rsidRPr="005019CA">
        <w:rPr>
          <w:rFonts w:asciiTheme="majorBidi" w:hAnsiTheme="majorBidi" w:cstheme="majorBidi"/>
          <w:sz w:val="30"/>
          <w:szCs w:val="30"/>
          <w:cs/>
        </w:rPr>
        <w:t xml:space="preserve"> ปี </w:t>
      </w:r>
      <w:r w:rsidRPr="005019CA">
        <w:rPr>
          <w:rFonts w:asciiTheme="majorBidi" w:hAnsiTheme="majorBidi" w:cstheme="majorBidi"/>
          <w:sz w:val="30"/>
          <w:szCs w:val="30"/>
        </w:rPr>
        <w:t>2561</w:t>
      </w:r>
      <w:r w:rsidRPr="005019C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019CA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5019CA">
        <w:rPr>
          <w:rFonts w:asciiTheme="majorBidi" w:hAnsiTheme="majorBidi" w:cstheme="majorBidi"/>
          <w:sz w:val="30"/>
          <w:szCs w:val="30"/>
          <w:cs/>
        </w:rPr>
        <w:t xml:space="preserve">ได้ออกหุ้นกู้ครั้งที่ </w:t>
      </w:r>
      <w:r w:rsidRPr="005019CA">
        <w:rPr>
          <w:rFonts w:asciiTheme="majorBidi" w:hAnsiTheme="majorBidi" w:cstheme="majorBidi"/>
          <w:sz w:val="30"/>
          <w:szCs w:val="30"/>
        </w:rPr>
        <w:t xml:space="preserve">1/2561 </w:t>
      </w:r>
      <w:r w:rsidRPr="005019CA">
        <w:rPr>
          <w:rFonts w:asciiTheme="majorBidi" w:hAnsiTheme="majorBidi" w:cstheme="majorBidi"/>
          <w:sz w:val="30"/>
          <w:szCs w:val="30"/>
          <w:cs/>
        </w:rPr>
        <w:t xml:space="preserve">แล้วจำนวน </w:t>
      </w:r>
      <w:r w:rsidRPr="005019CA">
        <w:rPr>
          <w:rFonts w:asciiTheme="majorBidi" w:hAnsiTheme="majorBidi" w:cstheme="majorBidi"/>
          <w:sz w:val="30"/>
          <w:szCs w:val="30"/>
        </w:rPr>
        <w:t xml:space="preserve">5,500 </w:t>
      </w:r>
      <w:r w:rsidRPr="005019CA">
        <w:rPr>
          <w:rFonts w:asciiTheme="majorBidi" w:hAnsiTheme="majorBidi" w:cstheme="majorBidi"/>
          <w:sz w:val="30"/>
          <w:szCs w:val="30"/>
          <w:cs/>
        </w:rPr>
        <w:t>ล้านบาท</w:t>
      </w:r>
    </w:p>
    <w:p w:rsidR="00DA5605" w:rsidRPr="005019CA" w:rsidRDefault="00DA5605" w:rsidP="005019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334AE9" w:rsidRPr="005019CA" w:rsidRDefault="00334AE9" w:rsidP="005019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A40C4">
        <w:rPr>
          <w:rFonts w:asciiTheme="majorBidi" w:hAnsiTheme="majorBidi" w:cstheme="majorBidi"/>
          <w:sz w:val="30"/>
          <w:szCs w:val="30"/>
          <w:cs/>
        </w:rPr>
        <w:t>รายการ</w:t>
      </w:r>
      <w:r w:rsidRPr="005019CA">
        <w:rPr>
          <w:rFonts w:asciiTheme="majorBidi" w:hAnsiTheme="majorBidi" w:cstheme="majorBidi"/>
          <w:sz w:val="30"/>
          <w:szCs w:val="30"/>
          <w:cs/>
        </w:rPr>
        <w:t xml:space="preserve">เคลื่อนไหวในระหว่างปีสิ้นสุดวันที่ </w:t>
      </w:r>
      <w:r w:rsidR="00867A70" w:rsidRPr="005019CA">
        <w:rPr>
          <w:rFonts w:asciiTheme="majorBidi" w:hAnsiTheme="majorBidi" w:cstheme="majorBidi"/>
          <w:sz w:val="30"/>
          <w:szCs w:val="30"/>
        </w:rPr>
        <w:t>31</w:t>
      </w:r>
      <w:r w:rsidRPr="005019CA">
        <w:rPr>
          <w:rFonts w:asciiTheme="majorBidi" w:hAnsiTheme="majorBidi" w:cstheme="majorBidi"/>
          <w:sz w:val="30"/>
          <w:szCs w:val="30"/>
          <w:cs/>
        </w:rPr>
        <w:t xml:space="preserve"> ธันวาคม</w:t>
      </w:r>
      <w:r w:rsidRPr="005019CA">
        <w:rPr>
          <w:rFonts w:asciiTheme="majorBidi" w:hAnsiTheme="majorBidi" w:cstheme="majorBidi"/>
          <w:sz w:val="30"/>
          <w:szCs w:val="30"/>
        </w:rPr>
        <w:t xml:space="preserve"> </w:t>
      </w:r>
      <w:r w:rsidRPr="005019CA">
        <w:rPr>
          <w:rFonts w:asciiTheme="majorBidi" w:hAnsiTheme="majorBidi" w:cstheme="majorBidi"/>
          <w:sz w:val="30"/>
          <w:szCs w:val="30"/>
          <w:cs/>
        </w:rPr>
        <w:t>ของหุ้นกู้</w:t>
      </w:r>
      <w:r w:rsidRPr="005019CA">
        <w:rPr>
          <w:rFonts w:asciiTheme="majorBidi" w:hAnsiTheme="majorBidi" w:cstheme="majorBidi"/>
          <w:sz w:val="30"/>
          <w:szCs w:val="30"/>
        </w:rPr>
        <w:t xml:space="preserve"> </w:t>
      </w:r>
      <w:r w:rsidRPr="005019CA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:rsidR="00BB6725" w:rsidRPr="005019CA" w:rsidRDefault="00BB6725" w:rsidP="005019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4" w:type="dxa"/>
        <w:tblInd w:w="558" w:type="dxa"/>
        <w:tblLook w:val="01E0" w:firstRow="1" w:lastRow="1" w:firstColumn="1" w:lastColumn="1" w:noHBand="0" w:noVBand="0"/>
      </w:tblPr>
      <w:tblGrid>
        <w:gridCol w:w="2880"/>
        <w:gridCol w:w="1440"/>
        <w:gridCol w:w="250"/>
        <w:gridCol w:w="1415"/>
        <w:gridCol w:w="271"/>
        <w:gridCol w:w="1398"/>
        <w:gridCol w:w="269"/>
        <w:gridCol w:w="1351"/>
      </w:tblGrid>
      <w:tr w:rsidR="00D76F8B" w:rsidRPr="007766A8" w:rsidTr="002D4C1A">
        <w:tc>
          <w:tcPr>
            <w:tcW w:w="2880" w:type="dxa"/>
          </w:tcPr>
          <w:p w:rsidR="00D76F8B" w:rsidRPr="007766A8" w:rsidRDefault="00D76F8B" w:rsidP="00D76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3105" w:type="dxa"/>
            <w:gridSpan w:val="3"/>
          </w:tcPr>
          <w:p w:rsidR="00D76F8B" w:rsidRPr="007766A8" w:rsidRDefault="00D76F8B" w:rsidP="00D76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766A8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1" w:type="dxa"/>
          </w:tcPr>
          <w:p w:rsidR="00D76F8B" w:rsidRPr="007766A8" w:rsidRDefault="00D76F8B" w:rsidP="00D76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3018" w:type="dxa"/>
            <w:gridSpan w:val="3"/>
          </w:tcPr>
          <w:p w:rsidR="00D76F8B" w:rsidRPr="007766A8" w:rsidRDefault="00D76F8B" w:rsidP="00D76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76F8B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76F8B" w:rsidRPr="007766A8" w:rsidTr="002D4C1A">
        <w:tc>
          <w:tcPr>
            <w:tcW w:w="2880" w:type="dxa"/>
          </w:tcPr>
          <w:p w:rsidR="00D76F8B" w:rsidRPr="007766A8" w:rsidRDefault="00D76F8B" w:rsidP="00D76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D76F8B" w:rsidRPr="007766A8" w:rsidRDefault="00D76F8B" w:rsidP="00D76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50" w:type="dxa"/>
          </w:tcPr>
          <w:p w:rsidR="00D76F8B" w:rsidRPr="007766A8" w:rsidRDefault="00D76F8B" w:rsidP="00D76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5" w:type="dxa"/>
          </w:tcPr>
          <w:p w:rsidR="00D76F8B" w:rsidRPr="007766A8" w:rsidRDefault="00D76F8B" w:rsidP="00D76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CB4C84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71" w:type="dxa"/>
          </w:tcPr>
          <w:p w:rsidR="00D76F8B" w:rsidRPr="007766A8" w:rsidRDefault="00D76F8B" w:rsidP="00D76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8" w:type="dxa"/>
          </w:tcPr>
          <w:p w:rsidR="00D76F8B" w:rsidRPr="007766A8" w:rsidRDefault="00D76F8B" w:rsidP="00D76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66A8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141C2F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69" w:type="dxa"/>
          </w:tcPr>
          <w:p w:rsidR="00D76F8B" w:rsidRPr="007766A8" w:rsidRDefault="00D76F8B" w:rsidP="00D76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1" w:type="dxa"/>
          </w:tcPr>
          <w:p w:rsidR="00D76F8B" w:rsidRPr="007766A8" w:rsidRDefault="00D76F8B" w:rsidP="00D76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CB4C84"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  <w:tr w:rsidR="00D76F8B" w:rsidRPr="007766A8" w:rsidTr="002D4C1A">
        <w:tc>
          <w:tcPr>
            <w:tcW w:w="2880" w:type="dxa"/>
          </w:tcPr>
          <w:p w:rsidR="00D76F8B" w:rsidRPr="007766A8" w:rsidRDefault="00D76F8B" w:rsidP="00D76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4" w:type="dxa"/>
            <w:gridSpan w:val="7"/>
          </w:tcPr>
          <w:p w:rsidR="00D76F8B" w:rsidRPr="007766A8" w:rsidRDefault="00D76F8B" w:rsidP="00D76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2" w:right="-11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766A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76F8B" w:rsidRPr="005B2035" w:rsidTr="002D4C1A">
        <w:trPr>
          <w:trHeight w:val="119"/>
        </w:trPr>
        <w:tc>
          <w:tcPr>
            <w:tcW w:w="2880" w:type="dxa"/>
          </w:tcPr>
          <w:p w:rsidR="00D76F8B" w:rsidRPr="00295C12" w:rsidRDefault="00D76F8B" w:rsidP="00D76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295C1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295C12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295C12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มกราคม</w:t>
            </w:r>
            <w:r w:rsidRPr="00295C1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40" w:type="dxa"/>
          </w:tcPr>
          <w:p w:rsidR="00D76F8B" w:rsidRPr="00545D32" w:rsidRDefault="00D76F8B" w:rsidP="00B03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45D32">
              <w:rPr>
                <w:rFonts w:ascii="Angsana New" w:hAnsi="Angsana New"/>
                <w:sz w:val="30"/>
                <w:szCs w:val="30"/>
              </w:rPr>
              <w:t>21,500</w:t>
            </w:r>
          </w:p>
        </w:tc>
        <w:tc>
          <w:tcPr>
            <w:tcW w:w="250" w:type="dxa"/>
          </w:tcPr>
          <w:p w:rsidR="00D76F8B" w:rsidRPr="00545D32" w:rsidRDefault="00D76F8B" w:rsidP="00D76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5" w:type="dxa"/>
          </w:tcPr>
          <w:p w:rsidR="00D76F8B" w:rsidRPr="00545D32" w:rsidRDefault="00D76F8B" w:rsidP="00B03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45D32">
              <w:rPr>
                <w:rFonts w:ascii="Angsana New" w:hAnsi="Angsana New"/>
                <w:sz w:val="30"/>
                <w:szCs w:val="30"/>
              </w:rPr>
              <w:t>18,000</w:t>
            </w:r>
          </w:p>
        </w:tc>
        <w:tc>
          <w:tcPr>
            <w:tcW w:w="271" w:type="dxa"/>
          </w:tcPr>
          <w:p w:rsidR="00D76F8B" w:rsidRPr="00545D32" w:rsidRDefault="00D76F8B" w:rsidP="00D76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8" w:type="dxa"/>
          </w:tcPr>
          <w:p w:rsidR="00D76F8B" w:rsidRPr="00545D32" w:rsidRDefault="00B03AF2" w:rsidP="001250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:rsidR="00D76F8B" w:rsidRPr="00545D32" w:rsidRDefault="00D76F8B" w:rsidP="00D76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1" w:type="dxa"/>
          </w:tcPr>
          <w:p w:rsidR="00D76F8B" w:rsidRPr="00545D32" w:rsidRDefault="00B03AF2" w:rsidP="001250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76F8B" w:rsidRPr="005B2035" w:rsidTr="002D4C1A">
        <w:tc>
          <w:tcPr>
            <w:tcW w:w="2880" w:type="dxa"/>
          </w:tcPr>
          <w:p w:rsidR="00D76F8B" w:rsidRPr="007766A8" w:rsidRDefault="00D76F8B" w:rsidP="00D76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7766A8">
              <w:rPr>
                <w:rFonts w:ascii="Angsana New" w:hAnsi="Angsana New"/>
                <w:sz w:val="30"/>
                <w:szCs w:val="30"/>
                <w:cs/>
              </w:rPr>
              <w:t>ออกหุ้นกู้ระหว่า</w:t>
            </w:r>
            <w:r w:rsidRPr="007766A8">
              <w:rPr>
                <w:rFonts w:ascii="Angsana New" w:hAnsi="Angsana New" w:hint="cs"/>
                <w:sz w:val="30"/>
                <w:szCs w:val="30"/>
                <w:cs/>
              </w:rPr>
              <w:t>งปี</w:t>
            </w:r>
          </w:p>
        </w:tc>
        <w:tc>
          <w:tcPr>
            <w:tcW w:w="1440" w:type="dxa"/>
          </w:tcPr>
          <w:p w:rsidR="00D76F8B" w:rsidRPr="00202183" w:rsidRDefault="00D76F8B" w:rsidP="00B03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Pr="00202183">
              <w:rPr>
                <w:rFonts w:ascii="Angsana New" w:hAnsi="Angsana New"/>
                <w:sz w:val="30"/>
                <w:szCs w:val="30"/>
              </w:rPr>
              <w:t>,500</w:t>
            </w:r>
          </w:p>
        </w:tc>
        <w:tc>
          <w:tcPr>
            <w:tcW w:w="250" w:type="dxa"/>
          </w:tcPr>
          <w:p w:rsidR="00D76F8B" w:rsidRPr="007766A8" w:rsidRDefault="00D76F8B" w:rsidP="00D76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5" w:type="dxa"/>
          </w:tcPr>
          <w:p w:rsidR="00D76F8B" w:rsidRPr="00202183" w:rsidRDefault="00D76F8B" w:rsidP="00B03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02183">
              <w:rPr>
                <w:rFonts w:ascii="Angsana New" w:hAnsi="Angsana New"/>
                <w:sz w:val="30"/>
                <w:szCs w:val="30"/>
              </w:rPr>
              <w:t>9,500</w:t>
            </w:r>
          </w:p>
        </w:tc>
        <w:tc>
          <w:tcPr>
            <w:tcW w:w="271" w:type="dxa"/>
          </w:tcPr>
          <w:p w:rsidR="00D76F8B" w:rsidRPr="00202183" w:rsidRDefault="00D76F8B" w:rsidP="00D76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8" w:type="dxa"/>
          </w:tcPr>
          <w:p w:rsidR="00D76F8B" w:rsidRPr="00202183" w:rsidRDefault="00B03AF2" w:rsidP="00B03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Pr="00202183">
              <w:rPr>
                <w:rFonts w:ascii="Angsana New" w:hAnsi="Angsana New"/>
                <w:sz w:val="30"/>
                <w:szCs w:val="30"/>
              </w:rPr>
              <w:t>,500</w:t>
            </w:r>
          </w:p>
        </w:tc>
        <w:tc>
          <w:tcPr>
            <w:tcW w:w="269" w:type="dxa"/>
          </w:tcPr>
          <w:p w:rsidR="00D76F8B" w:rsidRPr="00202183" w:rsidRDefault="00D76F8B" w:rsidP="00D76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1" w:type="dxa"/>
          </w:tcPr>
          <w:p w:rsidR="00D76F8B" w:rsidRPr="00202183" w:rsidRDefault="00B03AF2" w:rsidP="001250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76F8B" w:rsidRPr="005B2035" w:rsidTr="002D4C1A">
        <w:tc>
          <w:tcPr>
            <w:tcW w:w="2880" w:type="dxa"/>
          </w:tcPr>
          <w:p w:rsidR="00D76F8B" w:rsidRPr="007766A8" w:rsidRDefault="00D76F8B" w:rsidP="00D76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295C12">
              <w:rPr>
                <w:rFonts w:asciiTheme="majorBidi" w:hAnsiTheme="majorBidi" w:cstheme="majorBidi" w:hint="cs"/>
                <w:sz w:val="30"/>
                <w:szCs w:val="30"/>
                <w:cs/>
              </w:rPr>
              <w:t>ชำระ</w:t>
            </w:r>
            <w:r w:rsidRPr="007766A8">
              <w:rPr>
                <w:rFonts w:ascii="Angsana New" w:hAnsi="Angsana New" w:hint="cs"/>
                <w:sz w:val="30"/>
                <w:szCs w:val="30"/>
                <w:cs/>
              </w:rPr>
              <w:t>หุ้นกู้คืนระหว่างปี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D76F8B" w:rsidRPr="00202183" w:rsidRDefault="00D76F8B" w:rsidP="00B03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02183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Pr="00202183">
              <w:rPr>
                <w:rFonts w:ascii="Angsana New" w:hAnsi="Angsana New"/>
                <w:sz w:val="30"/>
                <w:szCs w:val="30"/>
              </w:rPr>
              <w:t>,000)</w:t>
            </w:r>
          </w:p>
        </w:tc>
        <w:tc>
          <w:tcPr>
            <w:tcW w:w="250" w:type="dxa"/>
          </w:tcPr>
          <w:p w:rsidR="00D76F8B" w:rsidRPr="007766A8" w:rsidRDefault="00D76F8B" w:rsidP="00D76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5" w:type="dxa"/>
            <w:tcBorders>
              <w:bottom w:val="single" w:sz="4" w:space="0" w:color="auto"/>
            </w:tcBorders>
          </w:tcPr>
          <w:p w:rsidR="00D76F8B" w:rsidRPr="00202183" w:rsidRDefault="00D76F8B" w:rsidP="00B03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02183">
              <w:rPr>
                <w:rFonts w:ascii="Angsana New" w:hAnsi="Angsana New"/>
                <w:sz w:val="30"/>
                <w:szCs w:val="30"/>
              </w:rPr>
              <w:t>(6,000)</w:t>
            </w:r>
          </w:p>
        </w:tc>
        <w:tc>
          <w:tcPr>
            <w:tcW w:w="271" w:type="dxa"/>
          </w:tcPr>
          <w:p w:rsidR="00D76F8B" w:rsidRPr="00202183" w:rsidRDefault="00D76F8B" w:rsidP="00D76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8" w:type="dxa"/>
            <w:tcBorders>
              <w:bottom w:val="single" w:sz="4" w:space="0" w:color="auto"/>
            </w:tcBorders>
          </w:tcPr>
          <w:p w:rsidR="00D76F8B" w:rsidRPr="00202183" w:rsidRDefault="00B03AF2" w:rsidP="001250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:rsidR="00D76F8B" w:rsidRPr="00202183" w:rsidRDefault="00D76F8B" w:rsidP="00D76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1" w:type="dxa"/>
            <w:tcBorders>
              <w:bottom w:val="single" w:sz="4" w:space="0" w:color="auto"/>
            </w:tcBorders>
          </w:tcPr>
          <w:p w:rsidR="00D76F8B" w:rsidRPr="00202183" w:rsidRDefault="00B03AF2" w:rsidP="001250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76F8B" w:rsidRPr="007766A8" w:rsidTr="002D4C1A">
        <w:tc>
          <w:tcPr>
            <w:tcW w:w="2880" w:type="dxa"/>
          </w:tcPr>
          <w:p w:rsidR="00D76F8B" w:rsidRPr="007766A8" w:rsidRDefault="00D76F8B" w:rsidP="00D76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766A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766A8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7766A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D76F8B" w:rsidRPr="001772EF" w:rsidRDefault="00D76F8B" w:rsidP="00B03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02183">
              <w:rPr>
                <w:rFonts w:ascii="Angsana New" w:hAnsi="Angsana New"/>
                <w:b/>
                <w:bCs/>
                <w:sz w:val="30"/>
                <w:szCs w:val="30"/>
              </w:rPr>
              <w:t>21,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202183">
              <w:rPr>
                <w:rFonts w:ascii="Angsana New" w:hAnsi="Angsana New"/>
                <w:b/>
                <w:bCs/>
                <w:sz w:val="30"/>
                <w:szCs w:val="30"/>
              </w:rPr>
              <w:t>00</w:t>
            </w:r>
          </w:p>
        </w:tc>
        <w:tc>
          <w:tcPr>
            <w:tcW w:w="250" w:type="dxa"/>
          </w:tcPr>
          <w:p w:rsidR="00D76F8B" w:rsidRPr="006759F8" w:rsidRDefault="00D76F8B" w:rsidP="00D76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5" w:type="dxa"/>
            <w:tcBorders>
              <w:top w:val="single" w:sz="4" w:space="0" w:color="auto"/>
              <w:bottom w:val="double" w:sz="4" w:space="0" w:color="auto"/>
            </w:tcBorders>
          </w:tcPr>
          <w:p w:rsidR="00D76F8B" w:rsidRPr="001772EF" w:rsidRDefault="00D76F8B" w:rsidP="00B03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02183">
              <w:rPr>
                <w:rFonts w:ascii="Angsana New" w:hAnsi="Angsana New"/>
                <w:b/>
                <w:bCs/>
                <w:sz w:val="30"/>
                <w:szCs w:val="30"/>
              </w:rPr>
              <w:t>21,500</w:t>
            </w:r>
          </w:p>
        </w:tc>
        <w:tc>
          <w:tcPr>
            <w:tcW w:w="271" w:type="dxa"/>
            <w:tcBorders>
              <w:bottom w:val="nil"/>
            </w:tcBorders>
          </w:tcPr>
          <w:p w:rsidR="00D76F8B" w:rsidRPr="00202183" w:rsidRDefault="00D76F8B" w:rsidP="00D76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98" w:type="dxa"/>
            <w:tcBorders>
              <w:top w:val="single" w:sz="4" w:space="0" w:color="auto"/>
              <w:bottom w:val="double" w:sz="4" w:space="0" w:color="auto"/>
            </w:tcBorders>
          </w:tcPr>
          <w:p w:rsidR="00D76F8B" w:rsidRPr="00202183" w:rsidRDefault="00B03AF2" w:rsidP="00B03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03AF2">
              <w:rPr>
                <w:rFonts w:ascii="Angsana New" w:hAnsi="Angsana New"/>
                <w:b/>
                <w:bCs/>
                <w:sz w:val="30"/>
                <w:szCs w:val="30"/>
              </w:rPr>
              <w:t>5,500</w:t>
            </w:r>
          </w:p>
        </w:tc>
        <w:tc>
          <w:tcPr>
            <w:tcW w:w="269" w:type="dxa"/>
            <w:tcBorders>
              <w:bottom w:val="nil"/>
            </w:tcBorders>
          </w:tcPr>
          <w:p w:rsidR="00D76F8B" w:rsidRPr="00202183" w:rsidRDefault="00D76F8B" w:rsidP="00D76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1" w:type="dxa"/>
            <w:tcBorders>
              <w:top w:val="single" w:sz="4" w:space="0" w:color="auto"/>
              <w:bottom w:val="double" w:sz="4" w:space="0" w:color="auto"/>
            </w:tcBorders>
          </w:tcPr>
          <w:p w:rsidR="00D76F8B" w:rsidRPr="00202183" w:rsidRDefault="00B03AF2" w:rsidP="001250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0A51D8" w:rsidRPr="00C31ED3" w:rsidRDefault="0030183C" w:rsidP="00C31ED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7766A8">
        <w:rPr>
          <w:rFonts w:asciiTheme="majorBidi" w:hAnsiTheme="majorBidi" w:cstheme="majorBidi" w:hint="cs"/>
          <w:b/>
          <w:sz w:val="30"/>
          <w:szCs w:val="30"/>
          <w:cs/>
        </w:rPr>
        <w:tab/>
      </w:r>
      <w:r w:rsidR="00BB6725" w:rsidRPr="007766A8">
        <w:rPr>
          <w:rFonts w:asciiTheme="majorBidi" w:hAnsiTheme="majorBidi" w:cstheme="majorBidi"/>
          <w:b/>
          <w:sz w:val="30"/>
          <w:szCs w:val="30"/>
        </w:rPr>
        <w:t xml:space="preserve"> </w:t>
      </w:r>
    </w:p>
    <w:p w:rsidR="00334AE9" w:rsidRPr="000A51D8" w:rsidRDefault="00435813" w:rsidP="000A51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0A51D8">
        <w:rPr>
          <w:rFonts w:ascii="Angsana New" w:hAnsi="Angsana New"/>
          <w:b/>
          <w:bCs/>
          <w:sz w:val="30"/>
          <w:szCs w:val="30"/>
        </w:rPr>
        <w:t>1</w:t>
      </w:r>
      <w:r w:rsidR="00AC6772">
        <w:rPr>
          <w:rFonts w:ascii="Angsana New" w:hAnsi="Angsana New"/>
          <w:b/>
          <w:bCs/>
          <w:sz w:val="30"/>
          <w:szCs w:val="30"/>
        </w:rPr>
        <w:t>4</w:t>
      </w:r>
      <w:r w:rsidRPr="000A51D8">
        <w:rPr>
          <w:rFonts w:ascii="Angsana New" w:hAnsi="Angsana New"/>
          <w:b/>
          <w:bCs/>
          <w:sz w:val="30"/>
          <w:szCs w:val="30"/>
        </w:rPr>
        <w:tab/>
      </w:r>
      <w:r w:rsidR="002A003A" w:rsidRPr="000A51D8">
        <w:rPr>
          <w:rFonts w:ascii="Angsana New" w:hAnsi="Angsana New"/>
          <w:b/>
          <w:bCs/>
          <w:sz w:val="30"/>
          <w:szCs w:val="30"/>
          <w:cs/>
        </w:rPr>
        <w:t>เจ้าหนี้การค้า</w:t>
      </w:r>
      <w:r w:rsidR="002A003A" w:rsidRPr="000A51D8">
        <w:rPr>
          <w:rFonts w:ascii="Angsana New" w:hAnsi="Angsana New"/>
          <w:b/>
          <w:bCs/>
          <w:sz w:val="30"/>
          <w:szCs w:val="30"/>
        </w:rPr>
        <w:t xml:space="preserve"> </w:t>
      </w:r>
    </w:p>
    <w:p w:rsidR="00B057CF" w:rsidRPr="00202183" w:rsidRDefault="00B057CF" w:rsidP="00B057CF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16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680"/>
        <w:gridCol w:w="810"/>
        <w:gridCol w:w="1710"/>
        <w:gridCol w:w="270"/>
        <w:gridCol w:w="1692"/>
      </w:tblGrid>
      <w:tr w:rsidR="00675201" w:rsidRPr="007766A8" w:rsidTr="00295C12">
        <w:tc>
          <w:tcPr>
            <w:tcW w:w="4680" w:type="dxa"/>
          </w:tcPr>
          <w:p w:rsidR="00675201" w:rsidRPr="007766A8" w:rsidRDefault="00675201" w:rsidP="00C96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7766A8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</w:p>
        </w:tc>
        <w:tc>
          <w:tcPr>
            <w:tcW w:w="810" w:type="dxa"/>
          </w:tcPr>
          <w:p w:rsidR="00675201" w:rsidRPr="007766A8" w:rsidRDefault="00675201" w:rsidP="00C96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3672" w:type="dxa"/>
            <w:gridSpan w:val="3"/>
          </w:tcPr>
          <w:p w:rsidR="00675201" w:rsidRPr="007766A8" w:rsidRDefault="00675201" w:rsidP="00C96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766A8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55431" w:rsidRPr="007766A8" w:rsidTr="00295C12">
        <w:tc>
          <w:tcPr>
            <w:tcW w:w="4680" w:type="dxa"/>
          </w:tcPr>
          <w:p w:rsidR="00D55431" w:rsidRPr="007766A8" w:rsidRDefault="00D55431" w:rsidP="00D554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10" w:type="dxa"/>
          </w:tcPr>
          <w:p w:rsidR="00D55431" w:rsidRPr="007766A8" w:rsidRDefault="00D55431" w:rsidP="00D554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:rsidR="00D55431" w:rsidRPr="007766A8" w:rsidRDefault="00D55431" w:rsidP="00D55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:rsidR="00D55431" w:rsidRPr="007766A8" w:rsidRDefault="00D55431" w:rsidP="00D55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2" w:type="dxa"/>
            <w:shd w:val="clear" w:color="auto" w:fill="auto"/>
          </w:tcPr>
          <w:p w:rsidR="00D55431" w:rsidRPr="007766A8" w:rsidRDefault="00D55431" w:rsidP="00D55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66A8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2B01D7" w:rsidRPr="007766A8" w:rsidTr="00295C12">
        <w:tc>
          <w:tcPr>
            <w:tcW w:w="4680" w:type="dxa"/>
          </w:tcPr>
          <w:p w:rsidR="002B01D7" w:rsidRPr="007766A8" w:rsidRDefault="002B01D7" w:rsidP="00C96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10" w:type="dxa"/>
          </w:tcPr>
          <w:p w:rsidR="002B01D7" w:rsidRPr="007766A8" w:rsidRDefault="002B01D7" w:rsidP="00C96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3672" w:type="dxa"/>
            <w:gridSpan w:val="3"/>
          </w:tcPr>
          <w:p w:rsidR="002B01D7" w:rsidRPr="007766A8" w:rsidRDefault="002B01D7" w:rsidP="00C96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7766A8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22265F" w:rsidRPr="007766A8" w:rsidTr="00295C12">
        <w:tc>
          <w:tcPr>
            <w:tcW w:w="4680" w:type="dxa"/>
          </w:tcPr>
          <w:p w:rsidR="0022265F" w:rsidRPr="007766A8" w:rsidRDefault="0022265F" w:rsidP="00D55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7766A8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810" w:type="dxa"/>
          </w:tcPr>
          <w:p w:rsidR="0022265F" w:rsidRPr="007766A8" w:rsidRDefault="0022265F" w:rsidP="00D554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:rsidR="0022265F" w:rsidRPr="00202183" w:rsidRDefault="00677625" w:rsidP="00005A6E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7762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2,28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</w:tcPr>
          <w:p w:rsidR="0022265F" w:rsidRPr="007766A8" w:rsidRDefault="0022265F" w:rsidP="00D55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right="-17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692" w:type="dxa"/>
            <w:tcBorders>
              <w:bottom w:val="single" w:sz="4" w:space="0" w:color="auto"/>
            </w:tcBorders>
            <w:vAlign w:val="bottom"/>
          </w:tcPr>
          <w:p w:rsidR="0022265F" w:rsidRPr="00202183" w:rsidRDefault="0022265F" w:rsidP="00D55431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0218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2,379</w:t>
            </w:r>
          </w:p>
        </w:tc>
      </w:tr>
      <w:tr w:rsidR="0022265F" w:rsidRPr="007766A8" w:rsidTr="00295C12">
        <w:tc>
          <w:tcPr>
            <w:tcW w:w="4680" w:type="dxa"/>
          </w:tcPr>
          <w:p w:rsidR="0022265F" w:rsidRPr="007766A8" w:rsidRDefault="0022265F" w:rsidP="00D55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766A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</w:tcPr>
          <w:p w:rsidR="0022265F" w:rsidRPr="007766A8" w:rsidRDefault="0022265F" w:rsidP="00D554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2265F" w:rsidRPr="00202183" w:rsidRDefault="00677625" w:rsidP="00005A6E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7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7762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2,284</w:t>
            </w:r>
          </w:p>
        </w:tc>
        <w:tc>
          <w:tcPr>
            <w:tcW w:w="270" w:type="dxa"/>
          </w:tcPr>
          <w:p w:rsidR="0022265F" w:rsidRPr="007766A8" w:rsidRDefault="0022265F" w:rsidP="00D55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right="-1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2265F" w:rsidRPr="00202183" w:rsidRDefault="0022265F" w:rsidP="00D55431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7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0218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2,379</w:t>
            </w:r>
          </w:p>
        </w:tc>
      </w:tr>
    </w:tbl>
    <w:p w:rsidR="00202183" w:rsidRDefault="00202183" w:rsidP="00DA56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D55431" w:rsidRDefault="00D554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:rsidR="0009216A" w:rsidRPr="00C07B9D" w:rsidRDefault="00435813" w:rsidP="00D20D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7766A8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AC6772">
        <w:rPr>
          <w:rFonts w:ascii="Angsana New" w:hAnsi="Angsana New"/>
          <w:b/>
          <w:bCs/>
          <w:sz w:val="30"/>
          <w:szCs w:val="30"/>
        </w:rPr>
        <w:t>5</w:t>
      </w:r>
      <w:r w:rsidRPr="007766A8">
        <w:rPr>
          <w:rFonts w:ascii="Angsana New" w:hAnsi="Angsana New"/>
          <w:b/>
          <w:bCs/>
          <w:sz w:val="30"/>
          <w:szCs w:val="30"/>
        </w:rPr>
        <w:tab/>
      </w:r>
      <w:r w:rsidR="00C8471E" w:rsidRPr="00C07B9D">
        <w:rPr>
          <w:rFonts w:asciiTheme="majorBidi" w:hAnsiTheme="majorBidi" w:cstheme="majorBidi"/>
          <w:b/>
          <w:bCs/>
          <w:sz w:val="30"/>
          <w:szCs w:val="30"/>
          <w:cs/>
        </w:rPr>
        <w:t>หนี้สิน</w:t>
      </w:r>
      <w:r w:rsidR="0009216A" w:rsidRPr="00C07B9D">
        <w:rPr>
          <w:rFonts w:asciiTheme="majorBidi" w:hAnsiTheme="majorBidi" w:cstheme="majorBidi"/>
          <w:b/>
          <w:bCs/>
          <w:sz w:val="30"/>
          <w:szCs w:val="30"/>
          <w:cs/>
        </w:rPr>
        <w:t>หมุนเวียนอื่น</w:t>
      </w:r>
    </w:p>
    <w:p w:rsidR="00306AB5" w:rsidRPr="00C07B9D" w:rsidRDefault="00306AB5" w:rsidP="00DA56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207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60"/>
        <w:gridCol w:w="1107"/>
        <w:gridCol w:w="238"/>
        <w:gridCol w:w="1112"/>
        <w:gridCol w:w="284"/>
        <w:gridCol w:w="1156"/>
        <w:gridCol w:w="238"/>
        <w:gridCol w:w="1112"/>
      </w:tblGrid>
      <w:tr w:rsidR="00306AB5" w:rsidRPr="00C07B9D" w:rsidTr="00295C12">
        <w:tc>
          <w:tcPr>
            <w:tcW w:w="3960" w:type="dxa"/>
          </w:tcPr>
          <w:p w:rsidR="00306AB5" w:rsidRPr="00C07B9D" w:rsidRDefault="00306AB5" w:rsidP="008B7121">
            <w:pPr>
              <w:pStyle w:val="Heading7"/>
              <w:keepNext w:val="0"/>
              <w:spacing w:line="3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57" w:type="dxa"/>
            <w:gridSpan w:val="3"/>
          </w:tcPr>
          <w:p w:rsidR="00306AB5" w:rsidRPr="00C07B9D" w:rsidRDefault="00306AB5" w:rsidP="008B7121">
            <w:pPr>
              <w:pStyle w:val="Heading7"/>
              <w:keepNext w:val="0"/>
              <w:tabs>
                <w:tab w:val="left" w:pos="375"/>
              </w:tabs>
              <w:spacing w:line="3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C07B9D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4" w:type="dxa"/>
          </w:tcPr>
          <w:p w:rsidR="00306AB5" w:rsidRPr="00C07B9D" w:rsidRDefault="00306AB5" w:rsidP="008B7121">
            <w:pPr>
              <w:pStyle w:val="Heading7"/>
              <w:keepNext w:val="0"/>
              <w:tabs>
                <w:tab w:val="left" w:pos="375"/>
              </w:tabs>
              <w:spacing w:line="38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506" w:type="dxa"/>
            <w:gridSpan w:val="3"/>
          </w:tcPr>
          <w:p w:rsidR="00306AB5" w:rsidRPr="00C07B9D" w:rsidRDefault="00306AB5" w:rsidP="008B7121">
            <w:pPr>
              <w:pStyle w:val="Heading7"/>
              <w:keepNext w:val="0"/>
              <w:spacing w:line="3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C07B9D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D55431" w:rsidRPr="00C07B9D" w:rsidTr="00295C12">
        <w:tc>
          <w:tcPr>
            <w:tcW w:w="3960" w:type="dxa"/>
          </w:tcPr>
          <w:p w:rsidR="00D55431" w:rsidRPr="00C07B9D" w:rsidRDefault="00D55431" w:rsidP="00D55431">
            <w:pPr>
              <w:pStyle w:val="Heading7"/>
              <w:keepNext w:val="0"/>
              <w:spacing w:line="380" w:lineRule="exact"/>
              <w:rPr>
                <w:rFonts w:asciiTheme="majorBidi" w:hAnsiTheme="majorBidi" w:cstheme="majorBidi"/>
                <w:b w:val="0"/>
                <w:bCs w:val="0"/>
                <w:cs/>
              </w:rPr>
            </w:pPr>
          </w:p>
        </w:tc>
        <w:tc>
          <w:tcPr>
            <w:tcW w:w="1107" w:type="dxa"/>
          </w:tcPr>
          <w:p w:rsidR="00D55431" w:rsidRPr="00C07B9D" w:rsidRDefault="00D55431" w:rsidP="00D55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B9D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38" w:type="dxa"/>
          </w:tcPr>
          <w:p w:rsidR="00D55431" w:rsidRPr="00C07B9D" w:rsidRDefault="00D55431" w:rsidP="00D55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:rsidR="00D55431" w:rsidRPr="00C07B9D" w:rsidRDefault="00D55431" w:rsidP="00D55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B9D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284" w:type="dxa"/>
          </w:tcPr>
          <w:p w:rsidR="00D55431" w:rsidRPr="00C07B9D" w:rsidRDefault="00D55431" w:rsidP="00D55431">
            <w:pPr>
              <w:pStyle w:val="Heading7"/>
              <w:keepNext w:val="0"/>
              <w:tabs>
                <w:tab w:val="left" w:pos="375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6" w:type="dxa"/>
          </w:tcPr>
          <w:p w:rsidR="00D55431" w:rsidRPr="00C07B9D" w:rsidRDefault="00D55431" w:rsidP="00D55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B9D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38" w:type="dxa"/>
          </w:tcPr>
          <w:p w:rsidR="00D55431" w:rsidRPr="00C07B9D" w:rsidRDefault="00D55431" w:rsidP="00D55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:rsidR="00D55431" w:rsidRPr="00C07B9D" w:rsidRDefault="00D55431" w:rsidP="00D55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B9D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</w:tr>
      <w:tr w:rsidR="00306AB5" w:rsidRPr="00C07B9D" w:rsidTr="00295C12">
        <w:tc>
          <w:tcPr>
            <w:tcW w:w="3960" w:type="dxa"/>
          </w:tcPr>
          <w:p w:rsidR="00306AB5" w:rsidRPr="00C07B9D" w:rsidRDefault="00306AB5" w:rsidP="008B7121">
            <w:pPr>
              <w:pStyle w:val="Heading7"/>
              <w:keepNext w:val="0"/>
              <w:spacing w:line="3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247" w:type="dxa"/>
            <w:gridSpan w:val="7"/>
          </w:tcPr>
          <w:p w:rsidR="00306AB5" w:rsidRPr="00C07B9D" w:rsidRDefault="00306AB5" w:rsidP="008B7121">
            <w:pPr>
              <w:pStyle w:val="Heading7"/>
              <w:keepNext w:val="0"/>
              <w:spacing w:line="380" w:lineRule="exact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</w:rPr>
            </w:pPr>
            <w:r w:rsidRPr="00C07B9D">
              <w:rPr>
                <w:rFonts w:asciiTheme="majorBidi" w:hAnsiTheme="majorBidi" w:cstheme="majorBidi"/>
                <w:b w:val="0"/>
                <w:bCs w:val="0"/>
                <w:i/>
                <w:iCs/>
                <w:cs/>
              </w:rPr>
              <w:t>(ล้านบาท)</w:t>
            </w:r>
          </w:p>
        </w:tc>
      </w:tr>
      <w:tr w:rsidR="00306AB5" w:rsidRPr="00C07B9D" w:rsidTr="00295C12">
        <w:tc>
          <w:tcPr>
            <w:tcW w:w="3960" w:type="dxa"/>
          </w:tcPr>
          <w:p w:rsidR="00306AB5" w:rsidRPr="00C07B9D" w:rsidRDefault="00306AB5" w:rsidP="008B7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B9D">
              <w:rPr>
                <w:rFonts w:asciiTheme="majorBidi" w:hAnsiTheme="majorBidi" w:cstheme="majorBidi"/>
                <w:sz w:val="30"/>
                <w:szCs w:val="30"/>
                <w:cs/>
              </w:rPr>
              <w:t>โครงการอสังหาริมทรัพย์ระหว่าง</w:t>
            </w:r>
            <w:r w:rsidRPr="00C07B9D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</w:p>
        </w:tc>
        <w:tc>
          <w:tcPr>
            <w:tcW w:w="1107" w:type="dxa"/>
          </w:tcPr>
          <w:p w:rsidR="00306AB5" w:rsidRPr="00C07B9D" w:rsidRDefault="00306AB5" w:rsidP="008B7121">
            <w:pPr>
              <w:pStyle w:val="a"/>
              <w:tabs>
                <w:tab w:val="clear" w:pos="1080"/>
                <w:tab w:val="decimal" w:pos="972"/>
              </w:tabs>
              <w:spacing w:line="38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38" w:type="dxa"/>
          </w:tcPr>
          <w:p w:rsidR="00306AB5" w:rsidRPr="00C07B9D" w:rsidRDefault="00306AB5" w:rsidP="008B7121">
            <w:pPr>
              <w:pStyle w:val="a"/>
              <w:tabs>
                <w:tab w:val="clear" w:pos="1080"/>
                <w:tab w:val="decimal" w:pos="1062"/>
              </w:tabs>
              <w:spacing w:line="38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12" w:type="dxa"/>
          </w:tcPr>
          <w:p w:rsidR="00306AB5" w:rsidRPr="00C07B9D" w:rsidRDefault="00306AB5" w:rsidP="008B7121">
            <w:pPr>
              <w:pStyle w:val="a"/>
              <w:tabs>
                <w:tab w:val="clear" w:pos="1080"/>
                <w:tab w:val="decimal" w:pos="972"/>
              </w:tabs>
              <w:spacing w:line="38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84" w:type="dxa"/>
          </w:tcPr>
          <w:p w:rsidR="00306AB5" w:rsidRPr="00C07B9D" w:rsidRDefault="00306AB5" w:rsidP="008B7121">
            <w:pPr>
              <w:pStyle w:val="a"/>
              <w:tabs>
                <w:tab w:val="clear" w:pos="1080"/>
                <w:tab w:val="decimal" w:pos="1062"/>
              </w:tabs>
              <w:spacing w:line="38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56" w:type="dxa"/>
          </w:tcPr>
          <w:p w:rsidR="00306AB5" w:rsidRPr="00C07B9D" w:rsidRDefault="00306AB5" w:rsidP="008B7121">
            <w:pPr>
              <w:pStyle w:val="a"/>
              <w:tabs>
                <w:tab w:val="clear" w:pos="1080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38" w:type="dxa"/>
          </w:tcPr>
          <w:p w:rsidR="00306AB5" w:rsidRPr="00C07B9D" w:rsidRDefault="00306AB5" w:rsidP="008B7121">
            <w:pPr>
              <w:pStyle w:val="3"/>
              <w:tabs>
                <w:tab w:val="clear" w:pos="360"/>
                <w:tab w:val="clear" w:pos="720"/>
                <w:tab w:val="decimal" w:pos="106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</w:tcPr>
          <w:p w:rsidR="00306AB5" w:rsidRPr="00C07B9D" w:rsidRDefault="00306AB5" w:rsidP="008B7121">
            <w:pPr>
              <w:pStyle w:val="a"/>
              <w:tabs>
                <w:tab w:val="clear" w:pos="1080"/>
                <w:tab w:val="decimal" w:pos="702"/>
              </w:tabs>
              <w:spacing w:line="380" w:lineRule="exac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943F06" w:rsidRPr="00C07B9D" w:rsidTr="00295C12">
        <w:tc>
          <w:tcPr>
            <w:tcW w:w="3960" w:type="dxa"/>
          </w:tcPr>
          <w:p w:rsidR="00943F06" w:rsidRPr="00C07B9D" w:rsidRDefault="00943F06" w:rsidP="00D55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B9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การพัฒนาค้างจ่าย</w:t>
            </w:r>
          </w:p>
        </w:tc>
        <w:tc>
          <w:tcPr>
            <w:tcW w:w="1107" w:type="dxa"/>
            <w:shd w:val="clear" w:color="auto" w:fill="auto"/>
          </w:tcPr>
          <w:p w:rsidR="00943F06" w:rsidRPr="00C07B9D" w:rsidRDefault="00943F06" w:rsidP="000E3720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1,01</w:t>
            </w:r>
            <w:r w:rsidR="000E3720">
              <w:rPr>
                <w:rFonts w:asciiTheme="majorBidi" w:hAnsiTheme="majorBidi" w:cstheme="majorBidi"/>
                <w:lang w:val="en-US"/>
              </w:rPr>
              <w:t>1</w:t>
            </w:r>
          </w:p>
        </w:tc>
        <w:tc>
          <w:tcPr>
            <w:tcW w:w="238" w:type="dxa"/>
            <w:shd w:val="clear" w:color="auto" w:fill="auto"/>
          </w:tcPr>
          <w:p w:rsidR="00943F06" w:rsidRPr="00C07B9D" w:rsidRDefault="00943F06" w:rsidP="00D55431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12" w:type="dxa"/>
            <w:shd w:val="clear" w:color="auto" w:fill="auto"/>
          </w:tcPr>
          <w:p w:rsidR="00943F06" w:rsidRPr="00C07B9D" w:rsidRDefault="00943F06" w:rsidP="00D55431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lang w:val="en-US"/>
              </w:rPr>
            </w:pPr>
            <w:r w:rsidRPr="00C07B9D">
              <w:rPr>
                <w:rFonts w:asciiTheme="majorBidi" w:hAnsiTheme="majorBidi" w:cstheme="majorBidi"/>
                <w:lang w:val="en-US"/>
              </w:rPr>
              <w:t>789</w:t>
            </w:r>
          </w:p>
        </w:tc>
        <w:tc>
          <w:tcPr>
            <w:tcW w:w="284" w:type="dxa"/>
            <w:shd w:val="clear" w:color="auto" w:fill="auto"/>
          </w:tcPr>
          <w:p w:rsidR="00943F06" w:rsidRPr="00C07B9D" w:rsidRDefault="00943F06" w:rsidP="00D55431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:rsidR="00943F06" w:rsidRPr="00C07B9D" w:rsidRDefault="00D1328B" w:rsidP="00D55431">
            <w:pPr>
              <w:pStyle w:val="a"/>
              <w:tabs>
                <w:tab w:val="clear" w:pos="1080"/>
                <w:tab w:val="decimal" w:pos="617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:rsidR="00943F06" w:rsidRPr="00C07B9D" w:rsidRDefault="00943F06" w:rsidP="00D55431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112" w:type="dxa"/>
            <w:shd w:val="clear" w:color="auto" w:fill="auto"/>
          </w:tcPr>
          <w:p w:rsidR="00943F06" w:rsidRPr="00C07B9D" w:rsidRDefault="00943F06" w:rsidP="00D55431">
            <w:pPr>
              <w:pStyle w:val="a"/>
              <w:tabs>
                <w:tab w:val="clear" w:pos="1080"/>
                <w:tab w:val="decimal" w:pos="617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lang w:val="en-US"/>
              </w:rPr>
            </w:pPr>
            <w:r w:rsidRPr="00C07B9D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943F06" w:rsidRPr="00C07B9D" w:rsidTr="00295C12">
        <w:tc>
          <w:tcPr>
            <w:tcW w:w="3960" w:type="dxa"/>
          </w:tcPr>
          <w:p w:rsidR="00943F06" w:rsidRPr="00C07B9D" w:rsidRDefault="00943F06" w:rsidP="00D55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C07B9D">
              <w:rPr>
                <w:rFonts w:asciiTheme="majorBidi" w:hAnsiTheme="majorBidi" w:cstheme="majorBidi"/>
                <w:sz w:val="30"/>
                <w:szCs w:val="30"/>
                <w:cs/>
              </w:rPr>
              <w:t>เงินค่าบำรุงสาธารณูปโภคค้างจ่าย</w:t>
            </w:r>
          </w:p>
        </w:tc>
        <w:tc>
          <w:tcPr>
            <w:tcW w:w="1107" w:type="dxa"/>
            <w:shd w:val="clear" w:color="auto" w:fill="auto"/>
          </w:tcPr>
          <w:p w:rsidR="00943F06" w:rsidRPr="00C07B9D" w:rsidRDefault="000E3720" w:rsidP="000E3720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1,022</w:t>
            </w:r>
          </w:p>
        </w:tc>
        <w:tc>
          <w:tcPr>
            <w:tcW w:w="238" w:type="dxa"/>
            <w:shd w:val="clear" w:color="auto" w:fill="auto"/>
          </w:tcPr>
          <w:p w:rsidR="00943F06" w:rsidRPr="00C07B9D" w:rsidRDefault="00943F06" w:rsidP="00D55431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12" w:type="dxa"/>
            <w:shd w:val="clear" w:color="auto" w:fill="auto"/>
          </w:tcPr>
          <w:p w:rsidR="00943F06" w:rsidRPr="00C07B9D" w:rsidRDefault="00943F06" w:rsidP="00D55431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lang w:val="en-US"/>
              </w:rPr>
            </w:pPr>
            <w:r w:rsidRPr="00C07B9D">
              <w:rPr>
                <w:rFonts w:asciiTheme="majorBidi" w:hAnsiTheme="majorBidi" w:cstheme="majorBidi"/>
                <w:lang w:val="en-US"/>
              </w:rPr>
              <w:t>919</w:t>
            </w:r>
          </w:p>
        </w:tc>
        <w:tc>
          <w:tcPr>
            <w:tcW w:w="284" w:type="dxa"/>
            <w:shd w:val="clear" w:color="auto" w:fill="auto"/>
          </w:tcPr>
          <w:p w:rsidR="00943F06" w:rsidRPr="00C07B9D" w:rsidRDefault="00943F06" w:rsidP="00D55431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:rsidR="00943F06" w:rsidRPr="00C07B9D" w:rsidRDefault="00D1328B" w:rsidP="00D55431">
            <w:pPr>
              <w:pStyle w:val="a"/>
              <w:tabs>
                <w:tab w:val="clear" w:pos="1080"/>
                <w:tab w:val="decimal" w:pos="617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:rsidR="00943F06" w:rsidRPr="00C07B9D" w:rsidRDefault="00943F06" w:rsidP="00D55431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112" w:type="dxa"/>
            <w:shd w:val="clear" w:color="auto" w:fill="auto"/>
          </w:tcPr>
          <w:p w:rsidR="00943F06" w:rsidRPr="00C07B9D" w:rsidRDefault="00943F06" w:rsidP="00D55431">
            <w:pPr>
              <w:pStyle w:val="a"/>
              <w:tabs>
                <w:tab w:val="clear" w:pos="1080"/>
                <w:tab w:val="decimal" w:pos="617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lang w:val="en-US"/>
              </w:rPr>
            </w:pPr>
            <w:r w:rsidRPr="00C07B9D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4C0959" w:rsidRPr="00C07B9D" w:rsidTr="00295C12">
        <w:tc>
          <w:tcPr>
            <w:tcW w:w="3960" w:type="dxa"/>
          </w:tcPr>
          <w:p w:rsidR="004C0959" w:rsidRPr="00C07B9D" w:rsidRDefault="004C0959" w:rsidP="00D55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B9D">
              <w:rPr>
                <w:rFonts w:asciiTheme="majorBidi" w:hAnsiTheme="majorBidi" w:cstheme="majorBidi"/>
                <w:sz w:val="30"/>
                <w:szCs w:val="30"/>
                <w:cs/>
              </w:rPr>
              <w:t>โบนัสค้างจ่าย</w:t>
            </w:r>
          </w:p>
        </w:tc>
        <w:tc>
          <w:tcPr>
            <w:tcW w:w="1107" w:type="dxa"/>
            <w:shd w:val="clear" w:color="auto" w:fill="auto"/>
          </w:tcPr>
          <w:p w:rsidR="004C0959" w:rsidRPr="00C07B9D" w:rsidRDefault="004C0959" w:rsidP="000E3720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lang w:val="en-US"/>
              </w:rPr>
            </w:pPr>
            <w:r w:rsidRPr="00C07B9D">
              <w:rPr>
                <w:rFonts w:asciiTheme="majorBidi" w:hAnsiTheme="majorBidi" w:cstheme="majorBidi"/>
                <w:lang w:val="en-US"/>
              </w:rPr>
              <w:t>3</w:t>
            </w:r>
            <w:r>
              <w:rPr>
                <w:rFonts w:asciiTheme="majorBidi" w:hAnsiTheme="majorBidi" w:cstheme="majorBidi"/>
                <w:lang w:val="en-US"/>
              </w:rPr>
              <w:t>21</w:t>
            </w:r>
          </w:p>
        </w:tc>
        <w:tc>
          <w:tcPr>
            <w:tcW w:w="238" w:type="dxa"/>
            <w:shd w:val="clear" w:color="auto" w:fill="auto"/>
          </w:tcPr>
          <w:p w:rsidR="004C0959" w:rsidRPr="00C07B9D" w:rsidRDefault="004C0959" w:rsidP="00D55431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12" w:type="dxa"/>
            <w:shd w:val="clear" w:color="auto" w:fill="auto"/>
          </w:tcPr>
          <w:p w:rsidR="004C0959" w:rsidRPr="00C07B9D" w:rsidRDefault="004C0959" w:rsidP="00D55431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lang w:val="en-US"/>
              </w:rPr>
            </w:pPr>
            <w:r w:rsidRPr="00C07B9D">
              <w:rPr>
                <w:rFonts w:asciiTheme="majorBidi" w:hAnsiTheme="majorBidi" w:cstheme="majorBidi"/>
                <w:lang w:val="en-US"/>
              </w:rPr>
              <w:t>355</w:t>
            </w:r>
          </w:p>
        </w:tc>
        <w:tc>
          <w:tcPr>
            <w:tcW w:w="284" w:type="dxa"/>
            <w:shd w:val="clear" w:color="auto" w:fill="auto"/>
          </w:tcPr>
          <w:p w:rsidR="004C0959" w:rsidRPr="00C07B9D" w:rsidRDefault="004C0959" w:rsidP="00D55431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:rsidR="004C0959" w:rsidRPr="00C07B9D" w:rsidRDefault="004C0959" w:rsidP="007C5CBD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lang w:val="en-US"/>
              </w:rPr>
            </w:pPr>
            <w:r w:rsidRPr="00C07B9D">
              <w:rPr>
                <w:rFonts w:asciiTheme="majorBidi" w:hAnsiTheme="majorBidi" w:cstheme="majorBidi"/>
                <w:lang w:val="en-US"/>
              </w:rPr>
              <w:t>15</w:t>
            </w:r>
          </w:p>
        </w:tc>
        <w:tc>
          <w:tcPr>
            <w:tcW w:w="238" w:type="dxa"/>
            <w:shd w:val="clear" w:color="auto" w:fill="auto"/>
          </w:tcPr>
          <w:p w:rsidR="004C0959" w:rsidRPr="00C07B9D" w:rsidRDefault="004C0959" w:rsidP="00D55431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112" w:type="dxa"/>
            <w:shd w:val="clear" w:color="auto" w:fill="auto"/>
          </w:tcPr>
          <w:p w:rsidR="004C0959" w:rsidRPr="00C07B9D" w:rsidRDefault="004C0959" w:rsidP="007C5CBD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lang w:val="en-US"/>
              </w:rPr>
            </w:pPr>
            <w:r w:rsidRPr="00C07B9D">
              <w:rPr>
                <w:rFonts w:asciiTheme="majorBidi" w:hAnsiTheme="majorBidi" w:cstheme="majorBidi"/>
                <w:lang w:val="en-US"/>
              </w:rPr>
              <w:t>15</w:t>
            </w:r>
          </w:p>
        </w:tc>
      </w:tr>
      <w:tr w:rsidR="004C0959" w:rsidRPr="00C07B9D" w:rsidTr="00295C12">
        <w:tc>
          <w:tcPr>
            <w:tcW w:w="3960" w:type="dxa"/>
          </w:tcPr>
          <w:p w:rsidR="004C0959" w:rsidRPr="00C07B9D" w:rsidRDefault="004C0959" w:rsidP="00D55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B9D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เงินประกันผลงานค้างจ่าย</w:t>
            </w:r>
          </w:p>
        </w:tc>
        <w:tc>
          <w:tcPr>
            <w:tcW w:w="1107" w:type="dxa"/>
            <w:shd w:val="clear" w:color="auto" w:fill="auto"/>
          </w:tcPr>
          <w:p w:rsidR="004C0959" w:rsidRPr="00C07B9D" w:rsidRDefault="004C0959" w:rsidP="00E942D7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73</w:t>
            </w:r>
            <w:r w:rsidR="00E942D7">
              <w:rPr>
                <w:rFonts w:asciiTheme="majorBidi" w:hAnsiTheme="majorBidi" w:cstheme="majorBidi"/>
                <w:lang w:val="en-US"/>
              </w:rPr>
              <w:t>4</w:t>
            </w:r>
          </w:p>
        </w:tc>
        <w:tc>
          <w:tcPr>
            <w:tcW w:w="238" w:type="dxa"/>
            <w:shd w:val="clear" w:color="auto" w:fill="auto"/>
          </w:tcPr>
          <w:p w:rsidR="004C0959" w:rsidRPr="00C07B9D" w:rsidRDefault="004C0959" w:rsidP="00D55431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12" w:type="dxa"/>
            <w:shd w:val="clear" w:color="auto" w:fill="auto"/>
          </w:tcPr>
          <w:p w:rsidR="004C0959" w:rsidRPr="00C07B9D" w:rsidRDefault="004C0959" w:rsidP="00D55431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lang w:val="en-US"/>
              </w:rPr>
            </w:pPr>
            <w:r w:rsidRPr="00C07B9D">
              <w:rPr>
                <w:rFonts w:asciiTheme="majorBidi" w:hAnsiTheme="majorBidi" w:cstheme="majorBidi"/>
                <w:lang w:val="en-US"/>
              </w:rPr>
              <w:t>510</w:t>
            </w:r>
          </w:p>
        </w:tc>
        <w:tc>
          <w:tcPr>
            <w:tcW w:w="284" w:type="dxa"/>
            <w:shd w:val="clear" w:color="auto" w:fill="auto"/>
          </w:tcPr>
          <w:p w:rsidR="004C0959" w:rsidRPr="00C07B9D" w:rsidRDefault="004C0959" w:rsidP="00D55431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:rsidR="004C0959" w:rsidRPr="00C07B9D" w:rsidRDefault="004C0959" w:rsidP="007C5CBD">
            <w:pPr>
              <w:pStyle w:val="a"/>
              <w:tabs>
                <w:tab w:val="clear" w:pos="1080"/>
                <w:tab w:val="decimal" w:pos="617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lang w:val="en-US"/>
              </w:rPr>
            </w:pPr>
            <w:r w:rsidRPr="00C07B9D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:rsidR="004C0959" w:rsidRPr="00C07B9D" w:rsidRDefault="004C0959" w:rsidP="00D55431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112" w:type="dxa"/>
            <w:shd w:val="clear" w:color="auto" w:fill="auto"/>
          </w:tcPr>
          <w:p w:rsidR="004C0959" w:rsidRPr="00C07B9D" w:rsidRDefault="004C0959" w:rsidP="007C5CBD">
            <w:pPr>
              <w:pStyle w:val="a"/>
              <w:tabs>
                <w:tab w:val="clear" w:pos="1080"/>
                <w:tab w:val="decimal" w:pos="617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lang w:val="en-US"/>
              </w:rPr>
            </w:pPr>
            <w:r w:rsidRPr="00C07B9D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4C0959" w:rsidRPr="00C07B9D" w:rsidTr="00295C12">
        <w:tc>
          <w:tcPr>
            <w:tcW w:w="3960" w:type="dxa"/>
          </w:tcPr>
          <w:p w:rsidR="004C0959" w:rsidRPr="00C07B9D" w:rsidRDefault="004C0959" w:rsidP="00D55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B9D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1107" w:type="dxa"/>
            <w:shd w:val="clear" w:color="auto" w:fill="auto"/>
          </w:tcPr>
          <w:p w:rsidR="004C0959" w:rsidRPr="00C07B9D" w:rsidRDefault="004C0959" w:rsidP="007C5CBD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6</w:t>
            </w:r>
            <w:r w:rsidR="00E942D7">
              <w:rPr>
                <w:rFonts w:asciiTheme="majorBidi" w:hAnsiTheme="majorBidi" w:cstheme="majorBidi"/>
                <w:lang w:val="en-US"/>
              </w:rPr>
              <w:t>3</w:t>
            </w:r>
          </w:p>
        </w:tc>
        <w:tc>
          <w:tcPr>
            <w:tcW w:w="238" w:type="dxa"/>
            <w:shd w:val="clear" w:color="auto" w:fill="auto"/>
          </w:tcPr>
          <w:p w:rsidR="004C0959" w:rsidRPr="00C07B9D" w:rsidRDefault="004C0959" w:rsidP="00D55431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12" w:type="dxa"/>
            <w:shd w:val="clear" w:color="auto" w:fill="auto"/>
          </w:tcPr>
          <w:p w:rsidR="004C0959" w:rsidRPr="00C07B9D" w:rsidRDefault="004C0959" w:rsidP="00D55431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lang w:val="en-US"/>
              </w:rPr>
            </w:pPr>
            <w:r w:rsidRPr="00C07B9D">
              <w:rPr>
                <w:rFonts w:asciiTheme="majorBidi" w:hAnsiTheme="majorBidi" w:cstheme="majorBidi"/>
                <w:lang w:val="en-US"/>
              </w:rPr>
              <w:t>73</w:t>
            </w:r>
          </w:p>
        </w:tc>
        <w:tc>
          <w:tcPr>
            <w:tcW w:w="284" w:type="dxa"/>
            <w:shd w:val="clear" w:color="auto" w:fill="auto"/>
          </w:tcPr>
          <w:p w:rsidR="004C0959" w:rsidRPr="00C07B9D" w:rsidRDefault="004C0959" w:rsidP="00D55431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:rsidR="004C0959" w:rsidRPr="00C07B9D" w:rsidRDefault="004C0959" w:rsidP="004C0959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lang w:val="en-US"/>
              </w:rPr>
            </w:pPr>
            <w:r w:rsidRPr="00C07B9D">
              <w:rPr>
                <w:rFonts w:asciiTheme="majorBidi" w:hAnsiTheme="majorBidi" w:cstheme="majorBidi"/>
                <w:lang w:val="en-US"/>
              </w:rPr>
              <w:t>1</w:t>
            </w:r>
            <w:r>
              <w:rPr>
                <w:rFonts w:asciiTheme="majorBidi" w:hAnsiTheme="majorBidi" w:cstheme="majorBidi"/>
                <w:lang w:val="en-US"/>
              </w:rPr>
              <w:t>2</w:t>
            </w:r>
          </w:p>
        </w:tc>
        <w:tc>
          <w:tcPr>
            <w:tcW w:w="238" w:type="dxa"/>
            <w:shd w:val="clear" w:color="auto" w:fill="auto"/>
          </w:tcPr>
          <w:p w:rsidR="004C0959" w:rsidRPr="00C07B9D" w:rsidRDefault="004C0959" w:rsidP="00D55431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112" w:type="dxa"/>
            <w:shd w:val="clear" w:color="auto" w:fill="auto"/>
          </w:tcPr>
          <w:p w:rsidR="004C0959" w:rsidRPr="00C07B9D" w:rsidRDefault="004C0959" w:rsidP="007C5CBD">
            <w:pPr>
              <w:pStyle w:val="a"/>
              <w:tabs>
                <w:tab w:val="clear" w:pos="1080"/>
                <w:tab w:val="decimal" w:pos="617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lang w:val="en-US"/>
              </w:rPr>
            </w:pPr>
            <w:r w:rsidRPr="00C07B9D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4C0959" w:rsidRPr="00C07B9D" w:rsidTr="00295C12">
        <w:tc>
          <w:tcPr>
            <w:tcW w:w="3960" w:type="dxa"/>
          </w:tcPr>
          <w:p w:rsidR="004C0959" w:rsidRPr="00C07B9D" w:rsidRDefault="004C0959" w:rsidP="00D55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B9D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ภาษีเงินได้หัก ณ ที่จ่ายค้างจ่าย</w:t>
            </w:r>
          </w:p>
        </w:tc>
        <w:tc>
          <w:tcPr>
            <w:tcW w:w="1107" w:type="dxa"/>
            <w:shd w:val="clear" w:color="auto" w:fill="auto"/>
          </w:tcPr>
          <w:p w:rsidR="004C0959" w:rsidRPr="00C07B9D" w:rsidRDefault="004C0959" w:rsidP="007C5CBD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64</w:t>
            </w:r>
          </w:p>
        </w:tc>
        <w:tc>
          <w:tcPr>
            <w:tcW w:w="238" w:type="dxa"/>
            <w:shd w:val="clear" w:color="auto" w:fill="auto"/>
          </w:tcPr>
          <w:p w:rsidR="004C0959" w:rsidRPr="00C07B9D" w:rsidRDefault="004C0959" w:rsidP="00D55431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12" w:type="dxa"/>
            <w:shd w:val="clear" w:color="auto" w:fill="auto"/>
          </w:tcPr>
          <w:p w:rsidR="004C0959" w:rsidRPr="00C07B9D" w:rsidRDefault="004C0959" w:rsidP="00D55431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lang w:val="en-US"/>
              </w:rPr>
            </w:pPr>
            <w:r w:rsidRPr="00C07B9D">
              <w:rPr>
                <w:rFonts w:asciiTheme="majorBidi" w:hAnsiTheme="majorBidi" w:cstheme="majorBidi"/>
                <w:lang w:val="en-US"/>
              </w:rPr>
              <w:t>57</w:t>
            </w:r>
          </w:p>
        </w:tc>
        <w:tc>
          <w:tcPr>
            <w:tcW w:w="284" w:type="dxa"/>
            <w:shd w:val="clear" w:color="auto" w:fill="auto"/>
          </w:tcPr>
          <w:p w:rsidR="004C0959" w:rsidRPr="00C07B9D" w:rsidRDefault="004C0959" w:rsidP="00D55431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:rsidR="004C0959" w:rsidRPr="00C07B9D" w:rsidRDefault="00AF6BDB" w:rsidP="007C5CBD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</w:t>
            </w:r>
          </w:p>
        </w:tc>
        <w:tc>
          <w:tcPr>
            <w:tcW w:w="238" w:type="dxa"/>
            <w:shd w:val="clear" w:color="auto" w:fill="auto"/>
          </w:tcPr>
          <w:p w:rsidR="004C0959" w:rsidRPr="00C07B9D" w:rsidRDefault="004C0959" w:rsidP="00D55431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112" w:type="dxa"/>
            <w:shd w:val="clear" w:color="auto" w:fill="auto"/>
          </w:tcPr>
          <w:p w:rsidR="004C0959" w:rsidRPr="00C07B9D" w:rsidRDefault="004C0959" w:rsidP="007C5CBD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lang w:val="en-US"/>
              </w:rPr>
            </w:pPr>
            <w:r w:rsidRPr="00C07B9D">
              <w:rPr>
                <w:rFonts w:asciiTheme="majorBidi" w:hAnsiTheme="majorBidi" w:cstheme="majorBidi"/>
                <w:lang w:val="en-US"/>
              </w:rPr>
              <w:t>1</w:t>
            </w:r>
          </w:p>
        </w:tc>
      </w:tr>
      <w:tr w:rsidR="004C0959" w:rsidRPr="00C07B9D" w:rsidTr="00295C12">
        <w:tc>
          <w:tcPr>
            <w:tcW w:w="3960" w:type="dxa"/>
          </w:tcPr>
          <w:p w:rsidR="004C0959" w:rsidRPr="00C07B9D" w:rsidRDefault="004C0959" w:rsidP="00D55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B9D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</w:tcPr>
          <w:p w:rsidR="004C0959" w:rsidRPr="00C07B9D" w:rsidRDefault="00A0095B" w:rsidP="007C5CBD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759</w:t>
            </w:r>
          </w:p>
        </w:tc>
        <w:tc>
          <w:tcPr>
            <w:tcW w:w="238" w:type="dxa"/>
            <w:shd w:val="clear" w:color="auto" w:fill="auto"/>
          </w:tcPr>
          <w:p w:rsidR="004C0959" w:rsidRPr="00C07B9D" w:rsidRDefault="004C0959" w:rsidP="00D55431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  <w:shd w:val="clear" w:color="auto" w:fill="auto"/>
          </w:tcPr>
          <w:p w:rsidR="004C0959" w:rsidRPr="00C07B9D" w:rsidRDefault="004C0959" w:rsidP="00D55431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lang w:val="en-US"/>
              </w:rPr>
            </w:pPr>
            <w:r w:rsidRPr="00C07B9D">
              <w:rPr>
                <w:rFonts w:asciiTheme="majorBidi" w:hAnsiTheme="majorBidi" w:cstheme="majorBidi"/>
                <w:lang w:val="en-US"/>
              </w:rPr>
              <w:t>701</w:t>
            </w:r>
          </w:p>
        </w:tc>
        <w:tc>
          <w:tcPr>
            <w:tcW w:w="284" w:type="dxa"/>
            <w:shd w:val="clear" w:color="auto" w:fill="auto"/>
          </w:tcPr>
          <w:p w:rsidR="004C0959" w:rsidRPr="00C07B9D" w:rsidRDefault="004C0959" w:rsidP="00D55431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</w:tcPr>
          <w:p w:rsidR="004C0959" w:rsidRPr="00C07B9D" w:rsidRDefault="003A2F0A" w:rsidP="007C5CBD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</w:t>
            </w:r>
            <w:r w:rsidR="00AF6BDB">
              <w:rPr>
                <w:rFonts w:asciiTheme="majorBidi" w:hAnsiTheme="majorBidi" w:cstheme="majorBidi"/>
                <w:lang w:val="en-US"/>
              </w:rPr>
              <w:t>3</w:t>
            </w:r>
          </w:p>
        </w:tc>
        <w:tc>
          <w:tcPr>
            <w:tcW w:w="238" w:type="dxa"/>
            <w:shd w:val="clear" w:color="auto" w:fill="auto"/>
          </w:tcPr>
          <w:p w:rsidR="004C0959" w:rsidRPr="00C07B9D" w:rsidRDefault="004C0959" w:rsidP="00D55431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  <w:shd w:val="clear" w:color="auto" w:fill="auto"/>
          </w:tcPr>
          <w:p w:rsidR="004C0959" w:rsidRPr="00C07B9D" w:rsidRDefault="004C0959" w:rsidP="007C5CBD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lang w:val="en-US"/>
              </w:rPr>
            </w:pPr>
            <w:r w:rsidRPr="00C07B9D">
              <w:rPr>
                <w:rFonts w:asciiTheme="majorBidi" w:hAnsiTheme="majorBidi" w:cstheme="majorBidi"/>
                <w:lang w:val="en-US"/>
              </w:rPr>
              <w:t>3</w:t>
            </w:r>
          </w:p>
        </w:tc>
      </w:tr>
      <w:tr w:rsidR="004C0959" w:rsidRPr="00C07B9D" w:rsidTr="00295C12">
        <w:tc>
          <w:tcPr>
            <w:tcW w:w="3960" w:type="dxa"/>
          </w:tcPr>
          <w:p w:rsidR="004C0959" w:rsidRPr="00C07B9D" w:rsidRDefault="004C0959" w:rsidP="00D55431">
            <w:pPr>
              <w:pStyle w:val="a"/>
              <w:tabs>
                <w:tab w:val="clear" w:pos="1080"/>
              </w:tabs>
              <w:spacing w:line="380" w:lineRule="exact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C07B9D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C0959" w:rsidRPr="00C07B9D" w:rsidRDefault="00A0095B" w:rsidP="00A0095B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A0095B">
              <w:rPr>
                <w:rFonts w:asciiTheme="majorBidi" w:hAnsiTheme="majorBidi" w:cstheme="majorBidi"/>
                <w:b/>
                <w:bCs/>
                <w:lang w:val="en-US"/>
              </w:rPr>
              <w:t>3,974</w:t>
            </w:r>
          </w:p>
        </w:tc>
        <w:tc>
          <w:tcPr>
            <w:tcW w:w="238" w:type="dxa"/>
            <w:shd w:val="clear" w:color="auto" w:fill="auto"/>
          </w:tcPr>
          <w:p w:rsidR="004C0959" w:rsidRPr="00C07B9D" w:rsidRDefault="004C0959" w:rsidP="00D55431">
            <w:pPr>
              <w:pStyle w:val="Heading7"/>
              <w:keepNext w:val="0"/>
              <w:tabs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C0959" w:rsidRPr="00C07B9D" w:rsidRDefault="004C0959" w:rsidP="00D55431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C07B9D">
              <w:rPr>
                <w:rFonts w:asciiTheme="majorBidi" w:hAnsiTheme="majorBidi" w:cstheme="majorBidi"/>
                <w:b/>
                <w:bCs/>
                <w:lang w:val="en-US"/>
              </w:rPr>
              <w:t>3,404</w:t>
            </w:r>
          </w:p>
        </w:tc>
        <w:tc>
          <w:tcPr>
            <w:tcW w:w="284" w:type="dxa"/>
            <w:shd w:val="clear" w:color="auto" w:fill="auto"/>
          </w:tcPr>
          <w:p w:rsidR="004C0959" w:rsidRPr="00C07B9D" w:rsidRDefault="004C0959" w:rsidP="00D55431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C0959" w:rsidRPr="00C07B9D" w:rsidRDefault="000144A7" w:rsidP="003644CE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42</w:t>
            </w:r>
          </w:p>
        </w:tc>
        <w:tc>
          <w:tcPr>
            <w:tcW w:w="238" w:type="dxa"/>
            <w:shd w:val="clear" w:color="auto" w:fill="auto"/>
          </w:tcPr>
          <w:p w:rsidR="004C0959" w:rsidRPr="00C07B9D" w:rsidRDefault="004C0959" w:rsidP="00D55431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C0959" w:rsidRPr="00C07B9D" w:rsidRDefault="004C0959" w:rsidP="007C5CBD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C07B9D">
              <w:rPr>
                <w:rFonts w:asciiTheme="majorBidi" w:hAnsiTheme="majorBidi" w:cstheme="majorBidi"/>
                <w:b/>
                <w:bCs/>
                <w:lang w:val="en-US"/>
              </w:rPr>
              <w:t>19</w:t>
            </w:r>
          </w:p>
        </w:tc>
      </w:tr>
    </w:tbl>
    <w:p w:rsidR="00231D67" w:rsidRPr="00C07B9D" w:rsidRDefault="00231D67" w:rsidP="00386C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:rsidR="009C6D52" w:rsidRPr="00C07B9D" w:rsidRDefault="005A15BA" w:rsidP="00386C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C07B9D"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2F02B3">
        <w:rPr>
          <w:rFonts w:asciiTheme="majorBidi" w:hAnsiTheme="majorBidi" w:cstheme="majorBidi"/>
          <w:b/>
          <w:bCs/>
          <w:sz w:val="30"/>
          <w:szCs w:val="30"/>
        </w:rPr>
        <w:t>6</w:t>
      </w:r>
      <w:r w:rsidR="009C6D52" w:rsidRPr="00C07B9D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="00306AB5" w:rsidRPr="00C07B9D">
        <w:rPr>
          <w:rFonts w:asciiTheme="majorBidi" w:hAnsiTheme="majorBidi" w:cstheme="majorBidi"/>
          <w:b/>
          <w:bCs/>
          <w:sz w:val="30"/>
          <w:szCs w:val="30"/>
          <w:cs/>
        </w:rPr>
        <w:t>ประมาณการหนี้สินไม่หมุนเวียนสำหรับผลประโยชน์พนักงาน</w:t>
      </w:r>
    </w:p>
    <w:p w:rsidR="009C6D52" w:rsidRPr="00C07B9D" w:rsidRDefault="009C6D52" w:rsidP="00C768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Angsana New" w:hAnsiTheme="majorBidi" w:cstheme="majorBidi"/>
          <w:kern w:val="28"/>
          <w:sz w:val="30"/>
          <w:szCs w:val="30"/>
        </w:rPr>
      </w:pPr>
    </w:p>
    <w:tbl>
      <w:tblPr>
        <w:tblW w:w="4683" w:type="pct"/>
        <w:tblInd w:w="536" w:type="dxa"/>
        <w:tblBorders>
          <w:bottom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82"/>
        <w:gridCol w:w="1054"/>
        <w:gridCol w:w="250"/>
        <w:gridCol w:w="1072"/>
        <w:gridCol w:w="245"/>
        <w:gridCol w:w="1076"/>
        <w:gridCol w:w="250"/>
        <w:gridCol w:w="1067"/>
      </w:tblGrid>
      <w:tr w:rsidR="00A85F43" w:rsidRPr="00C1582B" w:rsidTr="00A85F43">
        <w:trPr>
          <w:trHeight w:val="435"/>
          <w:tblHeader/>
        </w:trPr>
        <w:tc>
          <w:tcPr>
            <w:tcW w:w="2213" w:type="pct"/>
            <w:vMerge w:val="restart"/>
            <w:shd w:val="clear" w:color="auto" w:fill="auto"/>
          </w:tcPr>
          <w:p w:rsidR="00A85F43" w:rsidRDefault="00A85F43" w:rsidP="0074442F">
            <w:pPr>
              <w:tabs>
                <w:tab w:val="clear" w:pos="227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21" w:type="pct"/>
            <w:gridSpan w:val="3"/>
          </w:tcPr>
          <w:p w:rsidR="00A85F43" w:rsidRDefault="00A85F43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A11FAC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136" w:type="pct"/>
          </w:tcPr>
          <w:p w:rsidR="00A85F43" w:rsidRDefault="00A85F43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30" w:type="pct"/>
            <w:gridSpan w:val="3"/>
          </w:tcPr>
          <w:p w:rsidR="00A85F43" w:rsidRDefault="00A85F43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3" w:hanging="172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A11FAC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85F43" w:rsidRPr="00C1582B" w:rsidTr="00A85F43">
        <w:trPr>
          <w:trHeight w:val="420"/>
          <w:tblHeader/>
        </w:trPr>
        <w:tc>
          <w:tcPr>
            <w:tcW w:w="2213" w:type="pct"/>
            <w:vMerge/>
            <w:shd w:val="clear" w:color="auto" w:fill="auto"/>
          </w:tcPr>
          <w:p w:rsidR="00A85F43" w:rsidRDefault="00A85F43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4" w:hanging="184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6" w:type="pct"/>
            <w:vAlign w:val="center"/>
          </w:tcPr>
          <w:p w:rsidR="00A85F43" w:rsidRDefault="00A85F43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39" w:type="pct"/>
            <w:vAlign w:val="center"/>
          </w:tcPr>
          <w:p w:rsidR="00A85F43" w:rsidRDefault="00A85F43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596" w:type="pct"/>
            <w:vAlign w:val="center"/>
          </w:tcPr>
          <w:p w:rsidR="00A85F43" w:rsidRDefault="00A85F43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36" w:type="pct"/>
          </w:tcPr>
          <w:p w:rsidR="00A85F43" w:rsidRDefault="00A85F43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598" w:type="pct"/>
            <w:vAlign w:val="center"/>
          </w:tcPr>
          <w:p w:rsidR="00A85F43" w:rsidRDefault="00A85F43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39" w:type="pct"/>
            <w:vAlign w:val="center"/>
          </w:tcPr>
          <w:p w:rsidR="00A85F43" w:rsidRDefault="00A85F43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593" w:type="pct"/>
            <w:vAlign w:val="center"/>
          </w:tcPr>
          <w:p w:rsidR="00A85F43" w:rsidRDefault="00A85F43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A85F43" w:rsidRPr="00C1582B" w:rsidTr="0074442F">
        <w:trPr>
          <w:trHeight w:val="420"/>
          <w:tblHeader/>
        </w:trPr>
        <w:tc>
          <w:tcPr>
            <w:tcW w:w="2213" w:type="pct"/>
          </w:tcPr>
          <w:p w:rsidR="00A85F43" w:rsidRDefault="00A85F43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787" w:type="pct"/>
            <w:gridSpan w:val="7"/>
          </w:tcPr>
          <w:p w:rsidR="00A85F43" w:rsidRDefault="00A85F43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  <w:r w:rsidRPr="00A11FAC">
              <w:rPr>
                <w:rFonts w:ascii="Angsana New" w:hAnsi="Angsana New"/>
                <w:i/>
                <w:iCs/>
                <w:color w:val="000000"/>
                <w:sz w:val="30"/>
                <w:szCs w:val="30"/>
                <w:lang w:val="en-GB"/>
              </w:rPr>
              <w:t>(</w:t>
            </w:r>
            <w:r w:rsidRPr="00A11FAC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  <w:lang w:val="en-GB"/>
              </w:rPr>
              <w:t>ล้านบาท)</w:t>
            </w:r>
          </w:p>
        </w:tc>
      </w:tr>
      <w:tr w:rsidR="00A85F43" w:rsidRPr="00C1582B" w:rsidTr="00A85F43">
        <w:trPr>
          <w:trHeight w:val="420"/>
        </w:trPr>
        <w:tc>
          <w:tcPr>
            <w:tcW w:w="2213" w:type="pct"/>
          </w:tcPr>
          <w:p w:rsidR="00A85F43" w:rsidRPr="007016DC" w:rsidRDefault="00A85F43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7016DC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งบแสดงฐานะการเงิน</w:t>
            </w:r>
          </w:p>
          <w:p w:rsidR="00A85F43" w:rsidRPr="007016DC" w:rsidRDefault="00A85F43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4" w:hanging="184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D3A3A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ประมาณการหนี้สินไม่หมุนเวียน</w:t>
            </w:r>
            <w:r w:rsidRPr="007016DC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สำหรับ</w:t>
            </w:r>
          </w:p>
        </w:tc>
        <w:tc>
          <w:tcPr>
            <w:tcW w:w="586" w:type="pct"/>
            <w:tcBorders>
              <w:bottom w:val="nil"/>
            </w:tcBorders>
          </w:tcPr>
          <w:p w:rsidR="00A85F43" w:rsidRDefault="00A85F43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9" w:type="pct"/>
            <w:tcBorders>
              <w:bottom w:val="nil"/>
            </w:tcBorders>
          </w:tcPr>
          <w:p w:rsidR="00A85F43" w:rsidRDefault="00A85F43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6" w:type="pct"/>
            <w:tcBorders>
              <w:bottom w:val="nil"/>
            </w:tcBorders>
          </w:tcPr>
          <w:p w:rsidR="00A85F43" w:rsidRDefault="00A85F43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6" w:type="pct"/>
            <w:tcBorders>
              <w:bottom w:val="nil"/>
            </w:tcBorders>
          </w:tcPr>
          <w:p w:rsidR="00A85F43" w:rsidRDefault="00A85F43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8" w:type="pct"/>
            <w:tcBorders>
              <w:bottom w:val="nil"/>
            </w:tcBorders>
          </w:tcPr>
          <w:p w:rsidR="00A85F43" w:rsidRDefault="00A85F43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9" w:type="pct"/>
            <w:tcBorders>
              <w:bottom w:val="nil"/>
            </w:tcBorders>
          </w:tcPr>
          <w:p w:rsidR="00A85F43" w:rsidRDefault="00A85F43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3" w:type="pct"/>
            <w:tcBorders>
              <w:bottom w:val="nil"/>
            </w:tcBorders>
          </w:tcPr>
          <w:p w:rsidR="00A85F43" w:rsidRDefault="00A85F43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A85F43" w:rsidRPr="00C1582B" w:rsidTr="00A85F43">
        <w:trPr>
          <w:trHeight w:val="420"/>
        </w:trPr>
        <w:tc>
          <w:tcPr>
            <w:tcW w:w="2213" w:type="pct"/>
          </w:tcPr>
          <w:p w:rsidR="00A85F43" w:rsidRPr="007016DC" w:rsidRDefault="00A85F43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hanging="27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016DC">
              <w:rPr>
                <w:rFonts w:ascii="Times New Roman" w:hAnsi="Times New Roman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86" w:type="pct"/>
            <w:tcBorders>
              <w:bottom w:val="nil"/>
            </w:tcBorders>
            <w:vAlign w:val="bottom"/>
          </w:tcPr>
          <w:p w:rsidR="00A85F43" w:rsidRPr="00720827" w:rsidRDefault="00A85F43" w:rsidP="0074442F">
            <w:pPr>
              <w:pStyle w:val="a"/>
              <w:tabs>
                <w:tab w:val="clear" w:pos="1080"/>
                <w:tab w:val="decimal" w:pos="739"/>
              </w:tabs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9" w:type="pct"/>
            <w:tcBorders>
              <w:bottom w:val="nil"/>
            </w:tcBorders>
            <w:vAlign w:val="bottom"/>
          </w:tcPr>
          <w:p w:rsidR="00A85F43" w:rsidRDefault="00A85F43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6" w:type="pct"/>
            <w:tcBorders>
              <w:bottom w:val="nil"/>
            </w:tcBorders>
            <w:vAlign w:val="bottom"/>
          </w:tcPr>
          <w:p w:rsidR="00A85F43" w:rsidRPr="00720827" w:rsidRDefault="00A85F43" w:rsidP="0074442F">
            <w:pPr>
              <w:pStyle w:val="a"/>
              <w:tabs>
                <w:tab w:val="clear" w:pos="1080"/>
                <w:tab w:val="decimal" w:pos="739"/>
              </w:tabs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6" w:type="pct"/>
            <w:tcBorders>
              <w:bottom w:val="nil"/>
            </w:tcBorders>
            <w:vAlign w:val="bottom"/>
          </w:tcPr>
          <w:p w:rsidR="00A85F43" w:rsidRDefault="00A85F43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8" w:type="pct"/>
            <w:tcBorders>
              <w:bottom w:val="nil"/>
            </w:tcBorders>
            <w:vAlign w:val="bottom"/>
          </w:tcPr>
          <w:p w:rsidR="00A85F43" w:rsidRPr="00720827" w:rsidRDefault="00A85F43" w:rsidP="0074442F">
            <w:pPr>
              <w:pStyle w:val="a"/>
              <w:tabs>
                <w:tab w:val="clear" w:pos="1080"/>
                <w:tab w:val="decimal" w:pos="739"/>
              </w:tabs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9" w:type="pct"/>
            <w:tcBorders>
              <w:bottom w:val="nil"/>
            </w:tcBorders>
            <w:vAlign w:val="bottom"/>
          </w:tcPr>
          <w:p w:rsidR="00A85F43" w:rsidRDefault="00A85F43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3" w:type="pct"/>
            <w:tcBorders>
              <w:bottom w:val="nil"/>
            </w:tcBorders>
            <w:vAlign w:val="bottom"/>
          </w:tcPr>
          <w:p w:rsidR="00A85F43" w:rsidRPr="00720827" w:rsidRDefault="00A85F43" w:rsidP="0074442F">
            <w:pPr>
              <w:pStyle w:val="a"/>
              <w:tabs>
                <w:tab w:val="clear" w:pos="1080"/>
                <w:tab w:val="decimal" w:pos="739"/>
              </w:tabs>
              <w:rPr>
                <w:rFonts w:ascii="Angsana New" w:hAnsi="Angsana New" w:cs="Angsana New"/>
                <w:lang w:val="en-US"/>
              </w:rPr>
            </w:pPr>
          </w:p>
        </w:tc>
      </w:tr>
      <w:tr w:rsidR="00A85F43" w:rsidRPr="00C1582B" w:rsidTr="00A85F43">
        <w:trPr>
          <w:cantSplit/>
          <w:trHeight w:val="420"/>
        </w:trPr>
        <w:tc>
          <w:tcPr>
            <w:tcW w:w="2213" w:type="pct"/>
            <w:tcBorders>
              <w:bottom w:val="nil"/>
            </w:tcBorders>
          </w:tcPr>
          <w:p w:rsidR="00A85F43" w:rsidRPr="007016DC" w:rsidRDefault="00A85F43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016DC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 xml:space="preserve">   </w:t>
            </w:r>
            <w:r w:rsidRPr="007016DC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โครงการ</w:t>
            </w:r>
            <w:r w:rsidRPr="007D3A3A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ผลประโยชน์ที่กำหนดไว้</w:t>
            </w:r>
          </w:p>
        </w:tc>
        <w:tc>
          <w:tcPr>
            <w:tcW w:w="586" w:type="pct"/>
            <w:tcBorders>
              <w:top w:val="nil"/>
              <w:bottom w:val="nil"/>
            </w:tcBorders>
            <w:vAlign w:val="bottom"/>
          </w:tcPr>
          <w:p w:rsidR="00A85F43" w:rsidRPr="008469E5" w:rsidRDefault="008469E5" w:rsidP="008469E5">
            <w:pPr>
              <w:pStyle w:val="a"/>
              <w:tabs>
                <w:tab w:val="clear" w:pos="1080"/>
                <w:tab w:val="decimal" w:pos="739"/>
              </w:tabs>
              <w:rPr>
                <w:rFonts w:ascii="Angsana New" w:hAnsi="Angsana New" w:cs="Angsana New"/>
                <w:lang w:val="en-US"/>
              </w:rPr>
            </w:pPr>
            <w:r w:rsidRPr="008469E5">
              <w:rPr>
                <w:rFonts w:ascii="Angsana New" w:hAnsi="Angsana New" w:cs="Angsana New"/>
                <w:lang w:val="en-US"/>
              </w:rPr>
              <w:t>392</w:t>
            </w:r>
          </w:p>
        </w:tc>
        <w:tc>
          <w:tcPr>
            <w:tcW w:w="139" w:type="pct"/>
            <w:tcBorders>
              <w:top w:val="nil"/>
              <w:bottom w:val="nil"/>
            </w:tcBorders>
            <w:vAlign w:val="bottom"/>
          </w:tcPr>
          <w:p w:rsidR="00A85F43" w:rsidRPr="008469E5" w:rsidRDefault="00A85F43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nil"/>
              <w:bottom w:val="nil"/>
            </w:tcBorders>
            <w:vAlign w:val="bottom"/>
          </w:tcPr>
          <w:p w:rsidR="00A85F43" w:rsidRPr="008469E5" w:rsidRDefault="00A85F43" w:rsidP="0074442F">
            <w:pPr>
              <w:pStyle w:val="a"/>
              <w:tabs>
                <w:tab w:val="clear" w:pos="1080"/>
                <w:tab w:val="decimal" w:pos="739"/>
              </w:tabs>
              <w:rPr>
                <w:rFonts w:ascii="Angsana New" w:hAnsi="Angsana New" w:cs="Angsana New"/>
                <w:lang w:val="en-US"/>
              </w:rPr>
            </w:pPr>
            <w:r w:rsidRPr="008469E5">
              <w:rPr>
                <w:rFonts w:ascii="Angsana New" w:hAnsi="Angsana New" w:cs="Angsana New"/>
                <w:lang w:val="en-US"/>
              </w:rPr>
              <w:t>344</w:t>
            </w:r>
          </w:p>
        </w:tc>
        <w:tc>
          <w:tcPr>
            <w:tcW w:w="136" w:type="pct"/>
            <w:tcBorders>
              <w:top w:val="nil"/>
              <w:bottom w:val="nil"/>
            </w:tcBorders>
            <w:vAlign w:val="bottom"/>
          </w:tcPr>
          <w:p w:rsidR="00A85F43" w:rsidRPr="008469E5" w:rsidRDefault="00A85F43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nil"/>
              <w:bottom w:val="nil"/>
            </w:tcBorders>
            <w:vAlign w:val="bottom"/>
          </w:tcPr>
          <w:p w:rsidR="00A85F43" w:rsidRPr="008469E5" w:rsidRDefault="008469E5" w:rsidP="0074442F">
            <w:pPr>
              <w:pStyle w:val="a"/>
              <w:tabs>
                <w:tab w:val="clear" w:pos="1080"/>
                <w:tab w:val="decimal" w:pos="739"/>
              </w:tabs>
              <w:rPr>
                <w:rFonts w:ascii="Angsana New" w:hAnsi="Angsana New" w:cs="Angsana New"/>
                <w:lang w:val="en-US"/>
              </w:rPr>
            </w:pPr>
            <w:r w:rsidRPr="008469E5">
              <w:rPr>
                <w:rFonts w:ascii="Angsana New" w:hAnsi="Angsana New" w:cs="Angsana New"/>
                <w:lang w:val="en-US"/>
              </w:rPr>
              <w:t>4</w:t>
            </w:r>
          </w:p>
        </w:tc>
        <w:tc>
          <w:tcPr>
            <w:tcW w:w="139" w:type="pct"/>
            <w:tcBorders>
              <w:top w:val="nil"/>
              <w:bottom w:val="nil"/>
            </w:tcBorders>
            <w:vAlign w:val="bottom"/>
          </w:tcPr>
          <w:p w:rsidR="00A85F43" w:rsidRPr="008469E5" w:rsidRDefault="00A85F43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nil"/>
              <w:bottom w:val="nil"/>
            </w:tcBorders>
            <w:vAlign w:val="bottom"/>
          </w:tcPr>
          <w:p w:rsidR="00A85F43" w:rsidRPr="008469E5" w:rsidRDefault="008469E5" w:rsidP="0074442F">
            <w:pPr>
              <w:pStyle w:val="a"/>
              <w:tabs>
                <w:tab w:val="clear" w:pos="1080"/>
                <w:tab w:val="decimal" w:pos="739"/>
              </w:tabs>
              <w:rPr>
                <w:rFonts w:ascii="Angsana New" w:hAnsi="Angsana New" w:cs="Angsana New"/>
                <w:lang w:val="en-US"/>
              </w:rPr>
            </w:pPr>
            <w:r w:rsidRPr="008469E5">
              <w:rPr>
                <w:rFonts w:ascii="Angsana New" w:hAnsi="Angsana New" w:cs="Angsana New"/>
                <w:lang w:val="en-US"/>
              </w:rPr>
              <w:t>1</w:t>
            </w:r>
          </w:p>
        </w:tc>
      </w:tr>
      <w:tr w:rsidR="00A85F43" w:rsidRPr="00C1582B" w:rsidTr="00A85F43">
        <w:trPr>
          <w:trHeight w:val="420"/>
        </w:trPr>
        <w:tc>
          <w:tcPr>
            <w:tcW w:w="2213" w:type="pct"/>
          </w:tcPr>
          <w:p w:rsidR="00A85F43" w:rsidRDefault="00A85F43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hanging="18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B0175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ผลประโยชน์ระยะยาวอื่น</w:t>
            </w:r>
          </w:p>
        </w:tc>
        <w:tc>
          <w:tcPr>
            <w:tcW w:w="586" w:type="pct"/>
            <w:tcBorders>
              <w:bottom w:val="nil"/>
            </w:tcBorders>
            <w:vAlign w:val="bottom"/>
          </w:tcPr>
          <w:p w:rsidR="00A85F43" w:rsidRPr="008469E5" w:rsidRDefault="00A85F43" w:rsidP="0074442F">
            <w:pPr>
              <w:pStyle w:val="a"/>
              <w:tabs>
                <w:tab w:val="clear" w:pos="1080"/>
                <w:tab w:val="decimal" w:pos="739"/>
              </w:tabs>
              <w:rPr>
                <w:rFonts w:ascii="Angsana New" w:hAnsi="Angsana New" w:cs="Angsana New"/>
                <w:lang w:val="en-US"/>
              </w:rPr>
            </w:pPr>
            <w:r w:rsidRPr="008469E5">
              <w:rPr>
                <w:rFonts w:ascii="Angsana New" w:hAnsi="Angsana New" w:cs="Angsana New"/>
                <w:lang w:val="en-US"/>
              </w:rPr>
              <w:t>32</w:t>
            </w:r>
          </w:p>
        </w:tc>
        <w:tc>
          <w:tcPr>
            <w:tcW w:w="139" w:type="pct"/>
            <w:tcBorders>
              <w:bottom w:val="nil"/>
            </w:tcBorders>
            <w:vAlign w:val="bottom"/>
          </w:tcPr>
          <w:p w:rsidR="00A85F43" w:rsidRPr="008469E5" w:rsidRDefault="00A85F43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6" w:type="pct"/>
            <w:tcBorders>
              <w:bottom w:val="nil"/>
            </w:tcBorders>
            <w:vAlign w:val="bottom"/>
          </w:tcPr>
          <w:p w:rsidR="00A85F43" w:rsidRPr="008469E5" w:rsidRDefault="00A85F43" w:rsidP="0074442F">
            <w:pPr>
              <w:pStyle w:val="a"/>
              <w:tabs>
                <w:tab w:val="clear" w:pos="1080"/>
                <w:tab w:val="decimal" w:pos="739"/>
              </w:tabs>
              <w:rPr>
                <w:rFonts w:ascii="Angsana New" w:hAnsi="Angsana New" w:cs="Angsana New"/>
                <w:lang w:val="en-US"/>
              </w:rPr>
            </w:pPr>
            <w:r w:rsidRPr="008469E5">
              <w:rPr>
                <w:rFonts w:ascii="Angsana New" w:hAnsi="Angsana New" w:cs="Angsana New"/>
                <w:lang w:val="en-US"/>
              </w:rPr>
              <w:t>30</w:t>
            </w:r>
          </w:p>
        </w:tc>
        <w:tc>
          <w:tcPr>
            <w:tcW w:w="136" w:type="pct"/>
            <w:tcBorders>
              <w:bottom w:val="nil"/>
            </w:tcBorders>
            <w:vAlign w:val="bottom"/>
          </w:tcPr>
          <w:p w:rsidR="00A85F43" w:rsidRPr="008469E5" w:rsidRDefault="00A85F43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8" w:type="pct"/>
            <w:tcBorders>
              <w:bottom w:val="nil"/>
            </w:tcBorders>
            <w:vAlign w:val="bottom"/>
          </w:tcPr>
          <w:p w:rsidR="00A85F43" w:rsidRPr="008469E5" w:rsidRDefault="008469E5" w:rsidP="008469E5">
            <w:pPr>
              <w:pStyle w:val="a"/>
              <w:tabs>
                <w:tab w:val="clear" w:pos="1080"/>
                <w:tab w:val="decimal" w:pos="543"/>
              </w:tabs>
              <w:rPr>
                <w:rFonts w:ascii="Angsana New" w:hAnsi="Angsana New" w:cs="Angsana New"/>
                <w:lang w:val="en-US"/>
              </w:rPr>
            </w:pPr>
            <w:r w:rsidRPr="008469E5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9" w:type="pct"/>
            <w:tcBorders>
              <w:bottom w:val="nil"/>
            </w:tcBorders>
            <w:vAlign w:val="bottom"/>
          </w:tcPr>
          <w:p w:rsidR="00A85F43" w:rsidRPr="008469E5" w:rsidRDefault="00A85F43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3" w:type="pct"/>
            <w:tcBorders>
              <w:bottom w:val="nil"/>
            </w:tcBorders>
            <w:vAlign w:val="bottom"/>
          </w:tcPr>
          <w:p w:rsidR="00A85F43" w:rsidRPr="008469E5" w:rsidRDefault="008469E5" w:rsidP="008469E5">
            <w:pPr>
              <w:pStyle w:val="a"/>
              <w:tabs>
                <w:tab w:val="clear" w:pos="1080"/>
                <w:tab w:val="decimal" w:pos="543"/>
              </w:tabs>
              <w:rPr>
                <w:rFonts w:ascii="Angsana New" w:hAnsi="Angsana New" w:cs="Angsana New"/>
                <w:lang w:val="en-US"/>
              </w:rPr>
            </w:pPr>
            <w:r w:rsidRPr="008469E5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A85F43" w:rsidRPr="00C1582B" w:rsidTr="00A85F43">
        <w:trPr>
          <w:trHeight w:val="420"/>
        </w:trPr>
        <w:tc>
          <w:tcPr>
            <w:tcW w:w="2213" w:type="pct"/>
            <w:tcBorders>
              <w:bottom w:val="nil"/>
            </w:tcBorders>
            <w:noWrap/>
            <w:vAlign w:val="bottom"/>
          </w:tcPr>
          <w:p w:rsidR="00A85F43" w:rsidRDefault="00A85F43" w:rsidP="00A85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A11FAC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85F43" w:rsidRPr="00545FD3" w:rsidRDefault="00A85F43" w:rsidP="00141C2F">
            <w:pPr>
              <w:pStyle w:val="a"/>
              <w:tabs>
                <w:tab w:val="clear" w:pos="1080"/>
                <w:tab w:val="decimal" w:pos="739"/>
              </w:tabs>
              <w:rPr>
                <w:rFonts w:ascii="Angsana New" w:hAnsi="Angsana New" w:cs="Angsana New"/>
                <w:b/>
                <w:bCs/>
                <w:lang w:val="en-US"/>
              </w:rPr>
            </w:pPr>
            <w:r w:rsidRPr="0050388D">
              <w:rPr>
                <w:rFonts w:ascii="Angsana New" w:hAnsi="Angsana New"/>
                <w:b/>
                <w:bCs/>
                <w:lang w:val="en-US"/>
              </w:rPr>
              <w:t>4</w:t>
            </w:r>
            <w:r w:rsidR="00141C2F">
              <w:rPr>
                <w:rFonts w:ascii="Angsana New" w:hAnsi="Angsana New"/>
                <w:b/>
                <w:bCs/>
                <w:lang w:val="en-US"/>
              </w:rPr>
              <w:t>24</w:t>
            </w:r>
          </w:p>
        </w:tc>
        <w:tc>
          <w:tcPr>
            <w:tcW w:w="139" w:type="pct"/>
            <w:tcBorders>
              <w:top w:val="nil"/>
              <w:bottom w:val="nil"/>
            </w:tcBorders>
            <w:vAlign w:val="bottom"/>
          </w:tcPr>
          <w:p w:rsidR="00A85F43" w:rsidRPr="00545FD3" w:rsidRDefault="00A85F43" w:rsidP="00A85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:rsidR="00A85F43" w:rsidRPr="0050388D" w:rsidRDefault="00A85F43" w:rsidP="00A85F43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0388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374</w:t>
            </w:r>
          </w:p>
        </w:tc>
        <w:tc>
          <w:tcPr>
            <w:tcW w:w="136" w:type="pct"/>
            <w:tcBorders>
              <w:top w:val="nil"/>
              <w:bottom w:val="nil"/>
            </w:tcBorders>
          </w:tcPr>
          <w:p w:rsidR="00A85F43" w:rsidRPr="0050388D" w:rsidRDefault="00A85F43" w:rsidP="00A85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</w:tcPr>
          <w:p w:rsidR="00A85F43" w:rsidRPr="00622C34" w:rsidRDefault="00A85F43" w:rsidP="00A85F43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39" w:type="pct"/>
            <w:tcBorders>
              <w:top w:val="nil"/>
              <w:bottom w:val="nil"/>
            </w:tcBorders>
          </w:tcPr>
          <w:p w:rsidR="00A85F43" w:rsidRPr="00622C34" w:rsidRDefault="00A85F43" w:rsidP="00A85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:rsidR="00A85F43" w:rsidRPr="00622C34" w:rsidRDefault="00A85F43" w:rsidP="00A85F43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</w:tr>
    </w:tbl>
    <w:p w:rsidR="00A85F43" w:rsidRDefault="00A85F43" w:rsidP="007368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:rsidR="00493AF5" w:rsidRPr="00C07B9D" w:rsidRDefault="00493AF5" w:rsidP="007368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07B9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โครงการผลประโยชน์ที่กำหนดไว้</w:t>
      </w:r>
    </w:p>
    <w:p w:rsidR="00493AF5" w:rsidRPr="00C07B9D" w:rsidRDefault="00493AF5" w:rsidP="00F04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691BD4" w:rsidRPr="00C07B9D" w:rsidRDefault="00691BD4" w:rsidP="00F04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07B9D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141C2F">
        <w:rPr>
          <w:rFonts w:asciiTheme="majorBidi" w:hAnsiTheme="majorBidi" w:cstheme="majorBidi" w:hint="cs"/>
          <w:sz w:val="30"/>
          <w:szCs w:val="30"/>
          <w:cs/>
        </w:rPr>
        <w:t>และบริษัท</w:t>
      </w:r>
      <w:r w:rsidRPr="00C07B9D">
        <w:rPr>
          <w:rFonts w:asciiTheme="majorBidi" w:hAnsiTheme="majorBidi" w:cstheme="majorBidi"/>
          <w:sz w:val="30"/>
          <w:szCs w:val="30"/>
          <w:cs/>
        </w:rPr>
        <w:t>จัดการโครงการ</w:t>
      </w:r>
      <w:r w:rsidR="000A51D8" w:rsidRPr="00C07B9D">
        <w:rPr>
          <w:rFonts w:asciiTheme="majorBidi" w:hAnsiTheme="majorBidi" w:cstheme="majorBidi"/>
          <w:sz w:val="30"/>
          <w:szCs w:val="30"/>
          <w:cs/>
        </w:rPr>
        <w:t>ผลประโยชน์ที่กำหนดไว้</w:t>
      </w:r>
      <w:r w:rsidRPr="00C07B9D">
        <w:rPr>
          <w:rFonts w:asciiTheme="majorBidi" w:hAnsiTheme="majorBidi" w:cstheme="majorBidi"/>
          <w:sz w:val="30"/>
          <w:szCs w:val="30"/>
          <w:cs/>
        </w:rPr>
        <w:t xml:space="preserve">ตามข้อกำหนดของพระราชบัญญัติคุ้มครองแรงงาน พ.ศ. </w:t>
      </w:r>
      <w:r w:rsidRPr="00C07B9D">
        <w:rPr>
          <w:rFonts w:asciiTheme="majorBidi" w:hAnsiTheme="majorBidi" w:cstheme="majorBidi"/>
          <w:sz w:val="30"/>
          <w:szCs w:val="30"/>
        </w:rPr>
        <w:t xml:space="preserve">2541 </w:t>
      </w:r>
      <w:r w:rsidRPr="00C07B9D">
        <w:rPr>
          <w:rFonts w:asciiTheme="majorBidi" w:hAnsiTheme="majorBidi" w:cstheme="majorBidi"/>
          <w:sz w:val="30"/>
          <w:szCs w:val="30"/>
          <w:cs/>
        </w:rPr>
        <w:t>ในการให้ผลประโยชน์เมื่อเกษียณแก่พนักงานตามสิทธิและอายุงาน</w:t>
      </w:r>
    </w:p>
    <w:p w:rsidR="00C96797" w:rsidRPr="00F04A13" w:rsidRDefault="00C96797" w:rsidP="00F04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:rsidR="000A51D8" w:rsidRPr="00F04A13" w:rsidRDefault="00E22722" w:rsidP="00F04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07B9D">
        <w:rPr>
          <w:rFonts w:asciiTheme="majorBidi" w:hAnsiTheme="majorBidi" w:cstheme="majorBidi"/>
          <w:sz w:val="30"/>
          <w:szCs w:val="30"/>
          <w:cs/>
        </w:rPr>
        <w:lastRenderedPageBreak/>
        <w:t>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ความเสี่ยงของช่วงชี</w:t>
      </w:r>
      <w:r w:rsidR="005B22C4">
        <w:rPr>
          <w:rFonts w:asciiTheme="majorBidi" w:hAnsiTheme="majorBidi" w:cstheme="majorBidi"/>
          <w:sz w:val="30"/>
          <w:szCs w:val="30"/>
          <w:cs/>
        </w:rPr>
        <w:t xml:space="preserve">วิต </w:t>
      </w:r>
      <w:r w:rsidR="005B22C4" w:rsidRPr="00C07B9D">
        <w:rPr>
          <w:rFonts w:asciiTheme="majorBidi" w:hAnsiTheme="majorBidi" w:cstheme="majorBidi"/>
          <w:sz w:val="30"/>
          <w:szCs w:val="30"/>
          <w:cs/>
        </w:rPr>
        <w:t>และ</w:t>
      </w:r>
      <w:r w:rsidR="005B22C4">
        <w:rPr>
          <w:rFonts w:asciiTheme="majorBidi" w:hAnsiTheme="majorBidi" w:cstheme="majorBidi"/>
          <w:sz w:val="30"/>
          <w:szCs w:val="30"/>
          <w:cs/>
        </w:rPr>
        <w:t>ความเสี่ยงจากอัตราดอกเบี้ย</w:t>
      </w:r>
    </w:p>
    <w:p w:rsidR="00231D67" w:rsidRPr="00AE1831" w:rsidRDefault="00231D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  <w:cs/>
        </w:rPr>
      </w:pPr>
    </w:p>
    <w:p w:rsidR="00AD6FC6" w:rsidRPr="00C07B9D" w:rsidRDefault="00AD6FC6" w:rsidP="00F04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07B9D">
        <w:rPr>
          <w:rFonts w:asciiTheme="majorBidi" w:hAnsiTheme="majorBidi" w:cstheme="majorBidi"/>
          <w:sz w:val="30"/>
          <w:szCs w:val="30"/>
          <w:cs/>
        </w:rPr>
        <w:t>การเปลี่ยนแปลงในมูลค่าปัจจุบันของ</w:t>
      </w:r>
      <w:r w:rsidR="003D2AB9" w:rsidRPr="00C07B9D">
        <w:rPr>
          <w:rFonts w:asciiTheme="majorBidi" w:hAnsiTheme="majorBidi" w:cstheme="majorBidi"/>
          <w:sz w:val="30"/>
          <w:szCs w:val="30"/>
          <w:cs/>
        </w:rPr>
        <w:t>ภาระผูกพันของ</w:t>
      </w:r>
      <w:r w:rsidRPr="00C07B9D">
        <w:rPr>
          <w:rFonts w:asciiTheme="majorBidi" w:hAnsiTheme="majorBidi" w:cstheme="majorBidi"/>
          <w:sz w:val="30"/>
          <w:szCs w:val="30"/>
          <w:cs/>
        </w:rPr>
        <w:t>โครงการผลประโยชน์</w:t>
      </w:r>
    </w:p>
    <w:p w:rsidR="00692715" w:rsidRPr="00AE1831" w:rsidRDefault="00692715" w:rsidP="00F04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W w:w="9137" w:type="dxa"/>
        <w:tblInd w:w="534" w:type="dxa"/>
        <w:tblLook w:val="01E0" w:firstRow="1" w:lastRow="1" w:firstColumn="1" w:lastColumn="1" w:noHBand="0" w:noVBand="0"/>
      </w:tblPr>
      <w:tblGrid>
        <w:gridCol w:w="3984"/>
        <w:gridCol w:w="1069"/>
        <w:gridCol w:w="54"/>
        <w:gridCol w:w="182"/>
        <w:gridCol w:w="88"/>
        <w:gridCol w:w="1052"/>
        <w:gridCol w:w="43"/>
        <w:gridCol w:w="215"/>
        <w:gridCol w:w="60"/>
        <w:gridCol w:w="1031"/>
        <w:gridCol w:w="44"/>
        <w:gridCol w:w="212"/>
        <w:gridCol w:w="71"/>
        <w:gridCol w:w="1032"/>
      </w:tblGrid>
      <w:tr w:rsidR="005B1B41" w:rsidRPr="007A4155" w:rsidTr="00964CF3">
        <w:tc>
          <w:tcPr>
            <w:tcW w:w="3984" w:type="dxa"/>
            <w:shd w:val="clear" w:color="auto" w:fill="auto"/>
          </w:tcPr>
          <w:p w:rsidR="005B1B41" w:rsidRPr="007A4155" w:rsidRDefault="005B1B41" w:rsidP="00F16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right="-108" w:hanging="18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88" w:type="dxa"/>
            <w:gridSpan w:val="6"/>
          </w:tcPr>
          <w:p w:rsidR="005B1B41" w:rsidRPr="007A4155" w:rsidRDefault="005B1B41" w:rsidP="00F16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A415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5" w:type="dxa"/>
            <w:gridSpan w:val="2"/>
          </w:tcPr>
          <w:p w:rsidR="005B1B41" w:rsidRPr="007A4155" w:rsidRDefault="005B1B41" w:rsidP="00F16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90" w:type="dxa"/>
            <w:gridSpan w:val="5"/>
          </w:tcPr>
          <w:p w:rsidR="005B1B41" w:rsidRPr="007A4155" w:rsidRDefault="005B1B41" w:rsidP="00F16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A415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B1B41" w:rsidRPr="007A4155" w:rsidTr="00964CF3">
        <w:tc>
          <w:tcPr>
            <w:tcW w:w="3984" w:type="dxa"/>
          </w:tcPr>
          <w:p w:rsidR="005B1B41" w:rsidRPr="007A4155" w:rsidRDefault="005B1B41" w:rsidP="00F16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right="-108" w:hanging="18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3" w:type="dxa"/>
            <w:gridSpan w:val="2"/>
            <w:shd w:val="clear" w:color="auto" w:fill="auto"/>
          </w:tcPr>
          <w:p w:rsidR="005B1B41" w:rsidRPr="007A4155" w:rsidRDefault="005B1B41" w:rsidP="00F16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4155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5B1B41" w:rsidRPr="007A4155" w:rsidRDefault="005B1B41" w:rsidP="00F16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:rsidR="005B1B41" w:rsidRPr="007A4155" w:rsidRDefault="005B1B41" w:rsidP="00F16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4155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5" w:type="dxa"/>
            <w:gridSpan w:val="2"/>
            <w:shd w:val="clear" w:color="auto" w:fill="auto"/>
          </w:tcPr>
          <w:p w:rsidR="005B1B41" w:rsidRPr="007A4155" w:rsidRDefault="005B1B41" w:rsidP="00F16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5" w:type="dxa"/>
            <w:gridSpan w:val="2"/>
            <w:shd w:val="clear" w:color="auto" w:fill="auto"/>
          </w:tcPr>
          <w:p w:rsidR="005B1B41" w:rsidRPr="007A4155" w:rsidRDefault="005B1B41" w:rsidP="00F16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4155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83" w:type="dxa"/>
            <w:gridSpan w:val="2"/>
            <w:shd w:val="clear" w:color="auto" w:fill="auto"/>
          </w:tcPr>
          <w:p w:rsidR="005B1B41" w:rsidRPr="007A4155" w:rsidRDefault="005B1B41" w:rsidP="00F16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2" w:type="dxa"/>
            <w:shd w:val="clear" w:color="auto" w:fill="auto"/>
          </w:tcPr>
          <w:p w:rsidR="005B1B41" w:rsidRPr="007A4155" w:rsidRDefault="005B1B41" w:rsidP="00F16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4155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5B1B41" w:rsidRPr="007A4155" w:rsidTr="00964CF3">
        <w:tc>
          <w:tcPr>
            <w:tcW w:w="3984" w:type="dxa"/>
          </w:tcPr>
          <w:p w:rsidR="005B1B41" w:rsidRPr="007A4155" w:rsidRDefault="005B1B41" w:rsidP="00F16034">
            <w:pPr>
              <w:spacing w:line="240" w:lineRule="auto"/>
              <w:ind w:left="186" w:hanging="18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53" w:type="dxa"/>
            <w:gridSpan w:val="13"/>
          </w:tcPr>
          <w:p w:rsidR="005B1B41" w:rsidRPr="007A4155" w:rsidRDefault="005B1B41" w:rsidP="00F16034">
            <w:pPr>
              <w:pStyle w:val="acctfourfigures"/>
              <w:tabs>
                <w:tab w:val="clear" w:pos="765"/>
              </w:tabs>
              <w:spacing w:line="240" w:lineRule="auto"/>
              <w:ind w:right="-7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A4155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7A4155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bidi="th-TH"/>
              </w:rPr>
              <w:t>ล้านบาท)</w:t>
            </w:r>
          </w:p>
        </w:tc>
      </w:tr>
      <w:tr w:rsidR="005B1B41" w:rsidRPr="007A4155" w:rsidTr="00964CF3">
        <w:tc>
          <w:tcPr>
            <w:tcW w:w="3984" w:type="dxa"/>
          </w:tcPr>
          <w:p w:rsidR="005B1B41" w:rsidRPr="007A4155" w:rsidRDefault="005B1B41" w:rsidP="005B1B41">
            <w:pPr>
              <w:spacing w:line="240" w:lineRule="auto"/>
              <w:ind w:left="186" w:hanging="186"/>
              <w:rPr>
                <w:rFonts w:ascii="Angsana New" w:hAnsi="Angsana New"/>
                <w:sz w:val="30"/>
                <w:szCs w:val="30"/>
                <w:cs/>
              </w:rPr>
            </w:pPr>
            <w:r w:rsidRPr="007A4155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  <w:r w:rsidRPr="007A4155">
              <w:rPr>
                <w:rFonts w:ascii="Angsana New" w:hAnsi="Angsana New"/>
                <w:sz w:val="30"/>
                <w:szCs w:val="30"/>
              </w:rPr>
              <w:t xml:space="preserve"> 1 </w:t>
            </w:r>
            <w:r w:rsidRPr="007A4155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069" w:type="dxa"/>
            <w:shd w:val="clear" w:color="auto" w:fill="auto"/>
          </w:tcPr>
          <w:p w:rsidR="005B1B41" w:rsidRPr="0050388D" w:rsidRDefault="005B1B41" w:rsidP="005B1B41">
            <w:pPr>
              <w:pStyle w:val="a"/>
              <w:tabs>
                <w:tab w:val="clear" w:pos="1080"/>
                <w:tab w:val="decimal" w:pos="739"/>
              </w:tabs>
              <w:rPr>
                <w:rFonts w:ascii="Angsana New" w:hAnsi="Angsana New" w:cs="Angsana New"/>
                <w:lang w:val="en-US"/>
              </w:rPr>
            </w:pPr>
            <w:r w:rsidRPr="0050388D">
              <w:rPr>
                <w:rFonts w:ascii="Angsana New" w:hAnsi="Angsana New" w:cs="Angsana New"/>
                <w:lang w:val="en-US"/>
              </w:rPr>
              <w:t>374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5B1B41" w:rsidRPr="0050388D" w:rsidRDefault="005B1B41" w:rsidP="005B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0" w:type="dxa"/>
            <w:gridSpan w:val="2"/>
            <w:shd w:val="clear" w:color="auto" w:fill="auto"/>
          </w:tcPr>
          <w:p w:rsidR="005B1B41" w:rsidRPr="0050388D" w:rsidRDefault="005B1B41" w:rsidP="005B1B41">
            <w:pPr>
              <w:pStyle w:val="a"/>
              <w:tabs>
                <w:tab w:val="clear" w:pos="1080"/>
                <w:tab w:val="decimal" w:pos="739"/>
              </w:tabs>
              <w:rPr>
                <w:rFonts w:ascii="Angsana New" w:hAnsi="Angsana New" w:cs="Angsana New"/>
                <w:lang w:val="en-US"/>
              </w:rPr>
            </w:pPr>
            <w:r w:rsidRPr="0050388D">
              <w:rPr>
                <w:rFonts w:ascii="Angsana New" w:hAnsi="Angsana New" w:cs="Angsana New"/>
                <w:lang w:val="en-US"/>
              </w:rPr>
              <w:t>290</w:t>
            </w:r>
          </w:p>
        </w:tc>
        <w:tc>
          <w:tcPr>
            <w:tcW w:w="258" w:type="dxa"/>
            <w:gridSpan w:val="2"/>
            <w:shd w:val="clear" w:color="auto" w:fill="auto"/>
          </w:tcPr>
          <w:p w:rsidR="005B1B41" w:rsidRPr="0050388D" w:rsidRDefault="005B1B41" w:rsidP="005B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gridSpan w:val="2"/>
            <w:shd w:val="clear" w:color="auto" w:fill="auto"/>
          </w:tcPr>
          <w:p w:rsidR="005B1B41" w:rsidRPr="00622C34" w:rsidRDefault="00AC3397" w:rsidP="005B1B41">
            <w:pPr>
              <w:pStyle w:val="a"/>
              <w:tabs>
                <w:tab w:val="clear" w:pos="1080"/>
                <w:tab w:val="decimal" w:pos="739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</w:t>
            </w:r>
          </w:p>
        </w:tc>
        <w:tc>
          <w:tcPr>
            <w:tcW w:w="256" w:type="dxa"/>
            <w:gridSpan w:val="2"/>
          </w:tcPr>
          <w:p w:rsidR="005B1B41" w:rsidRPr="00622C34" w:rsidRDefault="005B1B41" w:rsidP="005B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3" w:type="dxa"/>
            <w:gridSpan w:val="2"/>
          </w:tcPr>
          <w:p w:rsidR="005B1B41" w:rsidRPr="00622C34" w:rsidRDefault="00AC3397" w:rsidP="00D41E77">
            <w:pPr>
              <w:pStyle w:val="a"/>
              <w:tabs>
                <w:tab w:val="clear" w:pos="1080"/>
                <w:tab w:val="decimal" w:pos="563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5B1B41" w:rsidRPr="00AD5F58" w:rsidTr="00964CF3">
        <w:tc>
          <w:tcPr>
            <w:tcW w:w="3984" w:type="dxa"/>
          </w:tcPr>
          <w:p w:rsidR="005B1B41" w:rsidRPr="00AD5F58" w:rsidRDefault="005B1B41" w:rsidP="00F16034">
            <w:pPr>
              <w:spacing w:line="240" w:lineRule="auto"/>
              <w:ind w:left="186" w:hanging="1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69" w:type="dxa"/>
          </w:tcPr>
          <w:p w:rsidR="005B1B41" w:rsidRPr="00AD5F58" w:rsidRDefault="005B1B41" w:rsidP="00F16034">
            <w:pPr>
              <w:spacing w:line="240" w:lineRule="auto"/>
              <w:ind w:left="186" w:hanging="186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  <w:gridSpan w:val="2"/>
          </w:tcPr>
          <w:p w:rsidR="005B1B41" w:rsidRPr="00AD5F58" w:rsidRDefault="005B1B41" w:rsidP="00F16034">
            <w:pPr>
              <w:spacing w:line="240" w:lineRule="auto"/>
              <w:ind w:left="186" w:hanging="1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0" w:type="dxa"/>
            <w:gridSpan w:val="2"/>
          </w:tcPr>
          <w:p w:rsidR="005B1B41" w:rsidRPr="00AD5F58" w:rsidRDefault="005B1B41" w:rsidP="00F16034">
            <w:pPr>
              <w:spacing w:line="240" w:lineRule="auto"/>
              <w:ind w:left="186" w:hanging="1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8" w:type="dxa"/>
            <w:gridSpan w:val="2"/>
          </w:tcPr>
          <w:p w:rsidR="005B1B41" w:rsidRPr="00AD5F58" w:rsidRDefault="005B1B41" w:rsidP="00F16034">
            <w:pPr>
              <w:spacing w:line="240" w:lineRule="auto"/>
              <w:ind w:left="186" w:hanging="1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1" w:type="dxa"/>
            <w:gridSpan w:val="2"/>
          </w:tcPr>
          <w:p w:rsidR="005B1B41" w:rsidRPr="00622C34" w:rsidRDefault="005B1B41" w:rsidP="00F16034">
            <w:pPr>
              <w:spacing w:line="240" w:lineRule="auto"/>
              <w:ind w:left="186" w:hanging="1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6" w:type="dxa"/>
            <w:gridSpan w:val="2"/>
          </w:tcPr>
          <w:p w:rsidR="005B1B41" w:rsidRPr="00622C34" w:rsidRDefault="005B1B41" w:rsidP="00F16034">
            <w:pPr>
              <w:spacing w:line="240" w:lineRule="auto"/>
              <w:ind w:left="186" w:hanging="1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3" w:type="dxa"/>
            <w:gridSpan w:val="2"/>
          </w:tcPr>
          <w:p w:rsidR="005B1B41" w:rsidRPr="00622C34" w:rsidRDefault="005B1B41" w:rsidP="00F16034">
            <w:pPr>
              <w:spacing w:line="240" w:lineRule="auto"/>
              <w:ind w:left="186" w:hanging="1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B1B41" w:rsidRPr="007A4155" w:rsidTr="00964CF3">
        <w:tc>
          <w:tcPr>
            <w:tcW w:w="3984" w:type="dxa"/>
          </w:tcPr>
          <w:p w:rsidR="005B1B41" w:rsidRPr="007A4155" w:rsidRDefault="005B1B41" w:rsidP="00F16034">
            <w:pPr>
              <w:spacing w:line="240" w:lineRule="auto"/>
              <w:ind w:left="186" w:hanging="1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415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รับรู้ในกำไรขาดทุน</w:t>
            </w:r>
          </w:p>
        </w:tc>
        <w:tc>
          <w:tcPr>
            <w:tcW w:w="1069" w:type="dxa"/>
          </w:tcPr>
          <w:p w:rsidR="005B1B41" w:rsidRPr="00423DF6" w:rsidRDefault="005B1B41" w:rsidP="00F16034">
            <w:pPr>
              <w:pStyle w:val="a"/>
              <w:tabs>
                <w:tab w:val="clear" w:pos="1080"/>
                <w:tab w:val="decimal" w:pos="739"/>
              </w:tabs>
              <w:rPr>
                <w:rFonts w:ascii="Angsana New" w:hAnsi="Angsana New" w:cs="Angsana New"/>
                <w:highlight w:val="yellow"/>
                <w:lang w:val="en-US"/>
              </w:rPr>
            </w:pPr>
          </w:p>
        </w:tc>
        <w:tc>
          <w:tcPr>
            <w:tcW w:w="236" w:type="dxa"/>
            <w:gridSpan w:val="2"/>
          </w:tcPr>
          <w:p w:rsidR="005B1B41" w:rsidRPr="007A4155" w:rsidRDefault="005B1B41" w:rsidP="00F16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0" w:type="dxa"/>
            <w:gridSpan w:val="2"/>
          </w:tcPr>
          <w:p w:rsidR="005B1B41" w:rsidRPr="007A4155" w:rsidRDefault="005B1B41" w:rsidP="00F16034">
            <w:pPr>
              <w:pStyle w:val="a"/>
              <w:tabs>
                <w:tab w:val="clear" w:pos="1080"/>
                <w:tab w:val="decimal" w:pos="739"/>
              </w:tabs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58" w:type="dxa"/>
            <w:gridSpan w:val="2"/>
          </w:tcPr>
          <w:p w:rsidR="005B1B41" w:rsidRPr="007A4155" w:rsidRDefault="005B1B41" w:rsidP="00F16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gridSpan w:val="2"/>
          </w:tcPr>
          <w:p w:rsidR="005B1B41" w:rsidRPr="00622C34" w:rsidRDefault="005B1B41" w:rsidP="00F16034">
            <w:pPr>
              <w:pStyle w:val="a"/>
              <w:tabs>
                <w:tab w:val="clear" w:pos="1080"/>
                <w:tab w:val="decimal" w:pos="739"/>
              </w:tabs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56" w:type="dxa"/>
            <w:gridSpan w:val="2"/>
          </w:tcPr>
          <w:p w:rsidR="005B1B41" w:rsidRPr="00622C34" w:rsidRDefault="005B1B41" w:rsidP="00F16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3" w:type="dxa"/>
            <w:gridSpan w:val="2"/>
          </w:tcPr>
          <w:p w:rsidR="005B1B41" w:rsidRPr="00622C34" w:rsidRDefault="005B1B41" w:rsidP="00F16034">
            <w:pPr>
              <w:pStyle w:val="a"/>
              <w:tabs>
                <w:tab w:val="clear" w:pos="1080"/>
                <w:tab w:val="decimal" w:pos="739"/>
              </w:tabs>
              <w:rPr>
                <w:rFonts w:ascii="Angsana New" w:hAnsi="Angsana New" w:cs="Angsana New"/>
                <w:lang w:val="en-US"/>
              </w:rPr>
            </w:pPr>
          </w:p>
        </w:tc>
      </w:tr>
      <w:tr w:rsidR="005B1B41" w:rsidRPr="007A4155" w:rsidTr="00964CF3">
        <w:tc>
          <w:tcPr>
            <w:tcW w:w="3984" w:type="dxa"/>
          </w:tcPr>
          <w:p w:rsidR="005B1B41" w:rsidRPr="007A4155" w:rsidRDefault="005B1B41" w:rsidP="00F16034">
            <w:pPr>
              <w:spacing w:line="240" w:lineRule="auto"/>
              <w:ind w:left="186" w:hanging="186"/>
              <w:rPr>
                <w:rFonts w:ascii="Angsana New" w:hAnsi="Angsana New"/>
                <w:sz w:val="30"/>
                <w:szCs w:val="30"/>
                <w:cs/>
              </w:rPr>
            </w:pPr>
            <w:r w:rsidRPr="007A4155">
              <w:rPr>
                <w:rFonts w:ascii="Angsana New" w:hAnsi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069" w:type="dxa"/>
          </w:tcPr>
          <w:p w:rsidR="005B1B41" w:rsidRPr="0050388D" w:rsidRDefault="005B1B41" w:rsidP="00F16034">
            <w:pPr>
              <w:pStyle w:val="a"/>
              <w:tabs>
                <w:tab w:val="clear" w:pos="1080"/>
                <w:tab w:val="decimal" w:pos="739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5</w:t>
            </w:r>
            <w:r w:rsidR="00E62183">
              <w:rPr>
                <w:rFonts w:asciiTheme="majorBidi" w:hAnsiTheme="majorBidi" w:cstheme="majorBidi"/>
                <w:lang w:val="en-US"/>
              </w:rPr>
              <w:t>0</w:t>
            </w:r>
          </w:p>
        </w:tc>
        <w:tc>
          <w:tcPr>
            <w:tcW w:w="236" w:type="dxa"/>
            <w:gridSpan w:val="2"/>
          </w:tcPr>
          <w:p w:rsidR="005B1B41" w:rsidRPr="0050388D" w:rsidRDefault="005B1B41" w:rsidP="00F16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0" w:type="dxa"/>
            <w:gridSpan w:val="2"/>
          </w:tcPr>
          <w:p w:rsidR="005B1B41" w:rsidRPr="0050388D" w:rsidRDefault="005B1B41" w:rsidP="005B1B41">
            <w:pPr>
              <w:pStyle w:val="a"/>
              <w:tabs>
                <w:tab w:val="clear" w:pos="1080"/>
                <w:tab w:val="decimal" w:pos="739"/>
              </w:tabs>
              <w:rPr>
                <w:rFonts w:ascii="Angsana New" w:hAnsi="Angsana New" w:cs="Angsana New"/>
                <w:lang w:val="en-US"/>
              </w:rPr>
            </w:pPr>
            <w:r w:rsidRPr="0050388D">
              <w:rPr>
                <w:rFonts w:ascii="Angsana New" w:hAnsi="Angsana New" w:cs="Angsana New"/>
                <w:lang w:val="en-US"/>
              </w:rPr>
              <w:t>6</w:t>
            </w:r>
            <w:r>
              <w:rPr>
                <w:rFonts w:ascii="Angsana New" w:hAnsi="Angsana New" w:cs="Angsana New"/>
                <w:lang w:val="en-US"/>
              </w:rPr>
              <w:t>8</w:t>
            </w:r>
          </w:p>
        </w:tc>
        <w:tc>
          <w:tcPr>
            <w:tcW w:w="258" w:type="dxa"/>
            <w:gridSpan w:val="2"/>
          </w:tcPr>
          <w:p w:rsidR="005B1B41" w:rsidRPr="0050388D" w:rsidRDefault="005B1B41" w:rsidP="00F16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gridSpan w:val="2"/>
          </w:tcPr>
          <w:p w:rsidR="005B1B41" w:rsidRPr="00622C34" w:rsidRDefault="00AC3397" w:rsidP="00F16034">
            <w:pPr>
              <w:pStyle w:val="a"/>
              <w:tabs>
                <w:tab w:val="clear" w:pos="1080"/>
                <w:tab w:val="decimal" w:pos="739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</w:t>
            </w:r>
          </w:p>
        </w:tc>
        <w:tc>
          <w:tcPr>
            <w:tcW w:w="256" w:type="dxa"/>
            <w:gridSpan w:val="2"/>
          </w:tcPr>
          <w:p w:rsidR="005B1B41" w:rsidRPr="00622C34" w:rsidRDefault="005B1B41" w:rsidP="00F16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3" w:type="dxa"/>
            <w:gridSpan w:val="2"/>
          </w:tcPr>
          <w:p w:rsidR="005B1B41" w:rsidRPr="00622C34" w:rsidRDefault="00D41E77" w:rsidP="00F16034">
            <w:pPr>
              <w:pStyle w:val="a"/>
              <w:tabs>
                <w:tab w:val="clear" w:pos="1080"/>
                <w:tab w:val="decimal" w:pos="739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</w:t>
            </w:r>
          </w:p>
        </w:tc>
      </w:tr>
      <w:tr w:rsidR="005B1B41" w:rsidRPr="007A4155" w:rsidTr="00964CF3">
        <w:tc>
          <w:tcPr>
            <w:tcW w:w="3984" w:type="dxa"/>
          </w:tcPr>
          <w:p w:rsidR="005B1B41" w:rsidRPr="007A4155" w:rsidRDefault="005B1B41" w:rsidP="00F16034">
            <w:pPr>
              <w:spacing w:line="240" w:lineRule="auto"/>
              <w:ind w:left="186" w:hanging="186"/>
              <w:rPr>
                <w:rFonts w:ascii="Angsana New" w:hAnsi="Angsana New"/>
                <w:sz w:val="30"/>
                <w:szCs w:val="30"/>
                <w:cs/>
              </w:rPr>
            </w:pPr>
            <w:r w:rsidRPr="007A4155">
              <w:rPr>
                <w:rFonts w:ascii="Angsana New" w:hAnsi="Angsana New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5B1B41" w:rsidRPr="0050388D" w:rsidRDefault="005B1B41" w:rsidP="00F16034">
            <w:pPr>
              <w:pStyle w:val="a"/>
              <w:tabs>
                <w:tab w:val="clear" w:pos="1080"/>
                <w:tab w:val="decimal" w:pos="739"/>
              </w:tabs>
              <w:rPr>
                <w:rFonts w:ascii="Angsana New" w:hAnsi="Angsana New" w:cs="Angsana New"/>
                <w:lang w:val="en-US"/>
              </w:rPr>
            </w:pPr>
            <w:r w:rsidRPr="0050388D">
              <w:rPr>
                <w:rFonts w:ascii="Angsana New" w:hAnsi="Angsana New" w:cs="Angsana New"/>
                <w:lang w:val="en-US"/>
              </w:rPr>
              <w:t>8</w:t>
            </w:r>
          </w:p>
        </w:tc>
        <w:tc>
          <w:tcPr>
            <w:tcW w:w="236" w:type="dxa"/>
            <w:gridSpan w:val="2"/>
          </w:tcPr>
          <w:p w:rsidR="005B1B41" w:rsidRPr="0050388D" w:rsidRDefault="005B1B41" w:rsidP="00F16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0" w:type="dxa"/>
            <w:gridSpan w:val="2"/>
            <w:tcBorders>
              <w:bottom w:val="single" w:sz="4" w:space="0" w:color="auto"/>
            </w:tcBorders>
          </w:tcPr>
          <w:p w:rsidR="005B1B41" w:rsidRPr="0050388D" w:rsidRDefault="005B1B41" w:rsidP="00F16034">
            <w:pPr>
              <w:pStyle w:val="a"/>
              <w:tabs>
                <w:tab w:val="clear" w:pos="1080"/>
                <w:tab w:val="decimal" w:pos="739"/>
              </w:tabs>
              <w:rPr>
                <w:rFonts w:ascii="Angsana New" w:hAnsi="Angsana New" w:cs="Angsana New"/>
                <w:lang w:val="en-US"/>
              </w:rPr>
            </w:pPr>
            <w:r w:rsidRPr="0050388D">
              <w:rPr>
                <w:rFonts w:ascii="Angsana New" w:hAnsi="Angsana New" w:cs="Angsana New"/>
                <w:lang w:val="en-US"/>
              </w:rPr>
              <w:t>10</w:t>
            </w:r>
          </w:p>
        </w:tc>
        <w:tc>
          <w:tcPr>
            <w:tcW w:w="258" w:type="dxa"/>
            <w:gridSpan w:val="2"/>
          </w:tcPr>
          <w:p w:rsidR="005B1B41" w:rsidRPr="0050388D" w:rsidRDefault="005B1B41" w:rsidP="00F16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gridSpan w:val="2"/>
            <w:tcBorders>
              <w:bottom w:val="single" w:sz="4" w:space="0" w:color="auto"/>
            </w:tcBorders>
          </w:tcPr>
          <w:p w:rsidR="005B1B41" w:rsidRPr="00622C34" w:rsidRDefault="00AC3397" w:rsidP="00D41E77">
            <w:pPr>
              <w:pStyle w:val="a"/>
              <w:tabs>
                <w:tab w:val="clear" w:pos="1080"/>
                <w:tab w:val="decimal" w:pos="563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56" w:type="dxa"/>
            <w:gridSpan w:val="2"/>
          </w:tcPr>
          <w:p w:rsidR="005B1B41" w:rsidRPr="00622C34" w:rsidRDefault="005B1B41" w:rsidP="00F16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3" w:type="dxa"/>
            <w:gridSpan w:val="2"/>
            <w:tcBorders>
              <w:bottom w:val="single" w:sz="4" w:space="0" w:color="auto"/>
            </w:tcBorders>
          </w:tcPr>
          <w:p w:rsidR="005B1B41" w:rsidRPr="00622C34" w:rsidRDefault="00D41E77" w:rsidP="00D41E77">
            <w:pPr>
              <w:pStyle w:val="a"/>
              <w:tabs>
                <w:tab w:val="clear" w:pos="1080"/>
                <w:tab w:val="decimal" w:pos="563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5B1B41" w:rsidRPr="007A4155" w:rsidTr="00964CF3">
        <w:tc>
          <w:tcPr>
            <w:tcW w:w="3984" w:type="dxa"/>
          </w:tcPr>
          <w:p w:rsidR="005B1B41" w:rsidRPr="007A4155" w:rsidRDefault="005B1B41" w:rsidP="00F16034">
            <w:pPr>
              <w:spacing w:line="240" w:lineRule="auto"/>
              <w:ind w:left="186" w:hanging="18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</w:tcPr>
          <w:p w:rsidR="005B1B41" w:rsidRPr="0050388D" w:rsidRDefault="001B0480" w:rsidP="005B1B41">
            <w:pPr>
              <w:pStyle w:val="a"/>
              <w:tabs>
                <w:tab w:val="clear" w:pos="1080"/>
                <w:tab w:val="decimal" w:pos="739"/>
              </w:tabs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58</w:t>
            </w:r>
          </w:p>
        </w:tc>
        <w:tc>
          <w:tcPr>
            <w:tcW w:w="236" w:type="dxa"/>
            <w:gridSpan w:val="2"/>
          </w:tcPr>
          <w:p w:rsidR="005B1B41" w:rsidRPr="0050388D" w:rsidRDefault="005B1B41" w:rsidP="00F16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</w:tcBorders>
          </w:tcPr>
          <w:p w:rsidR="005B1B41" w:rsidRPr="0050388D" w:rsidRDefault="005B1B41" w:rsidP="006529E2">
            <w:pPr>
              <w:pStyle w:val="a"/>
              <w:tabs>
                <w:tab w:val="clear" w:pos="1080"/>
                <w:tab w:val="decimal" w:pos="739"/>
              </w:tabs>
              <w:rPr>
                <w:rFonts w:ascii="Angsana New" w:hAnsi="Angsana New" w:cs="Angsana New"/>
                <w:b/>
                <w:bCs/>
                <w:lang w:val="en-US"/>
              </w:rPr>
            </w:pPr>
            <w:r w:rsidRPr="0050388D">
              <w:rPr>
                <w:rFonts w:ascii="Angsana New" w:hAnsi="Angsana New" w:cs="Angsana New"/>
                <w:b/>
                <w:bCs/>
                <w:lang w:val="en-US"/>
              </w:rPr>
              <w:t>7</w:t>
            </w:r>
            <w:r w:rsidR="006529E2">
              <w:rPr>
                <w:rFonts w:ascii="Angsana New" w:hAnsi="Angsana New" w:cs="Angsana New"/>
                <w:b/>
                <w:bCs/>
                <w:lang w:val="en-US"/>
              </w:rPr>
              <w:t>8</w:t>
            </w:r>
          </w:p>
        </w:tc>
        <w:tc>
          <w:tcPr>
            <w:tcW w:w="258" w:type="dxa"/>
            <w:gridSpan w:val="2"/>
          </w:tcPr>
          <w:p w:rsidR="005B1B41" w:rsidRPr="0050388D" w:rsidRDefault="005B1B41" w:rsidP="00F16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</w:tcBorders>
          </w:tcPr>
          <w:p w:rsidR="005B1B41" w:rsidRPr="00622C34" w:rsidRDefault="00AC3397" w:rsidP="005B1B41">
            <w:pPr>
              <w:pStyle w:val="a"/>
              <w:tabs>
                <w:tab w:val="clear" w:pos="1080"/>
                <w:tab w:val="decimal" w:pos="739"/>
              </w:tabs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4</w:t>
            </w:r>
          </w:p>
        </w:tc>
        <w:tc>
          <w:tcPr>
            <w:tcW w:w="256" w:type="dxa"/>
            <w:gridSpan w:val="2"/>
          </w:tcPr>
          <w:p w:rsidR="005B1B41" w:rsidRPr="00622C34" w:rsidRDefault="005B1B41" w:rsidP="00F16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3" w:type="dxa"/>
            <w:gridSpan w:val="2"/>
            <w:tcBorders>
              <w:top w:val="single" w:sz="4" w:space="0" w:color="auto"/>
            </w:tcBorders>
          </w:tcPr>
          <w:p w:rsidR="005B1B41" w:rsidRPr="00622C34" w:rsidRDefault="00D41E77" w:rsidP="00F16034">
            <w:pPr>
              <w:pStyle w:val="a"/>
              <w:tabs>
                <w:tab w:val="clear" w:pos="1080"/>
                <w:tab w:val="decimal" w:pos="739"/>
              </w:tabs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1</w:t>
            </w:r>
          </w:p>
        </w:tc>
      </w:tr>
      <w:tr w:rsidR="005B1B41" w:rsidRPr="00AD5F58" w:rsidTr="00964CF3">
        <w:trPr>
          <w:trHeight w:val="191"/>
        </w:trPr>
        <w:tc>
          <w:tcPr>
            <w:tcW w:w="3984" w:type="dxa"/>
          </w:tcPr>
          <w:p w:rsidR="005B1B41" w:rsidRPr="00AD5F58" w:rsidRDefault="005B1B41" w:rsidP="00F16034">
            <w:pPr>
              <w:spacing w:line="240" w:lineRule="auto"/>
              <w:ind w:left="186" w:hanging="1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69" w:type="dxa"/>
          </w:tcPr>
          <w:p w:rsidR="005B1B41" w:rsidRPr="00AD5F58" w:rsidRDefault="005B1B41" w:rsidP="00F16034">
            <w:pPr>
              <w:spacing w:line="240" w:lineRule="auto"/>
              <w:ind w:left="186" w:hanging="1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:rsidR="005B1B41" w:rsidRPr="00AD5F58" w:rsidRDefault="005B1B41" w:rsidP="00F16034">
            <w:pPr>
              <w:spacing w:line="240" w:lineRule="auto"/>
              <w:ind w:left="186" w:hanging="1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0" w:type="dxa"/>
            <w:gridSpan w:val="2"/>
          </w:tcPr>
          <w:p w:rsidR="005B1B41" w:rsidRPr="00AD5F58" w:rsidRDefault="005B1B41" w:rsidP="00F16034">
            <w:pPr>
              <w:spacing w:line="240" w:lineRule="auto"/>
              <w:ind w:left="186" w:hanging="1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8" w:type="dxa"/>
            <w:gridSpan w:val="2"/>
          </w:tcPr>
          <w:p w:rsidR="005B1B41" w:rsidRPr="00AD5F58" w:rsidRDefault="005B1B41" w:rsidP="00F16034">
            <w:pPr>
              <w:spacing w:line="240" w:lineRule="auto"/>
              <w:ind w:left="186" w:hanging="1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1" w:type="dxa"/>
            <w:gridSpan w:val="2"/>
          </w:tcPr>
          <w:p w:rsidR="005B1B41" w:rsidRPr="00622C34" w:rsidRDefault="005B1B41" w:rsidP="00F16034">
            <w:pPr>
              <w:spacing w:line="240" w:lineRule="auto"/>
              <w:ind w:left="186" w:hanging="1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6" w:type="dxa"/>
            <w:gridSpan w:val="2"/>
          </w:tcPr>
          <w:p w:rsidR="005B1B41" w:rsidRPr="00622C34" w:rsidRDefault="005B1B41" w:rsidP="00F16034">
            <w:pPr>
              <w:spacing w:line="240" w:lineRule="auto"/>
              <w:ind w:left="186" w:hanging="1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3" w:type="dxa"/>
            <w:gridSpan w:val="2"/>
          </w:tcPr>
          <w:p w:rsidR="005B1B41" w:rsidRPr="00622C34" w:rsidRDefault="005B1B41" w:rsidP="00F16034">
            <w:pPr>
              <w:spacing w:line="240" w:lineRule="auto"/>
              <w:ind w:left="186" w:hanging="1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B1B41" w:rsidRPr="007A4155" w:rsidTr="00964CF3">
        <w:tc>
          <w:tcPr>
            <w:tcW w:w="3984" w:type="dxa"/>
          </w:tcPr>
          <w:p w:rsidR="005B1B41" w:rsidRPr="007A4155" w:rsidRDefault="005B1B41" w:rsidP="00F16034">
            <w:pPr>
              <w:spacing w:line="240" w:lineRule="auto"/>
              <w:ind w:left="186" w:hanging="186"/>
              <w:rPr>
                <w:rFonts w:ascii="Angsana New" w:hAnsi="Angsana New"/>
                <w:sz w:val="30"/>
                <w:szCs w:val="30"/>
                <w:cs/>
              </w:rPr>
            </w:pPr>
            <w:r w:rsidRPr="007A415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069" w:type="dxa"/>
          </w:tcPr>
          <w:p w:rsidR="005B1B41" w:rsidRPr="0050388D" w:rsidRDefault="005B1B41" w:rsidP="00F16034">
            <w:pPr>
              <w:spacing w:line="240" w:lineRule="auto"/>
              <w:ind w:left="186" w:hanging="1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:rsidR="005B1B41" w:rsidRPr="0050388D" w:rsidRDefault="005B1B41" w:rsidP="00F16034">
            <w:pPr>
              <w:spacing w:line="240" w:lineRule="auto"/>
              <w:ind w:left="186" w:hanging="1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0" w:type="dxa"/>
            <w:gridSpan w:val="2"/>
          </w:tcPr>
          <w:p w:rsidR="005B1B41" w:rsidRPr="0050388D" w:rsidRDefault="005B1B41" w:rsidP="00F16034">
            <w:pPr>
              <w:spacing w:line="240" w:lineRule="auto"/>
              <w:ind w:left="186" w:hanging="1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8" w:type="dxa"/>
            <w:gridSpan w:val="2"/>
          </w:tcPr>
          <w:p w:rsidR="005B1B41" w:rsidRPr="0050388D" w:rsidRDefault="005B1B41" w:rsidP="00F16034">
            <w:pPr>
              <w:spacing w:line="240" w:lineRule="auto"/>
              <w:ind w:left="186" w:hanging="1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1" w:type="dxa"/>
            <w:gridSpan w:val="2"/>
          </w:tcPr>
          <w:p w:rsidR="005B1B41" w:rsidRPr="00622C34" w:rsidRDefault="005B1B41" w:rsidP="00F16034">
            <w:pPr>
              <w:spacing w:line="240" w:lineRule="auto"/>
              <w:ind w:left="186" w:hanging="1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  <w:gridSpan w:val="2"/>
          </w:tcPr>
          <w:p w:rsidR="005B1B41" w:rsidRPr="00622C34" w:rsidRDefault="005B1B41" w:rsidP="00F16034">
            <w:pPr>
              <w:spacing w:line="240" w:lineRule="auto"/>
              <w:ind w:left="186" w:hanging="1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3" w:type="dxa"/>
            <w:gridSpan w:val="2"/>
          </w:tcPr>
          <w:p w:rsidR="005B1B41" w:rsidRPr="00622C34" w:rsidRDefault="005B1B41" w:rsidP="00F16034">
            <w:pPr>
              <w:spacing w:line="240" w:lineRule="auto"/>
              <w:ind w:left="186" w:hanging="1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B1B41" w:rsidRPr="007A4155" w:rsidTr="00964CF3">
        <w:tc>
          <w:tcPr>
            <w:tcW w:w="3984" w:type="dxa"/>
          </w:tcPr>
          <w:p w:rsidR="005B1B41" w:rsidRPr="007A4155" w:rsidRDefault="005B1B41" w:rsidP="00964CF3">
            <w:pPr>
              <w:spacing w:line="240" w:lineRule="auto"/>
              <w:ind w:left="186" w:hanging="186"/>
              <w:rPr>
                <w:rFonts w:ascii="Angsana New" w:hAnsi="Angsana New"/>
                <w:sz w:val="30"/>
                <w:szCs w:val="30"/>
                <w:cs/>
              </w:rPr>
            </w:pPr>
            <w:r w:rsidRPr="007A4155">
              <w:rPr>
                <w:rFonts w:ascii="Angsana New" w:hAnsi="Angsana New"/>
                <w:sz w:val="30"/>
                <w:szCs w:val="30"/>
                <w:cs/>
              </w:rPr>
              <w:t>ขาดทุนจากการประมาณการตามหลักคณิตศาสตร์ประกันภัย</w:t>
            </w: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5B1B41" w:rsidRPr="0050388D" w:rsidRDefault="005B1B41" w:rsidP="00F16034">
            <w:pPr>
              <w:pStyle w:val="a"/>
              <w:tabs>
                <w:tab w:val="clear" w:pos="1080"/>
                <w:tab w:val="decimal" w:pos="739"/>
              </w:tabs>
              <w:rPr>
                <w:rFonts w:ascii="Angsana New" w:hAnsi="Angsana New" w:cs="Angsana New"/>
                <w:lang w:val="en-US"/>
              </w:rPr>
            </w:pPr>
          </w:p>
          <w:p w:rsidR="005B1B41" w:rsidRPr="0050388D" w:rsidRDefault="005B1B41" w:rsidP="00F16034">
            <w:pPr>
              <w:pStyle w:val="a"/>
              <w:tabs>
                <w:tab w:val="clear" w:pos="1080"/>
                <w:tab w:val="decimal" w:pos="563"/>
              </w:tabs>
              <w:rPr>
                <w:rFonts w:ascii="Angsana New" w:hAnsi="Angsana New" w:cs="Angsana New"/>
                <w:lang w:val="en-US"/>
              </w:rPr>
            </w:pPr>
            <w:r w:rsidRPr="0050388D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36" w:type="dxa"/>
            <w:gridSpan w:val="2"/>
          </w:tcPr>
          <w:p w:rsidR="005B1B41" w:rsidRPr="0050388D" w:rsidRDefault="005B1B41" w:rsidP="00F16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0" w:type="dxa"/>
            <w:gridSpan w:val="2"/>
            <w:tcBorders>
              <w:bottom w:val="single" w:sz="4" w:space="0" w:color="auto"/>
            </w:tcBorders>
          </w:tcPr>
          <w:p w:rsidR="005B1B41" w:rsidRPr="0050388D" w:rsidRDefault="005B1B41" w:rsidP="00F16034">
            <w:pPr>
              <w:pStyle w:val="a"/>
              <w:tabs>
                <w:tab w:val="clear" w:pos="1080"/>
                <w:tab w:val="decimal" w:pos="739"/>
              </w:tabs>
              <w:rPr>
                <w:rFonts w:ascii="Angsana New" w:hAnsi="Angsana New" w:cs="Angsana New"/>
                <w:lang w:val="en-US"/>
              </w:rPr>
            </w:pPr>
          </w:p>
          <w:p w:rsidR="005B1B41" w:rsidRPr="0050388D" w:rsidRDefault="005B1B41" w:rsidP="00F16034">
            <w:pPr>
              <w:pStyle w:val="a"/>
              <w:tabs>
                <w:tab w:val="clear" w:pos="1080"/>
                <w:tab w:val="decimal" w:pos="739"/>
              </w:tabs>
              <w:rPr>
                <w:rFonts w:ascii="Angsana New" w:hAnsi="Angsana New" w:cs="Angsana New"/>
                <w:lang w:val="en-US"/>
              </w:rPr>
            </w:pPr>
            <w:r w:rsidRPr="0050388D">
              <w:rPr>
                <w:rFonts w:ascii="Angsana New" w:hAnsi="Angsana New" w:cs="Angsana New"/>
                <w:lang w:val="en-US"/>
              </w:rPr>
              <w:t>15</w:t>
            </w:r>
          </w:p>
        </w:tc>
        <w:tc>
          <w:tcPr>
            <w:tcW w:w="258" w:type="dxa"/>
            <w:gridSpan w:val="2"/>
          </w:tcPr>
          <w:p w:rsidR="005B1B41" w:rsidRPr="0050388D" w:rsidRDefault="005B1B41" w:rsidP="00F16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1" w:type="dxa"/>
            <w:gridSpan w:val="2"/>
            <w:tcBorders>
              <w:bottom w:val="single" w:sz="4" w:space="0" w:color="auto"/>
            </w:tcBorders>
          </w:tcPr>
          <w:p w:rsidR="005B1B41" w:rsidRDefault="005B1B41" w:rsidP="00F16034">
            <w:pPr>
              <w:pStyle w:val="a"/>
              <w:tabs>
                <w:tab w:val="clear" w:pos="1080"/>
                <w:tab w:val="decimal" w:pos="563"/>
              </w:tabs>
              <w:rPr>
                <w:rFonts w:ascii="Angsana New" w:hAnsi="Angsana New" w:cs="Angsana New"/>
                <w:lang w:val="en-US"/>
              </w:rPr>
            </w:pPr>
          </w:p>
          <w:p w:rsidR="00AC3397" w:rsidRPr="00622C34" w:rsidRDefault="00AC3397" w:rsidP="00F16034">
            <w:pPr>
              <w:pStyle w:val="a"/>
              <w:tabs>
                <w:tab w:val="clear" w:pos="1080"/>
                <w:tab w:val="decimal" w:pos="563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56" w:type="dxa"/>
            <w:gridSpan w:val="2"/>
          </w:tcPr>
          <w:p w:rsidR="005B1B41" w:rsidRPr="00622C34" w:rsidRDefault="005B1B41" w:rsidP="00F16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3" w:type="dxa"/>
            <w:gridSpan w:val="2"/>
            <w:tcBorders>
              <w:bottom w:val="single" w:sz="4" w:space="0" w:color="auto"/>
            </w:tcBorders>
          </w:tcPr>
          <w:p w:rsidR="005B1B41" w:rsidRDefault="005B1B41" w:rsidP="00F16034">
            <w:pPr>
              <w:pStyle w:val="a"/>
              <w:tabs>
                <w:tab w:val="clear" w:pos="1080"/>
                <w:tab w:val="decimal" w:pos="739"/>
              </w:tabs>
              <w:rPr>
                <w:rFonts w:ascii="Angsana New" w:hAnsi="Angsana New" w:cs="Angsana New"/>
                <w:lang w:val="en-US"/>
              </w:rPr>
            </w:pPr>
          </w:p>
          <w:p w:rsidR="00D41E77" w:rsidRPr="00622C34" w:rsidRDefault="00D41E77" w:rsidP="00D41E77">
            <w:pPr>
              <w:pStyle w:val="a"/>
              <w:tabs>
                <w:tab w:val="clear" w:pos="1080"/>
                <w:tab w:val="decimal" w:pos="563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5B1B41" w:rsidRPr="00AD5F58" w:rsidTr="00964CF3">
        <w:tc>
          <w:tcPr>
            <w:tcW w:w="3984" w:type="dxa"/>
          </w:tcPr>
          <w:p w:rsidR="005B1B41" w:rsidRPr="00AD5F58" w:rsidRDefault="005B1B41" w:rsidP="00F16034">
            <w:pPr>
              <w:spacing w:line="240" w:lineRule="auto"/>
              <w:ind w:left="186" w:hanging="1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69" w:type="dxa"/>
          </w:tcPr>
          <w:p w:rsidR="005B1B41" w:rsidRPr="00AD5F58" w:rsidRDefault="005B1B41" w:rsidP="00F16034">
            <w:pPr>
              <w:pStyle w:val="a"/>
              <w:tabs>
                <w:tab w:val="clear" w:pos="1080"/>
                <w:tab w:val="decimal" w:pos="739"/>
              </w:tabs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gridSpan w:val="2"/>
          </w:tcPr>
          <w:p w:rsidR="005B1B41" w:rsidRPr="00AD5F58" w:rsidRDefault="005B1B41" w:rsidP="00F16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40" w:type="dxa"/>
            <w:gridSpan w:val="2"/>
          </w:tcPr>
          <w:p w:rsidR="005B1B41" w:rsidRPr="00AD5F58" w:rsidRDefault="005B1B41" w:rsidP="00F16034">
            <w:pPr>
              <w:pStyle w:val="a"/>
              <w:tabs>
                <w:tab w:val="clear" w:pos="1080"/>
                <w:tab w:val="decimal" w:pos="739"/>
              </w:tabs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58" w:type="dxa"/>
            <w:gridSpan w:val="2"/>
          </w:tcPr>
          <w:p w:rsidR="005B1B41" w:rsidRPr="00AD5F58" w:rsidRDefault="005B1B41" w:rsidP="00F16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91" w:type="dxa"/>
            <w:gridSpan w:val="2"/>
          </w:tcPr>
          <w:p w:rsidR="005B1B41" w:rsidRPr="00622C34" w:rsidRDefault="005B1B41" w:rsidP="00F16034">
            <w:pPr>
              <w:pStyle w:val="a"/>
              <w:tabs>
                <w:tab w:val="clear" w:pos="1080"/>
                <w:tab w:val="decimal" w:pos="739"/>
              </w:tabs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56" w:type="dxa"/>
            <w:gridSpan w:val="2"/>
          </w:tcPr>
          <w:p w:rsidR="005B1B41" w:rsidRPr="00622C34" w:rsidRDefault="005B1B41" w:rsidP="00F16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03" w:type="dxa"/>
            <w:gridSpan w:val="2"/>
          </w:tcPr>
          <w:p w:rsidR="005B1B41" w:rsidRPr="00622C34" w:rsidRDefault="005B1B41" w:rsidP="00F16034">
            <w:pPr>
              <w:pStyle w:val="a"/>
              <w:tabs>
                <w:tab w:val="clear" w:pos="1080"/>
                <w:tab w:val="decimal" w:pos="739"/>
              </w:tabs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</w:tr>
      <w:tr w:rsidR="005B1B41" w:rsidRPr="007A4155" w:rsidTr="00964CF3">
        <w:tc>
          <w:tcPr>
            <w:tcW w:w="3984" w:type="dxa"/>
          </w:tcPr>
          <w:p w:rsidR="005B1B41" w:rsidRPr="007A4155" w:rsidRDefault="005B1B41" w:rsidP="00F16034">
            <w:pPr>
              <w:spacing w:line="240" w:lineRule="auto"/>
              <w:ind w:left="186" w:hanging="18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A415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อื่นๆ</w:t>
            </w:r>
          </w:p>
        </w:tc>
        <w:tc>
          <w:tcPr>
            <w:tcW w:w="1069" w:type="dxa"/>
          </w:tcPr>
          <w:p w:rsidR="005B1B41" w:rsidRPr="0050388D" w:rsidRDefault="005B1B41" w:rsidP="00F16034">
            <w:pPr>
              <w:pStyle w:val="a"/>
              <w:tabs>
                <w:tab w:val="clear" w:pos="1080"/>
                <w:tab w:val="decimal" w:pos="739"/>
              </w:tabs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36" w:type="dxa"/>
            <w:gridSpan w:val="2"/>
          </w:tcPr>
          <w:p w:rsidR="005B1B41" w:rsidRPr="0050388D" w:rsidRDefault="005B1B41" w:rsidP="00F16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0" w:type="dxa"/>
            <w:gridSpan w:val="2"/>
          </w:tcPr>
          <w:p w:rsidR="005B1B41" w:rsidRPr="0050388D" w:rsidRDefault="005B1B41" w:rsidP="00F16034">
            <w:pPr>
              <w:pStyle w:val="a"/>
              <w:tabs>
                <w:tab w:val="clear" w:pos="1080"/>
                <w:tab w:val="decimal" w:pos="739"/>
              </w:tabs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58" w:type="dxa"/>
            <w:gridSpan w:val="2"/>
          </w:tcPr>
          <w:p w:rsidR="005B1B41" w:rsidRPr="0050388D" w:rsidRDefault="005B1B41" w:rsidP="00F16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gridSpan w:val="2"/>
          </w:tcPr>
          <w:p w:rsidR="005B1B41" w:rsidRPr="00622C34" w:rsidRDefault="005B1B41" w:rsidP="00F16034">
            <w:pPr>
              <w:pStyle w:val="a"/>
              <w:tabs>
                <w:tab w:val="clear" w:pos="1080"/>
                <w:tab w:val="decimal" w:pos="739"/>
              </w:tabs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56" w:type="dxa"/>
            <w:gridSpan w:val="2"/>
          </w:tcPr>
          <w:p w:rsidR="005B1B41" w:rsidRPr="00622C34" w:rsidRDefault="005B1B41" w:rsidP="00F16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3" w:type="dxa"/>
            <w:gridSpan w:val="2"/>
          </w:tcPr>
          <w:p w:rsidR="005B1B41" w:rsidRPr="00622C34" w:rsidRDefault="005B1B41" w:rsidP="00F16034">
            <w:pPr>
              <w:pStyle w:val="a"/>
              <w:tabs>
                <w:tab w:val="clear" w:pos="1080"/>
                <w:tab w:val="decimal" w:pos="739"/>
              </w:tabs>
              <w:rPr>
                <w:rFonts w:ascii="Angsana New" w:hAnsi="Angsana New" w:cs="Angsana New"/>
                <w:lang w:val="en-US"/>
              </w:rPr>
            </w:pPr>
          </w:p>
        </w:tc>
      </w:tr>
      <w:tr w:rsidR="005B1B41" w:rsidRPr="007A4155" w:rsidTr="00964CF3">
        <w:tc>
          <w:tcPr>
            <w:tcW w:w="3984" w:type="dxa"/>
          </w:tcPr>
          <w:p w:rsidR="005B1B41" w:rsidRPr="007A4155" w:rsidRDefault="005B1B41" w:rsidP="00F16034">
            <w:pPr>
              <w:spacing w:line="240" w:lineRule="auto"/>
              <w:ind w:left="186" w:hanging="186"/>
              <w:rPr>
                <w:rFonts w:ascii="Angsana New" w:hAnsi="Angsana New"/>
                <w:sz w:val="30"/>
                <w:szCs w:val="30"/>
                <w:cs/>
              </w:rPr>
            </w:pPr>
            <w:r w:rsidRPr="007A4155">
              <w:rPr>
                <w:rFonts w:ascii="Angsana New" w:hAnsi="Angsana New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5B1B41" w:rsidRPr="0050388D" w:rsidRDefault="005B1B41" w:rsidP="00F16034">
            <w:pPr>
              <w:pStyle w:val="a"/>
              <w:tabs>
                <w:tab w:val="clear" w:pos="1080"/>
                <w:tab w:val="decimal" w:pos="739"/>
              </w:tabs>
              <w:rPr>
                <w:rFonts w:ascii="Angsana New" w:hAnsi="Angsana New" w:cs="Angsana New"/>
                <w:lang w:val="en-US"/>
              </w:rPr>
            </w:pPr>
            <w:r w:rsidRPr="0050388D">
              <w:rPr>
                <w:rFonts w:ascii="Angsana New" w:hAnsi="Angsana New" w:cs="Angsana New"/>
                <w:lang w:val="en-US"/>
              </w:rPr>
              <w:t>(8)</w:t>
            </w:r>
          </w:p>
        </w:tc>
        <w:tc>
          <w:tcPr>
            <w:tcW w:w="236" w:type="dxa"/>
            <w:gridSpan w:val="2"/>
          </w:tcPr>
          <w:p w:rsidR="005B1B41" w:rsidRPr="0050388D" w:rsidRDefault="005B1B41" w:rsidP="00F16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0" w:type="dxa"/>
            <w:gridSpan w:val="2"/>
            <w:tcBorders>
              <w:bottom w:val="single" w:sz="4" w:space="0" w:color="auto"/>
            </w:tcBorders>
          </w:tcPr>
          <w:p w:rsidR="005B1B41" w:rsidRPr="0050388D" w:rsidRDefault="005B1B41" w:rsidP="006529E2">
            <w:pPr>
              <w:pStyle w:val="a"/>
              <w:tabs>
                <w:tab w:val="clear" w:pos="1080"/>
                <w:tab w:val="decimal" w:pos="739"/>
              </w:tabs>
              <w:rPr>
                <w:rFonts w:ascii="Angsana New" w:hAnsi="Angsana New" w:cs="Angsana New"/>
                <w:lang w:val="en-US"/>
              </w:rPr>
            </w:pPr>
            <w:r w:rsidRPr="0050388D">
              <w:rPr>
                <w:rFonts w:ascii="Angsana New" w:hAnsi="Angsana New" w:cs="Angsana New"/>
                <w:lang w:val="en-US"/>
              </w:rPr>
              <w:t>(</w:t>
            </w:r>
            <w:r w:rsidR="006529E2">
              <w:rPr>
                <w:rFonts w:ascii="Angsana New" w:hAnsi="Angsana New" w:cs="Angsana New"/>
                <w:lang w:val="en-US"/>
              </w:rPr>
              <w:t>9</w:t>
            </w:r>
            <w:r w:rsidRPr="0050388D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258" w:type="dxa"/>
            <w:gridSpan w:val="2"/>
          </w:tcPr>
          <w:p w:rsidR="005B1B41" w:rsidRPr="0050388D" w:rsidRDefault="005B1B41" w:rsidP="00F16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gridSpan w:val="2"/>
            <w:tcBorders>
              <w:bottom w:val="single" w:sz="4" w:space="0" w:color="auto"/>
            </w:tcBorders>
          </w:tcPr>
          <w:p w:rsidR="005B1B41" w:rsidRPr="00622C34" w:rsidRDefault="00AC3397" w:rsidP="00F16034">
            <w:pPr>
              <w:pStyle w:val="a"/>
              <w:tabs>
                <w:tab w:val="clear" w:pos="1080"/>
                <w:tab w:val="decimal" w:pos="739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(1)</w:t>
            </w:r>
          </w:p>
        </w:tc>
        <w:tc>
          <w:tcPr>
            <w:tcW w:w="256" w:type="dxa"/>
            <w:gridSpan w:val="2"/>
          </w:tcPr>
          <w:p w:rsidR="005B1B41" w:rsidRPr="00622C34" w:rsidRDefault="005B1B41" w:rsidP="00F16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3" w:type="dxa"/>
            <w:gridSpan w:val="2"/>
            <w:tcBorders>
              <w:bottom w:val="single" w:sz="4" w:space="0" w:color="auto"/>
            </w:tcBorders>
          </w:tcPr>
          <w:p w:rsidR="005B1B41" w:rsidRPr="00622C34" w:rsidRDefault="00D41E77" w:rsidP="00D41E77">
            <w:pPr>
              <w:pStyle w:val="a"/>
              <w:tabs>
                <w:tab w:val="clear" w:pos="1080"/>
                <w:tab w:val="decimal" w:pos="563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5B1B41" w:rsidRPr="00AE1831" w:rsidTr="00964CF3">
        <w:tc>
          <w:tcPr>
            <w:tcW w:w="3984" w:type="dxa"/>
          </w:tcPr>
          <w:p w:rsidR="005B1B41" w:rsidRPr="00AE1831" w:rsidRDefault="005B1B41" w:rsidP="00F16034">
            <w:pPr>
              <w:spacing w:line="240" w:lineRule="auto"/>
              <w:ind w:left="186" w:hanging="1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</w:tcPr>
          <w:p w:rsidR="005B1B41" w:rsidRPr="00AE1831" w:rsidRDefault="005B1B41" w:rsidP="00F16034">
            <w:pPr>
              <w:spacing w:line="240" w:lineRule="auto"/>
              <w:ind w:left="186" w:hanging="1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:rsidR="005B1B41" w:rsidRPr="00AE1831" w:rsidRDefault="005B1B41" w:rsidP="00F16034">
            <w:pPr>
              <w:spacing w:line="240" w:lineRule="auto"/>
              <w:ind w:left="186" w:hanging="1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</w:tcBorders>
          </w:tcPr>
          <w:p w:rsidR="005B1B41" w:rsidRPr="00AE1831" w:rsidRDefault="005B1B41" w:rsidP="00F16034">
            <w:pPr>
              <w:spacing w:line="240" w:lineRule="auto"/>
              <w:ind w:left="186" w:hanging="1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8" w:type="dxa"/>
            <w:gridSpan w:val="2"/>
          </w:tcPr>
          <w:p w:rsidR="005B1B41" w:rsidRPr="00AE1831" w:rsidRDefault="005B1B41" w:rsidP="00F16034">
            <w:pPr>
              <w:spacing w:line="240" w:lineRule="auto"/>
              <w:ind w:left="186" w:hanging="1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</w:tcBorders>
          </w:tcPr>
          <w:p w:rsidR="005B1B41" w:rsidRPr="00AE1831" w:rsidRDefault="005B1B41" w:rsidP="00F16034">
            <w:pPr>
              <w:spacing w:line="240" w:lineRule="auto"/>
              <w:ind w:left="186" w:hanging="1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6" w:type="dxa"/>
            <w:gridSpan w:val="2"/>
          </w:tcPr>
          <w:p w:rsidR="005B1B41" w:rsidRPr="00AE1831" w:rsidRDefault="005B1B41" w:rsidP="00F16034">
            <w:pPr>
              <w:spacing w:line="240" w:lineRule="auto"/>
              <w:ind w:left="186" w:hanging="1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3" w:type="dxa"/>
            <w:gridSpan w:val="2"/>
            <w:tcBorders>
              <w:top w:val="single" w:sz="4" w:space="0" w:color="auto"/>
            </w:tcBorders>
          </w:tcPr>
          <w:p w:rsidR="005B1B41" w:rsidRPr="00AE1831" w:rsidRDefault="005B1B41" w:rsidP="00F16034">
            <w:pPr>
              <w:spacing w:line="240" w:lineRule="auto"/>
              <w:ind w:left="186" w:hanging="1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B1B41" w:rsidRPr="007A4155" w:rsidTr="00964CF3">
        <w:tc>
          <w:tcPr>
            <w:tcW w:w="3984" w:type="dxa"/>
          </w:tcPr>
          <w:p w:rsidR="005B1B41" w:rsidRPr="007A4155" w:rsidRDefault="005B1B41" w:rsidP="00F16034">
            <w:pPr>
              <w:spacing w:line="240" w:lineRule="auto"/>
              <w:ind w:left="186" w:hanging="1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415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A415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7A415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69" w:type="dxa"/>
            <w:tcBorders>
              <w:bottom w:val="double" w:sz="4" w:space="0" w:color="auto"/>
            </w:tcBorders>
          </w:tcPr>
          <w:p w:rsidR="005B1B41" w:rsidRPr="0050388D" w:rsidRDefault="005B1B41" w:rsidP="006529E2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0388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</w:t>
            </w:r>
            <w:r w:rsidR="00E6218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24</w:t>
            </w:r>
          </w:p>
        </w:tc>
        <w:tc>
          <w:tcPr>
            <w:tcW w:w="236" w:type="dxa"/>
            <w:gridSpan w:val="2"/>
          </w:tcPr>
          <w:p w:rsidR="005B1B41" w:rsidRPr="0050388D" w:rsidRDefault="005B1B41" w:rsidP="00F16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0" w:type="dxa"/>
            <w:gridSpan w:val="2"/>
            <w:tcBorders>
              <w:bottom w:val="double" w:sz="4" w:space="0" w:color="auto"/>
            </w:tcBorders>
          </w:tcPr>
          <w:p w:rsidR="005B1B41" w:rsidRPr="0050388D" w:rsidRDefault="005B1B41" w:rsidP="00F16034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0388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374</w:t>
            </w:r>
          </w:p>
        </w:tc>
        <w:tc>
          <w:tcPr>
            <w:tcW w:w="258" w:type="dxa"/>
            <w:gridSpan w:val="2"/>
          </w:tcPr>
          <w:p w:rsidR="005B1B41" w:rsidRPr="0050388D" w:rsidRDefault="005B1B41" w:rsidP="00F16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gridSpan w:val="2"/>
            <w:tcBorders>
              <w:bottom w:val="double" w:sz="4" w:space="0" w:color="auto"/>
            </w:tcBorders>
          </w:tcPr>
          <w:p w:rsidR="005B1B41" w:rsidRPr="00622C34" w:rsidRDefault="00AC3397" w:rsidP="006529E2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56" w:type="dxa"/>
            <w:gridSpan w:val="2"/>
          </w:tcPr>
          <w:p w:rsidR="005B1B41" w:rsidRPr="00622C34" w:rsidRDefault="005B1B41" w:rsidP="00F16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3" w:type="dxa"/>
            <w:gridSpan w:val="2"/>
            <w:tcBorders>
              <w:bottom w:val="double" w:sz="4" w:space="0" w:color="auto"/>
            </w:tcBorders>
          </w:tcPr>
          <w:p w:rsidR="005B1B41" w:rsidRPr="00622C34" w:rsidRDefault="00AC3397" w:rsidP="00F16034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</w:tr>
    </w:tbl>
    <w:p w:rsidR="005B1B41" w:rsidRPr="00AE1831" w:rsidRDefault="005B1B41" w:rsidP="00F04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:rsidR="00306EE0" w:rsidRDefault="00306EE0" w:rsidP="00306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7E58A1">
        <w:rPr>
          <w:rFonts w:ascii="Angsana New" w:hAnsi="Angsana New" w:hint="cs"/>
          <w:sz w:val="30"/>
          <w:szCs w:val="30"/>
          <w:cs/>
        </w:rPr>
        <w:t>เมื่อวันที่</w:t>
      </w:r>
      <w:r>
        <w:rPr>
          <w:rFonts w:ascii="Angsana New" w:hAnsi="Angsana New"/>
          <w:sz w:val="30"/>
          <w:szCs w:val="30"/>
        </w:rPr>
        <w:t xml:space="preserve"> 13</w:t>
      </w:r>
      <w:r>
        <w:rPr>
          <w:rFonts w:ascii="Angsana New" w:hAnsi="Angsana New" w:hint="cs"/>
          <w:sz w:val="30"/>
          <w:szCs w:val="30"/>
          <w:cs/>
        </w:rPr>
        <w:t xml:space="preserve"> ธันวาคม</w:t>
      </w:r>
      <w:r w:rsidRPr="007E58A1">
        <w:rPr>
          <w:rFonts w:ascii="Angsana New" w:hAnsi="Angsana New" w:hint="cs"/>
          <w:sz w:val="30"/>
          <w:szCs w:val="30"/>
          <w:cs/>
        </w:rPr>
        <w:t xml:space="preserve"> </w:t>
      </w:r>
      <w:r w:rsidRPr="007E58A1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 xml:space="preserve">1 </w:t>
      </w:r>
      <w:r>
        <w:rPr>
          <w:rFonts w:ascii="Angsana New" w:hAnsi="Angsana New" w:hint="cs"/>
          <w:sz w:val="30"/>
          <w:szCs w:val="30"/>
          <w:cs/>
        </w:rPr>
        <w:t>สภานิติบัญญัติแห่งชาติได้พิจารณาปรับปรุงร่างพระราชบัญญัติคุ้มครองแรงงานให้นายจ้างต้อง</w:t>
      </w:r>
      <w:r w:rsidRPr="007B514B">
        <w:rPr>
          <w:rFonts w:ascii="Angsana New" w:hAnsi="Angsana New" w:hint="cs"/>
          <w:sz w:val="30"/>
          <w:szCs w:val="30"/>
          <w:cs/>
        </w:rPr>
        <w:t>จ่ายค่าชดเชยให้ลูกจ้างที่ถูกเลิกจ้าง</w:t>
      </w:r>
      <w:r>
        <w:rPr>
          <w:rFonts w:ascii="Angsana New" w:hAnsi="Angsana New" w:hint="cs"/>
          <w:sz w:val="30"/>
          <w:szCs w:val="30"/>
          <w:cs/>
        </w:rPr>
        <w:t>เพิ่มเติม</w:t>
      </w:r>
      <w:r w:rsidRPr="007B514B">
        <w:rPr>
          <w:rFonts w:ascii="Angsana New" w:hAnsi="Angsana New" w:hint="cs"/>
          <w:sz w:val="30"/>
          <w:szCs w:val="30"/>
          <w:cs/>
        </w:rPr>
        <w:t xml:space="preserve"> หากลูกจ้างทำงานติดต่อกันครบ </w:t>
      </w:r>
      <w:r w:rsidRPr="007B514B">
        <w:rPr>
          <w:rFonts w:ascii="Angsana New" w:hAnsi="Angsana New"/>
          <w:sz w:val="30"/>
          <w:szCs w:val="30"/>
        </w:rPr>
        <w:t>20</w:t>
      </w:r>
      <w:r w:rsidRPr="007B514B">
        <w:rPr>
          <w:rFonts w:ascii="Angsana New" w:hAnsi="Angsana New" w:hint="cs"/>
          <w:sz w:val="30"/>
          <w:szCs w:val="30"/>
          <w:cs/>
        </w:rPr>
        <w:t xml:space="preserve"> ปีขึ้นไป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7B514B">
        <w:rPr>
          <w:rFonts w:ascii="Angsana New" w:hAnsi="Angsana New" w:hint="cs"/>
          <w:sz w:val="30"/>
          <w:szCs w:val="30"/>
          <w:cs/>
        </w:rPr>
        <w:t xml:space="preserve">ลูกจ้างมีสิทธิได้รับค่าชดเชยไม่น้อยกว่าค่าจ้างอัตราสุดท้าย </w:t>
      </w:r>
      <w:r w:rsidRPr="007B514B">
        <w:rPr>
          <w:rFonts w:ascii="Angsana New" w:hAnsi="Angsana New"/>
          <w:sz w:val="30"/>
          <w:szCs w:val="30"/>
        </w:rPr>
        <w:t>400</w:t>
      </w:r>
      <w:r w:rsidRPr="007B514B">
        <w:rPr>
          <w:rFonts w:ascii="Angsana New" w:hAnsi="Angsana New" w:hint="cs"/>
          <w:sz w:val="30"/>
          <w:szCs w:val="30"/>
          <w:cs/>
        </w:rPr>
        <w:t xml:space="preserve"> วั</w:t>
      </w:r>
      <w:r w:rsidRPr="00A44F28">
        <w:rPr>
          <w:rFonts w:ascii="Angsana New" w:hAnsi="Angsana New" w:hint="cs"/>
          <w:sz w:val="30"/>
          <w:szCs w:val="30"/>
          <w:cs/>
        </w:rPr>
        <w:t xml:space="preserve">น </w:t>
      </w:r>
      <w:r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A44F28">
        <w:rPr>
          <w:rFonts w:ascii="Angsana New" w:hAnsi="Angsana New" w:hint="cs"/>
          <w:sz w:val="30"/>
          <w:szCs w:val="30"/>
          <w:cs/>
        </w:rPr>
        <w:t>จะแ</w:t>
      </w:r>
      <w:r>
        <w:rPr>
          <w:rFonts w:ascii="Angsana New" w:hAnsi="Angsana New" w:hint="cs"/>
          <w:sz w:val="30"/>
          <w:szCs w:val="30"/>
          <w:cs/>
        </w:rPr>
        <w:t>ก้ไขโครงการผลประโยชน์เมื่อเกษียณแก่พนักงานในงวดที่ร่างปรับปรุงดังกล่าวถือเป็นกฎหมายและประกาศในราชกิจจา</w:t>
      </w:r>
      <w:proofErr w:type="spellStart"/>
      <w:r>
        <w:rPr>
          <w:rFonts w:ascii="Angsana New" w:hAnsi="Angsana New" w:hint="cs"/>
          <w:sz w:val="30"/>
          <w:szCs w:val="30"/>
          <w:cs/>
        </w:rPr>
        <w:t>นุเบกษา</w:t>
      </w:r>
      <w:proofErr w:type="spellEnd"/>
      <w:r>
        <w:rPr>
          <w:rFonts w:ascii="Angsana New" w:hAnsi="Angsana New" w:hint="cs"/>
          <w:sz w:val="30"/>
          <w:szCs w:val="30"/>
          <w:cs/>
        </w:rPr>
        <w:t xml:space="preserve"> จากการแก้ไขโครงการดังกล่าวจะทำให้</w:t>
      </w:r>
      <w:r w:rsidRPr="00A44F28">
        <w:rPr>
          <w:rFonts w:ascii="Angsana New" w:hAnsi="Angsana New" w:hint="cs"/>
          <w:sz w:val="30"/>
          <w:szCs w:val="30"/>
          <w:cs/>
        </w:rPr>
        <w:t>กลุ่มบริษัท</w:t>
      </w:r>
      <w:r>
        <w:rPr>
          <w:rFonts w:ascii="Angsana New" w:hAnsi="Angsana New" w:hint="cs"/>
          <w:sz w:val="30"/>
          <w:szCs w:val="30"/>
          <w:cs/>
        </w:rPr>
        <w:t>รับรู้ประมาณการหนี้สินสำหรับผลประโยชน์เมื่อเกษียณอายุในงวดที่มีการแก้ไขและรับรู้ต้นทุนบริการใน</w:t>
      </w:r>
      <w:r w:rsidRPr="00A44F28">
        <w:rPr>
          <w:rFonts w:ascii="Angsana New" w:hAnsi="Angsana New" w:hint="cs"/>
          <w:sz w:val="30"/>
          <w:szCs w:val="30"/>
          <w:cs/>
        </w:rPr>
        <w:t>อดีตในงบการเงินรวมและงบการเงินเฉพาะกิจการ</w:t>
      </w:r>
      <w:r>
        <w:rPr>
          <w:rFonts w:ascii="Angsana New" w:hAnsi="Angsana New" w:hint="cs"/>
          <w:sz w:val="30"/>
          <w:szCs w:val="30"/>
          <w:cs/>
        </w:rPr>
        <w:t xml:space="preserve">เพิ่มขึ้นโดยประมาณจำนวน </w:t>
      </w:r>
      <w:r>
        <w:rPr>
          <w:rFonts w:ascii="Angsana New" w:hAnsi="Angsana New"/>
          <w:sz w:val="30"/>
          <w:szCs w:val="30"/>
        </w:rPr>
        <w:t>82</w:t>
      </w:r>
      <w:r>
        <w:rPr>
          <w:rFonts w:ascii="Angsana New" w:hAnsi="Angsana New" w:hint="cs"/>
          <w:sz w:val="30"/>
          <w:szCs w:val="30"/>
          <w:cs/>
        </w:rPr>
        <w:t xml:space="preserve"> ล้านบาท </w:t>
      </w:r>
      <w:r w:rsidRPr="00A44F28">
        <w:rPr>
          <w:rFonts w:ascii="Angsana New" w:hAnsi="Angsana New" w:hint="cs"/>
          <w:sz w:val="30"/>
          <w:szCs w:val="30"/>
          <w:cs/>
        </w:rPr>
        <w:t xml:space="preserve">และ </w:t>
      </w:r>
      <w:r>
        <w:rPr>
          <w:rFonts w:ascii="Angsana New" w:hAnsi="Angsana New"/>
          <w:sz w:val="30"/>
          <w:szCs w:val="30"/>
        </w:rPr>
        <w:t>6</w:t>
      </w:r>
      <w:r w:rsidRPr="00A44F28">
        <w:rPr>
          <w:rFonts w:ascii="Angsana New" w:hAnsi="Angsana New"/>
          <w:sz w:val="30"/>
          <w:szCs w:val="30"/>
        </w:rPr>
        <w:t xml:space="preserve"> </w:t>
      </w:r>
      <w:r w:rsidRPr="00A44F28">
        <w:rPr>
          <w:rFonts w:ascii="Angsana New" w:hAnsi="Angsana New" w:hint="cs"/>
          <w:sz w:val="30"/>
          <w:szCs w:val="30"/>
          <w:cs/>
        </w:rPr>
        <w:t>ล้านบาท ตามลำดับ</w:t>
      </w:r>
    </w:p>
    <w:p w:rsidR="00306EE0" w:rsidRPr="00A530E1" w:rsidRDefault="00306EE0" w:rsidP="00306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6"/>
          <w:szCs w:val="26"/>
        </w:rPr>
      </w:pPr>
    </w:p>
    <w:p w:rsidR="00306EE0" w:rsidRDefault="00306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sz w:val="30"/>
          <w:szCs w:val="30"/>
          <w:cs/>
        </w:rPr>
      </w:pPr>
      <w:r>
        <w:rPr>
          <w:rFonts w:ascii="Angsana New" w:eastAsia="Calibri" w:hAnsi="Angsana New"/>
          <w:sz w:val="30"/>
          <w:szCs w:val="30"/>
          <w:cs/>
        </w:rPr>
        <w:br w:type="page"/>
      </w:r>
    </w:p>
    <w:p w:rsidR="00AE1831" w:rsidRPr="00702C54" w:rsidRDefault="00AE1831" w:rsidP="00AE1831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702C54">
        <w:rPr>
          <w:rFonts w:ascii="Angsana New" w:eastAsia="Calibri" w:hAnsi="Angsana New"/>
          <w:sz w:val="30"/>
          <w:szCs w:val="30"/>
          <w:cs/>
        </w:rPr>
        <w:lastRenderedPageBreak/>
        <w:t>ขาดทุนจากการประมาณการตามหลักคณิตศาสตร์ประกันภัยที่รับรู้ในกำไรขาดทุนเบ็ดเสร็จอื่น เกิดขึ้นจาก</w:t>
      </w:r>
    </w:p>
    <w:p w:rsidR="00AE1831" w:rsidRPr="00AE1831" w:rsidRDefault="00AE1831" w:rsidP="00AE1831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Calibri" w:hAnsi="Angsana New"/>
          <w:sz w:val="26"/>
          <w:szCs w:val="26"/>
        </w:rPr>
      </w:pPr>
    </w:p>
    <w:tbl>
      <w:tblPr>
        <w:tblW w:w="9247" w:type="dxa"/>
        <w:tblInd w:w="558" w:type="dxa"/>
        <w:tblLook w:val="01E0" w:firstRow="1" w:lastRow="1" w:firstColumn="1" w:lastColumn="1" w:noHBand="0" w:noVBand="0"/>
      </w:tblPr>
      <w:tblGrid>
        <w:gridCol w:w="4050"/>
        <w:gridCol w:w="1154"/>
        <w:gridCol w:w="72"/>
        <w:gridCol w:w="164"/>
        <w:gridCol w:w="72"/>
        <w:gridCol w:w="1024"/>
        <w:gridCol w:w="270"/>
        <w:gridCol w:w="1080"/>
        <w:gridCol w:w="270"/>
        <w:gridCol w:w="1091"/>
      </w:tblGrid>
      <w:tr w:rsidR="00AE1831" w:rsidRPr="00702C54" w:rsidTr="0074442F">
        <w:tc>
          <w:tcPr>
            <w:tcW w:w="4050" w:type="dxa"/>
          </w:tcPr>
          <w:p w:rsidR="00AE1831" w:rsidRPr="00702C54" w:rsidRDefault="00AE1831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2486" w:type="dxa"/>
            <w:gridSpan w:val="5"/>
          </w:tcPr>
          <w:p w:rsidR="00AE1831" w:rsidRPr="00702C54" w:rsidRDefault="00AE1831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02C5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AE1831" w:rsidRPr="00702C54" w:rsidRDefault="00AE1831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41" w:type="dxa"/>
            <w:gridSpan w:val="3"/>
          </w:tcPr>
          <w:p w:rsidR="00AE1831" w:rsidRPr="00702C54" w:rsidRDefault="00AE1831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02C5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E1831" w:rsidRPr="00702C54" w:rsidTr="0074442F">
        <w:tc>
          <w:tcPr>
            <w:tcW w:w="4050" w:type="dxa"/>
          </w:tcPr>
          <w:p w:rsidR="00AE1831" w:rsidRPr="00702C54" w:rsidRDefault="00AE1831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26" w:type="dxa"/>
            <w:gridSpan w:val="2"/>
            <w:vAlign w:val="center"/>
          </w:tcPr>
          <w:p w:rsidR="00AE1831" w:rsidRPr="00702C54" w:rsidRDefault="00AE1831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02C54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36" w:type="dxa"/>
            <w:gridSpan w:val="2"/>
            <w:vAlign w:val="center"/>
          </w:tcPr>
          <w:p w:rsidR="00AE1831" w:rsidRPr="00702C54" w:rsidRDefault="00AE1831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vAlign w:val="center"/>
          </w:tcPr>
          <w:p w:rsidR="00AE1831" w:rsidRPr="00702C54" w:rsidRDefault="00AE1831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02C54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AE1831" w:rsidRPr="00702C54" w:rsidRDefault="00AE1831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:rsidR="00AE1831" w:rsidRPr="00702C54" w:rsidRDefault="00AE1831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02C54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  <w:vAlign w:val="center"/>
          </w:tcPr>
          <w:p w:rsidR="00AE1831" w:rsidRPr="00702C54" w:rsidRDefault="00AE1831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1" w:type="dxa"/>
            <w:vAlign w:val="center"/>
          </w:tcPr>
          <w:p w:rsidR="00AE1831" w:rsidRPr="00702C54" w:rsidRDefault="00AE1831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02C54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AE1831" w:rsidRPr="00702C54" w:rsidTr="0074442F">
        <w:tc>
          <w:tcPr>
            <w:tcW w:w="4050" w:type="dxa"/>
          </w:tcPr>
          <w:p w:rsidR="00AE1831" w:rsidRPr="00702C54" w:rsidRDefault="00AE1831" w:rsidP="0074442F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97" w:type="dxa"/>
            <w:gridSpan w:val="9"/>
          </w:tcPr>
          <w:p w:rsidR="00AE1831" w:rsidRPr="00702C54" w:rsidRDefault="00AE1831" w:rsidP="0074442F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02C54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702C54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bidi="th-TH"/>
              </w:rPr>
              <w:t>ล้านบาท)</w:t>
            </w:r>
          </w:p>
        </w:tc>
      </w:tr>
      <w:tr w:rsidR="008C6767" w:rsidRPr="00702C54" w:rsidTr="0074442F">
        <w:tc>
          <w:tcPr>
            <w:tcW w:w="4050" w:type="dxa"/>
          </w:tcPr>
          <w:p w:rsidR="008C6767" w:rsidRPr="00702C54" w:rsidRDefault="008C6767" w:rsidP="008C676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02C54">
              <w:rPr>
                <w:rFonts w:ascii="Angsana New" w:hAnsi="Angsana New"/>
                <w:sz w:val="30"/>
                <w:szCs w:val="30"/>
                <w:cs/>
              </w:rPr>
              <w:t>ข้อสมมติด้านประชากรศาสตร์</w:t>
            </w:r>
          </w:p>
        </w:tc>
        <w:tc>
          <w:tcPr>
            <w:tcW w:w="1154" w:type="dxa"/>
          </w:tcPr>
          <w:p w:rsidR="008C6767" w:rsidRPr="00702C54" w:rsidRDefault="008C6767" w:rsidP="008C6767">
            <w:pPr>
              <w:pStyle w:val="a"/>
              <w:tabs>
                <w:tab w:val="clear" w:pos="1080"/>
                <w:tab w:val="decimal" w:pos="563"/>
              </w:tabs>
              <w:rPr>
                <w:rFonts w:ascii="Angsana New" w:hAnsi="Angsana New" w:cs="Angsana New"/>
                <w:lang w:val="en-US"/>
              </w:rPr>
            </w:pPr>
            <w:r w:rsidRPr="00702C54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36" w:type="dxa"/>
            <w:gridSpan w:val="2"/>
          </w:tcPr>
          <w:p w:rsidR="008C6767" w:rsidRPr="00702C54" w:rsidRDefault="008C6767" w:rsidP="008C6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6" w:type="dxa"/>
            <w:gridSpan w:val="2"/>
          </w:tcPr>
          <w:p w:rsidR="008C6767" w:rsidRPr="004A1263" w:rsidRDefault="008C6767" w:rsidP="008C6767">
            <w:pPr>
              <w:pStyle w:val="a"/>
              <w:tabs>
                <w:tab w:val="clear" w:pos="1080"/>
                <w:tab w:val="decimal" w:pos="739"/>
              </w:tabs>
              <w:rPr>
                <w:rFonts w:ascii="Angsana New" w:hAnsi="Angsana New" w:cs="Angsana New"/>
                <w:lang w:val="en-US"/>
              </w:rPr>
            </w:pPr>
            <w:r w:rsidRPr="004A1263">
              <w:rPr>
                <w:rFonts w:ascii="Angsana New" w:hAnsi="Angsana New" w:cs="Angsana New"/>
                <w:lang w:val="en-US"/>
              </w:rPr>
              <w:t>2</w:t>
            </w:r>
          </w:p>
        </w:tc>
        <w:tc>
          <w:tcPr>
            <w:tcW w:w="270" w:type="dxa"/>
          </w:tcPr>
          <w:p w:rsidR="008C6767" w:rsidRPr="004A1263" w:rsidRDefault="008C6767" w:rsidP="008C6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8C6767" w:rsidRPr="004A1263" w:rsidRDefault="008C6767" w:rsidP="008C6767">
            <w:pPr>
              <w:pStyle w:val="a"/>
              <w:tabs>
                <w:tab w:val="clear" w:pos="1080"/>
                <w:tab w:val="decimal" w:pos="563"/>
              </w:tabs>
              <w:rPr>
                <w:rFonts w:ascii="Angsana New" w:hAnsi="Angsana New" w:cs="Angsana New"/>
                <w:lang w:val="en-US"/>
              </w:rPr>
            </w:pPr>
            <w:r w:rsidRPr="004A1263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70" w:type="dxa"/>
          </w:tcPr>
          <w:p w:rsidR="008C6767" w:rsidRPr="004A1263" w:rsidRDefault="008C6767" w:rsidP="008C6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</w:tcPr>
          <w:p w:rsidR="008C6767" w:rsidRPr="004A1263" w:rsidRDefault="008C6767" w:rsidP="008C6767">
            <w:pPr>
              <w:pStyle w:val="a"/>
              <w:tabs>
                <w:tab w:val="clear" w:pos="1080"/>
                <w:tab w:val="decimal" w:pos="563"/>
              </w:tabs>
              <w:rPr>
                <w:rFonts w:ascii="Angsana New" w:hAnsi="Angsana New" w:cs="Angsana New"/>
                <w:lang w:val="en-US"/>
              </w:rPr>
            </w:pPr>
            <w:r w:rsidRPr="004A1263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8C6767" w:rsidRPr="00702C54" w:rsidTr="0074442F">
        <w:tc>
          <w:tcPr>
            <w:tcW w:w="4050" w:type="dxa"/>
          </w:tcPr>
          <w:p w:rsidR="008C6767" w:rsidRPr="00702C54" w:rsidRDefault="008C6767" w:rsidP="008C676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02C54">
              <w:rPr>
                <w:rFonts w:ascii="Angsana New" w:hAnsi="Angsana New"/>
                <w:sz w:val="30"/>
                <w:szCs w:val="30"/>
                <w:cs/>
              </w:rPr>
              <w:t>ข้อสมมติทางการเงิน</w:t>
            </w:r>
          </w:p>
        </w:tc>
        <w:tc>
          <w:tcPr>
            <w:tcW w:w="1154" w:type="dxa"/>
          </w:tcPr>
          <w:p w:rsidR="008C6767" w:rsidRPr="00702C54" w:rsidRDefault="008C6767" w:rsidP="008C6767">
            <w:pPr>
              <w:pStyle w:val="a"/>
              <w:tabs>
                <w:tab w:val="clear" w:pos="1080"/>
                <w:tab w:val="decimal" w:pos="563"/>
              </w:tabs>
              <w:rPr>
                <w:rFonts w:ascii="Angsana New" w:hAnsi="Angsana New" w:cs="Angsana New"/>
                <w:lang w:val="en-US"/>
              </w:rPr>
            </w:pPr>
            <w:r w:rsidRPr="00702C54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36" w:type="dxa"/>
            <w:gridSpan w:val="2"/>
          </w:tcPr>
          <w:p w:rsidR="008C6767" w:rsidRPr="00702C54" w:rsidRDefault="008C6767" w:rsidP="008C6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6" w:type="dxa"/>
            <w:gridSpan w:val="2"/>
          </w:tcPr>
          <w:p w:rsidR="008C6767" w:rsidRPr="004A1263" w:rsidRDefault="008C6767" w:rsidP="008C6767">
            <w:pPr>
              <w:pStyle w:val="a"/>
              <w:tabs>
                <w:tab w:val="clear" w:pos="1080"/>
                <w:tab w:val="decimal" w:pos="739"/>
              </w:tabs>
              <w:rPr>
                <w:rFonts w:ascii="Angsana New" w:hAnsi="Angsana New" w:cs="Angsana New"/>
                <w:lang w:val="en-US"/>
              </w:rPr>
            </w:pPr>
            <w:r w:rsidRPr="004A1263">
              <w:rPr>
                <w:rFonts w:ascii="Angsana New" w:hAnsi="Angsana New" w:cs="Angsana New"/>
                <w:lang w:val="en-US"/>
              </w:rPr>
              <w:t>38</w:t>
            </w:r>
          </w:p>
        </w:tc>
        <w:tc>
          <w:tcPr>
            <w:tcW w:w="270" w:type="dxa"/>
          </w:tcPr>
          <w:p w:rsidR="008C6767" w:rsidRPr="004A1263" w:rsidRDefault="008C6767" w:rsidP="008C6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8C6767" w:rsidRPr="004A1263" w:rsidRDefault="008C6767" w:rsidP="008C6767">
            <w:pPr>
              <w:pStyle w:val="a"/>
              <w:tabs>
                <w:tab w:val="clear" w:pos="1080"/>
                <w:tab w:val="decimal" w:pos="563"/>
              </w:tabs>
              <w:rPr>
                <w:rFonts w:ascii="Angsana New" w:hAnsi="Angsana New" w:cs="Angsana New"/>
                <w:lang w:val="en-US"/>
              </w:rPr>
            </w:pPr>
            <w:r w:rsidRPr="004A1263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70" w:type="dxa"/>
          </w:tcPr>
          <w:p w:rsidR="008C6767" w:rsidRPr="004A1263" w:rsidRDefault="008C6767" w:rsidP="008C6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</w:tcPr>
          <w:p w:rsidR="008C6767" w:rsidRPr="004A1263" w:rsidRDefault="008C6767" w:rsidP="008C6767">
            <w:pPr>
              <w:pStyle w:val="a"/>
              <w:tabs>
                <w:tab w:val="clear" w:pos="1080"/>
                <w:tab w:val="decimal" w:pos="563"/>
              </w:tabs>
              <w:rPr>
                <w:rFonts w:ascii="Angsana New" w:hAnsi="Angsana New" w:cs="Angsana New"/>
                <w:lang w:val="en-US"/>
              </w:rPr>
            </w:pPr>
            <w:r w:rsidRPr="004A1263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8C6767" w:rsidRPr="00702C54" w:rsidTr="0074442F">
        <w:tc>
          <w:tcPr>
            <w:tcW w:w="4050" w:type="dxa"/>
          </w:tcPr>
          <w:p w:rsidR="008C6767" w:rsidRPr="00702C54" w:rsidRDefault="008C6767" w:rsidP="008C6767">
            <w:pPr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702C54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การปรับปรุงจากประสบการณ์</w:t>
            </w: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:rsidR="008C6767" w:rsidRPr="00702C54" w:rsidRDefault="008C6767" w:rsidP="008C6767">
            <w:pPr>
              <w:pStyle w:val="a"/>
              <w:tabs>
                <w:tab w:val="clear" w:pos="1080"/>
                <w:tab w:val="decimal" w:pos="563"/>
              </w:tabs>
              <w:rPr>
                <w:rFonts w:ascii="Angsana New" w:hAnsi="Angsana New" w:cs="Angsana New"/>
                <w:cs/>
                <w:lang w:val="en-US"/>
              </w:rPr>
            </w:pPr>
            <w:r w:rsidRPr="00702C54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36" w:type="dxa"/>
            <w:gridSpan w:val="2"/>
          </w:tcPr>
          <w:p w:rsidR="008C6767" w:rsidRPr="00702C54" w:rsidRDefault="008C6767" w:rsidP="008C6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6" w:type="dxa"/>
            <w:gridSpan w:val="2"/>
            <w:tcBorders>
              <w:bottom w:val="single" w:sz="4" w:space="0" w:color="auto"/>
            </w:tcBorders>
          </w:tcPr>
          <w:p w:rsidR="008C6767" w:rsidRPr="004A1263" w:rsidRDefault="008C6767" w:rsidP="008C6767">
            <w:pPr>
              <w:pStyle w:val="a"/>
              <w:tabs>
                <w:tab w:val="clear" w:pos="1080"/>
                <w:tab w:val="decimal" w:pos="739"/>
              </w:tabs>
              <w:rPr>
                <w:rFonts w:ascii="Angsana New" w:hAnsi="Angsana New" w:cs="Angsana New"/>
                <w:lang w:val="en-US"/>
              </w:rPr>
            </w:pPr>
            <w:r w:rsidRPr="004A1263">
              <w:rPr>
                <w:rFonts w:ascii="Angsana New" w:hAnsi="Angsana New" w:cs="Angsana New"/>
                <w:lang w:val="en-US"/>
              </w:rPr>
              <w:t>(25)</w:t>
            </w:r>
          </w:p>
        </w:tc>
        <w:tc>
          <w:tcPr>
            <w:tcW w:w="270" w:type="dxa"/>
          </w:tcPr>
          <w:p w:rsidR="008C6767" w:rsidRPr="004A1263" w:rsidRDefault="008C6767" w:rsidP="008C6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8C6767" w:rsidRPr="004A1263" w:rsidRDefault="008C6767" w:rsidP="008C6767">
            <w:pPr>
              <w:pStyle w:val="a"/>
              <w:tabs>
                <w:tab w:val="clear" w:pos="1080"/>
                <w:tab w:val="decimal" w:pos="563"/>
              </w:tabs>
              <w:rPr>
                <w:rFonts w:ascii="Angsana New" w:hAnsi="Angsana New" w:cs="Angsana New"/>
                <w:cs/>
                <w:lang w:val="en-US"/>
              </w:rPr>
            </w:pPr>
            <w:r w:rsidRPr="004A1263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70" w:type="dxa"/>
          </w:tcPr>
          <w:p w:rsidR="008C6767" w:rsidRPr="004A1263" w:rsidRDefault="008C6767" w:rsidP="008C6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:rsidR="008C6767" w:rsidRPr="004A1263" w:rsidRDefault="008C6767" w:rsidP="008C6767">
            <w:pPr>
              <w:pStyle w:val="a"/>
              <w:tabs>
                <w:tab w:val="clear" w:pos="1080"/>
                <w:tab w:val="decimal" w:pos="563"/>
              </w:tabs>
              <w:rPr>
                <w:rFonts w:ascii="Angsana New" w:hAnsi="Angsana New" w:cs="Angsana New"/>
                <w:cs/>
                <w:lang w:val="en-US"/>
              </w:rPr>
            </w:pPr>
            <w:r w:rsidRPr="004A1263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8C6767" w:rsidRPr="00702C54" w:rsidTr="0074442F">
        <w:tc>
          <w:tcPr>
            <w:tcW w:w="4050" w:type="dxa"/>
          </w:tcPr>
          <w:p w:rsidR="008C6767" w:rsidRPr="00702C54" w:rsidRDefault="008C6767" w:rsidP="008C6767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2C5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4" w:type="dxa"/>
            <w:tcBorders>
              <w:top w:val="single" w:sz="4" w:space="0" w:color="auto"/>
              <w:bottom w:val="double" w:sz="4" w:space="0" w:color="auto"/>
            </w:tcBorders>
          </w:tcPr>
          <w:p w:rsidR="008C6767" w:rsidRPr="00702C54" w:rsidRDefault="008C6767" w:rsidP="008C6767">
            <w:pPr>
              <w:pStyle w:val="a"/>
              <w:tabs>
                <w:tab w:val="clear" w:pos="1080"/>
                <w:tab w:val="decimal" w:pos="563"/>
              </w:tabs>
              <w:rPr>
                <w:rFonts w:ascii="Angsana New" w:hAnsi="Angsana New" w:cs="Angsana New"/>
                <w:b/>
                <w:bCs/>
                <w:lang w:val="en-US"/>
              </w:rPr>
            </w:pPr>
            <w:r w:rsidRPr="00702C54">
              <w:rPr>
                <w:rFonts w:ascii="Angsana New" w:hAnsi="Angsana New" w:cs="Angsana New"/>
                <w:b/>
                <w:bCs/>
                <w:lang w:val="en-US"/>
              </w:rPr>
              <w:t>-</w:t>
            </w:r>
          </w:p>
        </w:tc>
        <w:tc>
          <w:tcPr>
            <w:tcW w:w="236" w:type="dxa"/>
            <w:gridSpan w:val="2"/>
          </w:tcPr>
          <w:p w:rsidR="008C6767" w:rsidRPr="00702C54" w:rsidRDefault="008C6767" w:rsidP="008C6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8C6767" w:rsidRPr="004A1263" w:rsidRDefault="008C6767" w:rsidP="008C6767">
            <w:pPr>
              <w:pStyle w:val="a"/>
              <w:tabs>
                <w:tab w:val="clear" w:pos="1080"/>
                <w:tab w:val="decimal" w:pos="739"/>
              </w:tabs>
              <w:rPr>
                <w:rFonts w:ascii="Angsana New" w:hAnsi="Angsana New" w:cs="Angsana New"/>
                <w:b/>
                <w:bCs/>
                <w:lang w:val="en-US"/>
              </w:rPr>
            </w:pPr>
            <w:r w:rsidRPr="004A1263">
              <w:rPr>
                <w:rFonts w:ascii="Angsana New" w:hAnsi="Angsana New" w:cs="Angsana New"/>
                <w:b/>
                <w:bCs/>
                <w:lang w:val="en-US"/>
              </w:rPr>
              <w:t>15</w:t>
            </w:r>
          </w:p>
        </w:tc>
        <w:tc>
          <w:tcPr>
            <w:tcW w:w="270" w:type="dxa"/>
          </w:tcPr>
          <w:p w:rsidR="008C6767" w:rsidRPr="004A1263" w:rsidRDefault="008C6767" w:rsidP="008C6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8C6767" w:rsidRPr="004A1263" w:rsidRDefault="008C6767" w:rsidP="008C6767">
            <w:pPr>
              <w:pStyle w:val="a"/>
              <w:tabs>
                <w:tab w:val="clear" w:pos="1080"/>
                <w:tab w:val="decimal" w:pos="563"/>
              </w:tabs>
              <w:rPr>
                <w:rFonts w:ascii="Angsana New" w:hAnsi="Angsana New" w:cs="Angsana New"/>
                <w:b/>
                <w:bCs/>
                <w:lang w:val="en-US"/>
              </w:rPr>
            </w:pPr>
            <w:r w:rsidRPr="004A1263">
              <w:rPr>
                <w:rFonts w:ascii="Angsana New" w:hAnsi="Angsana New" w:cs="Angsana New"/>
                <w:b/>
                <w:bCs/>
                <w:lang w:val="en-US"/>
              </w:rPr>
              <w:t>-</w:t>
            </w:r>
          </w:p>
        </w:tc>
        <w:tc>
          <w:tcPr>
            <w:tcW w:w="270" w:type="dxa"/>
          </w:tcPr>
          <w:p w:rsidR="008C6767" w:rsidRPr="004A1263" w:rsidRDefault="008C6767" w:rsidP="008C6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</w:tcPr>
          <w:p w:rsidR="008C6767" w:rsidRPr="004A1263" w:rsidRDefault="008C6767" w:rsidP="008C6767">
            <w:pPr>
              <w:pStyle w:val="a"/>
              <w:tabs>
                <w:tab w:val="clear" w:pos="1080"/>
                <w:tab w:val="decimal" w:pos="563"/>
              </w:tabs>
              <w:rPr>
                <w:rFonts w:ascii="Angsana New" w:hAnsi="Angsana New" w:cs="Angsana New"/>
                <w:b/>
                <w:bCs/>
                <w:lang w:val="en-US"/>
              </w:rPr>
            </w:pPr>
            <w:r w:rsidRPr="004A1263">
              <w:rPr>
                <w:rFonts w:ascii="Angsana New" w:hAnsi="Angsana New" w:cs="Angsana New"/>
                <w:b/>
                <w:bCs/>
                <w:lang w:val="en-US"/>
              </w:rPr>
              <w:t>-</w:t>
            </w:r>
          </w:p>
        </w:tc>
      </w:tr>
    </w:tbl>
    <w:p w:rsidR="00306EE0" w:rsidRDefault="00306EE0" w:rsidP="004963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eastAsia="Calibri" w:hAnsiTheme="majorBidi" w:cstheme="majorBidi"/>
          <w:b/>
          <w:bCs/>
          <w:i/>
          <w:iCs/>
          <w:sz w:val="30"/>
          <w:szCs w:val="30"/>
        </w:rPr>
      </w:pPr>
    </w:p>
    <w:p w:rsidR="00242B09" w:rsidRPr="00E63592" w:rsidRDefault="00242B09" w:rsidP="004963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eastAsia="Calibri" w:hAnsiTheme="majorBidi" w:cstheme="majorBidi"/>
          <w:b/>
          <w:bCs/>
          <w:i/>
          <w:iCs/>
          <w:sz w:val="30"/>
          <w:szCs w:val="30"/>
        </w:rPr>
      </w:pPr>
      <w:r w:rsidRPr="00E63592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t>ข้อสมมติในการประมาณการตามหลักคณิตศาสตร์ประกันภัย</w:t>
      </w:r>
    </w:p>
    <w:p w:rsidR="00242B09" w:rsidRPr="00E63592" w:rsidRDefault="00242B09" w:rsidP="00F04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:rsidR="009075BD" w:rsidRPr="00E63592" w:rsidRDefault="00AA6EE0" w:rsidP="00F04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63592">
        <w:rPr>
          <w:rFonts w:asciiTheme="majorBidi" w:hAnsiTheme="majorBidi" w:cstheme="majorBidi"/>
          <w:sz w:val="30"/>
          <w:szCs w:val="30"/>
          <w:cs/>
        </w:rPr>
        <w:t>ข้อสม</w:t>
      </w:r>
      <w:r w:rsidR="00F92E48" w:rsidRPr="00E63592">
        <w:rPr>
          <w:rFonts w:asciiTheme="majorBidi" w:hAnsiTheme="majorBidi" w:cstheme="majorBidi"/>
          <w:sz w:val="30"/>
          <w:szCs w:val="30"/>
          <w:cs/>
        </w:rPr>
        <w:t>ม</w:t>
      </w:r>
      <w:r w:rsidR="0079091A" w:rsidRPr="00E63592">
        <w:rPr>
          <w:rFonts w:asciiTheme="majorBidi" w:hAnsiTheme="majorBidi" w:cstheme="majorBidi"/>
          <w:sz w:val="30"/>
          <w:szCs w:val="30"/>
          <w:cs/>
        </w:rPr>
        <w:t>ติหลักในการประมาณการตามหลัก</w:t>
      </w:r>
      <w:r w:rsidRPr="00E63592">
        <w:rPr>
          <w:rFonts w:asciiTheme="majorBidi" w:hAnsiTheme="majorBidi" w:cstheme="majorBidi"/>
          <w:sz w:val="30"/>
          <w:szCs w:val="30"/>
          <w:cs/>
        </w:rPr>
        <w:t xml:space="preserve">คณิตศาสตร์ประกันภัย ณ วันที่รายงาน </w:t>
      </w:r>
      <w:r w:rsidR="006B13D1" w:rsidRPr="00E63592">
        <w:rPr>
          <w:rFonts w:asciiTheme="majorBidi" w:hAnsiTheme="majorBidi" w:cstheme="majorBidi"/>
          <w:sz w:val="30"/>
          <w:szCs w:val="30"/>
          <w:cs/>
        </w:rPr>
        <w:t>(แสดงโดยวิธีถั</w:t>
      </w:r>
      <w:r w:rsidR="00496350" w:rsidRPr="00E63592">
        <w:rPr>
          <w:rFonts w:asciiTheme="majorBidi" w:hAnsiTheme="majorBidi" w:cstheme="majorBidi"/>
          <w:sz w:val="30"/>
          <w:szCs w:val="30"/>
          <w:cs/>
        </w:rPr>
        <w:t>วเฉลี่ยถ่วงน้ำหนัก) ได้แก่</w:t>
      </w:r>
    </w:p>
    <w:p w:rsidR="00D25076" w:rsidRPr="00E63592" w:rsidRDefault="00D25076" w:rsidP="00F04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1" w:type="dxa"/>
        <w:tblInd w:w="557" w:type="dxa"/>
        <w:tblLook w:val="01E0" w:firstRow="1" w:lastRow="1" w:firstColumn="1" w:lastColumn="1" w:noHBand="0" w:noVBand="0"/>
      </w:tblPr>
      <w:tblGrid>
        <w:gridCol w:w="3151"/>
        <w:gridCol w:w="1318"/>
        <w:gridCol w:w="238"/>
        <w:gridCol w:w="1324"/>
        <w:gridCol w:w="284"/>
        <w:gridCol w:w="1305"/>
        <w:gridCol w:w="238"/>
        <w:gridCol w:w="1323"/>
      </w:tblGrid>
      <w:tr w:rsidR="00AD5F58" w:rsidRPr="007A4155" w:rsidTr="008B57DB">
        <w:tc>
          <w:tcPr>
            <w:tcW w:w="3151" w:type="dxa"/>
            <w:shd w:val="clear" w:color="auto" w:fill="auto"/>
          </w:tcPr>
          <w:p w:rsidR="00AD5F58" w:rsidRPr="007A4155" w:rsidRDefault="00AD5F58" w:rsidP="00F16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135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80" w:type="dxa"/>
            <w:gridSpan w:val="3"/>
          </w:tcPr>
          <w:p w:rsidR="00AD5F58" w:rsidRPr="007A4155" w:rsidRDefault="00AD5F58" w:rsidP="00F16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A415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  <w:r w:rsidRPr="007A4155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84" w:type="dxa"/>
          </w:tcPr>
          <w:p w:rsidR="00AD5F58" w:rsidRPr="007A4155" w:rsidRDefault="00AD5F58" w:rsidP="00F16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66" w:type="dxa"/>
            <w:gridSpan w:val="3"/>
          </w:tcPr>
          <w:p w:rsidR="00AD5F58" w:rsidRPr="007A4155" w:rsidRDefault="00AD5F58" w:rsidP="00F16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A415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7A4155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AD5F58" w:rsidRPr="007A4155" w:rsidTr="008B57DB">
        <w:tc>
          <w:tcPr>
            <w:tcW w:w="3151" w:type="dxa"/>
          </w:tcPr>
          <w:p w:rsidR="00AD5F58" w:rsidRPr="007A4155" w:rsidRDefault="00AD5F58" w:rsidP="00F16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135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18" w:type="dxa"/>
            <w:shd w:val="clear" w:color="auto" w:fill="auto"/>
          </w:tcPr>
          <w:p w:rsidR="00AD5F58" w:rsidRPr="007A4155" w:rsidRDefault="00AD5F58" w:rsidP="00F16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4155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38" w:type="dxa"/>
            <w:shd w:val="clear" w:color="auto" w:fill="auto"/>
          </w:tcPr>
          <w:p w:rsidR="00AD5F58" w:rsidRPr="007A4155" w:rsidRDefault="00AD5F58" w:rsidP="00F16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  <w:shd w:val="clear" w:color="auto" w:fill="auto"/>
          </w:tcPr>
          <w:p w:rsidR="00AD5F58" w:rsidRPr="007A4155" w:rsidRDefault="00AD5F58" w:rsidP="00F16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4155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84" w:type="dxa"/>
            <w:shd w:val="clear" w:color="auto" w:fill="auto"/>
          </w:tcPr>
          <w:p w:rsidR="00AD5F58" w:rsidRPr="007A4155" w:rsidRDefault="00AD5F58" w:rsidP="00F16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05" w:type="dxa"/>
            <w:shd w:val="clear" w:color="auto" w:fill="auto"/>
          </w:tcPr>
          <w:p w:rsidR="00AD5F58" w:rsidRPr="007A4155" w:rsidRDefault="00AD5F58" w:rsidP="00F16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4155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38" w:type="dxa"/>
            <w:shd w:val="clear" w:color="auto" w:fill="auto"/>
          </w:tcPr>
          <w:p w:rsidR="00AD5F58" w:rsidRPr="007A4155" w:rsidRDefault="00AD5F58" w:rsidP="00F16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shd w:val="clear" w:color="auto" w:fill="auto"/>
          </w:tcPr>
          <w:p w:rsidR="00AD5F58" w:rsidRPr="007A4155" w:rsidRDefault="00AD5F58" w:rsidP="00F16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4155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AD5F58" w:rsidRPr="007A4155" w:rsidTr="008B57DB">
        <w:tblPrEx>
          <w:tblLook w:val="0000" w:firstRow="0" w:lastRow="0" w:firstColumn="0" w:lastColumn="0" w:noHBand="0" w:noVBand="0"/>
        </w:tblPrEx>
        <w:tc>
          <w:tcPr>
            <w:tcW w:w="3151" w:type="dxa"/>
          </w:tcPr>
          <w:p w:rsidR="00AD5F58" w:rsidRPr="007A4155" w:rsidRDefault="00AD5F58" w:rsidP="00F16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A4155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</w:t>
            </w:r>
            <w:r w:rsidRPr="007A415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318" w:type="dxa"/>
          </w:tcPr>
          <w:p w:rsidR="00AD5F58" w:rsidRPr="0050388D" w:rsidRDefault="00AD5F58" w:rsidP="00AD5F58">
            <w:pPr>
              <w:pStyle w:val="30"/>
              <w:tabs>
                <w:tab w:val="clear" w:pos="360"/>
                <w:tab w:val="clear" w:pos="720"/>
              </w:tabs>
              <w:ind w:left="-105" w:right="-13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0388D">
              <w:rPr>
                <w:rFonts w:ascii="Angsana New" w:hAnsi="Angsana New"/>
                <w:sz w:val="30"/>
                <w:szCs w:val="30"/>
                <w:lang w:val="en-US"/>
              </w:rPr>
              <w:t xml:space="preserve">1.41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  <w:r w:rsidRPr="0050388D">
              <w:rPr>
                <w:rFonts w:ascii="Angsana New" w:hAnsi="Angsana New"/>
                <w:sz w:val="30"/>
                <w:szCs w:val="30"/>
                <w:lang w:val="en-US"/>
              </w:rPr>
              <w:t xml:space="preserve"> 4.15</w:t>
            </w:r>
          </w:p>
        </w:tc>
        <w:tc>
          <w:tcPr>
            <w:tcW w:w="238" w:type="dxa"/>
          </w:tcPr>
          <w:p w:rsidR="00AD5F58" w:rsidRPr="0050388D" w:rsidRDefault="00AD5F58" w:rsidP="00F16034">
            <w:pPr>
              <w:pStyle w:val="a"/>
              <w:tabs>
                <w:tab w:val="clear" w:pos="1080"/>
                <w:tab w:val="decimal" w:pos="1062"/>
              </w:tabs>
              <w:ind w:left="-105" w:right="-138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24" w:type="dxa"/>
          </w:tcPr>
          <w:p w:rsidR="00AD5F58" w:rsidRPr="0050388D" w:rsidRDefault="00AD5F58" w:rsidP="00F16034">
            <w:pPr>
              <w:pStyle w:val="30"/>
              <w:tabs>
                <w:tab w:val="clear" w:pos="360"/>
                <w:tab w:val="clear" w:pos="720"/>
              </w:tabs>
              <w:ind w:left="-105" w:right="-13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0388D">
              <w:rPr>
                <w:rFonts w:ascii="Angsana New" w:hAnsi="Angsana New"/>
                <w:sz w:val="30"/>
                <w:szCs w:val="30"/>
                <w:lang w:val="en-US"/>
              </w:rPr>
              <w:t>1.41 - 4.15</w:t>
            </w:r>
          </w:p>
        </w:tc>
        <w:tc>
          <w:tcPr>
            <w:tcW w:w="284" w:type="dxa"/>
          </w:tcPr>
          <w:p w:rsidR="00AD5F58" w:rsidRPr="0050388D" w:rsidRDefault="00AD5F58" w:rsidP="00F16034">
            <w:pPr>
              <w:pStyle w:val="a"/>
              <w:tabs>
                <w:tab w:val="clear" w:pos="1080"/>
                <w:tab w:val="decimal" w:pos="1062"/>
              </w:tabs>
              <w:ind w:left="-105" w:right="-138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305" w:type="dxa"/>
          </w:tcPr>
          <w:p w:rsidR="00AD5F58" w:rsidRPr="0050388D" w:rsidRDefault="00AD5F58" w:rsidP="00AD5F58">
            <w:pPr>
              <w:pStyle w:val="30"/>
              <w:tabs>
                <w:tab w:val="clear" w:pos="360"/>
                <w:tab w:val="clear" w:pos="720"/>
              </w:tabs>
              <w:ind w:left="-105" w:right="-13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0388D">
              <w:rPr>
                <w:rFonts w:ascii="Angsana New" w:hAnsi="Angsana New"/>
                <w:sz w:val="30"/>
                <w:szCs w:val="30"/>
                <w:lang w:val="en-US"/>
              </w:rPr>
              <w:t xml:space="preserve">1.41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  <w:r w:rsidRPr="0050388D">
              <w:rPr>
                <w:rFonts w:ascii="Angsana New" w:hAnsi="Angsana New"/>
                <w:sz w:val="30"/>
                <w:szCs w:val="30"/>
                <w:lang w:val="en-US"/>
              </w:rPr>
              <w:t xml:space="preserve"> 4.15</w:t>
            </w:r>
          </w:p>
        </w:tc>
        <w:tc>
          <w:tcPr>
            <w:tcW w:w="238" w:type="dxa"/>
          </w:tcPr>
          <w:p w:rsidR="00AD5F58" w:rsidRPr="0050388D" w:rsidRDefault="00AD5F58" w:rsidP="00F16034">
            <w:pPr>
              <w:pStyle w:val="3"/>
              <w:tabs>
                <w:tab w:val="clear" w:pos="360"/>
                <w:tab w:val="clear" w:pos="720"/>
                <w:tab w:val="decimal" w:pos="1062"/>
              </w:tabs>
              <w:ind w:left="-105" w:right="-13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3" w:type="dxa"/>
          </w:tcPr>
          <w:p w:rsidR="00AD5F58" w:rsidRPr="0050388D" w:rsidRDefault="00AD5F58" w:rsidP="00F16034">
            <w:pPr>
              <w:pStyle w:val="30"/>
              <w:tabs>
                <w:tab w:val="clear" w:pos="360"/>
                <w:tab w:val="clear" w:pos="720"/>
              </w:tabs>
              <w:ind w:left="-105" w:right="-13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0388D">
              <w:rPr>
                <w:rFonts w:ascii="Angsana New" w:hAnsi="Angsana New"/>
                <w:sz w:val="30"/>
                <w:szCs w:val="30"/>
                <w:lang w:val="en-US"/>
              </w:rPr>
              <w:t>1.41 - 4.15</w:t>
            </w:r>
          </w:p>
        </w:tc>
      </w:tr>
      <w:tr w:rsidR="001F4FAD" w:rsidRPr="007A4155" w:rsidTr="008B57DB">
        <w:tblPrEx>
          <w:tblLook w:val="0000" w:firstRow="0" w:lastRow="0" w:firstColumn="0" w:lastColumn="0" w:noHBand="0" w:noVBand="0"/>
        </w:tblPrEx>
        <w:tc>
          <w:tcPr>
            <w:tcW w:w="3151" w:type="dxa"/>
          </w:tcPr>
          <w:p w:rsidR="001F4FAD" w:rsidRPr="007A4155" w:rsidRDefault="001F4FAD" w:rsidP="001F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A4155">
              <w:rPr>
                <w:rFonts w:ascii="Angsana New" w:hAnsi="Angsana New"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1318" w:type="dxa"/>
            <w:vAlign w:val="bottom"/>
          </w:tcPr>
          <w:p w:rsidR="001F4FAD" w:rsidRPr="0050388D" w:rsidRDefault="001F4FAD" w:rsidP="001F4FAD">
            <w:pPr>
              <w:pStyle w:val="30"/>
              <w:tabs>
                <w:tab w:val="clear" w:pos="360"/>
                <w:tab w:val="clear" w:pos="720"/>
              </w:tabs>
              <w:ind w:left="-105" w:right="-13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02C54">
              <w:rPr>
                <w:rFonts w:ascii="Angsana New" w:hAnsi="Angsana New"/>
                <w:sz w:val="30"/>
                <w:szCs w:val="30"/>
                <w:lang w:val="en-US"/>
              </w:rPr>
              <w:t xml:space="preserve">5, 6, 8 </w:t>
            </w:r>
            <w:r w:rsidRPr="00702C54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และ </w:t>
            </w:r>
            <w:r w:rsidRPr="00702C54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38" w:type="dxa"/>
          </w:tcPr>
          <w:p w:rsidR="001F4FAD" w:rsidRPr="0050388D" w:rsidRDefault="001F4FAD" w:rsidP="001F4FAD">
            <w:pPr>
              <w:pStyle w:val="a"/>
              <w:tabs>
                <w:tab w:val="clear" w:pos="1080"/>
                <w:tab w:val="decimal" w:pos="1062"/>
              </w:tabs>
              <w:ind w:left="-105" w:right="-138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24" w:type="dxa"/>
            <w:vAlign w:val="bottom"/>
          </w:tcPr>
          <w:p w:rsidR="001F4FAD" w:rsidRPr="0050388D" w:rsidRDefault="001F4FAD" w:rsidP="001F4FAD">
            <w:pPr>
              <w:pStyle w:val="acctfourfigures"/>
              <w:tabs>
                <w:tab w:val="clear" w:pos="765"/>
              </w:tabs>
              <w:spacing w:line="240" w:lineRule="auto"/>
              <w:ind w:left="-105" w:right="-13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02C54">
              <w:rPr>
                <w:rFonts w:ascii="Angsana New" w:hAnsi="Angsana New"/>
                <w:sz w:val="30"/>
                <w:szCs w:val="30"/>
                <w:lang w:val="en-US"/>
              </w:rPr>
              <w:t xml:space="preserve">5, 6, 8 </w:t>
            </w:r>
            <w:r w:rsidRPr="00702C54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และ </w:t>
            </w:r>
            <w:r w:rsidRPr="00702C54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84" w:type="dxa"/>
          </w:tcPr>
          <w:p w:rsidR="001F4FAD" w:rsidRPr="0050388D" w:rsidRDefault="001F4FAD" w:rsidP="001F4FAD">
            <w:pPr>
              <w:pStyle w:val="a"/>
              <w:tabs>
                <w:tab w:val="clear" w:pos="1080"/>
                <w:tab w:val="decimal" w:pos="1062"/>
              </w:tabs>
              <w:ind w:left="-105" w:right="-138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305" w:type="dxa"/>
            <w:vAlign w:val="bottom"/>
          </w:tcPr>
          <w:p w:rsidR="001F4FAD" w:rsidRPr="0050388D" w:rsidRDefault="001F4FAD" w:rsidP="001F4FAD">
            <w:pPr>
              <w:pStyle w:val="acctfourfigures"/>
              <w:tabs>
                <w:tab w:val="clear" w:pos="765"/>
              </w:tabs>
              <w:spacing w:line="240" w:lineRule="auto"/>
              <w:ind w:left="-105" w:right="-13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02C54">
              <w:rPr>
                <w:rFonts w:ascii="Angsana New" w:hAnsi="Angsana New"/>
                <w:sz w:val="30"/>
                <w:szCs w:val="30"/>
                <w:lang w:val="en-US"/>
              </w:rPr>
              <w:t xml:space="preserve">5, 6, 8 </w:t>
            </w:r>
            <w:r w:rsidRPr="00702C54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และ </w:t>
            </w:r>
            <w:r w:rsidRPr="00702C54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38" w:type="dxa"/>
          </w:tcPr>
          <w:p w:rsidR="001F4FAD" w:rsidRPr="0050388D" w:rsidRDefault="001F4FAD" w:rsidP="001F4FAD">
            <w:pPr>
              <w:pStyle w:val="3"/>
              <w:tabs>
                <w:tab w:val="clear" w:pos="360"/>
                <w:tab w:val="clear" w:pos="720"/>
                <w:tab w:val="decimal" w:pos="1062"/>
              </w:tabs>
              <w:ind w:left="-105" w:right="-13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3" w:type="dxa"/>
            <w:vAlign w:val="bottom"/>
          </w:tcPr>
          <w:p w:rsidR="001F4FAD" w:rsidRPr="0050388D" w:rsidRDefault="001F4FAD" w:rsidP="001F4FAD">
            <w:pPr>
              <w:pStyle w:val="acctfourfigures"/>
              <w:tabs>
                <w:tab w:val="clear" w:pos="765"/>
              </w:tabs>
              <w:spacing w:line="240" w:lineRule="auto"/>
              <w:ind w:left="-105" w:right="-13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02C54">
              <w:rPr>
                <w:rFonts w:ascii="Angsana New" w:hAnsi="Angsana New"/>
                <w:sz w:val="30"/>
                <w:szCs w:val="30"/>
                <w:lang w:val="en-US"/>
              </w:rPr>
              <w:t xml:space="preserve">5, 6, 8 </w:t>
            </w:r>
            <w:r w:rsidRPr="00702C54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และ </w:t>
            </w:r>
            <w:r w:rsidRPr="00702C54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</w:tr>
      <w:tr w:rsidR="001F4FAD" w:rsidRPr="007A4155" w:rsidTr="008B57DB">
        <w:tblPrEx>
          <w:tblLook w:val="0000" w:firstRow="0" w:lastRow="0" w:firstColumn="0" w:lastColumn="0" w:noHBand="0" w:noVBand="0"/>
        </w:tblPrEx>
        <w:tc>
          <w:tcPr>
            <w:tcW w:w="3151" w:type="dxa"/>
          </w:tcPr>
          <w:p w:rsidR="001F4FAD" w:rsidRPr="007A4155" w:rsidRDefault="001F4FAD" w:rsidP="001F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A4155">
              <w:rPr>
                <w:rFonts w:ascii="Angsana New" w:hAnsi="Angsana New"/>
                <w:sz w:val="30"/>
                <w:szCs w:val="30"/>
              </w:rPr>
              <w:t xml:space="preserve">     </w:t>
            </w:r>
            <w:r w:rsidRPr="007A4155">
              <w:rPr>
                <w:rFonts w:ascii="Angsana New" w:hAnsi="Angsana New"/>
                <w:sz w:val="30"/>
                <w:szCs w:val="30"/>
                <w:cs/>
              </w:rPr>
              <w:t>พนักงานประจำ</w:t>
            </w:r>
            <w:r w:rsidRPr="007A415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A415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318" w:type="dxa"/>
            <w:vAlign w:val="bottom"/>
          </w:tcPr>
          <w:p w:rsidR="001F4FAD" w:rsidRPr="0050388D" w:rsidRDefault="001F4FAD" w:rsidP="001F4FAD">
            <w:pPr>
              <w:pStyle w:val="30"/>
              <w:tabs>
                <w:tab w:val="clear" w:pos="360"/>
                <w:tab w:val="clear" w:pos="720"/>
              </w:tabs>
              <w:ind w:left="-105" w:right="-13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8" w:type="dxa"/>
          </w:tcPr>
          <w:p w:rsidR="001F4FAD" w:rsidRPr="0050388D" w:rsidRDefault="001F4FAD" w:rsidP="001F4FAD">
            <w:pPr>
              <w:pStyle w:val="a"/>
              <w:tabs>
                <w:tab w:val="clear" w:pos="1080"/>
                <w:tab w:val="decimal" w:pos="1062"/>
              </w:tabs>
              <w:ind w:left="-105" w:right="-138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24" w:type="dxa"/>
            <w:vAlign w:val="bottom"/>
          </w:tcPr>
          <w:p w:rsidR="001F4FAD" w:rsidRPr="0050388D" w:rsidRDefault="001F4FAD" w:rsidP="001F4FAD">
            <w:pPr>
              <w:pStyle w:val="acctfourfigures"/>
              <w:tabs>
                <w:tab w:val="clear" w:pos="765"/>
              </w:tabs>
              <w:spacing w:line="240" w:lineRule="auto"/>
              <w:ind w:left="-105" w:right="-13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4" w:type="dxa"/>
          </w:tcPr>
          <w:p w:rsidR="001F4FAD" w:rsidRPr="0050388D" w:rsidRDefault="001F4FAD" w:rsidP="001F4FAD">
            <w:pPr>
              <w:pStyle w:val="a"/>
              <w:tabs>
                <w:tab w:val="clear" w:pos="1080"/>
                <w:tab w:val="decimal" w:pos="1062"/>
              </w:tabs>
              <w:ind w:left="-105" w:right="-138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305" w:type="dxa"/>
            <w:vAlign w:val="bottom"/>
          </w:tcPr>
          <w:p w:rsidR="001F4FAD" w:rsidRPr="0050388D" w:rsidRDefault="001F4FAD" w:rsidP="001F4FAD">
            <w:pPr>
              <w:pStyle w:val="acctfourfigures"/>
              <w:tabs>
                <w:tab w:val="clear" w:pos="765"/>
              </w:tabs>
              <w:spacing w:line="240" w:lineRule="auto"/>
              <w:ind w:left="-105" w:right="-13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8" w:type="dxa"/>
          </w:tcPr>
          <w:p w:rsidR="001F4FAD" w:rsidRPr="0050388D" w:rsidRDefault="001F4FAD" w:rsidP="001F4FAD">
            <w:pPr>
              <w:pStyle w:val="3"/>
              <w:tabs>
                <w:tab w:val="clear" w:pos="360"/>
                <w:tab w:val="clear" w:pos="720"/>
                <w:tab w:val="decimal" w:pos="1062"/>
              </w:tabs>
              <w:ind w:left="-105" w:right="-13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3" w:type="dxa"/>
            <w:vAlign w:val="bottom"/>
          </w:tcPr>
          <w:p w:rsidR="001F4FAD" w:rsidRPr="0050388D" w:rsidRDefault="001F4FAD" w:rsidP="001F4FAD">
            <w:pPr>
              <w:pStyle w:val="acctfourfigures"/>
              <w:tabs>
                <w:tab w:val="clear" w:pos="765"/>
              </w:tabs>
              <w:spacing w:line="240" w:lineRule="auto"/>
              <w:ind w:left="-105" w:right="-13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1F4FAD" w:rsidRPr="007A4155" w:rsidTr="008B57DB">
        <w:tblPrEx>
          <w:tblLook w:val="0000" w:firstRow="0" w:lastRow="0" w:firstColumn="0" w:lastColumn="0" w:noHBand="0" w:noVBand="0"/>
        </w:tblPrEx>
        <w:tc>
          <w:tcPr>
            <w:tcW w:w="3151" w:type="dxa"/>
          </w:tcPr>
          <w:p w:rsidR="001F4FAD" w:rsidRPr="007A4155" w:rsidRDefault="001F4FAD" w:rsidP="00AE3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3" w:hanging="25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F26B7">
              <w:rPr>
                <w:rFonts w:ascii="Angsana New" w:hAnsi="Angsana New"/>
                <w:sz w:val="30"/>
                <w:szCs w:val="30"/>
                <w:cs/>
              </w:rPr>
              <w:t>อัตราการหมุนเวียนของพนักงาน</w:t>
            </w:r>
            <w:r w:rsidR="00AE3A58" w:rsidRPr="00702C5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AE3A58" w:rsidRPr="00702C5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318" w:type="dxa"/>
            <w:vAlign w:val="bottom"/>
          </w:tcPr>
          <w:p w:rsidR="001F4FAD" w:rsidRDefault="001F4FAD" w:rsidP="001F4FAD">
            <w:pPr>
              <w:pStyle w:val="30"/>
              <w:tabs>
                <w:tab w:val="clear" w:pos="360"/>
                <w:tab w:val="clear" w:pos="720"/>
              </w:tabs>
              <w:ind w:left="-105" w:right="-13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0388D">
              <w:rPr>
                <w:rFonts w:ascii="Angsana New" w:hAnsi="Angsana New"/>
                <w:sz w:val="30"/>
                <w:szCs w:val="30"/>
                <w:lang w:val="en-US"/>
              </w:rPr>
              <w:t>0,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50388D">
              <w:rPr>
                <w:rFonts w:ascii="Angsana New" w:hAnsi="Angsana New"/>
                <w:sz w:val="30"/>
                <w:szCs w:val="30"/>
                <w:lang w:val="en-US"/>
              </w:rPr>
              <w:t>6,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50388D">
              <w:rPr>
                <w:rFonts w:ascii="Angsana New" w:hAnsi="Angsana New"/>
                <w:sz w:val="30"/>
                <w:szCs w:val="30"/>
                <w:lang w:val="en-US"/>
              </w:rPr>
              <w:t>7,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50388D">
              <w:rPr>
                <w:rFonts w:ascii="Angsana New" w:hAnsi="Angsana New"/>
                <w:sz w:val="30"/>
                <w:szCs w:val="30"/>
                <w:lang w:val="en-US"/>
              </w:rPr>
              <w:t>11</w:t>
            </w:r>
            <w:r w:rsidRPr="0050388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</w:p>
          <w:p w:rsidR="001F4FAD" w:rsidRPr="0050388D" w:rsidRDefault="001F4FAD" w:rsidP="001F4FAD">
            <w:pPr>
              <w:pStyle w:val="30"/>
              <w:tabs>
                <w:tab w:val="clear" w:pos="360"/>
                <w:tab w:val="clear" w:pos="720"/>
              </w:tabs>
              <w:ind w:left="-105" w:right="-13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0388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และ</w:t>
            </w:r>
            <w:r w:rsidRPr="0050388D">
              <w:rPr>
                <w:rFonts w:ascii="Angsana New" w:hAnsi="Angsana New"/>
                <w:sz w:val="30"/>
                <w:szCs w:val="30"/>
                <w:lang w:val="en-US"/>
              </w:rPr>
              <w:t xml:space="preserve"> 17</w:t>
            </w:r>
            <w:r w:rsidRPr="0050388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</w:p>
        </w:tc>
        <w:tc>
          <w:tcPr>
            <w:tcW w:w="238" w:type="dxa"/>
          </w:tcPr>
          <w:p w:rsidR="001F4FAD" w:rsidRPr="0050388D" w:rsidRDefault="001F4FAD" w:rsidP="001F4FAD">
            <w:pPr>
              <w:pStyle w:val="a"/>
              <w:tabs>
                <w:tab w:val="clear" w:pos="1080"/>
                <w:tab w:val="decimal" w:pos="1062"/>
              </w:tabs>
              <w:ind w:left="-105" w:right="-138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24" w:type="dxa"/>
            <w:vAlign w:val="bottom"/>
          </w:tcPr>
          <w:p w:rsidR="001F4FAD" w:rsidRDefault="001F4FAD" w:rsidP="001F4FAD">
            <w:pPr>
              <w:pStyle w:val="30"/>
              <w:tabs>
                <w:tab w:val="clear" w:pos="360"/>
                <w:tab w:val="clear" w:pos="720"/>
              </w:tabs>
              <w:ind w:left="-105" w:right="-13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0388D">
              <w:rPr>
                <w:rFonts w:ascii="Angsana New" w:hAnsi="Angsana New"/>
                <w:sz w:val="30"/>
                <w:szCs w:val="30"/>
                <w:lang w:val="en-US"/>
              </w:rPr>
              <w:t>0,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50388D">
              <w:rPr>
                <w:rFonts w:ascii="Angsana New" w:hAnsi="Angsana New"/>
                <w:sz w:val="30"/>
                <w:szCs w:val="30"/>
                <w:lang w:val="en-US"/>
              </w:rPr>
              <w:t>6,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50388D">
              <w:rPr>
                <w:rFonts w:ascii="Angsana New" w:hAnsi="Angsana New"/>
                <w:sz w:val="30"/>
                <w:szCs w:val="30"/>
                <w:lang w:val="en-US"/>
              </w:rPr>
              <w:t>7,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50388D">
              <w:rPr>
                <w:rFonts w:ascii="Angsana New" w:hAnsi="Angsana New"/>
                <w:sz w:val="30"/>
                <w:szCs w:val="30"/>
                <w:lang w:val="en-US"/>
              </w:rPr>
              <w:t>11</w:t>
            </w:r>
            <w:r w:rsidRPr="0050388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</w:p>
          <w:p w:rsidR="001F4FAD" w:rsidRPr="0050388D" w:rsidRDefault="001F4FAD" w:rsidP="001F4FAD">
            <w:pPr>
              <w:pStyle w:val="30"/>
              <w:tabs>
                <w:tab w:val="clear" w:pos="360"/>
                <w:tab w:val="clear" w:pos="720"/>
              </w:tabs>
              <w:ind w:left="-105" w:right="-13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0388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และ</w:t>
            </w:r>
            <w:r w:rsidRPr="0050388D">
              <w:rPr>
                <w:rFonts w:ascii="Angsana New" w:hAnsi="Angsana New"/>
                <w:sz w:val="30"/>
                <w:szCs w:val="30"/>
                <w:lang w:val="en-US"/>
              </w:rPr>
              <w:t xml:space="preserve"> 17</w:t>
            </w:r>
            <w:r w:rsidRPr="0050388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</w:t>
            </w:r>
          </w:p>
        </w:tc>
        <w:tc>
          <w:tcPr>
            <w:tcW w:w="284" w:type="dxa"/>
          </w:tcPr>
          <w:p w:rsidR="001F4FAD" w:rsidRPr="0050388D" w:rsidRDefault="001F4FAD" w:rsidP="001F4FAD">
            <w:pPr>
              <w:pStyle w:val="a"/>
              <w:tabs>
                <w:tab w:val="clear" w:pos="1080"/>
                <w:tab w:val="decimal" w:pos="1062"/>
              </w:tabs>
              <w:ind w:left="-105" w:right="-138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305" w:type="dxa"/>
            <w:vAlign w:val="bottom"/>
          </w:tcPr>
          <w:p w:rsidR="001F4FAD" w:rsidRDefault="001F4FAD" w:rsidP="001F4FAD">
            <w:pPr>
              <w:pStyle w:val="30"/>
              <w:tabs>
                <w:tab w:val="clear" w:pos="360"/>
                <w:tab w:val="clear" w:pos="720"/>
              </w:tabs>
              <w:ind w:left="-105" w:right="-13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0388D">
              <w:rPr>
                <w:rFonts w:ascii="Angsana New" w:hAnsi="Angsana New"/>
                <w:sz w:val="30"/>
                <w:szCs w:val="30"/>
                <w:lang w:val="en-US"/>
              </w:rPr>
              <w:t>0,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50388D">
              <w:rPr>
                <w:rFonts w:ascii="Angsana New" w:hAnsi="Angsana New"/>
                <w:sz w:val="30"/>
                <w:szCs w:val="30"/>
                <w:lang w:val="en-US"/>
              </w:rPr>
              <w:t>6,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50388D">
              <w:rPr>
                <w:rFonts w:ascii="Angsana New" w:hAnsi="Angsana New"/>
                <w:sz w:val="30"/>
                <w:szCs w:val="30"/>
                <w:lang w:val="en-US"/>
              </w:rPr>
              <w:t>7,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50388D">
              <w:rPr>
                <w:rFonts w:ascii="Angsana New" w:hAnsi="Angsana New"/>
                <w:sz w:val="30"/>
                <w:szCs w:val="30"/>
                <w:lang w:val="en-US"/>
              </w:rPr>
              <w:t>11</w:t>
            </w:r>
            <w:r w:rsidRPr="0050388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</w:p>
          <w:p w:rsidR="001F4FAD" w:rsidRPr="0050388D" w:rsidRDefault="001F4FAD" w:rsidP="001F4FAD">
            <w:pPr>
              <w:pStyle w:val="30"/>
              <w:tabs>
                <w:tab w:val="clear" w:pos="360"/>
                <w:tab w:val="clear" w:pos="720"/>
              </w:tabs>
              <w:ind w:left="-105" w:right="-13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0388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และ</w:t>
            </w:r>
            <w:r w:rsidRPr="0050388D">
              <w:rPr>
                <w:rFonts w:ascii="Angsana New" w:hAnsi="Angsana New"/>
                <w:sz w:val="30"/>
                <w:szCs w:val="30"/>
                <w:lang w:val="en-US"/>
              </w:rPr>
              <w:t xml:space="preserve"> 17</w:t>
            </w:r>
            <w:r w:rsidRPr="0050388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</w:t>
            </w:r>
          </w:p>
        </w:tc>
        <w:tc>
          <w:tcPr>
            <w:tcW w:w="238" w:type="dxa"/>
          </w:tcPr>
          <w:p w:rsidR="001F4FAD" w:rsidRPr="0050388D" w:rsidRDefault="001F4FAD" w:rsidP="001F4FAD">
            <w:pPr>
              <w:pStyle w:val="3"/>
              <w:tabs>
                <w:tab w:val="clear" w:pos="360"/>
                <w:tab w:val="clear" w:pos="720"/>
                <w:tab w:val="decimal" w:pos="1062"/>
              </w:tabs>
              <w:ind w:left="-105" w:right="-13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3" w:type="dxa"/>
            <w:vAlign w:val="bottom"/>
          </w:tcPr>
          <w:p w:rsidR="001F4FAD" w:rsidRDefault="001F4FAD" w:rsidP="001F4FAD">
            <w:pPr>
              <w:pStyle w:val="30"/>
              <w:tabs>
                <w:tab w:val="clear" w:pos="360"/>
                <w:tab w:val="clear" w:pos="720"/>
              </w:tabs>
              <w:ind w:left="-105" w:right="-13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0388D">
              <w:rPr>
                <w:rFonts w:ascii="Angsana New" w:hAnsi="Angsana New"/>
                <w:sz w:val="30"/>
                <w:szCs w:val="30"/>
                <w:lang w:val="en-US"/>
              </w:rPr>
              <w:t>0,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50388D">
              <w:rPr>
                <w:rFonts w:ascii="Angsana New" w:hAnsi="Angsana New"/>
                <w:sz w:val="30"/>
                <w:szCs w:val="30"/>
                <w:lang w:val="en-US"/>
              </w:rPr>
              <w:t>6,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50388D">
              <w:rPr>
                <w:rFonts w:ascii="Angsana New" w:hAnsi="Angsana New"/>
                <w:sz w:val="30"/>
                <w:szCs w:val="30"/>
                <w:lang w:val="en-US"/>
              </w:rPr>
              <w:t>7,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50388D">
              <w:rPr>
                <w:rFonts w:ascii="Angsana New" w:hAnsi="Angsana New"/>
                <w:sz w:val="30"/>
                <w:szCs w:val="30"/>
                <w:lang w:val="en-US"/>
              </w:rPr>
              <w:t>11</w:t>
            </w:r>
            <w:r w:rsidRPr="0050388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</w:p>
          <w:p w:rsidR="001F4FAD" w:rsidRPr="0050388D" w:rsidRDefault="001F4FAD" w:rsidP="001F4FAD">
            <w:pPr>
              <w:pStyle w:val="30"/>
              <w:tabs>
                <w:tab w:val="clear" w:pos="360"/>
                <w:tab w:val="clear" w:pos="720"/>
              </w:tabs>
              <w:ind w:left="-105" w:right="-13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0388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และ</w:t>
            </w:r>
            <w:r w:rsidRPr="0050388D">
              <w:rPr>
                <w:rFonts w:ascii="Angsana New" w:hAnsi="Angsana New"/>
                <w:sz w:val="30"/>
                <w:szCs w:val="30"/>
                <w:lang w:val="en-US"/>
              </w:rPr>
              <w:t xml:space="preserve"> 17</w:t>
            </w:r>
            <w:r w:rsidRPr="0050388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</w:t>
            </w:r>
          </w:p>
        </w:tc>
      </w:tr>
    </w:tbl>
    <w:p w:rsidR="00B76293" w:rsidRPr="00E63592" w:rsidRDefault="00B76293" w:rsidP="00F04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5037D1" w:rsidRPr="00E63592" w:rsidRDefault="0030390F" w:rsidP="00F04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63592">
        <w:rPr>
          <w:rFonts w:asciiTheme="majorBidi" w:hAnsiTheme="majorBidi" w:cstheme="majorBidi"/>
          <w:sz w:val="30"/>
          <w:szCs w:val="30"/>
          <w:cs/>
        </w:rPr>
        <w:t>ข้อสมม</w:t>
      </w:r>
      <w:r w:rsidR="00B82F6E" w:rsidRPr="00E63592">
        <w:rPr>
          <w:rFonts w:asciiTheme="majorBidi" w:hAnsiTheme="majorBidi" w:cstheme="majorBidi"/>
          <w:sz w:val="30"/>
          <w:szCs w:val="30"/>
          <w:cs/>
        </w:rPr>
        <w:t>ติเกี่ยวกับอัตรามรณะในอนาคตถือตามข้อมูลทางสถิติที่เผยแพร่ทั่วไปและตารางมรณะ</w:t>
      </w:r>
    </w:p>
    <w:p w:rsidR="00C10AFE" w:rsidRPr="00E63592" w:rsidRDefault="00C10AFE" w:rsidP="00C10A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:rsidR="00593023" w:rsidRPr="00E63592" w:rsidRDefault="005037D1" w:rsidP="00F04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63592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E63592">
        <w:rPr>
          <w:rFonts w:asciiTheme="majorBidi" w:hAnsiTheme="majorBidi" w:cstheme="majorBidi"/>
          <w:sz w:val="30"/>
          <w:szCs w:val="30"/>
        </w:rPr>
        <w:t xml:space="preserve">31 </w:t>
      </w:r>
      <w:r w:rsidRPr="00E63592">
        <w:rPr>
          <w:rFonts w:ascii="Angsana New" w:hAnsi="Angsana New"/>
          <w:sz w:val="30"/>
          <w:szCs w:val="30"/>
          <w:cs/>
        </w:rPr>
        <w:t>ธันวาคม</w:t>
      </w:r>
      <w:r w:rsidRPr="00E6359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06AB5" w:rsidRPr="00E63592">
        <w:rPr>
          <w:rFonts w:asciiTheme="majorBidi" w:hAnsiTheme="majorBidi" w:cstheme="majorBidi"/>
          <w:sz w:val="30"/>
          <w:szCs w:val="30"/>
        </w:rPr>
        <w:t>256</w:t>
      </w:r>
      <w:r w:rsidR="00FD654B" w:rsidRPr="00E63592">
        <w:rPr>
          <w:rFonts w:asciiTheme="majorBidi" w:hAnsiTheme="majorBidi" w:cstheme="majorBidi"/>
          <w:sz w:val="30"/>
          <w:szCs w:val="30"/>
        </w:rPr>
        <w:t>1</w:t>
      </w:r>
      <w:r w:rsidRPr="00E63592">
        <w:rPr>
          <w:rFonts w:asciiTheme="majorBidi" w:hAnsiTheme="majorBidi" w:cstheme="majorBidi"/>
          <w:sz w:val="30"/>
          <w:szCs w:val="30"/>
        </w:rPr>
        <w:t xml:space="preserve"> </w:t>
      </w:r>
      <w:r w:rsidR="006B13D1" w:rsidRPr="00E63592">
        <w:rPr>
          <w:rFonts w:asciiTheme="majorBidi" w:hAnsiTheme="majorBidi" w:cstheme="majorBidi"/>
          <w:sz w:val="30"/>
          <w:szCs w:val="30"/>
          <w:cs/>
        </w:rPr>
        <w:t>ระยะเวลาถั</w:t>
      </w:r>
      <w:r w:rsidRPr="00E63592">
        <w:rPr>
          <w:rFonts w:asciiTheme="majorBidi" w:hAnsiTheme="majorBidi" w:cstheme="majorBidi"/>
          <w:sz w:val="30"/>
          <w:szCs w:val="30"/>
          <w:cs/>
        </w:rPr>
        <w:t>วเฉลี่ยถ่วงน้ำหนักของภาระ</w:t>
      </w:r>
      <w:r w:rsidR="00A3318F" w:rsidRPr="00E63592">
        <w:rPr>
          <w:rFonts w:asciiTheme="majorBidi" w:hAnsiTheme="majorBidi" w:cstheme="majorBidi"/>
          <w:sz w:val="30"/>
          <w:szCs w:val="30"/>
          <w:cs/>
        </w:rPr>
        <w:t>ผูกพันผลประโยชน์ที่กำหนดไว้เป็น</w:t>
      </w:r>
      <w:r w:rsidR="00306AB5" w:rsidRPr="00E63592">
        <w:rPr>
          <w:rFonts w:asciiTheme="majorBidi" w:hAnsiTheme="majorBidi" w:cstheme="majorBidi"/>
          <w:sz w:val="30"/>
          <w:szCs w:val="30"/>
        </w:rPr>
        <w:t xml:space="preserve"> </w:t>
      </w:r>
      <w:r w:rsidR="002B5694" w:rsidRPr="00E63592">
        <w:rPr>
          <w:rFonts w:asciiTheme="majorBidi" w:hAnsiTheme="majorBidi" w:cstheme="majorBidi"/>
          <w:sz w:val="30"/>
          <w:szCs w:val="30"/>
        </w:rPr>
        <w:t>18</w:t>
      </w:r>
      <w:r w:rsidRPr="00E63592">
        <w:rPr>
          <w:rFonts w:asciiTheme="majorBidi" w:hAnsiTheme="majorBidi" w:cstheme="majorBidi"/>
          <w:sz w:val="30"/>
          <w:szCs w:val="30"/>
        </w:rPr>
        <w:t xml:space="preserve"> </w:t>
      </w:r>
      <w:r w:rsidRPr="00E63592">
        <w:rPr>
          <w:rFonts w:asciiTheme="majorBidi" w:hAnsiTheme="majorBidi" w:cstheme="majorBidi"/>
          <w:sz w:val="30"/>
          <w:szCs w:val="30"/>
          <w:cs/>
        </w:rPr>
        <w:t>ปี</w:t>
      </w:r>
      <w:r w:rsidR="006848C0" w:rsidRPr="00E63592">
        <w:rPr>
          <w:rFonts w:asciiTheme="majorBidi" w:hAnsiTheme="majorBidi" w:cstheme="majorBidi"/>
          <w:sz w:val="30"/>
          <w:szCs w:val="30"/>
        </w:rPr>
        <w:t xml:space="preserve"> </w:t>
      </w:r>
      <w:r w:rsidR="006848C0" w:rsidRPr="00E63592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306AB5" w:rsidRPr="00E63592">
        <w:rPr>
          <w:rFonts w:asciiTheme="majorBidi" w:hAnsiTheme="majorBidi" w:cstheme="majorBidi"/>
          <w:i/>
          <w:iCs/>
          <w:sz w:val="30"/>
          <w:szCs w:val="30"/>
        </w:rPr>
        <w:t>25</w:t>
      </w:r>
      <w:r w:rsidR="00FD654B" w:rsidRPr="00E63592">
        <w:rPr>
          <w:rFonts w:asciiTheme="majorBidi" w:hAnsiTheme="majorBidi" w:cstheme="majorBidi"/>
          <w:i/>
          <w:iCs/>
          <w:sz w:val="30"/>
          <w:szCs w:val="30"/>
        </w:rPr>
        <w:t>60</w:t>
      </w:r>
      <w:r w:rsidR="006848C0" w:rsidRPr="00E63592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FD654B" w:rsidRPr="00E63592">
        <w:rPr>
          <w:rFonts w:asciiTheme="majorBidi" w:hAnsiTheme="majorBidi" w:cstheme="majorBidi"/>
          <w:i/>
          <w:iCs/>
          <w:sz w:val="30"/>
          <w:szCs w:val="30"/>
        </w:rPr>
        <w:t>18</w:t>
      </w:r>
      <w:r w:rsidR="006848C0" w:rsidRPr="00E63592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6848C0" w:rsidRPr="00E63592">
        <w:rPr>
          <w:rFonts w:asciiTheme="majorBidi" w:hAnsiTheme="majorBidi" w:cstheme="majorBidi"/>
          <w:i/>
          <w:iCs/>
          <w:sz w:val="30"/>
          <w:szCs w:val="30"/>
          <w:cs/>
        </w:rPr>
        <w:t>ปี)</w:t>
      </w:r>
    </w:p>
    <w:p w:rsidR="00306AB5" w:rsidRPr="00E63592" w:rsidRDefault="00306AB5" w:rsidP="00C10A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:rsidR="00306EE0" w:rsidRDefault="00306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:rsidR="00593023" w:rsidRPr="00E63592" w:rsidRDefault="00593023" w:rsidP="00C10A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eastAsia="Calibri" w:hAnsiTheme="majorBidi" w:cstheme="majorBidi"/>
          <w:b/>
          <w:bCs/>
          <w:i/>
          <w:iCs/>
          <w:sz w:val="30"/>
          <w:szCs w:val="30"/>
        </w:rPr>
      </w:pPr>
      <w:r w:rsidRPr="00E63592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lastRenderedPageBreak/>
        <w:t xml:space="preserve">การวิเคราะห์ความอ่อนไหว </w:t>
      </w:r>
    </w:p>
    <w:p w:rsidR="001D2037" w:rsidRPr="00E63592" w:rsidRDefault="001D2037" w:rsidP="00F04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5A15BA" w:rsidRPr="00E63592" w:rsidRDefault="00593023" w:rsidP="00F04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63592">
        <w:rPr>
          <w:rFonts w:asciiTheme="majorBidi" w:hAnsiTheme="majorBidi" w:cstheme="majorBidi"/>
          <w:sz w:val="30"/>
          <w:szCs w:val="30"/>
          <w:cs/>
        </w:rPr>
        <w:t>การเปลี่ยนแปลงในแต่ละข้</w:t>
      </w:r>
      <w:r w:rsidR="0030390F" w:rsidRPr="00E63592">
        <w:rPr>
          <w:rFonts w:asciiTheme="majorBidi" w:hAnsiTheme="majorBidi" w:cstheme="majorBidi"/>
          <w:sz w:val="30"/>
          <w:szCs w:val="30"/>
          <w:cs/>
        </w:rPr>
        <w:t>อสมมติ</w:t>
      </w:r>
      <w:r w:rsidRPr="00E63592">
        <w:rPr>
          <w:rFonts w:asciiTheme="majorBidi" w:hAnsiTheme="majorBidi" w:cstheme="majorBidi"/>
          <w:sz w:val="30"/>
          <w:szCs w:val="30"/>
          <w:cs/>
        </w:rPr>
        <w:t>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</w:t>
      </w:r>
      <w:r w:rsidR="0030390F" w:rsidRPr="00E63592">
        <w:rPr>
          <w:rFonts w:asciiTheme="majorBidi" w:hAnsiTheme="majorBidi" w:cstheme="majorBidi"/>
          <w:sz w:val="30"/>
          <w:szCs w:val="30"/>
          <w:cs/>
        </w:rPr>
        <w:t xml:space="preserve"> โดยถือว่าข้อสมมติ</w:t>
      </w:r>
      <w:r w:rsidRPr="00E63592">
        <w:rPr>
          <w:rFonts w:asciiTheme="majorBidi" w:hAnsiTheme="majorBidi" w:cstheme="majorBidi"/>
          <w:sz w:val="30"/>
          <w:szCs w:val="30"/>
          <w:cs/>
        </w:rPr>
        <w:t xml:space="preserve">อื่นๆ </w:t>
      </w:r>
      <w:r w:rsidR="0030390F" w:rsidRPr="00E63592">
        <w:rPr>
          <w:rFonts w:asciiTheme="majorBidi" w:hAnsiTheme="majorBidi" w:cstheme="majorBidi"/>
          <w:sz w:val="30"/>
          <w:szCs w:val="30"/>
          <w:cs/>
        </w:rPr>
        <w:t>คงที่ จะมีผลกระทบต่อภาระผูกพันของโครงการผล</w:t>
      </w:r>
      <w:r w:rsidRPr="00E63592">
        <w:rPr>
          <w:rFonts w:asciiTheme="majorBidi" w:hAnsiTheme="majorBidi" w:cstheme="majorBidi"/>
          <w:sz w:val="30"/>
          <w:szCs w:val="30"/>
          <w:cs/>
        </w:rPr>
        <w:t>ประโยชน์เป็นจำนวนเงินดังต่อไปนี้</w:t>
      </w:r>
    </w:p>
    <w:p w:rsidR="005535C9" w:rsidRPr="00366930" w:rsidRDefault="005535C9" w:rsidP="005930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W w:w="9179" w:type="dxa"/>
        <w:tblInd w:w="558" w:type="dxa"/>
        <w:tblLook w:val="01E0" w:firstRow="1" w:lastRow="1" w:firstColumn="1" w:lastColumn="1" w:noHBand="0" w:noVBand="0"/>
      </w:tblPr>
      <w:tblGrid>
        <w:gridCol w:w="4140"/>
        <w:gridCol w:w="1004"/>
        <w:gridCol w:w="236"/>
        <w:gridCol w:w="1094"/>
        <w:gridCol w:w="269"/>
        <w:gridCol w:w="1078"/>
        <w:gridCol w:w="269"/>
        <w:gridCol w:w="1089"/>
      </w:tblGrid>
      <w:tr w:rsidR="00AD5F58" w:rsidRPr="007766A8" w:rsidTr="00F16034">
        <w:trPr>
          <w:tblHeader/>
        </w:trPr>
        <w:tc>
          <w:tcPr>
            <w:tcW w:w="4140" w:type="dxa"/>
          </w:tcPr>
          <w:p w:rsidR="00AD5F58" w:rsidRPr="007766A8" w:rsidRDefault="00AD5F58" w:rsidP="00F16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2334" w:type="dxa"/>
            <w:gridSpan w:val="3"/>
          </w:tcPr>
          <w:p w:rsidR="00AD5F58" w:rsidRPr="007766A8" w:rsidRDefault="00AD5F58" w:rsidP="00F16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766A8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" w:type="dxa"/>
          </w:tcPr>
          <w:p w:rsidR="00AD5F58" w:rsidRPr="007766A8" w:rsidRDefault="00AD5F58" w:rsidP="00F16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36" w:type="dxa"/>
            <w:gridSpan w:val="3"/>
          </w:tcPr>
          <w:p w:rsidR="00AD5F58" w:rsidRPr="007766A8" w:rsidRDefault="00AD5F58" w:rsidP="00F16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766A8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D5F58" w:rsidRPr="007766A8" w:rsidTr="00F16034">
        <w:trPr>
          <w:tblHeader/>
        </w:trPr>
        <w:tc>
          <w:tcPr>
            <w:tcW w:w="4140" w:type="dxa"/>
          </w:tcPr>
          <w:p w:rsidR="00AD5F58" w:rsidRPr="007766A8" w:rsidRDefault="00AD5F58" w:rsidP="00F16034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039" w:type="dxa"/>
            <w:gridSpan w:val="7"/>
          </w:tcPr>
          <w:p w:rsidR="00AD5F58" w:rsidRPr="007766A8" w:rsidRDefault="00AD5F58" w:rsidP="00F16034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766A8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7766A8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bidi="th-TH"/>
              </w:rPr>
              <w:t>ล้านบาท)</w:t>
            </w:r>
          </w:p>
        </w:tc>
      </w:tr>
      <w:tr w:rsidR="00AD5F58" w:rsidRPr="007766A8" w:rsidTr="00F16034">
        <w:tc>
          <w:tcPr>
            <w:tcW w:w="4140" w:type="dxa"/>
          </w:tcPr>
          <w:p w:rsidR="00AD5F58" w:rsidRPr="007766A8" w:rsidRDefault="00AD5F58" w:rsidP="00F16034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766A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766A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7766A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1004" w:type="dxa"/>
          </w:tcPr>
          <w:p w:rsidR="00AD5F58" w:rsidRPr="007766A8" w:rsidRDefault="00AD5F58" w:rsidP="00F16034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766A8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236" w:type="dxa"/>
          </w:tcPr>
          <w:p w:rsidR="00AD5F58" w:rsidRPr="007766A8" w:rsidRDefault="00AD5F58" w:rsidP="00F16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4" w:type="dxa"/>
          </w:tcPr>
          <w:p w:rsidR="00AD5F58" w:rsidRPr="007766A8" w:rsidRDefault="00AD5F58" w:rsidP="00F1603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766A8">
              <w:rPr>
                <w:rFonts w:ascii="Angsana New" w:hAnsi="Angsana New"/>
                <w:sz w:val="30"/>
                <w:szCs w:val="30"/>
                <w:cs/>
                <w:lang w:bidi="th-TH"/>
              </w:rPr>
              <w:t>ลดลง</w:t>
            </w:r>
          </w:p>
        </w:tc>
        <w:tc>
          <w:tcPr>
            <w:tcW w:w="269" w:type="dxa"/>
          </w:tcPr>
          <w:p w:rsidR="00AD5F58" w:rsidRPr="007766A8" w:rsidRDefault="00AD5F58" w:rsidP="00F16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8" w:type="dxa"/>
          </w:tcPr>
          <w:p w:rsidR="00AD5F58" w:rsidRPr="007766A8" w:rsidRDefault="00AD5F58" w:rsidP="00F1603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66A8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269" w:type="dxa"/>
          </w:tcPr>
          <w:p w:rsidR="00AD5F58" w:rsidRPr="007766A8" w:rsidRDefault="00AD5F58" w:rsidP="00F16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9" w:type="dxa"/>
          </w:tcPr>
          <w:p w:rsidR="00AD5F58" w:rsidRPr="007766A8" w:rsidRDefault="00AD5F58" w:rsidP="00F16034">
            <w:pPr>
              <w:pStyle w:val="acctfourfigures"/>
              <w:tabs>
                <w:tab w:val="clear" w:pos="765"/>
              </w:tabs>
              <w:spacing w:line="240" w:lineRule="atLeast"/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66A8">
              <w:rPr>
                <w:rFonts w:ascii="Angsana New" w:hAnsi="Angsana New"/>
                <w:sz w:val="30"/>
                <w:szCs w:val="30"/>
                <w:cs/>
                <w:lang w:bidi="th-TH"/>
              </w:rPr>
              <w:t>ลดลง</w:t>
            </w:r>
          </w:p>
        </w:tc>
      </w:tr>
      <w:tr w:rsidR="00622C34" w:rsidRPr="007766A8" w:rsidTr="00F16034">
        <w:tc>
          <w:tcPr>
            <w:tcW w:w="4140" w:type="dxa"/>
          </w:tcPr>
          <w:p w:rsidR="00622C34" w:rsidRPr="007766A8" w:rsidRDefault="00622C34" w:rsidP="00622C34">
            <w:pPr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7766A8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</w:t>
            </w:r>
            <w:r w:rsidRPr="007766A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766A8">
              <w:rPr>
                <w:rFonts w:ascii="Angsana New" w:hAnsi="Angsana New"/>
                <w:sz w:val="30"/>
                <w:szCs w:val="30"/>
                <w:cs/>
              </w:rPr>
              <w:t xml:space="preserve">(เปลี่ยนแปลงร้อยละ </w:t>
            </w:r>
            <w:r w:rsidRPr="007766A8">
              <w:rPr>
                <w:rFonts w:ascii="Angsana New" w:hAnsi="Angsana New"/>
                <w:sz w:val="30"/>
                <w:szCs w:val="30"/>
              </w:rPr>
              <w:t>1</w:t>
            </w:r>
            <w:r w:rsidRPr="007766A8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004" w:type="dxa"/>
            <w:vAlign w:val="center"/>
          </w:tcPr>
          <w:p w:rsidR="00622C34" w:rsidRPr="00AD5F58" w:rsidRDefault="00622C34" w:rsidP="00622C34">
            <w:pPr>
              <w:pStyle w:val="a"/>
              <w:tabs>
                <w:tab w:val="clear" w:pos="1080"/>
                <w:tab w:val="decimal" w:pos="722"/>
              </w:tabs>
              <w:rPr>
                <w:rFonts w:ascii="Angsana New" w:hAnsi="Angsana New" w:cs="Angsana New"/>
                <w:lang w:val="en-US"/>
              </w:rPr>
            </w:pPr>
            <w:r w:rsidRPr="00AD5F58">
              <w:rPr>
                <w:rFonts w:ascii="Angsana New" w:hAnsi="Angsana New" w:cs="Angsana New"/>
                <w:lang w:val="en-US"/>
              </w:rPr>
              <w:t>(42)</w:t>
            </w:r>
          </w:p>
        </w:tc>
        <w:tc>
          <w:tcPr>
            <w:tcW w:w="236" w:type="dxa"/>
            <w:vAlign w:val="center"/>
          </w:tcPr>
          <w:p w:rsidR="00622C34" w:rsidRPr="0050388D" w:rsidRDefault="00622C34" w:rsidP="0062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4" w:type="dxa"/>
            <w:vAlign w:val="center"/>
          </w:tcPr>
          <w:p w:rsidR="00622C34" w:rsidRPr="00622C34" w:rsidRDefault="00622C34" w:rsidP="00622C34">
            <w:pPr>
              <w:pStyle w:val="a"/>
              <w:tabs>
                <w:tab w:val="clear" w:pos="1080"/>
                <w:tab w:val="decimal" w:pos="722"/>
              </w:tabs>
              <w:rPr>
                <w:rFonts w:ascii="Angsana New" w:hAnsi="Angsana New" w:cs="Angsana New"/>
                <w:lang w:val="en-US"/>
              </w:rPr>
            </w:pPr>
            <w:r w:rsidRPr="00622C34">
              <w:rPr>
                <w:rFonts w:ascii="Angsana New" w:hAnsi="Angsana New" w:cs="Angsana New"/>
                <w:lang w:val="en-US"/>
              </w:rPr>
              <w:t>50</w:t>
            </w:r>
          </w:p>
        </w:tc>
        <w:tc>
          <w:tcPr>
            <w:tcW w:w="269" w:type="dxa"/>
            <w:vAlign w:val="center"/>
          </w:tcPr>
          <w:p w:rsidR="00622C34" w:rsidRPr="0050388D" w:rsidRDefault="00622C34" w:rsidP="0062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8" w:type="dxa"/>
            <w:vAlign w:val="center"/>
          </w:tcPr>
          <w:p w:rsidR="00622C34" w:rsidRPr="0050388D" w:rsidRDefault="00DE176E" w:rsidP="00622C34">
            <w:pPr>
              <w:pStyle w:val="a"/>
              <w:tabs>
                <w:tab w:val="clear" w:pos="1080"/>
                <w:tab w:val="decimal" w:pos="722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69" w:type="dxa"/>
            <w:vAlign w:val="center"/>
          </w:tcPr>
          <w:p w:rsidR="00622C34" w:rsidRPr="0050388D" w:rsidRDefault="00622C34" w:rsidP="0062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9" w:type="dxa"/>
            <w:vAlign w:val="center"/>
          </w:tcPr>
          <w:p w:rsidR="00622C34" w:rsidRPr="0050388D" w:rsidRDefault="00DE176E" w:rsidP="00622C34">
            <w:pPr>
              <w:pStyle w:val="a"/>
              <w:tabs>
                <w:tab w:val="clear" w:pos="1080"/>
                <w:tab w:val="decimal" w:pos="722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622C34" w:rsidRPr="007766A8" w:rsidTr="00F16034">
        <w:tc>
          <w:tcPr>
            <w:tcW w:w="4140" w:type="dxa"/>
          </w:tcPr>
          <w:p w:rsidR="00622C34" w:rsidRPr="007766A8" w:rsidRDefault="00622C34" w:rsidP="00622C34">
            <w:pPr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7766A8">
              <w:rPr>
                <w:rFonts w:ascii="Angsana New" w:hAnsi="Angsana New"/>
                <w:sz w:val="30"/>
                <w:szCs w:val="30"/>
                <w:cs/>
              </w:rPr>
              <w:t xml:space="preserve">การเพิ่มขึ้นของเงินเดือนในอนาคต  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766A8">
              <w:rPr>
                <w:rFonts w:ascii="Angsana New" w:hAnsi="Angsana New"/>
                <w:sz w:val="30"/>
                <w:szCs w:val="30"/>
                <w:cs/>
              </w:rPr>
              <w:t xml:space="preserve">(เปลี่ยนแปลงร้อยละ </w:t>
            </w:r>
            <w:r w:rsidRPr="007766A8">
              <w:rPr>
                <w:rFonts w:ascii="Angsana New" w:hAnsi="Angsana New"/>
                <w:sz w:val="30"/>
                <w:szCs w:val="30"/>
              </w:rPr>
              <w:t>1</w:t>
            </w:r>
            <w:r w:rsidRPr="007766A8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004" w:type="dxa"/>
            <w:vAlign w:val="center"/>
          </w:tcPr>
          <w:p w:rsidR="00DE176E" w:rsidRDefault="00DE176E" w:rsidP="00622C34">
            <w:pPr>
              <w:pStyle w:val="a"/>
              <w:tabs>
                <w:tab w:val="clear" w:pos="1080"/>
                <w:tab w:val="decimal" w:pos="722"/>
              </w:tabs>
              <w:rPr>
                <w:rFonts w:ascii="Angsana New" w:hAnsi="Angsana New" w:cs="Angsana New"/>
                <w:lang w:val="en-US"/>
              </w:rPr>
            </w:pPr>
          </w:p>
          <w:p w:rsidR="00622C34" w:rsidRPr="00AD5F58" w:rsidRDefault="00622C34" w:rsidP="00622C34">
            <w:pPr>
              <w:pStyle w:val="a"/>
              <w:tabs>
                <w:tab w:val="clear" w:pos="1080"/>
                <w:tab w:val="decimal" w:pos="722"/>
              </w:tabs>
              <w:rPr>
                <w:rFonts w:ascii="Angsana New" w:hAnsi="Angsana New" w:cs="Angsana New"/>
                <w:lang w:val="en-US"/>
              </w:rPr>
            </w:pPr>
            <w:r w:rsidRPr="00AD5F58">
              <w:rPr>
                <w:rFonts w:ascii="Angsana New" w:hAnsi="Angsana New" w:cs="Angsana New"/>
                <w:lang w:val="en-US"/>
              </w:rPr>
              <w:t>50</w:t>
            </w:r>
          </w:p>
        </w:tc>
        <w:tc>
          <w:tcPr>
            <w:tcW w:w="236" w:type="dxa"/>
          </w:tcPr>
          <w:p w:rsidR="00622C34" w:rsidRPr="0050388D" w:rsidRDefault="00622C34" w:rsidP="0062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4" w:type="dxa"/>
            <w:vAlign w:val="center"/>
          </w:tcPr>
          <w:p w:rsidR="00DE176E" w:rsidRDefault="00DE176E" w:rsidP="00622C34">
            <w:pPr>
              <w:pStyle w:val="a"/>
              <w:tabs>
                <w:tab w:val="clear" w:pos="1080"/>
                <w:tab w:val="decimal" w:pos="722"/>
              </w:tabs>
              <w:rPr>
                <w:rFonts w:ascii="Angsana New" w:hAnsi="Angsana New" w:cs="Angsana New"/>
                <w:lang w:val="en-US"/>
              </w:rPr>
            </w:pPr>
          </w:p>
          <w:p w:rsidR="00622C34" w:rsidRPr="00622C34" w:rsidRDefault="00622C34" w:rsidP="00622C34">
            <w:pPr>
              <w:pStyle w:val="a"/>
              <w:tabs>
                <w:tab w:val="clear" w:pos="1080"/>
                <w:tab w:val="decimal" w:pos="722"/>
              </w:tabs>
              <w:rPr>
                <w:rFonts w:ascii="Angsana New" w:hAnsi="Angsana New" w:cs="Angsana New"/>
                <w:lang w:val="en-US"/>
              </w:rPr>
            </w:pPr>
            <w:r w:rsidRPr="00622C34">
              <w:rPr>
                <w:rFonts w:ascii="Angsana New" w:hAnsi="Angsana New" w:cs="Angsana New"/>
                <w:lang w:val="en-US"/>
              </w:rPr>
              <w:t>(43)</w:t>
            </w:r>
          </w:p>
        </w:tc>
        <w:tc>
          <w:tcPr>
            <w:tcW w:w="269" w:type="dxa"/>
          </w:tcPr>
          <w:p w:rsidR="00622C34" w:rsidRPr="0050388D" w:rsidRDefault="00622C34" w:rsidP="0062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8" w:type="dxa"/>
          </w:tcPr>
          <w:p w:rsidR="00DE176E" w:rsidRDefault="00DE176E" w:rsidP="00622C34">
            <w:pPr>
              <w:pStyle w:val="a"/>
              <w:tabs>
                <w:tab w:val="clear" w:pos="1080"/>
                <w:tab w:val="decimal" w:pos="722"/>
              </w:tabs>
              <w:rPr>
                <w:rFonts w:ascii="Angsana New" w:hAnsi="Angsana New" w:cs="Angsana New"/>
                <w:lang w:val="en-US"/>
              </w:rPr>
            </w:pPr>
          </w:p>
          <w:p w:rsidR="00622C34" w:rsidRPr="0050388D" w:rsidRDefault="00DE176E" w:rsidP="00622C34">
            <w:pPr>
              <w:pStyle w:val="a"/>
              <w:tabs>
                <w:tab w:val="clear" w:pos="1080"/>
                <w:tab w:val="decimal" w:pos="722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</w:t>
            </w:r>
          </w:p>
        </w:tc>
        <w:tc>
          <w:tcPr>
            <w:tcW w:w="269" w:type="dxa"/>
          </w:tcPr>
          <w:p w:rsidR="00622C34" w:rsidRPr="0050388D" w:rsidRDefault="00622C34" w:rsidP="0062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9" w:type="dxa"/>
          </w:tcPr>
          <w:p w:rsidR="00622C34" w:rsidRDefault="00622C34" w:rsidP="00622C34">
            <w:pPr>
              <w:pStyle w:val="a"/>
              <w:tabs>
                <w:tab w:val="clear" w:pos="1080"/>
                <w:tab w:val="decimal" w:pos="722"/>
              </w:tabs>
              <w:rPr>
                <w:rFonts w:ascii="Angsana New" w:hAnsi="Angsana New" w:cs="Angsana New"/>
                <w:lang w:val="en-US"/>
              </w:rPr>
            </w:pPr>
          </w:p>
          <w:p w:rsidR="00DE176E" w:rsidRPr="0050388D" w:rsidRDefault="00DE176E" w:rsidP="00622C34">
            <w:pPr>
              <w:pStyle w:val="a"/>
              <w:tabs>
                <w:tab w:val="clear" w:pos="1080"/>
                <w:tab w:val="decimal" w:pos="722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(1)</w:t>
            </w:r>
          </w:p>
        </w:tc>
      </w:tr>
      <w:tr w:rsidR="00622C34" w:rsidRPr="007766A8" w:rsidTr="00F16034">
        <w:tc>
          <w:tcPr>
            <w:tcW w:w="4140" w:type="dxa"/>
          </w:tcPr>
          <w:p w:rsidR="00622C34" w:rsidRPr="007766A8" w:rsidRDefault="00622C34" w:rsidP="00B76293">
            <w:pPr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D3555D">
              <w:rPr>
                <w:rFonts w:ascii="Angsana New" w:hAnsi="Angsana New"/>
                <w:sz w:val="30"/>
                <w:szCs w:val="30"/>
                <w:cs/>
              </w:rPr>
              <w:t xml:space="preserve">อัตราการหมุนเวียนของพนักงาน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  </w:t>
            </w:r>
            <w:r w:rsidRPr="00D3555D">
              <w:rPr>
                <w:rFonts w:ascii="Angsana New" w:hAnsi="Angsana New"/>
                <w:sz w:val="30"/>
                <w:szCs w:val="30"/>
                <w:cs/>
              </w:rPr>
              <w:t xml:space="preserve">(เปลี่ยนแปลงร้อยละ </w:t>
            </w:r>
            <w:r w:rsidR="00B76293">
              <w:rPr>
                <w:rFonts w:ascii="Angsana New" w:hAnsi="Angsana New"/>
                <w:sz w:val="30"/>
                <w:szCs w:val="30"/>
              </w:rPr>
              <w:t>20</w:t>
            </w:r>
            <w:r w:rsidRPr="00D3555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004" w:type="dxa"/>
            <w:vAlign w:val="center"/>
          </w:tcPr>
          <w:p w:rsidR="00DE176E" w:rsidRDefault="00DE176E" w:rsidP="00622C34">
            <w:pPr>
              <w:pStyle w:val="a"/>
              <w:tabs>
                <w:tab w:val="clear" w:pos="1080"/>
                <w:tab w:val="decimal" w:pos="722"/>
              </w:tabs>
              <w:rPr>
                <w:rFonts w:ascii="Angsana New" w:hAnsi="Angsana New" w:cs="Angsana New"/>
                <w:lang w:val="en-US"/>
              </w:rPr>
            </w:pPr>
          </w:p>
          <w:p w:rsidR="00622C34" w:rsidRPr="00AD5F58" w:rsidRDefault="00622C34" w:rsidP="00622C34">
            <w:pPr>
              <w:pStyle w:val="a"/>
              <w:tabs>
                <w:tab w:val="clear" w:pos="1080"/>
                <w:tab w:val="decimal" w:pos="722"/>
              </w:tabs>
              <w:rPr>
                <w:rFonts w:ascii="Angsana New" w:hAnsi="Angsana New" w:cs="Angsana New"/>
                <w:lang w:val="en-US"/>
              </w:rPr>
            </w:pPr>
            <w:r w:rsidRPr="00AD5F58">
              <w:rPr>
                <w:rFonts w:ascii="Angsana New" w:hAnsi="Angsana New" w:cs="Angsana New"/>
                <w:lang w:val="en-US"/>
              </w:rPr>
              <w:t>(46)</w:t>
            </w:r>
          </w:p>
        </w:tc>
        <w:tc>
          <w:tcPr>
            <w:tcW w:w="236" w:type="dxa"/>
          </w:tcPr>
          <w:p w:rsidR="00622C34" w:rsidRPr="0050388D" w:rsidRDefault="00622C34" w:rsidP="0062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4" w:type="dxa"/>
            <w:vAlign w:val="center"/>
          </w:tcPr>
          <w:p w:rsidR="00DE176E" w:rsidRDefault="00DE176E" w:rsidP="00622C34">
            <w:pPr>
              <w:pStyle w:val="a"/>
              <w:tabs>
                <w:tab w:val="clear" w:pos="1080"/>
                <w:tab w:val="decimal" w:pos="722"/>
              </w:tabs>
              <w:rPr>
                <w:rFonts w:ascii="Angsana New" w:hAnsi="Angsana New" w:cs="Angsana New"/>
                <w:lang w:val="en-US"/>
              </w:rPr>
            </w:pPr>
          </w:p>
          <w:p w:rsidR="00622C34" w:rsidRPr="00622C34" w:rsidRDefault="00622C34" w:rsidP="00622C34">
            <w:pPr>
              <w:pStyle w:val="a"/>
              <w:tabs>
                <w:tab w:val="clear" w:pos="1080"/>
                <w:tab w:val="decimal" w:pos="722"/>
              </w:tabs>
              <w:rPr>
                <w:rFonts w:ascii="Angsana New" w:hAnsi="Angsana New" w:cs="Angsana New"/>
                <w:lang w:val="en-US"/>
              </w:rPr>
            </w:pPr>
            <w:r w:rsidRPr="00622C34">
              <w:rPr>
                <w:rFonts w:ascii="Angsana New" w:hAnsi="Angsana New" w:cs="Angsana New"/>
                <w:lang w:val="en-US"/>
              </w:rPr>
              <w:t>57</w:t>
            </w:r>
          </w:p>
        </w:tc>
        <w:tc>
          <w:tcPr>
            <w:tcW w:w="269" w:type="dxa"/>
          </w:tcPr>
          <w:p w:rsidR="00622C34" w:rsidRPr="0050388D" w:rsidRDefault="00622C34" w:rsidP="0062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8" w:type="dxa"/>
          </w:tcPr>
          <w:p w:rsidR="00622C34" w:rsidRDefault="00622C34" w:rsidP="00622C34">
            <w:pPr>
              <w:pStyle w:val="a"/>
              <w:tabs>
                <w:tab w:val="clear" w:pos="1080"/>
                <w:tab w:val="decimal" w:pos="722"/>
              </w:tabs>
              <w:rPr>
                <w:rFonts w:ascii="Angsana New" w:hAnsi="Angsana New" w:cs="Angsana New"/>
                <w:lang w:val="en-US"/>
              </w:rPr>
            </w:pPr>
          </w:p>
          <w:p w:rsidR="00DE176E" w:rsidRPr="0050388D" w:rsidRDefault="00DE176E" w:rsidP="00622C34">
            <w:pPr>
              <w:pStyle w:val="a"/>
              <w:tabs>
                <w:tab w:val="clear" w:pos="1080"/>
                <w:tab w:val="decimal" w:pos="722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69" w:type="dxa"/>
          </w:tcPr>
          <w:p w:rsidR="00622C34" w:rsidRPr="0050388D" w:rsidRDefault="00622C34" w:rsidP="0062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9" w:type="dxa"/>
          </w:tcPr>
          <w:p w:rsidR="00622C34" w:rsidRDefault="00622C34" w:rsidP="00622C34">
            <w:pPr>
              <w:pStyle w:val="a"/>
              <w:tabs>
                <w:tab w:val="clear" w:pos="1080"/>
                <w:tab w:val="decimal" w:pos="722"/>
              </w:tabs>
              <w:rPr>
                <w:rFonts w:ascii="Angsana New" w:hAnsi="Angsana New" w:cs="Angsana New"/>
                <w:lang w:val="en-US"/>
              </w:rPr>
            </w:pPr>
          </w:p>
          <w:p w:rsidR="00DE176E" w:rsidRPr="0050388D" w:rsidRDefault="00DE176E" w:rsidP="00622C34">
            <w:pPr>
              <w:pStyle w:val="a"/>
              <w:tabs>
                <w:tab w:val="clear" w:pos="1080"/>
                <w:tab w:val="decimal" w:pos="722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306EE0" w:rsidRPr="007766A8" w:rsidTr="00F16034">
        <w:tc>
          <w:tcPr>
            <w:tcW w:w="4140" w:type="dxa"/>
          </w:tcPr>
          <w:p w:rsidR="00306EE0" w:rsidRPr="00D3555D" w:rsidRDefault="00306EE0" w:rsidP="00B76293">
            <w:pPr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04" w:type="dxa"/>
            <w:vAlign w:val="center"/>
          </w:tcPr>
          <w:p w:rsidR="00306EE0" w:rsidRDefault="00306EE0" w:rsidP="00622C34">
            <w:pPr>
              <w:pStyle w:val="a"/>
              <w:tabs>
                <w:tab w:val="clear" w:pos="1080"/>
                <w:tab w:val="decimal" w:pos="722"/>
              </w:tabs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36" w:type="dxa"/>
          </w:tcPr>
          <w:p w:rsidR="00306EE0" w:rsidRPr="0050388D" w:rsidRDefault="00306EE0" w:rsidP="0062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4" w:type="dxa"/>
            <w:vAlign w:val="center"/>
          </w:tcPr>
          <w:p w:rsidR="00306EE0" w:rsidRDefault="00306EE0" w:rsidP="00622C34">
            <w:pPr>
              <w:pStyle w:val="a"/>
              <w:tabs>
                <w:tab w:val="clear" w:pos="1080"/>
                <w:tab w:val="decimal" w:pos="722"/>
              </w:tabs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69" w:type="dxa"/>
          </w:tcPr>
          <w:p w:rsidR="00306EE0" w:rsidRPr="0050388D" w:rsidRDefault="00306EE0" w:rsidP="0062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8" w:type="dxa"/>
          </w:tcPr>
          <w:p w:rsidR="00306EE0" w:rsidRDefault="00306EE0" w:rsidP="00622C34">
            <w:pPr>
              <w:pStyle w:val="a"/>
              <w:tabs>
                <w:tab w:val="clear" w:pos="1080"/>
                <w:tab w:val="decimal" w:pos="722"/>
              </w:tabs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69" w:type="dxa"/>
          </w:tcPr>
          <w:p w:rsidR="00306EE0" w:rsidRPr="0050388D" w:rsidRDefault="00306EE0" w:rsidP="0062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9" w:type="dxa"/>
          </w:tcPr>
          <w:p w:rsidR="00306EE0" w:rsidRDefault="00306EE0" w:rsidP="00622C34">
            <w:pPr>
              <w:pStyle w:val="a"/>
              <w:tabs>
                <w:tab w:val="clear" w:pos="1080"/>
                <w:tab w:val="decimal" w:pos="722"/>
              </w:tabs>
              <w:rPr>
                <w:rFonts w:ascii="Angsana New" w:hAnsi="Angsana New" w:cs="Angsana New"/>
                <w:lang w:val="en-US"/>
              </w:rPr>
            </w:pPr>
          </w:p>
        </w:tc>
      </w:tr>
      <w:tr w:rsidR="00622C34" w:rsidRPr="007766A8" w:rsidTr="00F16034">
        <w:tc>
          <w:tcPr>
            <w:tcW w:w="4140" w:type="dxa"/>
          </w:tcPr>
          <w:p w:rsidR="00622C34" w:rsidRPr="007766A8" w:rsidRDefault="00622C34" w:rsidP="00622C34">
            <w:pPr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7766A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766A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7766A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2560</w:t>
            </w:r>
          </w:p>
        </w:tc>
        <w:tc>
          <w:tcPr>
            <w:tcW w:w="1004" w:type="dxa"/>
            <w:vAlign w:val="center"/>
          </w:tcPr>
          <w:p w:rsidR="00622C34" w:rsidRPr="00AD5F58" w:rsidRDefault="00622C34" w:rsidP="00622C34">
            <w:pPr>
              <w:pStyle w:val="a"/>
              <w:tabs>
                <w:tab w:val="clear" w:pos="1080"/>
                <w:tab w:val="decimal" w:pos="722"/>
              </w:tabs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36" w:type="dxa"/>
          </w:tcPr>
          <w:p w:rsidR="00622C34" w:rsidRPr="0050388D" w:rsidRDefault="00622C34" w:rsidP="0062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4" w:type="dxa"/>
          </w:tcPr>
          <w:p w:rsidR="00622C34" w:rsidRPr="00622C34" w:rsidRDefault="00622C34" w:rsidP="00622C34">
            <w:pPr>
              <w:pStyle w:val="a"/>
              <w:tabs>
                <w:tab w:val="clear" w:pos="1080"/>
                <w:tab w:val="decimal" w:pos="722"/>
              </w:tabs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69" w:type="dxa"/>
          </w:tcPr>
          <w:p w:rsidR="00622C34" w:rsidRPr="0050388D" w:rsidRDefault="00622C34" w:rsidP="0062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8" w:type="dxa"/>
          </w:tcPr>
          <w:p w:rsidR="00622C34" w:rsidRPr="0050388D" w:rsidRDefault="00622C34" w:rsidP="00622C34">
            <w:pPr>
              <w:pStyle w:val="a"/>
              <w:tabs>
                <w:tab w:val="clear" w:pos="1080"/>
                <w:tab w:val="decimal" w:pos="722"/>
              </w:tabs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69" w:type="dxa"/>
          </w:tcPr>
          <w:p w:rsidR="00622C34" w:rsidRPr="0050388D" w:rsidRDefault="00622C34" w:rsidP="0062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9" w:type="dxa"/>
          </w:tcPr>
          <w:p w:rsidR="00622C34" w:rsidRPr="0050388D" w:rsidRDefault="00622C34" w:rsidP="00622C34">
            <w:pPr>
              <w:pStyle w:val="a"/>
              <w:tabs>
                <w:tab w:val="clear" w:pos="1080"/>
                <w:tab w:val="decimal" w:pos="722"/>
              </w:tabs>
              <w:rPr>
                <w:rFonts w:ascii="Angsana New" w:hAnsi="Angsana New" w:cs="Angsana New"/>
                <w:lang w:val="en-US"/>
              </w:rPr>
            </w:pPr>
          </w:p>
        </w:tc>
      </w:tr>
      <w:tr w:rsidR="00622C34" w:rsidRPr="007766A8" w:rsidTr="00F16034">
        <w:tc>
          <w:tcPr>
            <w:tcW w:w="4140" w:type="dxa"/>
          </w:tcPr>
          <w:p w:rsidR="00622C34" w:rsidRPr="007766A8" w:rsidRDefault="00622C34" w:rsidP="00622C34">
            <w:pPr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7766A8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</w:t>
            </w:r>
            <w:r w:rsidRPr="007766A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766A8">
              <w:rPr>
                <w:rFonts w:ascii="Angsana New" w:hAnsi="Angsana New"/>
                <w:sz w:val="30"/>
                <w:szCs w:val="30"/>
                <w:cs/>
              </w:rPr>
              <w:t xml:space="preserve">(เปลี่ยนแปลงร้อยละ </w:t>
            </w:r>
            <w:r w:rsidRPr="007766A8">
              <w:rPr>
                <w:rFonts w:ascii="Angsana New" w:hAnsi="Angsana New"/>
                <w:sz w:val="30"/>
                <w:szCs w:val="30"/>
              </w:rPr>
              <w:t>1</w:t>
            </w:r>
            <w:r w:rsidRPr="007766A8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004" w:type="dxa"/>
            <w:vAlign w:val="center"/>
          </w:tcPr>
          <w:p w:rsidR="00622C34" w:rsidRPr="00AD5F58" w:rsidRDefault="00622C34" w:rsidP="00622C34">
            <w:pPr>
              <w:pStyle w:val="a"/>
              <w:tabs>
                <w:tab w:val="clear" w:pos="1080"/>
                <w:tab w:val="decimal" w:pos="722"/>
              </w:tabs>
              <w:rPr>
                <w:rFonts w:ascii="Angsana New" w:hAnsi="Angsana New" w:cs="Angsana New"/>
                <w:lang w:val="en-US"/>
              </w:rPr>
            </w:pPr>
            <w:r w:rsidRPr="00AD5F58">
              <w:rPr>
                <w:rFonts w:ascii="Angsana New" w:hAnsi="Angsana New" w:cs="Angsana New"/>
                <w:lang w:val="en-US"/>
              </w:rPr>
              <w:t>(38)</w:t>
            </w:r>
          </w:p>
        </w:tc>
        <w:tc>
          <w:tcPr>
            <w:tcW w:w="236" w:type="dxa"/>
            <w:vAlign w:val="center"/>
          </w:tcPr>
          <w:p w:rsidR="00622C34" w:rsidRPr="0050388D" w:rsidRDefault="00622C34" w:rsidP="0062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4" w:type="dxa"/>
            <w:vAlign w:val="center"/>
          </w:tcPr>
          <w:p w:rsidR="00622C34" w:rsidRPr="00622C34" w:rsidRDefault="00622C34" w:rsidP="00622C34">
            <w:pPr>
              <w:pStyle w:val="a"/>
              <w:tabs>
                <w:tab w:val="clear" w:pos="1080"/>
                <w:tab w:val="decimal" w:pos="722"/>
              </w:tabs>
              <w:rPr>
                <w:rFonts w:ascii="Angsana New" w:hAnsi="Angsana New" w:cs="Angsana New"/>
                <w:lang w:val="en-US"/>
              </w:rPr>
            </w:pPr>
            <w:r w:rsidRPr="00622C34">
              <w:rPr>
                <w:rFonts w:ascii="Angsana New" w:hAnsi="Angsana New" w:cs="Angsana New"/>
                <w:lang w:val="en-US"/>
              </w:rPr>
              <w:t>44</w:t>
            </w:r>
          </w:p>
        </w:tc>
        <w:tc>
          <w:tcPr>
            <w:tcW w:w="269" w:type="dxa"/>
            <w:vAlign w:val="center"/>
          </w:tcPr>
          <w:p w:rsidR="00622C34" w:rsidRPr="0050388D" w:rsidRDefault="00622C34" w:rsidP="0062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8" w:type="dxa"/>
            <w:vAlign w:val="center"/>
          </w:tcPr>
          <w:p w:rsidR="00622C34" w:rsidRPr="0050388D" w:rsidRDefault="00DE176E" w:rsidP="00622C34">
            <w:pPr>
              <w:pStyle w:val="a"/>
              <w:tabs>
                <w:tab w:val="clear" w:pos="1080"/>
                <w:tab w:val="decimal" w:pos="722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69" w:type="dxa"/>
            <w:vAlign w:val="center"/>
          </w:tcPr>
          <w:p w:rsidR="00622C34" w:rsidRPr="0050388D" w:rsidRDefault="00622C34" w:rsidP="0062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9" w:type="dxa"/>
            <w:vAlign w:val="center"/>
          </w:tcPr>
          <w:p w:rsidR="00622C34" w:rsidRPr="0050388D" w:rsidRDefault="00DE176E" w:rsidP="00622C34">
            <w:pPr>
              <w:pStyle w:val="a"/>
              <w:tabs>
                <w:tab w:val="clear" w:pos="1080"/>
                <w:tab w:val="decimal" w:pos="722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622C34" w:rsidRPr="007766A8" w:rsidTr="00F16034">
        <w:tc>
          <w:tcPr>
            <w:tcW w:w="4140" w:type="dxa"/>
          </w:tcPr>
          <w:p w:rsidR="00622C34" w:rsidRPr="007766A8" w:rsidRDefault="00622C34" w:rsidP="00622C34">
            <w:pPr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7766A8">
              <w:rPr>
                <w:rFonts w:ascii="Angsana New" w:hAnsi="Angsana New"/>
                <w:sz w:val="30"/>
                <w:szCs w:val="30"/>
                <w:cs/>
              </w:rPr>
              <w:t xml:space="preserve">การเพิ่มขึ้นของเงินเดือนในอนาคต  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766A8">
              <w:rPr>
                <w:rFonts w:ascii="Angsana New" w:hAnsi="Angsana New"/>
                <w:sz w:val="30"/>
                <w:szCs w:val="30"/>
                <w:cs/>
              </w:rPr>
              <w:t xml:space="preserve">(เปลี่ยนแปลงร้อยละ </w:t>
            </w:r>
            <w:r w:rsidRPr="007766A8">
              <w:rPr>
                <w:rFonts w:ascii="Angsana New" w:hAnsi="Angsana New"/>
                <w:sz w:val="30"/>
                <w:szCs w:val="30"/>
              </w:rPr>
              <w:t>1</w:t>
            </w:r>
            <w:r w:rsidRPr="007766A8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004" w:type="dxa"/>
            <w:vAlign w:val="center"/>
          </w:tcPr>
          <w:p w:rsidR="00DE176E" w:rsidRDefault="00DE176E" w:rsidP="00622C34">
            <w:pPr>
              <w:pStyle w:val="a"/>
              <w:tabs>
                <w:tab w:val="clear" w:pos="1080"/>
                <w:tab w:val="decimal" w:pos="722"/>
              </w:tabs>
              <w:rPr>
                <w:rFonts w:ascii="Angsana New" w:hAnsi="Angsana New" w:cs="Angsana New"/>
                <w:lang w:val="en-US"/>
              </w:rPr>
            </w:pPr>
          </w:p>
          <w:p w:rsidR="00622C34" w:rsidRPr="00AD5F58" w:rsidRDefault="00622C34" w:rsidP="00622C34">
            <w:pPr>
              <w:pStyle w:val="a"/>
              <w:tabs>
                <w:tab w:val="clear" w:pos="1080"/>
                <w:tab w:val="decimal" w:pos="722"/>
              </w:tabs>
              <w:rPr>
                <w:rFonts w:ascii="Angsana New" w:hAnsi="Angsana New" w:cs="Angsana New"/>
                <w:lang w:val="en-US"/>
              </w:rPr>
            </w:pPr>
            <w:r w:rsidRPr="00AD5F58">
              <w:rPr>
                <w:rFonts w:ascii="Angsana New" w:hAnsi="Angsana New" w:cs="Angsana New"/>
                <w:lang w:val="en-US"/>
              </w:rPr>
              <w:t>42</w:t>
            </w:r>
          </w:p>
        </w:tc>
        <w:tc>
          <w:tcPr>
            <w:tcW w:w="236" w:type="dxa"/>
          </w:tcPr>
          <w:p w:rsidR="00622C34" w:rsidRPr="0050388D" w:rsidRDefault="00622C34" w:rsidP="0062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4" w:type="dxa"/>
            <w:vAlign w:val="center"/>
          </w:tcPr>
          <w:p w:rsidR="00DE176E" w:rsidRDefault="00DE176E" w:rsidP="00622C34">
            <w:pPr>
              <w:pStyle w:val="a"/>
              <w:tabs>
                <w:tab w:val="clear" w:pos="1080"/>
                <w:tab w:val="decimal" w:pos="722"/>
              </w:tabs>
              <w:rPr>
                <w:rFonts w:ascii="Angsana New" w:hAnsi="Angsana New" w:cs="Angsana New"/>
                <w:lang w:val="en-US"/>
              </w:rPr>
            </w:pPr>
          </w:p>
          <w:p w:rsidR="00622C34" w:rsidRPr="00622C34" w:rsidRDefault="00622C34" w:rsidP="00622C34">
            <w:pPr>
              <w:pStyle w:val="a"/>
              <w:tabs>
                <w:tab w:val="clear" w:pos="1080"/>
                <w:tab w:val="decimal" w:pos="722"/>
              </w:tabs>
              <w:rPr>
                <w:rFonts w:ascii="Angsana New" w:hAnsi="Angsana New" w:cs="Angsana New"/>
                <w:lang w:val="en-US"/>
              </w:rPr>
            </w:pPr>
            <w:r w:rsidRPr="00622C34">
              <w:rPr>
                <w:rFonts w:ascii="Angsana New" w:hAnsi="Angsana New" w:cs="Angsana New"/>
                <w:lang w:val="en-US"/>
              </w:rPr>
              <w:t>(36)</w:t>
            </w:r>
          </w:p>
        </w:tc>
        <w:tc>
          <w:tcPr>
            <w:tcW w:w="269" w:type="dxa"/>
          </w:tcPr>
          <w:p w:rsidR="00622C34" w:rsidRPr="0050388D" w:rsidRDefault="00622C34" w:rsidP="0062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8" w:type="dxa"/>
          </w:tcPr>
          <w:p w:rsidR="00622C34" w:rsidRDefault="00622C34" w:rsidP="00622C34">
            <w:pPr>
              <w:pStyle w:val="a"/>
              <w:tabs>
                <w:tab w:val="clear" w:pos="1080"/>
                <w:tab w:val="decimal" w:pos="722"/>
              </w:tabs>
              <w:rPr>
                <w:rFonts w:ascii="Angsana New" w:hAnsi="Angsana New" w:cs="Angsana New"/>
                <w:lang w:val="en-US"/>
              </w:rPr>
            </w:pPr>
          </w:p>
          <w:p w:rsidR="00DE176E" w:rsidRPr="0050388D" w:rsidRDefault="00DE176E" w:rsidP="00622C34">
            <w:pPr>
              <w:pStyle w:val="a"/>
              <w:tabs>
                <w:tab w:val="clear" w:pos="1080"/>
                <w:tab w:val="decimal" w:pos="722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69" w:type="dxa"/>
          </w:tcPr>
          <w:p w:rsidR="00622C34" w:rsidRPr="0050388D" w:rsidRDefault="00622C34" w:rsidP="0062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9" w:type="dxa"/>
          </w:tcPr>
          <w:p w:rsidR="00622C34" w:rsidRDefault="00622C34" w:rsidP="00622C34">
            <w:pPr>
              <w:pStyle w:val="a"/>
              <w:tabs>
                <w:tab w:val="clear" w:pos="1080"/>
                <w:tab w:val="decimal" w:pos="722"/>
              </w:tabs>
              <w:rPr>
                <w:rFonts w:ascii="Angsana New" w:hAnsi="Angsana New" w:cs="Angsana New"/>
                <w:lang w:val="en-US"/>
              </w:rPr>
            </w:pPr>
          </w:p>
          <w:p w:rsidR="00DE176E" w:rsidRPr="0050388D" w:rsidRDefault="00DE176E" w:rsidP="00622C34">
            <w:pPr>
              <w:pStyle w:val="a"/>
              <w:tabs>
                <w:tab w:val="clear" w:pos="1080"/>
                <w:tab w:val="decimal" w:pos="722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622C34" w:rsidRPr="007766A8" w:rsidTr="00F16034">
        <w:tc>
          <w:tcPr>
            <w:tcW w:w="4140" w:type="dxa"/>
          </w:tcPr>
          <w:p w:rsidR="00622C34" w:rsidRPr="00EA6008" w:rsidRDefault="00622C34" w:rsidP="00B76293">
            <w:pPr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D3555D">
              <w:rPr>
                <w:rFonts w:ascii="Angsana New" w:hAnsi="Angsana New"/>
                <w:sz w:val="30"/>
                <w:szCs w:val="30"/>
                <w:cs/>
              </w:rPr>
              <w:t xml:space="preserve">อัตราการหมุนเวียนของพนักงาน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  </w:t>
            </w:r>
            <w:r w:rsidRPr="00D3555D">
              <w:rPr>
                <w:rFonts w:ascii="Angsana New" w:hAnsi="Angsana New"/>
                <w:sz w:val="30"/>
                <w:szCs w:val="30"/>
                <w:cs/>
              </w:rPr>
              <w:t xml:space="preserve">(เปลี่ยนแปลงร้อยละ </w:t>
            </w:r>
            <w:r w:rsidR="00B76293">
              <w:rPr>
                <w:rFonts w:ascii="Angsana New" w:hAnsi="Angsana New"/>
                <w:sz w:val="30"/>
                <w:szCs w:val="30"/>
              </w:rPr>
              <w:t>20</w:t>
            </w:r>
            <w:r w:rsidRPr="00D3555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004" w:type="dxa"/>
            <w:vAlign w:val="center"/>
          </w:tcPr>
          <w:p w:rsidR="00DE176E" w:rsidRDefault="00DE176E" w:rsidP="00622C34">
            <w:pPr>
              <w:pStyle w:val="a"/>
              <w:tabs>
                <w:tab w:val="clear" w:pos="1080"/>
                <w:tab w:val="decimal" w:pos="722"/>
              </w:tabs>
              <w:rPr>
                <w:rFonts w:ascii="Angsana New" w:hAnsi="Angsana New" w:cs="Angsana New"/>
                <w:lang w:val="en-US"/>
              </w:rPr>
            </w:pPr>
          </w:p>
          <w:p w:rsidR="00622C34" w:rsidRPr="00AD5F58" w:rsidRDefault="00622C34" w:rsidP="00622C34">
            <w:pPr>
              <w:pStyle w:val="a"/>
              <w:tabs>
                <w:tab w:val="clear" w:pos="1080"/>
                <w:tab w:val="decimal" w:pos="722"/>
              </w:tabs>
              <w:rPr>
                <w:rFonts w:ascii="Angsana New" w:hAnsi="Angsana New" w:cs="Angsana New"/>
                <w:lang w:val="en-US"/>
              </w:rPr>
            </w:pPr>
            <w:r w:rsidRPr="00AD5F58">
              <w:rPr>
                <w:rFonts w:ascii="Angsana New" w:hAnsi="Angsana New" w:cs="Angsana New"/>
                <w:lang w:val="en-US"/>
              </w:rPr>
              <w:t>(35)</w:t>
            </w:r>
          </w:p>
        </w:tc>
        <w:tc>
          <w:tcPr>
            <w:tcW w:w="236" w:type="dxa"/>
          </w:tcPr>
          <w:p w:rsidR="00622C34" w:rsidRPr="0050388D" w:rsidRDefault="00622C34" w:rsidP="0062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4" w:type="dxa"/>
            <w:vAlign w:val="center"/>
          </w:tcPr>
          <w:p w:rsidR="00DE176E" w:rsidRDefault="00DE176E" w:rsidP="00622C34">
            <w:pPr>
              <w:pStyle w:val="a"/>
              <w:tabs>
                <w:tab w:val="clear" w:pos="1080"/>
                <w:tab w:val="decimal" w:pos="722"/>
              </w:tabs>
              <w:rPr>
                <w:rFonts w:ascii="Angsana New" w:hAnsi="Angsana New" w:cs="Angsana New"/>
                <w:lang w:val="en-US"/>
              </w:rPr>
            </w:pPr>
          </w:p>
          <w:p w:rsidR="00622C34" w:rsidRPr="00622C34" w:rsidRDefault="00622C34" w:rsidP="00622C34">
            <w:pPr>
              <w:pStyle w:val="a"/>
              <w:tabs>
                <w:tab w:val="clear" w:pos="1080"/>
                <w:tab w:val="decimal" w:pos="722"/>
              </w:tabs>
              <w:rPr>
                <w:rFonts w:ascii="Angsana New" w:hAnsi="Angsana New" w:cs="Angsana New"/>
                <w:lang w:val="en-US"/>
              </w:rPr>
            </w:pPr>
            <w:r w:rsidRPr="00622C34">
              <w:rPr>
                <w:rFonts w:ascii="Angsana New" w:hAnsi="Angsana New" w:cs="Angsana New"/>
                <w:lang w:val="en-US"/>
              </w:rPr>
              <w:t>44</w:t>
            </w:r>
          </w:p>
        </w:tc>
        <w:tc>
          <w:tcPr>
            <w:tcW w:w="269" w:type="dxa"/>
          </w:tcPr>
          <w:p w:rsidR="00622C34" w:rsidRPr="0050388D" w:rsidRDefault="00622C34" w:rsidP="0062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8" w:type="dxa"/>
          </w:tcPr>
          <w:p w:rsidR="00622C34" w:rsidRDefault="00622C34" w:rsidP="00622C34">
            <w:pPr>
              <w:pStyle w:val="a"/>
              <w:tabs>
                <w:tab w:val="clear" w:pos="1080"/>
                <w:tab w:val="decimal" w:pos="722"/>
              </w:tabs>
              <w:rPr>
                <w:rFonts w:ascii="Angsana New" w:hAnsi="Angsana New" w:cs="Angsana New"/>
                <w:lang w:val="en-US"/>
              </w:rPr>
            </w:pPr>
          </w:p>
          <w:p w:rsidR="00DE176E" w:rsidRPr="0050388D" w:rsidRDefault="00DE176E" w:rsidP="00622C34">
            <w:pPr>
              <w:pStyle w:val="a"/>
              <w:tabs>
                <w:tab w:val="clear" w:pos="1080"/>
                <w:tab w:val="decimal" w:pos="722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69" w:type="dxa"/>
          </w:tcPr>
          <w:p w:rsidR="00622C34" w:rsidRPr="0050388D" w:rsidRDefault="00622C34" w:rsidP="0062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9" w:type="dxa"/>
          </w:tcPr>
          <w:p w:rsidR="00622C34" w:rsidRDefault="00622C34" w:rsidP="00622C34">
            <w:pPr>
              <w:pStyle w:val="a"/>
              <w:tabs>
                <w:tab w:val="clear" w:pos="1080"/>
                <w:tab w:val="decimal" w:pos="722"/>
              </w:tabs>
              <w:rPr>
                <w:rFonts w:ascii="Angsana New" w:hAnsi="Angsana New" w:cs="Angsana New"/>
                <w:lang w:val="en-US"/>
              </w:rPr>
            </w:pPr>
          </w:p>
          <w:p w:rsidR="00DE176E" w:rsidRPr="0050388D" w:rsidRDefault="00DE176E" w:rsidP="00622C34">
            <w:pPr>
              <w:pStyle w:val="a"/>
              <w:tabs>
                <w:tab w:val="clear" w:pos="1080"/>
                <w:tab w:val="decimal" w:pos="722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</w:tr>
    </w:tbl>
    <w:p w:rsidR="00AD5F58" w:rsidRPr="00A530E1" w:rsidRDefault="00AD5F58" w:rsidP="005930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:rsidR="00F42DD2" w:rsidRPr="00C07B9D" w:rsidRDefault="00593023" w:rsidP="00F04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04A13">
        <w:rPr>
          <w:rFonts w:asciiTheme="majorBidi" w:hAnsiTheme="majorBidi" w:cstheme="majorBidi"/>
          <w:sz w:val="30"/>
          <w:szCs w:val="30"/>
          <w:cs/>
        </w:rPr>
        <w:t>แม้ว่า</w:t>
      </w:r>
      <w:r w:rsidRPr="00C07B9D">
        <w:rPr>
          <w:rFonts w:asciiTheme="majorBidi" w:hAnsiTheme="majorBidi" w:cstheme="majorBidi"/>
          <w:sz w:val="30"/>
          <w:szCs w:val="30"/>
          <w:cs/>
        </w:rPr>
        <w:t>การวิเคราะห์นี้ไม่ได้คำนึงการกระจายตัวแบบเต็มรูปแบบของกระแสเงินสดที่คาดหวังภายใต้โครงการดังกล่าว แต่ได้แสดงปร</w:t>
      </w:r>
      <w:r w:rsidR="0040489D" w:rsidRPr="00C07B9D">
        <w:rPr>
          <w:rFonts w:asciiTheme="majorBidi" w:hAnsiTheme="majorBidi" w:cstheme="majorBidi"/>
          <w:sz w:val="30"/>
          <w:szCs w:val="30"/>
          <w:cs/>
        </w:rPr>
        <w:t>ะมาณการความอ่อนไหวของข้อสมมติ</w:t>
      </w:r>
      <w:r w:rsidRPr="00C07B9D">
        <w:rPr>
          <w:rFonts w:asciiTheme="majorBidi" w:hAnsiTheme="majorBidi" w:cstheme="majorBidi"/>
          <w:sz w:val="30"/>
          <w:szCs w:val="30"/>
          <w:cs/>
        </w:rPr>
        <w:t>ต่างๆ</w:t>
      </w:r>
    </w:p>
    <w:p w:rsidR="00C31ED3" w:rsidRPr="00A530E1" w:rsidRDefault="00C31ED3" w:rsidP="00F04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:rsidR="00306EE0" w:rsidRDefault="00306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:rsidR="00BA7EDD" w:rsidRPr="00306EE0" w:rsidRDefault="001D758D" w:rsidP="008827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 w:rsidRPr="00306EE0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941142" w:rsidRPr="00306EE0">
        <w:rPr>
          <w:rFonts w:ascii="Angsana New" w:hAnsi="Angsana New"/>
          <w:b/>
          <w:bCs/>
          <w:sz w:val="30"/>
          <w:szCs w:val="30"/>
        </w:rPr>
        <w:t>7</w:t>
      </w:r>
      <w:r w:rsidR="00BA7EDD" w:rsidRPr="00306EE0">
        <w:rPr>
          <w:rFonts w:ascii="Angsana New" w:hAnsi="Angsana New"/>
          <w:b/>
          <w:bCs/>
          <w:sz w:val="30"/>
          <w:szCs w:val="30"/>
          <w:cs/>
        </w:rPr>
        <w:tab/>
      </w:r>
      <w:r w:rsidR="00BA7EDD" w:rsidRPr="00306EE0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ทุนเรือนหุ้น </w:t>
      </w:r>
      <w:r w:rsidR="00F068B0" w:rsidRPr="00306EE0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  <w:r w:rsidR="00E527F6" w:rsidRPr="00306EE0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</w:p>
    <w:p w:rsidR="008B7121" w:rsidRPr="00306EE0" w:rsidRDefault="008B7121" w:rsidP="008827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171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152"/>
        <w:gridCol w:w="853"/>
        <w:gridCol w:w="1113"/>
        <w:gridCol w:w="249"/>
        <w:gridCol w:w="18"/>
        <w:gridCol w:w="1101"/>
        <w:gridCol w:w="273"/>
        <w:gridCol w:w="1071"/>
        <w:gridCol w:w="268"/>
        <w:gridCol w:w="1073"/>
      </w:tblGrid>
      <w:tr w:rsidR="008B7121" w:rsidRPr="00306EE0" w:rsidTr="00333E43">
        <w:trPr>
          <w:tblHeader/>
        </w:trPr>
        <w:tc>
          <w:tcPr>
            <w:tcW w:w="1718" w:type="pct"/>
            <w:shd w:val="clear" w:color="auto" w:fill="auto"/>
          </w:tcPr>
          <w:p w:rsidR="008B7121" w:rsidRPr="00306EE0" w:rsidRDefault="008B7121" w:rsidP="008B71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7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EE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ab/>
            </w:r>
          </w:p>
        </w:tc>
        <w:tc>
          <w:tcPr>
            <w:tcW w:w="465" w:type="pct"/>
            <w:shd w:val="clear" w:color="auto" w:fill="auto"/>
          </w:tcPr>
          <w:p w:rsidR="008B7121" w:rsidRPr="00306EE0" w:rsidRDefault="008B7121" w:rsidP="008B71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EE0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1353" w:type="pct"/>
            <w:gridSpan w:val="4"/>
            <w:shd w:val="clear" w:color="auto" w:fill="auto"/>
          </w:tcPr>
          <w:p w:rsidR="008B7121" w:rsidRPr="00306EE0" w:rsidRDefault="008B7121" w:rsidP="00311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6EE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11895" w:rsidRPr="00306EE0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49" w:type="pct"/>
            <w:shd w:val="clear" w:color="auto" w:fill="auto"/>
          </w:tcPr>
          <w:p w:rsidR="008B7121" w:rsidRPr="00306EE0" w:rsidRDefault="008B7121" w:rsidP="008B7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5" w:type="pct"/>
            <w:gridSpan w:val="3"/>
            <w:shd w:val="clear" w:color="auto" w:fill="auto"/>
          </w:tcPr>
          <w:p w:rsidR="008B7121" w:rsidRPr="00306EE0" w:rsidRDefault="008B7121" w:rsidP="00311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6EE0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311895" w:rsidRPr="00306EE0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</w:tr>
      <w:tr w:rsidR="008B7121" w:rsidRPr="00306EE0" w:rsidTr="00333E43">
        <w:trPr>
          <w:tblHeader/>
        </w:trPr>
        <w:tc>
          <w:tcPr>
            <w:tcW w:w="1718" w:type="pct"/>
            <w:shd w:val="clear" w:color="auto" w:fill="auto"/>
          </w:tcPr>
          <w:p w:rsidR="008B7121" w:rsidRPr="00306EE0" w:rsidRDefault="008B7121" w:rsidP="008B71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7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65" w:type="pct"/>
            <w:shd w:val="clear" w:color="auto" w:fill="auto"/>
          </w:tcPr>
          <w:p w:rsidR="008B7121" w:rsidRPr="00306EE0" w:rsidRDefault="008B7121" w:rsidP="008B71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EE0">
              <w:rPr>
                <w:rFonts w:asciiTheme="majorBidi" w:hAnsiTheme="majorBidi" w:cstheme="majorBidi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607" w:type="pct"/>
            <w:shd w:val="clear" w:color="auto" w:fill="auto"/>
          </w:tcPr>
          <w:p w:rsidR="008B7121" w:rsidRPr="00306EE0" w:rsidRDefault="008B7121" w:rsidP="008B71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2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EE0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46" w:type="pct"/>
            <w:gridSpan w:val="2"/>
            <w:shd w:val="clear" w:color="auto" w:fill="auto"/>
          </w:tcPr>
          <w:p w:rsidR="008B7121" w:rsidRPr="00306EE0" w:rsidRDefault="008B7121" w:rsidP="008B71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2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shd w:val="clear" w:color="auto" w:fill="auto"/>
          </w:tcPr>
          <w:p w:rsidR="008B7121" w:rsidRPr="00306EE0" w:rsidRDefault="008B7121" w:rsidP="008B71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2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EE0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149" w:type="pct"/>
            <w:shd w:val="clear" w:color="auto" w:fill="auto"/>
          </w:tcPr>
          <w:p w:rsidR="008B7121" w:rsidRPr="00306EE0" w:rsidRDefault="008B7121" w:rsidP="008B71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2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:rsidR="008B7121" w:rsidRPr="00306EE0" w:rsidRDefault="008B7121" w:rsidP="008B71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2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EE0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46" w:type="pct"/>
            <w:shd w:val="clear" w:color="auto" w:fill="auto"/>
          </w:tcPr>
          <w:p w:rsidR="008B7121" w:rsidRPr="00306EE0" w:rsidRDefault="008B7121" w:rsidP="008B71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2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:rsidR="008B7121" w:rsidRPr="00306EE0" w:rsidRDefault="008B7121" w:rsidP="008B71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2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EE0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8B7121" w:rsidRPr="00306EE0" w:rsidTr="00333E43">
        <w:trPr>
          <w:tblHeader/>
        </w:trPr>
        <w:tc>
          <w:tcPr>
            <w:tcW w:w="1718" w:type="pct"/>
            <w:shd w:val="clear" w:color="auto" w:fill="auto"/>
          </w:tcPr>
          <w:p w:rsidR="008B7121" w:rsidRPr="00306EE0" w:rsidRDefault="008B7121" w:rsidP="008B71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7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65" w:type="pct"/>
            <w:shd w:val="clear" w:color="auto" w:fill="auto"/>
          </w:tcPr>
          <w:p w:rsidR="008B7121" w:rsidRPr="00306EE0" w:rsidRDefault="008B7121" w:rsidP="008B71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06EE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816" w:type="pct"/>
            <w:gridSpan w:val="8"/>
            <w:shd w:val="clear" w:color="auto" w:fill="auto"/>
          </w:tcPr>
          <w:p w:rsidR="008B7121" w:rsidRPr="00306EE0" w:rsidRDefault="008B7121" w:rsidP="008B71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2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6EE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(ล้านหุ้น</w:t>
            </w:r>
            <w:r w:rsidRPr="00306EE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/ </w:t>
            </w:r>
            <w:r w:rsidRPr="00306EE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8B7121" w:rsidRPr="00306EE0" w:rsidTr="00333E43">
        <w:tc>
          <w:tcPr>
            <w:tcW w:w="1718" w:type="pct"/>
            <w:shd w:val="clear" w:color="auto" w:fill="auto"/>
          </w:tcPr>
          <w:p w:rsidR="008B7121" w:rsidRPr="00306EE0" w:rsidRDefault="008B7121" w:rsidP="008B7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right="-37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06EE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465" w:type="pct"/>
            <w:shd w:val="clear" w:color="auto" w:fill="auto"/>
          </w:tcPr>
          <w:p w:rsidR="008B7121" w:rsidRPr="00306EE0" w:rsidRDefault="008B7121" w:rsidP="008B71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07" w:type="pct"/>
            <w:shd w:val="clear" w:color="auto" w:fill="auto"/>
          </w:tcPr>
          <w:p w:rsidR="008B7121" w:rsidRPr="00306EE0" w:rsidRDefault="008B7121" w:rsidP="008B71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" w:type="pct"/>
            <w:shd w:val="clear" w:color="auto" w:fill="auto"/>
          </w:tcPr>
          <w:p w:rsidR="008B7121" w:rsidRPr="00306EE0" w:rsidRDefault="008B7121" w:rsidP="008B71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gridSpan w:val="2"/>
            <w:shd w:val="clear" w:color="auto" w:fill="auto"/>
          </w:tcPr>
          <w:p w:rsidR="008B7121" w:rsidRPr="00306EE0" w:rsidRDefault="008B7121" w:rsidP="008B71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  <w:shd w:val="clear" w:color="auto" w:fill="auto"/>
          </w:tcPr>
          <w:p w:rsidR="008B7121" w:rsidRPr="00306EE0" w:rsidRDefault="008B7121" w:rsidP="008B71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:rsidR="008B7121" w:rsidRPr="00306EE0" w:rsidRDefault="008B7121" w:rsidP="008B71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:rsidR="008B7121" w:rsidRPr="00306EE0" w:rsidRDefault="008B7121" w:rsidP="008B71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:rsidR="008B7121" w:rsidRPr="00306EE0" w:rsidRDefault="008B7121" w:rsidP="008B71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B7121" w:rsidRPr="00306EE0" w:rsidTr="00333E43">
        <w:tc>
          <w:tcPr>
            <w:tcW w:w="1718" w:type="pct"/>
            <w:shd w:val="clear" w:color="auto" w:fill="auto"/>
          </w:tcPr>
          <w:p w:rsidR="008B7121" w:rsidRPr="00306EE0" w:rsidRDefault="008B7121" w:rsidP="00311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right="-37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E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306EE0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306EE0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465" w:type="pct"/>
            <w:shd w:val="clear" w:color="auto" w:fill="auto"/>
          </w:tcPr>
          <w:p w:rsidR="008B7121" w:rsidRPr="00306EE0" w:rsidRDefault="008B7121" w:rsidP="008B71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07" w:type="pct"/>
            <w:shd w:val="clear" w:color="auto" w:fill="auto"/>
          </w:tcPr>
          <w:p w:rsidR="008B7121" w:rsidRPr="00306EE0" w:rsidRDefault="008B7121" w:rsidP="008B71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6" w:type="pct"/>
            <w:shd w:val="clear" w:color="auto" w:fill="auto"/>
          </w:tcPr>
          <w:p w:rsidR="008B7121" w:rsidRPr="00306EE0" w:rsidRDefault="008B7121" w:rsidP="008B71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gridSpan w:val="2"/>
            <w:shd w:val="clear" w:color="auto" w:fill="auto"/>
          </w:tcPr>
          <w:p w:rsidR="008B7121" w:rsidRPr="00306EE0" w:rsidRDefault="008B7121" w:rsidP="008B71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9" w:type="pct"/>
            <w:shd w:val="clear" w:color="auto" w:fill="auto"/>
          </w:tcPr>
          <w:p w:rsidR="008B7121" w:rsidRPr="00306EE0" w:rsidRDefault="008B7121" w:rsidP="008B71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:rsidR="008B7121" w:rsidRPr="00306EE0" w:rsidRDefault="008B7121" w:rsidP="008B71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6" w:type="pct"/>
            <w:shd w:val="clear" w:color="auto" w:fill="auto"/>
          </w:tcPr>
          <w:p w:rsidR="008B7121" w:rsidRPr="00306EE0" w:rsidRDefault="008B7121" w:rsidP="008B71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:rsidR="008B7121" w:rsidRPr="00306EE0" w:rsidRDefault="008B7121" w:rsidP="008B71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D15F9E" w:rsidRPr="00306EE0" w:rsidTr="00333E43">
        <w:tc>
          <w:tcPr>
            <w:tcW w:w="1718" w:type="pct"/>
            <w:shd w:val="clear" w:color="auto" w:fill="auto"/>
          </w:tcPr>
          <w:p w:rsidR="00D15F9E" w:rsidRPr="00306EE0" w:rsidRDefault="00D15F9E" w:rsidP="00311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E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- </w:t>
            </w:r>
            <w:r w:rsidRPr="00306EE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06EE0">
              <w:rPr>
                <w:rFonts w:asciiTheme="majorBidi" w:hAnsiTheme="majorBidi" w:cstheme="majorBidi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465" w:type="pct"/>
            <w:shd w:val="clear" w:color="auto" w:fill="auto"/>
          </w:tcPr>
          <w:p w:rsidR="00D15F9E" w:rsidRPr="00306EE0" w:rsidRDefault="00D15F9E" w:rsidP="003118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6EE0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607" w:type="pct"/>
            <w:shd w:val="clear" w:color="auto" w:fill="auto"/>
          </w:tcPr>
          <w:p w:rsidR="00D15F9E" w:rsidRPr="00306EE0" w:rsidRDefault="00D15F9E" w:rsidP="007F3C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240" w:lineRule="auto"/>
              <w:ind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306EE0">
              <w:rPr>
                <w:rFonts w:asciiTheme="majorBidi" w:hAnsiTheme="majorBidi" w:cstheme="majorBidi"/>
                <w:sz w:val="30"/>
                <w:szCs w:val="30"/>
              </w:rPr>
              <w:t>2,226</w:t>
            </w:r>
          </w:p>
        </w:tc>
        <w:tc>
          <w:tcPr>
            <w:tcW w:w="136" w:type="pct"/>
            <w:shd w:val="clear" w:color="auto" w:fill="auto"/>
          </w:tcPr>
          <w:p w:rsidR="00D15F9E" w:rsidRPr="00306EE0" w:rsidRDefault="00D15F9E" w:rsidP="003118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gridSpan w:val="2"/>
            <w:shd w:val="clear" w:color="auto" w:fill="auto"/>
          </w:tcPr>
          <w:p w:rsidR="00D15F9E" w:rsidRPr="00306EE0" w:rsidRDefault="00D15F9E" w:rsidP="009939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240" w:lineRule="auto"/>
              <w:ind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306EE0">
              <w:rPr>
                <w:rFonts w:asciiTheme="majorBidi" w:hAnsiTheme="majorBidi" w:cstheme="majorBidi"/>
                <w:sz w:val="30"/>
                <w:szCs w:val="30"/>
              </w:rPr>
              <w:t>2,226</w:t>
            </w:r>
          </w:p>
        </w:tc>
        <w:tc>
          <w:tcPr>
            <w:tcW w:w="149" w:type="pct"/>
            <w:shd w:val="clear" w:color="auto" w:fill="auto"/>
          </w:tcPr>
          <w:p w:rsidR="00D15F9E" w:rsidRPr="00306EE0" w:rsidRDefault="00D15F9E" w:rsidP="003118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:rsidR="00D15F9E" w:rsidRPr="00306EE0" w:rsidRDefault="00D15F9E" w:rsidP="003118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240" w:lineRule="auto"/>
              <w:ind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306EE0">
              <w:rPr>
                <w:rFonts w:asciiTheme="majorBidi" w:hAnsiTheme="majorBidi" w:cstheme="majorBidi"/>
                <w:sz w:val="30"/>
                <w:szCs w:val="30"/>
              </w:rPr>
              <w:t>2,273</w:t>
            </w:r>
          </w:p>
        </w:tc>
        <w:tc>
          <w:tcPr>
            <w:tcW w:w="146" w:type="pct"/>
            <w:shd w:val="clear" w:color="auto" w:fill="auto"/>
          </w:tcPr>
          <w:p w:rsidR="00D15F9E" w:rsidRPr="00306EE0" w:rsidRDefault="00D15F9E" w:rsidP="003118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:rsidR="00D15F9E" w:rsidRPr="00306EE0" w:rsidRDefault="00D15F9E" w:rsidP="003118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after="0" w:line="240" w:lineRule="auto"/>
              <w:ind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306EE0">
              <w:rPr>
                <w:rFonts w:asciiTheme="majorBidi" w:hAnsiTheme="majorBidi" w:cstheme="majorBidi"/>
                <w:sz w:val="30"/>
                <w:szCs w:val="30"/>
              </w:rPr>
              <w:t>2,273</w:t>
            </w:r>
          </w:p>
        </w:tc>
      </w:tr>
      <w:tr w:rsidR="00D15F9E" w:rsidRPr="00306EE0" w:rsidTr="00333E43">
        <w:tc>
          <w:tcPr>
            <w:tcW w:w="1718" w:type="pct"/>
            <w:shd w:val="clear" w:color="auto" w:fill="auto"/>
          </w:tcPr>
          <w:p w:rsidR="00D15F9E" w:rsidRPr="00306EE0" w:rsidRDefault="00D15F9E" w:rsidP="00311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right="-37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EE0">
              <w:rPr>
                <w:rFonts w:asciiTheme="majorBidi" w:hAnsiTheme="majorBidi" w:cstheme="majorBidi"/>
                <w:sz w:val="30"/>
                <w:szCs w:val="30"/>
                <w:cs/>
              </w:rPr>
              <w:t>ลดหุ้น</w:t>
            </w:r>
          </w:p>
        </w:tc>
        <w:tc>
          <w:tcPr>
            <w:tcW w:w="465" w:type="pct"/>
            <w:shd w:val="clear" w:color="auto" w:fill="auto"/>
          </w:tcPr>
          <w:p w:rsidR="00D15F9E" w:rsidRPr="00306EE0" w:rsidRDefault="00D15F9E" w:rsidP="003118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6EE0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607" w:type="pct"/>
            <w:shd w:val="clear" w:color="auto" w:fill="auto"/>
          </w:tcPr>
          <w:p w:rsidR="00D15F9E" w:rsidRPr="00306EE0" w:rsidRDefault="00D15F9E" w:rsidP="009939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06EE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6" w:type="pct"/>
            <w:shd w:val="clear" w:color="auto" w:fill="auto"/>
          </w:tcPr>
          <w:p w:rsidR="00D15F9E" w:rsidRPr="00306EE0" w:rsidRDefault="00D15F9E" w:rsidP="003118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10" w:type="pct"/>
            <w:gridSpan w:val="2"/>
            <w:shd w:val="clear" w:color="auto" w:fill="auto"/>
          </w:tcPr>
          <w:p w:rsidR="00D15F9E" w:rsidRPr="00306EE0" w:rsidRDefault="00D15F9E" w:rsidP="009939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06EE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:rsidR="00D15F9E" w:rsidRPr="00306EE0" w:rsidRDefault="00D15F9E" w:rsidP="003118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:rsidR="00D15F9E" w:rsidRPr="00306EE0" w:rsidRDefault="00D15F9E" w:rsidP="003118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240" w:lineRule="auto"/>
              <w:ind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306EE0">
              <w:rPr>
                <w:rFonts w:asciiTheme="majorBidi" w:hAnsiTheme="majorBidi" w:cstheme="majorBidi"/>
                <w:sz w:val="30"/>
                <w:szCs w:val="30"/>
              </w:rPr>
              <w:t>(47)</w:t>
            </w:r>
          </w:p>
        </w:tc>
        <w:tc>
          <w:tcPr>
            <w:tcW w:w="146" w:type="pct"/>
            <w:shd w:val="clear" w:color="auto" w:fill="auto"/>
          </w:tcPr>
          <w:p w:rsidR="00D15F9E" w:rsidRPr="00306EE0" w:rsidRDefault="00D15F9E" w:rsidP="003118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85" w:type="pct"/>
            <w:shd w:val="clear" w:color="auto" w:fill="auto"/>
          </w:tcPr>
          <w:p w:rsidR="00D15F9E" w:rsidRPr="00306EE0" w:rsidRDefault="00D15F9E" w:rsidP="003118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after="0" w:line="240" w:lineRule="auto"/>
              <w:ind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306EE0">
              <w:rPr>
                <w:rFonts w:asciiTheme="majorBidi" w:hAnsiTheme="majorBidi" w:cstheme="majorBidi"/>
                <w:sz w:val="30"/>
                <w:szCs w:val="30"/>
              </w:rPr>
              <w:t>(47)</w:t>
            </w:r>
          </w:p>
        </w:tc>
      </w:tr>
      <w:tr w:rsidR="00D15F9E" w:rsidRPr="00306EE0" w:rsidTr="00333E43">
        <w:tc>
          <w:tcPr>
            <w:tcW w:w="1718" w:type="pct"/>
            <w:shd w:val="clear" w:color="auto" w:fill="auto"/>
          </w:tcPr>
          <w:p w:rsidR="00D15F9E" w:rsidRPr="00306EE0" w:rsidRDefault="00D15F9E" w:rsidP="00311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right="-37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06E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 3</w:t>
            </w:r>
            <w:r w:rsidRPr="00306E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306E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465" w:type="pct"/>
            <w:shd w:val="clear" w:color="auto" w:fill="auto"/>
          </w:tcPr>
          <w:p w:rsidR="00D15F9E" w:rsidRPr="00306EE0" w:rsidRDefault="00D15F9E" w:rsidP="003118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tcBorders>
              <w:top w:val="single" w:sz="4" w:space="0" w:color="auto"/>
            </w:tcBorders>
            <w:shd w:val="clear" w:color="auto" w:fill="auto"/>
          </w:tcPr>
          <w:p w:rsidR="00D15F9E" w:rsidRPr="00306EE0" w:rsidRDefault="00D15F9E" w:rsidP="009939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6" w:type="pct"/>
            <w:shd w:val="clear" w:color="auto" w:fill="auto"/>
          </w:tcPr>
          <w:p w:rsidR="00D15F9E" w:rsidRPr="00306EE0" w:rsidRDefault="00D15F9E" w:rsidP="003118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610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D15F9E" w:rsidRPr="00306EE0" w:rsidRDefault="00D15F9E" w:rsidP="009939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9" w:type="pct"/>
            <w:shd w:val="clear" w:color="auto" w:fill="auto"/>
          </w:tcPr>
          <w:p w:rsidR="00D15F9E" w:rsidRPr="00306EE0" w:rsidRDefault="00D15F9E" w:rsidP="003118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  <w:shd w:val="clear" w:color="auto" w:fill="auto"/>
          </w:tcPr>
          <w:p w:rsidR="00D15F9E" w:rsidRPr="00306EE0" w:rsidRDefault="00D15F9E" w:rsidP="003118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6" w:type="pct"/>
            <w:shd w:val="clear" w:color="auto" w:fill="auto"/>
          </w:tcPr>
          <w:p w:rsidR="00D15F9E" w:rsidRPr="00306EE0" w:rsidRDefault="00D15F9E" w:rsidP="003118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  <w:shd w:val="clear" w:color="auto" w:fill="auto"/>
          </w:tcPr>
          <w:p w:rsidR="00D15F9E" w:rsidRPr="00306EE0" w:rsidRDefault="00D15F9E" w:rsidP="003118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</w:tr>
      <w:tr w:rsidR="00D15F9E" w:rsidRPr="00306EE0" w:rsidTr="00333E43">
        <w:tc>
          <w:tcPr>
            <w:tcW w:w="1718" w:type="pct"/>
            <w:shd w:val="clear" w:color="auto" w:fill="auto"/>
          </w:tcPr>
          <w:p w:rsidR="00D15F9E" w:rsidRPr="00306EE0" w:rsidRDefault="00D15F9E" w:rsidP="00311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06E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- </w:t>
            </w:r>
            <w:r w:rsidRPr="00306E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306E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465" w:type="pct"/>
            <w:shd w:val="clear" w:color="auto" w:fill="auto"/>
          </w:tcPr>
          <w:p w:rsidR="00D15F9E" w:rsidRPr="00306EE0" w:rsidRDefault="00D15F9E" w:rsidP="003118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6EE0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607" w:type="pct"/>
            <w:tcBorders>
              <w:bottom w:val="double" w:sz="4" w:space="0" w:color="auto"/>
            </w:tcBorders>
            <w:shd w:val="clear" w:color="auto" w:fill="auto"/>
          </w:tcPr>
          <w:p w:rsidR="00D15F9E" w:rsidRPr="00306EE0" w:rsidRDefault="00D15F9E" w:rsidP="009939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06E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2,226</w:t>
            </w:r>
          </w:p>
        </w:tc>
        <w:tc>
          <w:tcPr>
            <w:tcW w:w="136" w:type="pct"/>
            <w:shd w:val="clear" w:color="auto" w:fill="auto"/>
          </w:tcPr>
          <w:p w:rsidR="00D15F9E" w:rsidRPr="00306EE0" w:rsidRDefault="00D15F9E" w:rsidP="003118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0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:rsidR="00D15F9E" w:rsidRPr="00306EE0" w:rsidRDefault="00D15F9E" w:rsidP="009939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06E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2,226</w:t>
            </w:r>
          </w:p>
        </w:tc>
        <w:tc>
          <w:tcPr>
            <w:tcW w:w="149" w:type="pct"/>
            <w:shd w:val="clear" w:color="auto" w:fill="auto"/>
          </w:tcPr>
          <w:p w:rsidR="00D15F9E" w:rsidRPr="00306EE0" w:rsidRDefault="00D15F9E" w:rsidP="003118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double" w:sz="4" w:space="0" w:color="auto"/>
            </w:tcBorders>
            <w:shd w:val="clear" w:color="auto" w:fill="auto"/>
          </w:tcPr>
          <w:p w:rsidR="00D15F9E" w:rsidRPr="00306EE0" w:rsidRDefault="00D15F9E" w:rsidP="003118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06E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2,226</w:t>
            </w:r>
          </w:p>
        </w:tc>
        <w:tc>
          <w:tcPr>
            <w:tcW w:w="146" w:type="pct"/>
            <w:shd w:val="clear" w:color="auto" w:fill="auto"/>
          </w:tcPr>
          <w:p w:rsidR="00D15F9E" w:rsidRPr="00306EE0" w:rsidRDefault="00D15F9E" w:rsidP="003118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double" w:sz="4" w:space="0" w:color="auto"/>
            </w:tcBorders>
            <w:shd w:val="clear" w:color="auto" w:fill="auto"/>
          </w:tcPr>
          <w:p w:rsidR="00D15F9E" w:rsidRPr="00306EE0" w:rsidRDefault="00D15F9E" w:rsidP="003118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06E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2,226</w:t>
            </w:r>
          </w:p>
        </w:tc>
      </w:tr>
      <w:tr w:rsidR="00306EE0" w:rsidRPr="00306EE0" w:rsidTr="00333E43">
        <w:tc>
          <w:tcPr>
            <w:tcW w:w="1718" w:type="pct"/>
            <w:shd w:val="clear" w:color="auto" w:fill="auto"/>
          </w:tcPr>
          <w:p w:rsidR="00306EE0" w:rsidRPr="00306EE0" w:rsidRDefault="00306EE0" w:rsidP="00311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right="-37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65" w:type="pct"/>
            <w:shd w:val="clear" w:color="auto" w:fill="auto"/>
          </w:tcPr>
          <w:p w:rsidR="00306EE0" w:rsidRPr="00306EE0" w:rsidRDefault="00306EE0" w:rsidP="003118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shd w:val="clear" w:color="auto" w:fill="auto"/>
          </w:tcPr>
          <w:p w:rsidR="00306EE0" w:rsidRPr="00306EE0" w:rsidRDefault="00306EE0" w:rsidP="003118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240" w:lineRule="auto"/>
              <w:ind w:right="-13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6" w:type="pct"/>
            <w:shd w:val="clear" w:color="auto" w:fill="auto"/>
          </w:tcPr>
          <w:p w:rsidR="00306EE0" w:rsidRPr="00306EE0" w:rsidRDefault="00306EE0" w:rsidP="003118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gridSpan w:val="2"/>
            <w:shd w:val="clear" w:color="auto" w:fill="auto"/>
          </w:tcPr>
          <w:p w:rsidR="00306EE0" w:rsidRPr="00306EE0" w:rsidRDefault="00306EE0" w:rsidP="003118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9" w:type="pct"/>
            <w:shd w:val="clear" w:color="auto" w:fill="auto"/>
          </w:tcPr>
          <w:p w:rsidR="00306EE0" w:rsidRPr="00306EE0" w:rsidRDefault="00306EE0" w:rsidP="003118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:rsidR="00306EE0" w:rsidRPr="00306EE0" w:rsidRDefault="00306EE0" w:rsidP="003118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240" w:lineRule="auto"/>
              <w:ind w:right="-13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6" w:type="pct"/>
            <w:shd w:val="clear" w:color="auto" w:fill="auto"/>
          </w:tcPr>
          <w:p w:rsidR="00306EE0" w:rsidRPr="00306EE0" w:rsidRDefault="00306EE0" w:rsidP="003118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:rsidR="00306EE0" w:rsidRPr="00306EE0" w:rsidRDefault="00306EE0" w:rsidP="003118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D15F9E" w:rsidRPr="00306EE0" w:rsidTr="00333E43">
        <w:tc>
          <w:tcPr>
            <w:tcW w:w="1718" w:type="pct"/>
            <w:shd w:val="clear" w:color="auto" w:fill="auto"/>
          </w:tcPr>
          <w:p w:rsidR="00D15F9E" w:rsidRPr="00306EE0" w:rsidRDefault="0030556E" w:rsidP="00311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right="-37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หุ้น</w:t>
            </w:r>
            <w:r w:rsidR="00D15F9E" w:rsidRPr="00306EE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ที่ออกและชำระแล้ว</w:t>
            </w:r>
          </w:p>
        </w:tc>
        <w:tc>
          <w:tcPr>
            <w:tcW w:w="465" w:type="pct"/>
            <w:shd w:val="clear" w:color="auto" w:fill="auto"/>
          </w:tcPr>
          <w:p w:rsidR="00D15F9E" w:rsidRPr="00306EE0" w:rsidRDefault="00D15F9E" w:rsidP="003118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shd w:val="clear" w:color="auto" w:fill="auto"/>
          </w:tcPr>
          <w:p w:rsidR="00D15F9E" w:rsidRPr="00306EE0" w:rsidRDefault="00D15F9E" w:rsidP="003118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240" w:lineRule="auto"/>
              <w:ind w:right="-13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6" w:type="pct"/>
            <w:shd w:val="clear" w:color="auto" w:fill="auto"/>
          </w:tcPr>
          <w:p w:rsidR="00D15F9E" w:rsidRPr="00306EE0" w:rsidRDefault="00D15F9E" w:rsidP="003118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gridSpan w:val="2"/>
            <w:shd w:val="clear" w:color="auto" w:fill="auto"/>
          </w:tcPr>
          <w:p w:rsidR="00D15F9E" w:rsidRPr="00306EE0" w:rsidRDefault="00D15F9E" w:rsidP="003118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9" w:type="pct"/>
            <w:shd w:val="clear" w:color="auto" w:fill="auto"/>
          </w:tcPr>
          <w:p w:rsidR="00D15F9E" w:rsidRPr="00306EE0" w:rsidRDefault="00D15F9E" w:rsidP="003118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:rsidR="00D15F9E" w:rsidRPr="00306EE0" w:rsidRDefault="00D15F9E" w:rsidP="003118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240" w:lineRule="auto"/>
              <w:ind w:right="-13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6" w:type="pct"/>
            <w:shd w:val="clear" w:color="auto" w:fill="auto"/>
          </w:tcPr>
          <w:p w:rsidR="00D15F9E" w:rsidRPr="00306EE0" w:rsidRDefault="00D15F9E" w:rsidP="003118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:rsidR="00D15F9E" w:rsidRPr="00306EE0" w:rsidRDefault="00D15F9E" w:rsidP="003118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D15F9E" w:rsidRPr="00306EE0" w:rsidTr="00333E43">
        <w:tc>
          <w:tcPr>
            <w:tcW w:w="1718" w:type="pct"/>
            <w:shd w:val="clear" w:color="auto" w:fill="auto"/>
          </w:tcPr>
          <w:p w:rsidR="00D15F9E" w:rsidRPr="00306EE0" w:rsidRDefault="00D15F9E" w:rsidP="00311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right="-37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E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306EE0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306EE0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465" w:type="pct"/>
            <w:shd w:val="clear" w:color="auto" w:fill="auto"/>
          </w:tcPr>
          <w:p w:rsidR="00D15F9E" w:rsidRPr="00306EE0" w:rsidRDefault="00D15F9E" w:rsidP="003118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shd w:val="clear" w:color="auto" w:fill="auto"/>
          </w:tcPr>
          <w:p w:rsidR="00D15F9E" w:rsidRPr="00306EE0" w:rsidRDefault="00D15F9E" w:rsidP="003118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240" w:lineRule="auto"/>
              <w:ind w:right="-13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6" w:type="pct"/>
            <w:shd w:val="clear" w:color="auto" w:fill="auto"/>
          </w:tcPr>
          <w:p w:rsidR="00D15F9E" w:rsidRPr="00306EE0" w:rsidRDefault="00D15F9E" w:rsidP="003118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gridSpan w:val="2"/>
            <w:shd w:val="clear" w:color="auto" w:fill="auto"/>
          </w:tcPr>
          <w:p w:rsidR="00D15F9E" w:rsidRPr="00306EE0" w:rsidRDefault="00D15F9E" w:rsidP="003118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9" w:type="pct"/>
            <w:shd w:val="clear" w:color="auto" w:fill="auto"/>
          </w:tcPr>
          <w:p w:rsidR="00D15F9E" w:rsidRPr="00306EE0" w:rsidRDefault="00D15F9E" w:rsidP="003118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:rsidR="00D15F9E" w:rsidRPr="00306EE0" w:rsidRDefault="00D15F9E" w:rsidP="003118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240" w:lineRule="auto"/>
              <w:ind w:right="-13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6" w:type="pct"/>
            <w:shd w:val="clear" w:color="auto" w:fill="auto"/>
          </w:tcPr>
          <w:p w:rsidR="00D15F9E" w:rsidRPr="00306EE0" w:rsidRDefault="00D15F9E" w:rsidP="003118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:rsidR="00D15F9E" w:rsidRPr="00306EE0" w:rsidRDefault="00D15F9E" w:rsidP="003118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CE074C" w:rsidRPr="00306EE0" w:rsidTr="00333E43">
        <w:tc>
          <w:tcPr>
            <w:tcW w:w="1718" w:type="pct"/>
            <w:shd w:val="clear" w:color="auto" w:fill="auto"/>
          </w:tcPr>
          <w:p w:rsidR="00CE074C" w:rsidRPr="00306EE0" w:rsidRDefault="00CE074C" w:rsidP="00311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E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- </w:t>
            </w:r>
            <w:r w:rsidRPr="00306EE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06EE0">
              <w:rPr>
                <w:rFonts w:asciiTheme="majorBidi" w:hAnsiTheme="majorBidi" w:cstheme="majorBidi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465" w:type="pct"/>
            <w:shd w:val="clear" w:color="auto" w:fill="auto"/>
          </w:tcPr>
          <w:p w:rsidR="00CE074C" w:rsidRPr="00306EE0" w:rsidRDefault="00CE074C" w:rsidP="00311895">
            <w:pPr>
              <w:spacing w:line="240" w:lineRule="auto"/>
              <w:ind w:left="-115" w:right="-7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6EE0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607" w:type="pct"/>
            <w:shd w:val="clear" w:color="auto" w:fill="auto"/>
          </w:tcPr>
          <w:p w:rsidR="00CE074C" w:rsidRPr="00306EE0" w:rsidRDefault="00CE074C" w:rsidP="00CE07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06EE0">
              <w:rPr>
                <w:rFonts w:asciiTheme="majorBidi" w:hAnsiTheme="majorBidi" w:cstheme="majorBidi"/>
                <w:sz w:val="30"/>
                <w:szCs w:val="30"/>
              </w:rPr>
              <w:t>2,187</w:t>
            </w:r>
          </w:p>
        </w:tc>
        <w:tc>
          <w:tcPr>
            <w:tcW w:w="136" w:type="pct"/>
            <w:shd w:val="clear" w:color="auto" w:fill="auto"/>
          </w:tcPr>
          <w:p w:rsidR="00CE074C" w:rsidRPr="00306EE0" w:rsidRDefault="00CE074C" w:rsidP="003118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gridSpan w:val="2"/>
            <w:shd w:val="clear" w:color="auto" w:fill="auto"/>
          </w:tcPr>
          <w:p w:rsidR="00CE074C" w:rsidRPr="00306EE0" w:rsidRDefault="00CE074C" w:rsidP="009939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06EE0">
              <w:rPr>
                <w:rFonts w:asciiTheme="majorBidi" w:hAnsiTheme="majorBidi" w:cstheme="majorBidi"/>
                <w:sz w:val="30"/>
                <w:szCs w:val="30"/>
              </w:rPr>
              <w:t>2,187</w:t>
            </w:r>
          </w:p>
        </w:tc>
        <w:tc>
          <w:tcPr>
            <w:tcW w:w="149" w:type="pct"/>
            <w:shd w:val="clear" w:color="auto" w:fill="auto"/>
          </w:tcPr>
          <w:p w:rsidR="00CE074C" w:rsidRPr="00306EE0" w:rsidRDefault="00CE074C" w:rsidP="003118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:rsidR="00CE074C" w:rsidRPr="00306EE0" w:rsidRDefault="00CE074C" w:rsidP="003118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06EE0">
              <w:rPr>
                <w:rFonts w:asciiTheme="majorBidi" w:hAnsiTheme="majorBidi" w:cstheme="majorBidi"/>
                <w:sz w:val="30"/>
                <w:szCs w:val="30"/>
              </w:rPr>
              <w:t>2,186</w:t>
            </w:r>
          </w:p>
        </w:tc>
        <w:tc>
          <w:tcPr>
            <w:tcW w:w="146" w:type="pct"/>
            <w:shd w:val="clear" w:color="auto" w:fill="auto"/>
          </w:tcPr>
          <w:p w:rsidR="00CE074C" w:rsidRPr="00306EE0" w:rsidRDefault="00CE074C" w:rsidP="003118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:rsidR="00CE074C" w:rsidRPr="00306EE0" w:rsidRDefault="00CE074C" w:rsidP="003118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EE0">
              <w:rPr>
                <w:rFonts w:asciiTheme="majorBidi" w:hAnsiTheme="majorBidi" w:cstheme="majorBidi"/>
                <w:sz w:val="30"/>
                <w:szCs w:val="30"/>
              </w:rPr>
              <w:t>2,186</w:t>
            </w:r>
          </w:p>
        </w:tc>
      </w:tr>
      <w:tr w:rsidR="00CE074C" w:rsidRPr="00306EE0" w:rsidTr="00333E43">
        <w:tc>
          <w:tcPr>
            <w:tcW w:w="1718" w:type="pct"/>
            <w:shd w:val="clear" w:color="auto" w:fill="auto"/>
          </w:tcPr>
          <w:p w:rsidR="00CE074C" w:rsidRPr="00306EE0" w:rsidRDefault="00CE074C" w:rsidP="00311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right="-37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EE0">
              <w:rPr>
                <w:rFonts w:asciiTheme="majorBidi" w:hAnsiTheme="majorBidi" w:cstheme="majorBidi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465" w:type="pct"/>
            <w:shd w:val="clear" w:color="auto" w:fill="auto"/>
          </w:tcPr>
          <w:p w:rsidR="00CE074C" w:rsidRPr="00306EE0" w:rsidRDefault="0030556E" w:rsidP="00311895">
            <w:pPr>
              <w:spacing w:line="240" w:lineRule="auto"/>
              <w:ind w:left="-115" w:right="-7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607" w:type="pct"/>
            <w:shd w:val="clear" w:color="auto" w:fill="auto"/>
          </w:tcPr>
          <w:p w:rsidR="00CE074C" w:rsidRPr="00306EE0" w:rsidRDefault="00CE074C" w:rsidP="009939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06EE0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36" w:type="pct"/>
            <w:shd w:val="clear" w:color="auto" w:fill="auto"/>
          </w:tcPr>
          <w:p w:rsidR="00CE074C" w:rsidRPr="00306EE0" w:rsidRDefault="00CE074C" w:rsidP="003118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gridSpan w:val="2"/>
            <w:shd w:val="clear" w:color="auto" w:fill="auto"/>
          </w:tcPr>
          <w:p w:rsidR="00CE074C" w:rsidRPr="00306EE0" w:rsidRDefault="00CE074C" w:rsidP="009939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06EE0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49" w:type="pct"/>
            <w:shd w:val="clear" w:color="auto" w:fill="auto"/>
          </w:tcPr>
          <w:p w:rsidR="00CE074C" w:rsidRPr="00306EE0" w:rsidRDefault="00CE074C" w:rsidP="003118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:rsidR="00CE074C" w:rsidRPr="00306EE0" w:rsidRDefault="00CE074C" w:rsidP="003118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06EE0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46" w:type="pct"/>
            <w:shd w:val="clear" w:color="auto" w:fill="auto"/>
          </w:tcPr>
          <w:p w:rsidR="00CE074C" w:rsidRPr="00306EE0" w:rsidRDefault="00CE074C" w:rsidP="003118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:rsidR="00CE074C" w:rsidRPr="00306EE0" w:rsidRDefault="00CE074C" w:rsidP="003118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06EE0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CE074C" w:rsidRPr="00306EE0" w:rsidTr="00333E43">
        <w:tc>
          <w:tcPr>
            <w:tcW w:w="1718" w:type="pct"/>
            <w:shd w:val="clear" w:color="auto" w:fill="auto"/>
          </w:tcPr>
          <w:p w:rsidR="00CE074C" w:rsidRPr="00306EE0" w:rsidRDefault="00CE074C" w:rsidP="00311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right="-37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06E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 3</w:t>
            </w:r>
            <w:r w:rsidRPr="00306E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306E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465" w:type="pct"/>
            <w:shd w:val="clear" w:color="auto" w:fill="auto"/>
          </w:tcPr>
          <w:p w:rsidR="00CE074C" w:rsidRPr="00306EE0" w:rsidRDefault="00CE074C" w:rsidP="003118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tcBorders>
              <w:top w:val="single" w:sz="4" w:space="0" w:color="auto"/>
            </w:tcBorders>
            <w:shd w:val="clear" w:color="auto" w:fill="auto"/>
          </w:tcPr>
          <w:p w:rsidR="00CE074C" w:rsidRPr="00306EE0" w:rsidRDefault="00CE074C" w:rsidP="009939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6" w:type="pct"/>
            <w:shd w:val="clear" w:color="auto" w:fill="auto"/>
          </w:tcPr>
          <w:p w:rsidR="00CE074C" w:rsidRPr="00306EE0" w:rsidRDefault="00CE074C" w:rsidP="003118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10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CE074C" w:rsidRPr="00306EE0" w:rsidRDefault="00CE074C" w:rsidP="009939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49" w:type="pct"/>
            <w:shd w:val="clear" w:color="auto" w:fill="auto"/>
          </w:tcPr>
          <w:p w:rsidR="00CE074C" w:rsidRPr="00306EE0" w:rsidRDefault="00CE074C" w:rsidP="003118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  <w:shd w:val="clear" w:color="auto" w:fill="auto"/>
          </w:tcPr>
          <w:p w:rsidR="00CE074C" w:rsidRPr="00306EE0" w:rsidRDefault="00CE074C" w:rsidP="003118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46" w:type="pct"/>
            <w:shd w:val="clear" w:color="auto" w:fill="auto"/>
          </w:tcPr>
          <w:p w:rsidR="00CE074C" w:rsidRPr="00306EE0" w:rsidRDefault="00CE074C" w:rsidP="003118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  <w:shd w:val="clear" w:color="auto" w:fill="auto"/>
          </w:tcPr>
          <w:p w:rsidR="00CE074C" w:rsidRPr="00306EE0" w:rsidRDefault="00CE074C" w:rsidP="003118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</w:tr>
      <w:tr w:rsidR="00CE074C" w:rsidRPr="00306EE0" w:rsidTr="00333E43">
        <w:tc>
          <w:tcPr>
            <w:tcW w:w="1718" w:type="pct"/>
            <w:shd w:val="clear" w:color="auto" w:fill="auto"/>
          </w:tcPr>
          <w:p w:rsidR="00CE074C" w:rsidRPr="00306EE0" w:rsidRDefault="00CE074C" w:rsidP="00311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06E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- </w:t>
            </w:r>
            <w:r w:rsidRPr="00306E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306E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465" w:type="pct"/>
            <w:shd w:val="clear" w:color="auto" w:fill="auto"/>
          </w:tcPr>
          <w:p w:rsidR="00CE074C" w:rsidRPr="00306EE0" w:rsidRDefault="00CE074C" w:rsidP="003118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6EE0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607" w:type="pct"/>
            <w:tcBorders>
              <w:bottom w:val="double" w:sz="4" w:space="0" w:color="auto"/>
            </w:tcBorders>
            <w:shd w:val="clear" w:color="auto" w:fill="auto"/>
          </w:tcPr>
          <w:p w:rsidR="00CE074C" w:rsidRPr="00306EE0" w:rsidRDefault="00CE074C" w:rsidP="00CE07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06E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2,189</w:t>
            </w:r>
          </w:p>
        </w:tc>
        <w:tc>
          <w:tcPr>
            <w:tcW w:w="136" w:type="pct"/>
            <w:shd w:val="clear" w:color="auto" w:fill="auto"/>
          </w:tcPr>
          <w:p w:rsidR="00CE074C" w:rsidRPr="00306EE0" w:rsidRDefault="00CE074C" w:rsidP="003118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0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:rsidR="00CE074C" w:rsidRPr="00306EE0" w:rsidRDefault="00CE074C" w:rsidP="009939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06E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2,189</w:t>
            </w:r>
          </w:p>
        </w:tc>
        <w:tc>
          <w:tcPr>
            <w:tcW w:w="149" w:type="pct"/>
            <w:shd w:val="clear" w:color="auto" w:fill="auto"/>
          </w:tcPr>
          <w:p w:rsidR="00CE074C" w:rsidRPr="00306EE0" w:rsidRDefault="00CE074C" w:rsidP="003118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double" w:sz="4" w:space="0" w:color="auto"/>
            </w:tcBorders>
            <w:shd w:val="clear" w:color="auto" w:fill="auto"/>
          </w:tcPr>
          <w:p w:rsidR="00CE074C" w:rsidRPr="00306EE0" w:rsidRDefault="00CE074C" w:rsidP="003118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06E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2,187</w:t>
            </w:r>
          </w:p>
        </w:tc>
        <w:tc>
          <w:tcPr>
            <w:tcW w:w="146" w:type="pct"/>
            <w:shd w:val="clear" w:color="auto" w:fill="auto"/>
          </w:tcPr>
          <w:p w:rsidR="00CE074C" w:rsidRPr="00306EE0" w:rsidRDefault="00CE074C" w:rsidP="003118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double" w:sz="4" w:space="0" w:color="auto"/>
            </w:tcBorders>
            <w:shd w:val="clear" w:color="auto" w:fill="auto"/>
          </w:tcPr>
          <w:p w:rsidR="00CE074C" w:rsidRPr="00306EE0" w:rsidRDefault="00CE074C" w:rsidP="00F96C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after="0" w:line="240" w:lineRule="auto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06E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2,187</w:t>
            </w:r>
          </w:p>
        </w:tc>
      </w:tr>
    </w:tbl>
    <w:p w:rsidR="00074DC7" w:rsidRPr="00306EE0" w:rsidRDefault="00074DC7" w:rsidP="00F04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B804A8" w:rsidRPr="00306EE0" w:rsidRDefault="00B804A8" w:rsidP="00F04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06EE0">
        <w:rPr>
          <w:rFonts w:asciiTheme="majorBidi" w:hAnsiTheme="majorBidi" w:cstheme="majorBidi"/>
          <w:sz w:val="30"/>
          <w:szCs w:val="30"/>
          <w:cs/>
        </w:rPr>
        <w:t>ผู้ถือหุ้นสามัญจะได้รับสิทธิในการรับเงินปันผลจากการประกาศจ่ายเงินปันผลและมีสิทธิออกเสียงลงคะแนนหนึ่งเสียงต่อหนึ่งหุ้นในที่ประชุมของบริษัท</w:t>
      </w:r>
    </w:p>
    <w:p w:rsidR="00B804A8" w:rsidRPr="00306EE0" w:rsidRDefault="00B804A8" w:rsidP="00F04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:rsidR="0077500C" w:rsidRPr="00306EE0" w:rsidRDefault="0077500C" w:rsidP="00C31ED3">
      <w:pPr>
        <w:pStyle w:val="block"/>
        <w:spacing w:after="0" w:line="240" w:lineRule="auto"/>
        <w:ind w:left="0" w:firstLine="547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  <w:r w:rsidRPr="00306EE0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>การลดทุนจดทะเบียน</w:t>
      </w:r>
    </w:p>
    <w:p w:rsidR="0077500C" w:rsidRPr="00306EE0" w:rsidRDefault="0077500C" w:rsidP="00C07B9D">
      <w:pPr>
        <w:pStyle w:val="block"/>
        <w:spacing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:rsidR="0077500C" w:rsidRPr="00306EE0" w:rsidRDefault="0077500C" w:rsidP="00F04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06EE0">
        <w:rPr>
          <w:rFonts w:asciiTheme="majorBidi" w:hAnsiTheme="majorBidi" w:cstheme="majorBidi"/>
          <w:sz w:val="30"/>
          <w:szCs w:val="30"/>
          <w:cs/>
        </w:rPr>
        <w:t>ในการประชุมสามัญผู้ถือหุ้นประจำปีของบริษัทเมื่อวันที่</w:t>
      </w:r>
      <w:r w:rsidRPr="00306EE0">
        <w:rPr>
          <w:rFonts w:asciiTheme="majorBidi" w:hAnsiTheme="majorBidi" w:cstheme="majorBidi"/>
          <w:sz w:val="30"/>
          <w:szCs w:val="30"/>
        </w:rPr>
        <w:t xml:space="preserve"> 27 </w:t>
      </w:r>
      <w:r w:rsidRPr="00306EE0">
        <w:rPr>
          <w:rFonts w:asciiTheme="majorBidi" w:hAnsiTheme="majorBidi" w:cstheme="majorBidi"/>
          <w:sz w:val="30"/>
          <w:szCs w:val="30"/>
          <w:cs/>
        </w:rPr>
        <w:t xml:space="preserve">เมษายน </w:t>
      </w:r>
      <w:r w:rsidRPr="00306EE0">
        <w:rPr>
          <w:rFonts w:asciiTheme="majorBidi" w:hAnsiTheme="majorBidi" w:cstheme="majorBidi"/>
          <w:sz w:val="30"/>
          <w:szCs w:val="30"/>
        </w:rPr>
        <w:t xml:space="preserve">2560 </w:t>
      </w:r>
      <w:r w:rsidRPr="00306EE0">
        <w:rPr>
          <w:rFonts w:asciiTheme="majorBidi" w:hAnsiTheme="majorBidi" w:cstheme="majorBidi"/>
          <w:sz w:val="30"/>
          <w:szCs w:val="30"/>
          <w:cs/>
        </w:rPr>
        <w:t xml:space="preserve">ผู้ถือหุ้นมีมติอนุมัติการลดทุนจดทะเบียนของบริษัท จำนวน </w:t>
      </w:r>
      <w:r w:rsidRPr="00306EE0">
        <w:rPr>
          <w:rFonts w:asciiTheme="majorBidi" w:hAnsiTheme="majorBidi" w:cstheme="majorBidi"/>
          <w:sz w:val="30"/>
          <w:szCs w:val="30"/>
        </w:rPr>
        <w:t xml:space="preserve">46.84 </w:t>
      </w:r>
      <w:r w:rsidRPr="00306EE0">
        <w:rPr>
          <w:rFonts w:asciiTheme="majorBidi" w:hAnsiTheme="majorBidi" w:cstheme="majorBidi"/>
          <w:sz w:val="30"/>
          <w:szCs w:val="30"/>
          <w:cs/>
        </w:rPr>
        <w:t xml:space="preserve">ล้านบาท จากทุนจดทะเบียนเดิม </w:t>
      </w:r>
      <w:r w:rsidRPr="00306EE0">
        <w:rPr>
          <w:rFonts w:asciiTheme="majorBidi" w:hAnsiTheme="majorBidi" w:cstheme="majorBidi"/>
          <w:sz w:val="30"/>
          <w:szCs w:val="30"/>
        </w:rPr>
        <w:t xml:space="preserve">2,273.22 </w:t>
      </w:r>
      <w:r w:rsidRPr="00306EE0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306EE0">
        <w:rPr>
          <w:rFonts w:asciiTheme="majorBidi" w:hAnsiTheme="majorBidi" w:cstheme="majorBidi"/>
          <w:sz w:val="30"/>
          <w:szCs w:val="30"/>
        </w:rPr>
        <w:t xml:space="preserve"> </w:t>
      </w:r>
      <w:r w:rsidRPr="00306EE0">
        <w:rPr>
          <w:rFonts w:asciiTheme="majorBidi" w:hAnsiTheme="majorBidi" w:cstheme="majorBidi"/>
          <w:sz w:val="30"/>
          <w:szCs w:val="30"/>
          <w:cs/>
        </w:rPr>
        <w:t xml:space="preserve">เป็นทุนจดทะเบียนใหม่ </w:t>
      </w:r>
      <w:r w:rsidRPr="00306EE0">
        <w:rPr>
          <w:rFonts w:asciiTheme="majorBidi" w:hAnsiTheme="majorBidi" w:cstheme="majorBidi"/>
          <w:sz w:val="30"/>
          <w:szCs w:val="30"/>
        </w:rPr>
        <w:t xml:space="preserve">2,226.38 </w:t>
      </w:r>
      <w:r w:rsidRPr="00306EE0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306EE0">
        <w:rPr>
          <w:rFonts w:asciiTheme="majorBidi" w:hAnsiTheme="majorBidi" w:cstheme="majorBidi"/>
          <w:sz w:val="30"/>
          <w:szCs w:val="30"/>
        </w:rPr>
        <w:t xml:space="preserve"> </w:t>
      </w:r>
      <w:r w:rsidRPr="00306EE0">
        <w:rPr>
          <w:rFonts w:asciiTheme="majorBidi" w:hAnsiTheme="majorBidi" w:cstheme="majorBidi"/>
          <w:sz w:val="30"/>
          <w:szCs w:val="30"/>
          <w:cs/>
        </w:rPr>
        <w:t>โดยการตัดหุ้นสามัญที่ออกไว้</w:t>
      </w:r>
      <w:r w:rsidRPr="00306EE0">
        <w:rPr>
          <w:rFonts w:asciiTheme="majorBidi" w:hAnsiTheme="majorBidi" w:cstheme="majorBidi"/>
          <w:sz w:val="30"/>
          <w:szCs w:val="30"/>
        </w:rPr>
        <w:t xml:space="preserve"> </w:t>
      </w:r>
      <w:r w:rsidRPr="00306EE0">
        <w:rPr>
          <w:rFonts w:asciiTheme="majorBidi" w:hAnsiTheme="majorBidi" w:cstheme="majorBidi"/>
          <w:sz w:val="30"/>
          <w:szCs w:val="30"/>
          <w:cs/>
        </w:rPr>
        <w:t xml:space="preserve">เพื่อรองรับการทำคำเสนอซื้อหลักทรัพย์ของบริษัท พฤกษา </w:t>
      </w:r>
      <w:r w:rsidRPr="00306EE0">
        <w:rPr>
          <w:rFonts w:asciiTheme="majorBidi" w:hAnsiTheme="majorBidi" w:cstheme="majorBidi"/>
          <w:sz w:val="30"/>
          <w:szCs w:val="30"/>
        </w:rPr>
        <w:br/>
      </w:r>
      <w:proofErr w:type="spellStart"/>
      <w:r w:rsidRPr="00306EE0">
        <w:rPr>
          <w:rFonts w:asciiTheme="majorBidi" w:hAnsiTheme="majorBidi" w:cstheme="majorBidi"/>
          <w:sz w:val="30"/>
          <w:szCs w:val="30"/>
          <w:cs/>
        </w:rPr>
        <w:t>เรียลเอสเตท</w:t>
      </w:r>
      <w:proofErr w:type="spellEnd"/>
      <w:r w:rsidRPr="00306EE0">
        <w:rPr>
          <w:rFonts w:asciiTheme="majorBidi" w:hAnsiTheme="majorBidi" w:cstheme="majorBidi"/>
          <w:sz w:val="30"/>
          <w:szCs w:val="30"/>
          <w:cs/>
        </w:rPr>
        <w:t xml:space="preserve"> จำกัด </w:t>
      </w:r>
      <w:r w:rsidR="00203E01" w:rsidRPr="00306EE0">
        <w:rPr>
          <w:rFonts w:asciiTheme="majorBidi" w:hAnsiTheme="majorBidi" w:cstheme="majorBidi"/>
          <w:sz w:val="30"/>
          <w:szCs w:val="30"/>
          <w:cs/>
        </w:rPr>
        <w:t xml:space="preserve">(มหาชน) จำนวน </w:t>
      </w:r>
      <w:r w:rsidRPr="00306EE0">
        <w:rPr>
          <w:rFonts w:asciiTheme="majorBidi" w:hAnsiTheme="majorBidi" w:cstheme="majorBidi"/>
          <w:sz w:val="30"/>
          <w:szCs w:val="30"/>
        </w:rPr>
        <w:t>46</w:t>
      </w:r>
      <w:r w:rsidRPr="00306EE0">
        <w:rPr>
          <w:rFonts w:asciiTheme="majorBidi" w:hAnsiTheme="majorBidi" w:cstheme="majorBidi"/>
          <w:sz w:val="30"/>
          <w:szCs w:val="30"/>
          <w:cs/>
        </w:rPr>
        <w:t>.</w:t>
      </w:r>
      <w:r w:rsidRPr="00306EE0">
        <w:rPr>
          <w:rFonts w:asciiTheme="majorBidi" w:hAnsiTheme="majorBidi" w:cstheme="majorBidi"/>
          <w:sz w:val="30"/>
          <w:szCs w:val="30"/>
        </w:rPr>
        <w:t>84</w:t>
      </w:r>
      <w:r w:rsidRPr="00306EE0">
        <w:rPr>
          <w:rFonts w:asciiTheme="majorBidi" w:hAnsiTheme="majorBidi" w:cstheme="majorBidi"/>
          <w:sz w:val="30"/>
          <w:szCs w:val="30"/>
          <w:cs/>
        </w:rPr>
        <w:t xml:space="preserve"> ล้านหุ้น โดยบริษัทได้จดทะเบียนการลดทุนกับกระทรวงพาณิชย์เมื่อวันที่</w:t>
      </w:r>
      <w:r w:rsidRPr="00306EE0">
        <w:rPr>
          <w:rFonts w:asciiTheme="majorBidi" w:hAnsiTheme="majorBidi" w:cstheme="majorBidi"/>
          <w:sz w:val="30"/>
          <w:szCs w:val="30"/>
        </w:rPr>
        <w:t xml:space="preserve"> 22 </w:t>
      </w:r>
      <w:r w:rsidRPr="00306EE0">
        <w:rPr>
          <w:rFonts w:asciiTheme="majorBidi" w:hAnsiTheme="majorBidi" w:cstheme="majorBidi"/>
          <w:sz w:val="30"/>
          <w:szCs w:val="30"/>
          <w:cs/>
        </w:rPr>
        <w:t xml:space="preserve">พฤษภาคม </w:t>
      </w:r>
      <w:r w:rsidRPr="00306EE0">
        <w:rPr>
          <w:rFonts w:asciiTheme="majorBidi" w:hAnsiTheme="majorBidi" w:cstheme="majorBidi"/>
          <w:sz w:val="30"/>
          <w:szCs w:val="30"/>
        </w:rPr>
        <w:t>2560</w:t>
      </w:r>
    </w:p>
    <w:p w:rsidR="00660A11" w:rsidRPr="00306EE0" w:rsidRDefault="00660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</w:p>
    <w:p w:rsidR="00306EE0" w:rsidRPr="00306EE0" w:rsidRDefault="00306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 w:rsidRPr="00306EE0">
        <w:rPr>
          <w:rFonts w:ascii="Angsana New" w:hAnsi="Angsana New"/>
          <w:i/>
          <w:iCs/>
          <w:sz w:val="30"/>
          <w:szCs w:val="30"/>
          <w:cs/>
        </w:rPr>
        <w:br w:type="page"/>
      </w:r>
    </w:p>
    <w:p w:rsidR="004F4244" w:rsidRPr="00C07B9D" w:rsidRDefault="004F4244" w:rsidP="004F4244">
      <w:pPr>
        <w:pStyle w:val="block"/>
        <w:spacing w:after="0"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C07B9D">
        <w:rPr>
          <w:rFonts w:ascii="Angsana New" w:hAnsi="Angsana New"/>
          <w:i/>
          <w:iCs/>
          <w:sz w:val="30"/>
          <w:szCs w:val="30"/>
          <w:cs/>
          <w:lang w:val="en-US" w:bidi="th-TH"/>
        </w:rPr>
        <w:lastRenderedPageBreak/>
        <w:t>การออกหุ้น</w:t>
      </w:r>
      <w:r w:rsidR="00D1328B">
        <w:rPr>
          <w:rFonts w:ascii="Angsana New" w:hAnsi="Angsana New" w:hint="cs"/>
          <w:i/>
          <w:iCs/>
          <w:sz w:val="30"/>
          <w:szCs w:val="30"/>
          <w:cs/>
          <w:lang w:val="en-US" w:bidi="th-TH"/>
        </w:rPr>
        <w:t>ใหม่</w:t>
      </w:r>
      <w:r w:rsidRPr="00C07B9D">
        <w:rPr>
          <w:rFonts w:ascii="Angsana New" w:hAnsi="Angsana New"/>
          <w:i/>
          <w:iCs/>
          <w:sz w:val="30"/>
          <w:szCs w:val="30"/>
          <w:cs/>
          <w:lang w:val="en-US" w:bidi="th-TH"/>
        </w:rPr>
        <w:t xml:space="preserve"> </w:t>
      </w:r>
    </w:p>
    <w:p w:rsidR="004F4244" w:rsidRPr="00F04A13" w:rsidRDefault="004F4244" w:rsidP="00F04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77500C" w:rsidRPr="00F04A13" w:rsidRDefault="0077500C" w:rsidP="00F04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04A13">
        <w:rPr>
          <w:rFonts w:asciiTheme="majorBidi" w:hAnsiTheme="majorBidi" w:cstheme="majorBidi"/>
          <w:sz w:val="30"/>
          <w:szCs w:val="30"/>
          <w:cs/>
        </w:rPr>
        <w:t>ในระหว่าง</w:t>
      </w:r>
      <w:r w:rsidRPr="00F04A13">
        <w:rPr>
          <w:rFonts w:asciiTheme="majorBidi" w:hAnsiTheme="majorBidi" w:cstheme="majorBidi" w:hint="cs"/>
          <w:sz w:val="30"/>
          <w:szCs w:val="30"/>
          <w:cs/>
        </w:rPr>
        <w:t>ปีสิ้นสุ</w:t>
      </w:r>
      <w:r w:rsidRPr="00F04A13">
        <w:rPr>
          <w:rFonts w:asciiTheme="majorBidi" w:hAnsiTheme="majorBidi" w:cstheme="majorBidi"/>
          <w:sz w:val="30"/>
          <w:szCs w:val="30"/>
          <w:cs/>
        </w:rPr>
        <w:t xml:space="preserve">ดวันที่ </w:t>
      </w:r>
      <w:r w:rsidRPr="00F04A13">
        <w:rPr>
          <w:rFonts w:asciiTheme="majorBidi" w:hAnsiTheme="majorBidi" w:cstheme="majorBidi"/>
          <w:sz w:val="30"/>
          <w:szCs w:val="30"/>
        </w:rPr>
        <w:t>31</w:t>
      </w:r>
      <w:r w:rsidRPr="00F04A13">
        <w:rPr>
          <w:rFonts w:asciiTheme="majorBidi" w:hAnsiTheme="majorBidi" w:cstheme="majorBidi" w:hint="cs"/>
          <w:sz w:val="30"/>
          <w:szCs w:val="30"/>
          <w:cs/>
        </w:rPr>
        <w:t xml:space="preserve"> ธันวาคม</w:t>
      </w:r>
      <w:r w:rsidRPr="00F04A1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04A13">
        <w:rPr>
          <w:rFonts w:asciiTheme="majorBidi" w:hAnsiTheme="majorBidi" w:cstheme="majorBidi"/>
          <w:sz w:val="30"/>
          <w:szCs w:val="30"/>
        </w:rPr>
        <w:t>256</w:t>
      </w:r>
      <w:r w:rsidR="00660A11" w:rsidRPr="00F04A13">
        <w:rPr>
          <w:rFonts w:asciiTheme="majorBidi" w:hAnsiTheme="majorBidi" w:cstheme="majorBidi"/>
          <w:sz w:val="30"/>
          <w:szCs w:val="30"/>
        </w:rPr>
        <w:t>1</w:t>
      </w:r>
      <w:r w:rsidRPr="00F04A13">
        <w:rPr>
          <w:rFonts w:asciiTheme="majorBidi" w:hAnsiTheme="majorBidi" w:cstheme="majorBidi"/>
          <w:sz w:val="30"/>
          <w:szCs w:val="30"/>
        </w:rPr>
        <w:t xml:space="preserve"> </w:t>
      </w:r>
      <w:r w:rsidRPr="00F04A13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Pr="00F04A13">
        <w:rPr>
          <w:rFonts w:asciiTheme="majorBidi" w:hAnsiTheme="majorBidi" w:cstheme="majorBidi"/>
          <w:sz w:val="30"/>
          <w:szCs w:val="30"/>
        </w:rPr>
        <w:t>25</w:t>
      </w:r>
      <w:r w:rsidR="00660A11" w:rsidRPr="00F04A13">
        <w:rPr>
          <w:rFonts w:asciiTheme="majorBidi" w:hAnsiTheme="majorBidi" w:cstheme="majorBidi"/>
          <w:sz w:val="30"/>
          <w:szCs w:val="30"/>
        </w:rPr>
        <w:t>60</w:t>
      </w:r>
      <w:r w:rsidRPr="00F04A13">
        <w:rPr>
          <w:rFonts w:asciiTheme="majorBidi" w:hAnsiTheme="majorBidi" w:cstheme="majorBidi"/>
          <w:sz w:val="30"/>
          <w:szCs w:val="30"/>
        </w:rPr>
        <w:t xml:space="preserve"> </w:t>
      </w:r>
      <w:r w:rsidRPr="00F04A13">
        <w:rPr>
          <w:rFonts w:asciiTheme="majorBidi" w:hAnsiTheme="majorBidi" w:cstheme="majorBidi"/>
          <w:sz w:val="30"/>
          <w:szCs w:val="30"/>
          <w:cs/>
        </w:rPr>
        <w:t>มีการใช้สิทธิใบสำคัญแสดงสิทธิที่จะซื้อหุ้นสามัญ</w:t>
      </w:r>
      <w:r w:rsidRPr="00F04A13">
        <w:rPr>
          <w:rFonts w:asciiTheme="majorBidi" w:hAnsiTheme="majorBidi" w:cstheme="majorBidi"/>
          <w:sz w:val="30"/>
          <w:szCs w:val="30"/>
        </w:rPr>
        <w:t xml:space="preserve"> (“</w:t>
      </w:r>
      <w:r w:rsidRPr="00F04A13">
        <w:rPr>
          <w:rFonts w:asciiTheme="majorBidi" w:hAnsiTheme="majorBidi" w:cstheme="majorBidi" w:hint="cs"/>
          <w:sz w:val="30"/>
          <w:szCs w:val="30"/>
          <w:cs/>
        </w:rPr>
        <w:t>ใบสำคัญแสดงสิทธิฯ</w:t>
      </w:r>
      <w:r w:rsidRPr="00F04A13">
        <w:rPr>
          <w:rFonts w:asciiTheme="majorBidi" w:hAnsiTheme="majorBidi" w:cstheme="majorBidi"/>
          <w:sz w:val="30"/>
          <w:szCs w:val="30"/>
        </w:rPr>
        <w:t xml:space="preserve">”) </w:t>
      </w:r>
      <w:r w:rsidRPr="00F04A13">
        <w:rPr>
          <w:rFonts w:asciiTheme="majorBidi" w:hAnsiTheme="majorBidi" w:cstheme="majorBidi" w:hint="cs"/>
          <w:sz w:val="30"/>
          <w:szCs w:val="30"/>
          <w:cs/>
        </w:rPr>
        <w:t>ของบริษัทดังนี้</w:t>
      </w:r>
    </w:p>
    <w:p w:rsidR="0077500C" w:rsidRPr="00F04A13" w:rsidRDefault="0077500C" w:rsidP="00F04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91" w:type="dxa"/>
        <w:tblInd w:w="547" w:type="dxa"/>
        <w:tblLook w:val="04A0" w:firstRow="1" w:lastRow="0" w:firstColumn="1" w:lastColumn="0" w:noHBand="0" w:noVBand="1"/>
      </w:tblPr>
      <w:tblGrid>
        <w:gridCol w:w="3791"/>
        <w:gridCol w:w="1890"/>
        <w:gridCol w:w="1620"/>
        <w:gridCol w:w="270"/>
        <w:gridCol w:w="1620"/>
      </w:tblGrid>
      <w:tr w:rsidR="0077500C" w:rsidRPr="00C07B9D" w:rsidTr="004F5D08">
        <w:tc>
          <w:tcPr>
            <w:tcW w:w="3791" w:type="dxa"/>
          </w:tcPr>
          <w:p w:rsidR="0077500C" w:rsidRPr="00C07B9D" w:rsidRDefault="0077500C" w:rsidP="004F5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:rsidR="0077500C" w:rsidRPr="00C07B9D" w:rsidRDefault="0077500C" w:rsidP="004F5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10" w:type="dxa"/>
            <w:gridSpan w:val="3"/>
          </w:tcPr>
          <w:p w:rsidR="0077500C" w:rsidRPr="00C07B9D" w:rsidRDefault="0077500C" w:rsidP="0077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7B9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7500C" w:rsidRPr="00C07B9D" w:rsidTr="004F5D08">
        <w:tc>
          <w:tcPr>
            <w:tcW w:w="3791" w:type="dxa"/>
            <w:vAlign w:val="bottom"/>
          </w:tcPr>
          <w:p w:rsidR="0077500C" w:rsidRPr="00C07B9D" w:rsidRDefault="0077500C" w:rsidP="004F5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:rsidR="0077500C" w:rsidRPr="00C07B9D" w:rsidRDefault="0077500C" w:rsidP="004F5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07B9D">
              <w:rPr>
                <w:rFonts w:ascii="Angsana New" w:hAnsi="Angsana New" w:hint="cs"/>
                <w:sz w:val="30"/>
                <w:szCs w:val="30"/>
                <w:cs/>
              </w:rPr>
              <w:t>ราคาใช้สิทธิหุ้นละ</w:t>
            </w:r>
          </w:p>
        </w:tc>
        <w:tc>
          <w:tcPr>
            <w:tcW w:w="1620" w:type="dxa"/>
          </w:tcPr>
          <w:p w:rsidR="0077500C" w:rsidRPr="00C07B9D" w:rsidRDefault="0077500C" w:rsidP="00660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7B9D">
              <w:rPr>
                <w:rFonts w:ascii="Angsana New" w:hAnsi="Angsana New"/>
                <w:sz w:val="30"/>
                <w:szCs w:val="30"/>
              </w:rPr>
              <w:t>256</w:t>
            </w:r>
            <w:r w:rsidR="00660A11" w:rsidRPr="00C07B9D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77500C" w:rsidRPr="00C07B9D" w:rsidRDefault="0077500C" w:rsidP="004F5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77500C" w:rsidRPr="00C07B9D" w:rsidRDefault="0077500C" w:rsidP="00660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7B9D">
              <w:rPr>
                <w:rFonts w:ascii="Angsana New" w:hAnsi="Angsana New"/>
                <w:sz w:val="30"/>
                <w:szCs w:val="30"/>
              </w:rPr>
              <w:t>25</w:t>
            </w:r>
            <w:r w:rsidR="00660A11" w:rsidRPr="00C07B9D"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77500C" w:rsidRPr="00C07B9D" w:rsidTr="004F5D08">
        <w:tc>
          <w:tcPr>
            <w:tcW w:w="3791" w:type="dxa"/>
          </w:tcPr>
          <w:p w:rsidR="0077500C" w:rsidRPr="00C07B9D" w:rsidRDefault="0077500C" w:rsidP="004F5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90" w:type="dxa"/>
          </w:tcPr>
          <w:p w:rsidR="0077500C" w:rsidRPr="00C07B9D" w:rsidRDefault="0077500C" w:rsidP="004F5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07B9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3510" w:type="dxa"/>
            <w:gridSpan w:val="3"/>
          </w:tcPr>
          <w:p w:rsidR="0077500C" w:rsidRPr="00C07B9D" w:rsidRDefault="0077500C" w:rsidP="004F5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07B9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(ล้านหุ้น)</w:t>
            </w:r>
          </w:p>
        </w:tc>
      </w:tr>
      <w:tr w:rsidR="00F96B61" w:rsidRPr="00C07B9D" w:rsidTr="004F5D08">
        <w:tc>
          <w:tcPr>
            <w:tcW w:w="3791" w:type="dxa"/>
          </w:tcPr>
          <w:p w:rsidR="00F96B61" w:rsidRPr="00C07B9D" w:rsidRDefault="00F96B61" w:rsidP="00660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07B9D">
              <w:rPr>
                <w:rFonts w:ascii="Angsana New" w:hAnsi="Angsana New" w:hint="cs"/>
                <w:sz w:val="30"/>
                <w:szCs w:val="30"/>
                <w:cs/>
              </w:rPr>
              <w:t xml:space="preserve">โครงการ </w:t>
            </w:r>
            <w:r w:rsidRPr="00C07B9D">
              <w:rPr>
                <w:rFonts w:ascii="Angsana New" w:hAnsi="Angsana New"/>
                <w:sz w:val="30"/>
                <w:szCs w:val="30"/>
              </w:rPr>
              <w:t>PS-WF</w:t>
            </w:r>
          </w:p>
        </w:tc>
        <w:tc>
          <w:tcPr>
            <w:tcW w:w="1890" w:type="dxa"/>
          </w:tcPr>
          <w:p w:rsidR="00F96B61" w:rsidRPr="00C07B9D" w:rsidRDefault="00F96B61" w:rsidP="00660A11">
            <w:pPr>
              <w:pStyle w:val="30"/>
              <w:tabs>
                <w:tab w:val="clear" w:pos="360"/>
                <w:tab w:val="clear" w:pos="720"/>
              </w:tabs>
              <w:spacing w:line="380" w:lineRule="exact"/>
              <w:ind w:left="-105" w:right="-13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07B9D">
              <w:rPr>
                <w:rFonts w:ascii="Angsana New" w:hAnsi="Angsana New"/>
                <w:sz w:val="30"/>
                <w:szCs w:val="30"/>
                <w:lang w:val="en-US"/>
              </w:rPr>
              <w:t>16.28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F96B61" w:rsidRPr="00C07B9D" w:rsidRDefault="00F96B61" w:rsidP="00F96B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C07B9D">
              <w:rPr>
                <w:rFonts w:ascii="Angsana New" w:hAnsi="Angsana New"/>
                <w:sz w:val="30"/>
                <w:szCs w:val="30"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:rsidR="00F96B61" w:rsidRPr="00C07B9D" w:rsidRDefault="00F96B61" w:rsidP="00660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913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F96B61" w:rsidRPr="00C07B9D" w:rsidRDefault="00F96B61" w:rsidP="00660A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  <w:r w:rsidRPr="00C07B9D">
              <w:rPr>
                <w:rFonts w:ascii="Angsana New" w:hAnsi="Angsana New"/>
                <w:sz w:val="30"/>
                <w:szCs w:val="30"/>
              </w:rPr>
              <w:t>0.9</w:t>
            </w:r>
          </w:p>
        </w:tc>
      </w:tr>
      <w:tr w:rsidR="00F96B61" w:rsidRPr="00C07B9D" w:rsidTr="004F5D08">
        <w:tc>
          <w:tcPr>
            <w:tcW w:w="3791" w:type="dxa"/>
          </w:tcPr>
          <w:p w:rsidR="00F96B61" w:rsidRPr="00C07B9D" w:rsidRDefault="00F96B61" w:rsidP="00660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07B9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90" w:type="dxa"/>
          </w:tcPr>
          <w:p w:rsidR="00F96B61" w:rsidRPr="00C07B9D" w:rsidRDefault="00F96B61" w:rsidP="00660A11">
            <w:pPr>
              <w:pStyle w:val="30"/>
              <w:tabs>
                <w:tab w:val="clear" w:pos="360"/>
                <w:tab w:val="clear" w:pos="720"/>
              </w:tabs>
              <w:spacing w:line="380" w:lineRule="exact"/>
              <w:ind w:left="-105" w:right="-13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:rsidR="00F96B61" w:rsidRPr="00C07B9D" w:rsidRDefault="00F96B61" w:rsidP="00F96B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C07B9D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:rsidR="00F96B61" w:rsidRPr="00C07B9D" w:rsidRDefault="00F96B61" w:rsidP="00660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913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:rsidR="00F96B61" w:rsidRPr="00C07B9D" w:rsidRDefault="00F96B61" w:rsidP="00660A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07B9D">
              <w:rPr>
                <w:rFonts w:ascii="Angsana New" w:hAnsi="Angsana New"/>
                <w:b/>
                <w:bCs/>
                <w:sz w:val="30"/>
                <w:szCs w:val="30"/>
              </w:rPr>
              <w:t>0.9</w:t>
            </w:r>
          </w:p>
        </w:tc>
      </w:tr>
    </w:tbl>
    <w:p w:rsidR="0077500C" w:rsidRPr="00C07B9D" w:rsidRDefault="0077500C" w:rsidP="0030671A">
      <w:pPr>
        <w:pStyle w:val="block"/>
        <w:spacing w:after="0"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  <w:lang w:val="en-US" w:bidi="th-TH"/>
        </w:rPr>
      </w:pPr>
    </w:p>
    <w:p w:rsidR="0030671A" w:rsidRPr="00C07B9D" w:rsidRDefault="0030671A" w:rsidP="0030671A">
      <w:pPr>
        <w:pStyle w:val="block"/>
        <w:spacing w:after="0"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  <w:lang w:val="en-US" w:bidi="th-TH"/>
        </w:rPr>
      </w:pPr>
      <w:r w:rsidRPr="00C07B9D">
        <w:rPr>
          <w:rFonts w:ascii="Angsana New" w:hAnsi="Angsana New" w:hint="cs"/>
          <w:i/>
          <w:iCs/>
          <w:sz w:val="30"/>
          <w:szCs w:val="30"/>
          <w:cs/>
          <w:lang w:val="en-US" w:bidi="th-TH"/>
        </w:rPr>
        <w:t>ส่</w:t>
      </w:r>
      <w:r w:rsidRPr="00C07B9D">
        <w:rPr>
          <w:rFonts w:ascii="Angsana New" w:hAnsi="Angsana New"/>
          <w:i/>
          <w:iCs/>
          <w:sz w:val="30"/>
          <w:szCs w:val="30"/>
          <w:cs/>
          <w:lang w:val="en-US" w:bidi="th-TH"/>
        </w:rPr>
        <w:t>วนเกินมูลค่าหุ้น</w:t>
      </w:r>
    </w:p>
    <w:p w:rsidR="0030671A" w:rsidRPr="00F04A13" w:rsidRDefault="0030671A" w:rsidP="00F04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30671A" w:rsidRPr="00F04A13" w:rsidRDefault="0030671A" w:rsidP="00F04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04A13">
        <w:rPr>
          <w:rFonts w:asciiTheme="majorBidi" w:hAnsiTheme="majorBidi" w:cstheme="majorBidi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F04A13">
        <w:rPr>
          <w:rFonts w:asciiTheme="majorBidi" w:hAnsiTheme="majorBidi" w:cstheme="majorBidi"/>
          <w:sz w:val="30"/>
          <w:szCs w:val="30"/>
        </w:rPr>
        <w:t>2535</w:t>
      </w:r>
      <w:r w:rsidRPr="00F04A13">
        <w:rPr>
          <w:rFonts w:asciiTheme="majorBidi" w:hAnsiTheme="majorBidi" w:cstheme="majorBidi"/>
          <w:sz w:val="30"/>
          <w:szCs w:val="30"/>
          <w:cs/>
        </w:rPr>
        <w:t xml:space="preserve"> มาตรา </w:t>
      </w:r>
      <w:r w:rsidRPr="00F04A13">
        <w:rPr>
          <w:rFonts w:asciiTheme="majorBidi" w:hAnsiTheme="majorBidi" w:cstheme="majorBidi"/>
          <w:sz w:val="30"/>
          <w:szCs w:val="30"/>
        </w:rPr>
        <w:t>51</w:t>
      </w:r>
      <w:r w:rsidRPr="00F04A13">
        <w:rPr>
          <w:rFonts w:asciiTheme="majorBidi" w:hAnsiTheme="majorBidi" w:cstheme="majorBidi"/>
          <w:sz w:val="30"/>
          <w:szCs w:val="30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F04A13">
        <w:rPr>
          <w:rFonts w:asciiTheme="majorBidi" w:hAnsiTheme="majorBidi" w:cstheme="majorBidi"/>
          <w:sz w:val="30"/>
          <w:szCs w:val="30"/>
        </w:rPr>
        <w:t>“</w:t>
      </w:r>
      <w:r w:rsidRPr="00F04A13">
        <w:rPr>
          <w:rFonts w:asciiTheme="majorBidi" w:hAnsiTheme="majorBidi" w:cstheme="majorBidi"/>
          <w:sz w:val="30"/>
          <w:szCs w:val="30"/>
          <w:cs/>
        </w:rPr>
        <w:t>ส่วนเกินมูลค่าหุ้น</w:t>
      </w:r>
      <w:r w:rsidRPr="00F04A13">
        <w:rPr>
          <w:rFonts w:asciiTheme="majorBidi" w:hAnsiTheme="majorBidi" w:cstheme="majorBidi"/>
          <w:sz w:val="30"/>
          <w:szCs w:val="30"/>
        </w:rPr>
        <w:t>”</w:t>
      </w:r>
      <w:r w:rsidRPr="00F04A13">
        <w:rPr>
          <w:rFonts w:asciiTheme="majorBidi" w:hAnsiTheme="majorBidi" w:cstheme="majorBidi"/>
          <w:sz w:val="30"/>
          <w:szCs w:val="30"/>
          <w:cs/>
        </w:rPr>
        <w:t>) ส่วนเกินมูลค่าหุ้นนี้จะนำไปจ่ายเป็นเงินปันผลไม่ได้</w:t>
      </w:r>
    </w:p>
    <w:p w:rsidR="0045326D" w:rsidRPr="00F04A13" w:rsidRDefault="0045326D" w:rsidP="00F04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566F97" w:rsidRPr="00C07B9D" w:rsidRDefault="001D758D" w:rsidP="009422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C07B9D">
        <w:rPr>
          <w:rFonts w:ascii="Angsana New" w:hAnsi="Angsana New"/>
          <w:b/>
          <w:bCs/>
          <w:sz w:val="30"/>
          <w:szCs w:val="30"/>
        </w:rPr>
        <w:t>1</w:t>
      </w:r>
      <w:r w:rsidR="00941142">
        <w:rPr>
          <w:rFonts w:ascii="Angsana New" w:hAnsi="Angsana New"/>
          <w:b/>
          <w:bCs/>
          <w:sz w:val="30"/>
          <w:szCs w:val="30"/>
        </w:rPr>
        <w:t>8</w:t>
      </w:r>
      <w:r w:rsidR="00942281" w:rsidRPr="00C07B9D">
        <w:rPr>
          <w:rFonts w:ascii="Angsana New" w:hAnsi="Angsana New"/>
          <w:b/>
          <w:bCs/>
          <w:sz w:val="30"/>
          <w:szCs w:val="30"/>
        </w:rPr>
        <w:tab/>
      </w:r>
      <w:r w:rsidR="00566F97" w:rsidRPr="00C07B9D">
        <w:rPr>
          <w:rFonts w:ascii="Angsana New" w:hAnsi="Angsana New"/>
          <w:b/>
          <w:bCs/>
          <w:sz w:val="30"/>
          <w:szCs w:val="30"/>
          <w:cs/>
        </w:rPr>
        <w:t>ใบสำคัญแสดงสิทธิที่จะซื้อหุ้น</w:t>
      </w:r>
    </w:p>
    <w:p w:rsidR="0077500C" w:rsidRPr="00C07B9D" w:rsidRDefault="0077500C" w:rsidP="00A95C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C506D7" w:rsidRPr="00C07B9D" w:rsidRDefault="00C506D7" w:rsidP="009808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C07B9D">
        <w:rPr>
          <w:rFonts w:ascii="Angsana New" w:hAnsi="Angsana New"/>
          <w:i/>
          <w:iCs/>
          <w:sz w:val="30"/>
          <w:szCs w:val="30"/>
        </w:rPr>
        <w:t>PS-WE</w:t>
      </w:r>
    </w:p>
    <w:p w:rsidR="00C506D7" w:rsidRPr="00F04A13" w:rsidRDefault="00C506D7" w:rsidP="00F04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13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440"/>
        <w:gridCol w:w="429"/>
        <w:gridCol w:w="5344"/>
      </w:tblGrid>
      <w:tr w:rsidR="00C506D7" w:rsidRPr="00252CB3" w:rsidTr="003E163B">
        <w:trPr>
          <w:tblHeader/>
        </w:trPr>
        <w:tc>
          <w:tcPr>
            <w:tcW w:w="1867" w:type="pct"/>
            <w:tcBorders>
              <w:bottom w:val="single" w:sz="4" w:space="0" w:color="auto"/>
            </w:tcBorders>
          </w:tcPr>
          <w:p w:rsidR="00C506D7" w:rsidRPr="00252CB3" w:rsidRDefault="00C506D7" w:rsidP="00C50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2CB3">
              <w:rPr>
                <w:rFonts w:ascii="Angsana New" w:hAnsi="Angsana New"/>
                <w:sz w:val="30"/>
                <w:szCs w:val="30"/>
                <w:cs/>
              </w:rPr>
              <w:t>รายการ</w:t>
            </w:r>
          </w:p>
        </w:tc>
        <w:tc>
          <w:tcPr>
            <w:tcW w:w="233" w:type="pct"/>
          </w:tcPr>
          <w:p w:rsidR="00C506D7" w:rsidRPr="00252CB3" w:rsidRDefault="00C506D7" w:rsidP="00C506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00" w:type="pct"/>
            <w:tcBorders>
              <w:bottom w:val="single" w:sz="4" w:space="0" w:color="auto"/>
            </w:tcBorders>
          </w:tcPr>
          <w:p w:rsidR="00C506D7" w:rsidRPr="00252CB3" w:rsidRDefault="00C506D7" w:rsidP="00C506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2CB3">
              <w:rPr>
                <w:rFonts w:ascii="Angsana New" w:hAnsi="Angsana New"/>
                <w:sz w:val="30"/>
                <w:szCs w:val="30"/>
                <w:cs/>
              </w:rPr>
              <w:t>รายละเอียด</w:t>
            </w:r>
          </w:p>
        </w:tc>
      </w:tr>
      <w:tr w:rsidR="00C506D7" w:rsidRPr="00252CB3" w:rsidTr="003E163B">
        <w:tc>
          <w:tcPr>
            <w:tcW w:w="1867" w:type="pct"/>
          </w:tcPr>
          <w:p w:rsidR="00C506D7" w:rsidRPr="00252CB3" w:rsidRDefault="00C506D7" w:rsidP="00C50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52CB3">
              <w:rPr>
                <w:rFonts w:ascii="Angsana New" w:hAnsi="Angsana New"/>
                <w:sz w:val="30"/>
                <w:szCs w:val="30"/>
                <w:cs/>
              </w:rPr>
              <w:t>ประเภทของใบสำคัญแสดงสิทธิฯ</w:t>
            </w:r>
          </w:p>
        </w:tc>
        <w:tc>
          <w:tcPr>
            <w:tcW w:w="233" w:type="pct"/>
          </w:tcPr>
          <w:p w:rsidR="00C506D7" w:rsidRPr="00252CB3" w:rsidRDefault="00C506D7" w:rsidP="00C506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7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00" w:type="pct"/>
          </w:tcPr>
          <w:p w:rsidR="00C506D7" w:rsidRPr="00252CB3" w:rsidRDefault="00C506D7" w:rsidP="00C506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1" w:right="-131"/>
              <w:rPr>
                <w:rFonts w:ascii="Angsana New" w:hAnsi="Angsana New"/>
                <w:sz w:val="30"/>
                <w:szCs w:val="30"/>
              </w:rPr>
            </w:pPr>
            <w:r w:rsidRPr="00252CB3">
              <w:rPr>
                <w:rFonts w:ascii="Angsana New" w:hAnsi="Angsana New"/>
                <w:sz w:val="30"/>
                <w:szCs w:val="30"/>
                <w:cs/>
              </w:rPr>
              <w:t>ชนิดไม่มีมูลค่า</w:t>
            </w:r>
          </w:p>
        </w:tc>
      </w:tr>
      <w:tr w:rsidR="00C506D7" w:rsidRPr="00252CB3" w:rsidTr="003E163B">
        <w:tc>
          <w:tcPr>
            <w:tcW w:w="1867" w:type="pct"/>
          </w:tcPr>
          <w:p w:rsidR="00C506D7" w:rsidRPr="00252CB3" w:rsidRDefault="00C506D7" w:rsidP="00C50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52CB3">
              <w:rPr>
                <w:rFonts w:ascii="Angsana New" w:hAnsi="Angsana New"/>
                <w:sz w:val="30"/>
                <w:szCs w:val="30"/>
                <w:cs/>
              </w:rPr>
              <w:t>อายุของใบสำคัญแสดงสิทธิฯ</w:t>
            </w:r>
          </w:p>
        </w:tc>
        <w:tc>
          <w:tcPr>
            <w:tcW w:w="233" w:type="pct"/>
          </w:tcPr>
          <w:p w:rsidR="00C506D7" w:rsidRPr="00252CB3" w:rsidRDefault="00C506D7" w:rsidP="00C506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7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00" w:type="pct"/>
          </w:tcPr>
          <w:p w:rsidR="00C506D7" w:rsidRPr="00252CB3" w:rsidRDefault="00C506D7" w:rsidP="00C506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1" w:right="-131"/>
              <w:rPr>
                <w:rFonts w:ascii="Angsana New" w:hAnsi="Angsana New"/>
                <w:sz w:val="30"/>
                <w:szCs w:val="30"/>
              </w:rPr>
            </w:pPr>
            <w:r w:rsidRPr="00252CB3">
              <w:rPr>
                <w:rFonts w:ascii="Angsana New" w:hAnsi="Angsana New"/>
                <w:sz w:val="30"/>
                <w:szCs w:val="30"/>
              </w:rPr>
              <w:t xml:space="preserve">4 </w:t>
            </w:r>
            <w:r w:rsidRPr="00252CB3">
              <w:rPr>
                <w:rFonts w:ascii="Angsana New" w:hAnsi="Angsana New"/>
                <w:sz w:val="30"/>
                <w:szCs w:val="30"/>
                <w:cs/>
              </w:rPr>
              <w:t>ปี นับแต่วันที่ออกใบสำคัญแสดงสิทธิ</w:t>
            </w:r>
          </w:p>
        </w:tc>
      </w:tr>
      <w:tr w:rsidR="00C506D7" w:rsidRPr="00252CB3" w:rsidTr="003E163B">
        <w:tc>
          <w:tcPr>
            <w:tcW w:w="1867" w:type="pct"/>
          </w:tcPr>
          <w:p w:rsidR="00C506D7" w:rsidRPr="00252CB3" w:rsidRDefault="00C506D7" w:rsidP="00C50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52CB3">
              <w:rPr>
                <w:rFonts w:asciiTheme="majorBidi" w:hAnsiTheme="majorBidi" w:cstheme="majorBidi"/>
                <w:sz w:val="30"/>
                <w:szCs w:val="30"/>
                <w:cs/>
              </w:rPr>
              <w:t>เสนอให้กับ</w:t>
            </w:r>
          </w:p>
        </w:tc>
        <w:tc>
          <w:tcPr>
            <w:tcW w:w="233" w:type="pct"/>
          </w:tcPr>
          <w:p w:rsidR="00C506D7" w:rsidRPr="00252CB3" w:rsidRDefault="00C506D7" w:rsidP="00C506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7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00" w:type="pct"/>
          </w:tcPr>
          <w:p w:rsidR="00C506D7" w:rsidRPr="00252CB3" w:rsidRDefault="00C506D7" w:rsidP="00E00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1" w:right="-7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52CB3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 (ซึ่งได้รับการจัดสรรในฐานะเป็นผู้บริหารของ</w:t>
            </w:r>
            <w:r w:rsidR="00E00D03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</w:t>
            </w:r>
            <w:r w:rsidR="001A783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D81D8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พฤกษา </w:t>
            </w:r>
            <w:proofErr w:type="spellStart"/>
            <w:r w:rsidR="00D81D8B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เรียลเอสเตท</w:t>
            </w:r>
            <w:proofErr w:type="spellEnd"/>
            <w:r w:rsidR="0073795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จำกัด (มหาชน)</w:t>
            </w:r>
            <w:r w:rsidRPr="00252CB3">
              <w:rPr>
                <w:rFonts w:asciiTheme="majorBidi" w:hAnsiTheme="majorBidi" w:cstheme="majorBidi"/>
                <w:sz w:val="30"/>
                <w:szCs w:val="30"/>
                <w:cs/>
              </w:rPr>
              <w:t>) และผู้บริหารของ</w:t>
            </w:r>
            <w:r w:rsidR="00737953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</w:t>
            </w:r>
            <w:r w:rsidR="0073795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73795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พฤกษา </w:t>
            </w:r>
            <w:proofErr w:type="spellStart"/>
            <w:r w:rsidR="00737953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เรียลเอสเตท</w:t>
            </w:r>
            <w:proofErr w:type="spellEnd"/>
            <w:r w:rsidR="0073795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จำกัด (มหาชน) </w:t>
            </w:r>
            <w:r w:rsidRPr="00252CB3">
              <w:rPr>
                <w:rFonts w:asciiTheme="majorBidi" w:hAnsiTheme="majorBidi" w:cstheme="majorBidi"/>
                <w:sz w:val="30"/>
                <w:szCs w:val="30"/>
                <w:cs/>
              </w:rPr>
              <w:t>และ/หรือบริษัทย่อย</w:t>
            </w:r>
          </w:p>
        </w:tc>
      </w:tr>
      <w:tr w:rsidR="00C506D7" w:rsidRPr="00252CB3" w:rsidTr="003E163B">
        <w:tc>
          <w:tcPr>
            <w:tcW w:w="1867" w:type="pct"/>
          </w:tcPr>
          <w:p w:rsidR="00C506D7" w:rsidRPr="00252CB3" w:rsidRDefault="00C506D7" w:rsidP="00C50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252CB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จำนวนที่ออกและจัดสรรแล้ว                   </w:t>
            </w:r>
          </w:p>
          <w:p w:rsidR="00C506D7" w:rsidRPr="00252CB3" w:rsidRDefault="00C506D7" w:rsidP="00824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252CB3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252CB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3723D4" w:rsidRPr="00252CB3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252CB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  <w:r w:rsidRPr="00252CB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77500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24D9C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3" w:type="pct"/>
          </w:tcPr>
          <w:p w:rsidR="00C506D7" w:rsidRPr="00252CB3" w:rsidRDefault="00C506D7" w:rsidP="00C506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7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00" w:type="pct"/>
          </w:tcPr>
          <w:p w:rsidR="00C506D7" w:rsidRPr="00252CB3" w:rsidRDefault="00C506D7" w:rsidP="00C506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1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D1A27">
              <w:rPr>
                <w:rFonts w:asciiTheme="majorBidi" w:hAnsiTheme="majorBidi" w:cstheme="majorBidi"/>
                <w:sz w:val="30"/>
                <w:szCs w:val="30"/>
              </w:rPr>
              <w:t xml:space="preserve">4,838,447 </w:t>
            </w:r>
            <w:r w:rsidRPr="007D1A27">
              <w:rPr>
                <w:rFonts w:asciiTheme="majorBidi" w:hAnsiTheme="majorBidi" w:cstheme="majorBidi"/>
                <w:sz w:val="30"/>
                <w:szCs w:val="30"/>
                <w:cs/>
              </w:rPr>
              <w:t>หน่</w:t>
            </w:r>
            <w:r w:rsidRPr="00252CB3">
              <w:rPr>
                <w:rFonts w:asciiTheme="majorBidi" w:hAnsiTheme="majorBidi" w:cstheme="majorBidi"/>
                <w:sz w:val="30"/>
                <w:szCs w:val="30"/>
                <w:cs/>
              </w:rPr>
              <w:t>วย</w:t>
            </w:r>
            <w:r w:rsidRPr="00252CB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52CB3">
              <w:rPr>
                <w:rFonts w:asciiTheme="majorBidi" w:hAnsiTheme="majorBidi" w:cstheme="majorBidi"/>
                <w:sz w:val="30"/>
                <w:szCs w:val="30"/>
                <w:cs/>
              </w:rPr>
              <w:t>(หน่วยที่มีการให้สิทธิจริง)</w:t>
            </w:r>
          </w:p>
        </w:tc>
      </w:tr>
      <w:tr w:rsidR="00C506D7" w:rsidRPr="00252CB3" w:rsidTr="003E163B">
        <w:tc>
          <w:tcPr>
            <w:tcW w:w="1867" w:type="pct"/>
          </w:tcPr>
          <w:p w:rsidR="00C506D7" w:rsidRPr="00252CB3" w:rsidRDefault="00C506D7" w:rsidP="00C50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52CB3">
              <w:rPr>
                <w:rFonts w:ascii="Angsana New" w:hAnsi="Angsana New"/>
                <w:sz w:val="30"/>
                <w:szCs w:val="30"/>
                <w:cs/>
              </w:rPr>
              <w:t>อัตราการใช้สิทธิ</w:t>
            </w:r>
          </w:p>
        </w:tc>
        <w:tc>
          <w:tcPr>
            <w:tcW w:w="233" w:type="pct"/>
          </w:tcPr>
          <w:p w:rsidR="00C506D7" w:rsidRPr="00252CB3" w:rsidRDefault="00C506D7" w:rsidP="00C506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7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00" w:type="pct"/>
          </w:tcPr>
          <w:p w:rsidR="00C506D7" w:rsidRPr="00252CB3" w:rsidRDefault="00C506D7" w:rsidP="00C506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1" w:right="-131"/>
              <w:rPr>
                <w:rFonts w:ascii="Angsana New" w:hAnsi="Angsana New"/>
                <w:sz w:val="30"/>
                <w:szCs w:val="30"/>
              </w:rPr>
            </w:pPr>
            <w:r w:rsidRPr="00252CB3">
              <w:rPr>
                <w:rFonts w:ascii="Angsana New" w:hAnsi="Angsana New"/>
                <w:sz w:val="30"/>
                <w:szCs w:val="30"/>
                <w:cs/>
              </w:rPr>
              <w:t xml:space="preserve">ใบสำคัญแสดงสิทธิฯ </w:t>
            </w:r>
            <w:r w:rsidRPr="00252CB3">
              <w:rPr>
                <w:rFonts w:ascii="Angsana New" w:hAnsi="Angsana New"/>
                <w:sz w:val="30"/>
                <w:szCs w:val="30"/>
              </w:rPr>
              <w:t>1</w:t>
            </w:r>
            <w:r w:rsidRPr="00252CB3">
              <w:rPr>
                <w:rFonts w:ascii="Angsana New" w:hAnsi="Angsana New"/>
                <w:sz w:val="30"/>
                <w:szCs w:val="30"/>
                <w:cs/>
              </w:rPr>
              <w:t xml:space="preserve"> หน่วยต่อหุ้นสามัญ </w:t>
            </w:r>
            <w:r w:rsidRPr="00252CB3">
              <w:rPr>
                <w:rFonts w:ascii="Angsana New" w:hAnsi="Angsana New"/>
                <w:sz w:val="30"/>
                <w:szCs w:val="30"/>
              </w:rPr>
              <w:t>1</w:t>
            </w:r>
            <w:r w:rsidRPr="00252CB3">
              <w:rPr>
                <w:rFonts w:ascii="Angsana New" w:hAnsi="Angsana New"/>
                <w:sz w:val="30"/>
                <w:szCs w:val="30"/>
                <w:cs/>
              </w:rPr>
              <w:t xml:space="preserve"> หุ้น</w:t>
            </w:r>
          </w:p>
        </w:tc>
      </w:tr>
      <w:tr w:rsidR="00C506D7" w:rsidRPr="00252CB3" w:rsidTr="003E163B">
        <w:tc>
          <w:tcPr>
            <w:tcW w:w="1867" w:type="pct"/>
          </w:tcPr>
          <w:p w:rsidR="00C506D7" w:rsidRPr="00252CB3" w:rsidRDefault="00C506D7" w:rsidP="00C50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52CB3">
              <w:rPr>
                <w:rFonts w:ascii="Angsana New" w:hAnsi="Angsana New"/>
                <w:sz w:val="30"/>
                <w:szCs w:val="30"/>
                <w:cs/>
              </w:rPr>
              <w:t>ราคาในการใช้สิทธิ</w:t>
            </w:r>
          </w:p>
        </w:tc>
        <w:tc>
          <w:tcPr>
            <w:tcW w:w="233" w:type="pct"/>
          </w:tcPr>
          <w:p w:rsidR="00C506D7" w:rsidRPr="00252CB3" w:rsidRDefault="00C506D7" w:rsidP="00C506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7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00" w:type="pct"/>
          </w:tcPr>
          <w:p w:rsidR="00C506D7" w:rsidRPr="00252CB3" w:rsidRDefault="00C506D7" w:rsidP="00C506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1" w:right="-131"/>
              <w:rPr>
                <w:rFonts w:ascii="Angsana New" w:hAnsi="Angsana New"/>
                <w:sz w:val="30"/>
                <w:szCs w:val="30"/>
              </w:rPr>
            </w:pPr>
            <w:r w:rsidRPr="00252CB3">
              <w:rPr>
                <w:rFonts w:ascii="Angsana New" w:hAnsi="Angsana New"/>
                <w:sz w:val="30"/>
                <w:szCs w:val="30"/>
              </w:rPr>
              <w:t xml:space="preserve">28.19 </w:t>
            </w:r>
            <w:r w:rsidRPr="00252CB3">
              <w:rPr>
                <w:rFonts w:ascii="Angsana New" w:hAnsi="Angsana New"/>
                <w:sz w:val="30"/>
                <w:szCs w:val="30"/>
                <w:cs/>
              </w:rPr>
              <w:t>บาทต่อหุ้น</w:t>
            </w:r>
          </w:p>
        </w:tc>
      </w:tr>
      <w:tr w:rsidR="00824D9C" w:rsidRPr="00252CB3" w:rsidTr="003E163B">
        <w:tc>
          <w:tcPr>
            <w:tcW w:w="1867" w:type="pct"/>
          </w:tcPr>
          <w:p w:rsidR="00824D9C" w:rsidRPr="00252CB3" w:rsidRDefault="00824D9C" w:rsidP="00C50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3" w:type="pct"/>
          </w:tcPr>
          <w:p w:rsidR="00824D9C" w:rsidRPr="00252CB3" w:rsidRDefault="00824D9C" w:rsidP="00C506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7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00" w:type="pct"/>
          </w:tcPr>
          <w:p w:rsidR="00824D9C" w:rsidRPr="00252CB3" w:rsidRDefault="00824D9C" w:rsidP="00C506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1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506D7" w:rsidRPr="00252CB3" w:rsidTr="003E163B">
        <w:tc>
          <w:tcPr>
            <w:tcW w:w="1867" w:type="pct"/>
          </w:tcPr>
          <w:p w:rsidR="00C506D7" w:rsidRPr="00252CB3" w:rsidRDefault="00C506D7" w:rsidP="00C50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52CB3">
              <w:rPr>
                <w:rFonts w:ascii="Angsana New" w:hAnsi="Angsana New"/>
                <w:sz w:val="30"/>
                <w:szCs w:val="30"/>
                <w:cs/>
              </w:rPr>
              <w:lastRenderedPageBreak/>
              <w:t>ระยะเวลาและสัดส่วนการใช้สิทธิ</w:t>
            </w:r>
          </w:p>
        </w:tc>
        <w:tc>
          <w:tcPr>
            <w:tcW w:w="233" w:type="pct"/>
          </w:tcPr>
          <w:p w:rsidR="00C506D7" w:rsidRPr="00252CB3" w:rsidRDefault="00C506D7" w:rsidP="00C506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7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00" w:type="pct"/>
          </w:tcPr>
          <w:p w:rsidR="00C506D7" w:rsidRPr="00252CB3" w:rsidRDefault="00C506D7" w:rsidP="00624C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1"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52CB3">
              <w:rPr>
                <w:rFonts w:ascii="Angsana New" w:hAnsi="Angsana New"/>
                <w:sz w:val="30"/>
                <w:szCs w:val="30"/>
                <w:cs/>
              </w:rPr>
              <w:t xml:space="preserve">ปีละ </w:t>
            </w:r>
            <w:r w:rsidRPr="00252CB3">
              <w:rPr>
                <w:rFonts w:ascii="Angsana New" w:hAnsi="Angsana New"/>
                <w:sz w:val="30"/>
                <w:szCs w:val="30"/>
              </w:rPr>
              <w:t>4</w:t>
            </w:r>
            <w:r w:rsidRPr="00252CB3">
              <w:rPr>
                <w:rFonts w:ascii="Angsana New" w:hAnsi="Angsana New"/>
                <w:sz w:val="30"/>
                <w:szCs w:val="30"/>
                <w:cs/>
              </w:rPr>
              <w:t xml:space="preserve"> ครั้งในเดือนกุมภาพันธ์ พฤษภาคม สิงหาคม และพฤศจิกายนของแต่ละปี </w:t>
            </w:r>
            <w:r w:rsidRPr="00252CB3">
              <w:rPr>
                <w:rFonts w:asciiTheme="majorBidi" w:hAnsiTheme="majorBidi" w:cstheme="majorBidi"/>
                <w:sz w:val="30"/>
                <w:szCs w:val="30"/>
              </w:rPr>
              <w:t>(2557</w:t>
            </w:r>
            <w:r w:rsidRPr="00252CB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เป็นปีแรก</w:t>
            </w:r>
            <w:r w:rsidRPr="00252CB3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Pr="00252CB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โดยจะใช้สิทธิรวมกันในแต่ละปีได้ไม่เกิน </w:t>
            </w:r>
            <w:r w:rsidRPr="00252CB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52CB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ใน </w:t>
            </w:r>
            <w:r w:rsidRPr="00252CB3">
              <w:rPr>
                <w:rFonts w:asciiTheme="majorBidi" w:hAnsiTheme="majorBidi" w:cstheme="majorBidi"/>
                <w:sz w:val="30"/>
                <w:szCs w:val="30"/>
              </w:rPr>
              <w:t xml:space="preserve">4 </w:t>
            </w:r>
            <w:r w:rsidRPr="00252CB3">
              <w:rPr>
                <w:rFonts w:asciiTheme="majorBidi" w:hAnsiTheme="majorBidi" w:cstheme="majorBidi"/>
                <w:sz w:val="30"/>
                <w:szCs w:val="30"/>
                <w:cs/>
              </w:rPr>
              <w:t>ของที่ได้รับจัดสรรเป็นระยะเวลา</w:t>
            </w:r>
            <w:r w:rsidRPr="00252CB3">
              <w:rPr>
                <w:rFonts w:asciiTheme="majorBidi" w:hAnsiTheme="majorBidi" w:cstheme="majorBidi"/>
                <w:sz w:val="30"/>
                <w:szCs w:val="30"/>
              </w:rPr>
              <w:t xml:space="preserve"> 4 </w:t>
            </w:r>
            <w:r w:rsidRPr="00252CB3">
              <w:rPr>
                <w:rFonts w:asciiTheme="majorBidi" w:hAnsiTheme="majorBidi" w:cstheme="majorBidi"/>
                <w:sz w:val="30"/>
                <w:szCs w:val="30"/>
                <w:cs/>
              </w:rPr>
              <w:t>ปี ในกรณีที่ไม่ได้ใช้สิทธิให้ครบจำนวนให้สามารถไปใช้สิทธิได้ในคราวถัดไป</w:t>
            </w:r>
          </w:p>
        </w:tc>
      </w:tr>
      <w:tr w:rsidR="006629FA" w:rsidRPr="00252CB3" w:rsidTr="003E163B">
        <w:tc>
          <w:tcPr>
            <w:tcW w:w="1867" w:type="pct"/>
          </w:tcPr>
          <w:p w:rsidR="006629FA" w:rsidRPr="00252CB3" w:rsidRDefault="006629FA" w:rsidP="00C50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วันที่ให้สิทธิ</w:t>
            </w:r>
          </w:p>
        </w:tc>
        <w:tc>
          <w:tcPr>
            <w:tcW w:w="233" w:type="pct"/>
          </w:tcPr>
          <w:p w:rsidR="006629FA" w:rsidRPr="00252CB3" w:rsidRDefault="006629FA" w:rsidP="00C506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7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00" w:type="pct"/>
          </w:tcPr>
          <w:p w:rsidR="006629FA" w:rsidRPr="00252CB3" w:rsidRDefault="006629FA" w:rsidP="00624C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1"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25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กุมภาพันธ์ </w:t>
            </w:r>
            <w:r>
              <w:rPr>
                <w:rFonts w:ascii="Angsana New" w:hAnsi="Angsana New"/>
                <w:sz w:val="30"/>
                <w:szCs w:val="30"/>
              </w:rPr>
              <w:t>2557</w:t>
            </w:r>
          </w:p>
        </w:tc>
      </w:tr>
    </w:tbl>
    <w:p w:rsidR="00A95C1E" w:rsidRPr="0037569D" w:rsidRDefault="00A95C1E" w:rsidP="003756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:rsidR="00B274CE" w:rsidRPr="006B7106" w:rsidRDefault="00B274CE" w:rsidP="00386C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="Angsana New" w:hAnsi="Angsana New"/>
          <w:i/>
          <w:iCs/>
          <w:sz w:val="30"/>
          <w:szCs w:val="30"/>
        </w:rPr>
      </w:pPr>
      <w:r w:rsidRPr="006B7106">
        <w:rPr>
          <w:rFonts w:ascii="Angsana New" w:hAnsi="Angsana New"/>
          <w:i/>
          <w:iCs/>
          <w:sz w:val="30"/>
          <w:szCs w:val="30"/>
        </w:rPr>
        <w:t>PS-WF</w:t>
      </w:r>
    </w:p>
    <w:p w:rsidR="00B274CE" w:rsidRPr="00074DC7" w:rsidRDefault="00B274CE" w:rsidP="00F04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420"/>
        <w:gridCol w:w="450"/>
        <w:gridCol w:w="5310"/>
      </w:tblGrid>
      <w:tr w:rsidR="00B274CE" w:rsidRPr="006B7106" w:rsidTr="003E163B">
        <w:trPr>
          <w:tblHeader/>
        </w:trPr>
        <w:tc>
          <w:tcPr>
            <w:tcW w:w="1863" w:type="pct"/>
            <w:tcBorders>
              <w:bottom w:val="single" w:sz="4" w:space="0" w:color="auto"/>
            </w:tcBorders>
          </w:tcPr>
          <w:p w:rsidR="00B274CE" w:rsidRPr="006B7106" w:rsidRDefault="00B274CE" w:rsidP="007F5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7106">
              <w:rPr>
                <w:rFonts w:ascii="Angsana New" w:hAnsi="Angsana New"/>
                <w:sz w:val="30"/>
                <w:szCs w:val="30"/>
                <w:cs/>
              </w:rPr>
              <w:br w:type="page"/>
              <w:t>รายการ</w:t>
            </w:r>
          </w:p>
        </w:tc>
        <w:tc>
          <w:tcPr>
            <w:tcW w:w="245" w:type="pct"/>
          </w:tcPr>
          <w:p w:rsidR="00B274CE" w:rsidRPr="006B7106" w:rsidRDefault="00B274CE" w:rsidP="007F59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92" w:type="pct"/>
            <w:tcBorders>
              <w:bottom w:val="single" w:sz="4" w:space="0" w:color="auto"/>
            </w:tcBorders>
          </w:tcPr>
          <w:p w:rsidR="00B274CE" w:rsidRPr="006B7106" w:rsidRDefault="00B274CE" w:rsidP="007F59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7106">
              <w:rPr>
                <w:rFonts w:ascii="Angsana New" w:hAnsi="Angsana New"/>
                <w:sz w:val="30"/>
                <w:szCs w:val="30"/>
                <w:cs/>
              </w:rPr>
              <w:t>รายละเอียด</w:t>
            </w:r>
          </w:p>
        </w:tc>
      </w:tr>
      <w:tr w:rsidR="00B274CE" w:rsidRPr="006B7106" w:rsidTr="003E163B">
        <w:tc>
          <w:tcPr>
            <w:tcW w:w="1863" w:type="pct"/>
          </w:tcPr>
          <w:p w:rsidR="00B274CE" w:rsidRPr="006B7106" w:rsidRDefault="00B274CE" w:rsidP="007F5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B7106">
              <w:rPr>
                <w:rFonts w:ascii="Angsana New" w:hAnsi="Angsana New"/>
                <w:sz w:val="30"/>
                <w:szCs w:val="30"/>
                <w:cs/>
              </w:rPr>
              <w:t>ประเภทของใบสำคัญแสดงสิทธิฯ</w:t>
            </w:r>
          </w:p>
        </w:tc>
        <w:tc>
          <w:tcPr>
            <w:tcW w:w="245" w:type="pct"/>
          </w:tcPr>
          <w:p w:rsidR="00B274CE" w:rsidRPr="006B7106" w:rsidRDefault="00B274CE" w:rsidP="007F59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7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92" w:type="pct"/>
          </w:tcPr>
          <w:p w:rsidR="00B274CE" w:rsidRPr="006B7106" w:rsidRDefault="00B274CE" w:rsidP="007F59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1" w:right="-131"/>
              <w:rPr>
                <w:rFonts w:ascii="Angsana New" w:hAnsi="Angsana New"/>
                <w:sz w:val="30"/>
                <w:szCs w:val="30"/>
              </w:rPr>
            </w:pPr>
            <w:r w:rsidRPr="006B7106">
              <w:rPr>
                <w:rFonts w:ascii="Angsana New" w:hAnsi="Angsana New"/>
                <w:sz w:val="30"/>
                <w:szCs w:val="30"/>
                <w:cs/>
              </w:rPr>
              <w:t>ชนิดไม่มีมูลค่า</w:t>
            </w:r>
          </w:p>
        </w:tc>
      </w:tr>
      <w:tr w:rsidR="00B274CE" w:rsidRPr="006B7106" w:rsidTr="003E163B">
        <w:tc>
          <w:tcPr>
            <w:tcW w:w="1863" w:type="pct"/>
          </w:tcPr>
          <w:p w:rsidR="00B274CE" w:rsidRPr="006B7106" w:rsidRDefault="00B274CE" w:rsidP="007F5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B7106">
              <w:rPr>
                <w:rFonts w:ascii="Angsana New" w:hAnsi="Angsana New"/>
                <w:sz w:val="30"/>
                <w:szCs w:val="30"/>
                <w:cs/>
              </w:rPr>
              <w:t>อายุของใบสำคัญแสดงสิทธิฯ</w:t>
            </w:r>
          </w:p>
        </w:tc>
        <w:tc>
          <w:tcPr>
            <w:tcW w:w="245" w:type="pct"/>
          </w:tcPr>
          <w:p w:rsidR="00B274CE" w:rsidRPr="006B7106" w:rsidRDefault="00B274CE" w:rsidP="007F59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7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92" w:type="pct"/>
          </w:tcPr>
          <w:p w:rsidR="00B274CE" w:rsidRPr="006B7106" w:rsidRDefault="00B274CE" w:rsidP="007F59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1" w:right="-131"/>
              <w:rPr>
                <w:rFonts w:ascii="Angsana New" w:hAnsi="Angsana New"/>
                <w:sz w:val="30"/>
                <w:szCs w:val="30"/>
              </w:rPr>
            </w:pPr>
            <w:r w:rsidRPr="006B7106">
              <w:rPr>
                <w:rFonts w:ascii="Angsana New" w:hAnsi="Angsana New"/>
                <w:sz w:val="30"/>
                <w:szCs w:val="30"/>
              </w:rPr>
              <w:t xml:space="preserve">4 </w:t>
            </w:r>
            <w:r w:rsidRPr="006B7106">
              <w:rPr>
                <w:rFonts w:ascii="Angsana New" w:hAnsi="Angsana New"/>
                <w:sz w:val="30"/>
                <w:szCs w:val="30"/>
                <w:cs/>
              </w:rPr>
              <w:t>ปี นับแต่วันที่ออกใบสำคัญแสดงสิทธิ</w:t>
            </w:r>
            <w:r w:rsidRPr="006B7106">
              <w:rPr>
                <w:rFonts w:ascii="Angsana New" w:hAnsi="Angsana New" w:hint="cs"/>
                <w:sz w:val="30"/>
                <w:szCs w:val="30"/>
                <w:cs/>
              </w:rPr>
              <w:t>ฯ</w:t>
            </w:r>
          </w:p>
        </w:tc>
      </w:tr>
      <w:tr w:rsidR="005037D1" w:rsidRPr="006B7106" w:rsidTr="003E163B">
        <w:tc>
          <w:tcPr>
            <w:tcW w:w="1863" w:type="pct"/>
          </w:tcPr>
          <w:p w:rsidR="005037D1" w:rsidRPr="006B7106" w:rsidRDefault="005037D1" w:rsidP="00E23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B7106">
              <w:rPr>
                <w:rFonts w:asciiTheme="majorBidi" w:hAnsiTheme="majorBidi" w:cstheme="majorBidi"/>
                <w:sz w:val="30"/>
                <w:szCs w:val="30"/>
                <w:cs/>
              </w:rPr>
              <w:t>เสนอให้กับ</w:t>
            </w:r>
          </w:p>
        </w:tc>
        <w:tc>
          <w:tcPr>
            <w:tcW w:w="245" w:type="pct"/>
          </w:tcPr>
          <w:p w:rsidR="005037D1" w:rsidRPr="006B7106" w:rsidRDefault="005037D1" w:rsidP="00E233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7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92" w:type="pct"/>
          </w:tcPr>
          <w:p w:rsidR="005037D1" w:rsidRPr="006B7106" w:rsidRDefault="005037D1" w:rsidP="00C156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1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B7106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 (ซึ่งได้รับการจัดสรรในฐานะเป็นผู้บริหารของ</w:t>
            </w:r>
            <w:r w:rsidR="00006775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</w:t>
            </w:r>
            <w:r w:rsidR="0000677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00677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พฤกษา </w:t>
            </w:r>
            <w:proofErr w:type="spellStart"/>
            <w:r w:rsidR="00006775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เรียลเอสเตท</w:t>
            </w:r>
            <w:proofErr w:type="spellEnd"/>
            <w:r w:rsidR="0000677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จำกัด (มหาชน)</w:t>
            </w:r>
            <w:r w:rsidRPr="006B7106">
              <w:rPr>
                <w:rFonts w:asciiTheme="majorBidi" w:hAnsiTheme="majorBidi" w:cstheme="majorBidi"/>
                <w:sz w:val="30"/>
                <w:szCs w:val="30"/>
                <w:cs/>
              </w:rPr>
              <w:t>) และผู้บริหารของ</w:t>
            </w:r>
            <w:r w:rsidR="00006775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</w:t>
            </w:r>
            <w:r w:rsidR="0000677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00677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พฤกษา </w:t>
            </w:r>
            <w:proofErr w:type="spellStart"/>
            <w:r w:rsidR="00006775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เรียลเอสเตท</w:t>
            </w:r>
            <w:proofErr w:type="spellEnd"/>
            <w:r w:rsidR="0000677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จำกัด (มหาชน)</w:t>
            </w:r>
            <w:r w:rsidR="0000677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B7106">
              <w:rPr>
                <w:rFonts w:asciiTheme="majorBidi" w:hAnsiTheme="majorBidi" w:cstheme="majorBidi"/>
                <w:sz w:val="30"/>
                <w:szCs w:val="30"/>
                <w:cs/>
              </w:rPr>
              <w:t>และ/หรือบริษัทย่อย</w:t>
            </w:r>
          </w:p>
        </w:tc>
      </w:tr>
      <w:tr w:rsidR="005037D1" w:rsidRPr="006B7106" w:rsidTr="003E163B">
        <w:tc>
          <w:tcPr>
            <w:tcW w:w="1863" w:type="pct"/>
          </w:tcPr>
          <w:p w:rsidR="005037D1" w:rsidRPr="006B7106" w:rsidRDefault="005037D1" w:rsidP="00E23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6B710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จำนวนที่ออกและจัดสรรแล้ว                   </w:t>
            </w:r>
          </w:p>
          <w:p w:rsidR="005037D1" w:rsidRPr="006B7106" w:rsidRDefault="005037D1" w:rsidP="00E23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6B7106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6B710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6B7106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6B710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  <w:r w:rsidRPr="006B710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77500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92CD0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45" w:type="pct"/>
          </w:tcPr>
          <w:p w:rsidR="005037D1" w:rsidRPr="006B7106" w:rsidRDefault="005037D1" w:rsidP="00E233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7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92" w:type="pct"/>
          </w:tcPr>
          <w:p w:rsidR="005037D1" w:rsidRPr="006B7106" w:rsidRDefault="00EE3C0B" w:rsidP="00E233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1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D1A27">
              <w:rPr>
                <w:rFonts w:asciiTheme="majorBidi" w:hAnsiTheme="majorBidi" w:cstheme="majorBidi"/>
                <w:sz w:val="30"/>
                <w:szCs w:val="30"/>
              </w:rPr>
              <w:t xml:space="preserve">6,481,593 </w:t>
            </w:r>
            <w:r w:rsidR="005037D1" w:rsidRPr="007D1A27">
              <w:rPr>
                <w:rFonts w:asciiTheme="majorBidi" w:hAnsiTheme="majorBidi" w:cstheme="majorBidi"/>
                <w:sz w:val="30"/>
                <w:szCs w:val="30"/>
                <w:cs/>
              </w:rPr>
              <w:t>หน่</w:t>
            </w:r>
            <w:r w:rsidR="005037D1" w:rsidRPr="006B7106">
              <w:rPr>
                <w:rFonts w:asciiTheme="majorBidi" w:hAnsiTheme="majorBidi" w:cstheme="majorBidi"/>
                <w:sz w:val="30"/>
                <w:szCs w:val="30"/>
                <w:cs/>
              </w:rPr>
              <w:t>วย</w:t>
            </w:r>
            <w:r w:rsidR="005037D1" w:rsidRPr="006B710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037D1" w:rsidRPr="006B7106">
              <w:rPr>
                <w:rFonts w:asciiTheme="majorBidi" w:hAnsiTheme="majorBidi" w:cstheme="majorBidi"/>
                <w:sz w:val="30"/>
                <w:szCs w:val="30"/>
                <w:cs/>
              </w:rPr>
              <w:t>(หน่วยที่มีการให้สิทธิจริง)</w:t>
            </w:r>
          </w:p>
        </w:tc>
      </w:tr>
      <w:tr w:rsidR="00B274CE" w:rsidRPr="006B7106" w:rsidTr="003E163B">
        <w:tc>
          <w:tcPr>
            <w:tcW w:w="1863" w:type="pct"/>
          </w:tcPr>
          <w:p w:rsidR="00B274CE" w:rsidRPr="006B7106" w:rsidRDefault="00B274CE" w:rsidP="007F5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B7106">
              <w:rPr>
                <w:rFonts w:ascii="Angsana New" w:hAnsi="Angsana New"/>
                <w:sz w:val="30"/>
                <w:szCs w:val="30"/>
                <w:cs/>
              </w:rPr>
              <w:t>อัตราการใช้สิทธิ</w:t>
            </w:r>
          </w:p>
        </w:tc>
        <w:tc>
          <w:tcPr>
            <w:tcW w:w="245" w:type="pct"/>
          </w:tcPr>
          <w:p w:rsidR="00B274CE" w:rsidRPr="006B7106" w:rsidRDefault="00B274CE" w:rsidP="007F59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7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92" w:type="pct"/>
          </w:tcPr>
          <w:p w:rsidR="00B274CE" w:rsidRPr="006B7106" w:rsidRDefault="00B274CE" w:rsidP="007F59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1" w:right="-131"/>
              <w:rPr>
                <w:rFonts w:ascii="Angsana New" w:hAnsi="Angsana New"/>
                <w:sz w:val="30"/>
                <w:szCs w:val="30"/>
              </w:rPr>
            </w:pPr>
            <w:r w:rsidRPr="006B7106">
              <w:rPr>
                <w:rFonts w:ascii="Angsana New" w:hAnsi="Angsana New"/>
                <w:sz w:val="30"/>
                <w:szCs w:val="30"/>
                <w:cs/>
              </w:rPr>
              <w:t xml:space="preserve">ใบสำคัญแสดงสิทธิฯ </w:t>
            </w:r>
            <w:r w:rsidRPr="006B7106">
              <w:rPr>
                <w:rFonts w:ascii="Angsana New" w:hAnsi="Angsana New"/>
                <w:sz w:val="30"/>
                <w:szCs w:val="30"/>
              </w:rPr>
              <w:t>1</w:t>
            </w:r>
            <w:r w:rsidRPr="006B7106">
              <w:rPr>
                <w:rFonts w:ascii="Angsana New" w:hAnsi="Angsana New"/>
                <w:sz w:val="30"/>
                <w:szCs w:val="30"/>
                <w:cs/>
              </w:rPr>
              <w:t xml:space="preserve"> หน่วยต่อหุ้นสามัญ </w:t>
            </w:r>
            <w:r w:rsidRPr="006B7106">
              <w:rPr>
                <w:rFonts w:ascii="Angsana New" w:hAnsi="Angsana New"/>
                <w:sz w:val="30"/>
                <w:szCs w:val="30"/>
              </w:rPr>
              <w:t>1</w:t>
            </w:r>
            <w:r w:rsidRPr="006B7106">
              <w:rPr>
                <w:rFonts w:ascii="Angsana New" w:hAnsi="Angsana New"/>
                <w:sz w:val="30"/>
                <w:szCs w:val="30"/>
                <w:cs/>
              </w:rPr>
              <w:t xml:space="preserve"> หุ้น</w:t>
            </w:r>
          </w:p>
        </w:tc>
      </w:tr>
      <w:tr w:rsidR="00B274CE" w:rsidRPr="006B7106" w:rsidTr="003E163B">
        <w:tc>
          <w:tcPr>
            <w:tcW w:w="1863" w:type="pct"/>
          </w:tcPr>
          <w:p w:rsidR="00B274CE" w:rsidRPr="006B7106" w:rsidRDefault="00B274CE" w:rsidP="007F5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B7106">
              <w:rPr>
                <w:rFonts w:ascii="Angsana New" w:hAnsi="Angsana New"/>
                <w:sz w:val="30"/>
                <w:szCs w:val="30"/>
                <w:cs/>
              </w:rPr>
              <w:t>ราคาในการใช้สิทธิ</w:t>
            </w:r>
          </w:p>
        </w:tc>
        <w:tc>
          <w:tcPr>
            <w:tcW w:w="245" w:type="pct"/>
          </w:tcPr>
          <w:p w:rsidR="00B274CE" w:rsidRPr="006B7106" w:rsidRDefault="00B274CE" w:rsidP="007F59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7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92" w:type="pct"/>
          </w:tcPr>
          <w:p w:rsidR="00B274CE" w:rsidRPr="006B7106" w:rsidRDefault="00B274CE" w:rsidP="007F59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1" w:right="-131"/>
              <w:rPr>
                <w:rFonts w:ascii="Angsana New" w:hAnsi="Angsana New"/>
                <w:sz w:val="30"/>
                <w:szCs w:val="30"/>
              </w:rPr>
            </w:pPr>
            <w:r w:rsidRPr="006B7106">
              <w:rPr>
                <w:rFonts w:ascii="Angsana New" w:hAnsi="Angsana New"/>
                <w:sz w:val="30"/>
                <w:szCs w:val="30"/>
              </w:rPr>
              <w:t xml:space="preserve">16.28 </w:t>
            </w:r>
            <w:r w:rsidRPr="006B7106">
              <w:rPr>
                <w:rFonts w:ascii="Angsana New" w:hAnsi="Angsana New"/>
                <w:sz w:val="30"/>
                <w:szCs w:val="30"/>
                <w:cs/>
              </w:rPr>
              <w:t>บาทต่อหุ้น</w:t>
            </w:r>
          </w:p>
        </w:tc>
      </w:tr>
      <w:tr w:rsidR="00B274CE" w:rsidRPr="00580CA6" w:rsidTr="003E163B">
        <w:tc>
          <w:tcPr>
            <w:tcW w:w="1863" w:type="pct"/>
          </w:tcPr>
          <w:p w:rsidR="00B274CE" w:rsidRPr="006B7106" w:rsidRDefault="00B274CE" w:rsidP="007F5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B7106">
              <w:rPr>
                <w:rFonts w:ascii="Angsana New" w:hAnsi="Angsana New"/>
                <w:sz w:val="30"/>
                <w:szCs w:val="30"/>
                <w:cs/>
              </w:rPr>
              <w:t>ระยะเวลาและสัดส่วนการใช้สิทธิ</w:t>
            </w:r>
          </w:p>
        </w:tc>
        <w:tc>
          <w:tcPr>
            <w:tcW w:w="245" w:type="pct"/>
          </w:tcPr>
          <w:p w:rsidR="00B274CE" w:rsidRPr="006B7106" w:rsidRDefault="00B274CE" w:rsidP="007F59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7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92" w:type="pct"/>
          </w:tcPr>
          <w:p w:rsidR="00B274CE" w:rsidRPr="006B7106" w:rsidRDefault="00B274CE" w:rsidP="007F59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1"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B7106">
              <w:rPr>
                <w:rFonts w:ascii="Angsana New" w:hAnsi="Angsana New"/>
                <w:sz w:val="30"/>
                <w:szCs w:val="30"/>
                <w:cs/>
              </w:rPr>
              <w:t xml:space="preserve">ปีละ </w:t>
            </w:r>
            <w:r w:rsidRPr="006B7106">
              <w:rPr>
                <w:rFonts w:ascii="Angsana New" w:hAnsi="Angsana New"/>
                <w:sz w:val="30"/>
                <w:szCs w:val="30"/>
              </w:rPr>
              <w:t>4</w:t>
            </w:r>
            <w:r w:rsidRPr="006B7106">
              <w:rPr>
                <w:rFonts w:ascii="Angsana New" w:hAnsi="Angsana New"/>
                <w:sz w:val="30"/>
                <w:szCs w:val="30"/>
                <w:cs/>
              </w:rPr>
              <w:t xml:space="preserve"> ครั้งในเดือนกุมภาพันธ์ พฤษภาคม สิงหาคม และพฤศจิกายนของแต่ละปี </w:t>
            </w:r>
            <w:r w:rsidRPr="006B7106">
              <w:rPr>
                <w:rFonts w:ascii="Angsana New" w:hAnsi="Angsana New"/>
                <w:sz w:val="30"/>
                <w:szCs w:val="30"/>
              </w:rPr>
              <w:t>(2558</w:t>
            </w:r>
            <w:r w:rsidRPr="006B7106">
              <w:rPr>
                <w:rFonts w:ascii="Angsana New" w:hAnsi="Angsana New"/>
                <w:sz w:val="30"/>
                <w:szCs w:val="30"/>
                <w:cs/>
              </w:rPr>
              <w:t xml:space="preserve"> เป็นปีแรก</w:t>
            </w:r>
            <w:r w:rsidRPr="006B7106">
              <w:rPr>
                <w:rFonts w:ascii="Angsana New" w:hAnsi="Angsana New"/>
                <w:sz w:val="30"/>
                <w:szCs w:val="30"/>
              </w:rPr>
              <w:t>)</w:t>
            </w:r>
            <w:r w:rsidRPr="006B7106">
              <w:rPr>
                <w:rFonts w:ascii="Angsana New" w:hAnsi="Angsana New"/>
                <w:sz w:val="30"/>
                <w:szCs w:val="30"/>
                <w:cs/>
              </w:rPr>
              <w:t xml:space="preserve"> โดยจะใช้สิทธิรวมกันในแต่ละปีได้ไม่เกิน </w:t>
            </w:r>
            <w:r w:rsidRPr="006B7106">
              <w:rPr>
                <w:rFonts w:ascii="Angsana New" w:hAnsi="Angsana New"/>
                <w:sz w:val="30"/>
                <w:szCs w:val="30"/>
              </w:rPr>
              <w:t>1</w:t>
            </w:r>
            <w:r w:rsidRPr="006B7106">
              <w:rPr>
                <w:rFonts w:ascii="Angsana New" w:hAnsi="Angsana New"/>
                <w:sz w:val="30"/>
                <w:szCs w:val="30"/>
                <w:cs/>
              </w:rPr>
              <w:t xml:space="preserve"> ใน </w:t>
            </w:r>
            <w:r w:rsidRPr="006B7106">
              <w:rPr>
                <w:rFonts w:ascii="Angsana New" w:hAnsi="Angsana New"/>
                <w:sz w:val="30"/>
                <w:szCs w:val="30"/>
              </w:rPr>
              <w:t xml:space="preserve">4 </w:t>
            </w:r>
            <w:r w:rsidRPr="006B7106">
              <w:rPr>
                <w:rFonts w:ascii="Angsana New" w:hAnsi="Angsana New"/>
                <w:sz w:val="30"/>
                <w:szCs w:val="30"/>
                <w:cs/>
              </w:rPr>
              <w:t>ของที่ได้รับจัดสรรเป็นระยะเวลา</w:t>
            </w:r>
            <w:r w:rsidRPr="006B7106">
              <w:rPr>
                <w:rFonts w:ascii="Angsana New" w:hAnsi="Angsana New"/>
                <w:sz w:val="30"/>
                <w:szCs w:val="30"/>
              </w:rPr>
              <w:t xml:space="preserve"> 4 </w:t>
            </w:r>
            <w:r w:rsidRPr="006B7106">
              <w:rPr>
                <w:rFonts w:ascii="Angsana New" w:hAnsi="Angsana New"/>
                <w:sz w:val="30"/>
                <w:szCs w:val="30"/>
                <w:cs/>
              </w:rPr>
              <w:t>ปี ในกรณีที่ไม่ได้ใช้สิทธิให้ครบจำนวนให้สามารถไปใช้สิทธิได้ในคราวถัดไป</w:t>
            </w:r>
          </w:p>
        </w:tc>
      </w:tr>
      <w:tr w:rsidR="00A92CD0" w:rsidRPr="00580CA6" w:rsidTr="003E163B">
        <w:tc>
          <w:tcPr>
            <w:tcW w:w="1863" w:type="pct"/>
          </w:tcPr>
          <w:p w:rsidR="00A92CD0" w:rsidRPr="006B7106" w:rsidRDefault="00A92CD0" w:rsidP="007F5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วันที่ให้สิทธิ</w:t>
            </w:r>
          </w:p>
        </w:tc>
        <w:tc>
          <w:tcPr>
            <w:tcW w:w="245" w:type="pct"/>
          </w:tcPr>
          <w:p w:rsidR="00A92CD0" w:rsidRPr="006B7106" w:rsidRDefault="00A92CD0" w:rsidP="007F59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7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92" w:type="pct"/>
          </w:tcPr>
          <w:p w:rsidR="00A92CD0" w:rsidRPr="006B7106" w:rsidRDefault="00A92CD0" w:rsidP="007F59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1"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13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กุมภาพันธ์ </w:t>
            </w:r>
            <w:r>
              <w:rPr>
                <w:rFonts w:ascii="Angsana New" w:hAnsi="Angsana New"/>
                <w:sz w:val="30"/>
                <w:szCs w:val="30"/>
              </w:rPr>
              <w:t>2558</w:t>
            </w:r>
          </w:p>
        </w:tc>
      </w:tr>
    </w:tbl>
    <w:p w:rsidR="008822E5" w:rsidRDefault="008822E5" w:rsidP="003E163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:rsidR="003375F4" w:rsidRDefault="003375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</w:rPr>
        <w:br w:type="page"/>
      </w:r>
    </w:p>
    <w:p w:rsidR="00A95C1E" w:rsidRPr="009E25A0" w:rsidRDefault="00A95C1E" w:rsidP="00AD51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95"/>
        <w:jc w:val="thaiDistribute"/>
        <w:rPr>
          <w:rFonts w:ascii="Angsana New" w:hAnsi="Angsana New"/>
          <w:i/>
          <w:iCs/>
          <w:sz w:val="30"/>
          <w:szCs w:val="30"/>
        </w:rPr>
      </w:pPr>
      <w:r w:rsidRPr="009E25A0">
        <w:rPr>
          <w:rFonts w:ascii="Angsana New" w:hAnsi="Angsana New"/>
          <w:i/>
          <w:iCs/>
          <w:sz w:val="30"/>
          <w:szCs w:val="30"/>
        </w:rPr>
        <w:lastRenderedPageBreak/>
        <w:t>PS-WG</w:t>
      </w:r>
    </w:p>
    <w:p w:rsidR="00A95C1E" w:rsidRPr="00C14BAF" w:rsidRDefault="00A95C1E" w:rsidP="00C14B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330"/>
        <w:gridCol w:w="451"/>
        <w:gridCol w:w="5309"/>
      </w:tblGrid>
      <w:tr w:rsidR="00A95C1E" w:rsidRPr="00801B9B" w:rsidTr="00074DC7">
        <w:trPr>
          <w:tblHeader/>
        </w:trPr>
        <w:tc>
          <w:tcPr>
            <w:tcW w:w="1832" w:type="pct"/>
            <w:tcBorders>
              <w:bottom w:val="single" w:sz="4" w:space="0" w:color="auto"/>
            </w:tcBorders>
          </w:tcPr>
          <w:p w:rsidR="00A95C1E" w:rsidRPr="00801B9B" w:rsidRDefault="00A95C1E" w:rsidP="004F5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1B9B">
              <w:rPr>
                <w:rFonts w:asciiTheme="majorBidi" w:hAnsiTheme="majorBidi" w:cstheme="majorBidi"/>
                <w:sz w:val="30"/>
                <w:szCs w:val="30"/>
                <w:cs/>
              </w:rPr>
              <w:t>รายการ</w:t>
            </w:r>
          </w:p>
        </w:tc>
        <w:tc>
          <w:tcPr>
            <w:tcW w:w="248" w:type="pct"/>
          </w:tcPr>
          <w:p w:rsidR="00A95C1E" w:rsidRPr="00801B9B" w:rsidRDefault="00A95C1E" w:rsidP="004F5D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20" w:type="pct"/>
            <w:tcBorders>
              <w:bottom w:val="single" w:sz="4" w:space="0" w:color="auto"/>
            </w:tcBorders>
          </w:tcPr>
          <w:p w:rsidR="00A95C1E" w:rsidRPr="00801B9B" w:rsidRDefault="00A95C1E" w:rsidP="004F5D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1B9B">
              <w:rPr>
                <w:rFonts w:asciiTheme="majorBidi" w:hAnsiTheme="majorBidi" w:cstheme="majorBidi"/>
                <w:sz w:val="30"/>
                <w:szCs w:val="30"/>
                <w:cs/>
              </w:rPr>
              <w:t>รายละเอียด</w:t>
            </w:r>
          </w:p>
        </w:tc>
      </w:tr>
      <w:tr w:rsidR="00A95C1E" w:rsidRPr="00801B9B" w:rsidTr="00074DC7">
        <w:trPr>
          <w:tblHeader/>
        </w:trPr>
        <w:tc>
          <w:tcPr>
            <w:tcW w:w="1832" w:type="pct"/>
            <w:tcBorders>
              <w:top w:val="single" w:sz="4" w:space="0" w:color="auto"/>
            </w:tcBorders>
          </w:tcPr>
          <w:p w:rsidR="00A95C1E" w:rsidRPr="00801B9B" w:rsidRDefault="00A95C1E" w:rsidP="004F5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48" w:type="pct"/>
          </w:tcPr>
          <w:p w:rsidR="00A95C1E" w:rsidRPr="00801B9B" w:rsidRDefault="00A95C1E" w:rsidP="004F5D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7" w:right="-131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920" w:type="pct"/>
            <w:tcBorders>
              <w:top w:val="single" w:sz="4" w:space="0" w:color="auto"/>
            </w:tcBorders>
          </w:tcPr>
          <w:p w:rsidR="00A95C1E" w:rsidRPr="00801B9B" w:rsidRDefault="00A95C1E" w:rsidP="004F5D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7" w:right="-131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  <w:tr w:rsidR="00A95C1E" w:rsidRPr="00801B9B" w:rsidTr="00074DC7">
        <w:tc>
          <w:tcPr>
            <w:tcW w:w="1832" w:type="pct"/>
          </w:tcPr>
          <w:p w:rsidR="00A95C1E" w:rsidRPr="00801B9B" w:rsidRDefault="00A95C1E" w:rsidP="004F5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01B9B">
              <w:rPr>
                <w:rFonts w:asciiTheme="majorBidi" w:hAnsiTheme="majorBidi" w:cstheme="majorBidi"/>
                <w:sz w:val="30"/>
                <w:szCs w:val="30"/>
                <w:cs/>
              </w:rPr>
              <w:t>ประเภทของใบสำคัญแสดงสิทธิฯ</w:t>
            </w:r>
          </w:p>
        </w:tc>
        <w:tc>
          <w:tcPr>
            <w:tcW w:w="248" w:type="pct"/>
          </w:tcPr>
          <w:p w:rsidR="00A95C1E" w:rsidRPr="00801B9B" w:rsidRDefault="00A95C1E" w:rsidP="004F5D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7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20" w:type="pct"/>
          </w:tcPr>
          <w:p w:rsidR="00A95C1E" w:rsidRPr="00801B9B" w:rsidRDefault="00A95C1E" w:rsidP="004F5D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1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01B9B">
              <w:rPr>
                <w:rFonts w:asciiTheme="majorBidi" w:hAnsiTheme="majorBidi" w:cstheme="majorBidi"/>
                <w:sz w:val="30"/>
                <w:szCs w:val="30"/>
                <w:cs/>
              </w:rPr>
              <w:t>ชนิดไม่มีมูลค่า</w:t>
            </w:r>
          </w:p>
        </w:tc>
      </w:tr>
      <w:tr w:rsidR="00A95C1E" w:rsidRPr="00801B9B" w:rsidTr="00074DC7">
        <w:tc>
          <w:tcPr>
            <w:tcW w:w="1832" w:type="pct"/>
          </w:tcPr>
          <w:p w:rsidR="00A95C1E" w:rsidRPr="00801B9B" w:rsidRDefault="00A95C1E" w:rsidP="004F5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01B9B">
              <w:rPr>
                <w:rFonts w:asciiTheme="majorBidi" w:hAnsiTheme="majorBidi" w:cstheme="majorBidi"/>
                <w:sz w:val="30"/>
                <w:szCs w:val="30"/>
                <w:cs/>
              </w:rPr>
              <w:t>อายุของใบสำคัญแสดงสิทธิฯ</w:t>
            </w:r>
          </w:p>
        </w:tc>
        <w:tc>
          <w:tcPr>
            <w:tcW w:w="248" w:type="pct"/>
          </w:tcPr>
          <w:p w:rsidR="00A95C1E" w:rsidRPr="00801B9B" w:rsidRDefault="00A95C1E" w:rsidP="004F5D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7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20" w:type="pct"/>
          </w:tcPr>
          <w:p w:rsidR="00A95C1E" w:rsidRPr="00801B9B" w:rsidRDefault="00A95C1E" w:rsidP="004F5D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1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01B9B">
              <w:rPr>
                <w:rFonts w:asciiTheme="majorBidi" w:hAnsiTheme="majorBidi" w:cstheme="majorBidi"/>
                <w:sz w:val="30"/>
                <w:szCs w:val="30"/>
              </w:rPr>
              <w:t xml:space="preserve">4 </w:t>
            </w:r>
            <w:r w:rsidRPr="00801B9B">
              <w:rPr>
                <w:rFonts w:asciiTheme="majorBidi" w:hAnsiTheme="majorBidi" w:cstheme="majorBidi"/>
                <w:sz w:val="30"/>
                <w:szCs w:val="30"/>
                <w:cs/>
              </w:rPr>
              <w:t>ปี นับแต่วันที่ออกใบสำคัญแสดงสิทธิ</w:t>
            </w:r>
          </w:p>
        </w:tc>
      </w:tr>
      <w:tr w:rsidR="00F87F3E" w:rsidRPr="00801B9B" w:rsidTr="00074DC7">
        <w:tc>
          <w:tcPr>
            <w:tcW w:w="1832" w:type="pct"/>
            <w:shd w:val="clear" w:color="auto" w:fill="auto"/>
          </w:tcPr>
          <w:p w:rsidR="00F87F3E" w:rsidRPr="002F0762" w:rsidRDefault="00F87F3E" w:rsidP="004F5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F0762">
              <w:rPr>
                <w:rFonts w:asciiTheme="majorBidi" w:hAnsiTheme="majorBidi" w:cstheme="majorBidi"/>
                <w:sz w:val="30"/>
                <w:szCs w:val="30"/>
                <w:cs/>
              </w:rPr>
              <w:t>เสนอให้กับ</w:t>
            </w:r>
          </w:p>
        </w:tc>
        <w:tc>
          <w:tcPr>
            <w:tcW w:w="248" w:type="pct"/>
          </w:tcPr>
          <w:p w:rsidR="00F87F3E" w:rsidRPr="00801B9B" w:rsidRDefault="00F87F3E" w:rsidP="004F5D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7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20" w:type="pct"/>
          </w:tcPr>
          <w:p w:rsidR="00F87F3E" w:rsidRPr="00801B9B" w:rsidRDefault="002F0762" w:rsidP="004F5D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1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B7106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 (ซึ่งได้รับการจัดสรรในฐานะเป็นผู้บริหารของ</w:t>
            </w:r>
            <w:r w:rsidR="003375F4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</w:t>
            </w:r>
            <w:r w:rsidR="003375F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3375F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พฤกษา </w:t>
            </w:r>
            <w:proofErr w:type="spellStart"/>
            <w:r w:rsidR="003375F4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เรียลเอสเตท</w:t>
            </w:r>
            <w:proofErr w:type="spellEnd"/>
            <w:r w:rsidR="003375F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จำกัด (มหาชน)</w:t>
            </w:r>
            <w:r w:rsidRPr="006B7106">
              <w:rPr>
                <w:rFonts w:asciiTheme="majorBidi" w:hAnsiTheme="majorBidi" w:cstheme="majorBidi"/>
                <w:sz w:val="30"/>
                <w:szCs w:val="30"/>
                <w:cs/>
              </w:rPr>
              <w:t>) และผู้บริหารของ</w:t>
            </w:r>
            <w:r w:rsidR="003375F4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</w:t>
            </w:r>
            <w:r w:rsidR="003375F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3375F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พฤกษา </w:t>
            </w:r>
            <w:proofErr w:type="spellStart"/>
            <w:r w:rsidR="003375F4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เรียลเอสเตท</w:t>
            </w:r>
            <w:proofErr w:type="spellEnd"/>
            <w:r w:rsidR="003375F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จำกัด (มหาชน) </w:t>
            </w:r>
            <w:r w:rsidRPr="006B7106">
              <w:rPr>
                <w:rFonts w:asciiTheme="majorBidi" w:hAnsiTheme="majorBidi" w:cstheme="majorBidi"/>
                <w:sz w:val="30"/>
                <w:szCs w:val="30"/>
                <w:cs/>
              </w:rPr>
              <w:t>และ/หรือบริษัทย่อย</w:t>
            </w:r>
          </w:p>
        </w:tc>
      </w:tr>
      <w:tr w:rsidR="00F87F3E" w:rsidRPr="00801B9B" w:rsidTr="00074DC7">
        <w:tc>
          <w:tcPr>
            <w:tcW w:w="1832" w:type="pct"/>
          </w:tcPr>
          <w:p w:rsidR="00F87F3E" w:rsidRPr="002F0762" w:rsidRDefault="00F87F3E" w:rsidP="00F87F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2F076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จำนวนที่ออกและจัดสรรแล้ว                   </w:t>
            </w:r>
          </w:p>
          <w:p w:rsidR="00F87F3E" w:rsidRPr="002F0762" w:rsidRDefault="00F87F3E" w:rsidP="00127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F0762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2F076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2F0762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2F076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  <w:r w:rsidRPr="002F076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2F076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27221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48" w:type="pct"/>
          </w:tcPr>
          <w:p w:rsidR="00F87F3E" w:rsidRPr="00801B9B" w:rsidRDefault="00F87F3E" w:rsidP="004F5D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7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20" w:type="pct"/>
          </w:tcPr>
          <w:p w:rsidR="00F87F3E" w:rsidRPr="00801B9B" w:rsidRDefault="009C15E4" w:rsidP="004F5D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1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14,810,443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หน่วย (หน่วยที่มีการให้สิทธิจริง)</w:t>
            </w:r>
          </w:p>
        </w:tc>
      </w:tr>
      <w:tr w:rsidR="00A95C1E" w:rsidRPr="00801B9B" w:rsidTr="00074DC7">
        <w:tc>
          <w:tcPr>
            <w:tcW w:w="1832" w:type="pct"/>
          </w:tcPr>
          <w:p w:rsidR="00A95C1E" w:rsidRPr="00801B9B" w:rsidRDefault="00A95C1E" w:rsidP="004F5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01B9B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อัตราการใช้สิทธิ</w:t>
            </w:r>
          </w:p>
        </w:tc>
        <w:tc>
          <w:tcPr>
            <w:tcW w:w="248" w:type="pct"/>
          </w:tcPr>
          <w:p w:rsidR="00A95C1E" w:rsidRPr="00801B9B" w:rsidRDefault="00A95C1E" w:rsidP="004F5D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7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20" w:type="pct"/>
          </w:tcPr>
          <w:p w:rsidR="00A95C1E" w:rsidRPr="00801B9B" w:rsidRDefault="00A95C1E" w:rsidP="004F5D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1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01B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ใบสำคัญแสดงสิทธิฯ </w:t>
            </w:r>
            <w:r w:rsidRPr="00801B9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01B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หน่วยต่อหุ้นสามัญ </w:t>
            </w:r>
            <w:r w:rsidRPr="00801B9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01B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หุ้น</w:t>
            </w:r>
          </w:p>
        </w:tc>
      </w:tr>
      <w:tr w:rsidR="00A95C1E" w:rsidRPr="00801B9B" w:rsidTr="00074DC7">
        <w:tc>
          <w:tcPr>
            <w:tcW w:w="1832" w:type="pct"/>
          </w:tcPr>
          <w:p w:rsidR="00A95C1E" w:rsidRPr="00801B9B" w:rsidRDefault="00A95C1E" w:rsidP="004F5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01B9B">
              <w:rPr>
                <w:rFonts w:asciiTheme="majorBidi" w:hAnsiTheme="majorBidi" w:cstheme="majorBidi"/>
                <w:sz w:val="30"/>
                <w:szCs w:val="30"/>
                <w:cs/>
              </w:rPr>
              <w:t>ราคาในการใช้สิทธิ</w:t>
            </w:r>
          </w:p>
        </w:tc>
        <w:tc>
          <w:tcPr>
            <w:tcW w:w="248" w:type="pct"/>
          </w:tcPr>
          <w:p w:rsidR="00A95C1E" w:rsidRPr="00801B9B" w:rsidRDefault="00A95C1E" w:rsidP="004F5D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7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20" w:type="pct"/>
          </w:tcPr>
          <w:p w:rsidR="00A95C1E" w:rsidRPr="00801B9B" w:rsidRDefault="00A95C1E" w:rsidP="004F5D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1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01B9B">
              <w:rPr>
                <w:rFonts w:asciiTheme="majorBidi" w:hAnsiTheme="majorBidi" w:cstheme="majorBidi"/>
                <w:sz w:val="30"/>
                <w:szCs w:val="30"/>
              </w:rPr>
              <w:t xml:space="preserve">29.27 </w:t>
            </w:r>
            <w:r w:rsidRPr="00801B9B">
              <w:rPr>
                <w:rFonts w:asciiTheme="majorBidi" w:hAnsiTheme="majorBidi" w:cstheme="majorBidi"/>
                <w:sz w:val="30"/>
                <w:szCs w:val="30"/>
                <w:cs/>
              </w:rPr>
              <w:t>บาทต่อหุ้น</w:t>
            </w:r>
          </w:p>
        </w:tc>
      </w:tr>
      <w:tr w:rsidR="00A95C1E" w:rsidRPr="00580CA6" w:rsidTr="00074DC7">
        <w:tc>
          <w:tcPr>
            <w:tcW w:w="1832" w:type="pct"/>
          </w:tcPr>
          <w:p w:rsidR="00A95C1E" w:rsidRPr="00801B9B" w:rsidRDefault="00A95C1E" w:rsidP="004F5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01B9B">
              <w:rPr>
                <w:rFonts w:asciiTheme="majorBidi" w:hAnsiTheme="majorBidi" w:cstheme="majorBidi"/>
                <w:sz w:val="30"/>
                <w:szCs w:val="30"/>
                <w:cs/>
              </w:rPr>
              <w:t>ระยะเวลาและสัดส่วนการใช้สิทธิ</w:t>
            </w:r>
          </w:p>
        </w:tc>
        <w:tc>
          <w:tcPr>
            <w:tcW w:w="248" w:type="pct"/>
          </w:tcPr>
          <w:p w:rsidR="00A95C1E" w:rsidRPr="00801B9B" w:rsidRDefault="00A95C1E" w:rsidP="004F5D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7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20" w:type="pct"/>
          </w:tcPr>
          <w:p w:rsidR="00A95C1E" w:rsidRPr="00801B9B" w:rsidRDefault="00A95C1E" w:rsidP="004F5D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1"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01B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ปีละ </w:t>
            </w:r>
            <w:r w:rsidRPr="00801B9B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801B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ครั้งในเดือนกุมภาพันธ์ พฤษภาคม สิงหาคม และพฤศจิกายนของแต่ละปี </w:t>
            </w:r>
            <w:r w:rsidR="002C36E5" w:rsidRPr="006B7106">
              <w:rPr>
                <w:rFonts w:ascii="Angsana New" w:hAnsi="Angsana New"/>
                <w:sz w:val="30"/>
                <w:szCs w:val="30"/>
                <w:cs/>
              </w:rPr>
              <w:t xml:space="preserve">โดยจะใช้สิทธิรวมกันในแต่ละปีได้ไม่เกิน </w:t>
            </w:r>
            <w:r w:rsidR="002C36E5" w:rsidRPr="006B7106">
              <w:rPr>
                <w:rFonts w:ascii="Angsana New" w:hAnsi="Angsana New"/>
                <w:sz w:val="30"/>
                <w:szCs w:val="30"/>
              </w:rPr>
              <w:t>1</w:t>
            </w:r>
            <w:r w:rsidR="002C36E5" w:rsidRPr="006B7106">
              <w:rPr>
                <w:rFonts w:ascii="Angsana New" w:hAnsi="Angsana New"/>
                <w:sz w:val="30"/>
                <w:szCs w:val="30"/>
                <w:cs/>
              </w:rPr>
              <w:t xml:space="preserve"> ใน </w:t>
            </w:r>
            <w:r w:rsidR="002C36E5" w:rsidRPr="006B7106">
              <w:rPr>
                <w:rFonts w:ascii="Angsana New" w:hAnsi="Angsana New"/>
                <w:sz w:val="30"/>
                <w:szCs w:val="30"/>
              </w:rPr>
              <w:t xml:space="preserve">4 </w:t>
            </w:r>
            <w:r w:rsidR="002C36E5" w:rsidRPr="006B7106">
              <w:rPr>
                <w:rFonts w:ascii="Angsana New" w:hAnsi="Angsana New"/>
                <w:sz w:val="30"/>
                <w:szCs w:val="30"/>
                <w:cs/>
              </w:rPr>
              <w:t>ของที่ได้รับจัดสรรเป็นระยะเวลา</w:t>
            </w:r>
            <w:r w:rsidR="002C36E5" w:rsidRPr="006B7106">
              <w:rPr>
                <w:rFonts w:ascii="Angsana New" w:hAnsi="Angsana New"/>
                <w:sz w:val="30"/>
                <w:szCs w:val="30"/>
              </w:rPr>
              <w:t xml:space="preserve"> 4 </w:t>
            </w:r>
            <w:r w:rsidR="002C36E5" w:rsidRPr="006B7106">
              <w:rPr>
                <w:rFonts w:ascii="Angsana New" w:hAnsi="Angsana New"/>
                <w:sz w:val="30"/>
                <w:szCs w:val="30"/>
                <w:cs/>
              </w:rPr>
              <w:t>ปี ในกรณีที่ไม่ได้ใช้สิทธิให้ครบจำนวนให้สามารถไปใช้สิทธิได้ในคราวถัดไป</w:t>
            </w:r>
          </w:p>
        </w:tc>
      </w:tr>
      <w:tr w:rsidR="004718F0" w:rsidRPr="00580CA6" w:rsidTr="00074DC7">
        <w:tc>
          <w:tcPr>
            <w:tcW w:w="1832" w:type="pct"/>
          </w:tcPr>
          <w:p w:rsidR="004718F0" w:rsidRPr="006B7106" w:rsidRDefault="004718F0" w:rsidP="00471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วันที่ให้สิทธิ</w:t>
            </w:r>
          </w:p>
        </w:tc>
        <w:tc>
          <w:tcPr>
            <w:tcW w:w="248" w:type="pct"/>
          </w:tcPr>
          <w:p w:rsidR="004718F0" w:rsidRPr="006B7106" w:rsidRDefault="004718F0" w:rsidP="004718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7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20" w:type="pct"/>
          </w:tcPr>
          <w:p w:rsidR="004718F0" w:rsidRPr="006B7106" w:rsidRDefault="004718F0" w:rsidP="004718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1"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17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กุมภาพันธ์ </w:t>
            </w: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</w:tbl>
    <w:p w:rsidR="00EA32D8" w:rsidRPr="00306EE0" w:rsidRDefault="00EA32D8" w:rsidP="00C14B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3612BC" w:rsidRPr="00306EE0" w:rsidRDefault="003612BC" w:rsidP="00C14B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06EE0">
        <w:rPr>
          <w:rFonts w:asciiTheme="majorBidi" w:hAnsiTheme="majorBidi" w:cstheme="majorBidi"/>
          <w:sz w:val="30"/>
          <w:szCs w:val="30"/>
          <w:cs/>
        </w:rPr>
        <w:t>รายการเคลื่อนไหวในระหว่าง</w:t>
      </w:r>
      <w:r w:rsidRPr="00306EE0">
        <w:rPr>
          <w:rFonts w:asciiTheme="majorBidi" w:hAnsiTheme="majorBidi" w:cstheme="majorBidi" w:hint="cs"/>
          <w:sz w:val="30"/>
          <w:szCs w:val="30"/>
          <w:cs/>
        </w:rPr>
        <w:t>ปี</w:t>
      </w:r>
      <w:r w:rsidRPr="00306EE0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Pr="00306EE0">
        <w:rPr>
          <w:rFonts w:asciiTheme="majorBidi" w:hAnsiTheme="majorBidi" w:cstheme="majorBidi"/>
          <w:sz w:val="30"/>
          <w:szCs w:val="30"/>
        </w:rPr>
        <w:t>31</w:t>
      </w:r>
      <w:r w:rsidRPr="00306EE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06EE0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6B7106" w:rsidRPr="00306EE0">
        <w:rPr>
          <w:rFonts w:asciiTheme="majorBidi" w:hAnsiTheme="majorBidi" w:cstheme="majorBidi"/>
          <w:sz w:val="30"/>
          <w:szCs w:val="30"/>
        </w:rPr>
        <w:t>25</w:t>
      </w:r>
      <w:r w:rsidR="003316C7" w:rsidRPr="00306EE0">
        <w:rPr>
          <w:rFonts w:asciiTheme="majorBidi" w:hAnsiTheme="majorBidi" w:cstheme="majorBidi"/>
          <w:sz w:val="30"/>
          <w:szCs w:val="30"/>
        </w:rPr>
        <w:t>6</w:t>
      </w:r>
      <w:r w:rsidR="00C07B9D" w:rsidRPr="00306EE0">
        <w:rPr>
          <w:rFonts w:asciiTheme="majorBidi" w:hAnsiTheme="majorBidi" w:cstheme="majorBidi"/>
          <w:sz w:val="30"/>
          <w:szCs w:val="30"/>
        </w:rPr>
        <w:t>1</w:t>
      </w:r>
      <w:r w:rsidRPr="00306EE0">
        <w:rPr>
          <w:rFonts w:asciiTheme="majorBidi" w:hAnsiTheme="majorBidi" w:cstheme="majorBidi"/>
          <w:sz w:val="30"/>
          <w:szCs w:val="30"/>
        </w:rPr>
        <w:t xml:space="preserve"> </w:t>
      </w:r>
      <w:r w:rsidRPr="00306EE0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6B7106" w:rsidRPr="00306EE0">
        <w:rPr>
          <w:rFonts w:asciiTheme="majorBidi" w:hAnsiTheme="majorBidi" w:cstheme="majorBidi"/>
          <w:sz w:val="30"/>
          <w:szCs w:val="30"/>
        </w:rPr>
        <w:t>25</w:t>
      </w:r>
      <w:r w:rsidR="00C07B9D" w:rsidRPr="00306EE0">
        <w:rPr>
          <w:rFonts w:asciiTheme="majorBidi" w:hAnsiTheme="majorBidi" w:cstheme="majorBidi"/>
          <w:sz w:val="30"/>
          <w:szCs w:val="30"/>
        </w:rPr>
        <w:t>60</w:t>
      </w:r>
      <w:r w:rsidRPr="00306EE0">
        <w:rPr>
          <w:rFonts w:asciiTheme="majorBidi" w:hAnsiTheme="majorBidi" w:cstheme="majorBidi"/>
          <w:sz w:val="30"/>
          <w:szCs w:val="30"/>
        </w:rPr>
        <w:t xml:space="preserve"> </w:t>
      </w:r>
      <w:r w:rsidR="005037D1" w:rsidRPr="00306EE0">
        <w:rPr>
          <w:rFonts w:asciiTheme="majorBidi" w:hAnsiTheme="majorBidi" w:cstheme="majorBidi" w:hint="cs"/>
          <w:sz w:val="30"/>
          <w:szCs w:val="30"/>
          <w:cs/>
        </w:rPr>
        <w:t>ขอ</w:t>
      </w:r>
      <w:r w:rsidRPr="00306EE0">
        <w:rPr>
          <w:rFonts w:asciiTheme="majorBidi" w:hAnsiTheme="majorBidi" w:cstheme="majorBidi" w:hint="cs"/>
          <w:sz w:val="30"/>
          <w:szCs w:val="30"/>
          <w:cs/>
        </w:rPr>
        <w:t>งจำนวนหน่วย</w:t>
      </w:r>
      <w:r w:rsidRPr="00306EE0">
        <w:rPr>
          <w:rFonts w:asciiTheme="majorBidi" w:hAnsiTheme="majorBidi" w:cstheme="majorBidi"/>
          <w:sz w:val="30"/>
          <w:szCs w:val="30"/>
          <w:cs/>
        </w:rPr>
        <w:t>ใบสำคัญแสดงสิทธิฯ</w:t>
      </w:r>
      <w:r w:rsidRPr="00306EE0">
        <w:rPr>
          <w:rFonts w:asciiTheme="majorBidi" w:hAnsiTheme="majorBidi" w:cstheme="majorBidi"/>
          <w:sz w:val="30"/>
          <w:szCs w:val="30"/>
        </w:rPr>
        <w:t xml:space="preserve"> </w:t>
      </w:r>
      <w:r w:rsidRPr="00306EE0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:rsidR="00EA32D8" w:rsidRPr="00306EE0" w:rsidRDefault="00EA32D8" w:rsidP="00C14B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98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230"/>
        <w:gridCol w:w="1080"/>
        <w:gridCol w:w="270"/>
        <w:gridCol w:w="999"/>
        <w:gridCol w:w="261"/>
        <w:gridCol w:w="1024"/>
        <w:gridCol w:w="236"/>
        <w:gridCol w:w="1098"/>
      </w:tblGrid>
      <w:tr w:rsidR="00F566D4" w:rsidRPr="00306EE0" w:rsidTr="00111EC5">
        <w:trPr>
          <w:tblHeader/>
        </w:trPr>
        <w:tc>
          <w:tcPr>
            <w:tcW w:w="4230" w:type="dxa"/>
          </w:tcPr>
          <w:p w:rsidR="00F566D4" w:rsidRPr="00306EE0" w:rsidRDefault="00F566D4" w:rsidP="00750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135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968" w:type="dxa"/>
            <w:gridSpan w:val="7"/>
            <w:shd w:val="clear" w:color="auto" w:fill="auto"/>
          </w:tcPr>
          <w:p w:rsidR="00F566D4" w:rsidRPr="00306EE0" w:rsidRDefault="00F566D4" w:rsidP="00750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06EE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 w:rsidR="00111EC5" w:rsidRPr="00306EE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C07B9D" w:rsidRPr="00306EE0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="00111EC5" w:rsidRPr="00306EE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C07B9D" w:rsidRPr="00306EE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01B9B" w:rsidRPr="00306EE0" w:rsidTr="00111EC5">
        <w:trPr>
          <w:tblHeader/>
        </w:trPr>
        <w:tc>
          <w:tcPr>
            <w:tcW w:w="4230" w:type="dxa"/>
          </w:tcPr>
          <w:p w:rsidR="00801B9B" w:rsidRPr="00306EE0" w:rsidRDefault="00801B9B" w:rsidP="00750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135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801B9B" w:rsidRPr="00306EE0" w:rsidRDefault="00801B9B" w:rsidP="00750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06EE0">
              <w:rPr>
                <w:rFonts w:ascii="Angsana New" w:hAnsi="Angsana New"/>
                <w:sz w:val="30"/>
                <w:szCs w:val="30"/>
              </w:rPr>
              <w:t>PS-W</w:t>
            </w:r>
            <w:r w:rsidR="00F566D4" w:rsidRPr="00306EE0">
              <w:rPr>
                <w:rFonts w:ascii="Angsana New" w:hAnsi="Angsana New"/>
                <w:sz w:val="30"/>
                <w:szCs w:val="30"/>
              </w:rPr>
              <w:t>E</w:t>
            </w:r>
          </w:p>
        </w:tc>
        <w:tc>
          <w:tcPr>
            <w:tcW w:w="270" w:type="dxa"/>
            <w:shd w:val="clear" w:color="auto" w:fill="auto"/>
          </w:tcPr>
          <w:p w:rsidR="00801B9B" w:rsidRPr="00306EE0" w:rsidRDefault="00801B9B" w:rsidP="00750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  <w:shd w:val="clear" w:color="auto" w:fill="auto"/>
          </w:tcPr>
          <w:p w:rsidR="00801B9B" w:rsidRPr="00306EE0" w:rsidRDefault="00801B9B" w:rsidP="00750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06EE0">
              <w:rPr>
                <w:rFonts w:ascii="Angsana New" w:hAnsi="Angsana New"/>
                <w:sz w:val="30"/>
                <w:szCs w:val="30"/>
              </w:rPr>
              <w:t>PS-W</w:t>
            </w:r>
            <w:r w:rsidR="00F566D4" w:rsidRPr="00306EE0">
              <w:rPr>
                <w:rFonts w:ascii="Angsana New" w:hAnsi="Angsana New"/>
                <w:sz w:val="30"/>
                <w:szCs w:val="30"/>
              </w:rPr>
              <w:t>F</w:t>
            </w:r>
          </w:p>
        </w:tc>
        <w:tc>
          <w:tcPr>
            <w:tcW w:w="261" w:type="dxa"/>
            <w:shd w:val="clear" w:color="auto" w:fill="auto"/>
          </w:tcPr>
          <w:p w:rsidR="00801B9B" w:rsidRPr="00306EE0" w:rsidRDefault="00801B9B" w:rsidP="00750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3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:rsidR="00801B9B" w:rsidRPr="00306EE0" w:rsidRDefault="00801B9B" w:rsidP="00750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06EE0">
              <w:rPr>
                <w:rFonts w:ascii="Angsana New" w:hAnsi="Angsana New"/>
                <w:sz w:val="30"/>
                <w:szCs w:val="30"/>
              </w:rPr>
              <w:t>PS-W</w:t>
            </w:r>
            <w:r w:rsidR="00F566D4" w:rsidRPr="00306EE0">
              <w:rPr>
                <w:rFonts w:ascii="Angsana New" w:hAnsi="Angsana New"/>
                <w:sz w:val="30"/>
                <w:szCs w:val="30"/>
              </w:rPr>
              <w:t>G</w:t>
            </w:r>
          </w:p>
        </w:tc>
        <w:tc>
          <w:tcPr>
            <w:tcW w:w="236" w:type="dxa"/>
            <w:shd w:val="clear" w:color="auto" w:fill="auto"/>
          </w:tcPr>
          <w:p w:rsidR="00801B9B" w:rsidRPr="00306EE0" w:rsidRDefault="00801B9B" w:rsidP="00750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</w:tcPr>
          <w:p w:rsidR="00801B9B" w:rsidRPr="00306EE0" w:rsidRDefault="00801B9B" w:rsidP="00750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06EE0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801B9B" w:rsidRPr="00306EE0" w:rsidTr="00111EC5">
        <w:trPr>
          <w:tblHeader/>
        </w:trPr>
        <w:tc>
          <w:tcPr>
            <w:tcW w:w="4230" w:type="dxa"/>
          </w:tcPr>
          <w:p w:rsidR="00801B9B" w:rsidRPr="00306EE0" w:rsidRDefault="00801B9B" w:rsidP="00750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135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968" w:type="dxa"/>
            <w:gridSpan w:val="7"/>
            <w:shd w:val="clear" w:color="auto" w:fill="auto"/>
          </w:tcPr>
          <w:p w:rsidR="00801B9B" w:rsidRPr="00306EE0" w:rsidRDefault="00801B9B" w:rsidP="00750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06EE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                                  </w:t>
            </w:r>
            <w:r w:rsidRPr="00306EE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</w:t>
            </w:r>
            <w:r w:rsidRPr="00306EE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หน่วย</w:t>
            </w:r>
            <w:r w:rsidRPr="00306EE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C07B9D" w:rsidRPr="00306EE0" w:rsidTr="00111EC5">
        <w:tblPrEx>
          <w:tblLook w:val="0000" w:firstRow="0" w:lastRow="0" w:firstColumn="0" w:lastColumn="0" w:noHBand="0" w:noVBand="0"/>
        </w:tblPrEx>
        <w:tc>
          <w:tcPr>
            <w:tcW w:w="4230" w:type="dxa"/>
          </w:tcPr>
          <w:p w:rsidR="00C07B9D" w:rsidRPr="00306EE0" w:rsidRDefault="00C07B9D" w:rsidP="00C07B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06EE0">
              <w:rPr>
                <w:rFonts w:ascii="Angsana New" w:hAnsi="Angsana New" w:hint="cs"/>
                <w:sz w:val="30"/>
                <w:szCs w:val="30"/>
                <w:cs/>
              </w:rPr>
              <w:t xml:space="preserve">ณ </w:t>
            </w:r>
            <w:r w:rsidR="00A67B4D" w:rsidRPr="00306EE0">
              <w:rPr>
                <w:rFonts w:ascii="Angsana New" w:hAnsi="Angsana New" w:hint="cs"/>
                <w:sz w:val="30"/>
                <w:szCs w:val="30"/>
                <w:cs/>
              </w:rPr>
              <w:t xml:space="preserve">วันที่ </w:t>
            </w:r>
            <w:r w:rsidRPr="00306EE0">
              <w:rPr>
                <w:rFonts w:ascii="Angsana New" w:hAnsi="Angsana New"/>
                <w:sz w:val="30"/>
                <w:szCs w:val="30"/>
              </w:rPr>
              <w:t>1</w:t>
            </w:r>
            <w:r w:rsidRPr="00306EE0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  <w:r w:rsidRPr="00306EE0">
              <w:rPr>
                <w:rFonts w:ascii="Angsana New" w:hAnsi="Angsana New"/>
                <w:sz w:val="30"/>
                <w:szCs w:val="30"/>
              </w:rPr>
              <w:t xml:space="preserve"> 2560</w:t>
            </w:r>
          </w:p>
        </w:tc>
        <w:tc>
          <w:tcPr>
            <w:tcW w:w="1080" w:type="dxa"/>
            <w:vAlign w:val="bottom"/>
          </w:tcPr>
          <w:p w:rsidR="00C07B9D" w:rsidRPr="00306EE0" w:rsidRDefault="00C07B9D" w:rsidP="00C07B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  <w:r w:rsidRPr="00306EE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C07B9D" w:rsidRPr="00306EE0" w:rsidRDefault="00C07B9D" w:rsidP="00C07B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  <w:vAlign w:val="bottom"/>
          </w:tcPr>
          <w:p w:rsidR="00C07B9D" w:rsidRPr="00306EE0" w:rsidRDefault="00C07B9D" w:rsidP="00C07B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  <w:r w:rsidRPr="00306EE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1" w:type="dxa"/>
          </w:tcPr>
          <w:p w:rsidR="00C07B9D" w:rsidRPr="00306EE0" w:rsidRDefault="00C07B9D" w:rsidP="00C07B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13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4" w:type="dxa"/>
            <w:vAlign w:val="bottom"/>
          </w:tcPr>
          <w:p w:rsidR="00C07B9D" w:rsidRPr="00306EE0" w:rsidRDefault="00C07B9D" w:rsidP="00C07B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  <w:r w:rsidRPr="00306EE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C07B9D" w:rsidRPr="00306EE0" w:rsidRDefault="00C07B9D" w:rsidP="00C07B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:rsidR="00C07B9D" w:rsidRPr="00306EE0" w:rsidRDefault="00C07B9D" w:rsidP="00C07B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  <w:r w:rsidRPr="00306EE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A657A" w:rsidRPr="00306EE0" w:rsidTr="00111EC5">
        <w:tblPrEx>
          <w:tblLook w:val="0000" w:firstRow="0" w:lastRow="0" w:firstColumn="0" w:lastColumn="0" w:noHBand="0" w:noVBand="0"/>
        </w:tblPrEx>
        <w:tc>
          <w:tcPr>
            <w:tcW w:w="4230" w:type="dxa"/>
          </w:tcPr>
          <w:p w:rsidR="009A657A" w:rsidRPr="00306EE0" w:rsidRDefault="009A657A" w:rsidP="00C07B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306EE0">
              <w:rPr>
                <w:rFonts w:ascii="Angsana New" w:hAnsi="Angsana New"/>
                <w:sz w:val="30"/>
                <w:szCs w:val="30"/>
                <w:cs/>
              </w:rPr>
              <w:t>รับโอนใบสำคัญแสดงสิทธิฯ จากการปรับ</w:t>
            </w:r>
            <w:r w:rsidRPr="00306EE0"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306EE0">
              <w:rPr>
                <w:rFonts w:ascii="Angsana New" w:hAnsi="Angsana New"/>
                <w:sz w:val="30"/>
                <w:szCs w:val="30"/>
                <w:cs/>
              </w:rPr>
              <w:t>โครงสร้างกิจการ</w:t>
            </w:r>
            <w:r w:rsidRPr="00306EE0">
              <w:rPr>
                <w:rFonts w:ascii="Angsana New" w:hAnsi="Angsana New"/>
                <w:sz w:val="30"/>
                <w:szCs w:val="30"/>
              </w:rPr>
              <w:t>*</w:t>
            </w:r>
          </w:p>
        </w:tc>
        <w:tc>
          <w:tcPr>
            <w:tcW w:w="1080" w:type="dxa"/>
            <w:vAlign w:val="bottom"/>
          </w:tcPr>
          <w:p w:rsidR="009A657A" w:rsidRPr="00306EE0" w:rsidRDefault="009A657A" w:rsidP="007C5C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15" w:right="-131"/>
              <w:rPr>
                <w:rFonts w:ascii="Angsana New" w:hAnsi="Angsana New"/>
                <w:sz w:val="30"/>
                <w:szCs w:val="30"/>
              </w:rPr>
            </w:pPr>
            <w:r w:rsidRPr="00306EE0">
              <w:rPr>
                <w:rFonts w:ascii="Angsana New" w:hAnsi="Angsana New"/>
                <w:sz w:val="30"/>
                <w:szCs w:val="30"/>
              </w:rPr>
              <w:t>3.0</w:t>
            </w:r>
          </w:p>
        </w:tc>
        <w:tc>
          <w:tcPr>
            <w:tcW w:w="270" w:type="dxa"/>
          </w:tcPr>
          <w:p w:rsidR="009A657A" w:rsidRPr="00306EE0" w:rsidRDefault="009A657A" w:rsidP="007C5CBD">
            <w:pPr>
              <w:pStyle w:val="a"/>
              <w:tabs>
                <w:tab w:val="clear" w:pos="1080"/>
                <w:tab w:val="decimal" w:pos="1062"/>
              </w:tabs>
              <w:ind w:left="-105" w:right="-138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999" w:type="dxa"/>
            <w:vAlign w:val="bottom"/>
          </w:tcPr>
          <w:p w:rsidR="009A657A" w:rsidRPr="00306EE0" w:rsidRDefault="009A657A" w:rsidP="007C5C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15" w:right="-131"/>
              <w:rPr>
                <w:rFonts w:ascii="Angsana New" w:hAnsi="Angsana New"/>
                <w:sz w:val="30"/>
                <w:szCs w:val="30"/>
              </w:rPr>
            </w:pPr>
            <w:r w:rsidRPr="00306EE0">
              <w:rPr>
                <w:rFonts w:ascii="Angsana New" w:hAnsi="Angsana New"/>
                <w:sz w:val="30"/>
                <w:szCs w:val="30"/>
              </w:rPr>
              <w:t>3.0</w:t>
            </w:r>
          </w:p>
        </w:tc>
        <w:tc>
          <w:tcPr>
            <w:tcW w:w="261" w:type="dxa"/>
          </w:tcPr>
          <w:p w:rsidR="009A657A" w:rsidRPr="00306EE0" w:rsidRDefault="009A657A" w:rsidP="007C5CBD">
            <w:pPr>
              <w:pStyle w:val="a"/>
              <w:tabs>
                <w:tab w:val="clear" w:pos="1080"/>
                <w:tab w:val="decimal" w:pos="1062"/>
              </w:tabs>
              <w:ind w:left="-105" w:right="-138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24" w:type="dxa"/>
            <w:vAlign w:val="bottom"/>
          </w:tcPr>
          <w:p w:rsidR="009A657A" w:rsidRPr="00306EE0" w:rsidRDefault="009A657A" w:rsidP="007C5C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15" w:right="-131"/>
              <w:rPr>
                <w:rFonts w:ascii="Angsana New" w:hAnsi="Angsana New"/>
                <w:sz w:val="30"/>
                <w:szCs w:val="30"/>
              </w:rPr>
            </w:pPr>
            <w:r w:rsidRPr="00306EE0">
              <w:rPr>
                <w:rFonts w:ascii="Angsana New" w:hAnsi="Angsana New"/>
                <w:sz w:val="30"/>
                <w:szCs w:val="30"/>
              </w:rPr>
              <w:t>15.0</w:t>
            </w:r>
          </w:p>
        </w:tc>
        <w:tc>
          <w:tcPr>
            <w:tcW w:w="236" w:type="dxa"/>
          </w:tcPr>
          <w:p w:rsidR="009A657A" w:rsidRPr="00306EE0" w:rsidRDefault="009A657A" w:rsidP="007C5CBD">
            <w:pPr>
              <w:pStyle w:val="3"/>
              <w:tabs>
                <w:tab w:val="clear" w:pos="360"/>
                <w:tab w:val="clear" w:pos="720"/>
                <w:tab w:val="decimal" w:pos="1062"/>
              </w:tabs>
              <w:ind w:left="-105" w:right="-13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98" w:type="dxa"/>
            <w:vAlign w:val="bottom"/>
          </w:tcPr>
          <w:p w:rsidR="009A657A" w:rsidRPr="00306EE0" w:rsidRDefault="009A657A" w:rsidP="007C5C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15" w:right="-131"/>
              <w:rPr>
                <w:rFonts w:ascii="Angsana New" w:hAnsi="Angsana New"/>
                <w:sz w:val="30"/>
                <w:szCs w:val="30"/>
              </w:rPr>
            </w:pPr>
            <w:r w:rsidRPr="00306EE0">
              <w:rPr>
                <w:rFonts w:ascii="Angsana New" w:hAnsi="Angsana New"/>
                <w:sz w:val="30"/>
                <w:szCs w:val="30"/>
              </w:rPr>
              <w:t>21.0</w:t>
            </w:r>
          </w:p>
        </w:tc>
      </w:tr>
      <w:tr w:rsidR="009A657A" w:rsidRPr="00306EE0" w:rsidTr="00111EC5">
        <w:tblPrEx>
          <w:tblLook w:val="0000" w:firstRow="0" w:lastRow="0" w:firstColumn="0" w:lastColumn="0" w:noHBand="0" w:noVBand="0"/>
        </w:tblPrEx>
        <w:tc>
          <w:tcPr>
            <w:tcW w:w="4230" w:type="dxa"/>
          </w:tcPr>
          <w:p w:rsidR="009A657A" w:rsidRPr="00306EE0" w:rsidRDefault="009A657A" w:rsidP="001A3D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306EE0">
              <w:rPr>
                <w:rFonts w:ascii="Angsana New" w:hAnsi="Angsana New"/>
                <w:sz w:val="30"/>
                <w:szCs w:val="30"/>
                <w:cs/>
              </w:rPr>
              <w:t>ใช้สิทธิใบสำคัญแสดงสิทธิฯ ระหว่าง</w:t>
            </w:r>
            <w:r w:rsidR="001A3DF0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080" w:type="dxa"/>
            <w:vAlign w:val="bottom"/>
          </w:tcPr>
          <w:p w:rsidR="009A657A" w:rsidRPr="00306EE0" w:rsidRDefault="009A657A" w:rsidP="007C5C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15" w:right="-131"/>
              <w:rPr>
                <w:rFonts w:ascii="Angsana New" w:hAnsi="Angsana New"/>
                <w:sz w:val="30"/>
                <w:szCs w:val="30"/>
              </w:rPr>
            </w:pPr>
            <w:r w:rsidRPr="00306EE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9A657A" w:rsidRPr="00306EE0" w:rsidRDefault="009A657A" w:rsidP="007C5C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15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  <w:vAlign w:val="bottom"/>
          </w:tcPr>
          <w:p w:rsidR="009A657A" w:rsidRPr="00306EE0" w:rsidRDefault="009A657A" w:rsidP="007C5C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15" w:right="-131"/>
              <w:rPr>
                <w:rFonts w:ascii="Angsana New" w:hAnsi="Angsana New"/>
                <w:sz w:val="30"/>
                <w:szCs w:val="30"/>
              </w:rPr>
            </w:pPr>
            <w:r w:rsidRPr="00306EE0">
              <w:rPr>
                <w:rFonts w:ascii="Angsana New" w:hAnsi="Angsana New"/>
                <w:sz w:val="30"/>
                <w:szCs w:val="30"/>
              </w:rPr>
              <w:t xml:space="preserve">       (0.9)</w:t>
            </w:r>
          </w:p>
        </w:tc>
        <w:tc>
          <w:tcPr>
            <w:tcW w:w="261" w:type="dxa"/>
          </w:tcPr>
          <w:p w:rsidR="009A657A" w:rsidRPr="00306EE0" w:rsidRDefault="009A657A" w:rsidP="007C5C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15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4" w:type="dxa"/>
            <w:vAlign w:val="bottom"/>
          </w:tcPr>
          <w:p w:rsidR="009A657A" w:rsidRPr="00306EE0" w:rsidRDefault="009A657A" w:rsidP="007C5C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15" w:right="-131"/>
              <w:rPr>
                <w:rFonts w:ascii="Angsana New" w:hAnsi="Angsana New"/>
                <w:sz w:val="30"/>
                <w:szCs w:val="30"/>
              </w:rPr>
            </w:pPr>
            <w:r w:rsidRPr="00306EE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9A657A" w:rsidRPr="00306EE0" w:rsidRDefault="009A657A" w:rsidP="007C5C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15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:rsidR="009A657A" w:rsidRPr="00306EE0" w:rsidRDefault="009A657A" w:rsidP="007C5C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15" w:right="-131"/>
              <w:rPr>
                <w:rFonts w:ascii="Angsana New" w:hAnsi="Angsana New"/>
                <w:sz w:val="30"/>
                <w:szCs w:val="30"/>
              </w:rPr>
            </w:pPr>
            <w:r w:rsidRPr="00306EE0">
              <w:rPr>
                <w:rFonts w:ascii="Angsana New" w:hAnsi="Angsana New"/>
                <w:sz w:val="30"/>
                <w:szCs w:val="30"/>
              </w:rPr>
              <w:t xml:space="preserve">     (0.9)</w:t>
            </w:r>
          </w:p>
        </w:tc>
      </w:tr>
      <w:tr w:rsidR="009A657A" w:rsidRPr="00306EE0" w:rsidTr="00111EC5">
        <w:tblPrEx>
          <w:tblLook w:val="0000" w:firstRow="0" w:lastRow="0" w:firstColumn="0" w:lastColumn="0" w:noHBand="0" w:noVBand="0"/>
        </w:tblPrEx>
        <w:tc>
          <w:tcPr>
            <w:tcW w:w="4230" w:type="dxa"/>
          </w:tcPr>
          <w:p w:rsidR="009A657A" w:rsidRPr="00306EE0" w:rsidRDefault="009A657A" w:rsidP="00C07B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306EE0">
              <w:rPr>
                <w:rFonts w:ascii="Angsana New" w:hAnsi="Angsana New" w:hint="cs"/>
                <w:sz w:val="30"/>
                <w:szCs w:val="30"/>
                <w:cs/>
              </w:rPr>
              <w:t>ยกเลิกใบสำคัญแสดงสิทธิฯ จากพนักงานลาออก</w:t>
            </w:r>
          </w:p>
        </w:tc>
        <w:tc>
          <w:tcPr>
            <w:tcW w:w="1080" w:type="dxa"/>
            <w:vAlign w:val="bottom"/>
          </w:tcPr>
          <w:p w:rsidR="009A657A" w:rsidRPr="00306EE0" w:rsidRDefault="009A657A" w:rsidP="007C5C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15" w:right="-131"/>
              <w:rPr>
                <w:rFonts w:ascii="Angsana New" w:hAnsi="Angsana New"/>
                <w:sz w:val="30"/>
                <w:szCs w:val="30"/>
              </w:rPr>
            </w:pPr>
            <w:r w:rsidRPr="00306EE0">
              <w:rPr>
                <w:rFonts w:ascii="Angsana New" w:hAnsi="Angsana New"/>
                <w:sz w:val="30"/>
                <w:szCs w:val="30"/>
              </w:rPr>
              <w:t>(0.2)</w:t>
            </w:r>
          </w:p>
        </w:tc>
        <w:tc>
          <w:tcPr>
            <w:tcW w:w="270" w:type="dxa"/>
          </w:tcPr>
          <w:p w:rsidR="009A657A" w:rsidRPr="00306EE0" w:rsidRDefault="009A657A" w:rsidP="007C5C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15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  <w:vAlign w:val="bottom"/>
          </w:tcPr>
          <w:p w:rsidR="009A657A" w:rsidRPr="00306EE0" w:rsidRDefault="009A657A" w:rsidP="007C5C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15" w:right="-131"/>
              <w:rPr>
                <w:rFonts w:ascii="Angsana New" w:hAnsi="Angsana New"/>
                <w:sz w:val="30"/>
                <w:szCs w:val="30"/>
              </w:rPr>
            </w:pPr>
            <w:r w:rsidRPr="00306EE0">
              <w:rPr>
                <w:rFonts w:ascii="Angsana New" w:hAnsi="Angsana New"/>
                <w:sz w:val="30"/>
                <w:szCs w:val="30"/>
              </w:rPr>
              <w:t xml:space="preserve">        (0.3)</w:t>
            </w:r>
          </w:p>
        </w:tc>
        <w:tc>
          <w:tcPr>
            <w:tcW w:w="261" w:type="dxa"/>
          </w:tcPr>
          <w:p w:rsidR="009A657A" w:rsidRPr="00306EE0" w:rsidRDefault="009A657A" w:rsidP="007C5C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15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4" w:type="dxa"/>
            <w:vAlign w:val="bottom"/>
          </w:tcPr>
          <w:p w:rsidR="009A657A" w:rsidRPr="00306EE0" w:rsidRDefault="009A657A" w:rsidP="007C5C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15" w:right="-131"/>
              <w:rPr>
                <w:rFonts w:ascii="Angsana New" w:hAnsi="Angsana New"/>
                <w:sz w:val="30"/>
                <w:szCs w:val="30"/>
              </w:rPr>
            </w:pPr>
            <w:r w:rsidRPr="00306EE0">
              <w:rPr>
                <w:rFonts w:ascii="Angsana New" w:hAnsi="Angsana New"/>
                <w:sz w:val="30"/>
                <w:szCs w:val="30"/>
              </w:rPr>
              <w:t xml:space="preserve">      (2.3)</w:t>
            </w:r>
          </w:p>
        </w:tc>
        <w:tc>
          <w:tcPr>
            <w:tcW w:w="236" w:type="dxa"/>
          </w:tcPr>
          <w:p w:rsidR="009A657A" w:rsidRPr="00306EE0" w:rsidRDefault="009A657A" w:rsidP="007C5C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15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:rsidR="009A657A" w:rsidRPr="00306EE0" w:rsidRDefault="009A657A" w:rsidP="007C5C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15" w:right="-131"/>
              <w:rPr>
                <w:rFonts w:ascii="Angsana New" w:hAnsi="Angsana New"/>
                <w:sz w:val="30"/>
                <w:szCs w:val="30"/>
              </w:rPr>
            </w:pPr>
            <w:r w:rsidRPr="00306EE0">
              <w:rPr>
                <w:rFonts w:ascii="Angsana New" w:hAnsi="Angsana New"/>
                <w:sz w:val="30"/>
                <w:szCs w:val="30"/>
              </w:rPr>
              <w:t xml:space="preserve">    (2.8)</w:t>
            </w:r>
          </w:p>
        </w:tc>
      </w:tr>
      <w:tr w:rsidR="008E2410" w:rsidRPr="00306EE0" w:rsidTr="00F84B7E">
        <w:tblPrEx>
          <w:tblLook w:val="0000" w:firstRow="0" w:lastRow="0" w:firstColumn="0" w:lastColumn="0" w:noHBand="0" w:noVBand="0"/>
        </w:tblPrEx>
        <w:tc>
          <w:tcPr>
            <w:tcW w:w="4230" w:type="dxa"/>
          </w:tcPr>
          <w:p w:rsidR="008E2410" w:rsidRPr="00306EE0" w:rsidRDefault="008E2410" w:rsidP="00F84B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306EE0">
              <w:rPr>
                <w:rFonts w:ascii="Angsana New" w:hAnsi="Angsana New"/>
                <w:sz w:val="30"/>
                <w:szCs w:val="30"/>
                <w:cs/>
              </w:rPr>
              <w:t>ยกเลิกใบสำคัญแสดงสิทธิฯ</w:t>
            </w:r>
          </w:p>
        </w:tc>
        <w:tc>
          <w:tcPr>
            <w:tcW w:w="1080" w:type="dxa"/>
            <w:vAlign w:val="bottom"/>
          </w:tcPr>
          <w:p w:rsidR="008E2410" w:rsidRPr="00306EE0" w:rsidRDefault="008E2410" w:rsidP="00F84B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15" w:right="-131"/>
              <w:rPr>
                <w:rFonts w:ascii="Angsana New" w:hAnsi="Angsana New"/>
                <w:sz w:val="30"/>
                <w:szCs w:val="30"/>
              </w:rPr>
            </w:pPr>
            <w:r w:rsidRPr="00306EE0">
              <w:rPr>
                <w:rFonts w:ascii="Angsana New" w:hAnsi="Angsana New"/>
                <w:sz w:val="30"/>
                <w:szCs w:val="30"/>
              </w:rPr>
              <w:t>(2.8)</w:t>
            </w:r>
          </w:p>
        </w:tc>
        <w:tc>
          <w:tcPr>
            <w:tcW w:w="270" w:type="dxa"/>
          </w:tcPr>
          <w:p w:rsidR="008E2410" w:rsidRPr="00306EE0" w:rsidRDefault="008E2410" w:rsidP="00F84B7E">
            <w:pPr>
              <w:pStyle w:val="a"/>
              <w:tabs>
                <w:tab w:val="clear" w:pos="1080"/>
                <w:tab w:val="decimal" w:pos="1062"/>
              </w:tabs>
              <w:ind w:left="-105" w:right="-138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99" w:type="dxa"/>
            <w:vAlign w:val="bottom"/>
          </w:tcPr>
          <w:p w:rsidR="008E2410" w:rsidRPr="00306EE0" w:rsidRDefault="008E2410" w:rsidP="00F84B7E">
            <w:pPr>
              <w:pStyle w:val="30"/>
              <w:tabs>
                <w:tab w:val="clear" w:pos="360"/>
                <w:tab w:val="clear" w:pos="720"/>
              </w:tabs>
              <w:ind w:left="-105" w:right="-13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6EE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1" w:type="dxa"/>
          </w:tcPr>
          <w:p w:rsidR="008E2410" w:rsidRPr="00306EE0" w:rsidRDefault="008E2410" w:rsidP="00F84B7E">
            <w:pPr>
              <w:pStyle w:val="a"/>
              <w:tabs>
                <w:tab w:val="clear" w:pos="1080"/>
                <w:tab w:val="decimal" w:pos="1062"/>
              </w:tabs>
              <w:ind w:left="-105" w:right="-138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24" w:type="dxa"/>
            <w:vAlign w:val="bottom"/>
          </w:tcPr>
          <w:p w:rsidR="008E2410" w:rsidRPr="00306EE0" w:rsidRDefault="008E2410" w:rsidP="00F84B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15" w:right="-131"/>
              <w:rPr>
                <w:rFonts w:ascii="Angsana New" w:hAnsi="Angsana New"/>
                <w:sz w:val="30"/>
                <w:szCs w:val="30"/>
              </w:rPr>
            </w:pPr>
            <w:r w:rsidRPr="00306EE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8E2410" w:rsidRPr="00306EE0" w:rsidRDefault="008E2410" w:rsidP="00F84B7E">
            <w:pPr>
              <w:pStyle w:val="3"/>
              <w:tabs>
                <w:tab w:val="clear" w:pos="360"/>
                <w:tab w:val="clear" w:pos="720"/>
                <w:tab w:val="decimal" w:pos="1062"/>
              </w:tabs>
              <w:ind w:left="-105" w:right="-13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98" w:type="dxa"/>
            <w:vAlign w:val="bottom"/>
          </w:tcPr>
          <w:p w:rsidR="008E2410" w:rsidRPr="00306EE0" w:rsidRDefault="008E2410" w:rsidP="00F84B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15" w:right="-131"/>
              <w:rPr>
                <w:rFonts w:ascii="Angsana New" w:hAnsi="Angsana New"/>
                <w:sz w:val="30"/>
                <w:szCs w:val="30"/>
              </w:rPr>
            </w:pPr>
            <w:r w:rsidRPr="00306EE0">
              <w:rPr>
                <w:rFonts w:ascii="Angsana New" w:hAnsi="Angsana New"/>
                <w:sz w:val="30"/>
                <w:szCs w:val="30"/>
              </w:rPr>
              <w:t>(2.8)</w:t>
            </w:r>
          </w:p>
        </w:tc>
      </w:tr>
      <w:tr w:rsidR="009A657A" w:rsidRPr="00306EE0" w:rsidTr="00111EC5">
        <w:tblPrEx>
          <w:tblLook w:val="0000" w:firstRow="0" w:lastRow="0" w:firstColumn="0" w:lastColumn="0" w:noHBand="0" w:noVBand="0"/>
        </w:tblPrEx>
        <w:tc>
          <w:tcPr>
            <w:tcW w:w="4230" w:type="dxa"/>
          </w:tcPr>
          <w:p w:rsidR="009A657A" w:rsidRPr="00306EE0" w:rsidRDefault="009A657A" w:rsidP="00C07B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06EE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06EE0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306EE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ธันวาคม</w:t>
            </w:r>
            <w:r w:rsidRPr="00306EE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2560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A657A" w:rsidRPr="00306EE0" w:rsidRDefault="008E2410" w:rsidP="007C5C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15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06EE0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9A657A" w:rsidRPr="00306EE0" w:rsidRDefault="009A657A" w:rsidP="007C5C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15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A657A" w:rsidRPr="00306EE0" w:rsidRDefault="009A657A" w:rsidP="007C5C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15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06EE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 1.8</w:t>
            </w:r>
          </w:p>
        </w:tc>
        <w:tc>
          <w:tcPr>
            <w:tcW w:w="261" w:type="dxa"/>
          </w:tcPr>
          <w:p w:rsidR="009A657A" w:rsidRPr="00306EE0" w:rsidRDefault="009A657A" w:rsidP="007C5C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15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A657A" w:rsidRPr="00306EE0" w:rsidRDefault="009A657A" w:rsidP="007C5C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15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06EE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12.7</w:t>
            </w:r>
          </w:p>
        </w:tc>
        <w:tc>
          <w:tcPr>
            <w:tcW w:w="236" w:type="dxa"/>
          </w:tcPr>
          <w:p w:rsidR="009A657A" w:rsidRPr="00306EE0" w:rsidRDefault="009A657A" w:rsidP="007C5C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15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A657A" w:rsidRPr="00306EE0" w:rsidRDefault="009A657A" w:rsidP="00DE3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15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06EE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1</w:t>
            </w:r>
            <w:r w:rsidR="00DE352D" w:rsidRPr="00306EE0">
              <w:rPr>
                <w:rFonts w:ascii="Angsana New" w:hAnsi="Angsana New"/>
                <w:b/>
                <w:bCs/>
                <w:sz w:val="30"/>
                <w:szCs w:val="30"/>
              </w:rPr>
              <w:t>4.5</w:t>
            </w:r>
          </w:p>
        </w:tc>
      </w:tr>
      <w:tr w:rsidR="009A657A" w:rsidRPr="00306EE0" w:rsidTr="00111EC5">
        <w:tblPrEx>
          <w:tblLook w:val="0000" w:firstRow="0" w:lastRow="0" w:firstColumn="0" w:lastColumn="0" w:noHBand="0" w:noVBand="0"/>
        </w:tblPrEx>
        <w:tc>
          <w:tcPr>
            <w:tcW w:w="4230" w:type="dxa"/>
          </w:tcPr>
          <w:p w:rsidR="009A657A" w:rsidRPr="00306EE0" w:rsidRDefault="009A657A" w:rsidP="007C5C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306EE0">
              <w:rPr>
                <w:rFonts w:ascii="Angsana New" w:hAnsi="Angsana New"/>
                <w:sz w:val="30"/>
                <w:szCs w:val="30"/>
                <w:cs/>
              </w:rPr>
              <w:lastRenderedPageBreak/>
              <w:t xml:space="preserve">ณ วันที่ </w:t>
            </w:r>
            <w:r w:rsidRPr="00306EE0">
              <w:rPr>
                <w:rFonts w:ascii="Angsana New" w:hAnsi="Angsana New"/>
                <w:sz w:val="30"/>
                <w:szCs w:val="30"/>
              </w:rPr>
              <w:t>1</w:t>
            </w:r>
            <w:r w:rsidRPr="00306EE0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  <w:r w:rsidRPr="00306EE0">
              <w:rPr>
                <w:rFonts w:ascii="Angsana New" w:hAnsi="Angsana New"/>
                <w:sz w:val="30"/>
                <w:szCs w:val="30"/>
              </w:rPr>
              <w:t xml:space="preserve"> 2561</w:t>
            </w:r>
          </w:p>
        </w:tc>
        <w:tc>
          <w:tcPr>
            <w:tcW w:w="1080" w:type="dxa"/>
            <w:vAlign w:val="bottom"/>
          </w:tcPr>
          <w:p w:rsidR="009A657A" w:rsidRPr="00306EE0" w:rsidRDefault="008E2410" w:rsidP="006225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15" w:right="-131"/>
              <w:rPr>
                <w:rFonts w:ascii="Angsana New" w:hAnsi="Angsana New"/>
                <w:sz w:val="30"/>
                <w:szCs w:val="30"/>
              </w:rPr>
            </w:pPr>
            <w:r w:rsidRPr="00306EE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9A657A" w:rsidRPr="00306EE0" w:rsidRDefault="009A657A" w:rsidP="007C5CBD">
            <w:pPr>
              <w:pStyle w:val="a"/>
              <w:tabs>
                <w:tab w:val="clear" w:pos="1080"/>
                <w:tab w:val="decimal" w:pos="1062"/>
              </w:tabs>
              <w:ind w:left="-105" w:right="-138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999" w:type="dxa"/>
            <w:vAlign w:val="bottom"/>
          </w:tcPr>
          <w:p w:rsidR="009A657A" w:rsidRPr="00306EE0" w:rsidRDefault="009A657A" w:rsidP="00E975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15" w:right="-131"/>
              <w:rPr>
                <w:rFonts w:ascii="Angsana New" w:hAnsi="Angsana New"/>
                <w:sz w:val="30"/>
                <w:szCs w:val="30"/>
              </w:rPr>
            </w:pPr>
            <w:r w:rsidRPr="00306EE0">
              <w:rPr>
                <w:rFonts w:ascii="Angsana New" w:hAnsi="Angsana New"/>
                <w:sz w:val="30"/>
                <w:szCs w:val="30"/>
              </w:rPr>
              <w:t>1.8</w:t>
            </w:r>
          </w:p>
        </w:tc>
        <w:tc>
          <w:tcPr>
            <w:tcW w:w="261" w:type="dxa"/>
          </w:tcPr>
          <w:p w:rsidR="009A657A" w:rsidRPr="00306EE0" w:rsidRDefault="009A657A" w:rsidP="007C5CBD">
            <w:pPr>
              <w:pStyle w:val="a"/>
              <w:tabs>
                <w:tab w:val="clear" w:pos="1080"/>
                <w:tab w:val="decimal" w:pos="1062"/>
              </w:tabs>
              <w:ind w:left="-105" w:right="-138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24" w:type="dxa"/>
            <w:vAlign w:val="bottom"/>
          </w:tcPr>
          <w:p w:rsidR="009A657A" w:rsidRPr="00306EE0" w:rsidRDefault="009A657A" w:rsidP="00E975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15" w:right="-131"/>
              <w:rPr>
                <w:rFonts w:ascii="Angsana New" w:hAnsi="Angsana New"/>
                <w:sz w:val="30"/>
                <w:szCs w:val="30"/>
              </w:rPr>
            </w:pPr>
            <w:r w:rsidRPr="00306EE0">
              <w:rPr>
                <w:rFonts w:ascii="Angsana New" w:hAnsi="Angsana New"/>
                <w:sz w:val="30"/>
                <w:szCs w:val="30"/>
              </w:rPr>
              <w:t>12.7</w:t>
            </w:r>
          </w:p>
        </w:tc>
        <w:tc>
          <w:tcPr>
            <w:tcW w:w="236" w:type="dxa"/>
          </w:tcPr>
          <w:p w:rsidR="009A657A" w:rsidRPr="00306EE0" w:rsidRDefault="009A657A" w:rsidP="007C5CBD">
            <w:pPr>
              <w:pStyle w:val="3"/>
              <w:tabs>
                <w:tab w:val="clear" w:pos="360"/>
                <w:tab w:val="clear" w:pos="720"/>
                <w:tab w:val="decimal" w:pos="1062"/>
              </w:tabs>
              <w:ind w:left="-105" w:right="-13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98" w:type="dxa"/>
            <w:vAlign w:val="bottom"/>
          </w:tcPr>
          <w:p w:rsidR="009A657A" w:rsidRPr="00306EE0" w:rsidRDefault="00DE352D" w:rsidP="00E975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15" w:right="-131"/>
              <w:rPr>
                <w:rFonts w:ascii="Angsana New" w:hAnsi="Angsana New"/>
                <w:sz w:val="30"/>
                <w:szCs w:val="30"/>
              </w:rPr>
            </w:pPr>
            <w:r w:rsidRPr="00306EE0">
              <w:rPr>
                <w:rFonts w:ascii="Angsana New" w:hAnsi="Angsana New"/>
                <w:sz w:val="30"/>
                <w:szCs w:val="30"/>
              </w:rPr>
              <w:t>14.5</w:t>
            </w:r>
          </w:p>
        </w:tc>
      </w:tr>
      <w:tr w:rsidR="009A657A" w:rsidRPr="00306EE0" w:rsidTr="00023761">
        <w:tblPrEx>
          <w:tblLook w:val="0000" w:firstRow="0" w:lastRow="0" w:firstColumn="0" w:lastColumn="0" w:noHBand="0" w:noVBand="0"/>
        </w:tblPrEx>
        <w:tc>
          <w:tcPr>
            <w:tcW w:w="4230" w:type="dxa"/>
          </w:tcPr>
          <w:p w:rsidR="009A657A" w:rsidRPr="00306EE0" w:rsidRDefault="009A657A" w:rsidP="004C20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306EE0">
              <w:rPr>
                <w:rFonts w:ascii="Angsana New" w:hAnsi="Angsana New"/>
                <w:sz w:val="30"/>
                <w:szCs w:val="30"/>
                <w:cs/>
              </w:rPr>
              <w:t>ใช้สิทธิใบสำคัญแสดงสิทธิฯ ระหว่าง</w:t>
            </w:r>
            <w:r w:rsidR="004C20AA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080" w:type="dxa"/>
            <w:vAlign w:val="bottom"/>
          </w:tcPr>
          <w:p w:rsidR="009A657A" w:rsidRPr="00306EE0" w:rsidRDefault="009A657A" w:rsidP="006225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15" w:right="-131"/>
              <w:rPr>
                <w:rFonts w:ascii="Angsana New" w:hAnsi="Angsana New"/>
                <w:sz w:val="30"/>
                <w:szCs w:val="30"/>
              </w:rPr>
            </w:pPr>
            <w:r w:rsidRPr="00306EE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9A657A" w:rsidRPr="00306EE0" w:rsidRDefault="009A657A" w:rsidP="007C5CBD">
            <w:pPr>
              <w:pStyle w:val="a"/>
              <w:tabs>
                <w:tab w:val="clear" w:pos="1080"/>
                <w:tab w:val="decimal" w:pos="1062"/>
              </w:tabs>
              <w:ind w:left="-105" w:right="-138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99" w:type="dxa"/>
            <w:vAlign w:val="bottom"/>
          </w:tcPr>
          <w:p w:rsidR="009A657A" w:rsidRPr="00306EE0" w:rsidRDefault="009A657A" w:rsidP="00E975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15" w:right="-131"/>
              <w:rPr>
                <w:rFonts w:ascii="Angsana New" w:hAnsi="Angsana New"/>
                <w:sz w:val="30"/>
                <w:szCs w:val="30"/>
              </w:rPr>
            </w:pPr>
            <w:r w:rsidRPr="00306EE0">
              <w:rPr>
                <w:rFonts w:ascii="Angsana New" w:hAnsi="Angsana New"/>
                <w:sz w:val="30"/>
                <w:szCs w:val="30"/>
              </w:rPr>
              <w:t>(1.7)</w:t>
            </w:r>
          </w:p>
        </w:tc>
        <w:tc>
          <w:tcPr>
            <w:tcW w:w="261" w:type="dxa"/>
          </w:tcPr>
          <w:p w:rsidR="009A657A" w:rsidRPr="00306EE0" w:rsidRDefault="009A657A" w:rsidP="007C5CBD">
            <w:pPr>
              <w:pStyle w:val="a"/>
              <w:tabs>
                <w:tab w:val="clear" w:pos="1080"/>
                <w:tab w:val="decimal" w:pos="1062"/>
              </w:tabs>
              <w:ind w:left="-105" w:right="-138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24" w:type="dxa"/>
            <w:vAlign w:val="bottom"/>
          </w:tcPr>
          <w:p w:rsidR="009A657A" w:rsidRPr="00306EE0" w:rsidRDefault="009A657A" w:rsidP="00E975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15" w:right="-131"/>
              <w:rPr>
                <w:rFonts w:ascii="Angsana New" w:hAnsi="Angsana New"/>
                <w:sz w:val="30"/>
                <w:szCs w:val="30"/>
              </w:rPr>
            </w:pPr>
            <w:r w:rsidRPr="00306EE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9A657A" w:rsidRPr="00306EE0" w:rsidRDefault="009A657A" w:rsidP="007C5CBD">
            <w:pPr>
              <w:pStyle w:val="3"/>
              <w:tabs>
                <w:tab w:val="clear" w:pos="360"/>
                <w:tab w:val="clear" w:pos="720"/>
                <w:tab w:val="decimal" w:pos="1062"/>
              </w:tabs>
              <w:ind w:left="-105" w:right="-13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98" w:type="dxa"/>
            <w:vAlign w:val="bottom"/>
          </w:tcPr>
          <w:p w:rsidR="009A657A" w:rsidRPr="00306EE0" w:rsidRDefault="009A657A" w:rsidP="007C5C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15" w:right="-131"/>
              <w:rPr>
                <w:rFonts w:ascii="Angsana New" w:hAnsi="Angsana New"/>
                <w:sz w:val="30"/>
                <w:szCs w:val="30"/>
              </w:rPr>
            </w:pPr>
            <w:r w:rsidRPr="00306EE0">
              <w:rPr>
                <w:rFonts w:ascii="Angsana New" w:hAnsi="Angsana New"/>
                <w:sz w:val="30"/>
                <w:szCs w:val="30"/>
              </w:rPr>
              <w:t>(1.7)</w:t>
            </w:r>
          </w:p>
        </w:tc>
      </w:tr>
      <w:tr w:rsidR="009A657A" w:rsidRPr="007766A8" w:rsidTr="00023761">
        <w:tblPrEx>
          <w:tblLook w:val="0000" w:firstRow="0" w:lastRow="0" w:firstColumn="0" w:lastColumn="0" w:noHBand="0" w:noVBand="0"/>
        </w:tblPrEx>
        <w:tc>
          <w:tcPr>
            <w:tcW w:w="4230" w:type="dxa"/>
          </w:tcPr>
          <w:p w:rsidR="009A657A" w:rsidRPr="00881448" w:rsidRDefault="009A657A" w:rsidP="007C5C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881448">
              <w:rPr>
                <w:rFonts w:ascii="Angsana New" w:hAnsi="Angsana New"/>
                <w:sz w:val="30"/>
                <w:szCs w:val="30"/>
                <w:cs/>
              </w:rPr>
              <w:t>ยกเลิกใบสำคัญแสดงสิทธิฯ จากพนักงานลาออก</w:t>
            </w:r>
          </w:p>
        </w:tc>
        <w:tc>
          <w:tcPr>
            <w:tcW w:w="1080" w:type="dxa"/>
            <w:vAlign w:val="bottom"/>
          </w:tcPr>
          <w:p w:rsidR="009A657A" w:rsidRPr="004E194E" w:rsidRDefault="009A657A" w:rsidP="006225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15" w:right="-131"/>
              <w:rPr>
                <w:rFonts w:ascii="Angsana New" w:hAnsi="Angsana New"/>
                <w:sz w:val="30"/>
                <w:szCs w:val="30"/>
              </w:rPr>
            </w:pPr>
            <w:r w:rsidRPr="004E194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9A657A" w:rsidRPr="004E194E" w:rsidRDefault="009A657A" w:rsidP="007C5CBD">
            <w:pPr>
              <w:pStyle w:val="a"/>
              <w:tabs>
                <w:tab w:val="clear" w:pos="1080"/>
                <w:tab w:val="decimal" w:pos="1062"/>
              </w:tabs>
              <w:ind w:left="-105" w:right="-138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99" w:type="dxa"/>
            <w:vAlign w:val="bottom"/>
          </w:tcPr>
          <w:p w:rsidR="009A657A" w:rsidRPr="004E194E" w:rsidRDefault="009A657A" w:rsidP="00E975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15" w:right="-131"/>
              <w:rPr>
                <w:rFonts w:ascii="Angsana New" w:hAnsi="Angsana New"/>
                <w:sz w:val="30"/>
                <w:szCs w:val="30"/>
              </w:rPr>
            </w:pPr>
            <w:r w:rsidRPr="004E194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1" w:type="dxa"/>
          </w:tcPr>
          <w:p w:rsidR="009A657A" w:rsidRPr="004E194E" w:rsidRDefault="009A657A" w:rsidP="007C5CBD">
            <w:pPr>
              <w:pStyle w:val="a"/>
              <w:tabs>
                <w:tab w:val="clear" w:pos="1080"/>
                <w:tab w:val="decimal" w:pos="1062"/>
              </w:tabs>
              <w:ind w:left="-105" w:right="-138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24" w:type="dxa"/>
            <w:vAlign w:val="bottom"/>
          </w:tcPr>
          <w:p w:rsidR="009A657A" w:rsidRPr="004E194E" w:rsidRDefault="009A657A" w:rsidP="007C5C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15" w:right="-131"/>
              <w:rPr>
                <w:rFonts w:ascii="Angsana New" w:hAnsi="Angsana New"/>
                <w:sz w:val="30"/>
                <w:szCs w:val="30"/>
              </w:rPr>
            </w:pPr>
            <w:r w:rsidRPr="004E194E">
              <w:rPr>
                <w:rFonts w:ascii="Angsana New" w:hAnsi="Angsana New"/>
                <w:sz w:val="30"/>
                <w:szCs w:val="30"/>
              </w:rPr>
              <w:t>(0.2)</w:t>
            </w:r>
          </w:p>
        </w:tc>
        <w:tc>
          <w:tcPr>
            <w:tcW w:w="236" w:type="dxa"/>
          </w:tcPr>
          <w:p w:rsidR="009A657A" w:rsidRPr="004E194E" w:rsidRDefault="009A657A" w:rsidP="007C5CBD">
            <w:pPr>
              <w:pStyle w:val="3"/>
              <w:tabs>
                <w:tab w:val="clear" w:pos="360"/>
                <w:tab w:val="clear" w:pos="720"/>
                <w:tab w:val="decimal" w:pos="1062"/>
              </w:tabs>
              <w:ind w:left="-105" w:right="-13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98" w:type="dxa"/>
            <w:vAlign w:val="bottom"/>
          </w:tcPr>
          <w:p w:rsidR="009A657A" w:rsidRPr="004E194E" w:rsidRDefault="009A657A" w:rsidP="007C5C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15" w:right="-131"/>
              <w:rPr>
                <w:rFonts w:ascii="Angsana New" w:hAnsi="Angsana New"/>
                <w:sz w:val="30"/>
                <w:szCs w:val="30"/>
              </w:rPr>
            </w:pPr>
            <w:r w:rsidRPr="004E194E">
              <w:rPr>
                <w:rFonts w:ascii="Angsana New" w:hAnsi="Angsana New"/>
                <w:sz w:val="30"/>
                <w:szCs w:val="30"/>
              </w:rPr>
              <w:t>(0.2)</w:t>
            </w:r>
          </w:p>
        </w:tc>
      </w:tr>
      <w:tr w:rsidR="00023761" w:rsidRPr="007766A8" w:rsidTr="00111EC5">
        <w:tblPrEx>
          <w:tblLook w:val="0000" w:firstRow="0" w:lastRow="0" w:firstColumn="0" w:lastColumn="0" w:noHBand="0" w:noVBand="0"/>
        </w:tblPrEx>
        <w:tc>
          <w:tcPr>
            <w:tcW w:w="4230" w:type="dxa"/>
          </w:tcPr>
          <w:p w:rsidR="00023761" w:rsidRPr="007766A8" w:rsidRDefault="00023761" w:rsidP="00C07B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766A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766A8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7766A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ธันวาคม</w:t>
            </w:r>
            <w:r w:rsidRPr="007766A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61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23761" w:rsidRPr="00E975E6" w:rsidRDefault="00023761" w:rsidP="006225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15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975E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23761" w:rsidRPr="00793C14" w:rsidRDefault="00023761" w:rsidP="00C07B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15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23761" w:rsidRPr="004E194E" w:rsidRDefault="00023761" w:rsidP="00E975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15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E194E">
              <w:rPr>
                <w:rFonts w:ascii="Angsana New" w:hAnsi="Angsana New"/>
                <w:b/>
                <w:bCs/>
                <w:sz w:val="30"/>
                <w:szCs w:val="30"/>
              </w:rPr>
              <w:t>0.1</w:t>
            </w:r>
          </w:p>
        </w:tc>
        <w:tc>
          <w:tcPr>
            <w:tcW w:w="261" w:type="dxa"/>
          </w:tcPr>
          <w:p w:rsidR="00023761" w:rsidRPr="004E194E" w:rsidRDefault="00023761" w:rsidP="007C5CBD">
            <w:pPr>
              <w:pStyle w:val="a"/>
              <w:tabs>
                <w:tab w:val="clear" w:pos="1080"/>
                <w:tab w:val="decimal" w:pos="1062"/>
              </w:tabs>
              <w:ind w:left="-105" w:right="-138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23761" w:rsidRPr="004E194E" w:rsidRDefault="00023761" w:rsidP="007C5C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15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E194E">
              <w:rPr>
                <w:rFonts w:ascii="Angsana New" w:hAnsi="Angsana New"/>
                <w:b/>
                <w:bCs/>
                <w:sz w:val="30"/>
                <w:szCs w:val="30"/>
              </w:rPr>
              <w:t>12.5</w:t>
            </w:r>
          </w:p>
        </w:tc>
        <w:tc>
          <w:tcPr>
            <w:tcW w:w="236" w:type="dxa"/>
          </w:tcPr>
          <w:p w:rsidR="00023761" w:rsidRPr="004E194E" w:rsidRDefault="00023761" w:rsidP="007C5CBD">
            <w:pPr>
              <w:pStyle w:val="3"/>
              <w:tabs>
                <w:tab w:val="clear" w:pos="360"/>
                <w:tab w:val="clear" w:pos="720"/>
                <w:tab w:val="decimal" w:pos="1062"/>
              </w:tabs>
              <w:ind w:left="-105" w:right="-13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23761" w:rsidRPr="004E194E" w:rsidRDefault="00023761" w:rsidP="007C5C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15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E194E">
              <w:rPr>
                <w:rFonts w:ascii="Angsana New" w:hAnsi="Angsana New"/>
                <w:b/>
                <w:bCs/>
                <w:sz w:val="30"/>
                <w:szCs w:val="30"/>
              </w:rPr>
              <w:t>12.6</w:t>
            </w:r>
          </w:p>
        </w:tc>
      </w:tr>
    </w:tbl>
    <w:p w:rsidR="00AD514A" w:rsidRPr="00C14BAF" w:rsidRDefault="00AD514A" w:rsidP="00C14B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F103BD" w:rsidRPr="00C14BAF" w:rsidRDefault="00801B9B" w:rsidP="00C14B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14BAF">
        <w:rPr>
          <w:rFonts w:asciiTheme="majorBidi" w:hAnsiTheme="majorBidi" w:cstheme="majorBidi"/>
          <w:sz w:val="30"/>
          <w:szCs w:val="30"/>
          <w:cs/>
        </w:rPr>
        <w:t>รายการเคลื่อนไหวในระหว่าง</w:t>
      </w:r>
      <w:r w:rsidRPr="00C14BAF">
        <w:rPr>
          <w:rFonts w:asciiTheme="majorBidi" w:hAnsiTheme="majorBidi" w:cstheme="majorBidi" w:hint="cs"/>
          <w:sz w:val="30"/>
          <w:szCs w:val="30"/>
          <w:cs/>
        </w:rPr>
        <w:t>ปี</w:t>
      </w:r>
      <w:r w:rsidRPr="00C14BAF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Pr="00C14BAF">
        <w:rPr>
          <w:rFonts w:asciiTheme="majorBidi" w:hAnsiTheme="majorBidi" w:cstheme="majorBidi"/>
          <w:sz w:val="30"/>
          <w:szCs w:val="30"/>
        </w:rPr>
        <w:t>31</w:t>
      </w:r>
      <w:r w:rsidRPr="00C14BA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14BAF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Pr="00C14BAF">
        <w:rPr>
          <w:rFonts w:asciiTheme="majorBidi" w:hAnsiTheme="majorBidi" w:cstheme="majorBidi"/>
          <w:sz w:val="30"/>
          <w:szCs w:val="30"/>
        </w:rPr>
        <w:t>25</w:t>
      </w:r>
      <w:r w:rsidR="003316C7" w:rsidRPr="00C14BAF">
        <w:rPr>
          <w:rFonts w:asciiTheme="majorBidi" w:hAnsiTheme="majorBidi" w:cstheme="majorBidi"/>
          <w:sz w:val="30"/>
          <w:szCs w:val="30"/>
        </w:rPr>
        <w:t>6</w:t>
      </w:r>
      <w:r w:rsidR="00153CC4" w:rsidRPr="00C14BAF">
        <w:rPr>
          <w:rFonts w:asciiTheme="majorBidi" w:hAnsiTheme="majorBidi" w:cstheme="majorBidi"/>
          <w:sz w:val="30"/>
          <w:szCs w:val="30"/>
        </w:rPr>
        <w:t>1</w:t>
      </w:r>
      <w:r w:rsidRPr="00C14BAF">
        <w:rPr>
          <w:rFonts w:asciiTheme="majorBidi" w:hAnsiTheme="majorBidi" w:cstheme="majorBidi"/>
          <w:sz w:val="30"/>
          <w:szCs w:val="30"/>
        </w:rPr>
        <w:t xml:space="preserve"> </w:t>
      </w:r>
      <w:r w:rsidRPr="00C14BAF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C14BAF">
        <w:rPr>
          <w:rFonts w:asciiTheme="majorBidi" w:hAnsiTheme="majorBidi" w:cstheme="majorBidi"/>
          <w:sz w:val="30"/>
          <w:szCs w:val="30"/>
        </w:rPr>
        <w:t>25</w:t>
      </w:r>
      <w:r w:rsidR="00153CC4" w:rsidRPr="00C14BAF">
        <w:rPr>
          <w:rFonts w:asciiTheme="majorBidi" w:hAnsiTheme="majorBidi" w:cstheme="majorBidi"/>
          <w:sz w:val="30"/>
          <w:szCs w:val="30"/>
        </w:rPr>
        <w:t>60</w:t>
      </w:r>
      <w:r w:rsidRPr="00C14BAF">
        <w:rPr>
          <w:rFonts w:asciiTheme="majorBidi" w:hAnsiTheme="majorBidi" w:cstheme="majorBidi"/>
          <w:sz w:val="30"/>
          <w:szCs w:val="30"/>
        </w:rPr>
        <w:t xml:space="preserve"> </w:t>
      </w:r>
      <w:r w:rsidRPr="00C14BAF">
        <w:rPr>
          <w:rFonts w:asciiTheme="majorBidi" w:hAnsiTheme="majorBidi" w:cstheme="majorBidi"/>
          <w:sz w:val="30"/>
          <w:szCs w:val="30"/>
          <w:cs/>
        </w:rPr>
        <w:t>ในมูลค่ายุติธรรมของใบสำคัญแสดง</w:t>
      </w:r>
      <w:r w:rsidR="00807057">
        <w:rPr>
          <w:rFonts w:asciiTheme="majorBidi" w:hAnsiTheme="majorBidi" w:cstheme="majorBidi"/>
          <w:sz w:val="30"/>
          <w:szCs w:val="30"/>
        </w:rPr>
        <w:t xml:space="preserve">   </w:t>
      </w:r>
      <w:r w:rsidRPr="00C14BAF">
        <w:rPr>
          <w:rFonts w:asciiTheme="majorBidi" w:hAnsiTheme="majorBidi" w:cstheme="majorBidi"/>
          <w:sz w:val="30"/>
          <w:szCs w:val="30"/>
          <w:cs/>
        </w:rPr>
        <w:t>สิทธิฯ</w:t>
      </w:r>
      <w:r w:rsidRPr="00C14BAF">
        <w:rPr>
          <w:rFonts w:asciiTheme="majorBidi" w:hAnsiTheme="majorBidi" w:cstheme="majorBidi"/>
          <w:sz w:val="30"/>
          <w:szCs w:val="30"/>
        </w:rPr>
        <w:t xml:space="preserve"> </w:t>
      </w:r>
      <w:r w:rsidRPr="00C14BAF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:rsidR="00FB5C4D" w:rsidRPr="00C14BAF" w:rsidRDefault="00FB5C4D" w:rsidP="00C14B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28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48"/>
        <w:gridCol w:w="1080"/>
        <w:gridCol w:w="270"/>
        <w:gridCol w:w="990"/>
        <w:gridCol w:w="270"/>
        <w:gridCol w:w="990"/>
        <w:gridCol w:w="273"/>
        <w:gridCol w:w="1167"/>
      </w:tblGrid>
      <w:tr w:rsidR="00FB5C4D" w:rsidRPr="007766A8" w:rsidTr="008D4DD2">
        <w:trPr>
          <w:tblHeader/>
        </w:trPr>
        <w:tc>
          <w:tcPr>
            <w:tcW w:w="4248" w:type="dxa"/>
          </w:tcPr>
          <w:p w:rsidR="00FB5C4D" w:rsidRPr="007766A8" w:rsidRDefault="00FB5C4D" w:rsidP="00F87F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135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040" w:type="dxa"/>
            <w:gridSpan w:val="7"/>
          </w:tcPr>
          <w:p w:rsidR="00FB5C4D" w:rsidRPr="007766A8" w:rsidRDefault="00FB5C4D" w:rsidP="00F87F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766A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 w:rsidR="004B3C5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D84FC2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="004B3C5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D84FC2" w:rsidRPr="008814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40353" w:rsidRPr="007766A8" w:rsidTr="008D4DD2">
        <w:trPr>
          <w:tblHeader/>
        </w:trPr>
        <w:tc>
          <w:tcPr>
            <w:tcW w:w="4248" w:type="dxa"/>
          </w:tcPr>
          <w:p w:rsidR="00F87F3E" w:rsidRPr="007766A8" w:rsidRDefault="00F87F3E" w:rsidP="00F87F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135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F87F3E" w:rsidRPr="007766A8" w:rsidRDefault="00F87F3E" w:rsidP="0004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66A8">
              <w:rPr>
                <w:rFonts w:ascii="Angsana New" w:hAnsi="Angsana New"/>
                <w:sz w:val="30"/>
                <w:szCs w:val="30"/>
              </w:rPr>
              <w:t>PS-WE</w:t>
            </w:r>
          </w:p>
        </w:tc>
        <w:tc>
          <w:tcPr>
            <w:tcW w:w="270" w:type="dxa"/>
          </w:tcPr>
          <w:p w:rsidR="00F87F3E" w:rsidRPr="007766A8" w:rsidRDefault="00F87F3E" w:rsidP="00F87F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3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F87F3E" w:rsidRPr="007766A8" w:rsidRDefault="00F87F3E" w:rsidP="00F87F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66A8">
              <w:rPr>
                <w:rFonts w:ascii="Angsana New" w:hAnsi="Angsana New"/>
                <w:sz w:val="30"/>
                <w:szCs w:val="30"/>
              </w:rPr>
              <w:t>PS-WF</w:t>
            </w:r>
          </w:p>
        </w:tc>
        <w:tc>
          <w:tcPr>
            <w:tcW w:w="270" w:type="dxa"/>
            <w:shd w:val="clear" w:color="auto" w:fill="auto"/>
          </w:tcPr>
          <w:p w:rsidR="00F87F3E" w:rsidRPr="007766A8" w:rsidRDefault="00F87F3E" w:rsidP="00F87F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3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F87F3E" w:rsidRPr="007766A8" w:rsidRDefault="00F87F3E" w:rsidP="00F87F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PS-WG</w:t>
            </w:r>
          </w:p>
        </w:tc>
        <w:tc>
          <w:tcPr>
            <w:tcW w:w="273" w:type="dxa"/>
            <w:shd w:val="clear" w:color="auto" w:fill="auto"/>
          </w:tcPr>
          <w:p w:rsidR="00F87F3E" w:rsidRPr="007766A8" w:rsidRDefault="00F87F3E" w:rsidP="00F87F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7" w:type="dxa"/>
            <w:shd w:val="clear" w:color="auto" w:fill="auto"/>
          </w:tcPr>
          <w:p w:rsidR="00F87F3E" w:rsidRPr="007766A8" w:rsidRDefault="00F87F3E" w:rsidP="00F87F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766A8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F87F3E" w:rsidRPr="007766A8" w:rsidTr="008D4DD2">
        <w:trPr>
          <w:tblHeader/>
        </w:trPr>
        <w:tc>
          <w:tcPr>
            <w:tcW w:w="4248" w:type="dxa"/>
          </w:tcPr>
          <w:p w:rsidR="00F87F3E" w:rsidRPr="007766A8" w:rsidRDefault="00F87F3E" w:rsidP="00F87F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135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040" w:type="dxa"/>
            <w:gridSpan w:val="7"/>
          </w:tcPr>
          <w:p w:rsidR="00F87F3E" w:rsidRPr="007766A8" w:rsidRDefault="00F87F3E" w:rsidP="00F87F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766A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</w:t>
            </w:r>
            <w:r w:rsidRPr="007766A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</w:t>
            </w:r>
            <w:r w:rsidRPr="007766A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D84FC2" w:rsidRPr="007766A8" w:rsidTr="008D4DD2">
        <w:tblPrEx>
          <w:tblLook w:val="0000" w:firstRow="0" w:lastRow="0" w:firstColumn="0" w:lastColumn="0" w:noHBand="0" w:noVBand="0"/>
        </w:tblPrEx>
        <w:tc>
          <w:tcPr>
            <w:tcW w:w="4248" w:type="dxa"/>
          </w:tcPr>
          <w:p w:rsidR="00D84FC2" w:rsidRPr="007766A8" w:rsidRDefault="00D84FC2" w:rsidP="00D84F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766A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7766A8">
              <w:rPr>
                <w:rFonts w:ascii="Angsana New" w:hAnsi="Angsana New"/>
                <w:sz w:val="30"/>
                <w:szCs w:val="30"/>
              </w:rPr>
              <w:t>1</w:t>
            </w:r>
            <w:r w:rsidRPr="007766A8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  <w:r w:rsidRPr="007766A8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080" w:type="dxa"/>
            <w:vAlign w:val="bottom"/>
          </w:tcPr>
          <w:p w:rsidR="00D84FC2" w:rsidRPr="00881448" w:rsidRDefault="00D84FC2" w:rsidP="00D84F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15" w:right="-131"/>
              <w:rPr>
                <w:rFonts w:ascii="Angsana New" w:hAnsi="Angsana New"/>
                <w:sz w:val="30"/>
                <w:szCs w:val="30"/>
              </w:rPr>
            </w:pPr>
            <w:r w:rsidRPr="0088144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D84FC2" w:rsidRPr="00881448" w:rsidRDefault="00D84FC2" w:rsidP="00D84FC2">
            <w:pPr>
              <w:pStyle w:val="a"/>
              <w:tabs>
                <w:tab w:val="clear" w:pos="1080"/>
                <w:tab w:val="decimal" w:pos="1062"/>
              </w:tabs>
              <w:ind w:left="-105" w:right="-138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990" w:type="dxa"/>
            <w:vAlign w:val="bottom"/>
          </w:tcPr>
          <w:p w:rsidR="00D84FC2" w:rsidRPr="00881448" w:rsidRDefault="00D84FC2" w:rsidP="00D84F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after="0" w:line="240" w:lineRule="auto"/>
              <w:ind w:left="-115" w:right="-131"/>
              <w:rPr>
                <w:rFonts w:ascii="Angsana New" w:hAnsi="Angsana New"/>
                <w:sz w:val="30"/>
                <w:szCs w:val="30"/>
              </w:rPr>
            </w:pPr>
            <w:r w:rsidRPr="0088144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D84FC2" w:rsidRPr="00881448" w:rsidRDefault="00D84FC2" w:rsidP="00D84FC2">
            <w:pPr>
              <w:pStyle w:val="a"/>
              <w:tabs>
                <w:tab w:val="clear" w:pos="1080"/>
                <w:tab w:val="decimal" w:pos="1062"/>
              </w:tabs>
              <w:ind w:left="-105" w:right="-138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990" w:type="dxa"/>
            <w:vAlign w:val="bottom"/>
          </w:tcPr>
          <w:p w:rsidR="00D84FC2" w:rsidRPr="00881448" w:rsidRDefault="00D84FC2" w:rsidP="00FC612C">
            <w:pPr>
              <w:pStyle w:val="30"/>
              <w:tabs>
                <w:tab w:val="clear" w:pos="360"/>
                <w:tab w:val="clear" w:pos="720"/>
                <w:tab w:val="decimal" w:pos="241"/>
              </w:tabs>
              <w:ind w:left="-105" w:right="-13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81448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3" w:type="dxa"/>
          </w:tcPr>
          <w:p w:rsidR="00D84FC2" w:rsidRPr="00881448" w:rsidRDefault="00D84FC2" w:rsidP="00D84FC2">
            <w:pPr>
              <w:pStyle w:val="3"/>
              <w:tabs>
                <w:tab w:val="clear" w:pos="360"/>
                <w:tab w:val="clear" w:pos="720"/>
                <w:tab w:val="decimal" w:pos="1062"/>
              </w:tabs>
              <w:ind w:left="-105" w:right="-13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67" w:type="dxa"/>
            <w:vAlign w:val="bottom"/>
          </w:tcPr>
          <w:p w:rsidR="00D84FC2" w:rsidRPr="00881448" w:rsidRDefault="00D84FC2" w:rsidP="00D84F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15" w:right="-131"/>
              <w:rPr>
                <w:rFonts w:ascii="Angsana New" w:hAnsi="Angsana New"/>
                <w:sz w:val="30"/>
                <w:szCs w:val="30"/>
              </w:rPr>
            </w:pPr>
            <w:r w:rsidRPr="0088144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23761" w:rsidRPr="007766A8" w:rsidTr="008D4DD2">
        <w:tblPrEx>
          <w:tblLook w:val="0000" w:firstRow="0" w:lastRow="0" w:firstColumn="0" w:lastColumn="0" w:noHBand="0" w:noVBand="0"/>
        </w:tblPrEx>
        <w:tc>
          <w:tcPr>
            <w:tcW w:w="4248" w:type="dxa"/>
          </w:tcPr>
          <w:p w:rsidR="00023761" w:rsidRPr="007766A8" w:rsidRDefault="00023761" w:rsidP="00D84F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881448">
              <w:rPr>
                <w:rFonts w:ascii="Angsana New" w:hAnsi="Angsana New"/>
                <w:sz w:val="30"/>
                <w:szCs w:val="30"/>
                <w:cs/>
              </w:rPr>
              <w:t>รับโอนใบสำคัญแสดงสิทธิฯ จากการปรับ</w:t>
            </w:r>
            <w:r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881448">
              <w:rPr>
                <w:rFonts w:ascii="Angsana New" w:hAnsi="Angsana New"/>
                <w:sz w:val="30"/>
                <w:szCs w:val="30"/>
                <w:cs/>
              </w:rPr>
              <w:t>โครงสร้างกิจการ</w:t>
            </w:r>
            <w:r w:rsidRPr="00881448">
              <w:rPr>
                <w:rFonts w:ascii="Angsana New" w:hAnsi="Angsana New"/>
                <w:sz w:val="30"/>
                <w:szCs w:val="30"/>
              </w:rPr>
              <w:t>*</w:t>
            </w:r>
          </w:p>
        </w:tc>
        <w:tc>
          <w:tcPr>
            <w:tcW w:w="1080" w:type="dxa"/>
            <w:vAlign w:val="bottom"/>
          </w:tcPr>
          <w:p w:rsidR="00023761" w:rsidRPr="00881448" w:rsidRDefault="00023761" w:rsidP="007C5C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15" w:right="-131"/>
              <w:rPr>
                <w:rFonts w:ascii="Angsana New" w:hAnsi="Angsana New"/>
                <w:sz w:val="30"/>
                <w:szCs w:val="30"/>
              </w:rPr>
            </w:pPr>
            <w:r w:rsidRPr="00881448">
              <w:rPr>
                <w:rFonts w:ascii="Angsana New" w:hAnsi="Angsana New"/>
                <w:sz w:val="30"/>
                <w:szCs w:val="30"/>
              </w:rPr>
              <w:t>6.9</w:t>
            </w:r>
          </w:p>
        </w:tc>
        <w:tc>
          <w:tcPr>
            <w:tcW w:w="270" w:type="dxa"/>
          </w:tcPr>
          <w:p w:rsidR="00023761" w:rsidRPr="00881448" w:rsidRDefault="00023761" w:rsidP="007C5CBD">
            <w:pPr>
              <w:pStyle w:val="a"/>
              <w:tabs>
                <w:tab w:val="clear" w:pos="1080"/>
                <w:tab w:val="decimal" w:pos="435"/>
              </w:tabs>
              <w:ind w:left="-101" w:right="-144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990" w:type="dxa"/>
            <w:vAlign w:val="bottom"/>
          </w:tcPr>
          <w:p w:rsidR="00023761" w:rsidRPr="00881448" w:rsidRDefault="00023761" w:rsidP="007C5C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after="0" w:line="240" w:lineRule="auto"/>
              <w:ind w:left="-115" w:right="-131"/>
              <w:rPr>
                <w:rFonts w:ascii="Angsana New" w:hAnsi="Angsana New"/>
                <w:sz w:val="30"/>
                <w:szCs w:val="30"/>
              </w:rPr>
            </w:pPr>
            <w:r w:rsidRPr="00881448">
              <w:rPr>
                <w:rFonts w:ascii="Angsana New" w:hAnsi="Angsana New"/>
                <w:sz w:val="30"/>
                <w:szCs w:val="30"/>
              </w:rPr>
              <w:t>14.5</w:t>
            </w:r>
          </w:p>
        </w:tc>
        <w:tc>
          <w:tcPr>
            <w:tcW w:w="270" w:type="dxa"/>
          </w:tcPr>
          <w:p w:rsidR="00023761" w:rsidRPr="00881448" w:rsidRDefault="00023761" w:rsidP="007C5CBD">
            <w:pPr>
              <w:pStyle w:val="a"/>
              <w:tabs>
                <w:tab w:val="clear" w:pos="1080"/>
                <w:tab w:val="decimal" w:pos="435"/>
              </w:tabs>
              <w:ind w:left="-101" w:right="-144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990" w:type="dxa"/>
            <w:vAlign w:val="bottom"/>
          </w:tcPr>
          <w:p w:rsidR="00023761" w:rsidRPr="00881448" w:rsidRDefault="00023761" w:rsidP="007C5C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15" w:right="-131"/>
              <w:rPr>
                <w:rFonts w:ascii="Angsana New" w:hAnsi="Angsana New"/>
                <w:sz w:val="30"/>
                <w:szCs w:val="30"/>
              </w:rPr>
            </w:pPr>
            <w:r w:rsidRPr="0088144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:rsidR="00023761" w:rsidRPr="00881448" w:rsidRDefault="00023761" w:rsidP="007C5CBD">
            <w:pPr>
              <w:pStyle w:val="3"/>
              <w:tabs>
                <w:tab w:val="clear" w:pos="360"/>
                <w:tab w:val="clear" w:pos="720"/>
                <w:tab w:val="decimal" w:pos="1062"/>
              </w:tabs>
              <w:ind w:left="-105" w:right="-13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7" w:type="dxa"/>
            <w:vAlign w:val="bottom"/>
          </w:tcPr>
          <w:p w:rsidR="00023761" w:rsidRPr="00881448" w:rsidRDefault="00023761" w:rsidP="007C5C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15" w:right="-131"/>
              <w:rPr>
                <w:rFonts w:ascii="Angsana New" w:hAnsi="Angsana New"/>
                <w:sz w:val="30"/>
                <w:szCs w:val="30"/>
              </w:rPr>
            </w:pPr>
            <w:r w:rsidRPr="00881448">
              <w:rPr>
                <w:rFonts w:ascii="Angsana New" w:hAnsi="Angsana New"/>
                <w:sz w:val="30"/>
                <w:szCs w:val="30"/>
              </w:rPr>
              <w:t>21.4</w:t>
            </w:r>
          </w:p>
        </w:tc>
      </w:tr>
      <w:tr w:rsidR="00023761" w:rsidRPr="007766A8" w:rsidTr="008D4DD2">
        <w:tblPrEx>
          <w:tblLook w:val="0000" w:firstRow="0" w:lastRow="0" w:firstColumn="0" w:lastColumn="0" w:noHBand="0" w:noVBand="0"/>
        </w:tblPrEx>
        <w:tc>
          <w:tcPr>
            <w:tcW w:w="4248" w:type="dxa"/>
          </w:tcPr>
          <w:p w:rsidR="00023761" w:rsidRPr="007766A8" w:rsidRDefault="00023761" w:rsidP="00D84F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881448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80" w:type="dxa"/>
            <w:vAlign w:val="bottom"/>
          </w:tcPr>
          <w:p w:rsidR="00023761" w:rsidRPr="00881448" w:rsidRDefault="00023761" w:rsidP="007C5C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15" w:right="-131"/>
              <w:rPr>
                <w:rFonts w:ascii="Angsana New" w:hAnsi="Angsana New"/>
                <w:sz w:val="30"/>
                <w:szCs w:val="30"/>
              </w:rPr>
            </w:pPr>
            <w:r w:rsidRPr="0088144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23761" w:rsidRPr="00881448" w:rsidRDefault="00023761" w:rsidP="007C5CBD">
            <w:pPr>
              <w:pStyle w:val="a"/>
              <w:tabs>
                <w:tab w:val="clear" w:pos="1080"/>
                <w:tab w:val="decimal" w:pos="435"/>
              </w:tabs>
              <w:ind w:left="-101" w:right="-144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90" w:type="dxa"/>
            <w:vAlign w:val="bottom"/>
          </w:tcPr>
          <w:p w:rsidR="00023761" w:rsidRPr="00881448" w:rsidRDefault="00657DDB" w:rsidP="007C5C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after="0" w:line="240" w:lineRule="auto"/>
              <w:ind w:left="-115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32.4</w:t>
            </w:r>
          </w:p>
        </w:tc>
        <w:tc>
          <w:tcPr>
            <w:tcW w:w="270" w:type="dxa"/>
          </w:tcPr>
          <w:p w:rsidR="00023761" w:rsidRPr="00881448" w:rsidRDefault="00023761" w:rsidP="007C5CBD">
            <w:pPr>
              <w:pStyle w:val="a"/>
              <w:tabs>
                <w:tab w:val="clear" w:pos="1080"/>
                <w:tab w:val="decimal" w:pos="435"/>
              </w:tabs>
              <w:ind w:left="-101" w:right="-144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990" w:type="dxa"/>
            <w:vAlign w:val="bottom"/>
          </w:tcPr>
          <w:p w:rsidR="00023761" w:rsidRPr="00881448" w:rsidRDefault="00023761" w:rsidP="007C5CBD">
            <w:pPr>
              <w:pStyle w:val="30"/>
              <w:tabs>
                <w:tab w:val="clear" w:pos="360"/>
                <w:tab w:val="clear" w:pos="720"/>
                <w:tab w:val="decimal" w:pos="241"/>
              </w:tabs>
              <w:ind w:left="-105" w:right="-13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8144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3" w:type="dxa"/>
          </w:tcPr>
          <w:p w:rsidR="00023761" w:rsidRPr="00881448" w:rsidRDefault="00023761" w:rsidP="007C5CBD">
            <w:pPr>
              <w:pStyle w:val="3"/>
              <w:tabs>
                <w:tab w:val="clear" w:pos="360"/>
                <w:tab w:val="clear" w:pos="720"/>
                <w:tab w:val="decimal" w:pos="435"/>
              </w:tabs>
              <w:ind w:left="-101" w:right="-14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7" w:type="dxa"/>
            <w:vAlign w:val="bottom"/>
          </w:tcPr>
          <w:p w:rsidR="00023761" w:rsidRPr="00881448" w:rsidRDefault="00657DDB" w:rsidP="007C5CBD">
            <w:pPr>
              <w:pStyle w:val="30"/>
              <w:tabs>
                <w:tab w:val="clear" w:pos="360"/>
                <w:tab w:val="clear" w:pos="720"/>
                <w:tab w:val="decimal" w:pos="361"/>
              </w:tabs>
              <w:ind w:left="-105" w:right="-13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32.4</w:t>
            </w:r>
          </w:p>
        </w:tc>
      </w:tr>
      <w:tr w:rsidR="00023761" w:rsidRPr="007766A8" w:rsidTr="008D4DD2">
        <w:tblPrEx>
          <w:tblLook w:val="0000" w:firstRow="0" w:lastRow="0" w:firstColumn="0" w:lastColumn="0" w:noHBand="0" w:noVBand="0"/>
        </w:tblPrEx>
        <w:tc>
          <w:tcPr>
            <w:tcW w:w="4248" w:type="dxa"/>
          </w:tcPr>
          <w:p w:rsidR="00023761" w:rsidRPr="00683BF3" w:rsidRDefault="00023761" w:rsidP="004B3C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881448">
              <w:rPr>
                <w:rFonts w:ascii="Angsana New" w:hAnsi="Angsana New"/>
                <w:sz w:val="30"/>
                <w:szCs w:val="30"/>
                <w:cs/>
              </w:rPr>
              <w:t>ใช้</w:t>
            </w:r>
            <w:r w:rsidR="00C2329C" w:rsidRPr="00306EE0">
              <w:rPr>
                <w:rFonts w:ascii="Angsana New" w:hAnsi="Angsana New"/>
                <w:sz w:val="30"/>
                <w:szCs w:val="30"/>
                <w:cs/>
              </w:rPr>
              <w:t>สิทธิ</w:t>
            </w:r>
            <w:r w:rsidRPr="00881448">
              <w:rPr>
                <w:rFonts w:ascii="Angsana New" w:hAnsi="Angsana New"/>
                <w:sz w:val="30"/>
                <w:szCs w:val="30"/>
                <w:cs/>
              </w:rPr>
              <w:t>ใบสำคัญแสดงสิทธิฯ ระหว่าง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080" w:type="dxa"/>
            <w:vAlign w:val="bottom"/>
          </w:tcPr>
          <w:p w:rsidR="00023761" w:rsidRPr="00881448" w:rsidRDefault="00023761" w:rsidP="007C5C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15" w:right="-131"/>
              <w:rPr>
                <w:rFonts w:ascii="Angsana New" w:hAnsi="Angsana New"/>
                <w:sz w:val="30"/>
                <w:szCs w:val="30"/>
              </w:rPr>
            </w:pPr>
            <w:r w:rsidRPr="0088144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23761" w:rsidRPr="00881448" w:rsidRDefault="00023761" w:rsidP="007C5CBD">
            <w:pPr>
              <w:pStyle w:val="a"/>
              <w:tabs>
                <w:tab w:val="clear" w:pos="1080"/>
                <w:tab w:val="decimal" w:pos="435"/>
              </w:tabs>
              <w:ind w:left="-101" w:right="-144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90" w:type="dxa"/>
            <w:vAlign w:val="bottom"/>
          </w:tcPr>
          <w:p w:rsidR="00023761" w:rsidRPr="00881448" w:rsidRDefault="00023761" w:rsidP="007C5C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after="0" w:line="240" w:lineRule="auto"/>
              <w:ind w:left="-115" w:right="-131"/>
              <w:rPr>
                <w:rFonts w:ascii="Angsana New" w:hAnsi="Angsana New"/>
                <w:sz w:val="30"/>
                <w:szCs w:val="30"/>
              </w:rPr>
            </w:pPr>
            <w:r w:rsidRPr="00881448">
              <w:rPr>
                <w:rFonts w:ascii="Angsana New" w:hAnsi="Angsana New"/>
                <w:sz w:val="30"/>
                <w:szCs w:val="30"/>
              </w:rPr>
              <w:t xml:space="preserve">    (15.0)</w:t>
            </w:r>
          </w:p>
        </w:tc>
        <w:tc>
          <w:tcPr>
            <w:tcW w:w="270" w:type="dxa"/>
          </w:tcPr>
          <w:p w:rsidR="00023761" w:rsidRPr="00881448" w:rsidRDefault="00023761" w:rsidP="007C5CBD">
            <w:pPr>
              <w:pStyle w:val="a"/>
              <w:tabs>
                <w:tab w:val="clear" w:pos="1080"/>
                <w:tab w:val="decimal" w:pos="435"/>
              </w:tabs>
              <w:ind w:left="-101" w:right="-144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990" w:type="dxa"/>
            <w:vAlign w:val="bottom"/>
          </w:tcPr>
          <w:p w:rsidR="00023761" w:rsidRPr="00881448" w:rsidRDefault="00023761" w:rsidP="007C5CBD">
            <w:pPr>
              <w:pStyle w:val="30"/>
              <w:tabs>
                <w:tab w:val="clear" w:pos="360"/>
                <w:tab w:val="clear" w:pos="720"/>
                <w:tab w:val="decimal" w:pos="241"/>
              </w:tabs>
              <w:ind w:left="-105" w:right="-13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8144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3" w:type="dxa"/>
          </w:tcPr>
          <w:p w:rsidR="00023761" w:rsidRPr="00881448" w:rsidRDefault="00023761" w:rsidP="007C5CBD">
            <w:pPr>
              <w:pStyle w:val="3"/>
              <w:tabs>
                <w:tab w:val="clear" w:pos="360"/>
                <w:tab w:val="clear" w:pos="720"/>
                <w:tab w:val="decimal" w:pos="435"/>
              </w:tabs>
              <w:ind w:left="-101" w:right="-14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7" w:type="dxa"/>
            <w:vAlign w:val="bottom"/>
          </w:tcPr>
          <w:p w:rsidR="00023761" w:rsidRPr="00881448" w:rsidRDefault="00023761" w:rsidP="007C5CBD">
            <w:pPr>
              <w:pStyle w:val="30"/>
              <w:tabs>
                <w:tab w:val="clear" w:pos="360"/>
                <w:tab w:val="clear" w:pos="720"/>
                <w:tab w:val="decimal" w:pos="361"/>
              </w:tabs>
              <w:ind w:left="-105" w:right="-13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81448">
              <w:rPr>
                <w:rFonts w:ascii="Angsana New" w:hAnsi="Angsana New"/>
                <w:sz w:val="30"/>
                <w:szCs w:val="30"/>
                <w:lang w:val="en-US"/>
              </w:rPr>
              <w:t>(15.0)</w:t>
            </w:r>
          </w:p>
        </w:tc>
      </w:tr>
      <w:tr w:rsidR="002F4372" w:rsidRPr="007766A8" w:rsidTr="008D4DD2">
        <w:tblPrEx>
          <w:tblLook w:val="0000" w:firstRow="0" w:lastRow="0" w:firstColumn="0" w:lastColumn="0" w:noHBand="0" w:noVBand="0"/>
        </w:tblPrEx>
        <w:tc>
          <w:tcPr>
            <w:tcW w:w="4248" w:type="dxa"/>
          </w:tcPr>
          <w:p w:rsidR="002F4372" w:rsidRPr="00881448" w:rsidRDefault="002F4372" w:rsidP="00F84B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3965"/>
              </w:tabs>
              <w:spacing w:after="0"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ยกเลิก</w:t>
            </w:r>
            <w:r>
              <w:rPr>
                <w:rFonts w:ascii="Angsana New" w:hAnsi="Angsana New"/>
                <w:sz w:val="30"/>
                <w:szCs w:val="30"/>
                <w:cs/>
              </w:rPr>
              <w:t>ใบสำคัญแสดงสิทธิฯ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2F4372" w:rsidRPr="004E194E" w:rsidRDefault="002F4372" w:rsidP="00F84B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15" w:right="-131"/>
              <w:rPr>
                <w:rFonts w:ascii="Angsana New" w:hAnsi="Angsana New"/>
                <w:sz w:val="30"/>
                <w:szCs w:val="30"/>
              </w:rPr>
            </w:pPr>
            <w:r w:rsidRPr="004E194E">
              <w:rPr>
                <w:rFonts w:ascii="Angsana New" w:hAnsi="Angsana New"/>
                <w:sz w:val="30"/>
                <w:szCs w:val="30"/>
              </w:rPr>
              <w:t>(6.9)</w:t>
            </w:r>
          </w:p>
        </w:tc>
        <w:tc>
          <w:tcPr>
            <w:tcW w:w="270" w:type="dxa"/>
          </w:tcPr>
          <w:p w:rsidR="002F4372" w:rsidRPr="004E194E" w:rsidRDefault="002F4372" w:rsidP="00F84B7E">
            <w:pPr>
              <w:pStyle w:val="a"/>
              <w:tabs>
                <w:tab w:val="decimal" w:pos="435"/>
              </w:tabs>
              <w:ind w:left="-101" w:right="-144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2F4372" w:rsidRPr="004E194E" w:rsidRDefault="002F4372" w:rsidP="00F84B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15" w:right="-131"/>
              <w:rPr>
                <w:rFonts w:ascii="Angsana New" w:hAnsi="Angsana New"/>
                <w:sz w:val="30"/>
                <w:szCs w:val="30"/>
              </w:rPr>
            </w:pPr>
            <w:r w:rsidRPr="004E194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2F4372" w:rsidRPr="004E194E" w:rsidRDefault="002F4372" w:rsidP="00F84B7E">
            <w:pPr>
              <w:pStyle w:val="a"/>
              <w:tabs>
                <w:tab w:val="decimal" w:pos="435"/>
              </w:tabs>
              <w:ind w:left="-101" w:right="-144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2F4372" w:rsidRPr="00FC612C" w:rsidRDefault="002F4372" w:rsidP="00F84B7E">
            <w:pPr>
              <w:pStyle w:val="30"/>
              <w:tabs>
                <w:tab w:val="clear" w:pos="360"/>
                <w:tab w:val="clear" w:pos="720"/>
                <w:tab w:val="decimal" w:pos="241"/>
              </w:tabs>
              <w:ind w:left="-105" w:right="-13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C612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3" w:type="dxa"/>
          </w:tcPr>
          <w:p w:rsidR="002F4372" w:rsidRPr="004E194E" w:rsidRDefault="002F4372" w:rsidP="00F84B7E">
            <w:pPr>
              <w:pStyle w:val="3"/>
              <w:tabs>
                <w:tab w:val="clear" w:pos="360"/>
                <w:tab w:val="decimal" w:pos="435"/>
              </w:tabs>
              <w:ind w:left="-101" w:right="-14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vAlign w:val="bottom"/>
          </w:tcPr>
          <w:p w:rsidR="002F4372" w:rsidRPr="004E194E" w:rsidRDefault="002F4372" w:rsidP="00F84B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15" w:right="-131"/>
              <w:rPr>
                <w:rFonts w:ascii="Angsana New" w:hAnsi="Angsana New"/>
                <w:sz w:val="30"/>
                <w:szCs w:val="30"/>
              </w:rPr>
            </w:pPr>
            <w:r w:rsidRPr="004E194E">
              <w:rPr>
                <w:rFonts w:ascii="Angsana New" w:hAnsi="Angsana New"/>
                <w:sz w:val="30"/>
                <w:szCs w:val="30"/>
              </w:rPr>
              <w:t>(6.9)</w:t>
            </w:r>
          </w:p>
        </w:tc>
      </w:tr>
      <w:tr w:rsidR="002F4372" w:rsidRPr="007766A8" w:rsidTr="008D4DD2">
        <w:tblPrEx>
          <w:tblLook w:val="0000" w:firstRow="0" w:lastRow="0" w:firstColumn="0" w:lastColumn="0" w:noHBand="0" w:noVBand="0"/>
        </w:tblPrEx>
        <w:tc>
          <w:tcPr>
            <w:tcW w:w="4248" w:type="dxa"/>
          </w:tcPr>
          <w:p w:rsidR="002F4372" w:rsidRPr="007766A8" w:rsidRDefault="002F4372" w:rsidP="002F4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766A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766A8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7766A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ธันวาคม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2560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F4372" w:rsidRPr="002F4372" w:rsidRDefault="002F4372" w:rsidP="002F4372">
            <w:pPr>
              <w:pStyle w:val="30"/>
              <w:tabs>
                <w:tab w:val="clear" w:pos="360"/>
                <w:tab w:val="clear" w:pos="720"/>
                <w:tab w:val="decimal" w:pos="241"/>
              </w:tabs>
              <w:ind w:left="-105" w:right="-13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F437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2F4372" w:rsidRPr="002F4372" w:rsidRDefault="002F4372" w:rsidP="002F4372">
            <w:pPr>
              <w:pStyle w:val="a"/>
              <w:tabs>
                <w:tab w:val="clear" w:pos="1080"/>
                <w:tab w:val="decimal" w:pos="435"/>
              </w:tabs>
              <w:ind w:left="-101" w:right="-144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F4372" w:rsidRPr="002F4372" w:rsidRDefault="002F4372" w:rsidP="002F4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15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F437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31.9  </w:t>
            </w:r>
          </w:p>
        </w:tc>
        <w:tc>
          <w:tcPr>
            <w:tcW w:w="270" w:type="dxa"/>
          </w:tcPr>
          <w:p w:rsidR="002F4372" w:rsidRPr="002F4372" w:rsidRDefault="002F4372" w:rsidP="002F4372">
            <w:pPr>
              <w:pStyle w:val="a"/>
              <w:tabs>
                <w:tab w:val="clear" w:pos="1080"/>
                <w:tab w:val="decimal" w:pos="435"/>
              </w:tabs>
              <w:ind w:left="-101" w:right="-144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F4372" w:rsidRPr="002F4372" w:rsidRDefault="002F4372" w:rsidP="002F4372">
            <w:pPr>
              <w:pStyle w:val="30"/>
              <w:tabs>
                <w:tab w:val="clear" w:pos="360"/>
                <w:tab w:val="clear" w:pos="720"/>
                <w:tab w:val="decimal" w:pos="241"/>
              </w:tabs>
              <w:ind w:left="-105" w:right="-13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F437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3" w:type="dxa"/>
          </w:tcPr>
          <w:p w:rsidR="002F4372" w:rsidRPr="002F4372" w:rsidRDefault="002F4372" w:rsidP="002F4372">
            <w:pPr>
              <w:pStyle w:val="3"/>
              <w:tabs>
                <w:tab w:val="clear" w:pos="360"/>
                <w:tab w:val="clear" w:pos="720"/>
                <w:tab w:val="decimal" w:pos="435"/>
              </w:tabs>
              <w:ind w:left="-101" w:right="-14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F4372" w:rsidRPr="002F4372" w:rsidRDefault="002F4372" w:rsidP="002F4372">
            <w:pPr>
              <w:pStyle w:val="30"/>
              <w:tabs>
                <w:tab w:val="clear" w:pos="360"/>
                <w:tab w:val="clear" w:pos="720"/>
                <w:tab w:val="decimal" w:pos="361"/>
              </w:tabs>
              <w:ind w:left="-105" w:right="-13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F437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31.9</w:t>
            </w:r>
          </w:p>
        </w:tc>
      </w:tr>
      <w:tr w:rsidR="00306EE0" w:rsidRPr="007766A8" w:rsidTr="008D4DD2">
        <w:tblPrEx>
          <w:tblLook w:val="0000" w:firstRow="0" w:lastRow="0" w:firstColumn="0" w:lastColumn="0" w:noHBand="0" w:noVBand="0"/>
        </w:tblPrEx>
        <w:tc>
          <w:tcPr>
            <w:tcW w:w="4248" w:type="dxa"/>
          </w:tcPr>
          <w:p w:rsidR="00306EE0" w:rsidRPr="007766A8" w:rsidRDefault="00306EE0" w:rsidP="00FC6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:rsidR="00306EE0" w:rsidRPr="00FC612C" w:rsidRDefault="00306EE0" w:rsidP="007C5CBD">
            <w:pPr>
              <w:pStyle w:val="30"/>
              <w:tabs>
                <w:tab w:val="clear" w:pos="360"/>
                <w:tab w:val="clear" w:pos="720"/>
                <w:tab w:val="decimal" w:pos="241"/>
              </w:tabs>
              <w:ind w:left="-105" w:right="-13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306EE0" w:rsidRPr="00FC612C" w:rsidRDefault="00306EE0" w:rsidP="00FC612C">
            <w:pPr>
              <w:pStyle w:val="a"/>
              <w:tabs>
                <w:tab w:val="clear" w:pos="1080"/>
                <w:tab w:val="decimal" w:pos="435"/>
              </w:tabs>
              <w:ind w:left="-101" w:right="-144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990" w:type="dxa"/>
            <w:vAlign w:val="bottom"/>
          </w:tcPr>
          <w:p w:rsidR="00306EE0" w:rsidRPr="00FC612C" w:rsidRDefault="00306EE0" w:rsidP="00FC6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15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06EE0" w:rsidRPr="00FC612C" w:rsidRDefault="00306EE0" w:rsidP="00FC612C">
            <w:pPr>
              <w:pStyle w:val="a"/>
              <w:tabs>
                <w:tab w:val="clear" w:pos="1080"/>
                <w:tab w:val="decimal" w:pos="435"/>
              </w:tabs>
              <w:ind w:left="-101" w:right="-144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990" w:type="dxa"/>
            <w:vAlign w:val="bottom"/>
          </w:tcPr>
          <w:p w:rsidR="00306EE0" w:rsidRPr="00FC612C" w:rsidRDefault="00306EE0" w:rsidP="00FC612C">
            <w:pPr>
              <w:pStyle w:val="30"/>
              <w:tabs>
                <w:tab w:val="clear" w:pos="360"/>
                <w:tab w:val="clear" w:pos="720"/>
                <w:tab w:val="decimal" w:pos="241"/>
              </w:tabs>
              <w:ind w:left="-105" w:right="-13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3" w:type="dxa"/>
          </w:tcPr>
          <w:p w:rsidR="00306EE0" w:rsidRPr="00FC612C" w:rsidRDefault="00306EE0" w:rsidP="00FC612C">
            <w:pPr>
              <w:pStyle w:val="3"/>
              <w:tabs>
                <w:tab w:val="clear" w:pos="360"/>
                <w:tab w:val="clear" w:pos="720"/>
                <w:tab w:val="decimal" w:pos="435"/>
              </w:tabs>
              <w:ind w:left="-101" w:right="-14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7" w:type="dxa"/>
            <w:vAlign w:val="bottom"/>
          </w:tcPr>
          <w:p w:rsidR="00306EE0" w:rsidRPr="00FC612C" w:rsidRDefault="00306EE0" w:rsidP="00FC612C">
            <w:pPr>
              <w:pStyle w:val="30"/>
              <w:tabs>
                <w:tab w:val="clear" w:pos="360"/>
                <w:tab w:val="clear" w:pos="720"/>
                <w:tab w:val="decimal" w:pos="361"/>
              </w:tabs>
              <w:ind w:left="-105" w:right="-13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01BC7" w:rsidRPr="007766A8" w:rsidTr="008D4DD2">
        <w:tblPrEx>
          <w:tblLook w:val="0000" w:firstRow="0" w:lastRow="0" w:firstColumn="0" w:lastColumn="0" w:noHBand="0" w:noVBand="0"/>
        </w:tblPrEx>
        <w:tc>
          <w:tcPr>
            <w:tcW w:w="4248" w:type="dxa"/>
          </w:tcPr>
          <w:p w:rsidR="00501BC7" w:rsidRPr="007766A8" w:rsidRDefault="00501BC7" w:rsidP="00FC6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766A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7766A8">
              <w:rPr>
                <w:rFonts w:ascii="Angsana New" w:hAnsi="Angsana New"/>
                <w:sz w:val="30"/>
                <w:szCs w:val="30"/>
              </w:rPr>
              <w:t>1</w:t>
            </w:r>
            <w:r w:rsidRPr="007766A8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  <w:r w:rsidRPr="007766A8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080" w:type="dxa"/>
            <w:vAlign w:val="bottom"/>
          </w:tcPr>
          <w:p w:rsidR="00501BC7" w:rsidRPr="00FC612C" w:rsidRDefault="00501BC7" w:rsidP="007C5CBD">
            <w:pPr>
              <w:pStyle w:val="30"/>
              <w:tabs>
                <w:tab w:val="clear" w:pos="360"/>
                <w:tab w:val="clear" w:pos="720"/>
                <w:tab w:val="decimal" w:pos="241"/>
              </w:tabs>
              <w:ind w:left="-105" w:right="-13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C612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501BC7" w:rsidRPr="00FC612C" w:rsidRDefault="00501BC7" w:rsidP="00FC612C">
            <w:pPr>
              <w:pStyle w:val="a"/>
              <w:tabs>
                <w:tab w:val="clear" w:pos="1080"/>
                <w:tab w:val="decimal" w:pos="435"/>
              </w:tabs>
              <w:ind w:left="-101" w:right="-144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990" w:type="dxa"/>
            <w:vAlign w:val="bottom"/>
          </w:tcPr>
          <w:p w:rsidR="00501BC7" w:rsidRPr="00FC612C" w:rsidRDefault="00501BC7" w:rsidP="00FC6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15" w:right="-131"/>
              <w:rPr>
                <w:rFonts w:ascii="Angsana New" w:hAnsi="Angsana New"/>
                <w:sz w:val="30"/>
                <w:szCs w:val="30"/>
              </w:rPr>
            </w:pPr>
            <w:r w:rsidRPr="00FC612C">
              <w:rPr>
                <w:rFonts w:ascii="Angsana New" w:hAnsi="Angsana New"/>
                <w:sz w:val="30"/>
                <w:szCs w:val="30"/>
              </w:rPr>
              <w:t xml:space="preserve">31.9  </w:t>
            </w:r>
          </w:p>
        </w:tc>
        <w:tc>
          <w:tcPr>
            <w:tcW w:w="270" w:type="dxa"/>
          </w:tcPr>
          <w:p w:rsidR="00501BC7" w:rsidRPr="00FC612C" w:rsidRDefault="00501BC7" w:rsidP="00FC612C">
            <w:pPr>
              <w:pStyle w:val="a"/>
              <w:tabs>
                <w:tab w:val="clear" w:pos="1080"/>
                <w:tab w:val="decimal" w:pos="435"/>
              </w:tabs>
              <w:ind w:left="-101" w:right="-144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990" w:type="dxa"/>
            <w:vAlign w:val="bottom"/>
          </w:tcPr>
          <w:p w:rsidR="00501BC7" w:rsidRPr="00FC612C" w:rsidRDefault="00501BC7" w:rsidP="00FC612C">
            <w:pPr>
              <w:pStyle w:val="30"/>
              <w:tabs>
                <w:tab w:val="clear" w:pos="360"/>
                <w:tab w:val="clear" w:pos="720"/>
                <w:tab w:val="decimal" w:pos="241"/>
              </w:tabs>
              <w:ind w:left="-105" w:right="-13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C612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3" w:type="dxa"/>
          </w:tcPr>
          <w:p w:rsidR="00501BC7" w:rsidRPr="00FC612C" w:rsidRDefault="00501BC7" w:rsidP="00FC612C">
            <w:pPr>
              <w:pStyle w:val="3"/>
              <w:tabs>
                <w:tab w:val="clear" w:pos="360"/>
                <w:tab w:val="clear" w:pos="720"/>
                <w:tab w:val="decimal" w:pos="435"/>
              </w:tabs>
              <w:ind w:left="-101" w:right="-14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7" w:type="dxa"/>
            <w:vAlign w:val="bottom"/>
          </w:tcPr>
          <w:p w:rsidR="00501BC7" w:rsidRPr="00FC612C" w:rsidRDefault="00501BC7" w:rsidP="00FC612C">
            <w:pPr>
              <w:pStyle w:val="30"/>
              <w:tabs>
                <w:tab w:val="clear" w:pos="360"/>
                <w:tab w:val="clear" w:pos="720"/>
                <w:tab w:val="decimal" w:pos="361"/>
              </w:tabs>
              <w:ind w:left="-105" w:right="-13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C612C">
              <w:rPr>
                <w:rFonts w:ascii="Angsana New" w:hAnsi="Angsana New"/>
                <w:sz w:val="30"/>
                <w:szCs w:val="30"/>
                <w:lang w:val="en-US"/>
              </w:rPr>
              <w:t>31.9</w:t>
            </w:r>
          </w:p>
        </w:tc>
      </w:tr>
      <w:tr w:rsidR="00501BC7" w:rsidRPr="007766A8" w:rsidTr="008D4DD2">
        <w:tblPrEx>
          <w:tblLook w:val="0000" w:firstRow="0" w:lastRow="0" w:firstColumn="0" w:lastColumn="0" w:noHBand="0" w:noVBand="0"/>
        </w:tblPrEx>
        <w:tc>
          <w:tcPr>
            <w:tcW w:w="4248" w:type="dxa"/>
          </w:tcPr>
          <w:p w:rsidR="00501BC7" w:rsidRPr="00881448" w:rsidRDefault="00501BC7" w:rsidP="007C5C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881448">
              <w:rPr>
                <w:rFonts w:ascii="Angsana New" w:hAnsi="Angsana New"/>
                <w:sz w:val="30"/>
                <w:szCs w:val="30"/>
                <w:cs/>
              </w:rPr>
              <w:t>ใช้</w:t>
            </w:r>
            <w:r w:rsidR="00C2329C" w:rsidRPr="00306EE0">
              <w:rPr>
                <w:rFonts w:ascii="Angsana New" w:hAnsi="Angsana New"/>
                <w:sz w:val="30"/>
                <w:szCs w:val="30"/>
                <w:cs/>
              </w:rPr>
              <w:t>สิทธิ</w:t>
            </w:r>
            <w:r w:rsidRPr="00881448">
              <w:rPr>
                <w:rFonts w:ascii="Angsana New" w:hAnsi="Angsana New"/>
                <w:sz w:val="30"/>
                <w:szCs w:val="30"/>
                <w:cs/>
              </w:rPr>
              <w:t>ใบสำคัญแสดงสิทธิฯ ระหว่าง</w:t>
            </w:r>
            <w:r w:rsidR="004C20AA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080" w:type="dxa"/>
            <w:vAlign w:val="bottom"/>
          </w:tcPr>
          <w:p w:rsidR="00501BC7" w:rsidRPr="00FC612C" w:rsidRDefault="00501BC7" w:rsidP="007C5CBD">
            <w:pPr>
              <w:pStyle w:val="30"/>
              <w:tabs>
                <w:tab w:val="clear" w:pos="360"/>
                <w:tab w:val="clear" w:pos="720"/>
                <w:tab w:val="decimal" w:pos="241"/>
              </w:tabs>
              <w:ind w:left="-105" w:right="-13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C612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501BC7" w:rsidRPr="004E194E" w:rsidRDefault="00501BC7" w:rsidP="007C5CBD">
            <w:pPr>
              <w:pStyle w:val="a"/>
              <w:tabs>
                <w:tab w:val="decimal" w:pos="435"/>
              </w:tabs>
              <w:ind w:left="-101" w:right="-144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90" w:type="dxa"/>
            <w:vAlign w:val="bottom"/>
          </w:tcPr>
          <w:p w:rsidR="00501BC7" w:rsidRPr="004E194E" w:rsidRDefault="00501BC7" w:rsidP="00BF06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15" w:right="-131"/>
              <w:rPr>
                <w:rFonts w:ascii="Angsana New" w:hAnsi="Angsana New"/>
                <w:sz w:val="30"/>
                <w:szCs w:val="30"/>
              </w:rPr>
            </w:pPr>
            <w:r w:rsidRPr="004E194E">
              <w:rPr>
                <w:rFonts w:ascii="Angsana New" w:hAnsi="Angsana New"/>
                <w:sz w:val="30"/>
                <w:szCs w:val="30"/>
              </w:rPr>
              <w:t>(2</w:t>
            </w:r>
            <w:r w:rsidR="00BF0650">
              <w:rPr>
                <w:rFonts w:ascii="Angsana New" w:hAnsi="Angsana New"/>
                <w:sz w:val="30"/>
                <w:szCs w:val="30"/>
              </w:rPr>
              <w:t>7</w:t>
            </w:r>
            <w:r w:rsidRPr="004E194E">
              <w:rPr>
                <w:rFonts w:ascii="Angsana New" w:hAnsi="Angsana New"/>
                <w:sz w:val="30"/>
                <w:szCs w:val="30"/>
              </w:rPr>
              <w:t>.</w:t>
            </w:r>
            <w:r w:rsidR="00BF0650">
              <w:rPr>
                <w:rFonts w:ascii="Angsana New" w:hAnsi="Angsana New"/>
                <w:sz w:val="30"/>
                <w:szCs w:val="30"/>
              </w:rPr>
              <w:t>3</w:t>
            </w:r>
            <w:r w:rsidRPr="004E194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501BC7" w:rsidRPr="004E194E" w:rsidRDefault="00501BC7" w:rsidP="007C5CBD">
            <w:pPr>
              <w:pStyle w:val="a"/>
              <w:tabs>
                <w:tab w:val="decimal" w:pos="435"/>
              </w:tabs>
              <w:ind w:left="-101" w:right="-144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90" w:type="dxa"/>
            <w:vAlign w:val="bottom"/>
          </w:tcPr>
          <w:p w:rsidR="00501BC7" w:rsidRPr="00FC612C" w:rsidRDefault="00501BC7" w:rsidP="007C5CBD">
            <w:pPr>
              <w:pStyle w:val="30"/>
              <w:tabs>
                <w:tab w:val="clear" w:pos="360"/>
                <w:tab w:val="clear" w:pos="720"/>
                <w:tab w:val="decimal" w:pos="241"/>
              </w:tabs>
              <w:ind w:left="-105" w:right="-13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C612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3" w:type="dxa"/>
          </w:tcPr>
          <w:p w:rsidR="00501BC7" w:rsidRPr="004E194E" w:rsidRDefault="00501BC7" w:rsidP="007C5CBD">
            <w:pPr>
              <w:pStyle w:val="3"/>
              <w:tabs>
                <w:tab w:val="clear" w:pos="360"/>
                <w:tab w:val="decimal" w:pos="435"/>
              </w:tabs>
              <w:ind w:left="-101" w:right="-14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7" w:type="dxa"/>
            <w:vAlign w:val="bottom"/>
          </w:tcPr>
          <w:p w:rsidR="00501BC7" w:rsidRPr="004E194E" w:rsidRDefault="00501BC7" w:rsidP="00BF06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15" w:right="-131"/>
              <w:rPr>
                <w:rFonts w:ascii="Angsana New" w:hAnsi="Angsana New"/>
                <w:sz w:val="30"/>
                <w:szCs w:val="30"/>
              </w:rPr>
            </w:pPr>
            <w:r w:rsidRPr="004E194E">
              <w:rPr>
                <w:rFonts w:ascii="Angsana New" w:hAnsi="Angsana New"/>
                <w:sz w:val="30"/>
                <w:szCs w:val="30"/>
              </w:rPr>
              <w:t>(2</w:t>
            </w:r>
            <w:r w:rsidR="00BF0650">
              <w:rPr>
                <w:rFonts w:ascii="Angsana New" w:hAnsi="Angsana New"/>
                <w:sz w:val="30"/>
                <w:szCs w:val="30"/>
              </w:rPr>
              <w:t>7</w:t>
            </w:r>
            <w:r w:rsidRPr="004E194E">
              <w:rPr>
                <w:rFonts w:ascii="Angsana New" w:hAnsi="Angsana New"/>
                <w:sz w:val="30"/>
                <w:szCs w:val="30"/>
              </w:rPr>
              <w:t>.</w:t>
            </w:r>
            <w:r w:rsidR="00BF0650">
              <w:rPr>
                <w:rFonts w:ascii="Angsana New" w:hAnsi="Angsana New"/>
                <w:sz w:val="30"/>
                <w:szCs w:val="30"/>
              </w:rPr>
              <w:t>3</w:t>
            </w:r>
            <w:r w:rsidRPr="004E194E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501BC7" w:rsidRPr="007766A8" w:rsidTr="008D4DD2">
        <w:tblPrEx>
          <w:tblLook w:val="0000" w:firstRow="0" w:lastRow="0" w:firstColumn="0" w:lastColumn="0" w:noHBand="0" w:noVBand="0"/>
        </w:tblPrEx>
        <w:tc>
          <w:tcPr>
            <w:tcW w:w="4248" w:type="dxa"/>
          </w:tcPr>
          <w:p w:rsidR="00501BC7" w:rsidRPr="00881448" w:rsidRDefault="00501BC7" w:rsidP="00EA6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766A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766A8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7766A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ธันวาคม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2561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01BC7" w:rsidRPr="00FC612C" w:rsidRDefault="00501BC7" w:rsidP="007C5CBD">
            <w:pPr>
              <w:pStyle w:val="30"/>
              <w:tabs>
                <w:tab w:val="clear" w:pos="360"/>
                <w:tab w:val="clear" w:pos="720"/>
                <w:tab w:val="decimal" w:pos="241"/>
              </w:tabs>
              <w:ind w:left="-105" w:right="-13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C612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501BC7" w:rsidRPr="004E194E" w:rsidRDefault="00501BC7" w:rsidP="007C5CBD">
            <w:pPr>
              <w:pStyle w:val="a"/>
              <w:tabs>
                <w:tab w:val="decimal" w:pos="435"/>
              </w:tabs>
              <w:ind w:left="-101" w:right="-144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01BC7" w:rsidRPr="004E194E" w:rsidRDefault="00501BC7" w:rsidP="007C5C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15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E194E">
              <w:rPr>
                <w:rFonts w:ascii="Angsana New" w:hAnsi="Angsana New"/>
                <w:b/>
                <w:bCs/>
                <w:sz w:val="30"/>
                <w:szCs w:val="30"/>
              </w:rPr>
              <w:t>4.6</w:t>
            </w:r>
          </w:p>
        </w:tc>
        <w:tc>
          <w:tcPr>
            <w:tcW w:w="270" w:type="dxa"/>
          </w:tcPr>
          <w:p w:rsidR="00501BC7" w:rsidRPr="004E194E" w:rsidRDefault="00501BC7" w:rsidP="007C5CBD">
            <w:pPr>
              <w:pStyle w:val="a"/>
              <w:tabs>
                <w:tab w:val="decimal" w:pos="435"/>
              </w:tabs>
              <w:ind w:left="-101" w:right="-144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01BC7" w:rsidRPr="00FC612C" w:rsidRDefault="00501BC7" w:rsidP="007C5CBD">
            <w:pPr>
              <w:pStyle w:val="30"/>
              <w:tabs>
                <w:tab w:val="clear" w:pos="360"/>
                <w:tab w:val="clear" w:pos="720"/>
                <w:tab w:val="decimal" w:pos="241"/>
              </w:tabs>
              <w:ind w:left="-105" w:right="-13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C612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3" w:type="dxa"/>
          </w:tcPr>
          <w:p w:rsidR="00501BC7" w:rsidRPr="004E194E" w:rsidRDefault="00501BC7" w:rsidP="007C5CBD">
            <w:pPr>
              <w:pStyle w:val="3"/>
              <w:tabs>
                <w:tab w:val="clear" w:pos="360"/>
                <w:tab w:val="decimal" w:pos="435"/>
              </w:tabs>
              <w:ind w:left="-101" w:right="-14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01BC7" w:rsidRPr="004E194E" w:rsidRDefault="00501BC7" w:rsidP="007C5C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15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E194E">
              <w:rPr>
                <w:rFonts w:ascii="Angsana New" w:hAnsi="Angsana New"/>
                <w:b/>
                <w:bCs/>
                <w:sz w:val="30"/>
                <w:szCs w:val="30"/>
              </w:rPr>
              <w:t>4.6</w:t>
            </w:r>
          </w:p>
        </w:tc>
      </w:tr>
    </w:tbl>
    <w:p w:rsidR="00040353" w:rsidRPr="00807057" w:rsidRDefault="00040353" w:rsidP="008070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AD514A" w:rsidRDefault="00AD51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677217" w:rsidRDefault="006772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:rsidR="00FB5C4D" w:rsidRDefault="00F83724" w:rsidP="00EE6E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lastRenderedPageBreak/>
        <w:t>*</w:t>
      </w:r>
      <w:r>
        <w:rPr>
          <w:rFonts w:ascii="Angsana New" w:hAnsi="Angsana New"/>
          <w:sz w:val="30"/>
          <w:szCs w:val="30"/>
          <w:cs/>
        </w:rPr>
        <w:tab/>
      </w:r>
      <w:r w:rsidR="00F81F76" w:rsidRPr="00126959">
        <w:rPr>
          <w:rFonts w:ascii="Angsana New" w:hAnsi="Angsana New"/>
          <w:sz w:val="30"/>
          <w:szCs w:val="30"/>
          <w:cs/>
        </w:rPr>
        <w:t xml:space="preserve">ในการประชุมสามัญผู้ถือหุ้นประจำปีของบริษัท พฤกษา </w:t>
      </w:r>
      <w:proofErr w:type="spellStart"/>
      <w:r w:rsidR="00F81F76" w:rsidRPr="00126959">
        <w:rPr>
          <w:rFonts w:ascii="Angsana New" w:hAnsi="Angsana New"/>
          <w:sz w:val="30"/>
          <w:szCs w:val="30"/>
          <w:cs/>
        </w:rPr>
        <w:t>เรียลเอสเตท</w:t>
      </w:r>
      <w:proofErr w:type="spellEnd"/>
      <w:r w:rsidR="00F81F76" w:rsidRPr="00126959">
        <w:rPr>
          <w:rFonts w:ascii="Angsana New" w:hAnsi="Angsana New"/>
          <w:sz w:val="30"/>
          <w:szCs w:val="30"/>
          <w:cs/>
        </w:rPr>
        <w:t xml:space="preserve"> จำกัด (มหาชน) (พฤกษา </w:t>
      </w:r>
      <w:proofErr w:type="spellStart"/>
      <w:r w:rsidR="00F81F76" w:rsidRPr="00126959">
        <w:rPr>
          <w:rFonts w:ascii="Angsana New" w:hAnsi="Angsana New"/>
          <w:sz w:val="30"/>
          <w:szCs w:val="30"/>
          <w:cs/>
        </w:rPr>
        <w:t>เรียลเอสเตท</w:t>
      </w:r>
      <w:proofErr w:type="spellEnd"/>
      <w:r w:rsidR="00F81F76" w:rsidRPr="00126959">
        <w:rPr>
          <w:rFonts w:ascii="Angsana New" w:hAnsi="Angsana New"/>
          <w:sz w:val="30"/>
          <w:szCs w:val="30"/>
          <w:cs/>
        </w:rPr>
        <w:t>)</w:t>
      </w:r>
      <w:r w:rsidR="00F81F76" w:rsidRPr="00126959">
        <w:rPr>
          <w:rFonts w:ascii="Angsana New" w:hAnsi="Angsana New"/>
          <w:sz w:val="30"/>
          <w:szCs w:val="30"/>
        </w:rPr>
        <w:t xml:space="preserve"> </w:t>
      </w:r>
      <w:r w:rsidR="00F81F76" w:rsidRPr="00126959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F81F76" w:rsidRPr="00126959">
        <w:rPr>
          <w:rFonts w:ascii="Angsana New" w:hAnsi="Angsana New"/>
          <w:sz w:val="30"/>
          <w:szCs w:val="30"/>
          <w:lang w:val="en-GB"/>
        </w:rPr>
        <w:t>28</w:t>
      </w:r>
      <w:r w:rsidR="00F81F76" w:rsidRPr="00126959">
        <w:rPr>
          <w:rFonts w:ascii="Angsana New" w:hAnsi="Angsana New"/>
          <w:sz w:val="30"/>
          <w:szCs w:val="30"/>
          <w:cs/>
          <w:lang w:val="en-GB"/>
        </w:rPr>
        <w:t xml:space="preserve"> เมษายน </w:t>
      </w:r>
      <w:r w:rsidR="00F81F76" w:rsidRPr="00126959">
        <w:rPr>
          <w:rFonts w:ascii="Angsana New" w:hAnsi="Angsana New"/>
          <w:sz w:val="30"/>
          <w:szCs w:val="30"/>
          <w:lang w:val="en-GB"/>
        </w:rPr>
        <w:t xml:space="preserve">2559 </w:t>
      </w:r>
      <w:r w:rsidR="00F81F76" w:rsidRPr="00126959">
        <w:rPr>
          <w:rFonts w:ascii="Angsana New" w:hAnsi="Angsana New"/>
          <w:sz w:val="30"/>
          <w:szCs w:val="30"/>
          <w:cs/>
          <w:lang w:val="en-GB"/>
        </w:rPr>
        <w:t xml:space="preserve">มีมติอนุมัติลดทุนจดทะเบียนของพฤกษา </w:t>
      </w:r>
      <w:proofErr w:type="spellStart"/>
      <w:r w:rsidR="00F81F76" w:rsidRPr="00126959">
        <w:rPr>
          <w:rFonts w:ascii="Angsana New" w:hAnsi="Angsana New"/>
          <w:sz w:val="30"/>
          <w:szCs w:val="30"/>
          <w:cs/>
          <w:lang w:val="en-GB"/>
        </w:rPr>
        <w:t>เรียลเอสเตท</w:t>
      </w:r>
      <w:proofErr w:type="spellEnd"/>
      <w:r w:rsidR="00F81F76" w:rsidRPr="00126959">
        <w:rPr>
          <w:rFonts w:ascii="Angsana New" w:hAnsi="Angsana New"/>
          <w:sz w:val="30"/>
          <w:szCs w:val="30"/>
          <w:cs/>
          <w:lang w:val="en-GB"/>
        </w:rPr>
        <w:t xml:space="preserve"> โดยการตัดหุ้นสามัญที่ออกไว้เพื่อรองรับการใช้สิทธิตามใบสำคัญแสดงสิทธิฯ </w:t>
      </w:r>
      <w:r w:rsidR="00F81F76" w:rsidRPr="00126959">
        <w:rPr>
          <w:rFonts w:ascii="Angsana New" w:hAnsi="Angsana New"/>
          <w:sz w:val="30"/>
          <w:szCs w:val="30"/>
          <w:cs/>
        </w:rPr>
        <w:t>(</w:t>
      </w:r>
      <w:r w:rsidR="00F81F76" w:rsidRPr="00126959">
        <w:rPr>
          <w:rFonts w:ascii="Angsana New" w:hAnsi="Angsana New"/>
          <w:sz w:val="30"/>
          <w:szCs w:val="30"/>
        </w:rPr>
        <w:t xml:space="preserve">PS-WE, PS-WF </w:t>
      </w:r>
      <w:r w:rsidR="00F81F76" w:rsidRPr="00126959">
        <w:rPr>
          <w:rFonts w:ascii="Angsana New" w:hAnsi="Angsana New"/>
          <w:sz w:val="30"/>
          <w:szCs w:val="30"/>
          <w:cs/>
        </w:rPr>
        <w:t>และ</w:t>
      </w:r>
      <w:r w:rsidR="00E3076A">
        <w:rPr>
          <w:rFonts w:ascii="Angsana New" w:hAnsi="Angsana New" w:hint="cs"/>
          <w:sz w:val="30"/>
          <w:szCs w:val="30"/>
          <w:cs/>
        </w:rPr>
        <w:t xml:space="preserve"> </w:t>
      </w:r>
      <w:r w:rsidR="00F81F76" w:rsidRPr="00126959">
        <w:rPr>
          <w:rFonts w:ascii="Angsana New" w:hAnsi="Angsana New"/>
          <w:sz w:val="30"/>
          <w:szCs w:val="30"/>
        </w:rPr>
        <w:t xml:space="preserve">PS-WG) </w:t>
      </w:r>
      <w:r w:rsidR="00F81F76" w:rsidRPr="00126959">
        <w:rPr>
          <w:rFonts w:ascii="Angsana New" w:hAnsi="Angsana New"/>
          <w:sz w:val="30"/>
          <w:szCs w:val="30"/>
          <w:cs/>
          <w:lang w:val="en-GB"/>
        </w:rPr>
        <w:t>ที่ออกให้แก่กรรมการและผู้บริหารของ</w:t>
      </w:r>
      <w:r w:rsidR="00F81F76" w:rsidRPr="00126959">
        <w:rPr>
          <w:rFonts w:ascii="Angsana New" w:hAnsi="Angsana New"/>
          <w:sz w:val="30"/>
          <w:szCs w:val="30"/>
          <w:cs/>
        </w:rPr>
        <w:t xml:space="preserve">พฤกษา </w:t>
      </w:r>
      <w:proofErr w:type="spellStart"/>
      <w:r w:rsidR="00F81F76" w:rsidRPr="00126959">
        <w:rPr>
          <w:rFonts w:ascii="Angsana New" w:hAnsi="Angsana New"/>
          <w:sz w:val="30"/>
          <w:szCs w:val="30"/>
          <w:cs/>
        </w:rPr>
        <w:t>เรียลเอสเตท</w:t>
      </w:r>
      <w:proofErr w:type="spellEnd"/>
      <w:r w:rsidR="00F81F76" w:rsidRPr="00126959">
        <w:rPr>
          <w:rFonts w:ascii="Angsana New" w:hAnsi="Angsana New"/>
          <w:sz w:val="30"/>
          <w:szCs w:val="30"/>
          <w:cs/>
          <w:lang w:val="en-GB"/>
        </w:rPr>
        <w:t xml:space="preserve"> และ/หรือบริษัทย่อยโดยมีมูลค่าที่ตราไว้หุ้นละ </w:t>
      </w:r>
      <w:r w:rsidR="00F81F76" w:rsidRPr="00126959">
        <w:rPr>
          <w:rFonts w:ascii="Angsana New" w:hAnsi="Angsana New"/>
          <w:sz w:val="30"/>
          <w:szCs w:val="30"/>
        </w:rPr>
        <w:t xml:space="preserve">1 </w:t>
      </w:r>
      <w:r w:rsidR="00F81F76" w:rsidRPr="00126959">
        <w:rPr>
          <w:rFonts w:ascii="Angsana New" w:hAnsi="Angsana New"/>
          <w:sz w:val="30"/>
          <w:szCs w:val="30"/>
          <w:cs/>
        </w:rPr>
        <w:t>บาท</w:t>
      </w:r>
      <w:r w:rsidR="00F81F76" w:rsidRPr="00126959">
        <w:rPr>
          <w:rFonts w:ascii="Angsana New" w:hAnsi="Angsana New"/>
          <w:sz w:val="30"/>
          <w:szCs w:val="30"/>
        </w:rPr>
        <w:t xml:space="preserve"> </w:t>
      </w:r>
      <w:r w:rsidR="00F81F76" w:rsidRPr="00126959">
        <w:rPr>
          <w:rFonts w:ascii="Angsana New" w:hAnsi="Angsana New"/>
          <w:sz w:val="30"/>
          <w:szCs w:val="30"/>
          <w:cs/>
        </w:rPr>
        <w:t>และในเวลาต่อมาในการประชุมวิสามัญผู้ถือหุ้นของบริษัทเมื่อวันที่</w:t>
      </w:r>
      <w:r w:rsidR="00F81F76" w:rsidRPr="00126959">
        <w:rPr>
          <w:rFonts w:ascii="Angsana New" w:hAnsi="Angsana New"/>
          <w:sz w:val="30"/>
          <w:szCs w:val="30"/>
        </w:rPr>
        <w:t xml:space="preserve"> 2</w:t>
      </w:r>
      <w:r w:rsidR="00F81F76" w:rsidRPr="00126959">
        <w:rPr>
          <w:rFonts w:ascii="Angsana New" w:hAnsi="Angsana New"/>
          <w:sz w:val="30"/>
          <w:szCs w:val="30"/>
          <w:cs/>
        </w:rPr>
        <w:t xml:space="preserve">9 เมษายน </w:t>
      </w:r>
      <w:r w:rsidR="00F81F76" w:rsidRPr="00126959">
        <w:rPr>
          <w:rFonts w:ascii="Angsana New" w:hAnsi="Angsana New"/>
          <w:sz w:val="30"/>
          <w:szCs w:val="30"/>
        </w:rPr>
        <w:t>2559</w:t>
      </w:r>
      <w:r w:rsidR="00F81F76" w:rsidRPr="00126959">
        <w:rPr>
          <w:rFonts w:ascii="Angsana New" w:hAnsi="Angsana New"/>
          <w:sz w:val="30"/>
          <w:szCs w:val="30"/>
          <w:cs/>
        </w:rPr>
        <w:t xml:space="preserve"> ผู้ถือหุ้นมีมติอนุมัติการออกใบสำคัญแสดงสิทธิที่จะซื้อหุ้นสามัญของบริษัทให้แก่กรรมการและผู้บริหารของพฤกษา </w:t>
      </w:r>
      <w:proofErr w:type="spellStart"/>
      <w:r w:rsidR="00F81F76" w:rsidRPr="00126959">
        <w:rPr>
          <w:rFonts w:ascii="Angsana New" w:hAnsi="Angsana New"/>
          <w:sz w:val="30"/>
          <w:szCs w:val="30"/>
          <w:cs/>
        </w:rPr>
        <w:t>เรียลเอสเตท</w:t>
      </w:r>
      <w:proofErr w:type="spellEnd"/>
      <w:r w:rsidR="00F81F76" w:rsidRPr="00126959">
        <w:rPr>
          <w:rFonts w:ascii="Angsana New" w:hAnsi="Angsana New"/>
          <w:sz w:val="30"/>
          <w:szCs w:val="30"/>
        </w:rPr>
        <w:t xml:space="preserve"> </w:t>
      </w:r>
      <w:r w:rsidR="00F81F76" w:rsidRPr="00126959">
        <w:rPr>
          <w:rFonts w:ascii="Angsana New" w:hAnsi="Angsana New"/>
          <w:sz w:val="30"/>
          <w:szCs w:val="30"/>
          <w:cs/>
          <w:lang w:val="en-GB"/>
        </w:rPr>
        <w:t>และ/หรือบริษัทย่อย</w:t>
      </w:r>
      <w:r w:rsidR="00F81F76" w:rsidRPr="00126959">
        <w:rPr>
          <w:rFonts w:ascii="Angsana New" w:hAnsi="Angsana New"/>
          <w:sz w:val="30"/>
          <w:szCs w:val="30"/>
          <w:cs/>
        </w:rPr>
        <w:t xml:space="preserve">ดังกล่าว เพื่อทดแทนใบสำคัญแสดงสิทธิที่จะซื้อหุ้นสามัญของพฤกษา </w:t>
      </w:r>
      <w:proofErr w:type="spellStart"/>
      <w:r w:rsidR="00F81F76" w:rsidRPr="00126959">
        <w:rPr>
          <w:rFonts w:ascii="Angsana New" w:hAnsi="Angsana New"/>
          <w:sz w:val="30"/>
          <w:szCs w:val="30"/>
          <w:cs/>
        </w:rPr>
        <w:t>เรียลเอสเตท</w:t>
      </w:r>
      <w:proofErr w:type="spellEnd"/>
      <w:r w:rsidR="00F81F76" w:rsidRPr="00126959">
        <w:rPr>
          <w:rFonts w:ascii="Angsana New" w:hAnsi="Angsana New"/>
          <w:sz w:val="30"/>
          <w:szCs w:val="30"/>
          <w:cs/>
        </w:rPr>
        <w:t>ซึ่งถูกยกเลิกตามแผนการปรับโครงสร้างการถือหุ้นและการจัดการ</w:t>
      </w:r>
      <w:r w:rsidR="0008741F">
        <w:rPr>
          <w:rFonts w:ascii="Angsana New" w:hAnsi="Angsana New"/>
          <w:sz w:val="30"/>
          <w:szCs w:val="30"/>
        </w:rPr>
        <w:t xml:space="preserve"> </w:t>
      </w:r>
      <w:r w:rsidR="003344DF">
        <w:rPr>
          <w:rFonts w:ascii="Angsana New" w:hAnsi="Angsana New" w:hint="cs"/>
          <w:sz w:val="30"/>
          <w:szCs w:val="30"/>
          <w:cs/>
        </w:rPr>
        <w:t>ทั้งนี้</w:t>
      </w:r>
      <w:r w:rsidR="003344DF" w:rsidRPr="00126959">
        <w:rPr>
          <w:rFonts w:ascii="Angsana New" w:hAnsi="Angsana New"/>
          <w:sz w:val="30"/>
          <w:szCs w:val="30"/>
          <w:cs/>
        </w:rPr>
        <w:t xml:space="preserve">พฤกษา </w:t>
      </w:r>
      <w:proofErr w:type="spellStart"/>
      <w:r w:rsidR="003344DF" w:rsidRPr="00126959">
        <w:rPr>
          <w:rFonts w:ascii="Angsana New" w:hAnsi="Angsana New"/>
          <w:sz w:val="30"/>
          <w:szCs w:val="30"/>
          <w:cs/>
        </w:rPr>
        <w:t>เรียลเอสเตท</w:t>
      </w:r>
      <w:proofErr w:type="spellEnd"/>
      <w:r w:rsidR="003344DF">
        <w:rPr>
          <w:rFonts w:ascii="Angsana New" w:hAnsi="Angsana New" w:hint="cs"/>
          <w:sz w:val="30"/>
          <w:szCs w:val="30"/>
          <w:cs/>
        </w:rPr>
        <w:t xml:space="preserve">ได้แจ้งเปลี่ยนแปลงสิทธิการซื้อหุ้นให้แก่พนักงานในปี </w:t>
      </w:r>
      <w:r w:rsidR="003344DF">
        <w:rPr>
          <w:rFonts w:ascii="Angsana New" w:hAnsi="Angsana New"/>
          <w:sz w:val="30"/>
          <w:szCs w:val="30"/>
        </w:rPr>
        <w:t>2560</w:t>
      </w:r>
    </w:p>
    <w:p w:rsidR="00D84FC2" w:rsidRPr="00C62BE8" w:rsidRDefault="00D84F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  <w:cs/>
        </w:rPr>
      </w:pPr>
    </w:p>
    <w:p w:rsidR="00566F97" w:rsidRPr="00111EC5" w:rsidRDefault="00941142" w:rsidP="00EF78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19</w:t>
      </w:r>
      <w:r w:rsidR="00F72C62" w:rsidRPr="007766A8">
        <w:rPr>
          <w:rFonts w:ascii="Angsana New" w:hAnsi="Angsana New"/>
          <w:b/>
          <w:bCs/>
          <w:sz w:val="30"/>
          <w:szCs w:val="30"/>
        </w:rPr>
        <w:tab/>
      </w:r>
      <w:r w:rsidR="00A312E0" w:rsidRPr="00111EC5">
        <w:rPr>
          <w:rFonts w:ascii="Angsana New" w:hAnsi="Angsana New" w:hint="cs"/>
          <w:b/>
          <w:bCs/>
          <w:sz w:val="30"/>
          <w:szCs w:val="30"/>
          <w:cs/>
        </w:rPr>
        <w:t>สำรอง</w:t>
      </w:r>
    </w:p>
    <w:p w:rsidR="00A312E0" w:rsidRPr="00C62BE8" w:rsidRDefault="00A312E0" w:rsidP="00566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26"/>
          <w:szCs w:val="26"/>
        </w:rPr>
      </w:pPr>
    </w:p>
    <w:p w:rsidR="00A312E0" w:rsidRPr="00111EC5" w:rsidRDefault="00A312E0" w:rsidP="00EE6E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11EC5">
        <w:rPr>
          <w:rFonts w:ascii="Angsana New" w:hAnsi="Angsana New" w:hint="cs"/>
          <w:sz w:val="30"/>
          <w:szCs w:val="30"/>
          <w:cs/>
        </w:rPr>
        <w:t>สำรองประกอบด้วย</w:t>
      </w:r>
    </w:p>
    <w:p w:rsidR="00A312E0" w:rsidRPr="00C62BE8" w:rsidRDefault="00A312E0" w:rsidP="006D55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b/>
          <w:bCs/>
          <w:sz w:val="26"/>
          <w:szCs w:val="26"/>
        </w:rPr>
      </w:pPr>
    </w:p>
    <w:p w:rsidR="00A312E0" w:rsidRPr="00111EC5" w:rsidRDefault="00A312E0" w:rsidP="006D55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rPr>
          <w:rFonts w:ascii="Angsana New" w:hAnsi="Angsana New"/>
          <w:b/>
          <w:bCs/>
          <w:i/>
          <w:iCs/>
          <w:sz w:val="30"/>
          <w:szCs w:val="30"/>
        </w:rPr>
      </w:pPr>
      <w:r w:rsidRPr="00111EC5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การจัดสรรกำไร และ</w:t>
      </w:r>
      <w:r w:rsidRPr="00111EC5">
        <w:rPr>
          <w:rFonts w:ascii="Angsana New" w:hAnsi="Angsana New"/>
          <w:b/>
          <w:bCs/>
          <w:i/>
          <w:iCs/>
          <w:sz w:val="30"/>
          <w:szCs w:val="30"/>
        </w:rPr>
        <w:t>/</w:t>
      </w:r>
      <w:r w:rsidRPr="00111EC5">
        <w:rPr>
          <w:rFonts w:ascii="Angsana New" w:hAnsi="Angsana New" w:hint="cs"/>
          <w:b/>
          <w:bCs/>
          <w:i/>
          <w:iCs/>
          <w:sz w:val="30"/>
          <w:szCs w:val="30"/>
          <w:cs/>
        </w:rPr>
        <w:t>หรือ กำไรสะสม</w:t>
      </w:r>
    </w:p>
    <w:p w:rsidR="00F918E7" w:rsidRPr="00C62BE8" w:rsidRDefault="00F918E7" w:rsidP="006D55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sz w:val="26"/>
          <w:szCs w:val="26"/>
          <w:cs/>
        </w:rPr>
      </w:pPr>
    </w:p>
    <w:p w:rsidR="00E527F6" w:rsidRPr="00111EC5" w:rsidRDefault="00E527F6" w:rsidP="006D55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rPr>
          <w:rFonts w:ascii="Angsana New" w:hAnsi="Angsana New"/>
          <w:b/>
          <w:bCs/>
          <w:sz w:val="30"/>
          <w:szCs w:val="30"/>
        </w:rPr>
      </w:pPr>
      <w:r w:rsidRPr="00111EC5">
        <w:rPr>
          <w:rFonts w:ascii="Angsana New" w:hAnsi="Angsana New"/>
          <w:b/>
          <w:bCs/>
          <w:sz w:val="30"/>
          <w:szCs w:val="30"/>
          <w:cs/>
        </w:rPr>
        <w:t>สำรองตามกฎหมาย</w:t>
      </w:r>
    </w:p>
    <w:p w:rsidR="00F918E7" w:rsidRPr="00C62BE8" w:rsidRDefault="00F918E7" w:rsidP="00EE6E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6"/>
          <w:szCs w:val="26"/>
          <w:cs/>
        </w:rPr>
      </w:pPr>
    </w:p>
    <w:p w:rsidR="00586ECA" w:rsidRPr="00EE6EC9" w:rsidRDefault="00E527F6" w:rsidP="00EE6E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E6EC9">
        <w:rPr>
          <w:rFonts w:asciiTheme="majorBidi" w:hAnsiTheme="majorBidi" w:cstheme="majorBidi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EE6EC9">
        <w:rPr>
          <w:rFonts w:asciiTheme="majorBidi" w:hAnsiTheme="majorBidi" w:cstheme="majorBidi"/>
          <w:sz w:val="30"/>
          <w:szCs w:val="30"/>
        </w:rPr>
        <w:t>2535</w:t>
      </w:r>
      <w:r w:rsidRPr="00EE6EC9">
        <w:rPr>
          <w:rFonts w:asciiTheme="majorBidi" w:hAnsiTheme="majorBidi" w:cstheme="majorBidi"/>
          <w:sz w:val="30"/>
          <w:szCs w:val="30"/>
          <w:cs/>
        </w:rPr>
        <w:t xml:space="preserve"> มาตรา </w:t>
      </w:r>
      <w:r w:rsidRPr="00EE6EC9">
        <w:rPr>
          <w:rFonts w:asciiTheme="majorBidi" w:hAnsiTheme="majorBidi" w:cstheme="majorBidi"/>
          <w:sz w:val="30"/>
          <w:szCs w:val="30"/>
        </w:rPr>
        <w:t>116</w:t>
      </w:r>
      <w:r w:rsidRPr="00EE6EC9">
        <w:rPr>
          <w:rFonts w:asciiTheme="majorBidi" w:hAnsiTheme="majorBidi" w:cstheme="majorBidi"/>
          <w:sz w:val="30"/>
          <w:szCs w:val="30"/>
          <w:cs/>
        </w:rPr>
        <w:t xml:space="preserve"> บริษัทจะต้องจัดสรรทุนสำรอง (</w:t>
      </w:r>
      <w:r w:rsidRPr="00EE6EC9">
        <w:rPr>
          <w:rFonts w:asciiTheme="majorBidi" w:hAnsiTheme="majorBidi" w:cstheme="majorBidi"/>
          <w:sz w:val="30"/>
          <w:szCs w:val="30"/>
        </w:rPr>
        <w:t>“</w:t>
      </w:r>
      <w:r w:rsidRPr="00EE6EC9">
        <w:rPr>
          <w:rFonts w:asciiTheme="majorBidi" w:hAnsiTheme="majorBidi" w:cstheme="majorBidi"/>
          <w:sz w:val="30"/>
          <w:szCs w:val="30"/>
          <w:cs/>
        </w:rPr>
        <w:t>สำรองตามกฎหมาย</w:t>
      </w:r>
      <w:r w:rsidRPr="00EE6EC9">
        <w:rPr>
          <w:rFonts w:asciiTheme="majorBidi" w:hAnsiTheme="majorBidi" w:cstheme="majorBidi"/>
          <w:sz w:val="30"/>
          <w:szCs w:val="30"/>
        </w:rPr>
        <w:t>”</w:t>
      </w:r>
      <w:r w:rsidRPr="00EE6EC9">
        <w:rPr>
          <w:rFonts w:asciiTheme="majorBidi" w:hAnsiTheme="majorBidi" w:cstheme="majorBidi"/>
          <w:sz w:val="30"/>
          <w:szCs w:val="30"/>
          <w:cs/>
        </w:rPr>
        <w:t xml:space="preserve">) อย่างน้อยร้อยละ </w:t>
      </w:r>
      <w:r w:rsidRPr="00EE6EC9">
        <w:rPr>
          <w:rFonts w:asciiTheme="majorBidi" w:hAnsiTheme="majorBidi" w:cstheme="majorBidi"/>
          <w:sz w:val="30"/>
          <w:szCs w:val="30"/>
        </w:rPr>
        <w:t xml:space="preserve">5 </w:t>
      </w:r>
      <w:r w:rsidRPr="00EE6EC9">
        <w:rPr>
          <w:rFonts w:asciiTheme="majorBidi" w:hAnsiTheme="majorBidi" w:cstheme="majorBidi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Pr="00EE6EC9">
        <w:rPr>
          <w:rFonts w:asciiTheme="majorBidi" w:hAnsiTheme="majorBidi" w:cstheme="majorBidi"/>
          <w:sz w:val="30"/>
          <w:szCs w:val="30"/>
        </w:rPr>
        <w:t xml:space="preserve">10 </w:t>
      </w:r>
      <w:r w:rsidRPr="00EE6EC9">
        <w:rPr>
          <w:rFonts w:asciiTheme="majorBidi" w:hAnsiTheme="majorBidi" w:cstheme="majorBidi"/>
          <w:sz w:val="30"/>
          <w:szCs w:val="30"/>
          <w:cs/>
        </w:rPr>
        <w:t>ของทุนจดทะเบียน เงินสำรองนี้จะนำไปจ่ายเป็นเงินปันผลไม่ได้</w:t>
      </w:r>
    </w:p>
    <w:p w:rsidR="00F77D74" w:rsidRPr="00C62BE8" w:rsidRDefault="00F77D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6"/>
          <w:szCs w:val="26"/>
          <w:cs/>
        </w:rPr>
      </w:pPr>
    </w:p>
    <w:p w:rsidR="00F918E7" w:rsidRPr="00111EC5" w:rsidRDefault="00F918E7" w:rsidP="00580C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111EC5">
        <w:rPr>
          <w:rFonts w:ascii="Angsana New" w:hAnsi="Angsana New" w:hint="cs"/>
          <w:b/>
          <w:bCs/>
          <w:i/>
          <w:iCs/>
          <w:sz w:val="30"/>
          <w:szCs w:val="30"/>
          <w:cs/>
        </w:rPr>
        <w:t>องค์ประกอบอื่นของส่วนของผู้ถือหุ้น</w:t>
      </w:r>
    </w:p>
    <w:p w:rsidR="00F918E7" w:rsidRPr="00C62BE8" w:rsidRDefault="00F918E7" w:rsidP="006D55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sz w:val="26"/>
          <w:szCs w:val="26"/>
          <w:cs/>
        </w:rPr>
      </w:pPr>
    </w:p>
    <w:p w:rsidR="001F6B1C" w:rsidRPr="00111EC5" w:rsidRDefault="001F6B1C" w:rsidP="006D55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111EC5">
        <w:rPr>
          <w:rFonts w:ascii="Angsana New" w:hAnsi="Angsana New" w:hint="cs"/>
          <w:b/>
          <w:bCs/>
          <w:sz w:val="30"/>
          <w:szCs w:val="30"/>
          <w:cs/>
        </w:rPr>
        <w:t>ผลต่างจากการแปลงค่างบการเงิน</w:t>
      </w:r>
    </w:p>
    <w:p w:rsidR="00C1047C" w:rsidRPr="00C62BE8" w:rsidRDefault="00C1047C" w:rsidP="00EE6E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6"/>
          <w:szCs w:val="26"/>
          <w:cs/>
        </w:rPr>
      </w:pPr>
    </w:p>
    <w:p w:rsidR="00C301AC" w:rsidRPr="00EE6EC9" w:rsidRDefault="001F6B1C" w:rsidP="00EE6E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E6EC9">
        <w:rPr>
          <w:rFonts w:asciiTheme="majorBidi" w:hAnsiTheme="majorBidi" w:cstheme="majorBidi" w:hint="cs"/>
          <w:sz w:val="30"/>
          <w:szCs w:val="30"/>
          <w:cs/>
        </w:rPr>
        <w:t>ผลต่างจากการแปลงค่างบการเงินแสดงในส่วนของเจ้าของประกอบด้วยผลต่างการแปลงค่าทั้งหมดจากงบการเงินของหน่วยงานในต่างประเทศ</w:t>
      </w:r>
    </w:p>
    <w:p w:rsidR="00F348BE" w:rsidRPr="00C62BE8" w:rsidRDefault="00F348BE" w:rsidP="00EE6E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:rsidR="00C1047C" w:rsidRPr="00111EC5" w:rsidRDefault="00C1047C" w:rsidP="006D55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b/>
          <w:bCs/>
          <w:sz w:val="30"/>
          <w:szCs w:val="30"/>
        </w:rPr>
      </w:pPr>
      <w:r w:rsidRPr="00111EC5">
        <w:rPr>
          <w:rFonts w:ascii="Angsana New" w:hAnsi="Angsana New" w:hint="cs"/>
          <w:b/>
          <w:bCs/>
          <w:sz w:val="30"/>
          <w:szCs w:val="30"/>
          <w:cs/>
        </w:rPr>
        <w:t>ผลต่างจากการเปลี่ยนแปลงในมูลค่ายุติธรรม</w:t>
      </w:r>
      <w:r w:rsidR="00DE78BC" w:rsidRPr="00111EC5">
        <w:rPr>
          <w:rFonts w:ascii="Angsana New" w:hAnsi="Angsana New" w:hint="cs"/>
          <w:b/>
          <w:bCs/>
          <w:sz w:val="30"/>
          <w:szCs w:val="30"/>
          <w:cs/>
        </w:rPr>
        <w:t>ของเงินลงทุนเผื่อขาย</w:t>
      </w:r>
    </w:p>
    <w:p w:rsidR="00C1047C" w:rsidRPr="00C62BE8" w:rsidRDefault="00C1047C" w:rsidP="00EE6E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6"/>
          <w:szCs w:val="26"/>
          <w:cs/>
        </w:rPr>
      </w:pPr>
    </w:p>
    <w:p w:rsidR="00C1047C" w:rsidRDefault="00C1047C" w:rsidP="00EE6E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E6EC9">
        <w:rPr>
          <w:rFonts w:asciiTheme="majorBidi" w:hAnsiTheme="majorBidi" w:cstheme="majorBidi" w:hint="cs"/>
          <w:sz w:val="30"/>
          <w:szCs w:val="30"/>
          <w:cs/>
        </w:rPr>
        <w:t>ผลต่างจากการเปลี่ยนแปลงในมูลค่ายุติธรรม</w:t>
      </w:r>
      <w:r w:rsidR="00DE78BC" w:rsidRPr="00EE6EC9">
        <w:rPr>
          <w:rFonts w:asciiTheme="majorBidi" w:hAnsiTheme="majorBidi" w:cstheme="majorBidi" w:hint="cs"/>
          <w:sz w:val="30"/>
          <w:szCs w:val="30"/>
          <w:cs/>
        </w:rPr>
        <w:t>ของเงินลงทุนเผื่อขาย</w:t>
      </w:r>
      <w:r w:rsidRPr="00EE6EC9">
        <w:rPr>
          <w:rFonts w:asciiTheme="majorBidi" w:hAnsiTheme="majorBidi" w:cstheme="majorBidi" w:hint="cs"/>
          <w:sz w:val="30"/>
          <w:szCs w:val="30"/>
          <w:cs/>
        </w:rPr>
        <w:t>แสดงในส่วนของเจ้าของประกอบด้วยผลรวมการเปลี่ยนแปลงในมูลค่ายุติธรรมของ</w:t>
      </w:r>
      <w:r w:rsidR="00E3076A">
        <w:rPr>
          <w:rFonts w:asciiTheme="majorBidi" w:hAnsiTheme="majorBidi" w:cstheme="majorBidi" w:hint="cs"/>
          <w:sz w:val="30"/>
          <w:szCs w:val="30"/>
          <w:cs/>
        </w:rPr>
        <w:t>เงินลงทุน</w:t>
      </w:r>
      <w:r w:rsidRPr="00EE6EC9">
        <w:rPr>
          <w:rFonts w:asciiTheme="majorBidi" w:hAnsiTheme="majorBidi" w:cstheme="majorBidi" w:hint="cs"/>
          <w:sz w:val="30"/>
          <w:szCs w:val="30"/>
          <w:cs/>
        </w:rPr>
        <w:t>เผื่อขายจนกระทั่งมีการตัดรายการหรือเกิดการด้อยค่า</w:t>
      </w:r>
    </w:p>
    <w:p w:rsidR="00D9063F" w:rsidRDefault="00D906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:rsidR="00893276" w:rsidRPr="00111EC5" w:rsidRDefault="00172C6C" w:rsidP="00C162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3E163B">
        <w:rPr>
          <w:rFonts w:ascii="Angsana New" w:hAnsi="Angsana New"/>
          <w:b/>
          <w:bCs/>
          <w:sz w:val="30"/>
          <w:szCs w:val="30"/>
        </w:rPr>
        <w:lastRenderedPageBreak/>
        <w:t>2</w:t>
      </w:r>
      <w:r w:rsidR="00941142">
        <w:rPr>
          <w:rFonts w:ascii="Angsana New" w:hAnsi="Angsana New"/>
          <w:b/>
          <w:bCs/>
          <w:sz w:val="30"/>
          <w:szCs w:val="30"/>
        </w:rPr>
        <w:t>0</w:t>
      </w:r>
      <w:r w:rsidR="00893276" w:rsidRPr="003E163B">
        <w:rPr>
          <w:rFonts w:ascii="Angsana New" w:hAnsi="Angsana New"/>
          <w:b/>
          <w:bCs/>
          <w:sz w:val="30"/>
          <w:szCs w:val="30"/>
        </w:rPr>
        <w:tab/>
      </w:r>
      <w:r w:rsidR="00893276" w:rsidRPr="00111EC5">
        <w:rPr>
          <w:rFonts w:ascii="Angsana New" w:hAnsi="Angsana New"/>
          <w:b/>
          <w:bCs/>
          <w:sz w:val="30"/>
          <w:szCs w:val="30"/>
          <w:cs/>
        </w:rPr>
        <w:t>ส่วนงาน</w:t>
      </w:r>
      <w:r w:rsidR="00E32BA9" w:rsidRPr="00111EC5">
        <w:rPr>
          <w:rFonts w:ascii="Angsana New" w:hAnsi="Angsana New" w:hint="cs"/>
          <w:b/>
          <w:bCs/>
          <w:sz w:val="30"/>
          <w:szCs w:val="30"/>
          <w:cs/>
        </w:rPr>
        <w:t>ดำเนินงาน</w:t>
      </w:r>
    </w:p>
    <w:p w:rsidR="00E736BE" w:rsidRPr="00111EC5" w:rsidRDefault="00E736BE" w:rsidP="00580C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533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B665EC" w:rsidRPr="00EE6EC9" w:rsidRDefault="00F327B1" w:rsidP="00EE6E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E6EC9">
        <w:rPr>
          <w:rFonts w:asciiTheme="majorBidi" w:hAnsiTheme="majorBidi" w:cstheme="majorBidi"/>
          <w:sz w:val="30"/>
          <w:szCs w:val="30"/>
          <w:cs/>
        </w:rPr>
        <w:t>กลุ่มบริษัทมี 5 ส่วนงานที่รายงาน ดังรายละเอียดข้างล่าง ซึ่งเป็นหน่วยงานธุรกิจที่สำคัญของกลุ่มบริษัท หน่วยงานธุรกิจที่สำคัญนี้ผลิตสินค้าที่แตกต่างกัน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การดำเนินงานของแต่ละส่วนงานที่รายงานของกลุ่มบริษัทโดยสรุปมีดังนี้</w:t>
      </w:r>
    </w:p>
    <w:p w:rsidR="00B665EC" w:rsidRPr="00EE6EC9" w:rsidRDefault="00B665EC" w:rsidP="00EE6E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B665EC" w:rsidRPr="00EE6EC9" w:rsidRDefault="00B665EC" w:rsidP="00EE6E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E6EC9">
        <w:rPr>
          <w:rFonts w:asciiTheme="majorBidi" w:hAnsiTheme="majorBidi" w:cstheme="majorBidi"/>
          <w:sz w:val="30"/>
          <w:szCs w:val="30"/>
          <w:cs/>
        </w:rPr>
        <w:t>ส่วนงาน</w:t>
      </w:r>
      <w:r w:rsidR="00667C94">
        <w:rPr>
          <w:rFonts w:asciiTheme="majorBidi" w:hAnsiTheme="majorBidi" w:cstheme="majorBidi" w:hint="cs"/>
          <w:sz w:val="30"/>
          <w:szCs w:val="30"/>
          <w:cs/>
        </w:rPr>
        <w:t>ที่</w:t>
      </w:r>
      <w:r w:rsidRPr="00EE6EC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E6EC9">
        <w:rPr>
          <w:rFonts w:asciiTheme="majorBidi" w:hAnsiTheme="majorBidi" w:cstheme="majorBidi"/>
          <w:sz w:val="30"/>
          <w:szCs w:val="30"/>
        </w:rPr>
        <w:t>1</w:t>
      </w:r>
      <w:r w:rsidRPr="00EE6EC9">
        <w:rPr>
          <w:rFonts w:asciiTheme="majorBidi" w:hAnsiTheme="majorBidi" w:cstheme="majorBidi"/>
          <w:sz w:val="30"/>
          <w:szCs w:val="30"/>
        </w:rPr>
        <w:tab/>
      </w:r>
      <w:r w:rsidRPr="00EE6EC9">
        <w:rPr>
          <w:rFonts w:asciiTheme="majorBidi" w:hAnsiTheme="majorBidi" w:cstheme="majorBidi"/>
          <w:sz w:val="30"/>
          <w:szCs w:val="30"/>
          <w:cs/>
        </w:rPr>
        <w:t>สายงานทาวน์</w:t>
      </w:r>
      <w:proofErr w:type="spellStart"/>
      <w:r w:rsidRPr="00EE6EC9">
        <w:rPr>
          <w:rFonts w:asciiTheme="majorBidi" w:hAnsiTheme="majorBidi" w:cstheme="majorBidi"/>
          <w:sz w:val="30"/>
          <w:szCs w:val="30"/>
          <w:cs/>
        </w:rPr>
        <w:t>เฮ้าส์</w:t>
      </w:r>
      <w:proofErr w:type="spellEnd"/>
      <w:r w:rsidRPr="00EE6EC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E6EC9">
        <w:rPr>
          <w:rFonts w:asciiTheme="majorBidi" w:hAnsiTheme="majorBidi" w:cstheme="majorBidi"/>
          <w:sz w:val="30"/>
          <w:szCs w:val="30"/>
        </w:rPr>
        <w:t>1</w:t>
      </w:r>
      <w:r w:rsidRPr="00EE6EC9">
        <w:rPr>
          <w:rFonts w:asciiTheme="majorBidi" w:hAnsiTheme="majorBidi" w:cstheme="majorBidi"/>
          <w:sz w:val="30"/>
          <w:szCs w:val="30"/>
          <w:cs/>
        </w:rPr>
        <w:t xml:space="preserve">: บ้านพฤกษา </w:t>
      </w:r>
      <w:r w:rsidRPr="00EE6EC9">
        <w:rPr>
          <w:rFonts w:asciiTheme="majorBidi" w:hAnsiTheme="majorBidi" w:cstheme="majorBidi"/>
          <w:sz w:val="30"/>
          <w:szCs w:val="30"/>
        </w:rPr>
        <w:t>1</w:t>
      </w:r>
      <w:r w:rsidRPr="00EE6EC9">
        <w:rPr>
          <w:rFonts w:asciiTheme="majorBidi" w:hAnsiTheme="majorBidi" w:cstheme="majorBidi"/>
          <w:sz w:val="30"/>
          <w:szCs w:val="30"/>
          <w:cs/>
        </w:rPr>
        <w:t xml:space="preserve"> บ้านพฤกษา </w:t>
      </w:r>
      <w:r w:rsidRPr="00EE6EC9">
        <w:rPr>
          <w:rFonts w:asciiTheme="majorBidi" w:hAnsiTheme="majorBidi" w:cstheme="majorBidi"/>
          <w:sz w:val="30"/>
          <w:szCs w:val="30"/>
        </w:rPr>
        <w:t>2</w:t>
      </w:r>
      <w:r w:rsidRPr="00EE6EC9">
        <w:rPr>
          <w:rFonts w:asciiTheme="majorBidi" w:hAnsiTheme="majorBidi" w:cstheme="majorBidi"/>
          <w:sz w:val="30"/>
          <w:szCs w:val="30"/>
          <w:cs/>
        </w:rPr>
        <w:t xml:space="preserve"> และ</w:t>
      </w:r>
      <w:proofErr w:type="spellStart"/>
      <w:r w:rsidRPr="00EE6EC9">
        <w:rPr>
          <w:rFonts w:asciiTheme="majorBidi" w:hAnsiTheme="majorBidi" w:cstheme="majorBidi"/>
          <w:sz w:val="30"/>
          <w:szCs w:val="30"/>
          <w:cs/>
        </w:rPr>
        <w:t>เดอะ</w:t>
      </w:r>
      <w:proofErr w:type="spellEnd"/>
      <w:r w:rsidRPr="00EE6EC9">
        <w:rPr>
          <w:rFonts w:asciiTheme="majorBidi" w:hAnsiTheme="majorBidi" w:cstheme="majorBidi"/>
          <w:sz w:val="30"/>
          <w:szCs w:val="30"/>
          <w:cs/>
        </w:rPr>
        <w:t>คอน</w:t>
      </w:r>
      <w:proofErr w:type="spellStart"/>
      <w:r w:rsidRPr="00EE6EC9">
        <w:rPr>
          <w:rFonts w:asciiTheme="majorBidi" w:hAnsiTheme="majorBidi" w:cstheme="majorBidi"/>
          <w:sz w:val="30"/>
          <w:szCs w:val="30"/>
          <w:cs/>
        </w:rPr>
        <w:t>เนค</w:t>
      </w:r>
      <w:proofErr w:type="spellEnd"/>
    </w:p>
    <w:p w:rsidR="00B665EC" w:rsidRPr="00EE6EC9" w:rsidRDefault="00B665EC" w:rsidP="00EE6E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E6EC9">
        <w:rPr>
          <w:rFonts w:asciiTheme="majorBidi" w:hAnsiTheme="majorBidi" w:cstheme="majorBidi"/>
          <w:sz w:val="30"/>
          <w:szCs w:val="30"/>
          <w:cs/>
        </w:rPr>
        <w:t>ส่วนงาน</w:t>
      </w:r>
      <w:r w:rsidR="00667C94">
        <w:rPr>
          <w:rFonts w:asciiTheme="majorBidi" w:hAnsiTheme="majorBidi" w:cstheme="majorBidi" w:hint="cs"/>
          <w:sz w:val="30"/>
          <w:szCs w:val="30"/>
          <w:cs/>
        </w:rPr>
        <w:t>ที่</w:t>
      </w:r>
      <w:r w:rsidRPr="00EE6EC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E6EC9">
        <w:rPr>
          <w:rFonts w:asciiTheme="majorBidi" w:hAnsiTheme="majorBidi" w:cstheme="majorBidi"/>
          <w:sz w:val="30"/>
          <w:szCs w:val="30"/>
        </w:rPr>
        <w:t>2</w:t>
      </w:r>
      <w:r w:rsidRPr="00EE6EC9">
        <w:rPr>
          <w:rFonts w:asciiTheme="majorBidi" w:hAnsiTheme="majorBidi" w:cstheme="majorBidi"/>
          <w:sz w:val="30"/>
          <w:szCs w:val="30"/>
        </w:rPr>
        <w:tab/>
      </w:r>
      <w:r w:rsidRPr="00EE6EC9">
        <w:rPr>
          <w:rFonts w:asciiTheme="majorBidi" w:hAnsiTheme="majorBidi" w:cstheme="majorBidi"/>
          <w:sz w:val="30"/>
          <w:szCs w:val="30"/>
          <w:cs/>
        </w:rPr>
        <w:t>สายงานทาวน์</w:t>
      </w:r>
      <w:proofErr w:type="spellStart"/>
      <w:r w:rsidRPr="00EE6EC9">
        <w:rPr>
          <w:rFonts w:asciiTheme="majorBidi" w:hAnsiTheme="majorBidi" w:cstheme="majorBidi"/>
          <w:sz w:val="30"/>
          <w:szCs w:val="30"/>
          <w:cs/>
        </w:rPr>
        <w:t>เฮ้าส์</w:t>
      </w:r>
      <w:proofErr w:type="spellEnd"/>
      <w:r w:rsidRPr="00EE6EC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E6EC9">
        <w:rPr>
          <w:rFonts w:asciiTheme="majorBidi" w:hAnsiTheme="majorBidi" w:cstheme="majorBidi"/>
          <w:sz w:val="30"/>
          <w:szCs w:val="30"/>
        </w:rPr>
        <w:t>2</w:t>
      </w:r>
      <w:r w:rsidRPr="00EE6EC9">
        <w:rPr>
          <w:rFonts w:asciiTheme="majorBidi" w:hAnsiTheme="majorBidi" w:cstheme="majorBidi"/>
          <w:sz w:val="30"/>
          <w:szCs w:val="30"/>
          <w:cs/>
        </w:rPr>
        <w:t>: พฤกษา</w:t>
      </w:r>
      <w:proofErr w:type="spellStart"/>
      <w:r w:rsidRPr="00EE6EC9">
        <w:rPr>
          <w:rFonts w:asciiTheme="majorBidi" w:hAnsiTheme="majorBidi" w:cstheme="majorBidi"/>
          <w:sz w:val="30"/>
          <w:szCs w:val="30"/>
          <w:cs/>
        </w:rPr>
        <w:t>วิลล์</w:t>
      </w:r>
      <w:proofErr w:type="spellEnd"/>
      <w:r w:rsidRPr="00EE6EC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E6EC9">
        <w:rPr>
          <w:rFonts w:asciiTheme="majorBidi" w:hAnsiTheme="majorBidi" w:cstheme="majorBidi"/>
          <w:sz w:val="30"/>
          <w:szCs w:val="30"/>
        </w:rPr>
        <w:t>1</w:t>
      </w:r>
      <w:r w:rsidRPr="00EE6EC9">
        <w:rPr>
          <w:rFonts w:asciiTheme="majorBidi" w:hAnsiTheme="majorBidi" w:cstheme="majorBidi"/>
          <w:sz w:val="30"/>
          <w:szCs w:val="30"/>
          <w:cs/>
        </w:rPr>
        <w:t xml:space="preserve"> พฤกษา</w:t>
      </w:r>
      <w:proofErr w:type="spellStart"/>
      <w:r w:rsidRPr="00EE6EC9">
        <w:rPr>
          <w:rFonts w:asciiTheme="majorBidi" w:hAnsiTheme="majorBidi" w:cstheme="majorBidi"/>
          <w:sz w:val="30"/>
          <w:szCs w:val="30"/>
          <w:cs/>
        </w:rPr>
        <w:t>วิลล์</w:t>
      </w:r>
      <w:proofErr w:type="spellEnd"/>
      <w:r w:rsidRPr="00EE6EC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E6EC9">
        <w:rPr>
          <w:rFonts w:asciiTheme="majorBidi" w:hAnsiTheme="majorBidi" w:cstheme="majorBidi"/>
          <w:sz w:val="30"/>
          <w:szCs w:val="30"/>
        </w:rPr>
        <w:t>2</w:t>
      </w:r>
      <w:r w:rsidRPr="00EE6EC9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Pr="00EE6EC9">
        <w:rPr>
          <w:rFonts w:asciiTheme="majorBidi" w:hAnsiTheme="majorBidi" w:cstheme="majorBidi"/>
          <w:sz w:val="30"/>
          <w:szCs w:val="30"/>
        </w:rPr>
        <w:t>PAT</w:t>
      </w:r>
    </w:p>
    <w:p w:rsidR="00B665EC" w:rsidRPr="00EE6EC9" w:rsidRDefault="00B665EC" w:rsidP="00EE6E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E6EC9">
        <w:rPr>
          <w:rFonts w:asciiTheme="majorBidi" w:hAnsiTheme="majorBidi" w:cstheme="majorBidi"/>
          <w:sz w:val="30"/>
          <w:szCs w:val="30"/>
          <w:cs/>
        </w:rPr>
        <w:t>ส่วนงาน</w:t>
      </w:r>
      <w:r w:rsidR="00667C94">
        <w:rPr>
          <w:rFonts w:asciiTheme="majorBidi" w:hAnsiTheme="majorBidi" w:cstheme="majorBidi" w:hint="cs"/>
          <w:sz w:val="30"/>
          <w:szCs w:val="30"/>
          <w:cs/>
        </w:rPr>
        <w:t>ที่</w:t>
      </w:r>
      <w:r w:rsidRPr="00EE6EC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E6EC9">
        <w:rPr>
          <w:rFonts w:asciiTheme="majorBidi" w:hAnsiTheme="majorBidi" w:cstheme="majorBidi"/>
          <w:sz w:val="30"/>
          <w:szCs w:val="30"/>
        </w:rPr>
        <w:t>3</w:t>
      </w:r>
      <w:r w:rsidRPr="00EE6EC9">
        <w:rPr>
          <w:rFonts w:asciiTheme="majorBidi" w:hAnsiTheme="majorBidi" w:cstheme="majorBidi"/>
          <w:sz w:val="30"/>
          <w:szCs w:val="30"/>
        </w:rPr>
        <w:tab/>
      </w:r>
      <w:r w:rsidRPr="00EE6EC9">
        <w:rPr>
          <w:rFonts w:asciiTheme="majorBidi" w:hAnsiTheme="majorBidi" w:cstheme="majorBidi"/>
          <w:sz w:val="30"/>
          <w:szCs w:val="30"/>
          <w:cs/>
        </w:rPr>
        <w:t xml:space="preserve">สายงานบ้านเดี่ยว:  พฤกษาทาวน์ ภัสสร </w:t>
      </w:r>
      <w:r w:rsidRPr="00EE6EC9">
        <w:rPr>
          <w:rFonts w:asciiTheme="majorBidi" w:hAnsiTheme="majorBidi" w:cstheme="majorBidi"/>
          <w:sz w:val="30"/>
          <w:szCs w:val="30"/>
        </w:rPr>
        <w:t>1</w:t>
      </w:r>
      <w:r w:rsidRPr="00EE6EC9">
        <w:rPr>
          <w:rFonts w:asciiTheme="majorBidi" w:hAnsiTheme="majorBidi" w:cstheme="majorBidi"/>
          <w:sz w:val="30"/>
          <w:szCs w:val="30"/>
          <w:cs/>
        </w:rPr>
        <w:t xml:space="preserve"> ภัสสร </w:t>
      </w:r>
      <w:r w:rsidRPr="00EE6EC9">
        <w:rPr>
          <w:rFonts w:asciiTheme="majorBidi" w:hAnsiTheme="majorBidi" w:cstheme="majorBidi"/>
          <w:sz w:val="30"/>
          <w:szCs w:val="30"/>
        </w:rPr>
        <w:t>2</w:t>
      </w:r>
      <w:r w:rsidRPr="00EE6EC9">
        <w:rPr>
          <w:rFonts w:asciiTheme="majorBidi" w:hAnsiTheme="majorBidi" w:cstheme="majorBidi"/>
          <w:sz w:val="30"/>
          <w:szCs w:val="30"/>
          <w:cs/>
        </w:rPr>
        <w:t xml:space="preserve"> ภัสสร </w:t>
      </w:r>
      <w:r w:rsidRPr="00EE6EC9">
        <w:rPr>
          <w:rFonts w:asciiTheme="majorBidi" w:hAnsiTheme="majorBidi" w:cstheme="majorBidi"/>
          <w:sz w:val="30"/>
          <w:szCs w:val="30"/>
        </w:rPr>
        <w:t>3</w:t>
      </w:r>
      <w:r w:rsidRPr="00EE6EC9">
        <w:rPr>
          <w:rFonts w:asciiTheme="majorBidi" w:hAnsiTheme="majorBidi" w:cstheme="majorBidi"/>
          <w:sz w:val="30"/>
          <w:szCs w:val="30"/>
          <w:cs/>
        </w:rPr>
        <w:t xml:space="preserve"> และพฤกษา</w:t>
      </w:r>
      <w:proofErr w:type="spellStart"/>
      <w:r w:rsidRPr="00EE6EC9">
        <w:rPr>
          <w:rFonts w:asciiTheme="majorBidi" w:hAnsiTheme="majorBidi" w:cstheme="majorBidi"/>
          <w:sz w:val="30"/>
          <w:szCs w:val="30"/>
          <w:cs/>
        </w:rPr>
        <w:t>วิลเลจ</w:t>
      </w:r>
      <w:proofErr w:type="spellEnd"/>
    </w:p>
    <w:p w:rsidR="00B665EC" w:rsidRPr="00EE6EC9" w:rsidRDefault="00B665EC" w:rsidP="00EE6E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E6EC9">
        <w:rPr>
          <w:rFonts w:asciiTheme="majorBidi" w:hAnsiTheme="majorBidi" w:cstheme="majorBidi"/>
          <w:sz w:val="30"/>
          <w:szCs w:val="30"/>
          <w:cs/>
        </w:rPr>
        <w:t>ส่วนงาน</w:t>
      </w:r>
      <w:r w:rsidR="00667C94">
        <w:rPr>
          <w:rFonts w:asciiTheme="majorBidi" w:hAnsiTheme="majorBidi" w:cstheme="majorBidi" w:hint="cs"/>
          <w:sz w:val="30"/>
          <w:szCs w:val="30"/>
          <w:cs/>
        </w:rPr>
        <w:t>ที่</w:t>
      </w:r>
      <w:r w:rsidRPr="00EE6EC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E6EC9">
        <w:rPr>
          <w:rFonts w:asciiTheme="majorBidi" w:hAnsiTheme="majorBidi" w:cstheme="majorBidi"/>
          <w:sz w:val="30"/>
          <w:szCs w:val="30"/>
        </w:rPr>
        <w:t>4</w:t>
      </w:r>
      <w:r w:rsidRPr="00EE6EC9">
        <w:rPr>
          <w:rFonts w:asciiTheme="majorBidi" w:hAnsiTheme="majorBidi" w:cstheme="majorBidi"/>
          <w:sz w:val="30"/>
          <w:szCs w:val="30"/>
        </w:rPr>
        <w:tab/>
      </w:r>
      <w:r w:rsidRPr="00EE6EC9">
        <w:rPr>
          <w:rFonts w:asciiTheme="majorBidi" w:hAnsiTheme="majorBidi" w:cstheme="majorBidi"/>
          <w:sz w:val="30"/>
          <w:szCs w:val="30"/>
          <w:cs/>
        </w:rPr>
        <w:t xml:space="preserve">สายงานอาคารชุดกลุ่ม </w:t>
      </w:r>
      <w:r w:rsidRPr="00EE6EC9">
        <w:rPr>
          <w:rFonts w:asciiTheme="majorBidi" w:hAnsiTheme="majorBidi" w:cstheme="majorBidi"/>
          <w:sz w:val="30"/>
          <w:szCs w:val="30"/>
        </w:rPr>
        <w:t>1</w:t>
      </w:r>
      <w:r w:rsidRPr="00EE6EC9">
        <w:rPr>
          <w:rFonts w:asciiTheme="majorBidi" w:hAnsiTheme="majorBidi" w:cstheme="majorBidi"/>
          <w:sz w:val="30"/>
          <w:szCs w:val="30"/>
          <w:cs/>
        </w:rPr>
        <w:t xml:space="preserve">: อาคารชุด </w:t>
      </w:r>
      <w:r w:rsidRPr="00EE6EC9">
        <w:rPr>
          <w:rFonts w:asciiTheme="majorBidi" w:hAnsiTheme="majorBidi" w:cstheme="majorBidi"/>
          <w:sz w:val="30"/>
          <w:szCs w:val="30"/>
        </w:rPr>
        <w:t>1</w:t>
      </w:r>
      <w:r w:rsidRPr="00EE6EC9">
        <w:rPr>
          <w:rFonts w:asciiTheme="majorBidi" w:hAnsiTheme="majorBidi" w:cstheme="majorBidi"/>
          <w:sz w:val="30"/>
          <w:szCs w:val="30"/>
          <w:cs/>
        </w:rPr>
        <w:t xml:space="preserve"> อาคารชุด </w:t>
      </w:r>
      <w:r w:rsidRPr="00EE6EC9">
        <w:rPr>
          <w:rFonts w:asciiTheme="majorBidi" w:hAnsiTheme="majorBidi" w:cstheme="majorBidi"/>
          <w:sz w:val="30"/>
          <w:szCs w:val="30"/>
        </w:rPr>
        <w:t>4</w:t>
      </w:r>
    </w:p>
    <w:p w:rsidR="00B665EC" w:rsidRPr="00EE6EC9" w:rsidRDefault="00B665EC" w:rsidP="00EE6E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E6EC9">
        <w:rPr>
          <w:rFonts w:asciiTheme="majorBidi" w:hAnsiTheme="majorBidi" w:cstheme="majorBidi"/>
          <w:sz w:val="30"/>
          <w:szCs w:val="30"/>
          <w:cs/>
        </w:rPr>
        <w:t>ส่วนงาน</w:t>
      </w:r>
      <w:r w:rsidR="00667C94">
        <w:rPr>
          <w:rFonts w:asciiTheme="majorBidi" w:hAnsiTheme="majorBidi" w:cstheme="majorBidi" w:hint="cs"/>
          <w:sz w:val="30"/>
          <w:szCs w:val="30"/>
          <w:cs/>
        </w:rPr>
        <w:t>ที่</w:t>
      </w:r>
      <w:r w:rsidRPr="00EE6EC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E6EC9">
        <w:rPr>
          <w:rFonts w:asciiTheme="majorBidi" w:hAnsiTheme="majorBidi" w:cstheme="majorBidi"/>
          <w:sz w:val="30"/>
          <w:szCs w:val="30"/>
        </w:rPr>
        <w:t>5</w:t>
      </w:r>
      <w:r w:rsidRPr="00EE6EC9">
        <w:rPr>
          <w:rFonts w:asciiTheme="majorBidi" w:hAnsiTheme="majorBidi" w:cstheme="majorBidi"/>
          <w:sz w:val="30"/>
          <w:szCs w:val="30"/>
        </w:rPr>
        <w:tab/>
      </w:r>
      <w:r w:rsidRPr="00EE6EC9">
        <w:rPr>
          <w:rFonts w:asciiTheme="majorBidi" w:hAnsiTheme="majorBidi" w:cstheme="majorBidi"/>
          <w:sz w:val="30"/>
          <w:szCs w:val="30"/>
          <w:cs/>
        </w:rPr>
        <w:t xml:space="preserve">สายงานอาคารชุดกลุ่ม </w:t>
      </w:r>
      <w:r w:rsidRPr="00EE6EC9">
        <w:rPr>
          <w:rFonts w:asciiTheme="majorBidi" w:hAnsiTheme="majorBidi" w:cstheme="majorBidi"/>
          <w:sz w:val="30"/>
          <w:szCs w:val="30"/>
        </w:rPr>
        <w:t xml:space="preserve">2: </w:t>
      </w:r>
      <w:r w:rsidRPr="00EE6EC9">
        <w:rPr>
          <w:rFonts w:asciiTheme="majorBidi" w:hAnsiTheme="majorBidi" w:cstheme="majorBidi"/>
          <w:sz w:val="30"/>
          <w:szCs w:val="30"/>
          <w:cs/>
        </w:rPr>
        <w:t xml:space="preserve">อาคารชุด </w:t>
      </w:r>
      <w:r w:rsidRPr="00EE6EC9">
        <w:rPr>
          <w:rFonts w:asciiTheme="majorBidi" w:hAnsiTheme="majorBidi" w:cstheme="majorBidi"/>
          <w:sz w:val="30"/>
          <w:szCs w:val="30"/>
        </w:rPr>
        <w:t xml:space="preserve">3 </w:t>
      </w:r>
      <w:r w:rsidRPr="00EE6EC9">
        <w:rPr>
          <w:rFonts w:asciiTheme="majorBidi" w:hAnsiTheme="majorBidi" w:cstheme="majorBidi"/>
          <w:sz w:val="30"/>
          <w:szCs w:val="30"/>
          <w:cs/>
        </w:rPr>
        <w:t xml:space="preserve">อาคารชุด </w:t>
      </w:r>
      <w:r w:rsidRPr="00EE6EC9">
        <w:rPr>
          <w:rFonts w:asciiTheme="majorBidi" w:hAnsiTheme="majorBidi" w:cstheme="majorBidi"/>
          <w:sz w:val="30"/>
          <w:szCs w:val="30"/>
        </w:rPr>
        <w:t xml:space="preserve">5 </w:t>
      </w:r>
      <w:r w:rsidRPr="00EE6EC9">
        <w:rPr>
          <w:rFonts w:asciiTheme="majorBidi" w:hAnsiTheme="majorBidi" w:cstheme="majorBidi"/>
          <w:sz w:val="30"/>
          <w:szCs w:val="30"/>
          <w:cs/>
        </w:rPr>
        <w:t xml:space="preserve">อาคารชุด </w:t>
      </w:r>
      <w:r w:rsidRPr="00EE6EC9">
        <w:rPr>
          <w:rFonts w:asciiTheme="majorBidi" w:hAnsiTheme="majorBidi" w:cstheme="majorBidi"/>
          <w:sz w:val="30"/>
          <w:szCs w:val="30"/>
        </w:rPr>
        <w:t>6</w:t>
      </w:r>
    </w:p>
    <w:p w:rsidR="00B665EC" w:rsidRPr="00EE6EC9" w:rsidRDefault="00B665EC" w:rsidP="00EE6E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1E57A5" w:rsidRPr="00EE6EC9" w:rsidRDefault="00F327B1" w:rsidP="00EE6E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E6EC9">
        <w:rPr>
          <w:rFonts w:asciiTheme="majorBidi" w:hAnsiTheme="majorBidi" w:cstheme="majorBidi"/>
          <w:sz w:val="30"/>
          <w:szCs w:val="30"/>
          <w:cs/>
        </w:rPr>
        <w:t>ผลการดำเนินงานวัดโดยใช้กำไรก่อนภาษีเงินได้ของส่วนงาน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:rsidR="001E57A5" w:rsidRPr="00111EC5" w:rsidRDefault="001E57A5" w:rsidP="001E57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</w:p>
    <w:p w:rsidR="001E57A5" w:rsidRPr="00111EC5" w:rsidRDefault="001E57A5" w:rsidP="001E57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</w:p>
    <w:p w:rsidR="001E57A5" w:rsidRPr="007766A8" w:rsidRDefault="001E57A5" w:rsidP="00F77D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  <w:cs/>
        </w:rPr>
        <w:sectPr w:rsidR="001E57A5" w:rsidRPr="007766A8" w:rsidSect="00781955">
          <w:type w:val="nextColumn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p w:rsidR="00E32BA9" w:rsidRDefault="00D03FA5" w:rsidP="00E32B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7766A8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ข้อมูล</w:t>
      </w:r>
      <w:r w:rsidR="00A12349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เกี่ยวกับ</w:t>
      </w:r>
      <w:r w:rsidRPr="007766A8">
        <w:rPr>
          <w:rFonts w:ascii="Angsana New" w:hAnsi="Angsana New"/>
          <w:b/>
          <w:bCs/>
          <w:i/>
          <w:iCs/>
          <w:sz w:val="30"/>
          <w:szCs w:val="30"/>
          <w:cs/>
        </w:rPr>
        <w:t>ส่วนงานที่รายงาน</w:t>
      </w:r>
    </w:p>
    <w:p w:rsidR="00B665EC" w:rsidRDefault="00B665EC" w:rsidP="00E32B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pPr w:leftFromText="180" w:rightFromText="180" w:vertAnchor="text" w:tblpY="-24"/>
        <w:tblW w:w="14580" w:type="dxa"/>
        <w:tblLayout w:type="fixed"/>
        <w:tblLook w:val="00A0" w:firstRow="1" w:lastRow="0" w:firstColumn="1" w:lastColumn="0" w:noHBand="0" w:noVBand="0"/>
      </w:tblPr>
      <w:tblGrid>
        <w:gridCol w:w="1800"/>
        <w:gridCol w:w="540"/>
        <w:gridCol w:w="270"/>
        <w:gridCol w:w="540"/>
        <w:gridCol w:w="236"/>
        <w:gridCol w:w="574"/>
        <w:gridCol w:w="236"/>
        <w:gridCol w:w="574"/>
        <w:gridCol w:w="248"/>
        <w:gridCol w:w="562"/>
        <w:gridCol w:w="236"/>
        <w:gridCol w:w="574"/>
        <w:gridCol w:w="236"/>
        <w:gridCol w:w="574"/>
        <w:gridCol w:w="236"/>
        <w:gridCol w:w="574"/>
        <w:gridCol w:w="236"/>
        <w:gridCol w:w="574"/>
        <w:gridCol w:w="270"/>
        <w:gridCol w:w="540"/>
        <w:gridCol w:w="236"/>
        <w:gridCol w:w="574"/>
        <w:gridCol w:w="236"/>
        <w:gridCol w:w="574"/>
        <w:gridCol w:w="237"/>
        <w:gridCol w:w="573"/>
        <w:gridCol w:w="236"/>
        <w:gridCol w:w="574"/>
        <w:gridCol w:w="236"/>
        <w:gridCol w:w="574"/>
        <w:gridCol w:w="270"/>
        <w:gridCol w:w="630"/>
      </w:tblGrid>
      <w:tr w:rsidR="00B665EC" w:rsidRPr="00881448" w:rsidTr="004F5D08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B665EC" w:rsidRPr="00881448" w:rsidRDefault="00B665EC" w:rsidP="00B66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0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665EC" w:rsidRPr="00881448" w:rsidRDefault="00B665EC" w:rsidP="004F5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881448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ส่วนงาน</w:t>
            </w:r>
            <w:r w:rsidR="00A12349" w:rsidRPr="00A12349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ที่</w:t>
            </w:r>
            <w:r w:rsidRPr="00881448"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  <w:t xml:space="preserve"> 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665EC" w:rsidRPr="00881448" w:rsidRDefault="00B665EC" w:rsidP="004F5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665EC" w:rsidRPr="00881448" w:rsidRDefault="00B665EC" w:rsidP="004F5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881448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ส่วนงาน</w:t>
            </w:r>
            <w:r w:rsidR="00A12349" w:rsidRPr="00A12349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ที่</w:t>
            </w:r>
            <w:r w:rsidRPr="00881448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Pr="00881448"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  <w:t>2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:rsidR="00B665EC" w:rsidRPr="00881448" w:rsidRDefault="00B665EC" w:rsidP="004F5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7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665EC" w:rsidRPr="00881448" w:rsidRDefault="00B665EC" w:rsidP="004F5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881448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ส่วนงาน</w:t>
            </w:r>
            <w:r w:rsidR="00A12349" w:rsidRPr="00A12349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ที่</w:t>
            </w:r>
            <w:r w:rsidRPr="00881448"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  <w:t xml:space="preserve"> 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665EC" w:rsidRPr="00881448" w:rsidRDefault="00B665EC" w:rsidP="004F5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665EC" w:rsidRPr="00881448" w:rsidRDefault="00B665EC" w:rsidP="004F5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881448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ส่วนงาน</w:t>
            </w:r>
            <w:r w:rsidR="00A12349" w:rsidRPr="00A12349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ที่</w:t>
            </w:r>
            <w:r w:rsidRPr="00881448"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  <w:t xml:space="preserve"> 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665EC" w:rsidRPr="00881448" w:rsidRDefault="00B665EC" w:rsidP="004F5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8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665EC" w:rsidRPr="00881448" w:rsidRDefault="00B665EC" w:rsidP="004F5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881448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ส่วนงาน</w:t>
            </w:r>
            <w:r w:rsidR="00A12349" w:rsidRPr="00A12349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ที่</w:t>
            </w:r>
            <w:r w:rsidRPr="00881448"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  <w:t xml:space="preserve"> 5</w:t>
            </w:r>
          </w:p>
        </w:tc>
        <w:tc>
          <w:tcPr>
            <w:tcW w:w="185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B665EC" w:rsidRPr="00881448" w:rsidRDefault="00B665EC" w:rsidP="004F5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881448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รวมส่วนงานที่รายงาน</w:t>
            </w:r>
          </w:p>
        </w:tc>
        <w:tc>
          <w:tcPr>
            <w:tcW w:w="138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665EC" w:rsidRPr="00881448" w:rsidRDefault="00A12349" w:rsidP="004F5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881448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ส่วนงาน</w:t>
            </w:r>
            <w:r w:rsidR="00B665EC" w:rsidRPr="00881448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อื่น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665EC" w:rsidRPr="00881448" w:rsidRDefault="00B665EC" w:rsidP="004F5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74" w:type="dxa"/>
            <w:gridSpan w:val="3"/>
          </w:tcPr>
          <w:p w:rsidR="00B665EC" w:rsidRPr="00881448" w:rsidRDefault="00B665EC" w:rsidP="004F5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881448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8A361B" w:rsidRPr="00881448" w:rsidTr="004F5D08">
        <w:tc>
          <w:tcPr>
            <w:tcW w:w="1800" w:type="dxa"/>
            <w:tcBorders>
              <w:top w:val="nil"/>
              <w:left w:val="nil"/>
            </w:tcBorders>
            <w:noWrap/>
            <w:vAlign w:val="bottom"/>
          </w:tcPr>
          <w:p w:rsidR="008A361B" w:rsidRPr="00881448" w:rsidRDefault="008A361B" w:rsidP="008A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0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</w:p>
        </w:tc>
        <w:tc>
          <w:tcPr>
            <w:tcW w:w="540" w:type="dxa"/>
          </w:tcPr>
          <w:p w:rsidR="008A361B" w:rsidRPr="00881448" w:rsidRDefault="008A361B" w:rsidP="008A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81448">
              <w:rPr>
                <w:rFonts w:ascii="Angsana New" w:hAnsi="Angsana New"/>
                <w:color w:val="000000"/>
                <w:sz w:val="24"/>
                <w:szCs w:val="24"/>
              </w:rPr>
              <w:t>25</w:t>
            </w:r>
            <w:r w:rsidRPr="00881448">
              <w:rPr>
                <w:rFonts w:ascii="Angsana New" w:hAnsi="Angsana New"/>
                <w:color w:val="000000"/>
                <w:sz w:val="24"/>
                <w:szCs w:val="24"/>
                <w:cs/>
              </w:rPr>
              <w:t>6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A361B" w:rsidRPr="00881448" w:rsidRDefault="008A361B" w:rsidP="008A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8A361B" w:rsidRPr="00881448" w:rsidRDefault="008A361B" w:rsidP="008A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A361B">
              <w:rPr>
                <w:rFonts w:ascii="Angsana New" w:hAnsi="Angsana New"/>
                <w:color w:val="000000"/>
                <w:sz w:val="24"/>
                <w:szCs w:val="24"/>
              </w:rPr>
              <w:t>2560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8A361B" w:rsidRPr="00881448" w:rsidRDefault="008A361B" w:rsidP="008A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:rsidR="008A361B" w:rsidRPr="00881448" w:rsidRDefault="008A361B" w:rsidP="008A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81448">
              <w:rPr>
                <w:rFonts w:ascii="Angsana New" w:hAnsi="Angsana New"/>
                <w:color w:val="000000"/>
                <w:sz w:val="24"/>
                <w:szCs w:val="24"/>
              </w:rPr>
              <w:t>25</w:t>
            </w:r>
            <w:r w:rsidRPr="00881448">
              <w:rPr>
                <w:rFonts w:ascii="Angsana New" w:hAnsi="Angsana New"/>
                <w:color w:val="000000"/>
                <w:sz w:val="24"/>
                <w:szCs w:val="24"/>
                <w:cs/>
              </w:rPr>
              <w:t>6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8A361B" w:rsidRPr="00881448" w:rsidRDefault="008A361B" w:rsidP="008A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:rsidR="008A361B" w:rsidRPr="00881448" w:rsidRDefault="008A361B" w:rsidP="008A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A361B">
              <w:rPr>
                <w:rFonts w:ascii="Angsana New" w:hAnsi="Angsana New"/>
                <w:color w:val="000000"/>
                <w:sz w:val="24"/>
                <w:szCs w:val="24"/>
              </w:rPr>
              <w:t>2560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:rsidR="008A361B" w:rsidRPr="00881448" w:rsidRDefault="008A361B" w:rsidP="008A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:rsidR="008A361B" w:rsidRPr="00881448" w:rsidRDefault="008A361B" w:rsidP="008A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81448">
              <w:rPr>
                <w:rFonts w:ascii="Angsana New" w:hAnsi="Angsana New"/>
                <w:color w:val="000000"/>
                <w:sz w:val="24"/>
                <w:szCs w:val="24"/>
              </w:rPr>
              <w:t>25</w:t>
            </w:r>
            <w:r w:rsidRPr="00881448">
              <w:rPr>
                <w:rFonts w:ascii="Angsana New" w:hAnsi="Angsana New"/>
                <w:color w:val="000000"/>
                <w:sz w:val="24"/>
                <w:szCs w:val="24"/>
                <w:cs/>
              </w:rPr>
              <w:t>6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8A361B" w:rsidRPr="00881448" w:rsidRDefault="008A361B" w:rsidP="008A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:rsidR="008A361B" w:rsidRPr="00881448" w:rsidRDefault="008A361B" w:rsidP="008A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A361B">
              <w:rPr>
                <w:rFonts w:ascii="Angsana New" w:hAnsi="Angsana New"/>
                <w:color w:val="000000"/>
                <w:sz w:val="24"/>
                <w:szCs w:val="24"/>
              </w:rPr>
              <w:t>2560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8A361B" w:rsidRPr="00881448" w:rsidRDefault="008A361B" w:rsidP="008A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:rsidR="008A361B" w:rsidRPr="00881448" w:rsidRDefault="008A361B" w:rsidP="008A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81448">
              <w:rPr>
                <w:rFonts w:ascii="Angsana New" w:hAnsi="Angsana New"/>
                <w:color w:val="000000"/>
                <w:sz w:val="24"/>
                <w:szCs w:val="24"/>
              </w:rPr>
              <w:t>25</w:t>
            </w:r>
            <w:r w:rsidRPr="00881448">
              <w:rPr>
                <w:rFonts w:ascii="Angsana New" w:hAnsi="Angsana New"/>
                <w:color w:val="000000"/>
                <w:sz w:val="24"/>
                <w:szCs w:val="24"/>
                <w:cs/>
              </w:rPr>
              <w:t>6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8A361B" w:rsidRPr="00881448" w:rsidRDefault="008A361B" w:rsidP="008A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:rsidR="008A361B" w:rsidRPr="00881448" w:rsidRDefault="008A361B" w:rsidP="008A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A361B">
              <w:rPr>
                <w:rFonts w:ascii="Angsana New" w:hAnsi="Angsana New"/>
                <w:color w:val="000000"/>
                <w:sz w:val="24"/>
                <w:szCs w:val="24"/>
              </w:rPr>
              <w:t>2560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8A361B" w:rsidRPr="00881448" w:rsidRDefault="008A361B" w:rsidP="008A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:rsidR="008A361B" w:rsidRPr="00881448" w:rsidRDefault="008A361B" w:rsidP="008A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81448">
              <w:rPr>
                <w:rFonts w:ascii="Angsana New" w:hAnsi="Angsana New"/>
                <w:color w:val="000000"/>
                <w:sz w:val="24"/>
                <w:szCs w:val="24"/>
              </w:rPr>
              <w:t>25</w:t>
            </w:r>
            <w:r w:rsidRPr="00881448">
              <w:rPr>
                <w:rFonts w:ascii="Angsana New" w:hAnsi="Angsana New"/>
                <w:color w:val="000000"/>
                <w:sz w:val="24"/>
                <w:szCs w:val="24"/>
                <w:cs/>
              </w:rPr>
              <w:t>6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A361B" w:rsidRPr="00881448" w:rsidRDefault="008A361B" w:rsidP="008A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8A361B" w:rsidRPr="00881448" w:rsidRDefault="008A361B" w:rsidP="008A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A361B">
              <w:rPr>
                <w:rFonts w:ascii="Angsana New" w:hAnsi="Angsana New"/>
                <w:color w:val="000000"/>
                <w:sz w:val="24"/>
                <w:szCs w:val="24"/>
              </w:rPr>
              <w:t>2560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8A361B" w:rsidRPr="00881448" w:rsidRDefault="008A361B" w:rsidP="008A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:rsidR="008A361B" w:rsidRPr="00881448" w:rsidRDefault="008A361B" w:rsidP="008A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81448">
              <w:rPr>
                <w:rFonts w:ascii="Angsana New" w:hAnsi="Angsana New"/>
                <w:color w:val="000000"/>
                <w:sz w:val="24"/>
                <w:szCs w:val="24"/>
              </w:rPr>
              <w:t>25</w:t>
            </w:r>
            <w:r w:rsidRPr="00881448">
              <w:rPr>
                <w:rFonts w:ascii="Angsana New" w:hAnsi="Angsana New"/>
                <w:color w:val="000000"/>
                <w:sz w:val="24"/>
                <w:szCs w:val="24"/>
                <w:cs/>
              </w:rPr>
              <w:t>6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8A361B" w:rsidRPr="00881448" w:rsidRDefault="008A361B" w:rsidP="008A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:rsidR="008A361B" w:rsidRPr="00881448" w:rsidRDefault="008A361B" w:rsidP="008A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A361B">
              <w:rPr>
                <w:rFonts w:ascii="Angsana New" w:hAnsi="Angsana New"/>
                <w:color w:val="000000"/>
                <w:sz w:val="24"/>
                <w:szCs w:val="24"/>
              </w:rPr>
              <w:t>2560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:rsidR="008A361B" w:rsidRPr="00881448" w:rsidRDefault="008A361B" w:rsidP="008A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:rsidR="008A361B" w:rsidRPr="00881448" w:rsidRDefault="008A361B" w:rsidP="008A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81448">
              <w:rPr>
                <w:rFonts w:ascii="Angsana New" w:hAnsi="Angsana New"/>
                <w:color w:val="000000"/>
                <w:sz w:val="24"/>
                <w:szCs w:val="24"/>
              </w:rPr>
              <w:t>25</w:t>
            </w:r>
            <w:r w:rsidRPr="00881448">
              <w:rPr>
                <w:rFonts w:ascii="Angsana New" w:hAnsi="Angsana New"/>
                <w:color w:val="000000"/>
                <w:sz w:val="24"/>
                <w:szCs w:val="24"/>
                <w:cs/>
              </w:rPr>
              <w:t>6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8A361B" w:rsidRPr="00881448" w:rsidRDefault="008A361B" w:rsidP="008A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:rsidR="008A361B" w:rsidRPr="00881448" w:rsidRDefault="008A361B" w:rsidP="008A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A361B">
              <w:rPr>
                <w:rFonts w:ascii="Angsana New" w:hAnsi="Angsana New"/>
                <w:color w:val="000000"/>
                <w:sz w:val="24"/>
                <w:szCs w:val="24"/>
              </w:rPr>
              <w:t>2560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8A361B" w:rsidRPr="00881448" w:rsidRDefault="008A361B" w:rsidP="008A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574" w:type="dxa"/>
          </w:tcPr>
          <w:p w:rsidR="008A361B" w:rsidRPr="00881448" w:rsidRDefault="008A361B" w:rsidP="008A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81448">
              <w:rPr>
                <w:rFonts w:ascii="Angsana New" w:hAnsi="Angsana New"/>
                <w:color w:val="000000"/>
                <w:sz w:val="24"/>
                <w:szCs w:val="24"/>
              </w:rPr>
              <w:t>25</w:t>
            </w:r>
            <w:r w:rsidRPr="00881448">
              <w:rPr>
                <w:rFonts w:ascii="Angsana New" w:hAnsi="Angsana New"/>
                <w:color w:val="000000"/>
                <w:sz w:val="24"/>
                <w:szCs w:val="24"/>
                <w:cs/>
              </w:rPr>
              <w:t>6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</w:p>
        </w:tc>
        <w:tc>
          <w:tcPr>
            <w:tcW w:w="270" w:type="dxa"/>
          </w:tcPr>
          <w:p w:rsidR="008A361B" w:rsidRPr="00881448" w:rsidRDefault="008A361B" w:rsidP="008A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30" w:type="dxa"/>
          </w:tcPr>
          <w:p w:rsidR="008A361B" w:rsidRPr="00881448" w:rsidRDefault="008A361B" w:rsidP="008A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A361B">
              <w:rPr>
                <w:rFonts w:ascii="Angsana New" w:hAnsi="Angsana New"/>
                <w:color w:val="000000"/>
                <w:sz w:val="24"/>
                <w:szCs w:val="24"/>
              </w:rPr>
              <w:t>2560</w:t>
            </w:r>
          </w:p>
        </w:tc>
      </w:tr>
      <w:tr w:rsidR="00B665EC" w:rsidRPr="00881448" w:rsidTr="004F5D08">
        <w:tc>
          <w:tcPr>
            <w:tcW w:w="1800" w:type="dxa"/>
            <w:tcBorders>
              <w:top w:val="nil"/>
              <w:left w:val="nil"/>
            </w:tcBorders>
            <w:noWrap/>
            <w:vAlign w:val="bottom"/>
          </w:tcPr>
          <w:p w:rsidR="00B665EC" w:rsidRPr="00881448" w:rsidRDefault="00B665EC" w:rsidP="004F5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7" w:hanging="180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780" w:type="dxa"/>
            <w:gridSpan w:val="31"/>
          </w:tcPr>
          <w:p w:rsidR="00B665EC" w:rsidRPr="00881448" w:rsidRDefault="00B665EC" w:rsidP="004F5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  <w:lang w:val="en-GB"/>
              </w:rPr>
            </w:pPr>
            <w:r w:rsidRPr="00881448">
              <w:rPr>
                <w:rFonts w:ascii="Angsana New" w:hAnsi="Angsana New"/>
                <w:i/>
                <w:iCs/>
                <w:color w:val="000000"/>
                <w:sz w:val="24"/>
                <w:szCs w:val="24"/>
                <w:cs/>
                <w:lang w:val="en-GB"/>
              </w:rPr>
              <w:t>(ล้านบาท)</w:t>
            </w:r>
          </w:p>
        </w:tc>
      </w:tr>
      <w:tr w:rsidR="000D7AB2" w:rsidRPr="00881448" w:rsidTr="004F5D08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0D7AB2" w:rsidRPr="00881448" w:rsidRDefault="000D7AB2" w:rsidP="000D7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7" w:right="-378" w:hanging="18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81448"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540" w:type="dxa"/>
            <w:tcBorders>
              <w:left w:val="nil"/>
              <w:right w:val="nil"/>
            </w:tcBorders>
            <w:vAlign w:val="bottom"/>
          </w:tcPr>
          <w:p w:rsidR="000D7AB2" w:rsidRPr="00876D01" w:rsidRDefault="000D7AB2" w:rsidP="000D7AB2">
            <w:pPr>
              <w:tabs>
                <w:tab w:val="clear" w:pos="454"/>
                <w:tab w:val="decimal" w:pos="342"/>
                <w:tab w:val="decimal" w:pos="432"/>
              </w:tabs>
              <w:ind w:left="-108" w:right="-10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76D01">
              <w:rPr>
                <w:rFonts w:ascii="Angsana New" w:hAnsi="Angsana New"/>
                <w:color w:val="000000"/>
                <w:sz w:val="24"/>
                <w:szCs w:val="24"/>
              </w:rPr>
              <w:t>12,526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0D7AB2" w:rsidRPr="0054485F" w:rsidRDefault="000D7AB2" w:rsidP="000D7AB2">
            <w:pPr>
              <w:tabs>
                <w:tab w:val="clear" w:pos="227"/>
                <w:tab w:val="clear" w:pos="454"/>
                <w:tab w:val="clear" w:pos="680"/>
                <w:tab w:val="decimal" w:pos="70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nil"/>
              <w:left w:val="nil"/>
              <w:right w:val="nil"/>
            </w:tcBorders>
            <w:vAlign w:val="bottom"/>
          </w:tcPr>
          <w:p w:rsidR="000D7AB2" w:rsidRPr="0054485F" w:rsidRDefault="000D7AB2" w:rsidP="000D7AB2">
            <w:pPr>
              <w:tabs>
                <w:tab w:val="clear" w:pos="454"/>
                <w:tab w:val="decimal" w:pos="342"/>
                <w:tab w:val="decimal" w:pos="432"/>
              </w:tabs>
              <w:ind w:left="-108" w:right="-10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4485F">
              <w:rPr>
                <w:rFonts w:ascii="Angsana New" w:hAnsi="Angsana New"/>
                <w:color w:val="000000"/>
                <w:sz w:val="24"/>
                <w:szCs w:val="24"/>
              </w:rPr>
              <w:t>11,691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:rsidR="000D7AB2" w:rsidRPr="0054485F" w:rsidRDefault="000D7AB2" w:rsidP="000D7AB2">
            <w:pPr>
              <w:tabs>
                <w:tab w:val="clear" w:pos="227"/>
                <w:tab w:val="clear" w:pos="454"/>
                <w:tab w:val="clear" w:pos="680"/>
                <w:tab w:val="decimal" w:pos="432"/>
                <w:tab w:val="decimal" w:pos="731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nil"/>
              <w:left w:val="nil"/>
              <w:right w:val="nil"/>
            </w:tcBorders>
            <w:vAlign w:val="bottom"/>
          </w:tcPr>
          <w:p w:rsidR="000D7AB2" w:rsidRPr="00876D01" w:rsidRDefault="000D7AB2" w:rsidP="000D7AB2">
            <w:pPr>
              <w:tabs>
                <w:tab w:val="decimal" w:pos="311"/>
              </w:tabs>
              <w:ind w:left="-108" w:right="-10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76D01">
              <w:rPr>
                <w:rFonts w:ascii="Angsana New" w:hAnsi="Angsana New"/>
                <w:color w:val="000000"/>
                <w:sz w:val="24"/>
                <w:szCs w:val="24"/>
              </w:rPr>
              <w:t>8,263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:rsidR="000D7AB2" w:rsidRPr="0054485F" w:rsidRDefault="000D7AB2" w:rsidP="000D7AB2">
            <w:pPr>
              <w:tabs>
                <w:tab w:val="clear" w:pos="454"/>
                <w:tab w:val="decimal" w:pos="432"/>
              </w:tabs>
              <w:ind w:left="-108" w:right="-106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nil"/>
              <w:left w:val="nil"/>
              <w:right w:val="nil"/>
            </w:tcBorders>
            <w:vAlign w:val="bottom"/>
          </w:tcPr>
          <w:p w:rsidR="000D7AB2" w:rsidRPr="0054485F" w:rsidRDefault="000D7AB2" w:rsidP="000D7AB2">
            <w:pPr>
              <w:tabs>
                <w:tab w:val="decimal" w:pos="311"/>
              </w:tabs>
              <w:ind w:left="-108" w:right="-10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4485F">
              <w:rPr>
                <w:rFonts w:ascii="Angsana New" w:hAnsi="Angsana New"/>
                <w:color w:val="000000"/>
                <w:sz w:val="24"/>
                <w:szCs w:val="24"/>
              </w:rPr>
              <w:t>8,897</w:t>
            </w:r>
          </w:p>
        </w:tc>
        <w:tc>
          <w:tcPr>
            <w:tcW w:w="248" w:type="dxa"/>
            <w:tcBorders>
              <w:top w:val="nil"/>
              <w:left w:val="nil"/>
              <w:right w:val="nil"/>
            </w:tcBorders>
            <w:vAlign w:val="bottom"/>
          </w:tcPr>
          <w:p w:rsidR="000D7AB2" w:rsidRPr="0054485F" w:rsidRDefault="000D7AB2" w:rsidP="000D7AB2">
            <w:pPr>
              <w:tabs>
                <w:tab w:val="clear" w:pos="227"/>
                <w:tab w:val="clear" w:pos="454"/>
                <w:tab w:val="clear" w:pos="680"/>
                <w:tab w:val="decimal" w:pos="432"/>
                <w:tab w:val="decimal" w:pos="731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562" w:type="dxa"/>
            <w:tcBorders>
              <w:top w:val="nil"/>
              <w:left w:val="nil"/>
              <w:right w:val="nil"/>
            </w:tcBorders>
          </w:tcPr>
          <w:p w:rsidR="000D7AB2" w:rsidRPr="00876D01" w:rsidRDefault="000D7AB2" w:rsidP="000D7AB2">
            <w:pPr>
              <w:tabs>
                <w:tab w:val="clear" w:pos="907"/>
                <w:tab w:val="decimal" w:pos="311"/>
              </w:tabs>
              <w:ind w:left="-108" w:right="-10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76D01">
              <w:rPr>
                <w:rFonts w:ascii="Angsana New" w:hAnsi="Angsana New"/>
                <w:color w:val="000000"/>
                <w:sz w:val="24"/>
                <w:szCs w:val="24"/>
              </w:rPr>
              <w:t>10,701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:rsidR="000D7AB2" w:rsidRPr="0054485F" w:rsidRDefault="000D7AB2" w:rsidP="000D7AB2">
            <w:pPr>
              <w:tabs>
                <w:tab w:val="decimal" w:pos="612"/>
              </w:tabs>
              <w:ind w:left="-108" w:right="-106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nil"/>
              <w:left w:val="nil"/>
              <w:right w:val="nil"/>
            </w:tcBorders>
          </w:tcPr>
          <w:p w:rsidR="000D7AB2" w:rsidRPr="0054485F" w:rsidRDefault="000D7AB2" w:rsidP="000D7AB2">
            <w:pPr>
              <w:tabs>
                <w:tab w:val="decimal" w:pos="311"/>
              </w:tabs>
              <w:ind w:left="-108" w:right="-10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4485F">
              <w:rPr>
                <w:rFonts w:ascii="Angsana New" w:hAnsi="Angsana New"/>
                <w:color w:val="000000"/>
                <w:sz w:val="24"/>
                <w:szCs w:val="24"/>
              </w:rPr>
              <w:t>11,266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:rsidR="000D7AB2" w:rsidRPr="0054485F" w:rsidRDefault="000D7AB2" w:rsidP="000D7AB2">
            <w:pPr>
              <w:tabs>
                <w:tab w:val="clear" w:pos="227"/>
                <w:tab w:val="clear" w:pos="454"/>
                <w:tab w:val="clear" w:pos="680"/>
                <w:tab w:val="decimal" w:pos="432"/>
                <w:tab w:val="decimal" w:pos="731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nil"/>
              <w:left w:val="nil"/>
              <w:right w:val="nil"/>
            </w:tcBorders>
            <w:vAlign w:val="bottom"/>
          </w:tcPr>
          <w:p w:rsidR="000D7AB2" w:rsidRPr="00876D01" w:rsidRDefault="000D7AB2" w:rsidP="000D7AB2">
            <w:pPr>
              <w:tabs>
                <w:tab w:val="decimal" w:pos="311"/>
              </w:tabs>
              <w:ind w:left="-108" w:right="-10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3,382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:rsidR="000D7AB2" w:rsidRPr="0054485F" w:rsidRDefault="000D7AB2" w:rsidP="000D7AB2">
            <w:pPr>
              <w:tabs>
                <w:tab w:val="clear" w:pos="454"/>
                <w:tab w:val="decimal" w:pos="432"/>
              </w:tabs>
              <w:ind w:left="-108" w:right="-106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nil"/>
              <w:left w:val="nil"/>
              <w:right w:val="nil"/>
            </w:tcBorders>
            <w:vAlign w:val="bottom"/>
          </w:tcPr>
          <w:p w:rsidR="000D7AB2" w:rsidRPr="0054485F" w:rsidRDefault="000D7AB2" w:rsidP="000D7AB2">
            <w:pPr>
              <w:tabs>
                <w:tab w:val="decimal" w:pos="311"/>
              </w:tabs>
              <w:ind w:left="-108" w:right="-10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4485F">
              <w:rPr>
                <w:rFonts w:ascii="Angsana New" w:hAnsi="Angsana New"/>
                <w:color w:val="000000"/>
                <w:sz w:val="24"/>
                <w:szCs w:val="24"/>
              </w:rPr>
              <w:t>5,415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:rsidR="000D7AB2" w:rsidRPr="0054485F" w:rsidRDefault="000D7AB2" w:rsidP="000D7AB2">
            <w:pPr>
              <w:tabs>
                <w:tab w:val="clear" w:pos="227"/>
                <w:tab w:val="clear" w:pos="454"/>
                <w:tab w:val="clear" w:pos="680"/>
                <w:tab w:val="decimal" w:pos="432"/>
                <w:tab w:val="decimal" w:pos="731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nil"/>
              <w:left w:val="nil"/>
              <w:right w:val="nil"/>
            </w:tcBorders>
          </w:tcPr>
          <w:p w:rsidR="000D7AB2" w:rsidRPr="00876D01" w:rsidRDefault="000D7AB2" w:rsidP="000D7AB2">
            <w:pPr>
              <w:tabs>
                <w:tab w:val="clear" w:pos="454"/>
                <w:tab w:val="decimal" w:pos="311"/>
              </w:tabs>
              <w:ind w:left="-108" w:right="-10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76D01">
              <w:rPr>
                <w:rFonts w:ascii="Angsana New" w:hAnsi="Angsana New"/>
                <w:color w:val="000000"/>
                <w:sz w:val="24"/>
                <w:szCs w:val="24"/>
              </w:rPr>
              <w:t>8,169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0D7AB2" w:rsidRPr="0054485F" w:rsidRDefault="000D7AB2" w:rsidP="000D7AB2">
            <w:pPr>
              <w:tabs>
                <w:tab w:val="clear" w:pos="227"/>
                <w:tab w:val="clear" w:pos="454"/>
                <w:tab w:val="clear" w:pos="680"/>
                <w:tab w:val="decimal" w:pos="432"/>
                <w:tab w:val="decimal" w:pos="731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nil"/>
              <w:left w:val="nil"/>
              <w:right w:val="nil"/>
            </w:tcBorders>
          </w:tcPr>
          <w:p w:rsidR="000D7AB2" w:rsidRPr="0054485F" w:rsidRDefault="000D7AB2" w:rsidP="000D7AB2">
            <w:pPr>
              <w:tabs>
                <w:tab w:val="decimal" w:pos="311"/>
              </w:tabs>
              <w:ind w:left="-108" w:right="-10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4485F">
              <w:rPr>
                <w:rFonts w:ascii="Angsana New" w:hAnsi="Angsana New"/>
                <w:color w:val="000000"/>
                <w:sz w:val="24"/>
                <w:szCs w:val="24"/>
              </w:rPr>
              <w:t>4,799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:rsidR="000D7AB2" w:rsidRPr="0054485F" w:rsidRDefault="000D7AB2" w:rsidP="000D7AB2">
            <w:pPr>
              <w:tabs>
                <w:tab w:val="clear" w:pos="227"/>
                <w:tab w:val="clear" w:pos="454"/>
                <w:tab w:val="clear" w:pos="680"/>
                <w:tab w:val="decimal" w:pos="432"/>
                <w:tab w:val="decimal" w:pos="731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nil"/>
              <w:left w:val="nil"/>
              <w:right w:val="nil"/>
            </w:tcBorders>
            <w:vAlign w:val="bottom"/>
          </w:tcPr>
          <w:p w:rsidR="000D7AB2" w:rsidRPr="00876D01" w:rsidRDefault="000D7AB2" w:rsidP="000D7AB2">
            <w:pPr>
              <w:tabs>
                <w:tab w:val="decimal" w:pos="311"/>
              </w:tabs>
              <w:ind w:left="-108" w:right="-10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76D01">
              <w:rPr>
                <w:rFonts w:ascii="Angsana New" w:hAnsi="Angsana New"/>
                <w:color w:val="000000"/>
                <w:sz w:val="24"/>
                <w:szCs w:val="24"/>
              </w:rPr>
              <w:t>43,04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:rsidR="000D7AB2" w:rsidRPr="0054485F" w:rsidRDefault="000D7AB2" w:rsidP="000D7AB2">
            <w:pPr>
              <w:tabs>
                <w:tab w:val="clear" w:pos="227"/>
                <w:tab w:val="clear" w:pos="454"/>
                <w:tab w:val="clear" w:pos="680"/>
                <w:tab w:val="decimal" w:pos="432"/>
                <w:tab w:val="decimal" w:pos="731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nil"/>
              <w:left w:val="nil"/>
              <w:right w:val="nil"/>
            </w:tcBorders>
            <w:vAlign w:val="bottom"/>
          </w:tcPr>
          <w:p w:rsidR="000D7AB2" w:rsidRPr="0054485F" w:rsidRDefault="000D7AB2" w:rsidP="000D7AB2">
            <w:pPr>
              <w:tabs>
                <w:tab w:val="decimal" w:pos="311"/>
              </w:tabs>
              <w:ind w:left="-108" w:right="-10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4485F">
              <w:rPr>
                <w:rFonts w:ascii="Angsana New" w:hAnsi="Angsana New"/>
                <w:color w:val="000000"/>
                <w:sz w:val="24"/>
                <w:szCs w:val="24"/>
              </w:rPr>
              <w:t>42,068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  <w:vAlign w:val="bottom"/>
          </w:tcPr>
          <w:p w:rsidR="000D7AB2" w:rsidRPr="0054485F" w:rsidRDefault="000D7AB2" w:rsidP="000D7AB2">
            <w:pPr>
              <w:tabs>
                <w:tab w:val="clear" w:pos="227"/>
                <w:tab w:val="clear" w:pos="454"/>
                <w:tab w:val="clear" w:pos="680"/>
                <w:tab w:val="decimal" w:pos="432"/>
                <w:tab w:val="decimal" w:pos="731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573" w:type="dxa"/>
            <w:tcBorders>
              <w:top w:val="nil"/>
              <w:left w:val="nil"/>
              <w:right w:val="nil"/>
            </w:tcBorders>
            <w:vAlign w:val="bottom"/>
          </w:tcPr>
          <w:p w:rsidR="000D7AB2" w:rsidRPr="00876D01" w:rsidRDefault="000D7AB2" w:rsidP="000D7AB2">
            <w:pPr>
              <w:tabs>
                <w:tab w:val="clear" w:pos="227"/>
                <w:tab w:val="clear" w:pos="454"/>
                <w:tab w:val="decimal" w:pos="252"/>
              </w:tabs>
              <w:ind w:left="-108" w:right="-10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76D01">
              <w:rPr>
                <w:rFonts w:ascii="Angsana New" w:hAnsi="Angsana New"/>
                <w:color w:val="000000"/>
                <w:sz w:val="24"/>
                <w:szCs w:val="24"/>
              </w:rPr>
              <w:t>1,860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:rsidR="000D7AB2" w:rsidRPr="0054485F" w:rsidRDefault="000D7AB2" w:rsidP="000D7AB2">
            <w:pPr>
              <w:tabs>
                <w:tab w:val="clear" w:pos="227"/>
                <w:tab w:val="clear" w:pos="454"/>
                <w:tab w:val="clear" w:pos="680"/>
                <w:tab w:val="decimal" w:pos="432"/>
                <w:tab w:val="decimal" w:pos="731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nil"/>
              <w:left w:val="nil"/>
              <w:right w:val="nil"/>
            </w:tcBorders>
            <w:vAlign w:val="bottom"/>
          </w:tcPr>
          <w:p w:rsidR="000D7AB2" w:rsidRPr="0054485F" w:rsidRDefault="000D7AB2" w:rsidP="000D7AB2">
            <w:pPr>
              <w:tabs>
                <w:tab w:val="clear" w:pos="227"/>
                <w:tab w:val="decimal" w:pos="252"/>
              </w:tabs>
              <w:ind w:left="-108" w:right="-10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4485F">
              <w:rPr>
                <w:rFonts w:ascii="Angsana New" w:hAnsi="Angsana New"/>
                <w:color w:val="000000"/>
                <w:sz w:val="24"/>
                <w:szCs w:val="24"/>
              </w:rPr>
              <w:t>1,867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:rsidR="000D7AB2" w:rsidRPr="0054485F" w:rsidRDefault="000D7AB2" w:rsidP="000D7AB2">
            <w:pPr>
              <w:tabs>
                <w:tab w:val="clear" w:pos="227"/>
                <w:tab w:val="clear" w:pos="454"/>
                <w:tab w:val="clear" w:pos="680"/>
                <w:tab w:val="decimal" w:pos="432"/>
                <w:tab w:val="decimal" w:pos="731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574" w:type="dxa"/>
            <w:vAlign w:val="bottom"/>
          </w:tcPr>
          <w:p w:rsidR="000D7AB2" w:rsidRPr="00876D01" w:rsidRDefault="000D7AB2" w:rsidP="000D7AB2">
            <w:pPr>
              <w:tabs>
                <w:tab w:val="clear" w:pos="227"/>
                <w:tab w:val="decimal" w:pos="252"/>
              </w:tabs>
              <w:ind w:left="-108" w:right="-10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44,901</w:t>
            </w:r>
          </w:p>
        </w:tc>
        <w:tc>
          <w:tcPr>
            <w:tcW w:w="270" w:type="dxa"/>
            <w:vAlign w:val="bottom"/>
          </w:tcPr>
          <w:p w:rsidR="000D7AB2" w:rsidRPr="0054485F" w:rsidRDefault="000D7AB2" w:rsidP="000D7AB2">
            <w:pPr>
              <w:tabs>
                <w:tab w:val="clear" w:pos="227"/>
                <w:tab w:val="clear" w:pos="454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:rsidR="000D7AB2" w:rsidRPr="0054485F" w:rsidRDefault="000D7AB2" w:rsidP="000D7AB2">
            <w:pPr>
              <w:tabs>
                <w:tab w:val="clear" w:pos="227"/>
                <w:tab w:val="decimal" w:pos="252"/>
              </w:tabs>
              <w:ind w:left="-108" w:right="-10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4485F">
              <w:rPr>
                <w:rFonts w:ascii="Angsana New" w:hAnsi="Angsana New"/>
                <w:color w:val="000000"/>
                <w:sz w:val="24"/>
                <w:szCs w:val="24"/>
              </w:rPr>
              <w:t>43,935</w:t>
            </w:r>
          </w:p>
        </w:tc>
      </w:tr>
      <w:tr w:rsidR="000D7AB2" w:rsidRPr="00881448" w:rsidTr="004D07F5">
        <w:trPr>
          <w:trHeight w:val="362"/>
        </w:trPr>
        <w:tc>
          <w:tcPr>
            <w:tcW w:w="1800" w:type="dxa"/>
            <w:tcBorders>
              <w:top w:val="nil"/>
              <w:left w:val="nil"/>
              <w:right w:val="nil"/>
            </w:tcBorders>
          </w:tcPr>
          <w:p w:rsidR="000D7AB2" w:rsidRPr="00881448" w:rsidRDefault="000D7AB2" w:rsidP="000D7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7" w:hanging="18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81448"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  <w:t>รายได้ระหว่าง</w:t>
            </w:r>
            <w:r w:rsidRPr="00881448">
              <w:rPr>
                <w:rFonts w:ascii="Angsana New" w:hAnsi="Angsana New"/>
                <w:sz w:val="24"/>
                <w:szCs w:val="24"/>
                <w:cs/>
              </w:rPr>
              <w:t>ส่วน</w:t>
            </w:r>
            <w:r w:rsidRPr="00881448"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  <w:t>งาน</w:t>
            </w:r>
          </w:p>
        </w:tc>
        <w:tc>
          <w:tcPr>
            <w:tcW w:w="540" w:type="dxa"/>
            <w:tcBorders>
              <w:left w:val="nil"/>
              <w:right w:val="nil"/>
            </w:tcBorders>
            <w:vAlign w:val="bottom"/>
          </w:tcPr>
          <w:p w:rsidR="000D7AB2" w:rsidRPr="00876D01" w:rsidRDefault="000D7AB2" w:rsidP="000D7AB2">
            <w:pPr>
              <w:tabs>
                <w:tab w:val="clear" w:pos="454"/>
                <w:tab w:val="decimal" w:pos="342"/>
                <w:tab w:val="decimal" w:pos="432"/>
              </w:tabs>
              <w:ind w:left="-108" w:right="-10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76D01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0D7AB2" w:rsidRPr="0054485F" w:rsidRDefault="000D7AB2" w:rsidP="000D7AB2">
            <w:pPr>
              <w:tabs>
                <w:tab w:val="clear" w:pos="227"/>
                <w:tab w:val="clear" w:pos="454"/>
                <w:tab w:val="clear" w:pos="680"/>
                <w:tab w:val="decimal" w:pos="70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vAlign w:val="bottom"/>
          </w:tcPr>
          <w:p w:rsidR="000D7AB2" w:rsidRPr="0054485F" w:rsidRDefault="000D7AB2" w:rsidP="000D7AB2">
            <w:pPr>
              <w:tabs>
                <w:tab w:val="clear" w:pos="454"/>
                <w:tab w:val="decimal" w:pos="342"/>
                <w:tab w:val="decimal" w:pos="432"/>
              </w:tabs>
              <w:ind w:left="-108" w:right="-10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4485F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:rsidR="000D7AB2" w:rsidRPr="0054485F" w:rsidRDefault="000D7AB2" w:rsidP="000D7AB2">
            <w:pPr>
              <w:tabs>
                <w:tab w:val="clear" w:pos="227"/>
                <w:tab w:val="clear" w:pos="454"/>
                <w:tab w:val="clear" w:pos="680"/>
                <w:tab w:val="decimal" w:pos="432"/>
                <w:tab w:val="decimal" w:pos="731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574" w:type="dxa"/>
            <w:tcBorders>
              <w:left w:val="nil"/>
              <w:right w:val="nil"/>
            </w:tcBorders>
            <w:vAlign w:val="bottom"/>
          </w:tcPr>
          <w:p w:rsidR="000D7AB2" w:rsidRPr="00876D01" w:rsidRDefault="000D7AB2" w:rsidP="000D7AB2">
            <w:pPr>
              <w:tabs>
                <w:tab w:val="clear" w:pos="454"/>
                <w:tab w:val="decimal" w:pos="342"/>
                <w:tab w:val="decimal" w:pos="432"/>
              </w:tabs>
              <w:ind w:left="-108" w:right="-10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76D01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:rsidR="000D7AB2" w:rsidRPr="0054485F" w:rsidRDefault="000D7AB2" w:rsidP="000D7AB2">
            <w:pPr>
              <w:tabs>
                <w:tab w:val="clear" w:pos="454"/>
                <w:tab w:val="decimal" w:pos="432"/>
              </w:tabs>
              <w:ind w:left="-108" w:right="-106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574" w:type="dxa"/>
            <w:tcBorders>
              <w:left w:val="nil"/>
              <w:right w:val="nil"/>
            </w:tcBorders>
            <w:vAlign w:val="bottom"/>
          </w:tcPr>
          <w:p w:rsidR="000D7AB2" w:rsidRPr="0054485F" w:rsidRDefault="000D7AB2" w:rsidP="000D7AB2">
            <w:pPr>
              <w:tabs>
                <w:tab w:val="clear" w:pos="454"/>
                <w:tab w:val="decimal" w:pos="342"/>
                <w:tab w:val="decimal" w:pos="432"/>
              </w:tabs>
              <w:ind w:left="-108" w:right="-10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4485F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8" w:type="dxa"/>
            <w:tcBorders>
              <w:left w:val="nil"/>
              <w:right w:val="nil"/>
            </w:tcBorders>
            <w:vAlign w:val="bottom"/>
          </w:tcPr>
          <w:p w:rsidR="000D7AB2" w:rsidRPr="0054485F" w:rsidRDefault="000D7AB2" w:rsidP="000D7AB2">
            <w:pPr>
              <w:tabs>
                <w:tab w:val="clear" w:pos="227"/>
                <w:tab w:val="clear" w:pos="454"/>
                <w:tab w:val="clear" w:pos="680"/>
                <w:tab w:val="decimal" w:pos="432"/>
                <w:tab w:val="decimal" w:pos="731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562" w:type="dxa"/>
            <w:tcBorders>
              <w:left w:val="nil"/>
              <w:right w:val="nil"/>
            </w:tcBorders>
          </w:tcPr>
          <w:p w:rsidR="000D7AB2" w:rsidRPr="00876D01" w:rsidRDefault="000D7AB2" w:rsidP="000D7AB2">
            <w:pPr>
              <w:tabs>
                <w:tab w:val="decimal" w:pos="311"/>
              </w:tabs>
              <w:ind w:left="-108" w:right="-10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76D01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0D7AB2" w:rsidRPr="0054485F" w:rsidRDefault="000D7AB2" w:rsidP="000D7AB2">
            <w:pPr>
              <w:tabs>
                <w:tab w:val="decimal" w:pos="612"/>
              </w:tabs>
              <w:ind w:left="-108" w:right="-106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574" w:type="dxa"/>
            <w:tcBorders>
              <w:left w:val="nil"/>
              <w:right w:val="nil"/>
            </w:tcBorders>
          </w:tcPr>
          <w:p w:rsidR="000D7AB2" w:rsidRPr="0054485F" w:rsidRDefault="000D7AB2" w:rsidP="000D7AB2">
            <w:pPr>
              <w:tabs>
                <w:tab w:val="decimal" w:pos="311"/>
              </w:tabs>
              <w:ind w:left="-108" w:right="-10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4485F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0D7AB2" w:rsidRPr="0054485F" w:rsidRDefault="000D7AB2" w:rsidP="000D7AB2">
            <w:pPr>
              <w:tabs>
                <w:tab w:val="clear" w:pos="227"/>
                <w:tab w:val="clear" w:pos="454"/>
                <w:tab w:val="clear" w:pos="680"/>
                <w:tab w:val="decimal" w:pos="432"/>
                <w:tab w:val="decimal" w:pos="731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574" w:type="dxa"/>
            <w:tcBorders>
              <w:left w:val="nil"/>
              <w:right w:val="nil"/>
            </w:tcBorders>
            <w:vAlign w:val="bottom"/>
          </w:tcPr>
          <w:p w:rsidR="000D7AB2" w:rsidRPr="00876D01" w:rsidRDefault="000D7AB2" w:rsidP="000D7AB2">
            <w:pPr>
              <w:tabs>
                <w:tab w:val="decimal" w:pos="311"/>
              </w:tabs>
              <w:ind w:left="-108" w:right="-10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76D01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:rsidR="000D7AB2" w:rsidRPr="0054485F" w:rsidRDefault="000D7AB2" w:rsidP="000D7AB2">
            <w:pPr>
              <w:tabs>
                <w:tab w:val="clear" w:pos="454"/>
                <w:tab w:val="decimal" w:pos="432"/>
              </w:tabs>
              <w:ind w:left="-108" w:right="-106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574" w:type="dxa"/>
            <w:tcBorders>
              <w:left w:val="nil"/>
              <w:right w:val="nil"/>
            </w:tcBorders>
            <w:vAlign w:val="bottom"/>
          </w:tcPr>
          <w:p w:rsidR="000D7AB2" w:rsidRPr="0054485F" w:rsidRDefault="000D7AB2" w:rsidP="000D7AB2">
            <w:pPr>
              <w:tabs>
                <w:tab w:val="decimal" w:pos="311"/>
              </w:tabs>
              <w:ind w:left="-108" w:right="-10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4485F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0D7AB2" w:rsidRPr="0054485F" w:rsidRDefault="000D7AB2" w:rsidP="000D7AB2">
            <w:pPr>
              <w:tabs>
                <w:tab w:val="clear" w:pos="227"/>
                <w:tab w:val="clear" w:pos="454"/>
                <w:tab w:val="clear" w:pos="680"/>
                <w:tab w:val="decimal" w:pos="432"/>
                <w:tab w:val="decimal" w:pos="731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574" w:type="dxa"/>
            <w:tcBorders>
              <w:left w:val="nil"/>
              <w:right w:val="nil"/>
            </w:tcBorders>
          </w:tcPr>
          <w:p w:rsidR="000D7AB2" w:rsidRPr="00876D01" w:rsidRDefault="000D7AB2" w:rsidP="000D7AB2">
            <w:pPr>
              <w:tabs>
                <w:tab w:val="decimal" w:pos="311"/>
              </w:tabs>
              <w:ind w:left="-108" w:right="-10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76D01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0D7AB2" w:rsidRPr="0054485F" w:rsidRDefault="000D7AB2" w:rsidP="000D7AB2">
            <w:pPr>
              <w:tabs>
                <w:tab w:val="clear" w:pos="227"/>
                <w:tab w:val="clear" w:pos="454"/>
                <w:tab w:val="clear" w:pos="680"/>
                <w:tab w:val="decimal" w:pos="432"/>
                <w:tab w:val="decimal" w:pos="731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</w:tcPr>
          <w:p w:rsidR="000D7AB2" w:rsidRPr="0054485F" w:rsidRDefault="000D7AB2" w:rsidP="000D7AB2">
            <w:pPr>
              <w:tabs>
                <w:tab w:val="decimal" w:pos="311"/>
              </w:tabs>
              <w:ind w:left="-108" w:right="-10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4485F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:rsidR="000D7AB2" w:rsidRPr="0054485F" w:rsidRDefault="000D7AB2" w:rsidP="000D7AB2">
            <w:pPr>
              <w:tabs>
                <w:tab w:val="clear" w:pos="227"/>
                <w:tab w:val="clear" w:pos="454"/>
                <w:tab w:val="clear" w:pos="680"/>
                <w:tab w:val="decimal" w:pos="432"/>
                <w:tab w:val="decimal" w:pos="731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574" w:type="dxa"/>
            <w:tcBorders>
              <w:left w:val="nil"/>
              <w:right w:val="nil"/>
            </w:tcBorders>
            <w:vAlign w:val="bottom"/>
          </w:tcPr>
          <w:p w:rsidR="000D7AB2" w:rsidRPr="00876D01" w:rsidRDefault="000D7AB2" w:rsidP="000D7AB2">
            <w:pPr>
              <w:tabs>
                <w:tab w:val="clear" w:pos="227"/>
              </w:tabs>
              <w:ind w:left="-108" w:right="-10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76D01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:rsidR="000D7AB2" w:rsidRPr="0054485F" w:rsidRDefault="000D7AB2" w:rsidP="000D7AB2">
            <w:pPr>
              <w:tabs>
                <w:tab w:val="clear" w:pos="227"/>
                <w:tab w:val="clear" w:pos="454"/>
                <w:tab w:val="clear" w:pos="680"/>
                <w:tab w:val="decimal" w:pos="432"/>
                <w:tab w:val="decimal" w:pos="731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574" w:type="dxa"/>
            <w:tcBorders>
              <w:left w:val="nil"/>
              <w:right w:val="nil"/>
            </w:tcBorders>
            <w:vAlign w:val="bottom"/>
          </w:tcPr>
          <w:p w:rsidR="000D7AB2" w:rsidRPr="0054485F" w:rsidRDefault="000D7AB2" w:rsidP="000D7AB2">
            <w:pPr>
              <w:tabs>
                <w:tab w:val="clear" w:pos="227"/>
              </w:tabs>
              <w:ind w:left="-108" w:right="-10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4485F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:rsidR="000D7AB2" w:rsidRPr="0054485F" w:rsidRDefault="000D7AB2" w:rsidP="000D7AB2">
            <w:pPr>
              <w:tabs>
                <w:tab w:val="clear" w:pos="227"/>
                <w:tab w:val="clear" w:pos="454"/>
                <w:tab w:val="clear" w:pos="680"/>
                <w:tab w:val="decimal" w:pos="432"/>
                <w:tab w:val="decimal" w:pos="731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573" w:type="dxa"/>
            <w:tcBorders>
              <w:left w:val="nil"/>
              <w:right w:val="nil"/>
            </w:tcBorders>
            <w:vAlign w:val="bottom"/>
          </w:tcPr>
          <w:p w:rsidR="000D7AB2" w:rsidRPr="00876D01" w:rsidRDefault="000D7AB2" w:rsidP="000D7AB2">
            <w:pPr>
              <w:tabs>
                <w:tab w:val="clear" w:pos="227"/>
                <w:tab w:val="decimal" w:pos="252"/>
              </w:tabs>
              <w:ind w:left="-108" w:right="-10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76D01">
              <w:rPr>
                <w:rFonts w:ascii="Angsana New" w:hAnsi="Angsana New"/>
                <w:color w:val="000000"/>
                <w:sz w:val="24"/>
                <w:szCs w:val="24"/>
              </w:rPr>
              <w:t>3,362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:rsidR="000D7AB2" w:rsidRPr="0054485F" w:rsidRDefault="000D7AB2" w:rsidP="000D7AB2">
            <w:pPr>
              <w:tabs>
                <w:tab w:val="clear" w:pos="227"/>
                <w:tab w:val="clear" w:pos="454"/>
                <w:tab w:val="clear" w:pos="680"/>
                <w:tab w:val="decimal" w:pos="432"/>
                <w:tab w:val="decimal" w:pos="731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574" w:type="dxa"/>
            <w:tcBorders>
              <w:left w:val="nil"/>
              <w:right w:val="nil"/>
            </w:tcBorders>
            <w:vAlign w:val="bottom"/>
          </w:tcPr>
          <w:p w:rsidR="000D7AB2" w:rsidRPr="0054485F" w:rsidRDefault="000D7AB2" w:rsidP="000D7AB2">
            <w:pPr>
              <w:tabs>
                <w:tab w:val="clear" w:pos="227"/>
                <w:tab w:val="decimal" w:pos="252"/>
              </w:tabs>
              <w:ind w:left="-108" w:right="-10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4485F">
              <w:rPr>
                <w:rFonts w:ascii="Angsana New" w:hAnsi="Angsana New"/>
                <w:color w:val="000000"/>
                <w:sz w:val="24"/>
                <w:szCs w:val="24"/>
              </w:rPr>
              <w:t>2,772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:rsidR="000D7AB2" w:rsidRPr="0054485F" w:rsidRDefault="000D7AB2" w:rsidP="000D7AB2">
            <w:pPr>
              <w:tabs>
                <w:tab w:val="clear" w:pos="227"/>
                <w:tab w:val="clear" w:pos="454"/>
                <w:tab w:val="clear" w:pos="680"/>
                <w:tab w:val="decimal" w:pos="432"/>
                <w:tab w:val="decimal" w:pos="731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574" w:type="dxa"/>
            <w:vAlign w:val="bottom"/>
          </w:tcPr>
          <w:p w:rsidR="000D7AB2" w:rsidRPr="00876D01" w:rsidRDefault="000D7AB2" w:rsidP="000D7AB2">
            <w:pPr>
              <w:tabs>
                <w:tab w:val="clear" w:pos="227"/>
                <w:tab w:val="decimal" w:pos="252"/>
              </w:tabs>
              <w:ind w:left="-108" w:right="-10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76D01">
              <w:rPr>
                <w:rFonts w:ascii="Angsana New" w:hAnsi="Angsana New"/>
                <w:color w:val="000000"/>
                <w:sz w:val="24"/>
                <w:szCs w:val="24"/>
              </w:rPr>
              <w:t>3,362</w:t>
            </w:r>
          </w:p>
        </w:tc>
        <w:tc>
          <w:tcPr>
            <w:tcW w:w="270" w:type="dxa"/>
            <w:vAlign w:val="bottom"/>
          </w:tcPr>
          <w:p w:rsidR="000D7AB2" w:rsidRPr="0054485F" w:rsidRDefault="000D7AB2" w:rsidP="000D7AB2">
            <w:pPr>
              <w:tabs>
                <w:tab w:val="clear" w:pos="227"/>
                <w:tab w:val="clear" w:pos="454"/>
                <w:tab w:val="decimal" w:pos="396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:rsidR="000D7AB2" w:rsidRPr="0054485F" w:rsidRDefault="000D7AB2" w:rsidP="000D7AB2">
            <w:pPr>
              <w:tabs>
                <w:tab w:val="clear" w:pos="227"/>
                <w:tab w:val="decimal" w:pos="252"/>
              </w:tabs>
              <w:ind w:left="-108" w:right="-10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4485F">
              <w:rPr>
                <w:rFonts w:ascii="Angsana New" w:hAnsi="Angsana New"/>
                <w:color w:val="000000"/>
                <w:sz w:val="24"/>
                <w:szCs w:val="24"/>
              </w:rPr>
              <w:t>2,772</w:t>
            </w:r>
          </w:p>
        </w:tc>
      </w:tr>
      <w:tr w:rsidR="000D7AB2" w:rsidRPr="00881448" w:rsidTr="004F5D08">
        <w:tc>
          <w:tcPr>
            <w:tcW w:w="1800" w:type="dxa"/>
            <w:tcBorders>
              <w:left w:val="nil"/>
              <w:right w:val="nil"/>
            </w:tcBorders>
          </w:tcPr>
          <w:p w:rsidR="000D7AB2" w:rsidRPr="00881448" w:rsidRDefault="000D7AB2" w:rsidP="000D7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7" w:hanging="180"/>
              <w:rPr>
                <w:rFonts w:ascii="Angsana New" w:hAnsi="Angsana New"/>
                <w:sz w:val="24"/>
                <w:szCs w:val="24"/>
              </w:rPr>
            </w:pPr>
            <w:r w:rsidRPr="00881448">
              <w:rPr>
                <w:rFonts w:ascii="Angsana New" w:hAnsi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5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0D7AB2" w:rsidRPr="00876D01" w:rsidRDefault="000D7AB2" w:rsidP="000D7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9"/>
              </w:tabs>
              <w:ind w:left="-126" w:right="-9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876D01">
              <w:rPr>
                <w:rFonts w:ascii="Angsana New" w:hAnsi="Angsana New"/>
                <w:color w:val="000000"/>
                <w:sz w:val="24"/>
                <w:szCs w:val="24"/>
              </w:rPr>
              <w:t>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0D7AB2" w:rsidRPr="0054485F" w:rsidRDefault="000D7AB2" w:rsidP="000D7AB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5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0D7AB2" w:rsidRPr="0054485F" w:rsidRDefault="000D7AB2" w:rsidP="000D7AB2">
            <w:pPr>
              <w:tabs>
                <w:tab w:val="clear" w:pos="227"/>
                <w:tab w:val="clear" w:pos="454"/>
              </w:tabs>
              <w:ind w:left="-108" w:right="-39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4485F">
              <w:rPr>
                <w:rFonts w:ascii="Angsana New" w:hAnsi="Angsana New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:rsidR="000D7AB2" w:rsidRPr="0054485F" w:rsidRDefault="000D7AB2" w:rsidP="000D7AB2">
            <w:pPr>
              <w:tabs>
                <w:tab w:val="clear" w:pos="227"/>
                <w:tab w:val="clear" w:pos="454"/>
                <w:tab w:val="clear" w:pos="680"/>
                <w:tab w:val="decimal" w:pos="432"/>
                <w:tab w:val="decimal" w:pos="731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57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0D7AB2" w:rsidRPr="00876D01" w:rsidRDefault="000D7AB2" w:rsidP="000D7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ind w:left="-126" w:right="-9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76D01">
              <w:rPr>
                <w:rFonts w:ascii="Angsana New" w:hAnsi="Angsana New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:rsidR="000D7AB2" w:rsidRPr="0054485F" w:rsidRDefault="000D7AB2" w:rsidP="000D7AB2">
            <w:pPr>
              <w:tabs>
                <w:tab w:val="clear" w:pos="454"/>
                <w:tab w:val="decimal" w:pos="432"/>
              </w:tabs>
              <w:ind w:left="-108" w:right="-106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57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0D7AB2" w:rsidRPr="0054485F" w:rsidRDefault="000D7AB2" w:rsidP="000D7AB2">
            <w:pPr>
              <w:tabs>
                <w:tab w:val="clear" w:pos="454"/>
                <w:tab w:val="decimal" w:pos="358"/>
              </w:tabs>
              <w:ind w:left="-108" w:right="-30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4485F">
              <w:rPr>
                <w:rFonts w:ascii="Angsana New" w:hAnsi="Angsana New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48" w:type="dxa"/>
            <w:tcBorders>
              <w:left w:val="nil"/>
              <w:right w:val="nil"/>
            </w:tcBorders>
            <w:vAlign w:val="bottom"/>
          </w:tcPr>
          <w:p w:rsidR="000D7AB2" w:rsidRPr="0054485F" w:rsidRDefault="000D7AB2" w:rsidP="000D7AB2">
            <w:pPr>
              <w:tabs>
                <w:tab w:val="clear" w:pos="227"/>
                <w:tab w:val="clear" w:pos="454"/>
                <w:tab w:val="clear" w:pos="680"/>
                <w:tab w:val="decimal" w:pos="432"/>
                <w:tab w:val="decimal" w:pos="731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562" w:type="dxa"/>
            <w:tcBorders>
              <w:left w:val="nil"/>
              <w:bottom w:val="single" w:sz="4" w:space="0" w:color="auto"/>
              <w:right w:val="nil"/>
            </w:tcBorders>
          </w:tcPr>
          <w:p w:rsidR="000D7AB2" w:rsidRPr="00876D01" w:rsidRDefault="000D7AB2" w:rsidP="000D7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9"/>
              </w:tabs>
              <w:ind w:left="-126" w:right="-9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76D01">
              <w:rPr>
                <w:rFonts w:ascii="Angsana New" w:hAnsi="Angsana New"/>
                <w:color w:val="000000"/>
                <w:sz w:val="24"/>
                <w:szCs w:val="24"/>
              </w:rPr>
              <w:t>7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0D7AB2" w:rsidRPr="0054485F" w:rsidRDefault="000D7AB2" w:rsidP="000D7AB2">
            <w:pPr>
              <w:tabs>
                <w:tab w:val="decimal" w:pos="612"/>
              </w:tabs>
              <w:ind w:left="-108" w:right="-106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574" w:type="dxa"/>
            <w:tcBorders>
              <w:left w:val="nil"/>
              <w:bottom w:val="single" w:sz="4" w:space="0" w:color="auto"/>
              <w:right w:val="nil"/>
            </w:tcBorders>
          </w:tcPr>
          <w:p w:rsidR="000D7AB2" w:rsidRPr="0054485F" w:rsidRDefault="000D7AB2" w:rsidP="000D7AB2">
            <w:pPr>
              <w:tabs>
                <w:tab w:val="clear" w:pos="454"/>
                <w:tab w:val="decimal" w:pos="324"/>
              </w:tabs>
              <w:ind w:left="-108" w:right="-30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4485F">
              <w:rPr>
                <w:rFonts w:ascii="Angsana New" w:hAnsi="Angsana New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0D7AB2" w:rsidRPr="0054485F" w:rsidRDefault="000D7AB2" w:rsidP="000D7AB2">
            <w:pPr>
              <w:tabs>
                <w:tab w:val="clear" w:pos="227"/>
                <w:tab w:val="clear" w:pos="454"/>
                <w:tab w:val="clear" w:pos="680"/>
                <w:tab w:val="decimal" w:pos="432"/>
                <w:tab w:val="decimal" w:pos="731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57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0D7AB2" w:rsidRPr="00876D01" w:rsidRDefault="000D7AB2" w:rsidP="000D7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9"/>
              </w:tabs>
              <w:ind w:left="-126" w:right="-90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:rsidR="000D7AB2" w:rsidRPr="0054485F" w:rsidRDefault="000D7AB2" w:rsidP="000D7AB2">
            <w:pPr>
              <w:tabs>
                <w:tab w:val="clear" w:pos="454"/>
                <w:tab w:val="decimal" w:pos="432"/>
              </w:tabs>
              <w:ind w:left="-108" w:right="-106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57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0D7AB2" w:rsidRPr="0054485F" w:rsidRDefault="000D7AB2" w:rsidP="000D7AB2">
            <w:pPr>
              <w:tabs>
                <w:tab w:val="clear" w:pos="454"/>
                <w:tab w:val="decimal" w:pos="324"/>
              </w:tabs>
              <w:ind w:left="-108" w:right="-30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4485F"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0D7AB2" w:rsidRPr="0054485F" w:rsidRDefault="000D7AB2" w:rsidP="000D7AB2">
            <w:pPr>
              <w:tabs>
                <w:tab w:val="clear" w:pos="227"/>
                <w:tab w:val="clear" w:pos="454"/>
                <w:tab w:val="clear" w:pos="680"/>
                <w:tab w:val="decimal" w:pos="432"/>
                <w:tab w:val="decimal" w:pos="731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574" w:type="dxa"/>
            <w:tcBorders>
              <w:left w:val="nil"/>
              <w:bottom w:val="single" w:sz="4" w:space="0" w:color="auto"/>
              <w:right w:val="nil"/>
            </w:tcBorders>
          </w:tcPr>
          <w:p w:rsidR="000D7AB2" w:rsidRPr="00876D01" w:rsidRDefault="000D7AB2" w:rsidP="000D7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9"/>
              </w:tabs>
              <w:ind w:left="-126" w:right="-90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76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0D7AB2" w:rsidRPr="0054485F" w:rsidRDefault="000D7AB2" w:rsidP="000D7AB2">
            <w:pPr>
              <w:tabs>
                <w:tab w:val="clear" w:pos="227"/>
                <w:tab w:val="clear" w:pos="454"/>
                <w:tab w:val="clear" w:pos="680"/>
                <w:tab w:val="decimal" w:pos="432"/>
                <w:tab w:val="decimal" w:pos="731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540" w:type="dxa"/>
            <w:tcBorders>
              <w:left w:val="nil"/>
              <w:bottom w:val="single" w:sz="4" w:space="0" w:color="auto"/>
              <w:right w:val="nil"/>
            </w:tcBorders>
          </w:tcPr>
          <w:p w:rsidR="000D7AB2" w:rsidRPr="0054485F" w:rsidRDefault="000D7AB2" w:rsidP="000D7AB2">
            <w:pPr>
              <w:tabs>
                <w:tab w:val="clear" w:pos="454"/>
                <w:tab w:val="decimal" w:pos="324"/>
              </w:tabs>
              <w:ind w:left="-108" w:right="-21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4485F">
              <w:rPr>
                <w:rFonts w:ascii="Angsana New" w:hAnsi="Angsana New"/>
                <w:color w:val="000000"/>
                <w:sz w:val="24"/>
                <w:szCs w:val="24"/>
              </w:rPr>
              <w:t>51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:rsidR="000D7AB2" w:rsidRPr="0054485F" w:rsidRDefault="000D7AB2" w:rsidP="000D7AB2">
            <w:pPr>
              <w:tabs>
                <w:tab w:val="clear" w:pos="227"/>
                <w:tab w:val="clear" w:pos="454"/>
                <w:tab w:val="clear" w:pos="680"/>
                <w:tab w:val="decimal" w:pos="432"/>
                <w:tab w:val="decimal" w:pos="731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57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0D7AB2" w:rsidRPr="00876D01" w:rsidRDefault="000D7AB2" w:rsidP="000D7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9"/>
              </w:tabs>
              <w:ind w:left="-126" w:right="-90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127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:rsidR="000D7AB2" w:rsidRPr="0054485F" w:rsidRDefault="000D7AB2" w:rsidP="000D7AB2">
            <w:pPr>
              <w:tabs>
                <w:tab w:val="clear" w:pos="227"/>
                <w:tab w:val="clear" w:pos="454"/>
                <w:tab w:val="clear" w:pos="680"/>
                <w:tab w:val="decimal" w:pos="432"/>
                <w:tab w:val="decimal" w:pos="731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57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0D7AB2" w:rsidRPr="0054485F" w:rsidRDefault="000D7AB2" w:rsidP="000D7AB2">
            <w:pPr>
              <w:tabs>
                <w:tab w:val="clear" w:pos="227"/>
                <w:tab w:val="clear" w:pos="454"/>
              </w:tabs>
              <w:ind w:left="-108" w:right="-21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4485F">
              <w:rPr>
                <w:rFonts w:ascii="Angsana New" w:hAnsi="Angsana New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:rsidR="000D7AB2" w:rsidRPr="0054485F" w:rsidRDefault="000D7AB2" w:rsidP="000D7AB2">
            <w:pPr>
              <w:tabs>
                <w:tab w:val="clear" w:pos="227"/>
                <w:tab w:val="clear" w:pos="454"/>
                <w:tab w:val="clear" w:pos="680"/>
                <w:tab w:val="decimal" w:pos="432"/>
                <w:tab w:val="decimal" w:pos="731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57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0D7AB2" w:rsidRPr="00876D01" w:rsidRDefault="000D7AB2" w:rsidP="000D7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9"/>
              </w:tabs>
              <w:ind w:left="-126" w:right="-9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76D01">
              <w:rPr>
                <w:rFonts w:ascii="Angsana New" w:hAnsi="Angsana New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:rsidR="000D7AB2" w:rsidRPr="0054485F" w:rsidRDefault="000D7AB2" w:rsidP="000D7AB2">
            <w:pPr>
              <w:tabs>
                <w:tab w:val="clear" w:pos="227"/>
                <w:tab w:val="clear" w:pos="454"/>
                <w:tab w:val="clear" w:pos="680"/>
                <w:tab w:val="decimal" w:pos="432"/>
                <w:tab w:val="decimal" w:pos="731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57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0D7AB2" w:rsidRPr="0054485F" w:rsidRDefault="000D7AB2" w:rsidP="000D7AB2">
            <w:pPr>
              <w:tabs>
                <w:tab w:val="clear" w:pos="454"/>
                <w:tab w:val="decimal" w:pos="324"/>
              </w:tabs>
              <w:ind w:left="-108" w:right="-30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4485F">
              <w:rPr>
                <w:rFonts w:ascii="Angsana New" w:hAnsi="Angsana New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:rsidR="000D7AB2" w:rsidRPr="0054485F" w:rsidRDefault="000D7AB2" w:rsidP="000D7AB2">
            <w:pPr>
              <w:tabs>
                <w:tab w:val="clear" w:pos="227"/>
                <w:tab w:val="clear" w:pos="454"/>
                <w:tab w:val="clear" w:pos="680"/>
                <w:tab w:val="decimal" w:pos="432"/>
                <w:tab w:val="decimal" w:pos="731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574" w:type="dxa"/>
            <w:tcBorders>
              <w:bottom w:val="single" w:sz="4" w:space="0" w:color="auto"/>
            </w:tcBorders>
            <w:vAlign w:val="bottom"/>
          </w:tcPr>
          <w:p w:rsidR="000D7AB2" w:rsidRPr="00876D01" w:rsidRDefault="000D7AB2" w:rsidP="000D7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9"/>
              </w:tabs>
              <w:ind w:left="-126" w:right="-90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270" w:type="dxa"/>
            <w:vAlign w:val="bottom"/>
          </w:tcPr>
          <w:p w:rsidR="000D7AB2" w:rsidRPr="0054485F" w:rsidRDefault="000D7AB2" w:rsidP="000D7AB2">
            <w:pPr>
              <w:tabs>
                <w:tab w:val="clear" w:pos="227"/>
                <w:tab w:val="clear" w:pos="454"/>
                <w:tab w:val="decimal" w:pos="396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:rsidR="000D7AB2" w:rsidRPr="0054485F" w:rsidRDefault="000D7AB2" w:rsidP="000D7AB2">
            <w:pPr>
              <w:tabs>
                <w:tab w:val="clear" w:pos="454"/>
                <w:tab w:val="decimal" w:pos="324"/>
              </w:tabs>
              <w:ind w:left="-108" w:right="-21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4485F">
              <w:rPr>
                <w:rFonts w:ascii="Angsana New" w:hAnsi="Angsana New"/>
                <w:color w:val="000000"/>
                <w:sz w:val="24"/>
                <w:szCs w:val="24"/>
              </w:rPr>
              <w:t>115</w:t>
            </w:r>
          </w:p>
        </w:tc>
      </w:tr>
      <w:tr w:rsidR="000D7AB2" w:rsidRPr="00881448" w:rsidTr="004F5D08">
        <w:tc>
          <w:tcPr>
            <w:tcW w:w="1800" w:type="dxa"/>
            <w:tcBorders>
              <w:left w:val="nil"/>
              <w:right w:val="nil"/>
            </w:tcBorders>
          </w:tcPr>
          <w:p w:rsidR="000D7AB2" w:rsidRPr="007F7736" w:rsidRDefault="000D7AB2" w:rsidP="000D7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7" w:hanging="18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D2134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0D7AB2" w:rsidRPr="007128AB" w:rsidRDefault="000D7AB2" w:rsidP="000D7AB2">
            <w:pPr>
              <w:tabs>
                <w:tab w:val="clear" w:pos="454"/>
                <w:tab w:val="decimal" w:pos="342"/>
                <w:tab w:val="decimal" w:pos="430"/>
              </w:tabs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7128AB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12,534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0D7AB2" w:rsidRPr="007128AB" w:rsidRDefault="000D7AB2" w:rsidP="000D7AB2">
            <w:pPr>
              <w:tabs>
                <w:tab w:val="clear" w:pos="227"/>
                <w:tab w:val="clear" w:pos="454"/>
                <w:tab w:val="clear" w:pos="680"/>
                <w:tab w:val="decimal" w:pos="70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0D7AB2" w:rsidRPr="007128AB" w:rsidRDefault="000D7AB2" w:rsidP="000D7AB2">
            <w:pPr>
              <w:tabs>
                <w:tab w:val="clear" w:pos="454"/>
                <w:tab w:val="decimal" w:pos="342"/>
                <w:tab w:val="decimal" w:pos="430"/>
              </w:tabs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7128AB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11,703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:rsidR="000D7AB2" w:rsidRPr="007128AB" w:rsidRDefault="000D7AB2" w:rsidP="000D7AB2">
            <w:pPr>
              <w:tabs>
                <w:tab w:val="clear" w:pos="227"/>
                <w:tab w:val="clear" w:pos="454"/>
                <w:tab w:val="clear" w:pos="680"/>
                <w:tab w:val="decimal" w:pos="432"/>
                <w:tab w:val="decimal" w:pos="731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0D7AB2" w:rsidRPr="007128AB" w:rsidRDefault="000D7AB2" w:rsidP="000D7AB2">
            <w:pPr>
              <w:tabs>
                <w:tab w:val="clear" w:pos="454"/>
                <w:tab w:val="decimal" w:pos="342"/>
                <w:tab w:val="decimal" w:pos="430"/>
              </w:tabs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7128AB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8,276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:rsidR="000D7AB2" w:rsidRPr="007128AB" w:rsidRDefault="000D7AB2" w:rsidP="000D7AB2">
            <w:pPr>
              <w:tabs>
                <w:tab w:val="clear" w:pos="454"/>
                <w:tab w:val="decimal" w:pos="432"/>
              </w:tabs>
              <w:ind w:left="-108" w:right="-106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0D7AB2" w:rsidRPr="007128AB" w:rsidRDefault="000D7AB2" w:rsidP="000D7AB2">
            <w:pPr>
              <w:tabs>
                <w:tab w:val="decimal" w:pos="311"/>
              </w:tabs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7128AB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8,911</w:t>
            </w:r>
          </w:p>
        </w:tc>
        <w:tc>
          <w:tcPr>
            <w:tcW w:w="248" w:type="dxa"/>
            <w:tcBorders>
              <w:left w:val="nil"/>
              <w:right w:val="nil"/>
            </w:tcBorders>
            <w:vAlign w:val="bottom"/>
          </w:tcPr>
          <w:p w:rsidR="000D7AB2" w:rsidRPr="007128AB" w:rsidRDefault="000D7AB2" w:rsidP="000D7AB2">
            <w:pPr>
              <w:tabs>
                <w:tab w:val="clear" w:pos="227"/>
                <w:tab w:val="clear" w:pos="454"/>
                <w:tab w:val="clear" w:pos="680"/>
                <w:tab w:val="decimal" w:pos="432"/>
                <w:tab w:val="decimal" w:pos="731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0D7AB2" w:rsidRPr="007128AB" w:rsidRDefault="000D7AB2" w:rsidP="000D7AB2">
            <w:pPr>
              <w:tabs>
                <w:tab w:val="clear" w:pos="454"/>
                <w:tab w:val="decimal" w:pos="342"/>
                <w:tab w:val="decimal" w:pos="430"/>
              </w:tabs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7128AB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10,708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0D7AB2" w:rsidRPr="007128AB" w:rsidRDefault="000D7AB2" w:rsidP="000D7AB2">
            <w:pPr>
              <w:tabs>
                <w:tab w:val="decimal" w:pos="612"/>
              </w:tabs>
              <w:ind w:left="-108" w:right="-106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0D7AB2" w:rsidRPr="007128AB" w:rsidRDefault="000D7AB2" w:rsidP="000D7AB2">
            <w:pPr>
              <w:tabs>
                <w:tab w:val="decimal" w:pos="311"/>
              </w:tabs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7128AB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11,288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0D7AB2" w:rsidRPr="007128AB" w:rsidRDefault="000D7AB2" w:rsidP="000D7AB2">
            <w:pPr>
              <w:tabs>
                <w:tab w:val="clear" w:pos="227"/>
                <w:tab w:val="clear" w:pos="454"/>
                <w:tab w:val="clear" w:pos="680"/>
                <w:tab w:val="decimal" w:pos="432"/>
                <w:tab w:val="decimal" w:pos="731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0D7AB2" w:rsidRPr="007128AB" w:rsidRDefault="000D7AB2" w:rsidP="000D7AB2">
            <w:pPr>
              <w:tabs>
                <w:tab w:val="clear" w:pos="454"/>
                <w:tab w:val="decimal" w:pos="342"/>
                <w:tab w:val="decimal" w:pos="430"/>
              </w:tabs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7128AB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3,405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:rsidR="000D7AB2" w:rsidRPr="007128AB" w:rsidRDefault="000D7AB2" w:rsidP="000D7AB2">
            <w:pPr>
              <w:tabs>
                <w:tab w:val="clear" w:pos="454"/>
                <w:tab w:val="decimal" w:pos="432"/>
              </w:tabs>
              <w:ind w:left="-108" w:right="-106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0D7AB2" w:rsidRPr="007128AB" w:rsidRDefault="000D7AB2" w:rsidP="000D7AB2">
            <w:pPr>
              <w:tabs>
                <w:tab w:val="decimal" w:pos="311"/>
              </w:tabs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7128AB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5,418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0D7AB2" w:rsidRPr="007128AB" w:rsidRDefault="000D7AB2" w:rsidP="000D7AB2">
            <w:pPr>
              <w:tabs>
                <w:tab w:val="clear" w:pos="227"/>
                <w:tab w:val="clear" w:pos="454"/>
                <w:tab w:val="clear" w:pos="680"/>
                <w:tab w:val="decimal" w:pos="432"/>
                <w:tab w:val="decimal" w:pos="731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0D7AB2" w:rsidRPr="007128AB" w:rsidRDefault="000D7AB2" w:rsidP="000D7AB2">
            <w:pPr>
              <w:tabs>
                <w:tab w:val="clear" w:pos="454"/>
                <w:tab w:val="decimal" w:pos="342"/>
                <w:tab w:val="decimal" w:pos="430"/>
              </w:tabs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7128AB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8,245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0D7AB2" w:rsidRPr="007128AB" w:rsidRDefault="000D7AB2" w:rsidP="000D7AB2">
            <w:pPr>
              <w:tabs>
                <w:tab w:val="clear" w:pos="227"/>
                <w:tab w:val="clear" w:pos="454"/>
                <w:tab w:val="clear" w:pos="680"/>
                <w:tab w:val="decimal" w:pos="432"/>
                <w:tab w:val="decimal" w:pos="731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0D7AB2" w:rsidRPr="007128AB" w:rsidRDefault="000D7AB2" w:rsidP="000D7AB2">
            <w:pPr>
              <w:tabs>
                <w:tab w:val="decimal" w:pos="311"/>
              </w:tabs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7128AB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4,850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:rsidR="000D7AB2" w:rsidRPr="007128AB" w:rsidRDefault="000D7AB2" w:rsidP="000D7AB2">
            <w:pPr>
              <w:tabs>
                <w:tab w:val="clear" w:pos="227"/>
                <w:tab w:val="clear" w:pos="454"/>
                <w:tab w:val="clear" w:pos="680"/>
                <w:tab w:val="decimal" w:pos="432"/>
                <w:tab w:val="decimal" w:pos="731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0D7AB2" w:rsidRPr="007128AB" w:rsidRDefault="000D7AB2" w:rsidP="000D7AB2">
            <w:pPr>
              <w:tabs>
                <w:tab w:val="clear" w:pos="454"/>
                <w:tab w:val="decimal" w:pos="342"/>
                <w:tab w:val="decimal" w:pos="430"/>
              </w:tabs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7128AB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43,168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:rsidR="000D7AB2" w:rsidRPr="007128AB" w:rsidRDefault="000D7AB2" w:rsidP="000D7AB2">
            <w:pPr>
              <w:tabs>
                <w:tab w:val="clear" w:pos="227"/>
                <w:tab w:val="clear" w:pos="454"/>
                <w:tab w:val="clear" w:pos="680"/>
                <w:tab w:val="decimal" w:pos="432"/>
                <w:tab w:val="decimal" w:pos="731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0D7AB2" w:rsidRPr="007128AB" w:rsidRDefault="000D7AB2" w:rsidP="000D7AB2">
            <w:pPr>
              <w:tabs>
                <w:tab w:val="decimal" w:pos="311"/>
              </w:tabs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7128AB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42,170</w:t>
            </w: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:rsidR="000D7AB2" w:rsidRPr="007128AB" w:rsidRDefault="000D7AB2" w:rsidP="000D7AB2">
            <w:pPr>
              <w:tabs>
                <w:tab w:val="clear" w:pos="227"/>
                <w:tab w:val="clear" w:pos="454"/>
                <w:tab w:val="clear" w:pos="680"/>
                <w:tab w:val="decimal" w:pos="432"/>
                <w:tab w:val="decimal" w:pos="731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0D7AB2" w:rsidRPr="007128AB" w:rsidRDefault="000D7AB2" w:rsidP="000D7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9"/>
              </w:tabs>
              <w:ind w:left="-126" w:right="-90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7128AB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5,241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:rsidR="000D7AB2" w:rsidRPr="007128AB" w:rsidRDefault="000D7AB2" w:rsidP="000D7AB2">
            <w:pPr>
              <w:tabs>
                <w:tab w:val="clear" w:pos="227"/>
                <w:tab w:val="clear" w:pos="454"/>
                <w:tab w:val="clear" w:pos="680"/>
                <w:tab w:val="decimal" w:pos="432"/>
                <w:tab w:val="decimal" w:pos="731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0D7AB2" w:rsidRPr="007128AB" w:rsidRDefault="000D7AB2" w:rsidP="000D7AB2">
            <w:pPr>
              <w:tabs>
                <w:tab w:val="clear" w:pos="227"/>
                <w:tab w:val="decimal" w:pos="252"/>
              </w:tabs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7128AB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4,652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:rsidR="000D7AB2" w:rsidRPr="007128AB" w:rsidRDefault="000D7AB2" w:rsidP="000D7AB2">
            <w:pPr>
              <w:tabs>
                <w:tab w:val="clear" w:pos="227"/>
                <w:tab w:val="clear" w:pos="454"/>
                <w:tab w:val="clear" w:pos="680"/>
                <w:tab w:val="decimal" w:pos="432"/>
                <w:tab w:val="decimal" w:pos="731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D7AB2" w:rsidRPr="007128AB" w:rsidRDefault="000D7AB2" w:rsidP="000D7AB2">
            <w:pPr>
              <w:tabs>
                <w:tab w:val="clear" w:pos="454"/>
                <w:tab w:val="decimal" w:pos="342"/>
                <w:tab w:val="decimal" w:pos="430"/>
              </w:tabs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7128AB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48,409</w:t>
            </w:r>
          </w:p>
        </w:tc>
        <w:tc>
          <w:tcPr>
            <w:tcW w:w="270" w:type="dxa"/>
            <w:vAlign w:val="bottom"/>
          </w:tcPr>
          <w:p w:rsidR="000D7AB2" w:rsidRPr="007128AB" w:rsidRDefault="000D7AB2" w:rsidP="000D7AB2">
            <w:pPr>
              <w:tabs>
                <w:tab w:val="clear" w:pos="227"/>
                <w:tab w:val="clear" w:pos="454"/>
                <w:tab w:val="decimal" w:pos="396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D7AB2" w:rsidRPr="007128AB" w:rsidRDefault="000D7AB2" w:rsidP="000D7AB2">
            <w:pPr>
              <w:tabs>
                <w:tab w:val="clear" w:pos="227"/>
                <w:tab w:val="decimal" w:pos="252"/>
              </w:tabs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7128AB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46,822</w:t>
            </w:r>
          </w:p>
        </w:tc>
      </w:tr>
      <w:tr w:rsidR="000D7AB2" w:rsidRPr="00102AEC" w:rsidTr="004F5D08">
        <w:tc>
          <w:tcPr>
            <w:tcW w:w="1800" w:type="dxa"/>
            <w:tcBorders>
              <w:left w:val="nil"/>
              <w:bottom w:val="nil"/>
              <w:right w:val="nil"/>
            </w:tcBorders>
            <w:vAlign w:val="bottom"/>
          </w:tcPr>
          <w:p w:rsidR="000D7AB2" w:rsidRPr="00102AEC" w:rsidRDefault="000D7AB2" w:rsidP="00102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102AEC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กำไร </w:t>
            </w:r>
            <w:r w:rsidRPr="00102AEC"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  <w:t>(</w:t>
            </w:r>
            <w:r w:rsidRPr="00102AEC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ขาดทุน) </w:t>
            </w:r>
            <w:r w:rsidR="00102AEC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  <w:lang w:val="en-GB"/>
              </w:rPr>
              <w:t>ตาม</w:t>
            </w:r>
            <w:r w:rsidR="00102AEC" w:rsidRPr="00102AEC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  <w:lang w:val="en-GB"/>
              </w:rPr>
              <w:t>ส่วน</w:t>
            </w:r>
            <w:r w:rsidRPr="00102AEC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br/>
            </w:r>
            <w:r w:rsidRPr="00102AEC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 xml:space="preserve">   </w:t>
            </w:r>
            <w:r w:rsidR="00102AEC" w:rsidRPr="00102AEC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  <w:lang w:val="en-GB"/>
              </w:rPr>
              <w:t>งาน</w:t>
            </w:r>
            <w:r w:rsidRPr="00102AEC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ก่อนภาษี</w:t>
            </w:r>
            <w:r w:rsidRPr="00102AEC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>เงินได้</w:t>
            </w:r>
          </w:p>
        </w:tc>
        <w:tc>
          <w:tcPr>
            <w:tcW w:w="54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0D7AB2" w:rsidRPr="00102AEC" w:rsidRDefault="000D7AB2" w:rsidP="000D7AB2">
            <w:pPr>
              <w:tabs>
                <w:tab w:val="clear" w:pos="227"/>
                <w:tab w:val="clear" w:pos="454"/>
                <w:tab w:val="decimal" w:pos="252"/>
              </w:tabs>
              <w:ind w:left="-108" w:right="-19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102AEC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2,593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0D7AB2" w:rsidRPr="00102AEC" w:rsidRDefault="000D7AB2" w:rsidP="000D7AB2">
            <w:pPr>
              <w:tabs>
                <w:tab w:val="clear" w:pos="227"/>
                <w:tab w:val="clear" w:pos="454"/>
                <w:tab w:val="clear" w:pos="680"/>
                <w:tab w:val="decimal" w:pos="70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4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0D7AB2" w:rsidRPr="00102AEC" w:rsidRDefault="000D7AB2" w:rsidP="000D7AB2">
            <w:pPr>
              <w:tabs>
                <w:tab w:val="clear" w:pos="454"/>
                <w:tab w:val="decimal" w:pos="342"/>
                <w:tab w:val="decimal" w:pos="430"/>
              </w:tabs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102AEC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2,308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:rsidR="000D7AB2" w:rsidRPr="00102AEC" w:rsidRDefault="000D7AB2" w:rsidP="000D7AB2">
            <w:pPr>
              <w:tabs>
                <w:tab w:val="clear" w:pos="227"/>
                <w:tab w:val="clear" w:pos="454"/>
                <w:tab w:val="clear" w:pos="680"/>
                <w:tab w:val="decimal" w:pos="432"/>
                <w:tab w:val="decimal" w:pos="731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7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0D7AB2" w:rsidRPr="00102AEC" w:rsidRDefault="000D7AB2" w:rsidP="000D7AB2">
            <w:pPr>
              <w:tabs>
                <w:tab w:val="clear" w:pos="227"/>
                <w:tab w:val="clear" w:pos="454"/>
                <w:tab w:val="decimal" w:pos="252"/>
              </w:tabs>
              <w:ind w:left="-108" w:right="-19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102AEC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1,209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:rsidR="000D7AB2" w:rsidRPr="00102AEC" w:rsidRDefault="000D7AB2" w:rsidP="000D7AB2">
            <w:pPr>
              <w:tabs>
                <w:tab w:val="clear" w:pos="454"/>
                <w:tab w:val="decimal" w:pos="432"/>
              </w:tabs>
              <w:ind w:left="-108" w:right="-106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7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0D7AB2" w:rsidRPr="00102AEC" w:rsidRDefault="000D7AB2" w:rsidP="000D7AB2">
            <w:pPr>
              <w:tabs>
                <w:tab w:val="clear" w:pos="454"/>
                <w:tab w:val="decimal" w:pos="358"/>
                <w:tab w:val="decimal" w:pos="430"/>
              </w:tabs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102AEC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1,557</w:t>
            </w:r>
          </w:p>
        </w:tc>
        <w:tc>
          <w:tcPr>
            <w:tcW w:w="248" w:type="dxa"/>
            <w:tcBorders>
              <w:left w:val="nil"/>
              <w:bottom w:val="nil"/>
              <w:right w:val="nil"/>
            </w:tcBorders>
            <w:vAlign w:val="bottom"/>
          </w:tcPr>
          <w:p w:rsidR="000D7AB2" w:rsidRPr="00102AEC" w:rsidRDefault="000D7AB2" w:rsidP="000D7AB2">
            <w:pPr>
              <w:tabs>
                <w:tab w:val="clear" w:pos="227"/>
                <w:tab w:val="clear" w:pos="454"/>
                <w:tab w:val="clear" w:pos="680"/>
                <w:tab w:val="decimal" w:pos="432"/>
                <w:tab w:val="decimal" w:pos="731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2" w:type="dxa"/>
            <w:tcBorders>
              <w:left w:val="nil"/>
              <w:bottom w:val="double" w:sz="4" w:space="0" w:color="auto"/>
              <w:right w:val="nil"/>
            </w:tcBorders>
          </w:tcPr>
          <w:p w:rsidR="000D7AB2" w:rsidRPr="00102AEC" w:rsidRDefault="000D7AB2" w:rsidP="000D7AB2">
            <w:pPr>
              <w:tabs>
                <w:tab w:val="clear" w:pos="454"/>
                <w:tab w:val="decimal" w:pos="358"/>
                <w:tab w:val="decimal" w:pos="432"/>
              </w:tabs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  <w:p w:rsidR="000D7AB2" w:rsidRPr="00102AEC" w:rsidRDefault="000D7AB2" w:rsidP="000D7AB2">
            <w:pPr>
              <w:tabs>
                <w:tab w:val="clear" w:pos="227"/>
                <w:tab w:val="clear" w:pos="454"/>
                <w:tab w:val="decimal" w:pos="252"/>
              </w:tabs>
              <w:ind w:left="-108" w:right="-19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102AEC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1,717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:rsidR="000D7AB2" w:rsidRPr="00102AEC" w:rsidRDefault="000D7AB2" w:rsidP="000D7AB2">
            <w:pPr>
              <w:tabs>
                <w:tab w:val="decimal" w:pos="612"/>
              </w:tabs>
              <w:ind w:left="-108" w:right="-106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74" w:type="dxa"/>
            <w:tcBorders>
              <w:left w:val="nil"/>
              <w:bottom w:val="double" w:sz="4" w:space="0" w:color="auto"/>
              <w:right w:val="nil"/>
            </w:tcBorders>
          </w:tcPr>
          <w:p w:rsidR="000D7AB2" w:rsidRPr="00102AEC" w:rsidRDefault="000D7AB2" w:rsidP="000D7AB2">
            <w:pPr>
              <w:tabs>
                <w:tab w:val="clear" w:pos="454"/>
                <w:tab w:val="decimal" w:pos="358"/>
                <w:tab w:val="decimal" w:pos="432"/>
              </w:tabs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  <w:p w:rsidR="000D7AB2" w:rsidRPr="00102AEC" w:rsidRDefault="000D7AB2" w:rsidP="000D7AB2">
            <w:pPr>
              <w:tabs>
                <w:tab w:val="clear" w:pos="454"/>
                <w:tab w:val="decimal" w:pos="358"/>
                <w:tab w:val="decimal" w:pos="432"/>
              </w:tabs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102AEC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1,898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:rsidR="000D7AB2" w:rsidRPr="00102AEC" w:rsidRDefault="000D7AB2" w:rsidP="000D7AB2">
            <w:pPr>
              <w:tabs>
                <w:tab w:val="clear" w:pos="227"/>
                <w:tab w:val="clear" w:pos="454"/>
                <w:tab w:val="clear" w:pos="680"/>
                <w:tab w:val="decimal" w:pos="432"/>
                <w:tab w:val="decimal" w:pos="731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0D7AB2" w:rsidRPr="00102AEC" w:rsidRDefault="000D7AB2" w:rsidP="000D7AB2">
            <w:pPr>
              <w:tabs>
                <w:tab w:val="clear" w:pos="227"/>
                <w:tab w:val="clear" w:pos="454"/>
                <w:tab w:val="decimal" w:pos="252"/>
              </w:tabs>
              <w:ind w:left="-108" w:right="-19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102AEC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343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:rsidR="000D7AB2" w:rsidRPr="00102AEC" w:rsidRDefault="000D7AB2" w:rsidP="000D7AB2">
            <w:pPr>
              <w:tabs>
                <w:tab w:val="clear" w:pos="454"/>
                <w:tab w:val="decimal" w:pos="432"/>
              </w:tabs>
              <w:ind w:left="-108" w:right="-106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0D7AB2" w:rsidRPr="00102AEC" w:rsidRDefault="000D7AB2" w:rsidP="000D7AB2">
            <w:pPr>
              <w:tabs>
                <w:tab w:val="clear" w:pos="454"/>
                <w:tab w:val="decimal" w:pos="357"/>
                <w:tab w:val="decimal" w:pos="432"/>
              </w:tabs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102AEC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837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0D7AB2" w:rsidRPr="00102AEC" w:rsidRDefault="000D7AB2" w:rsidP="000D7AB2">
            <w:pPr>
              <w:tabs>
                <w:tab w:val="clear" w:pos="227"/>
                <w:tab w:val="clear" w:pos="454"/>
                <w:tab w:val="clear" w:pos="680"/>
                <w:tab w:val="decimal" w:pos="432"/>
                <w:tab w:val="decimal" w:pos="731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:rsidR="000D7AB2" w:rsidRPr="00102AEC" w:rsidRDefault="000D7AB2" w:rsidP="000D7AB2">
            <w:pPr>
              <w:tabs>
                <w:tab w:val="clear" w:pos="454"/>
                <w:tab w:val="decimal" w:pos="357"/>
                <w:tab w:val="decimal" w:pos="432"/>
              </w:tabs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  <w:p w:rsidR="000D7AB2" w:rsidRPr="00102AEC" w:rsidRDefault="000D7AB2" w:rsidP="000D7AB2">
            <w:pPr>
              <w:tabs>
                <w:tab w:val="clear" w:pos="227"/>
                <w:tab w:val="clear" w:pos="454"/>
                <w:tab w:val="decimal" w:pos="252"/>
              </w:tabs>
              <w:ind w:left="-108" w:right="-19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102AEC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2,220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0D7AB2" w:rsidRPr="00102AEC" w:rsidRDefault="000D7AB2" w:rsidP="000D7AB2">
            <w:pPr>
              <w:tabs>
                <w:tab w:val="clear" w:pos="227"/>
                <w:tab w:val="clear" w:pos="454"/>
                <w:tab w:val="clear" w:pos="680"/>
                <w:tab w:val="decimal" w:pos="432"/>
                <w:tab w:val="decimal" w:pos="731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:rsidR="000D7AB2" w:rsidRPr="00102AEC" w:rsidRDefault="000D7AB2" w:rsidP="000D7AB2">
            <w:pPr>
              <w:tabs>
                <w:tab w:val="clear" w:pos="454"/>
                <w:tab w:val="decimal" w:pos="357"/>
                <w:tab w:val="decimal" w:pos="432"/>
              </w:tabs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  <w:p w:rsidR="000D7AB2" w:rsidRPr="00102AEC" w:rsidRDefault="000D7AB2" w:rsidP="000D7AB2">
            <w:pPr>
              <w:tabs>
                <w:tab w:val="clear" w:pos="454"/>
                <w:tab w:val="decimal" w:pos="357"/>
                <w:tab w:val="decimal" w:pos="432"/>
              </w:tabs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102AEC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818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:rsidR="000D7AB2" w:rsidRPr="00102AEC" w:rsidRDefault="000D7AB2" w:rsidP="000D7AB2">
            <w:pPr>
              <w:tabs>
                <w:tab w:val="clear" w:pos="227"/>
                <w:tab w:val="clear" w:pos="454"/>
                <w:tab w:val="decimal" w:pos="47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7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0D7AB2" w:rsidRPr="00102AEC" w:rsidRDefault="000D7AB2" w:rsidP="000D7AB2">
            <w:pPr>
              <w:tabs>
                <w:tab w:val="clear" w:pos="227"/>
                <w:tab w:val="clear" w:pos="454"/>
                <w:tab w:val="decimal" w:pos="252"/>
              </w:tabs>
              <w:ind w:left="-108" w:right="-19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102AEC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8,082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:rsidR="000D7AB2" w:rsidRPr="00102AEC" w:rsidRDefault="000D7AB2" w:rsidP="000D7AB2">
            <w:pPr>
              <w:tabs>
                <w:tab w:val="clear" w:pos="227"/>
                <w:tab w:val="clear" w:pos="454"/>
                <w:tab w:val="clear" w:pos="680"/>
                <w:tab w:val="decimal" w:pos="432"/>
                <w:tab w:val="decimal" w:pos="731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7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0D7AB2" w:rsidRPr="00102AEC" w:rsidRDefault="000D7AB2" w:rsidP="000D7AB2">
            <w:pPr>
              <w:tabs>
                <w:tab w:val="decimal" w:pos="311"/>
              </w:tabs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102AEC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7,418</w:t>
            </w:r>
          </w:p>
        </w:tc>
        <w:tc>
          <w:tcPr>
            <w:tcW w:w="237" w:type="dxa"/>
            <w:tcBorders>
              <w:left w:val="nil"/>
              <w:bottom w:val="nil"/>
              <w:right w:val="nil"/>
            </w:tcBorders>
            <w:vAlign w:val="bottom"/>
          </w:tcPr>
          <w:p w:rsidR="000D7AB2" w:rsidRPr="00102AEC" w:rsidRDefault="000D7AB2" w:rsidP="000D7AB2">
            <w:pPr>
              <w:tabs>
                <w:tab w:val="clear" w:pos="227"/>
                <w:tab w:val="clear" w:pos="454"/>
                <w:tab w:val="clear" w:pos="680"/>
                <w:tab w:val="decimal" w:pos="432"/>
                <w:tab w:val="decimal" w:pos="731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73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0D7AB2" w:rsidRPr="00102AEC" w:rsidRDefault="000D7AB2" w:rsidP="000D7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9"/>
              </w:tabs>
              <w:ind w:left="-126" w:right="-90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102AEC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(479)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:rsidR="000D7AB2" w:rsidRPr="00102AEC" w:rsidRDefault="000D7AB2" w:rsidP="000D7AB2">
            <w:pPr>
              <w:tabs>
                <w:tab w:val="clear" w:pos="227"/>
                <w:tab w:val="clear" w:pos="454"/>
                <w:tab w:val="clear" w:pos="680"/>
                <w:tab w:val="decimal" w:pos="432"/>
                <w:tab w:val="decimal" w:pos="731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7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0D7AB2" w:rsidRPr="00102AEC" w:rsidRDefault="000D7AB2" w:rsidP="000D7AB2">
            <w:pPr>
              <w:tabs>
                <w:tab w:val="clear" w:pos="454"/>
                <w:tab w:val="decimal" w:pos="311"/>
                <w:tab w:val="left" w:pos="357"/>
              </w:tabs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102AEC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 xml:space="preserve">    80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:rsidR="000D7AB2" w:rsidRPr="00102AEC" w:rsidRDefault="000D7AB2" w:rsidP="000D7AB2">
            <w:pPr>
              <w:tabs>
                <w:tab w:val="clear" w:pos="227"/>
                <w:tab w:val="clear" w:pos="454"/>
                <w:tab w:val="clear" w:pos="680"/>
                <w:tab w:val="decimal" w:pos="432"/>
                <w:tab w:val="decimal" w:pos="731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74" w:type="dxa"/>
            <w:tcBorders>
              <w:bottom w:val="double" w:sz="4" w:space="0" w:color="auto"/>
            </w:tcBorders>
            <w:vAlign w:val="bottom"/>
          </w:tcPr>
          <w:p w:rsidR="000D7AB2" w:rsidRPr="00102AEC" w:rsidRDefault="000D7AB2" w:rsidP="000D7AB2">
            <w:pPr>
              <w:tabs>
                <w:tab w:val="clear" w:pos="227"/>
                <w:tab w:val="clear" w:pos="454"/>
                <w:tab w:val="decimal" w:pos="252"/>
              </w:tabs>
              <w:ind w:left="-108" w:right="-19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102AEC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7,603</w:t>
            </w:r>
          </w:p>
        </w:tc>
        <w:tc>
          <w:tcPr>
            <w:tcW w:w="270" w:type="dxa"/>
            <w:vAlign w:val="bottom"/>
          </w:tcPr>
          <w:p w:rsidR="000D7AB2" w:rsidRPr="00102AEC" w:rsidRDefault="000D7AB2" w:rsidP="000D7AB2">
            <w:pPr>
              <w:tabs>
                <w:tab w:val="clear" w:pos="227"/>
                <w:tab w:val="clear" w:pos="454"/>
                <w:tab w:val="decimal" w:pos="396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30" w:type="dxa"/>
            <w:tcBorders>
              <w:bottom w:val="double" w:sz="4" w:space="0" w:color="auto"/>
            </w:tcBorders>
            <w:vAlign w:val="bottom"/>
          </w:tcPr>
          <w:p w:rsidR="000D7AB2" w:rsidRPr="00102AEC" w:rsidRDefault="000D7AB2" w:rsidP="000D7AB2">
            <w:pPr>
              <w:tabs>
                <w:tab w:val="decimal" w:pos="311"/>
              </w:tabs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102AEC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7,498</w:t>
            </w:r>
          </w:p>
        </w:tc>
      </w:tr>
      <w:tr w:rsidR="000D7AB2" w:rsidRPr="00881448" w:rsidTr="0074442F">
        <w:tc>
          <w:tcPr>
            <w:tcW w:w="1800" w:type="dxa"/>
            <w:tcBorders>
              <w:top w:val="nil"/>
              <w:left w:val="nil"/>
              <w:right w:val="nil"/>
            </w:tcBorders>
          </w:tcPr>
          <w:p w:rsidR="000D7AB2" w:rsidRPr="00881448" w:rsidRDefault="000D7AB2" w:rsidP="000D7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7" w:hanging="18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7AB2" w:rsidRPr="00876D01" w:rsidRDefault="000D7AB2" w:rsidP="000D7AB2">
            <w:pPr>
              <w:tabs>
                <w:tab w:val="clear" w:pos="454"/>
                <w:tab w:val="decimal" w:pos="342"/>
                <w:tab w:val="decimal" w:pos="432"/>
              </w:tabs>
              <w:ind w:left="-108" w:right="-10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7AB2" w:rsidRPr="00881448" w:rsidRDefault="000D7AB2" w:rsidP="000D7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7AB2" w:rsidRPr="00881448" w:rsidRDefault="000D7AB2" w:rsidP="000D7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7AB2" w:rsidRPr="00881448" w:rsidRDefault="000D7AB2" w:rsidP="000D7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7AB2" w:rsidRPr="00876D01" w:rsidRDefault="000D7AB2" w:rsidP="000D7AB2">
            <w:pPr>
              <w:tabs>
                <w:tab w:val="decimal" w:pos="311"/>
              </w:tabs>
              <w:ind w:left="-108" w:right="-10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7AB2" w:rsidRPr="00881448" w:rsidRDefault="000D7AB2" w:rsidP="000D7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7AB2" w:rsidRPr="00881448" w:rsidRDefault="000D7AB2" w:rsidP="000D7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7AB2" w:rsidRPr="00881448" w:rsidRDefault="000D7AB2" w:rsidP="000D7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:rsidR="000D7AB2" w:rsidRPr="00876D01" w:rsidRDefault="000D7AB2" w:rsidP="000D7AB2">
            <w:pPr>
              <w:tabs>
                <w:tab w:val="decimal" w:pos="612"/>
              </w:tabs>
              <w:ind w:left="-108" w:right="-106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7AB2" w:rsidRPr="00881448" w:rsidRDefault="000D7AB2" w:rsidP="000D7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7AB2" w:rsidRPr="00881448" w:rsidRDefault="000D7AB2" w:rsidP="000D7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7AB2" w:rsidRPr="00881448" w:rsidRDefault="000D7AB2" w:rsidP="000D7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7AB2" w:rsidRPr="00876D01" w:rsidRDefault="000D7AB2" w:rsidP="000D7AB2">
            <w:pPr>
              <w:tabs>
                <w:tab w:val="decimal" w:pos="342"/>
                <w:tab w:val="decimal" w:pos="723"/>
              </w:tabs>
              <w:ind w:left="-108" w:right="-106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0D7AB2" w:rsidRPr="00881448" w:rsidRDefault="000D7AB2" w:rsidP="000D7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:rsidR="000D7AB2" w:rsidRPr="00881448" w:rsidRDefault="000D7AB2" w:rsidP="000D7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spacing w:line="240" w:lineRule="auto"/>
              <w:ind w:left="-15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0D7AB2" w:rsidRPr="00881448" w:rsidRDefault="000D7AB2" w:rsidP="000D7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0D7AB2" w:rsidRPr="00876D01" w:rsidRDefault="000D7AB2" w:rsidP="000D7AB2">
            <w:pPr>
              <w:tabs>
                <w:tab w:val="decimal" w:pos="311"/>
              </w:tabs>
              <w:ind w:left="-108" w:right="-10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0D7AB2" w:rsidRPr="00881448" w:rsidRDefault="000D7AB2" w:rsidP="000D7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0D7AB2" w:rsidRPr="00881448" w:rsidRDefault="000D7AB2" w:rsidP="000D7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0D7AB2" w:rsidRPr="00881448" w:rsidRDefault="000D7AB2" w:rsidP="000D7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7AB2" w:rsidRPr="00876D01" w:rsidRDefault="000D7AB2" w:rsidP="000D7AB2">
            <w:pPr>
              <w:tabs>
                <w:tab w:val="decimal" w:pos="311"/>
              </w:tabs>
              <w:ind w:left="-108" w:right="-10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7AB2" w:rsidRPr="00881448" w:rsidRDefault="000D7AB2" w:rsidP="000D7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7AB2" w:rsidRPr="00881448" w:rsidRDefault="000D7AB2" w:rsidP="000D7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7AB2" w:rsidRPr="00881448" w:rsidRDefault="000D7AB2" w:rsidP="000D7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7AB2" w:rsidRPr="00876D01" w:rsidRDefault="000D7AB2" w:rsidP="000D7AB2">
            <w:pPr>
              <w:tabs>
                <w:tab w:val="clear" w:pos="227"/>
                <w:tab w:val="decimal" w:pos="252"/>
              </w:tabs>
              <w:ind w:left="-108" w:right="-10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7AB2" w:rsidRPr="00881448" w:rsidRDefault="000D7AB2" w:rsidP="000D7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7AB2" w:rsidRPr="00881448" w:rsidRDefault="000D7AB2" w:rsidP="000D7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7AB2" w:rsidRPr="00881448" w:rsidRDefault="000D7AB2" w:rsidP="000D7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double" w:sz="4" w:space="0" w:color="auto"/>
            </w:tcBorders>
            <w:vAlign w:val="bottom"/>
          </w:tcPr>
          <w:p w:rsidR="000D7AB2" w:rsidRPr="00876D01" w:rsidRDefault="000D7AB2" w:rsidP="000D7AB2">
            <w:pPr>
              <w:tabs>
                <w:tab w:val="clear" w:pos="227"/>
                <w:tab w:val="decimal" w:pos="252"/>
              </w:tabs>
              <w:ind w:left="-108" w:right="-10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:rsidR="000D7AB2" w:rsidRPr="00881448" w:rsidRDefault="000D7AB2" w:rsidP="000D7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vAlign w:val="bottom"/>
          </w:tcPr>
          <w:p w:rsidR="000D7AB2" w:rsidRPr="00881448" w:rsidRDefault="000D7AB2" w:rsidP="000D7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D7AB2" w:rsidRPr="008A134C" w:rsidTr="0074442F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D7AB2" w:rsidRPr="008A134C" w:rsidRDefault="000D7AB2" w:rsidP="000D7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7" w:hanging="180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8A134C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สินทรัพย์ส่วนงาน</w:t>
            </w:r>
            <w:r w:rsidRPr="008A134C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 ณ</w:t>
            </w:r>
          </w:p>
        </w:tc>
        <w:tc>
          <w:tcPr>
            <w:tcW w:w="540" w:type="dxa"/>
            <w:tcBorders>
              <w:top w:val="nil"/>
              <w:left w:val="nil"/>
              <w:right w:val="nil"/>
            </w:tcBorders>
            <w:vAlign w:val="bottom"/>
          </w:tcPr>
          <w:p w:rsidR="000D7AB2" w:rsidRPr="008A134C" w:rsidRDefault="000D7AB2" w:rsidP="000D7AB2">
            <w:pPr>
              <w:tabs>
                <w:tab w:val="clear" w:pos="227"/>
                <w:tab w:val="clear" w:pos="454"/>
                <w:tab w:val="decimal" w:pos="47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7AB2" w:rsidRPr="008A134C" w:rsidRDefault="000D7AB2" w:rsidP="000D7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nil"/>
              <w:left w:val="nil"/>
              <w:right w:val="nil"/>
            </w:tcBorders>
            <w:vAlign w:val="bottom"/>
          </w:tcPr>
          <w:p w:rsidR="000D7AB2" w:rsidRPr="008A134C" w:rsidRDefault="000D7AB2" w:rsidP="000D7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7AB2" w:rsidRPr="008A134C" w:rsidRDefault="000D7AB2" w:rsidP="000D7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nil"/>
              <w:left w:val="nil"/>
              <w:right w:val="nil"/>
            </w:tcBorders>
            <w:vAlign w:val="bottom"/>
          </w:tcPr>
          <w:p w:rsidR="000D7AB2" w:rsidRPr="008A134C" w:rsidRDefault="000D7AB2" w:rsidP="000D7AB2">
            <w:pPr>
              <w:tabs>
                <w:tab w:val="clear" w:pos="227"/>
                <w:tab w:val="clear" w:pos="454"/>
                <w:tab w:val="decimal" w:pos="47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7AB2" w:rsidRPr="008A134C" w:rsidRDefault="000D7AB2" w:rsidP="000D7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nil"/>
              <w:left w:val="nil"/>
              <w:right w:val="nil"/>
            </w:tcBorders>
            <w:vAlign w:val="bottom"/>
          </w:tcPr>
          <w:p w:rsidR="000D7AB2" w:rsidRPr="008A134C" w:rsidRDefault="000D7AB2" w:rsidP="000D7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7AB2" w:rsidRPr="008A134C" w:rsidRDefault="000D7AB2" w:rsidP="000D7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2" w:type="dxa"/>
            <w:tcBorders>
              <w:top w:val="nil"/>
              <w:left w:val="nil"/>
              <w:right w:val="nil"/>
            </w:tcBorders>
            <w:vAlign w:val="bottom"/>
          </w:tcPr>
          <w:p w:rsidR="000D7AB2" w:rsidRPr="008A134C" w:rsidRDefault="000D7AB2" w:rsidP="000D7AB2">
            <w:pPr>
              <w:tabs>
                <w:tab w:val="clear" w:pos="227"/>
                <w:tab w:val="clear" w:pos="454"/>
                <w:tab w:val="decimal" w:pos="47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7AB2" w:rsidRPr="008A134C" w:rsidRDefault="000D7AB2" w:rsidP="000D7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nil"/>
              <w:left w:val="nil"/>
              <w:right w:val="nil"/>
            </w:tcBorders>
            <w:vAlign w:val="bottom"/>
          </w:tcPr>
          <w:p w:rsidR="000D7AB2" w:rsidRPr="008A134C" w:rsidRDefault="000D7AB2" w:rsidP="000D7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7AB2" w:rsidRPr="008A134C" w:rsidRDefault="000D7AB2" w:rsidP="000D7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nil"/>
              <w:left w:val="nil"/>
              <w:right w:val="nil"/>
            </w:tcBorders>
            <w:vAlign w:val="bottom"/>
          </w:tcPr>
          <w:p w:rsidR="000D7AB2" w:rsidRPr="008A134C" w:rsidRDefault="000D7AB2" w:rsidP="000D7AB2">
            <w:pPr>
              <w:tabs>
                <w:tab w:val="clear" w:pos="227"/>
                <w:tab w:val="clear" w:pos="454"/>
                <w:tab w:val="decimal" w:pos="47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0D7AB2" w:rsidRPr="008A134C" w:rsidRDefault="000D7AB2" w:rsidP="000D7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nil"/>
              <w:left w:val="nil"/>
              <w:right w:val="nil"/>
            </w:tcBorders>
          </w:tcPr>
          <w:p w:rsidR="000D7AB2" w:rsidRPr="008A134C" w:rsidRDefault="000D7AB2" w:rsidP="000D7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spacing w:line="240" w:lineRule="auto"/>
              <w:ind w:left="-15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0D7AB2" w:rsidRPr="008A134C" w:rsidRDefault="000D7AB2" w:rsidP="000D7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nil"/>
              <w:left w:val="nil"/>
              <w:right w:val="nil"/>
            </w:tcBorders>
            <w:vAlign w:val="bottom"/>
          </w:tcPr>
          <w:p w:rsidR="000D7AB2" w:rsidRPr="008A134C" w:rsidRDefault="000D7AB2" w:rsidP="000D7AB2">
            <w:pPr>
              <w:tabs>
                <w:tab w:val="decimal" w:pos="311"/>
              </w:tabs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0D7AB2" w:rsidRPr="008A134C" w:rsidRDefault="000D7AB2" w:rsidP="000D7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nil"/>
              <w:left w:val="nil"/>
              <w:right w:val="nil"/>
            </w:tcBorders>
          </w:tcPr>
          <w:p w:rsidR="000D7AB2" w:rsidRPr="008A134C" w:rsidRDefault="000D7AB2" w:rsidP="000D7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0D7AB2" w:rsidRPr="008A134C" w:rsidRDefault="000D7AB2" w:rsidP="000D7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nil"/>
              <w:left w:val="nil"/>
              <w:right w:val="nil"/>
            </w:tcBorders>
            <w:vAlign w:val="bottom"/>
          </w:tcPr>
          <w:p w:rsidR="000D7AB2" w:rsidRPr="008A134C" w:rsidRDefault="000D7AB2" w:rsidP="000D7AB2">
            <w:pPr>
              <w:tabs>
                <w:tab w:val="decimal" w:pos="311"/>
              </w:tabs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7AB2" w:rsidRPr="008A134C" w:rsidRDefault="000D7AB2" w:rsidP="000D7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nil"/>
              <w:left w:val="nil"/>
              <w:right w:val="nil"/>
            </w:tcBorders>
            <w:vAlign w:val="bottom"/>
          </w:tcPr>
          <w:p w:rsidR="000D7AB2" w:rsidRPr="008A134C" w:rsidRDefault="000D7AB2" w:rsidP="000D7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7AB2" w:rsidRPr="008A134C" w:rsidRDefault="000D7AB2" w:rsidP="000D7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73" w:type="dxa"/>
            <w:tcBorders>
              <w:top w:val="nil"/>
              <w:left w:val="nil"/>
              <w:right w:val="nil"/>
            </w:tcBorders>
            <w:vAlign w:val="bottom"/>
          </w:tcPr>
          <w:p w:rsidR="000D7AB2" w:rsidRPr="008A134C" w:rsidRDefault="000D7AB2" w:rsidP="000D7AB2">
            <w:pPr>
              <w:tabs>
                <w:tab w:val="clear" w:pos="227"/>
                <w:tab w:val="clear" w:pos="454"/>
                <w:tab w:val="decimal" w:pos="47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7AB2" w:rsidRPr="008A134C" w:rsidRDefault="000D7AB2" w:rsidP="000D7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nil"/>
              <w:left w:val="nil"/>
              <w:right w:val="nil"/>
            </w:tcBorders>
            <w:vAlign w:val="bottom"/>
          </w:tcPr>
          <w:p w:rsidR="000D7AB2" w:rsidRPr="008A134C" w:rsidRDefault="000D7AB2" w:rsidP="000D7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7AB2" w:rsidRPr="008A134C" w:rsidRDefault="000D7AB2" w:rsidP="000D7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74" w:type="dxa"/>
            <w:vAlign w:val="bottom"/>
          </w:tcPr>
          <w:p w:rsidR="000D7AB2" w:rsidRPr="008A134C" w:rsidRDefault="000D7AB2" w:rsidP="000D7AB2">
            <w:pPr>
              <w:tabs>
                <w:tab w:val="clear" w:pos="227"/>
                <w:tab w:val="clear" w:pos="454"/>
                <w:tab w:val="decimal" w:pos="47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:rsidR="000D7AB2" w:rsidRPr="008A134C" w:rsidRDefault="000D7AB2" w:rsidP="000D7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:rsidR="000D7AB2" w:rsidRPr="008A134C" w:rsidRDefault="000D7AB2" w:rsidP="000D7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D7AB2" w:rsidRPr="008A134C" w:rsidTr="00EA32D8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D7AB2" w:rsidRPr="008A134C" w:rsidRDefault="000D7AB2" w:rsidP="000D7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7" w:hanging="180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8A134C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8A134C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 xml:space="preserve">   วันที่ </w:t>
            </w:r>
            <w:r w:rsidRPr="008A134C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31</w:t>
            </w:r>
            <w:r w:rsidRPr="008A134C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54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0D7AB2" w:rsidRPr="008A134C" w:rsidRDefault="000D7AB2" w:rsidP="000D7AB2">
            <w:pPr>
              <w:tabs>
                <w:tab w:val="clear" w:pos="454"/>
                <w:tab w:val="decimal" w:pos="342"/>
                <w:tab w:val="decimal" w:pos="430"/>
              </w:tabs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8A134C"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  <w:t>13,873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7AB2" w:rsidRPr="008A134C" w:rsidRDefault="000D7AB2" w:rsidP="000D7AB2">
            <w:pPr>
              <w:tabs>
                <w:tab w:val="clear" w:pos="227"/>
                <w:tab w:val="clear" w:pos="454"/>
                <w:tab w:val="clear" w:pos="680"/>
                <w:tab w:val="decimal" w:pos="70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0D7AB2" w:rsidRPr="008A134C" w:rsidRDefault="000D7AB2" w:rsidP="000D7AB2">
            <w:pPr>
              <w:tabs>
                <w:tab w:val="clear" w:pos="454"/>
                <w:tab w:val="decimal" w:pos="342"/>
                <w:tab w:val="decimal" w:pos="430"/>
              </w:tabs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8A134C"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  <w:t>11,096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7AB2" w:rsidRPr="008A134C" w:rsidRDefault="000D7AB2" w:rsidP="000D7AB2">
            <w:pPr>
              <w:tabs>
                <w:tab w:val="clear" w:pos="227"/>
                <w:tab w:val="clear" w:pos="454"/>
                <w:tab w:val="clear" w:pos="680"/>
                <w:tab w:val="decimal" w:pos="432"/>
                <w:tab w:val="decimal" w:pos="731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0D7AB2" w:rsidRPr="008A134C" w:rsidRDefault="000D7AB2" w:rsidP="000D7AB2">
            <w:pPr>
              <w:tabs>
                <w:tab w:val="clear" w:pos="454"/>
                <w:tab w:val="decimal" w:pos="342"/>
                <w:tab w:val="decimal" w:pos="430"/>
              </w:tabs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8A134C"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  <w:t>14,061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7AB2" w:rsidRPr="008A134C" w:rsidRDefault="000D7AB2" w:rsidP="000D7AB2">
            <w:pPr>
              <w:tabs>
                <w:tab w:val="clear" w:pos="227"/>
                <w:tab w:val="clear" w:pos="454"/>
                <w:tab w:val="clear" w:pos="680"/>
                <w:tab w:val="decimal" w:pos="70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0D7AB2" w:rsidRPr="008A134C" w:rsidRDefault="000D7AB2" w:rsidP="000D7AB2">
            <w:pPr>
              <w:tabs>
                <w:tab w:val="decimal" w:pos="311"/>
              </w:tabs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8A134C"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  <w:t xml:space="preserve"> 13,887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7AB2" w:rsidRPr="008A134C" w:rsidRDefault="000D7AB2" w:rsidP="000D7AB2">
            <w:pPr>
              <w:tabs>
                <w:tab w:val="clear" w:pos="227"/>
                <w:tab w:val="clear" w:pos="454"/>
                <w:tab w:val="clear" w:pos="680"/>
                <w:tab w:val="decimal" w:pos="432"/>
                <w:tab w:val="decimal" w:pos="731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0D7AB2" w:rsidRPr="008A134C" w:rsidRDefault="000D7AB2" w:rsidP="000D7AB2">
            <w:pPr>
              <w:tabs>
                <w:tab w:val="clear" w:pos="454"/>
                <w:tab w:val="decimal" w:pos="342"/>
                <w:tab w:val="decimal" w:pos="430"/>
              </w:tabs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8A134C"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  <w:t>17,909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7AB2" w:rsidRPr="008A134C" w:rsidRDefault="000D7AB2" w:rsidP="000D7AB2">
            <w:pPr>
              <w:tabs>
                <w:tab w:val="clear" w:pos="227"/>
                <w:tab w:val="decimal" w:pos="358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0D7AB2" w:rsidRPr="008A134C" w:rsidRDefault="000D7AB2" w:rsidP="000D7AB2">
            <w:pPr>
              <w:tabs>
                <w:tab w:val="decimal" w:pos="311"/>
              </w:tabs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8A134C"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  <w:t>17,477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0D7AB2" w:rsidRPr="008A134C" w:rsidRDefault="000D7AB2" w:rsidP="000D7AB2">
            <w:pPr>
              <w:tabs>
                <w:tab w:val="clear" w:pos="227"/>
                <w:tab w:val="clear" w:pos="454"/>
                <w:tab w:val="clear" w:pos="680"/>
                <w:tab w:val="decimal" w:pos="432"/>
                <w:tab w:val="decimal" w:pos="731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0D7AB2" w:rsidRPr="008A134C" w:rsidRDefault="000D7AB2" w:rsidP="000D7AB2">
            <w:pPr>
              <w:tabs>
                <w:tab w:val="clear" w:pos="454"/>
                <w:tab w:val="decimal" w:pos="342"/>
                <w:tab w:val="decimal" w:pos="430"/>
              </w:tabs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8A134C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8,709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7AB2" w:rsidRPr="008A134C" w:rsidRDefault="000D7AB2" w:rsidP="000D7AB2">
            <w:pPr>
              <w:tabs>
                <w:tab w:val="clear" w:pos="227"/>
                <w:tab w:val="decimal" w:pos="358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0D7AB2" w:rsidRPr="008A134C" w:rsidRDefault="000D7AB2" w:rsidP="000D7AB2">
            <w:pPr>
              <w:tabs>
                <w:tab w:val="decimal" w:pos="311"/>
              </w:tabs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8A134C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6,534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0D7AB2" w:rsidRPr="008A134C" w:rsidRDefault="000D7AB2" w:rsidP="000D7AB2">
            <w:pPr>
              <w:tabs>
                <w:tab w:val="clear" w:pos="227"/>
                <w:tab w:val="clear" w:pos="454"/>
                <w:tab w:val="clear" w:pos="680"/>
                <w:tab w:val="decimal" w:pos="432"/>
                <w:tab w:val="decimal" w:pos="731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0D7AB2" w:rsidRPr="008A134C" w:rsidRDefault="000D7AB2" w:rsidP="000D7AB2">
            <w:pPr>
              <w:tabs>
                <w:tab w:val="clear" w:pos="454"/>
                <w:tab w:val="decimal" w:pos="342"/>
                <w:tab w:val="decimal" w:pos="430"/>
              </w:tabs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8A134C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9,448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7AB2" w:rsidRPr="008A134C" w:rsidRDefault="000D7AB2" w:rsidP="000D7AB2">
            <w:pPr>
              <w:tabs>
                <w:tab w:val="clear" w:pos="227"/>
                <w:tab w:val="clear" w:pos="454"/>
                <w:tab w:val="clear" w:pos="680"/>
                <w:tab w:val="decimal" w:pos="702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0D7AB2" w:rsidRPr="008A134C" w:rsidRDefault="000D7AB2" w:rsidP="000D7AB2">
            <w:pPr>
              <w:tabs>
                <w:tab w:val="decimal" w:pos="311"/>
              </w:tabs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8A134C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8,513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7AB2" w:rsidRPr="008A134C" w:rsidRDefault="000D7AB2" w:rsidP="000D7AB2">
            <w:pPr>
              <w:tabs>
                <w:tab w:val="clear" w:pos="227"/>
                <w:tab w:val="clear" w:pos="454"/>
                <w:tab w:val="clear" w:pos="680"/>
                <w:tab w:val="decimal" w:pos="432"/>
                <w:tab w:val="decimal" w:pos="731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0D7AB2" w:rsidRPr="008A134C" w:rsidRDefault="000D7AB2" w:rsidP="000D7AB2">
            <w:pPr>
              <w:tabs>
                <w:tab w:val="clear" w:pos="454"/>
                <w:tab w:val="decimal" w:pos="342"/>
                <w:tab w:val="decimal" w:pos="430"/>
              </w:tabs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8A134C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64,000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7AB2" w:rsidRPr="008A134C" w:rsidRDefault="000D7AB2" w:rsidP="000D7AB2">
            <w:pPr>
              <w:tabs>
                <w:tab w:val="clear" w:pos="227"/>
                <w:tab w:val="decimal" w:pos="358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0D7AB2" w:rsidRPr="008A134C" w:rsidRDefault="000D7AB2" w:rsidP="000D7AB2">
            <w:pPr>
              <w:tabs>
                <w:tab w:val="decimal" w:pos="311"/>
              </w:tabs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8A134C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57,507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7AB2" w:rsidRPr="008A134C" w:rsidRDefault="000D7AB2" w:rsidP="000D7AB2">
            <w:pPr>
              <w:tabs>
                <w:tab w:val="clear" w:pos="227"/>
                <w:tab w:val="clear" w:pos="454"/>
                <w:tab w:val="clear" w:pos="680"/>
                <w:tab w:val="decimal" w:pos="432"/>
                <w:tab w:val="decimal" w:pos="731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0D7AB2" w:rsidRPr="008A134C" w:rsidRDefault="000D7AB2" w:rsidP="000D7AB2">
            <w:pPr>
              <w:tabs>
                <w:tab w:val="clear" w:pos="454"/>
                <w:tab w:val="decimal" w:pos="342"/>
                <w:tab w:val="decimal" w:pos="430"/>
              </w:tabs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8A134C"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  <w:t>13,</w:t>
            </w:r>
            <w:r w:rsidRPr="008A134C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854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7AB2" w:rsidRPr="008A134C" w:rsidRDefault="000D7AB2" w:rsidP="000D7AB2">
            <w:pPr>
              <w:tabs>
                <w:tab w:val="clear" w:pos="227"/>
                <w:tab w:val="clear" w:pos="454"/>
                <w:tab w:val="clear" w:pos="680"/>
                <w:tab w:val="decimal" w:pos="432"/>
                <w:tab w:val="decimal" w:pos="731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0D7AB2" w:rsidRPr="008A134C" w:rsidRDefault="000D7AB2" w:rsidP="000D7AB2">
            <w:pPr>
              <w:tabs>
                <w:tab w:val="decimal" w:pos="311"/>
              </w:tabs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8A134C"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  <w:t>10,994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7AB2" w:rsidRPr="008A134C" w:rsidRDefault="000D7AB2" w:rsidP="000D7AB2">
            <w:pPr>
              <w:tabs>
                <w:tab w:val="clear" w:pos="227"/>
                <w:tab w:val="clear" w:pos="454"/>
                <w:tab w:val="clear" w:pos="680"/>
                <w:tab w:val="decimal" w:pos="432"/>
                <w:tab w:val="decimal" w:pos="731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74" w:type="dxa"/>
            <w:tcBorders>
              <w:bottom w:val="double" w:sz="4" w:space="0" w:color="auto"/>
            </w:tcBorders>
            <w:vAlign w:val="bottom"/>
          </w:tcPr>
          <w:p w:rsidR="000D7AB2" w:rsidRPr="008A134C" w:rsidRDefault="000D7AB2" w:rsidP="000D7AB2">
            <w:pPr>
              <w:tabs>
                <w:tab w:val="clear" w:pos="454"/>
                <w:tab w:val="decimal" w:pos="342"/>
                <w:tab w:val="decimal" w:pos="430"/>
              </w:tabs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8A134C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77,854</w:t>
            </w:r>
          </w:p>
        </w:tc>
        <w:tc>
          <w:tcPr>
            <w:tcW w:w="270" w:type="dxa"/>
            <w:vAlign w:val="bottom"/>
          </w:tcPr>
          <w:p w:rsidR="000D7AB2" w:rsidRPr="008A134C" w:rsidRDefault="000D7AB2" w:rsidP="000D7AB2">
            <w:pPr>
              <w:tabs>
                <w:tab w:val="clear" w:pos="454"/>
                <w:tab w:val="decimal" w:pos="342"/>
                <w:tab w:val="decimal" w:pos="432"/>
              </w:tabs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630" w:type="dxa"/>
            <w:tcBorders>
              <w:bottom w:val="double" w:sz="4" w:space="0" w:color="auto"/>
            </w:tcBorders>
            <w:vAlign w:val="bottom"/>
          </w:tcPr>
          <w:p w:rsidR="000D7AB2" w:rsidRPr="008A134C" w:rsidRDefault="000D7AB2" w:rsidP="000D7AB2">
            <w:pPr>
              <w:tabs>
                <w:tab w:val="decimal" w:pos="311"/>
              </w:tabs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8A134C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68,501</w:t>
            </w:r>
          </w:p>
        </w:tc>
      </w:tr>
    </w:tbl>
    <w:p w:rsidR="00D03FA5" w:rsidRPr="007766A8" w:rsidRDefault="00D03FA5" w:rsidP="00E32B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i/>
          <w:iCs/>
          <w:color w:val="0000CC"/>
          <w:sz w:val="30"/>
          <w:szCs w:val="30"/>
        </w:rPr>
      </w:pPr>
    </w:p>
    <w:p w:rsidR="00E32BA9" w:rsidRPr="00721FF3" w:rsidRDefault="00E32BA9" w:rsidP="00721F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0"/>
          <w:szCs w:val="30"/>
          <w:cs/>
        </w:rPr>
        <w:sectPr w:rsidR="00E32BA9" w:rsidRPr="00721FF3" w:rsidSect="00781955">
          <w:type w:val="nextColumn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:rsidR="00E32BA9" w:rsidRPr="007766A8" w:rsidRDefault="00F81831" w:rsidP="00386C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7766A8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การกระทบยอดรายได้ กำไ</w:t>
      </w:r>
      <w:r w:rsidR="00CA7C16" w:rsidRPr="007766A8">
        <w:rPr>
          <w:rFonts w:ascii="Angsana New" w:hAnsi="Angsana New"/>
          <w:b/>
          <w:bCs/>
          <w:i/>
          <w:iCs/>
          <w:sz w:val="30"/>
          <w:szCs w:val="30"/>
          <w:cs/>
        </w:rPr>
        <w:t>รหรือขาดทุน</w:t>
      </w:r>
      <w:r w:rsidR="00BC3D44">
        <w:rPr>
          <w:rFonts w:ascii="Angsana New" w:hAnsi="Angsana New" w:hint="cs"/>
          <w:b/>
          <w:bCs/>
          <w:i/>
          <w:iCs/>
          <w:sz w:val="30"/>
          <w:szCs w:val="30"/>
          <w:cs/>
        </w:rPr>
        <w:t>และ</w:t>
      </w:r>
      <w:r w:rsidR="00CA7C16" w:rsidRPr="007766A8">
        <w:rPr>
          <w:rFonts w:ascii="Angsana New" w:hAnsi="Angsana New"/>
          <w:b/>
          <w:bCs/>
          <w:i/>
          <w:iCs/>
          <w:sz w:val="30"/>
          <w:szCs w:val="30"/>
          <w:cs/>
        </w:rPr>
        <w:t>สินทรัพย์</w:t>
      </w:r>
      <w:r w:rsidR="00351925" w:rsidRPr="007766A8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ของส่วนงานที่รายงาน</w:t>
      </w:r>
    </w:p>
    <w:p w:rsidR="00E32BA9" w:rsidRPr="007766A8" w:rsidRDefault="00E32BA9" w:rsidP="00E32BA9">
      <w:pPr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918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90"/>
        <w:gridCol w:w="1710"/>
        <w:gridCol w:w="270"/>
        <w:gridCol w:w="1710"/>
      </w:tblGrid>
      <w:tr w:rsidR="005B1F0A" w:rsidRPr="007766A8" w:rsidTr="001259A9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:rsidR="005B1F0A" w:rsidRPr="007766A8" w:rsidRDefault="005B1F0A" w:rsidP="00465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5B1F0A" w:rsidRPr="007766A8" w:rsidRDefault="00423478" w:rsidP="007861CF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7861CF"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B1F0A" w:rsidRPr="007766A8" w:rsidRDefault="005B1F0A" w:rsidP="0046553C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5B1F0A" w:rsidRPr="007766A8" w:rsidRDefault="005B1F0A" w:rsidP="007861CF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66A8">
              <w:rPr>
                <w:rFonts w:ascii="Angsana New" w:hAnsi="Angsana New"/>
                <w:sz w:val="30"/>
                <w:szCs w:val="30"/>
              </w:rPr>
              <w:t>25</w:t>
            </w:r>
            <w:r w:rsidR="007861CF"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721FF3" w:rsidRPr="007766A8" w:rsidTr="001259A9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:rsidR="00721FF3" w:rsidRPr="007766A8" w:rsidRDefault="00721FF3" w:rsidP="00721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21FF3" w:rsidRPr="007766A8" w:rsidRDefault="00721FF3" w:rsidP="00721FF3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766A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21FF3" w:rsidRPr="007766A8" w:rsidTr="001259A9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:rsidR="00721FF3" w:rsidRPr="007766A8" w:rsidRDefault="00721FF3" w:rsidP="00721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766A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รายได้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721FF3" w:rsidRPr="007766A8" w:rsidRDefault="00721FF3" w:rsidP="00721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721FF3" w:rsidRPr="007766A8" w:rsidRDefault="00721FF3" w:rsidP="00721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721FF3" w:rsidRPr="007766A8" w:rsidRDefault="00721FF3" w:rsidP="00721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857AA" w:rsidRPr="007766A8" w:rsidTr="001259A9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:rsidR="007857AA" w:rsidRPr="007766A8" w:rsidRDefault="007857AA" w:rsidP="00785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7766A8">
              <w:rPr>
                <w:rFonts w:ascii="Angsana New" w:hAnsi="Angsana New" w:hint="cs"/>
                <w:sz w:val="30"/>
                <w:szCs w:val="30"/>
                <w:cs/>
              </w:rPr>
              <w:t>รวมรายได้ตามส่วนงานที่รายงาน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7857AA" w:rsidRPr="00876D01" w:rsidRDefault="007857AA" w:rsidP="00785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43,168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7857AA" w:rsidRPr="00DC2B21" w:rsidRDefault="007857AA" w:rsidP="00785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7857AA" w:rsidRPr="00DC2B21" w:rsidRDefault="007857AA" w:rsidP="00785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  <w:r w:rsidRPr="00DC2B21">
              <w:rPr>
                <w:rFonts w:ascii="Angsana New" w:hAnsi="Angsana New"/>
                <w:sz w:val="30"/>
                <w:szCs w:val="30"/>
              </w:rPr>
              <w:t>42,170</w:t>
            </w:r>
          </w:p>
        </w:tc>
      </w:tr>
      <w:tr w:rsidR="007857AA" w:rsidRPr="007766A8" w:rsidTr="001259A9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:rsidR="007857AA" w:rsidRPr="007766A8" w:rsidRDefault="007857AA" w:rsidP="00785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7766A8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857AA" w:rsidRPr="00876D01" w:rsidRDefault="007857AA" w:rsidP="00785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  <w:r w:rsidRPr="00876D01">
              <w:rPr>
                <w:rFonts w:ascii="Angsana New" w:hAnsi="Angsana New"/>
                <w:sz w:val="30"/>
                <w:szCs w:val="30"/>
              </w:rPr>
              <w:t>5,241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7857AA" w:rsidRPr="00DC2B21" w:rsidRDefault="007857AA" w:rsidP="00785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857AA" w:rsidRPr="00DC2B21" w:rsidRDefault="007857AA" w:rsidP="00785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  <w:r w:rsidRPr="00DC2B21">
              <w:rPr>
                <w:rFonts w:ascii="Angsana New" w:hAnsi="Angsana New"/>
                <w:sz w:val="30"/>
                <w:szCs w:val="30"/>
              </w:rPr>
              <w:t>4,652</w:t>
            </w:r>
          </w:p>
        </w:tc>
      </w:tr>
      <w:tr w:rsidR="007857AA" w:rsidRPr="007766A8" w:rsidTr="001259A9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:rsidR="007857AA" w:rsidRPr="007766A8" w:rsidRDefault="007857AA" w:rsidP="00785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857AA" w:rsidRPr="00876D01" w:rsidRDefault="007857AA" w:rsidP="00785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48,409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7857AA" w:rsidRPr="00DC2B21" w:rsidRDefault="007857AA" w:rsidP="00785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857AA" w:rsidRPr="00DC2B21" w:rsidRDefault="007857AA" w:rsidP="00785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  <w:r w:rsidRPr="00DC2B21">
              <w:rPr>
                <w:rFonts w:ascii="Angsana New" w:hAnsi="Angsana New"/>
                <w:sz w:val="30"/>
                <w:szCs w:val="30"/>
              </w:rPr>
              <w:t>46,822</w:t>
            </w:r>
          </w:p>
        </w:tc>
      </w:tr>
      <w:tr w:rsidR="007857AA" w:rsidRPr="007766A8" w:rsidTr="001259A9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:rsidR="007857AA" w:rsidRPr="007766A8" w:rsidRDefault="007857AA" w:rsidP="00785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7766A8">
              <w:rPr>
                <w:rFonts w:ascii="Angsana New" w:hAnsi="Angsana New" w:hint="cs"/>
                <w:sz w:val="30"/>
                <w:szCs w:val="30"/>
                <w:cs/>
              </w:rPr>
              <w:t>ตัดรายการรายได้ระหว่างส่วนงาน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7857AA" w:rsidRPr="000E6892" w:rsidRDefault="007857AA" w:rsidP="00785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  <w:r w:rsidRPr="000E6892">
              <w:rPr>
                <w:rFonts w:ascii="Angsana New" w:hAnsi="Angsana New"/>
                <w:sz w:val="30"/>
                <w:szCs w:val="30"/>
              </w:rPr>
              <w:t>(3,362)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7857AA" w:rsidRPr="00DC2B21" w:rsidRDefault="007857AA" w:rsidP="00785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7857AA" w:rsidRPr="00DC2B21" w:rsidRDefault="007857AA" w:rsidP="00785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  <w:r w:rsidRPr="00DC2B21">
              <w:rPr>
                <w:rFonts w:ascii="Angsana New" w:hAnsi="Angsana New"/>
                <w:sz w:val="30"/>
                <w:szCs w:val="30"/>
              </w:rPr>
              <w:t>(2,772)</w:t>
            </w:r>
          </w:p>
        </w:tc>
      </w:tr>
      <w:tr w:rsidR="007857AA" w:rsidRPr="007766A8" w:rsidTr="001259A9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:rsidR="007857AA" w:rsidRPr="007766A8" w:rsidRDefault="007857AA" w:rsidP="00785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766A8">
              <w:rPr>
                <w:rFonts w:ascii="Angsana New" w:hAnsi="Angsana New" w:hint="cs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57AA" w:rsidRPr="000E6892" w:rsidRDefault="007857AA" w:rsidP="00785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ind w:left="-126" w:right="-90"/>
              <w:rPr>
                <w:rFonts w:ascii="Angsana New" w:hAnsi="Angsana New"/>
                <w:sz w:val="30"/>
                <w:szCs w:val="30"/>
                <w:cs/>
              </w:rPr>
            </w:pPr>
            <w:r w:rsidRPr="000E6892">
              <w:rPr>
                <w:rFonts w:ascii="Angsana New" w:hAnsi="Angsana New"/>
                <w:sz w:val="30"/>
                <w:szCs w:val="30"/>
              </w:rPr>
              <w:t>2</w:t>
            </w:r>
            <w:r w:rsidR="000E6892" w:rsidRPr="000E6892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57AA" w:rsidRPr="00DC2B21" w:rsidRDefault="007857AA" w:rsidP="00785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57AA" w:rsidRPr="00DC2B21" w:rsidRDefault="007857AA" w:rsidP="00785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</w:t>
            </w:r>
          </w:p>
        </w:tc>
      </w:tr>
      <w:tr w:rsidR="007857AA" w:rsidRPr="007766A8" w:rsidTr="001259A9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:rsidR="007857AA" w:rsidRPr="007766A8" w:rsidRDefault="007857AA" w:rsidP="00785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766A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รายได้รวม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7857AA" w:rsidRPr="000E6892" w:rsidRDefault="007857AA" w:rsidP="00915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ind w:left="-126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E6892">
              <w:rPr>
                <w:rFonts w:ascii="Angsana New" w:hAnsi="Angsana New"/>
                <w:b/>
                <w:bCs/>
                <w:sz w:val="30"/>
                <w:szCs w:val="30"/>
              </w:rPr>
              <w:t>45,07</w:t>
            </w:r>
            <w:r w:rsidR="00915746" w:rsidRPr="000E6892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7857AA" w:rsidRPr="00DC2B21" w:rsidRDefault="007857AA" w:rsidP="00785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26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7857AA" w:rsidRPr="00DC2B21" w:rsidRDefault="007857AA" w:rsidP="00785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ind w:left="-126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C2B21">
              <w:rPr>
                <w:rFonts w:ascii="Angsana New" w:hAnsi="Angsana New"/>
                <w:b/>
                <w:bCs/>
                <w:sz w:val="30"/>
                <w:szCs w:val="30"/>
              </w:rPr>
              <w:t>44,1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13</w:t>
            </w:r>
          </w:p>
        </w:tc>
      </w:tr>
      <w:tr w:rsidR="007857AA" w:rsidRPr="007766A8" w:rsidTr="001259A9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:rsidR="007857AA" w:rsidRPr="007766A8" w:rsidRDefault="007857AA" w:rsidP="00785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7857AA" w:rsidRPr="000E6892" w:rsidRDefault="007857AA" w:rsidP="00785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7857AA" w:rsidRPr="00A70B9F" w:rsidRDefault="007857AA" w:rsidP="00785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7857AA" w:rsidRPr="00A70B9F" w:rsidRDefault="007857AA" w:rsidP="00785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857AA" w:rsidRPr="007766A8" w:rsidTr="001259A9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:rsidR="007857AA" w:rsidRPr="007766A8" w:rsidRDefault="007857AA" w:rsidP="00785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766A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7857AA" w:rsidRPr="000E6892" w:rsidRDefault="007857AA" w:rsidP="00785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7857AA" w:rsidRPr="00A70B9F" w:rsidRDefault="007857AA" w:rsidP="00785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7857AA" w:rsidRPr="00A70B9F" w:rsidRDefault="007857AA" w:rsidP="00785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54EB5" w:rsidRPr="007766A8" w:rsidTr="001259A9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:rsidR="00754EB5" w:rsidRPr="007766A8" w:rsidRDefault="00754EB5" w:rsidP="00754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รวมกำ</w:t>
            </w:r>
            <w:r w:rsidRPr="00C301AC">
              <w:rPr>
                <w:rFonts w:ascii="Angsana New" w:hAnsi="Angsana New"/>
                <w:sz w:val="30"/>
                <w:szCs w:val="30"/>
                <w:cs/>
              </w:rPr>
              <w:t>ไรก่อนภาษีเงินได้จ</w:t>
            </w:r>
            <w:r>
              <w:rPr>
                <w:rFonts w:ascii="Angsana New" w:hAnsi="Angsana New"/>
                <w:sz w:val="30"/>
                <w:szCs w:val="30"/>
                <w:cs/>
              </w:rPr>
              <w:t>ากส่วนงานที่รายงาน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4EB5" w:rsidRPr="000E6892" w:rsidRDefault="00754EB5" w:rsidP="00754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  <w:r w:rsidRPr="000E6892">
              <w:rPr>
                <w:rFonts w:ascii="Angsana New" w:hAnsi="Angsana New"/>
                <w:sz w:val="30"/>
                <w:szCs w:val="30"/>
              </w:rPr>
              <w:t>8,082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4EB5" w:rsidRPr="002C5AC9" w:rsidRDefault="00754EB5" w:rsidP="00754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4EB5" w:rsidRPr="002C5AC9" w:rsidRDefault="00754EB5" w:rsidP="00754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  <w:r w:rsidRPr="002C5AC9">
              <w:rPr>
                <w:rFonts w:ascii="Angsana New" w:hAnsi="Angsana New"/>
                <w:sz w:val="30"/>
                <w:szCs w:val="30"/>
              </w:rPr>
              <w:t>7,418</w:t>
            </w:r>
          </w:p>
        </w:tc>
      </w:tr>
      <w:tr w:rsidR="00754EB5" w:rsidRPr="007766A8" w:rsidTr="001259A9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:rsidR="00754EB5" w:rsidRPr="007766A8" w:rsidRDefault="00754EB5" w:rsidP="00754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766A8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(ขาดทุน) </w:t>
            </w:r>
            <w:r w:rsidRPr="007766A8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54EB5" w:rsidRPr="000E6892" w:rsidRDefault="00754EB5" w:rsidP="00754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  <w:r w:rsidRPr="000E6892">
              <w:rPr>
                <w:rFonts w:ascii="Angsana New" w:hAnsi="Angsana New"/>
                <w:sz w:val="30"/>
                <w:szCs w:val="30"/>
              </w:rPr>
              <w:t>(479)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4EB5" w:rsidRPr="002C5AC9" w:rsidRDefault="00754EB5" w:rsidP="00754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54EB5" w:rsidRPr="002C5AC9" w:rsidRDefault="00754EB5" w:rsidP="00754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  <w:r w:rsidRPr="002C5AC9">
              <w:rPr>
                <w:rFonts w:ascii="Angsana New" w:hAnsi="Angsana New"/>
                <w:sz w:val="30"/>
                <w:szCs w:val="30"/>
              </w:rPr>
              <w:t>80</w:t>
            </w:r>
          </w:p>
        </w:tc>
      </w:tr>
      <w:tr w:rsidR="00754EB5" w:rsidRPr="007766A8" w:rsidTr="001259A9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:rsidR="00754EB5" w:rsidRPr="007766A8" w:rsidRDefault="00754EB5" w:rsidP="00754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754EB5" w:rsidRPr="000E6892" w:rsidRDefault="00754EB5" w:rsidP="00754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  <w:r w:rsidRPr="000E6892">
              <w:rPr>
                <w:rFonts w:ascii="Angsana New" w:hAnsi="Angsana New"/>
                <w:sz w:val="30"/>
                <w:szCs w:val="30"/>
              </w:rPr>
              <w:t>7,603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4EB5" w:rsidRPr="002C5AC9" w:rsidRDefault="00754EB5" w:rsidP="00754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754EB5" w:rsidRPr="002C5AC9" w:rsidRDefault="00754EB5" w:rsidP="00754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  <w:r w:rsidRPr="002C5AC9">
              <w:rPr>
                <w:rFonts w:ascii="Angsana New" w:hAnsi="Angsana New"/>
                <w:sz w:val="30"/>
                <w:szCs w:val="30"/>
              </w:rPr>
              <w:t>7,498</w:t>
            </w:r>
          </w:p>
        </w:tc>
      </w:tr>
      <w:tr w:rsidR="00754EB5" w:rsidRPr="007766A8" w:rsidTr="001259A9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:rsidR="00754EB5" w:rsidRPr="007766A8" w:rsidRDefault="00754EB5" w:rsidP="00754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7766A8">
              <w:rPr>
                <w:rFonts w:ascii="Angsana New" w:hAnsi="Angsana New"/>
                <w:sz w:val="30"/>
                <w:szCs w:val="30"/>
                <w:cs/>
              </w:rPr>
              <w:t>ตัดรายการกำไรระหว่างส่วนงาน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4EB5" w:rsidRPr="000E6892" w:rsidRDefault="00754EB5" w:rsidP="00754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  <w:r w:rsidRPr="000E6892">
              <w:rPr>
                <w:rFonts w:ascii="Angsana New" w:hAnsi="Angsana New"/>
                <w:sz w:val="30"/>
                <w:szCs w:val="30"/>
              </w:rPr>
              <w:t>221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4EB5" w:rsidRPr="002C5AC9" w:rsidRDefault="00754EB5" w:rsidP="00754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4EB5" w:rsidRPr="002C5AC9" w:rsidRDefault="00754EB5" w:rsidP="00754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  <w:r w:rsidRPr="002C5AC9">
              <w:rPr>
                <w:rFonts w:ascii="Angsana New" w:hAnsi="Angsana New"/>
                <w:sz w:val="30"/>
                <w:szCs w:val="30"/>
              </w:rPr>
              <w:t>(9)</w:t>
            </w:r>
          </w:p>
        </w:tc>
      </w:tr>
      <w:tr w:rsidR="00754EB5" w:rsidRPr="007766A8" w:rsidTr="001259A9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:rsidR="00754EB5" w:rsidRPr="007766A8" w:rsidRDefault="00754EB5" w:rsidP="00754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766A8">
              <w:rPr>
                <w:rFonts w:ascii="Angsana New" w:hAnsi="Angsana New" w:hint="cs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4EB5" w:rsidRPr="000E6892" w:rsidRDefault="00754EB5" w:rsidP="000E6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  <w:r w:rsidRPr="000E6892">
              <w:rPr>
                <w:rFonts w:ascii="Angsana New" w:hAnsi="Angsana New"/>
                <w:sz w:val="30"/>
                <w:szCs w:val="30"/>
              </w:rPr>
              <w:t>(</w:t>
            </w:r>
            <w:r w:rsidR="000E6892" w:rsidRPr="000E6892">
              <w:rPr>
                <w:rFonts w:ascii="Angsana New" w:hAnsi="Angsana New"/>
                <w:sz w:val="30"/>
                <w:szCs w:val="30"/>
              </w:rPr>
              <w:t>138</w:t>
            </w:r>
            <w:r w:rsidRPr="000E689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4EB5" w:rsidRPr="002C5AC9" w:rsidRDefault="00754EB5" w:rsidP="00754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4EB5" w:rsidRPr="002C5AC9" w:rsidRDefault="00754EB5" w:rsidP="00754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  <w:r w:rsidRPr="002C5AC9">
              <w:rPr>
                <w:rFonts w:ascii="Angsana New" w:hAnsi="Angsana New"/>
                <w:sz w:val="30"/>
                <w:szCs w:val="30"/>
              </w:rPr>
              <w:t>(332)</w:t>
            </w:r>
          </w:p>
        </w:tc>
      </w:tr>
      <w:tr w:rsidR="00754EB5" w:rsidRPr="007766A8" w:rsidTr="001259A9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:rsidR="00754EB5" w:rsidRPr="007766A8" w:rsidRDefault="00754EB5" w:rsidP="00754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766A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กำไรรวมก่อนภาษีเงินได้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754EB5" w:rsidRPr="00C5477B" w:rsidRDefault="00754EB5" w:rsidP="00915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ind w:left="-126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477B">
              <w:rPr>
                <w:rFonts w:ascii="Angsana New" w:hAnsi="Angsana New"/>
                <w:b/>
                <w:bCs/>
                <w:sz w:val="30"/>
                <w:szCs w:val="30"/>
              </w:rPr>
              <w:t>7,6</w:t>
            </w:r>
            <w:r w:rsidR="00915746">
              <w:rPr>
                <w:rFonts w:ascii="Angsana New" w:hAnsi="Angsana New"/>
                <w:b/>
                <w:bCs/>
                <w:sz w:val="30"/>
                <w:szCs w:val="30"/>
              </w:rPr>
              <w:t>86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4EB5" w:rsidRPr="002C5AC9" w:rsidRDefault="00754EB5" w:rsidP="00754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26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754EB5" w:rsidRPr="002C5AC9" w:rsidRDefault="00754EB5" w:rsidP="00754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ind w:left="-126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C5AC9">
              <w:rPr>
                <w:rFonts w:ascii="Angsana New" w:hAnsi="Angsana New"/>
                <w:b/>
                <w:bCs/>
                <w:sz w:val="30"/>
                <w:szCs w:val="30"/>
              </w:rPr>
              <w:t>7,157</w:t>
            </w:r>
          </w:p>
        </w:tc>
      </w:tr>
      <w:tr w:rsidR="00754EB5" w:rsidRPr="007766A8" w:rsidTr="001259A9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:rsidR="00754EB5" w:rsidRPr="007766A8" w:rsidRDefault="00754EB5" w:rsidP="00754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754EB5" w:rsidRPr="007766A8" w:rsidRDefault="00754EB5" w:rsidP="00754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754EB5" w:rsidRPr="007766A8" w:rsidRDefault="00754EB5" w:rsidP="00754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754EB5" w:rsidRPr="007766A8" w:rsidRDefault="00754EB5" w:rsidP="00754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54EB5" w:rsidRPr="007766A8" w:rsidTr="001259A9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:rsidR="00754EB5" w:rsidRPr="007766A8" w:rsidRDefault="00754EB5" w:rsidP="00754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766A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754EB5" w:rsidRPr="007766A8" w:rsidRDefault="00754EB5" w:rsidP="00754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754EB5" w:rsidRPr="007766A8" w:rsidRDefault="00754EB5" w:rsidP="00754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754EB5" w:rsidRPr="007766A8" w:rsidRDefault="00754EB5" w:rsidP="00754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54EB5" w:rsidRPr="007766A8" w:rsidTr="001259A9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:rsidR="00754EB5" w:rsidRPr="007766A8" w:rsidRDefault="00754EB5" w:rsidP="00665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7766A8">
              <w:rPr>
                <w:rFonts w:ascii="Angsana New" w:hAnsi="Angsana New" w:hint="cs"/>
                <w:sz w:val="30"/>
                <w:szCs w:val="30"/>
                <w:cs/>
              </w:rPr>
              <w:t>รวมสินทรัพย์</w:t>
            </w:r>
            <w:r w:rsidR="00665D6A">
              <w:rPr>
                <w:rFonts w:ascii="Angsana New" w:hAnsi="Angsana New" w:hint="cs"/>
                <w:sz w:val="30"/>
                <w:szCs w:val="30"/>
                <w:cs/>
              </w:rPr>
              <w:t>ของ</w:t>
            </w:r>
            <w:r w:rsidRPr="007766A8">
              <w:rPr>
                <w:rFonts w:ascii="Angsana New" w:hAnsi="Angsana New" w:hint="cs"/>
                <w:sz w:val="30"/>
                <w:szCs w:val="30"/>
                <w:cs/>
              </w:rPr>
              <w:t>ส่วนงานที่รายงาน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4EB5" w:rsidRPr="00876D01" w:rsidRDefault="00754EB5" w:rsidP="00754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  <w:r w:rsidRPr="00876D01">
              <w:rPr>
                <w:rFonts w:ascii="Angsana New" w:hAnsi="Angsana New"/>
                <w:sz w:val="30"/>
                <w:szCs w:val="30"/>
              </w:rPr>
              <w:t>64,000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4EB5" w:rsidRPr="007766A8" w:rsidRDefault="00754EB5" w:rsidP="00754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4EB5" w:rsidRPr="00881448" w:rsidRDefault="00754EB5" w:rsidP="00754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  <w:r w:rsidRPr="00881448">
              <w:rPr>
                <w:rFonts w:ascii="Angsana New" w:hAnsi="Angsana New"/>
                <w:sz w:val="30"/>
                <w:szCs w:val="30"/>
              </w:rPr>
              <w:t>57,</w:t>
            </w:r>
            <w:r>
              <w:rPr>
                <w:rFonts w:ascii="Angsana New" w:hAnsi="Angsana New"/>
                <w:sz w:val="30"/>
                <w:szCs w:val="30"/>
              </w:rPr>
              <w:t>507</w:t>
            </w:r>
          </w:p>
        </w:tc>
      </w:tr>
      <w:tr w:rsidR="00754EB5" w:rsidRPr="007766A8" w:rsidTr="001259A9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:rsidR="00754EB5" w:rsidRPr="007766A8" w:rsidRDefault="00754EB5" w:rsidP="00754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7766A8">
              <w:rPr>
                <w:rFonts w:ascii="Angsana New" w:hAnsi="Angsana New" w:hint="cs"/>
                <w:sz w:val="30"/>
                <w:szCs w:val="30"/>
                <w:cs/>
              </w:rPr>
              <w:t>สินทรัพย์อื่น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54EB5" w:rsidRPr="00876D01" w:rsidRDefault="00754EB5" w:rsidP="00754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  <w:r w:rsidRPr="00876D01">
              <w:rPr>
                <w:rFonts w:ascii="Angsana New" w:hAnsi="Angsana New"/>
                <w:sz w:val="30"/>
                <w:szCs w:val="30"/>
              </w:rPr>
              <w:t>13,854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4EB5" w:rsidRPr="007766A8" w:rsidRDefault="00754EB5" w:rsidP="00754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54EB5" w:rsidRPr="00881448" w:rsidRDefault="00754EB5" w:rsidP="00754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  <w:r w:rsidRPr="00881448">
              <w:rPr>
                <w:rFonts w:ascii="Angsana New" w:hAnsi="Angsana New"/>
                <w:sz w:val="30"/>
                <w:szCs w:val="30"/>
              </w:rPr>
              <w:t>10,</w:t>
            </w:r>
            <w:r>
              <w:rPr>
                <w:rFonts w:ascii="Angsana New" w:hAnsi="Angsana New"/>
                <w:sz w:val="30"/>
                <w:szCs w:val="30"/>
              </w:rPr>
              <w:t>994</w:t>
            </w:r>
          </w:p>
        </w:tc>
      </w:tr>
      <w:tr w:rsidR="00754EB5" w:rsidRPr="007766A8" w:rsidTr="001259A9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:rsidR="00754EB5" w:rsidRPr="007766A8" w:rsidRDefault="00754EB5" w:rsidP="00754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754EB5" w:rsidRPr="00876D01" w:rsidRDefault="00754EB5" w:rsidP="00754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  <w:r w:rsidRPr="00876D01">
              <w:rPr>
                <w:rFonts w:ascii="Angsana New" w:hAnsi="Angsana New"/>
                <w:sz w:val="30"/>
                <w:szCs w:val="30"/>
              </w:rPr>
              <w:t>77,854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4EB5" w:rsidRPr="007766A8" w:rsidRDefault="00754EB5" w:rsidP="00754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754EB5" w:rsidRPr="00881448" w:rsidRDefault="00754EB5" w:rsidP="00754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68,501</w:t>
            </w:r>
          </w:p>
        </w:tc>
      </w:tr>
      <w:tr w:rsidR="00754EB5" w:rsidRPr="007766A8" w:rsidTr="001259A9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:rsidR="00754EB5" w:rsidRPr="007766A8" w:rsidRDefault="00754EB5" w:rsidP="00754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766A8">
              <w:rPr>
                <w:rFonts w:ascii="Angsana New" w:hAnsi="Angsana New" w:hint="cs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54EB5" w:rsidRPr="00876D01" w:rsidRDefault="00CA74AB" w:rsidP="00754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ind w:left="-126" w:right="-9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3,991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4EB5" w:rsidRPr="007766A8" w:rsidRDefault="00754EB5" w:rsidP="00754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54EB5" w:rsidRPr="00881448" w:rsidRDefault="00754EB5" w:rsidP="00754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  <w:r w:rsidRPr="00881448">
              <w:rPr>
                <w:rFonts w:ascii="Angsana New" w:hAnsi="Angsana New"/>
                <w:sz w:val="30"/>
                <w:szCs w:val="30"/>
              </w:rPr>
              <w:t>3,</w:t>
            </w:r>
            <w:r>
              <w:rPr>
                <w:rFonts w:ascii="Angsana New" w:hAnsi="Angsana New"/>
                <w:sz w:val="30"/>
                <w:szCs w:val="30"/>
              </w:rPr>
              <w:t>743</w:t>
            </w:r>
          </w:p>
        </w:tc>
      </w:tr>
      <w:tr w:rsidR="00754EB5" w:rsidRPr="007766A8" w:rsidTr="001259A9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:rsidR="00754EB5" w:rsidRPr="007766A8" w:rsidRDefault="00754EB5" w:rsidP="00754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766A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สินทรัพย์รวม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754EB5" w:rsidRPr="003636BD" w:rsidRDefault="00754EB5" w:rsidP="00CA7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ind w:left="-126" w:right="-90"/>
              <w:rPr>
                <w:rFonts w:ascii="Angsana New" w:hAnsi="Angsana New"/>
                <w:b/>
                <w:bCs/>
                <w:sz w:val="30"/>
                <w:szCs w:val="30"/>
                <w:vertAlign w:val="subscript"/>
              </w:rPr>
            </w:pPr>
            <w:r w:rsidRPr="00C5477B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3636BD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C5477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CA74AB">
              <w:rPr>
                <w:rFonts w:ascii="Angsana New" w:hAnsi="Angsana New"/>
                <w:b/>
                <w:bCs/>
                <w:sz w:val="30"/>
                <w:szCs w:val="30"/>
              </w:rPr>
              <w:t>845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754EB5" w:rsidRPr="007766A8" w:rsidRDefault="00754EB5" w:rsidP="00754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26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754EB5" w:rsidRPr="00881448" w:rsidRDefault="00754EB5" w:rsidP="00754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1448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Pr="0088144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244</w:t>
            </w:r>
          </w:p>
        </w:tc>
      </w:tr>
    </w:tbl>
    <w:p w:rsidR="00A87C49" w:rsidRPr="0091216E" w:rsidRDefault="00A87C49" w:rsidP="00E736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</w:rPr>
      </w:pPr>
    </w:p>
    <w:p w:rsidR="0091216E" w:rsidRDefault="0091216E" w:rsidP="009121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b/>
          <w:bCs/>
          <w:snapToGrid w:val="0"/>
          <w:color w:val="000000"/>
          <w:sz w:val="30"/>
          <w:szCs w:val="30"/>
          <w:lang w:eastAsia="th-TH"/>
        </w:rPr>
      </w:pPr>
      <w:r w:rsidRPr="00D34EB3">
        <w:rPr>
          <w:rFonts w:ascii="Angsana New" w:hAnsi="Angsana New"/>
          <w:b/>
          <w:bCs/>
          <w:snapToGrid w:val="0"/>
          <w:color w:val="000000"/>
          <w:sz w:val="30"/>
          <w:szCs w:val="30"/>
          <w:cs/>
          <w:lang w:eastAsia="th-TH"/>
        </w:rPr>
        <w:t>ส่วนงานภูมิศาสตร์</w:t>
      </w:r>
    </w:p>
    <w:p w:rsidR="0091216E" w:rsidRPr="00EE6EC9" w:rsidRDefault="0091216E" w:rsidP="00EE6E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91216E" w:rsidRPr="00EE6EC9" w:rsidRDefault="0091216E" w:rsidP="00EE6E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E6EC9">
        <w:rPr>
          <w:rFonts w:asciiTheme="majorBidi" w:hAnsiTheme="majorBidi" w:cstheme="majorBidi"/>
          <w:sz w:val="30"/>
          <w:szCs w:val="30"/>
          <w:cs/>
        </w:rPr>
        <w:t>ในการนำเสนอการจำแนกส่วนงานภูมิศาสตร์ รายได้ตามส่วนงานแยกตาม</w:t>
      </w:r>
      <w:r w:rsidRPr="00EE6EC9">
        <w:rPr>
          <w:rFonts w:asciiTheme="majorBidi" w:hAnsiTheme="majorBidi" w:cstheme="majorBidi" w:hint="cs"/>
          <w:sz w:val="30"/>
          <w:szCs w:val="30"/>
          <w:cs/>
        </w:rPr>
        <w:t>ที่ตั้งทาง</w:t>
      </w:r>
      <w:r w:rsidRPr="00EE6EC9">
        <w:rPr>
          <w:rFonts w:asciiTheme="majorBidi" w:hAnsiTheme="majorBidi" w:cstheme="majorBidi"/>
          <w:sz w:val="30"/>
          <w:szCs w:val="30"/>
          <w:cs/>
        </w:rPr>
        <w:t xml:space="preserve">ภูมิศาสตร์ของลูกค้า </w:t>
      </w:r>
      <w:r w:rsidRPr="00EE6EC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EE6EC9">
        <w:rPr>
          <w:rFonts w:asciiTheme="majorBidi" w:hAnsiTheme="majorBidi" w:cstheme="majorBidi"/>
          <w:sz w:val="30"/>
          <w:szCs w:val="30"/>
          <w:cs/>
        </w:rPr>
        <w:t>สินทรัพย์ตามส่วนงานแยกตามสถานที่ตั้งทางภูมิศาสตร์ของสินทรัพย์</w:t>
      </w:r>
    </w:p>
    <w:p w:rsidR="00F360F8" w:rsidRPr="00EE6EC9" w:rsidRDefault="00F360F8" w:rsidP="00EE6E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E6EC9">
        <w:rPr>
          <w:rFonts w:asciiTheme="majorBidi" w:hAnsiTheme="majorBidi" w:cstheme="majorBidi"/>
          <w:sz w:val="30"/>
          <w:szCs w:val="30"/>
          <w:cs/>
        </w:rPr>
        <w:br w:type="page"/>
      </w:r>
    </w:p>
    <w:p w:rsidR="002D4ACD" w:rsidRPr="007766A8" w:rsidRDefault="002D4ACD" w:rsidP="00E736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7766A8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ข้อมูลเกี่ยวกับส่วนงานภูมิศาสตร์</w:t>
      </w:r>
    </w:p>
    <w:p w:rsidR="0071385F" w:rsidRPr="007766A8" w:rsidRDefault="0071385F" w:rsidP="00E736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970"/>
        <w:gridCol w:w="1350"/>
        <w:gridCol w:w="270"/>
        <w:gridCol w:w="1350"/>
        <w:gridCol w:w="270"/>
        <w:gridCol w:w="1350"/>
        <w:gridCol w:w="270"/>
        <w:gridCol w:w="1350"/>
      </w:tblGrid>
      <w:tr w:rsidR="0071385F" w:rsidRPr="007766A8" w:rsidTr="001259A9">
        <w:tc>
          <w:tcPr>
            <w:tcW w:w="2970" w:type="dxa"/>
          </w:tcPr>
          <w:p w:rsidR="0071385F" w:rsidRPr="007766A8" w:rsidRDefault="0071385F" w:rsidP="00791AA0">
            <w:pPr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2970" w:type="dxa"/>
            <w:gridSpan w:val="3"/>
          </w:tcPr>
          <w:p w:rsidR="0071385F" w:rsidRPr="007766A8" w:rsidRDefault="0071385F" w:rsidP="00791AA0">
            <w:pPr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</w:pPr>
            <w:r w:rsidRPr="007766A8">
              <w:rPr>
                <w:rFonts w:ascii="Angsana New" w:hAnsi="Angsana New" w:hint="cs"/>
                <w:b/>
                <w:bCs/>
                <w:snapToGrid w:val="0"/>
                <w:color w:val="000000"/>
                <w:sz w:val="30"/>
                <w:szCs w:val="30"/>
                <w:cs/>
                <w:lang w:eastAsia="th-TH"/>
              </w:rPr>
              <w:t>รายได้</w:t>
            </w:r>
          </w:p>
        </w:tc>
        <w:tc>
          <w:tcPr>
            <w:tcW w:w="270" w:type="dxa"/>
          </w:tcPr>
          <w:p w:rsidR="0071385F" w:rsidRPr="007766A8" w:rsidRDefault="0071385F" w:rsidP="00791AA0">
            <w:pPr>
              <w:rPr>
                <w:rFonts w:ascii="Angsana New" w:hAnsi="Angsana New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2970" w:type="dxa"/>
            <w:gridSpan w:val="3"/>
          </w:tcPr>
          <w:p w:rsidR="0071385F" w:rsidRPr="007766A8" w:rsidRDefault="0071385F" w:rsidP="00791AA0">
            <w:pPr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</w:pPr>
            <w:r w:rsidRPr="007766A8">
              <w:rPr>
                <w:rFonts w:ascii="Angsana New" w:hAnsi="Angsana New" w:hint="cs"/>
                <w:b/>
                <w:bCs/>
                <w:snapToGrid w:val="0"/>
                <w:color w:val="000000"/>
                <w:sz w:val="30"/>
                <w:szCs w:val="30"/>
                <w:cs/>
                <w:lang w:eastAsia="th-TH"/>
              </w:rPr>
              <w:t>สินทรัพย์ไม่หมุนเวียน</w:t>
            </w:r>
          </w:p>
        </w:tc>
      </w:tr>
      <w:tr w:rsidR="0013713B" w:rsidRPr="007766A8" w:rsidTr="001259A9">
        <w:tc>
          <w:tcPr>
            <w:tcW w:w="2970" w:type="dxa"/>
          </w:tcPr>
          <w:p w:rsidR="0013713B" w:rsidRPr="007766A8" w:rsidRDefault="0013713B" w:rsidP="0013713B">
            <w:pPr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</w:tcPr>
          <w:p w:rsidR="0013713B" w:rsidRPr="007766A8" w:rsidRDefault="0013713B" w:rsidP="0013713B">
            <w:pPr>
              <w:jc w:val="center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  <w:t>2561</w:t>
            </w:r>
          </w:p>
        </w:tc>
        <w:tc>
          <w:tcPr>
            <w:tcW w:w="270" w:type="dxa"/>
          </w:tcPr>
          <w:p w:rsidR="0013713B" w:rsidRPr="007766A8" w:rsidRDefault="0013713B" w:rsidP="0013713B">
            <w:pPr>
              <w:jc w:val="center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</w:tcPr>
          <w:p w:rsidR="0013713B" w:rsidRPr="007766A8" w:rsidRDefault="0013713B" w:rsidP="0013713B">
            <w:pPr>
              <w:jc w:val="center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7766A8"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  <w:t>25</w:t>
            </w:r>
            <w:r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  <w:t>60</w:t>
            </w:r>
          </w:p>
        </w:tc>
        <w:tc>
          <w:tcPr>
            <w:tcW w:w="270" w:type="dxa"/>
          </w:tcPr>
          <w:p w:rsidR="0013713B" w:rsidRPr="007766A8" w:rsidRDefault="0013713B" w:rsidP="0013713B">
            <w:pPr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</w:tcPr>
          <w:p w:rsidR="0013713B" w:rsidRPr="007766A8" w:rsidRDefault="0013713B" w:rsidP="0013713B">
            <w:pPr>
              <w:jc w:val="center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  <w:t>2561</w:t>
            </w:r>
          </w:p>
        </w:tc>
        <w:tc>
          <w:tcPr>
            <w:tcW w:w="270" w:type="dxa"/>
          </w:tcPr>
          <w:p w:rsidR="0013713B" w:rsidRPr="007766A8" w:rsidRDefault="0013713B" w:rsidP="0013713B">
            <w:pPr>
              <w:jc w:val="center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</w:tcPr>
          <w:p w:rsidR="0013713B" w:rsidRPr="007766A8" w:rsidRDefault="0013713B" w:rsidP="0013713B">
            <w:pPr>
              <w:jc w:val="center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7766A8"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  <w:t>25</w:t>
            </w:r>
            <w:r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  <w:t>60</w:t>
            </w:r>
          </w:p>
        </w:tc>
      </w:tr>
      <w:tr w:rsidR="00423478" w:rsidRPr="007766A8" w:rsidTr="001259A9">
        <w:tc>
          <w:tcPr>
            <w:tcW w:w="2970" w:type="dxa"/>
          </w:tcPr>
          <w:p w:rsidR="00423478" w:rsidRPr="007766A8" w:rsidRDefault="00423478" w:rsidP="00423478">
            <w:pPr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210" w:type="dxa"/>
            <w:gridSpan w:val="7"/>
          </w:tcPr>
          <w:p w:rsidR="00423478" w:rsidRPr="007766A8" w:rsidRDefault="00423478" w:rsidP="00423478">
            <w:pPr>
              <w:jc w:val="center"/>
              <w:rPr>
                <w:rFonts w:ascii="Angsana New" w:hAnsi="Angsana New"/>
                <w:i/>
                <w:iCs/>
                <w:snapToGrid w:val="0"/>
                <w:color w:val="000000"/>
                <w:sz w:val="30"/>
                <w:szCs w:val="30"/>
                <w:lang w:eastAsia="th-TH"/>
              </w:rPr>
            </w:pPr>
            <w:r w:rsidRPr="007766A8">
              <w:rPr>
                <w:rFonts w:ascii="Angsana New" w:hAnsi="Angsana New" w:hint="cs"/>
                <w:i/>
                <w:iCs/>
                <w:snapToGrid w:val="0"/>
                <w:color w:val="000000"/>
                <w:sz w:val="30"/>
                <w:szCs w:val="30"/>
                <w:cs/>
                <w:lang w:eastAsia="th-TH"/>
              </w:rPr>
              <w:t>(ล้านบาท)</w:t>
            </w:r>
          </w:p>
        </w:tc>
      </w:tr>
      <w:tr w:rsidR="0013713B" w:rsidRPr="007766A8" w:rsidTr="001259A9">
        <w:tc>
          <w:tcPr>
            <w:tcW w:w="2970" w:type="dxa"/>
          </w:tcPr>
          <w:p w:rsidR="0013713B" w:rsidRPr="007766A8" w:rsidRDefault="0013713B" w:rsidP="00137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7766A8">
              <w:rPr>
                <w:rFonts w:ascii="Angsana New" w:hAnsi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ไทย</w:t>
            </w:r>
          </w:p>
        </w:tc>
        <w:tc>
          <w:tcPr>
            <w:tcW w:w="1350" w:type="dxa"/>
          </w:tcPr>
          <w:p w:rsidR="0013713B" w:rsidRPr="00813F9B" w:rsidRDefault="00AE6C30" w:rsidP="00137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AE6C30">
              <w:rPr>
                <w:rFonts w:ascii="Angsana New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45</w:t>
            </w:r>
            <w:r w:rsidRPr="00AE6C30"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  <w:t>,</w:t>
            </w:r>
            <w:r w:rsidRPr="00AE6C30">
              <w:rPr>
                <w:rFonts w:ascii="Angsana New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071</w:t>
            </w:r>
          </w:p>
        </w:tc>
        <w:tc>
          <w:tcPr>
            <w:tcW w:w="270" w:type="dxa"/>
          </w:tcPr>
          <w:p w:rsidR="0013713B" w:rsidRPr="00813F9B" w:rsidRDefault="0013713B" w:rsidP="00137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</w:tcPr>
          <w:p w:rsidR="0013713B" w:rsidRPr="00813F9B" w:rsidRDefault="0013713B" w:rsidP="00137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  <w:t>44,100</w:t>
            </w:r>
          </w:p>
        </w:tc>
        <w:tc>
          <w:tcPr>
            <w:tcW w:w="270" w:type="dxa"/>
          </w:tcPr>
          <w:p w:rsidR="0013713B" w:rsidRPr="00813F9B" w:rsidRDefault="0013713B" w:rsidP="00137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</w:tcPr>
          <w:p w:rsidR="0013713B" w:rsidRPr="00813F9B" w:rsidRDefault="00B72B27" w:rsidP="00137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B72B27"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  <w:t>6,178</w:t>
            </w:r>
          </w:p>
        </w:tc>
        <w:tc>
          <w:tcPr>
            <w:tcW w:w="270" w:type="dxa"/>
          </w:tcPr>
          <w:p w:rsidR="0013713B" w:rsidRPr="007766A8" w:rsidRDefault="0013713B" w:rsidP="00137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</w:tcPr>
          <w:p w:rsidR="0013713B" w:rsidRPr="00813F9B" w:rsidRDefault="0013713B" w:rsidP="00B72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  <w:t>6,00</w:t>
            </w:r>
            <w:r w:rsidR="00B72B27"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  <w:t>5</w:t>
            </w:r>
          </w:p>
        </w:tc>
      </w:tr>
      <w:tr w:rsidR="0013713B" w:rsidRPr="007766A8" w:rsidTr="001259A9">
        <w:tc>
          <w:tcPr>
            <w:tcW w:w="2970" w:type="dxa"/>
          </w:tcPr>
          <w:p w:rsidR="0013713B" w:rsidRPr="007766A8" w:rsidRDefault="0013713B" w:rsidP="00137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7766A8">
              <w:rPr>
                <w:rFonts w:ascii="Angsana New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อินเดีย</w:t>
            </w:r>
          </w:p>
        </w:tc>
        <w:tc>
          <w:tcPr>
            <w:tcW w:w="1350" w:type="dxa"/>
          </w:tcPr>
          <w:p w:rsidR="0013713B" w:rsidRPr="00813F9B" w:rsidRDefault="00AE6C30" w:rsidP="00AE6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</w:tcPr>
          <w:p w:rsidR="0013713B" w:rsidRPr="00813F9B" w:rsidRDefault="0013713B" w:rsidP="00137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</w:tcPr>
          <w:p w:rsidR="0013713B" w:rsidRPr="00813F9B" w:rsidRDefault="0013713B" w:rsidP="00137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  <w:t>13</w:t>
            </w:r>
          </w:p>
        </w:tc>
        <w:tc>
          <w:tcPr>
            <w:tcW w:w="270" w:type="dxa"/>
          </w:tcPr>
          <w:p w:rsidR="0013713B" w:rsidRPr="00813F9B" w:rsidRDefault="0013713B" w:rsidP="00137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</w:tcPr>
          <w:p w:rsidR="0013713B" w:rsidRPr="00813F9B" w:rsidRDefault="00B72B27" w:rsidP="00B72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</w:tcPr>
          <w:p w:rsidR="0013713B" w:rsidRPr="007766A8" w:rsidRDefault="0013713B" w:rsidP="00137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</w:tcPr>
          <w:p w:rsidR="0013713B" w:rsidRPr="00813F9B" w:rsidRDefault="0013713B" w:rsidP="00137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  <w:t>10</w:t>
            </w:r>
          </w:p>
        </w:tc>
      </w:tr>
      <w:tr w:rsidR="0013713B" w:rsidRPr="007766A8" w:rsidTr="001259A9">
        <w:tc>
          <w:tcPr>
            <w:tcW w:w="2970" w:type="dxa"/>
          </w:tcPr>
          <w:p w:rsidR="0013713B" w:rsidRPr="007766A8" w:rsidRDefault="0013713B" w:rsidP="00137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766A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13713B" w:rsidRPr="00813F9B" w:rsidRDefault="00AE6C30" w:rsidP="00137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rPr>
                <w:rFonts w:ascii="Angsana New" w:hAnsi="Angsana New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</w:pPr>
            <w:r w:rsidRPr="00AE6C30">
              <w:rPr>
                <w:rFonts w:ascii="Angsana New" w:hAnsi="Angsana New"/>
                <w:b/>
                <w:bCs/>
                <w:snapToGrid w:val="0"/>
                <w:color w:val="000000"/>
                <w:sz w:val="30"/>
                <w:szCs w:val="30"/>
                <w:cs/>
                <w:lang w:eastAsia="th-TH"/>
              </w:rPr>
              <w:t>45</w:t>
            </w:r>
            <w:r w:rsidRPr="00AE6C30">
              <w:rPr>
                <w:rFonts w:ascii="Angsana New" w:hAnsi="Angsana New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  <w:t>,</w:t>
            </w:r>
            <w:r w:rsidRPr="00AE6C30">
              <w:rPr>
                <w:rFonts w:ascii="Angsana New" w:hAnsi="Angsana New"/>
                <w:b/>
                <w:bCs/>
                <w:snapToGrid w:val="0"/>
                <w:color w:val="000000"/>
                <w:sz w:val="30"/>
                <w:szCs w:val="30"/>
                <w:cs/>
                <w:lang w:eastAsia="th-TH"/>
              </w:rPr>
              <w:t>071</w:t>
            </w:r>
          </w:p>
        </w:tc>
        <w:tc>
          <w:tcPr>
            <w:tcW w:w="270" w:type="dxa"/>
          </w:tcPr>
          <w:p w:rsidR="0013713B" w:rsidRPr="00813F9B" w:rsidRDefault="0013713B" w:rsidP="00137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13713B" w:rsidRPr="00813F9B" w:rsidRDefault="0013713B" w:rsidP="00137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rPr>
                <w:rFonts w:ascii="Angsana New" w:hAnsi="Angsana New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  <w:t>44,113</w:t>
            </w:r>
          </w:p>
        </w:tc>
        <w:tc>
          <w:tcPr>
            <w:tcW w:w="270" w:type="dxa"/>
          </w:tcPr>
          <w:p w:rsidR="0013713B" w:rsidRPr="00813F9B" w:rsidRDefault="0013713B" w:rsidP="00137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13713B" w:rsidRPr="00813F9B" w:rsidRDefault="00B72B27" w:rsidP="00137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rPr>
                <w:rFonts w:ascii="Angsana New" w:hAnsi="Angsana New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  <w:t>6,178</w:t>
            </w:r>
          </w:p>
        </w:tc>
        <w:tc>
          <w:tcPr>
            <w:tcW w:w="270" w:type="dxa"/>
          </w:tcPr>
          <w:p w:rsidR="0013713B" w:rsidRPr="007766A8" w:rsidRDefault="0013713B" w:rsidP="00137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13713B" w:rsidRPr="00813F9B" w:rsidRDefault="0013713B" w:rsidP="00B72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rPr>
                <w:rFonts w:ascii="Angsana New" w:hAnsi="Angsana New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  <w:t>6,01</w:t>
            </w:r>
            <w:r w:rsidR="00B72B27">
              <w:rPr>
                <w:rFonts w:ascii="Angsana New" w:hAnsi="Angsana New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  <w:t>5</w:t>
            </w:r>
          </w:p>
        </w:tc>
      </w:tr>
    </w:tbl>
    <w:p w:rsidR="002D4ACD" w:rsidRPr="007766A8" w:rsidRDefault="002D4ACD" w:rsidP="007138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421ABE" w:rsidRPr="007766A8" w:rsidRDefault="00172C6C" w:rsidP="00B369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7766A8">
        <w:rPr>
          <w:rFonts w:ascii="Angsana New" w:hAnsi="Angsana New"/>
          <w:b/>
          <w:bCs/>
          <w:sz w:val="30"/>
          <w:szCs w:val="30"/>
        </w:rPr>
        <w:t>2</w:t>
      </w:r>
      <w:r w:rsidR="00941142">
        <w:rPr>
          <w:rFonts w:ascii="Angsana New" w:hAnsi="Angsana New"/>
          <w:b/>
          <w:bCs/>
          <w:sz w:val="30"/>
          <w:szCs w:val="30"/>
        </w:rPr>
        <w:t>1</w:t>
      </w:r>
      <w:r w:rsidR="00421ABE" w:rsidRPr="007766A8">
        <w:rPr>
          <w:rFonts w:ascii="Angsana New" w:hAnsi="Angsana New"/>
          <w:b/>
          <w:bCs/>
          <w:sz w:val="30"/>
          <w:szCs w:val="30"/>
          <w:cs/>
        </w:rPr>
        <w:tab/>
      </w:r>
      <w:r w:rsidR="0091216E">
        <w:rPr>
          <w:rFonts w:ascii="Angsana New" w:hAnsi="Angsana New" w:hint="cs"/>
          <w:b/>
          <w:bCs/>
          <w:sz w:val="30"/>
          <w:szCs w:val="30"/>
          <w:cs/>
        </w:rPr>
        <w:t>ต้นทุนในการจัดจำหน่าย</w:t>
      </w:r>
    </w:p>
    <w:p w:rsidR="002441C0" w:rsidRDefault="002441C0" w:rsidP="00C768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540"/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6210"/>
        <w:gridCol w:w="1350"/>
        <w:gridCol w:w="270"/>
        <w:gridCol w:w="1350"/>
      </w:tblGrid>
      <w:tr w:rsidR="00727DDF" w:rsidRPr="007766A8" w:rsidTr="001259A9">
        <w:tc>
          <w:tcPr>
            <w:tcW w:w="6210" w:type="dxa"/>
          </w:tcPr>
          <w:p w:rsidR="00727DDF" w:rsidRPr="007766A8" w:rsidRDefault="00727DDF" w:rsidP="00791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70" w:type="dxa"/>
            <w:gridSpan w:val="3"/>
          </w:tcPr>
          <w:p w:rsidR="00727DDF" w:rsidRPr="007766A8" w:rsidRDefault="00727DDF" w:rsidP="00791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66A8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317E5F" w:rsidRPr="007766A8" w:rsidTr="001259A9">
        <w:tc>
          <w:tcPr>
            <w:tcW w:w="6210" w:type="dxa"/>
          </w:tcPr>
          <w:p w:rsidR="00317E5F" w:rsidRPr="007766A8" w:rsidRDefault="00317E5F" w:rsidP="00317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317E5F" w:rsidRPr="007766A8" w:rsidRDefault="00317E5F" w:rsidP="00317E5F">
            <w:pPr>
              <w:jc w:val="center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  <w:t>2561</w:t>
            </w:r>
          </w:p>
        </w:tc>
        <w:tc>
          <w:tcPr>
            <w:tcW w:w="270" w:type="dxa"/>
          </w:tcPr>
          <w:p w:rsidR="00317E5F" w:rsidRPr="007766A8" w:rsidRDefault="00317E5F" w:rsidP="00317E5F">
            <w:pPr>
              <w:jc w:val="center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</w:tcPr>
          <w:p w:rsidR="00317E5F" w:rsidRPr="007766A8" w:rsidRDefault="00317E5F" w:rsidP="00317E5F">
            <w:pPr>
              <w:jc w:val="center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7766A8"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  <w:t>25</w:t>
            </w:r>
            <w:r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  <w:t>60</w:t>
            </w:r>
          </w:p>
        </w:tc>
      </w:tr>
      <w:tr w:rsidR="00232854" w:rsidRPr="007766A8" w:rsidTr="001259A9">
        <w:tc>
          <w:tcPr>
            <w:tcW w:w="6210" w:type="dxa"/>
          </w:tcPr>
          <w:p w:rsidR="00232854" w:rsidRPr="007766A8" w:rsidRDefault="00232854" w:rsidP="00791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70" w:type="dxa"/>
            <w:gridSpan w:val="3"/>
          </w:tcPr>
          <w:p w:rsidR="00232854" w:rsidRPr="007766A8" w:rsidRDefault="00232854" w:rsidP="00791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2" w:right="-11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766A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0D0482" w:rsidRPr="007766A8" w:rsidTr="001259A9">
        <w:tc>
          <w:tcPr>
            <w:tcW w:w="6210" w:type="dxa"/>
          </w:tcPr>
          <w:p w:rsidR="000D0482" w:rsidRPr="007766A8" w:rsidRDefault="000D0482" w:rsidP="00317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2"/>
              <w:rPr>
                <w:rFonts w:ascii="Angsana New" w:hAnsi="Angsana New"/>
                <w:sz w:val="30"/>
                <w:szCs w:val="30"/>
                <w:cs/>
              </w:rPr>
            </w:pPr>
            <w:r w:rsidRPr="007766A8">
              <w:rPr>
                <w:rFonts w:ascii="Angsana New" w:hAnsi="Angsana New" w:hint="cs"/>
                <w:sz w:val="30"/>
                <w:szCs w:val="30"/>
                <w:cs/>
              </w:rPr>
              <w:t>ค่าใช้จ่ายโฆษณา</w:t>
            </w:r>
          </w:p>
        </w:tc>
        <w:tc>
          <w:tcPr>
            <w:tcW w:w="1350" w:type="dxa"/>
          </w:tcPr>
          <w:p w:rsidR="000D0482" w:rsidRPr="00727DDF" w:rsidRDefault="000D0482" w:rsidP="00203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727DDF"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  <w:t>1,</w:t>
            </w:r>
            <w:r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  <w:t>33</w:t>
            </w:r>
            <w:r w:rsidR="0020346B"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  <w:t>6</w:t>
            </w:r>
          </w:p>
        </w:tc>
        <w:tc>
          <w:tcPr>
            <w:tcW w:w="270" w:type="dxa"/>
          </w:tcPr>
          <w:p w:rsidR="000D0482" w:rsidRPr="007766A8" w:rsidRDefault="000D0482" w:rsidP="00317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0D0482" w:rsidRPr="00727DDF" w:rsidRDefault="000D0482" w:rsidP="0078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727DDF"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  <w:t>1,</w:t>
            </w:r>
            <w:r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  <w:t>399</w:t>
            </w:r>
          </w:p>
        </w:tc>
      </w:tr>
      <w:tr w:rsidR="000D0482" w:rsidRPr="00675201" w:rsidTr="001259A9">
        <w:tc>
          <w:tcPr>
            <w:tcW w:w="6210" w:type="dxa"/>
          </w:tcPr>
          <w:p w:rsidR="000D0482" w:rsidRPr="007766A8" w:rsidRDefault="000D0482" w:rsidP="00317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2"/>
              <w:rPr>
                <w:rFonts w:ascii="Angsana New" w:hAnsi="Angsana New"/>
                <w:sz w:val="30"/>
                <w:szCs w:val="30"/>
                <w:cs/>
              </w:rPr>
            </w:pPr>
            <w:r w:rsidRPr="007766A8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ค่าใช้จ่ายในการโอนกรรมสิทธิ์</w:t>
            </w:r>
          </w:p>
        </w:tc>
        <w:tc>
          <w:tcPr>
            <w:tcW w:w="1350" w:type="dxa"/>
          </w:tcPr>
          <w:p w:rsidR="000D0482" w:rsidRPr="00727DDF" w:rsidRDefault="000D0482" w:rsidP="000D0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727DDF"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  <w:t>1,7</w:t>
            </w:r>
            <w:r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  <w:t>88</w:t>
            </w:r>
          </w:p>
        </w:tc>
        <w:tc>
          <w:tcPr>
            <w:tcW w:w="270" w:type="dxa"/>
          </w:tcPr>
          <w:p w:rsidR="000D0482" w:rsidRPr="007766A8" w:rsidRDefault="000D0482" w:rsidP="00317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0D0482" w:rsidRPr="00727DDF" w:rsidRDefault="000D0482" w:rsidP="00317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727DDF"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  <w:t>1,758</w:t>
            </w:r>
          </w:p>
        </w:tc>
      </w:tr>
      <w:tr w:rsidR="000D0482" w:rsidRPr="00675201" w:rsidTr="001259A9">
        <w:tc>
          <w:tcPr>
            <w:tcW w:w="6210" w:type="dxa"/>
          </w:tcPr>
          <w:p w:rsidR="000D0482" w:rsidRPr="007766A8" w:rsidRDefault="000D0482" w:rsidP="00317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2"/>
              <w:rPr>
                <w:rFonts w:ascii="Angsana New" w:hAnsi="Angsana New"/>
                <w:sz w:val="30"/>
                <w:szCs w:val="30"/>
                <w:cs/>
              </w:rPr>
            </w:pPr>
            <w:r w:rsidRPr="007766A8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ค่าใช้จ่ายในการส่งเสริมการขาย</w:t>
            </w:r>
          </w:p>
        </w:tc>
        <w:tc>
          <w:tcPr>
            <w:tcW w:w="1350" w:type="dxa"/>
          </w:tcPr>
          <w:p w:rsidR="000D0482" w:rsidRPr="00727DDF" w:rsidRDefault="000D0482" w:rsidP="000D0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727DDF"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  <w:t>1,</w:t>
            </w:r>
            <w:r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  <w:t>202</w:t>
            </w:r>
          </w:p>
        </w:tc>
        <w:tc>
          <w:tcPr>
            <w:tcW w:w="270" w:type="dxa"/>
          </w:tcPr>
          <w:p w:rsidR="000D0482" w:rsidRPr="007766A8" w:rsidRDefault="000D0482" w:rsidP="00317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0D0482" w:rsidRPr="00727DDF" w:rsidRDefault="000D0482" w:rsidP="00317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727DDF"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  <w:t>1,094</w:t>
            </w:r>
          </w:p>
        </w:tc>
      </w:tr>
      <w:tr w:rsidR="000D0482" w:rsidRPr="00675201" w:rsidTr="001259A9">
        <w:tc>
          <w:tcPr>
            <w:tcW w:w="6210" w:type="dxa"/>
          </w:tcPr>
          <w:p w:rsidR="000D0482" w:rsidRPr="007766A8" w:rsidRDefault="000D0482" w:rsidP="00317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2"/>
              <w:rPr>
                <w:rFonts w:ascii="Angsana New" w:hAnsi="Angsana New"/>
                <w:sz w:val="30"/>
                <w:szCs w:val="30"/>
                <w:cs/>
              </w:rPr>
            </w:pPr>
            <w:r w:rsidRPr="007766A8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ค่าใช้จ่ายในการประชาสัมพันธ์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0D0482" w:rsidRPr="00727DDF" w:rsidRDefault="0072119C" w:rsidP="00993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  <w:t>7</w:t>
            </w:r>
            <w:r w:rsidR="000D0482" w:rsidRPr="00727DDF"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  <w:t>0</w:t>
            </w:r>
          </w:p>
        </w:tc>
        <w:tc>
          <w:tcPr>
            <w:tcW w:w="270" w:type="dxa"/>
          </w:tcPr>
          <w:p w:rsidR="000D0482" w:rsidRPr="007766A8" w:rsidRDefault="000D0482" w:rsidP="00317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0D0482" w:rsidRPr="00727DDF" w:rsidRDefault="000D0482" w:rsidP="00317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727DDF"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  <w:t>100</w:t>
            </w:r>
          </w:p>
        </w:tc>
      </w:tr>
      <w:tr w:rsidR="000D0482" w:rsidRPr="007766A8" w:rsidTr="001259A9">
        <w:tc>
          <w:tcPr>
            <w:tcW w:w="6210" w:type="dxa"/>
          </w:tcPr>
          <w:p w:rsidR="000D0482" w:rsidRPr="007766A8" w:rsidRDefault="000D0482" w:rsidP="00317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766A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0D0482" w:rsidRPr="00E85FFF" w:rsidRDefault="000D0482" w:rsidP="00203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rPr>
                <w:rFonts w:ascii="Angsana New" w:hAnsi="Angsana New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</w:pPr>
            <w:r w:rsidRPr="007856BC">
              <w:rPr>
                <w:rFonts w:ascii="Angsana New" w:hAnsi="Angsana New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  <w:t>4,</w:t>
            </w:r>
            <w:r w:rsidR="0072119C">
              <w:rPr>
                <w:rFonts w:ascii="Angsana New" w:hAnsi="Angsana New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  <w:t>39</w:t>
            </w:r>
            <w:r w:rsidR="0020346B">
              <w:rPr>
                <w:rFonts w:ascii="Angsana New" w:hAnsi="Angsana New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  <w:t>6</w:t>
            </w:r>
          </w:p>
        </w:tc>
        <w:tc>
          <w:tcPr>
            <w:tcW w:w="270" w:type="dxa"/>
          </w:tcPr>
          <w:p w:rsidR="000D0482" w:rsidRPr="006759F8" w:rsidRDefault="000D0482" w:rsidP="00317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0D0482" w:rsidRPr="00E85FFF" w:rsidRDefault="000D0482" w:rsidP="00317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rPr>
                <w:rFonts w:ascii="Angsana New" w:hAnsi="Angsana New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</w:pPr>
            <w:r w:rsidRPr="007856BC">
              <w:rPr>
                <w:rFonts w:ascii="Angsana New" w:hAnsi="Angsana New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  <w:t>4,351</w:t>
            </w:r>
          </w:p>
        </w:tc>
      </w:tr>
    </w:tbl>
    <w:p w:rsidR="00232854" w:rsidRPr="007766A8" w:rsidRDefault="00232854" w:rsidP="00C768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540"/>
        <w:jc w:val="both"/>
        <w:rPr>
          <w:rFonts w:ascii="Angsana New" w:hAnsi="Angsana New"/>
          <w:b/>
          <w:bCs/>
          <w:sz w:val="30"/>
          <w:szCs w:val="30"/>
        </w:rPr>
      </w:pPr>
    </w:p>
    <w:p w:rsidR="00A556FB" w:rsidRDefault="001A14D2" w:rsidP="002328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 w:rsidRPr="007766A8">
        <w:rPr>
          <w:rFonts w:ascii="Angsana New" w:hAnsi="Angsana New"/>
          <w:b/>
          <w:bCs/>
          <w:sz w:val="30"/>
          <w:szCs w:val="30"/>
        </w:rPr>
        <w:t>2</w:t>
      </w:r>
      <w:r w:rsidR="00941142">
        <w:rPr>
          <w:rFonts w:ascii="Angsana New" w:hAnsi="Angsana New"/>
          <w:b/>
          <w:bCs/>
          <w:sz w:val="30"/>
          <w:szCs w:val="30"/>
        </w:rPr>
        <w:t>2</w:t>
      </w:r>
      <w:r w:rsidR="00FC4942" w:rsidRPr="007766A8">
        <w:rPr>
          <w:rFonts w:ascii="Angsana New" w:hAnsi="Angsana New"/>
          <w:b/>
          <w:bCs/>
          <w:sz w:val="30"/>
          <w:szCs w:val="30"/>
          <w:cs/>
        </w:rPr>
        <w:tab/>
        <w:t>ค่าใช้จ่ายในการบริหาร</w:t>
      </w:r>
    </w:p>
    <w:p w:rsidR="00B60C2D" w:rsidRDefault="00B60C2D" w:rsidP="002328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410"/>
        <w:gridCol w:w="990"/>
        <w:gridCol w:w="238"/>
        <w:gridCol w:w="1022"/>
        <w:gridCol w:w="284"/>
        <w:gridCol w:w="976"/>
        <w:gridCol w:w="238"/>
        <w:gridCol w:w="1022"/>
      </w:tblGrid>
      <w:tr w:rsidR="00B60C2D" w:rsidRPr="00B71F80" w:rsidTr="001259A9">
        <w:tc>
          <w:tcPr>
            <w:tcW w:w="4410" w:type="dxa"/>
          </w:tcPr>
          <w:p w:rsidR="00B60C2D" w:rsidRPr="00B71F80" w:rsidRDefault="00B60C2D" w:rsidP="004F5D08">
            <w:pPr>
              <w:pStyle w:val="Heading7"/>
              <w:spacing w:line="240" w:lineRule="auto"/>
              <w:ind w:right="-108"/>
              <w:rPr>
                <w:rFonts w:ascii="Angsana New" w:hAnsi="Angsana New" w:cs="Angsana New"/>
                <w:cs/>
              </w:rPr>
            </w:pPr>
          </w:p>
        </w:tc>
        <w:tc>
          <w:tcPr>
            <w:tcW w:w="2250" w:type="dxa"/>
            <w:gridSpan w:val="3"/>
          </w:tcPr>
          <w:p w:rsidR="00B60C2D" w:rsidRPr="00B71F80" w:rsidRDefault="00B60C2D" w:rsidP="004F5D08">
            <w:pPr>
              <w:pStyle w:val="Heading7"/>
              <w:tabs>
                <w:tab w:val="left" w:pos="375"/>
              </w:tabs>
              <w:spacing w:line="240" w:lineRule="auto"/>
              <w:jc w:val="center"/>
              <w:rPr>
                <w:rFonts w:ascii="Angsana New" w:hAnsi="Angsana New" w:cs="Angsana New"/>
                <w:cs/>
              </w:rPr>
            </w:pPr>
            <w:r w:rsidRPr="00B71F80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4" w:type="dxa"/>
          </w:tcPr>
          <w:p w:rsidR="00B60C2D" w:rsidRPr="00B71F80" w:rsidRDefault="00B60C2D" w:rsidP="004F5D08">
            <w:pPr>
              <w:pStyle w:val="Heading7"/>
              <w:tabs>
                <w:tab w:val="left" w:pos="375"/>
              </w:tabs>
              <w:spacing w:line="240" w:lineRule="auto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236" w:type="dxa"/>
            <w:gridSpan w:val="3"/>
          </w:tcPr>
          <w:p w:rsidR="00B60C2D" w:rsidRPr="00B71F80" w:rsidRDefault="00B60C2D" w:rsidP="004F5D08">
            <w:pPr>
              <w:pStyle w:val="Heading7"/>
              <w:spacing w:line="240" w:lineRule="auto"/>
              <w:jc w:val="center"/>
              <w:rPr>
                <w:rFonts w:ascii="Angsana New" w:hAnsi="Angsana New" w:cs="Angsana New"/>
                <w:cs/>
              </w:rPr>
            </w:pPr>
            <w:r w:rsidRPr="00B71F80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317E5F" w:rsidRPr="00822BF0" w:rsidTr="001259A9">
        <w:tc>
          <w:tcPr>
            <w:tcW w:w="4410" w:type="dxa"/>
          </w:tcPr>
          <w:p w:rsidR="00317E5F" w:rsidRPr="00B71F80" w:rsidRDefault="00317E5F" w:rsidP="00317E5F">
            <w:pPr>
              <w:pStyle w:val="Heading7"/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cs/>
              </w:rPr>
            </w:pPr>
          </w:p>
        </w:tc>
        <w:tc>
          <w:tcPr>
            <w:tcW w:w="990" w:type="dxa"/>
          </w:tcPr>
          <w:p w:rsidR="00317E5F" w:rsidRPr="007766A8" w:rsidRDefault="00317E5F" w:rsidP="00317E5F">
            <w:pPr>
              <w:jc w:val="center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  <w:t>2561</w:t>
            </w:r>
          </w:p>
        </w:tc>
        <w:tc>
          <w:tcPr>
            <w:tcW w:w="238" w:type="dxa"/>
          </w:tcPr>
          <w:p w:rsidR="00317E5F" w:rsidRPr="007766A8" w:rsidRDefault="00317E5F" w:rsidP="00317E5F">
            <w:pPr>
              <w:jc w:val="center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022" w:type="dxa"/>
          </w:tcPr>
          <w:p w:rsidR="00317E5F" w:rsidRPr="007766A8" w:rsidRDefault="00317E5F" w:rsidP="00317E5F">
            <w:pPr>
              <w:jc w:val="center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7766A8"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  <w:t>25</w:t>
            </w:r>
            <w:r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  <w:t>60</w:t>
            </w:r>
          </w:p>
        </w:tc>
        <w:tc>
          <w:tcPr>
            <w:tcW w:w="284" w:type="dxa"/>
          </w:tcPr>
          <w:p w:rsidR="00317E5F" w:rsidRPr="00B71F80" w:rsidRDefault="00317E5F" w:rsidP="00317E5F">
            <w:pPr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76" w:type="dxa"/>
          </w:tcPr>
          <w:p w:rsidR="00317E5F" w:rsidRPr="007766A8" w:rsidRDefault="00317E5F" w:rsidP="00317E5F">
            <w:pPr>
              <w:jc w:val="center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  <w:t>2561</w:t>
            </w:r>
          </w:p>
        </w:tc>
        <w:tc>
          <w:tcPr>
            <w:tcW w:w="238" w:type="dxa"/>
          </w:tcPr>
          <w:p w:rsidR="00317E5F" w:rsidRPr="007766A8" w:rsidRDefault="00317E5F" w:rsidP="00317E5F">
            <w:pPr>
              <w:jc w:val="center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022" w:type="dxa"/>
          </w:tcPr>
          <w:p w:rsidR="00317E5F" w:rsidRPr="007766A8" w:rsidRDefault="00317E5F" w:rsidP="00317E5F">
            <w:pPr>
              <w:jc w:val="center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7766A8"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  <w:t>25</w:t>
            </w:r>
            <w:r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  <w:t>60</w:t>
            </w:r>
          </w:p>
        </w:tc>
      </w:tr>
      <w:tr w:rsidR="00B60C2D" w:rsidRPr="00B71F80" w:rsidTr="001259A9">
        <w:tc>
          <w:tcPr>
            <w:tcW w:w="4410" w:type="dxa"/>
          </w:tcPr>
          <w:p w:rsidR="00B60C2D" w:rsidRPr="00B71F80" w:rsidRDefault="00B60C2D" w:rsidP="004F5D08">
            <w:pPr>
              <w:pStyle w:val="Heading7"/>
              <w:spacing w:line="240" w:lineRule="auto"/>
              <w:ind w:right="-108"/>
              <w:rPr>
                <w:rFonts w:ascii="Angsana New" w:hAnsi="Angsana New" w:cs="Angsana New"/>
                <w:cs/>
              </w:rPr>
            </w:pPr>
          </w:p>
        </w:tc>
        <w:tc>
          <w:tcPr>
            <w:tcW w:w="4770" w:type="dxa"/>
            <w:gridSpan w:val="7"/>
          </w:tcPr>
          <w:p w:rsidR="00B60C2D" w:rsidRPr="00B71F80" w:rsidRDefault="00B60C2D" w:rsidP="004F5D08">
            <w:pPr>
              <w:pStyle w:val="Heading7"/>
              <w:spacing w:line="240" w:lineRule="auto"/>
              <w:jc w:val="center"/>
              <w:rPr>
                <w:rFonts w:ascii="Angsana New" w:hAnsi="Angsana New" w:cs="Angsana New"/>
                <w:b w:val="0"/>
                <w:bCs w:val="0"/>
                <w:i/>
                <w:iCs/>
              </w:rPr>
            </w:pPr>
            <w:r w:rsidRPr="00B71F80">
              <w:rPr>
                <w:rFonts w:ascii="Angsana New" w:hAnsi="Angsana New" w:cs="Angsana New"/>
                <w:b w:val="0"/>
                <w:bCs w:val="0"/>
                <w:i/>
                <w:iCs/>
                <w:cs/>
              </w:rPr>
              <w:t>(ล้านบาท)</w:t>
            </w:r>
          </w:p>
        </w:tc>
      </w:tr>
      <w:tr w:rsidR="00775C34" w:rsidRPr="00AB38E5" w:rsidTr="001259A9">
        <w:tc>
          <w:tcPr>
            <w:tcW w:w="4410" w:type="dxa"/>
          </w:tcPr>
          <w:p w:rsidR="00775C34" w:rsidRPr="00B71F80" w:rsidRDefault="00775C34" w:rsidP="00317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bookmarkStart w:id="0" w:name="OLE_LINK2"/>
            <w:r w:rsidRPr="00B71F80">
              <w:rPr>
                <w:rFonts w:ascii="Angsana New" w:hAnsi="Angsana New" w:hint="cs"/>
                <w:sz w:val="30"/>
                <w:szCs w:val="30"/>
                <w:cs/>
              </w:rPr>
              <w:t>ค่าใช้จ่ายผลประโยชน์ของพนักงาน</w:t>
            </w:r>
            <w:bookmarkEnd w:id="0"/>
          </w:p>
        </w:tc>
        <w:tc>
          <w:tcPr>
            <w:tcW w:w="990" w:type="dxa"/>
            <w:shd w:val="clear" w:color="auto" w:fill="auto"/>
          </w:tcPr>
          <w:p w:rsidR="00775C34" w:rsidRPr="002A3FF8" w:rsidRDefault="00775C34" w:rsidP="00901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A3FF8">
              <w:rPr>
                <w:rFonts w:ascii="Angsana New" w:hAnsi="Angsana New"/>
                <w:sz w:val="30"/>
                <w:szCs w:val="30"/>
              </w:rPr>
              <w:t>2,</w:t>
            </w:r>
            <w:r w:rsidR="00901F0E" w:rsidRPr="002A3FF8">
              <w:rPr>
                <w:rFonts w:ascii="Angsana New" w:hAnsi="Angsana New"/>
                <w:sz w:val="30"/>
                <w:szCs w:val="30"/>
              </w:rPr>
              <w:t>52</w:t>
            </w:r>
            <w:r w:rsidR="00D23007" w:rsidRPr="002A3FF8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38" w:type="dxa"/>
          </w:tcPr>
          <w:p w:rsidR="00775C34" w:rsidRPr="00B71F80" w:rsidRDefault="00775C34" w:rsidP="00317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2" w:type="dxa"/>
          </w:tcPr>
          <w:p w:rsidR="00775C34" w:rsidRPr="00A26291" w:rsidRDefault="00775C34" w:rsidP="00317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26291">
              <w:rPr>
                <w:rFonts w:ascii="Angsana New" w:hAnsi="Angsana New"/>
                <w:sz w:val="30"/>
                <w:szCs w:val="30"/>
              </w:rPr>
              <w:t>2,501</w:t>
            </w:r>
          </w:p>
        </w:tc>
        <w:tc>
          <w:tcPr>
            <w:tcW w:w="284" w:type="dxa"/>
          </w:tcPr>
          <w:p w:rsidR="00775C34" w:rsidRPr="00B71F80" w:rsidRDefault="00775C34" w:rsidP="00317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76" w:type="dxa"/>
            <w:shd w:val="clear" w:color="auto" w:fill="auto"/>
          </w:tcPr>
          <w:p w:rsidR="00775C34" w:rsidRPr="00E46716" w:rsidRDefault="00E46716" w:rsidP="00993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46716">
              <w:rPr>
                <w:rFonts w:ascii="Angsana New" w:hAnsi="Angsana New"/>
                <w:sz w:val="30"/>
                <w:szCs w:val="30"/>
              </w:rPr>
              <w:t>85</w:t>
            </w:r>
          </w:p>
        </w:tc>
        <w:tc>
          <w:tcPr>
            <w:tcW w:w="238" w:type="dxa"/>
          </w:tcPr>
          <w:p w:rsidR="00775C34" w:rsidRPr="00B71F80" w:rsidRDefault="00775C34" w:rsidP="00317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2" w:type="dxa"/>
          </w:tcPr>
          <w:p w:rsidR="00775C34" w:rsidRPr="00A26291" w:rsidRDefault="00775C34" w:rsidP="00317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26291">
              <w:rPr>
                <w:rFonts w:ascii="Angsana New" w:hAnsi="Angsana New"/>
                <w:sz w:val="30"/>
                <w:szCs w:val="30"/>
              </w:rPr>
              <w:t>19</w:t>
            </w:r>
          </w:p>
        </w:tc>
      </w:tr>
      <w:tr w:rsidR="00775C34" w:rsidRPr="00AB38E5" w:rsidTr="001259A9">
        <w:tc>
          <w:tcPr>
            <w:tcW w:w="4410" w:type="dxa"/>
          </w:tcPr>
          <w:p w:rsidR="00775C34" w:rsidRPr="00B71F80" w:rsidRDefault="00775C34" w:rsidP="00317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71F80">
              <w:rPr>
                <w:rFonts w:ascii="Angsana New" w:hAnsi="Angsana New" w:hint="cs"/>
                <w:sz w:val="30"/>
                <w:szCs w:val="30"/>
                <w:cs/>
              </w:rPr>
              <w:t>ค่าที่ปรึกษา</w:t>
            </w:r>
          </w:p>
        </w:tc>
        <w:tc>
          <w:tcPr>
            <w:tcW w:w="990" w:type="dxa"/>
            <w:shd w:val="clear" w:color="auto" w:fill="auto"/>
          </w:tcPr>
          <w:p w:rsidR="00775C34" w:rsidRPr="002A3FF8" w:rsidRDefault="00560338" w:rsidP="00A15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A3FF8">
              <w:rPr>
                <w:rFonts w:ascii="Angsana New" w:hAnsi="Angsana New"/>
                <w:sz w:val="30"/>
                <w:szCs w:val="30"/>
              </w:rPr>
              <w:t>154</w:t>
            </w:r>
          </w:p>
        </w:tc>
        <w:tc>
          <w:tcPr>
            <w:tcW w:w="238" w:type="dxa"/>
          </w:tcPr>
          <w:p w:rsidR="00775C34" w:rsidRPr="00B71F80" w:rsidRDefault="00775C34" w:rsidP="00317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2" w:type="dxa"/>
          </w:tcPr>
          <w:p w:rsidR="00775C34" w:rsidRPr="00A26291" w:rsidRDefault="00775C34" w:rsidP="00317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26291">
              <w:rPr>
                <w:rFonts w:ascii="Angsana New" w:hAnsi="Angsana New"/>
                <w:sz w:val="30"/>
                <w:szCs w:val="30"/>
              </w:rPr>
              <w:t>219</w:t>
            </w:r>
          </w:p>
        </w:tc>
        <w:tc>
          <w:tcPr>
            <w:tcW w:w="284" w:type="dxa"/>
          </w:tcPr>
          <w:p w:rsidR="00775C34" w:rsidRPr="00B71F80" w:rsidRDefault="00775C34" w:rsidP="00317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76" w:type="dxa"/>
            <w:shd w:val="clear" w:color="auto" w:fill="auto"/>
          </w:tcPr>
          <w:p w:rsidR="00775C34" w:rsidRPr="00E46716" w:rsidRDefault="0029772F" w:rsidP="00993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46716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8" w:type="dxa"/>
          </w:tcPr>
          <w:p w:rsidR="00775C34" w:rsidRPr="00B71F80" w:rsidRDefault="00775C34" w:rsidP="00317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2" w:type="dxa"/>
          </w:tcPr>
          <w:p w:rsidR="00775C34" w:rsidRPr="00A26291" w:rsidRDefault="00775C34" w:rsidP="00317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26291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775C34" w:rsidRPr="00AB38E5" w:rsidTr="001259A9">
        <w:tc>
          <w:tcPr>
            <w:tcW w:w="4410" w:type="dxa"/>
          </w:tcPr>
          <w:p w:rsidR="00775C34" w:rsidRPr="00B71F80" w:rsidRDefault="00775C34" w:rsidP="00317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71F80">
              <w:rPr>
                <w:rFonts w:ascii="Angsana New" w:hAnsi="Angsana New" w:hint="cs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990" w:type="dxa"/>
            <w:shd w:val="clear" w:color="auto" w:fill="auto"/>
          </w:tcPr>
          <w:p w:rsidR="00775C34" w:rsidRPr="002A3FF8" w:rsidRDefault="00775C34" w:rsidP="00560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A3FF8">
              <w:rPr>
                <w:rFonts w:ascii="Angsana New" w:hAnsi="Angsana New"/>
                <w:sz w:val="30"/>
                <w:szCs w:val="30"/>
              </w:rPr>
              <w:t>3</w:t>
            </w:r>
            <w:r w:rsidR="00560338" w:rsidRPr="002A3FF8">
              <w:rPr>
                <w:rFonts w:ascii="Angsana New" w:hAnsi="Angsana New"/>
                <w:sz w:val="30"/>
                <w:szCs w:val="30"/>
              </w:rPr>
              <w:t>4</w:t>
            </w:r>
            <w:r w:rsidR="00901F0E" w:rsidRPr="002A3FF8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8" w:type="dxa"/>
          </w:tcPr>
          <w:p w:rsidR="00775C34" w:rsidRPr="00B71F80" w:rsidRDefault="00775C34" w:rsidP="00317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2" w:type="dxa"/>
          </w:tcPr>
          <w:p w:rsidR="00775C34" w:rsidRPr="00A26291" w:rsidRDefault="00775C34" w:rsidP="00560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26291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  <w:r w:rsidR="00560338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84" w:type="dxa"/>
          </w:tcPr>
          <w:p w:rsidR="00775C34" w:rsidRPr="00B71F80" w:rsidRDefault="00775C34" w:rsidP="00317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76" w:type="dxa"/>
            <w:shd w:val="clear" w:color="auto" w:fill="auto"/>
          </w:tcPr>
          <w:p w:rsidR="00775C34" w:rsidRPr="00E46716" w:rsidRDefault="0029772F" w:rsidP="00993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46716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8" w:type="dxa"/>
          </w:tcPr>
          <w:p w:rsidR="00775C34" w:rsidRPr="00B71F80" w:rsidRDefault="00775C34" w:rsidP="00317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2" w:type="dxa"/>
          </w:tcPr>
          <w:p w:rsidR="00775C34" w:rsidRPr="00A26291" w:rsidRDefault="00775C34" w:rsidP="00317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26291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775C34" w:rsidRPr="00AB38E5" w:rsidTr="001259A9">
        <w:tc>
          <w:tcPr>
            <w:tcW w:w="4410" w:type="dxa"/>
          </w:tcPr>
          <w:p w:rsidR="00775C34" w:rsidRPr="00B71F80" w:rsidRDefault="00775C34" w:rsidP="00317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71F80">
              <w:rPr>
                <w:rFonts w:ascii="Angsana New" w:hAnsi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990" w:type="dxa"/>
            <w:shd w:val="clear" w:color="auto" w:fill="auto"/>
          </w:tcPr>
          <w:p w:rsidR="00775C34" w:rsidRPr="002A3FF8" w:rsidRDefault="00775C34" w:rsidP="00D23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A3FF8">
              <w:rPr>
                <w:rFonts w:ascii="Angsana New" w:hAnsi="Angsana New"/>
                <w:sz w:val="30"/>
                <w:szCs w:val="30"/>
              </w:rPr>
              <w:t>12</w:t>
            </w:r>
            <w:r w:rsidR="00D23007" w:rsidRPr="002A3FF8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8" w:type="dxa"/>
          </w:tcPr>
          <w:p w:rsidR="00775C34" w:rsidRPr="00B71F80" w:rsidRDefault="00775C34" w:rsidP="00317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2" w:type="dxa"/>
          </w:tcPr>
          <w:p w:rsidR="00775C34" w:rsidRPr="00A26291" w:rsidRDefault="00775C34" w:rsidP="00317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26291">
              <w:rPr>
                <w:rFonts w:ascii="Angsana New" w:hAnsi="Angsana New"/>
                <w:sz w:val="30"/>
                <w:szCs w:val="30"/>
              </w:rPr>
              <w:t>117</w:t>
            </w:r>
          </w:p>
        </w:tc>
        <w:tc>
          <w:tcPr>
            <w:tcW w:w="284" w:type="dxa"/>
          </w:tcPr>
          <w:p w:rsidR="00775C34" w:rsidRPr="00B71F80" w:rsidRDefault="00775C34" w:rsidP="00317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76" w:type="dxa"/>
            <w:shd w:val="clear" w:color="auto" w:fill="auto"/>
          </w:tcPr>
          <w:p w:rsidR="00775C34" w:rsidRPr="00E46716" w:rsidRDefault="00775C34" w:rsidP="00993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4671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:rsidR="00775C34" w:rsidRPr="00B71F80" w:rsidRDefault="00775C34" w:rsidP="00317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2" w:type="dxa"/>
          </w:tcPr>
          <w:p w:rsidR="00775C34" w:rsidRPr="00A26291" w:rsidRDefault="00775C34" w:rsidP="00317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2629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75C34" w:rsidRPr="00AB38E5" w:rsidTr="001259A9">
        <w:tc>
          <w:tcPr>
            <w:tcW w:w="4410" w:type="dxa"/>
          </w:tcPr>
          <w:p w:rsidR="00775C34" w:rsidRPr="00B71F80" w:rsidRDefault="00775C34" w:rsidP="00317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71F80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775C34" w:rsidRPr="002A3FF8" w:rsidRDefault="00560338" w:rsidP="00A15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A3FF8">
              <w:rPr>
                <w:rFonts w:ascii="Angsana New" w:hAnsi="Angsana New"/>
                <w:sz w:val="30"/>
                <w:szCs w:val="30"/>
              </w:rPr>
              <w:t>88</w:t>
            </w:r>
            <w:r w:rsidR="00046150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38" w:type="dxa"/>
          </w:tcPr>
          <w:p w:rsidR="00775C34" w:rsidRPr="00B71F80" w:rsidRDefault="00775C34" w:rsidP="00317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2" w:type="dxa"/>
            <w:tcBorders>
              <w:bottom w:val="single" w:sz="4" w:space="0" w:color="auto"/>
            </w:tcBorders>
          </w:tcPr>
          <w:p w:rsidR="00775C34" w:rsidRPr="00A26291" w:rsidRDefault="00775C34" w:rsidP="00317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26291">
              <w:rPr>
                <w:rFonts w:ascii="Angsana New" w:hAnsi="Angsana New"/>
                <w:sz w:val="30"/>
                <w:szCs w:val="30"/>
              </w:rPr>
              <w:t>1,077</w:t>
            </w:r>
          </w:p>
        </w:tc>
        <w:tc>
          <w:tcPr>
            <w:tcW w:w="284" w:type="dxa"/>
          </w:tcPr>
          <w:p w:rsidR="00775C34" w:rsidRPr="00B71F80" w:rsidRDefault="00775C34" w:rsidP="00317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76" w:type="dxa"/>
            <w:tcBorders>
              <w:bottom w:val="single" w:sz="4" w:space="0" w:color="auto"/>
            </w:tcBorders>
            <w:shd w:val="clear" w:color="auto" w:fill="auto"/>
          </w:tcPr>
          <w:p w:rsidR="00775C34" w:rsidRPr="00E46716" w:rsidRDefault="00775C34" w:rsidP="002977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46716">
              <w:rPr>
                <w:rFonts w:ascii="Angsana New" w:hAnsi="Angsana New"/>
                <w:sz w:val="30"/>
                <w:szCs w:val="30"/>
              </w:rPr>
              <w:t>4</w:t>
            </w:r>
            <w:r w:rsidR="0029772F" w:rsidRPr="00E46716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8" w:type="dxa"/>
          </w:tcPr>
          <w:p w:rsidR="00775C34" w:rsidRPr="00B71F80" w:rsidRDefault="00775C34" w:rsidP="00317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2" w:type="dxa"/>
            <w:tcBorders>
              <w:bottom w:val="single" w:sz="4" w:space="0" w:color="auto"/>
            </w:tcBorders>
          </w:tcPr>
          <w:p w:rsidR="00775C34" w:rsidRPr="00A26291" w:rsidRDefault="00775C34" w:rsidP="00317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26291">
              <w:rPr>
                <w:rFonts w:ascii="Angsana New" w:hAnsi="Angsana New"/>
                <w:sz w:val="30"/>
                <w:szCs w:val="30"/>
              </w:rPr>
              <w:t>47</w:t>
            </w:r>
          </w:p>
        </w:tc>
      </w:tr>
      <w:tr w:rsidR="00775C34" w:rsidRPr="00AB38E5" w:rsidTr="001259A9">
        <w:tc>
          <w:tcPr>
            <w:tcW w:w="4410" w:type="dxa"/>
          </w:tcPr>
          <w:p w:rsidR="00775C34" w:rsidRPr="007766A8" w:rsidRDefault="00775C34" w:rsidP="00317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766A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75C34" w:rsidRPr="00A26291" w:rsidRDefault="00775C34" w:rsidP="00046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26291">
              <w:rPr>
                <w:rFonts w:ascii="Angsana New" w:hAnsi="Angsana New"/>
                <w:b/>
                <w:bCs/>
                <w:sz w:val="30"/>
                <w:szCs w:val="30"/>
              </w:rPr>
              <w:t>4,</w:t>
            </w:r>
            <w:r w:rsidR="00560338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342F3A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046150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38" w:type="dxa"/>
          </w:tcPr>
          <w:p w:rsidR="00775C34" w:rsidRPr="007766A8" w:rsidRDefault="00775C34" w:rsidP="00317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</w:tcPr>
          <w:p w:rsidR="00775C34" w:rsidRPr="00A26291" w:rsidRDefault="00775C34" w:rsidP="0078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26291">
              <w:rPr>
                <w:rFonts w:ascii="Angsana New" w:hAnsi="Angsana New"/>
                <w:b/>
                <w:bCs/>
                <w:sz w:val="30"/>
                <w:szCs w:val="30"/>
              </w:rPr>
              <w:t>4,1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86</w:t>
            </w:r>
          </w:p>
        </w:tc>
        <w:tc>
          <w:tcPr>
            <w:tcW w:w="284" w:type="dxa"/>
          </w:tcPr>
          <w:p w:rsidR="00775C34" w:rsidRPr="007766A8" w:rsidRDefault="00775C34" w:rsidP="00317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75C34" w:rsidRPr="00A26291" w:rsidRDefault="0029772F" w:rsidP="00780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7808B2">
              <w:rPr>
                <w:rFonts w:ascii="Angsana New" w:hAnsi="Angsana New"/>
                <w:b/>
                <w:bCs/>
                <w:sz w:val="30"/>
                <w:szCs w:val="30"/>
              </w:rPr>
              <w:t>34</w:t>
            </w:r>
          </w:p>
        </w:tc>
        <w:tc>
          <w:tcPr>
            <w:tcW w:w="238" w:type="dxa"/>
          </w:tcPr>
          <w:p w:rsidR="00775C34" w:rsidRPr="007766A8" w:rsidRDefault="00775C34" w:rsidP="00317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</w:tcPr>
          <w:p w:rsidR="00775C34" w:rsidRPr="00A26291" w:rsidRDefault="00775C34" w:rsidP="00317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26291">
              <w:rPr>
                <w:rFonts w:ascii="Angsana New" w:hAnsi="Angsana New"/>
                <w:b/>
                <w:bCs/>
                <w:sz w:val="30"/>
                <w:szCs w:val="30"/>
              </w:rPr>
              <w:t>71</w:t>
            </w:r>
          </w:p>
        </w:tc>
      </w:tr>
    </w:tbl>
    <w:p w:rsidR="00BF515B" w:rsidRDefault="00BF515B" w:rsidP="00B369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:rsidR="000F5762" w:rsidRPr="00A57084" w:rsidRDefault="001A14D2" w:rsidP="00B369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 w:rsidRPr="007766A8">
        <w:rPr>
          <w:rFonts w:asciiTheme="majorBidi" w:hAnsiTheme="majorBidi" w:cstheme="majorBidi"/>
          <w:b/>
          <w:bCs/>
          <w:sz w:val="30"/>
          <w:szCs w:val="30"/>
        </w:rPr>
        <w:lastRenderedPageBreak/>
        <w:t>2</w:t>
      </w:r>
      <w:r w:rsidR="00941142">
        <w:rPr>
          <w:rFonts w:asciiTheme="majorBidi" w:hAnsiTheme="majorBidi" w:cstheme="majorBidi"/>
          <w:b/>
          <w:bCs/>
          <w:sz w:val="30"/>
          <w:szCs w:val="30"/>
        </w:rPr>
        <w:t>3</w:t>
      </w:r>
      <w:r w:rsidR="00BA5892" w:rsidRPr="007766A8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="00BA5892" w:rsidRPr="00A57084">
        <w:rPr>
          <w:rFonts w:asciiTheme="majorBidi" w:hAnsiTheme="majorBidi" w:cstheme="majorBidi"/>
          <w:b/>
          <w:bCs/>
          <w:sz w:val="30"/>
          <w:szCs w:val="30"/>
          <w:cs/>
        </w:rPr>
        <w:t>ค่าใช้จ่าย</w:t>
      </w:r>
      <w:r w:rsidR="00370E77" w:rsidRPr="00A57084">
        <w:rPr>
          <w:rFonts w:asciiTheme="majorBidi" w:hAnsiTheme="majorBidi" w:cstheme="majorBidi"/>
          <w:b/>
          <w:bCs/>
          <w:sz w:val="30"/>
          <w:szCs w:val="30"/>
          <w:cs/>
        </w:rPr>
        <w:t>ผลประโยชน์</w:t>
      </w:r>
      <w:r w:rsidR="003F59DD" w:rsidRPr="00A57084">
        <w:rPr>
          <w:rFonts w:asciiTheme="majorBidi" w:hAnsiTheme="majorBidi" w:cstheme="majorBidi"/>
          <w:b/>
          <w:bCs/>
          <w:sz w:val="30"/>
          <w:szCs w:val="30"/>
          <w:cs/>
        </w:rPr>
        <w:t>ของ</w:t>
      </w:r>
      <w:r w:rsidR="00BA5892" w:rsidRPr="00A57084">
        <w:rPr>
          <w:rFonts w:asciiTheme="majorBidi" w:hAnsiTheme="majorBidi" w:cstheme="majorBidi"/>
          <w:b/>
          <w:bCs/>
          <w:sz w:val="30"/>
          <w:szCs w:val="30"/>
          <w:cs/>
        </w:rPr>
        <w:t>พนักงาน</w:t>
      </w:r>
    </w:p>
    <w:p w:rsidR="00727DDF" w:rsidRPr="00A57084" w:rsidRDefault="00727DDF" w:rsidP="00B369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13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320"/>
        <w:gridCol w:w="1008"/>
        <w:gridCol w:w="252"/>
        <w:gridCol w:w="1008"/>
        <w:gridCol w:w="270"/>
        <w:gridCol w:w="972"/>
        <w:gridCol w:w="243"/>
        <w:gridCol w:w="1062"/>
      </w:tblGrid>
      <w:tr w:rsidR="00727DDF" w:rsidRPr="00A57084" w:rsidTr="001259A9">
        <w:tc>
          <w:tcPr>
            <w:tcW w:w="4320" w:type="dxa"/>
          </w:tcPr>
          <w:p w:rsidR="00727DDF" w:rsidRPr="00A57084" w:rsidRDefault="00727DDF" w:rsidP="00534F11">
            <w:pPr>
              <w:pStyle w:val="Heading7"/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268" w:type="dxa"/>
            <w:gridSpan w:val="3"/>
          </w:tcPr>
          <w:p w:rsidR="00727DDF" w:rsidRPr="00A57084" w:rsidRDefault="00727DDF" w:rsidP="00534F11">
            <w:pPr>
              <w:pStyle w:val="Heading7"/>
              <w:tabs>
                <w:tab w:val="left" w:pos="375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cs/>
              </w:rPr>
            </w:pPr>
            <w:r w:rsidRPr="00A57084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727DDF" w:rsidRPr="00A57084" w:rsidRDefault="00727DDF" w:rsidP="00534F11">
            <w:pPr>
              <w:pStyle w:val="Heading7"/>
              <w:tabs>
                <w:tab w:val="left" w:pos="375"/>
              </w:tabs>
              <w:spacing w:line="240" w:lineRule="auto"/>
              <w:ind w:left="-108" w:right="-9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277" w:type="dxa"/>
            <w:gridSpan w:val="3"/>
          </w:tcPr>
          <w:p w:rsidR="00727DDF" w:rsidRPr="00A57084" w:rsidRDefault="00727DDF" w:rsidP="00534F11">
            <w:pPr>
              <w:pStyle w:val="Heading7"/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cs/>
              </w:rPr>
            </w:pPr>
            <w:r w:rsidRPr="00A57084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01484B" w:rsidRPr="00A57084" w:rsidTr="001259A9">
        <w:tc>
          <w:tcPr>
            <w:tcW w:w="4320" w:type="dxa"/>
          </w:tcPr>
          <w:p w:rsidR="0001484B" w:rsidRPr="00A57084" w:rsidRDefault="0001484B" w:rsidP="0001484B">
            <w:pPr>
              <w:pStyle w:val="Heading7"/>
              <w:spacing w:line="240" w:lineRule="auto"/>
              <w:rPr>
                <w:rFonts w:asciiTheme="majorBidi" w:hAnsiTheme="majorBidi" w:cstheme="majorBidi"/>
                <w:b w:val="0"/>
                <w:bCs w:val="0"/>
                <w:cs/>
              </w:rPr>
            </w:pPr>
          </w:p>
        </w:tc>
        <w:tc>
          <w:tcPr>
            <w:tcW w:w="1008" w:type="dxa"/>
          </w:tcPr>
          <w:p w:rsidR="0001484B" w:rsidRPr="00A57084" w:rsidRDefault="0001484B" w:rsidP="0001484B">
            <w:pPr>
              <w:jc w:val="center"/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</w:pPr>
            <w:r w:rsidRPr="00A57084"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  <w:t>2561</w:t>
            </w:r>
          </w:p>
        </w:tc>
        <w:tc>
          <w:tcPr>
            <w:tcW w:w="252" w:type="dxa"/>
          </w:tcPr>
          <w:p w:rsidR="0001484B" w:rsidRPr="00A57084" w:rsidRDefault="0001484B" w:rsidP="0001484B">
            <w:pPr>
              <w:jc w:val="center"/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008" w:type="dxa"/>
          </w:tcPr>
          <w:p w:rsidR="0001484B" w:rsidRPr="00A57084" w:rsidRDefault="0001484B" w:rsidP="0001484B">
            <w:pPr>
              <w:jc w:val="center"/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</w:pPr>
            <w:r w:rsidRPr="00A57084"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  <w:t>2560</w:t>
            </w:r>
          </w:p>
        </w:tc>
        <w:tc>
          <w:tcPr>
            <w:tcW w:w="270" w:type="dxa"/>
          </w:tcPr>
          <w:p w:rsidR="0001484B" w:rsidRPr="00A57084" w:rsidRDefault="0001484B" w:rsidP="0001484B">
            <w:pPr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72" w:type="dxa"/>
          </w:tcPr>
          <w:p w:rsidR="0001484B" w:rsidRPr="00A57084" w:rsidRDefault="0001484B" w:rsidP="0001484B">
            <w:pPr>
              <w:jc w:val="center"/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</w:pPr>
            <w:r w:rsidRPr="00A57084"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  <w:t>2561</w:t>
            </w:r>
          </w:p>
        </w:tc>
        <w:tc>
          <w:tcPr>
            <w:tcW w:w="243" w:type="dxa"/>
          </w:tcPr>
          <w:p w:rsidR="0001484B" w:rsidRPr="00A57084" w:rsidRDefault="0001484B" w:rsidP="0001484B">
            <w:pPr>
              <w:jc w:val="center"/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062" w:type="dxa"/>
          </w:tcPr>
          <w:p w:rsidR="0001484B" w:rsidRPr="00A57084" w:rsidRDefault="0001484B" w:rsidP="0001484B">
            <w:pPr>
              <w:jc w:val="center"/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</w:pPr>
            <w:r w:rsidRPr="00A57084"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  <w:t>2560</w:t>
            </w:r>
          </w:p>
        </w:tc>
      </w:tr>
      <w:tr w:rsidR="00727DDF" w:rsidRPr="00A57084" w:rsidTr="001259A9">
        <w:tc>
          <w:tcPr>
            <w:tcW w:w="4320" w:type="dxa"/>
          </w:tcPr>
          <w:p w:rsidR="00727DDF" w:rsidRPr="00A57084" w:rsidRDefault="00727DDF" w:rsidP="00534F11">
            <w:pPr>
              <w:pStyle w:val="Heading7"/>
              <w:spacing w:line="240" w:lineRule="auto"/>
              <w:ind w:right="-171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815" w:type="dxa"/>
            <w:gridSpan w:val="7"/>
          </w:tcPr>
          <w:p w:rsidR="00727DDF" w:rsidRPr="00A57084" w:rsidRDefault="00727DDF" w:rsidP="00534F11">
            <w:pPr>
              <w:pStyle w:val="Heading7"/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</w:rPr>
            </w:pPr>
            <w:r w:rsidRPr="00A57084">
              <w:rPr>
                <w:rFonts w:asciiTheme="majorBidi" w:hAnsiTheme="majorBidi" w:cstheme="majorBidi"/>
                <w:b w:val="0"/>
                <w:bCs w:val="0"/>
                <w:i/>
                <w:iCs/>
                <w:cs/>
              </w:rPr>
              <w:t>(ล้านบาท)</w:t>
            </w:r>
          </w:p>
        </w:tc>
      </w:tr>
      <w:tr w:rsidR="0075675A" w:rsidRPr="00A57084" w:rsidTr="001259A9">
        <w:tc>
          <w:tcPr>
            <w:tcW w:w="4320" w:type="dxa"/>
          </w:tcPr>
          <w:p w:rsidR="0075675A" w:rsidRPr="00A57084" w:rsidRDefault="0075675A" w:rsidP="00014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7084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เงินเดือนและค่าแรง</w:t>
            </w:r>
          </w:p>
        </w:tc>
        <w:tc>
          <w:tcPr>
            <w:tcW w:w="1008" w:type="dxa"/>
          </w:tcPr>
          <w:p w:rsidR="0075675A" w:rsidRPr="00DA3ADB" w:rsidRDefault="0075675A" w:rsidP="00E91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44"/>
              <w:rPr>
                <w:rFonts w:asciiTheme="majorBidi" w:hAnsiTheme="majorBidi" w:cstheme="majorBidi"/>
                <w:sz w:val="30"/>
                <w:szCs w:val="30"/>
              </w:rPr>
            </w:pPr>
            <w:r w:rsidRPr="00DA3ADB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E91F7A" w:rsidRPr="00DA3ADB">
              <w:rPr>
                <w:rFonts w:asciiTheme="majorBidi" w:hAnsiTheme="majorBidi" w:cstheme="majorBidi"/>
                <w:sz w:val="30"/>
                <w:szCs w:val="30"/>
              </w:rPr>
              <w:t>875</w:t>
            </w:r>
          </w:p>
        </w:tc>
        <w:tc>
          <w:tcPr>
            <w:tcW w:w="252" w:type="dxa"/>
          </w:tcPr>
          <w:p w:rsidR="0075675A" w:rsidRPr="00A57084" w:rsidRDefault="0075675A" w:rsidP="00014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44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8" w:type="dxa"/>
          </w:tcPr>
          <w:p w:rsidR="0075675A" w:rsidRPr="00A57084" w:rsidRDefault="0075675A" w:rsidP="00014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44"/>
              <w:rPr>
                <w:rFonts w:asciiTheme="majorBidi" w:hAnsiTheme="majorBidi" w:cstheme="majorBidi"/>
                <w:sz w:val="30"/>
                <w:szCs w:val="30"/>
              </w:rPr>
            </w:pPr>
            <w:r w:rsidRPr="00A57084">
              <w:rPr>
                <w:rFonts w:asciiTheme="majorBidi" w:hAnsiTheme="majorBidi" w:cstheme="majorBidi"/>
                <w:sz w:val="30"/>
                <w:szCs w:val="30"/>
              </w:rPr>
              <w:t>1,935</w:t>
            </w:r>
          </w:p>
        </w:tc>
        <w:tc>
          <w:tcPr>
            <w:tcW w:w="270" w:type="dxa"/>
          </w:tcPr>
          <w:p w:rsidR="0075675A" w:rsidRPr="00A57084" w:rsidRDefault="0075675A" w:rsidP="00014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44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72" w:type="dxa"/>
          </w:tcPr>
          <w:p w:rsidR="0075675A" w:rsidRPr="00FF18CC" w:rsidRDefault="0075675A" w:rsidP="00993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18CC">
              <w:rPr>
                <w:rFonts w:asciiTheme="majorBidi" w:hAnsiTheme="majorBidi" w:cstheme="majorBidi"/>
                <w:sz w:val="30"/>
                <w:szCs w:val="30"/>
              </w:rPr>
              <w:t>53</w:t>
            </w:r>
          </w:p>
        </w:tc>
        <w:tc>
          <w:tcPr>
            <w:tcW w:w="243" w:type="dxa"/>
          </w:tcPr>
          <w:p w:rsidR="0075675A" w:rsidRPr="00A57084" w:rsidRDefault="0075675A" w:rsidP="00014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:rsidR="0075675A" w:rsidRPr="00A57084" w:rsidRDefault="0075675A" w:rsidP="00014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7084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75675A" w:rsidRPr="00A57084" w:rsidTr="001259A9">
        <w:tc>
          <w:tcPr>
            <w:tcW w:w="4320" w:type="dxa"/>
          </w:tcPr>
          <w:p w:rsidR="0075675A" w:rsidRPr="00A57084" w:rsidRDefault="0075675A" w:rsidP="00014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7084">
              <w:rPr>
                <w:rFonts w:asciiTheme="majorBidi" w:hAnsiTheme="majorBidi" w:cstheme="majorBidi"/>
                <w:sz w:val="30"/>
                <w:szCs w:val="30"/>
                <w:cs/>
              </w:rPr>
              <w:t>โครงการสมทบเงินที่กำหนดไว้</w:t>
            </w:r>
          </w:p>
        </w:tc>
        <w:tc>
          <w:tcPr>
            <w:tcW w:w="1008" w:type="dxa"/>
          </w:tcPr>
          <w:p w:rsidR="0075675A" w:rsidRPr="00DA3ADB" w:rsidRDefault="0075675A" w:rsidP="00E91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44"/>
              <w:rPr>
                <w:rFonts w:asciiTheme="majorBidi" w:hAnsiTheme="majorBidi" w:cstheme="majorBidi"/>
                <w:sz w:val="30"/>
                <w:szCs w:val="30"/>
              </w:rPr>
            </w:pPr>
            <w:r w:rsidRPr="00DA3AD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E91F7A" w:rsidRPr="00DA3ADB">
              <w:rPr>
                <w:rFonts w:asciiTheme="majorBidi" w:hAnsiTheme="majorBidi" w:cstheme="majorBidi"/>
                <w:sz w:val="30"/>
                <w:szCs w:val="30"/>
              </w:rPr>
              <w:t>33</w:t>
            </w:r>
          </w:p>
        </w:tc>
        <w:tc>
          <w:tcPr>
            <w:tcW w:w="252" w:type="dxa"/>
          </w:tcPr>
          <w:p w:rsidR="0075675A" w:rsidRPr="00A57084" w:rsidRDefault="0075675A" w:rsidP="00014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44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8" w:type="dxa"/>
          </w:tcPr>
          <w:p w:rsidR="0075675A" w:rsidRPr="00A57084" w:rsidRDefault="0075675A" w:rsidP="00014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44"/>
              <w:rPr>
                <w:rFonts w:asciiTheme="majorBidi" w:hAnsiTheme="majorBidi" w:cstheme="majorBidi"/>
                <w:sz w:val="30"/>
                <w:szCs w:val="30"/>
              </w:rPr>
            </w:pPr>
            <w:r w:rsidRPr="00A57084">
              <w:rPr>
                <w:rFonts w:asciiTheme="majorBidi" w:hAnsiTheme="majorBidi" w:cstheme="majorBidi"/>
                <w:sz w:val="30"/>
                <w:szCs w:val="30"/>
              </w:rPr>
              <w:t>126</w:t>
            </w:r>
          </w:p>
        </w:tc>
        <w:tc>
          <w:tcPr>
            <w:tcW w:w="270" w:type="dxa"/>
          </w:tcPr>
          <w:p w:rsidR="0075675A" w:rsidRPr="00A57084" w:rsidRDefault="0075675A" w:rsidP="00014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44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72" w:type="dxa"/>
          </w:tcPr>
          <w:p w:rsidR="0075675A" w:rsidRPr="00FF18CC" w:rsidRDefault="002F741C" w:rsidP="00993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4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43" w:type="dxa"/>
          </w:tcPr>
          <w:p w:rsidR="0075675A" w:rsidRPr="00A57084" w:rsidRDefault="0075675A" w:rsidP="00014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:rsidR="0075675A" w:rsidRPr="00A57084" w:rsidRDefault="0075675A" w:rsidP="00014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44"/>
              <w:rPr>
                <w:rFonts w:asciiTheme="majorBidi" w:hAnsiTheme="majorBidi" w:cstheme="majorBidi"/>
                <w:sz w:val="30"/>
                <w:szCs w:val="30"/>
              </w:rPr>
            </w:pPr>
            <w:r w:rsidRPr="00A57084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75675A" w:rsidRPr="00A57084" w:rsidTr="001259A9">
        <w:tc>
          <w:tcPr>
            <w:tcW w:w="4320" w:type="dxa"/>
          </w:tcPr>
          <w:p w:rsidR="0075675A" w:rsidRPr="00A57084" w:rsidRDefault="0075675A" w:rsidP="00437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708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อื่นๆ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A5708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โบนัสและค่าสวัสดิการ</w:t>
            </w:r>
          </w:p>
        </w:tc>
        <w:tc>
          <w:tcPr>
            <w:tcW w:w="1008" w:type="dxa"/>
          </w:tcPr>
          <w:p w:rsidR="0075675A" w:rsidRPr="00DA3ADB" w:rsidRDefault="0075675A" w:rsidP="00DA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44"/>
              <w:rPr>
                <w:rFonts w:asciiTheme="majorBidi" w:hAnsiTheme="majorBidi" w:cstheme="majorBidi"/>
                <w:sz w:val="30"/>
                <w:szCs w:val="30"/>
              </w:rPr>
            </w:pPr>
            <w:r w:rsidRPr="00DA3ADB">
              <w:rPr>
                <w:rFonts w:asciiTheme="majorBidi" w:hAnsiTheme="majorBidi" w:cstheme="majorBidi"/>
                <w:sz w:val="30"/>
                <w:szCs w:val="30"/>
              </w:rPr>
              <w:t>1,2</w:t>
            </w:r>
            <w:r w:rsidR="00DA3ADB" w:rsidRPr="00DA3ADB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252" w:type="dxa"/>
          </w:tcPr>
          <w:p w:rsidR="0075675A" w:rsidRPr="00A57084" w:rsidRDefault="0075675A" w:rsidP="00014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44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8" w:type="dxa"/>
          </w:tcPr>
          <w:p w:rsidR="0075675A" w:rsidRPr="00A57084" w:rsidRDefault="0075675A" w:rsidP="00014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44"/>
              <w:rPr>
                <w:rFonts w:asciiTheme="majorBidi" w:hAnsiTheme="majorBidi" w:cstheme="majorBidi"/>
                <w:sz w:val="30"/>
                <w:szCs w:val="30"/>
              </w:rPr>
            </w:pPr>
            <w:r w:rsidRPr="00A57084">
              <w:rPr>
                <w:rFonts w:asciiTheme="majorBidi" w:hAnsiTheme="majorBidi" w:cstheme="majorBidi"/>
                <w:sz w:val="30"/>
                <w:szCs w:val="30"/>
              </w:rPr>
              <w:t>1,251</w:t>
            </w:r>
          </w:p>
        </w:tc>
        <w:tc>
          <w:tcPr>
            <w:tcW w:w="270" w:type="dxa"/>
          </w:tcPr>
          <w:p w:rsidR="0075675A" w:rsidRPr="00A57084" w:rsidRDefault="0075675A" w:rsidP="00014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2" w:type="dxa"/>
          </w:tcPr>
          <w:p w:rsidR="0075675A" w:rsidRPr="002F741C" w:rsidRDefault="0075675A" w:rsidP="00DA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44"/>
              <w:rPr>
                <w:rFonts w:asciiTheme="majorBidi" w:hAnsiTheme="majorBidi" w:cstheme="majorBidi"/>
                <w:sz w:val="30"/>
                <w:szCs w:val="30"/>
              </w:rPr>
            </w:pPr>
            <w:r w:rsidRPr="002F741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2F741C" w:rsidRPr="002F741C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43" w:type="dxa"/>
          </w:tcPr>
          <w:p w:rsidR="0075675A" w:rsidRPr="00A57084" w:rsidRDefault="0075675A" w:rsidP="00014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44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62" w:type="dxa"/>
          </w:tcPr>
          <w:p w:rsidR="0075675A" w:rsidRPr="00A57084" w:rsidRDefault="0075675A" w:rsidP="00014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44"/>
              <w:rPr>
                <w:rFonts w:asciiTheme="majorBidi" w:hAnsiTheme="majorBidi" w:cstheme="majorBidi"/>
                <w:sz w:val="30"/>
                <w:szCs w:val="30"/>
              </w:rPr>
            </w:pPr>
            <w:r w:rsidRPr="00A57084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75675A" w:rsidRPr="00A57084" w:rsidTr="001259A9">
        <w:tc>
          <w:tcPr>
            <w:tcW w:w="4320" w:type="dxa"/>
          </w:tcPr>
          <w:p w:rsidR="0075675A" w:rsidRPr="00A57084" w:rsidRDefault="0075675A" w:rsidP="00014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570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:rsidR="0075675A" w:rsidRPr="00DA3ADB" w:rsidRDefault="0075675A" w:rsidP="00DA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A3AD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</w:t>
            </w:r>
            <w:r w:rsidR="00E91F7A" w:rsidRPr="00DA3AD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DA3ADB" w:rsidRPr="00DA3AD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</w:t>
            </w:r>
          </w:p>
        </w:tc>
        <w:tc>
          <w:tcPr>
            <w:tcW w:w="252" w:type="dxa"/>
          </w:tcPr>
          <w:p w:rsidR="0075675A" w:rsidRPr="00A57084" w:rsidRDefault="0075675A" w:rsidP="00014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44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:rsidR="0075675A" w:rsidRPr="00A57084" w:rsidRDefault="0075675A" w:rsidP="00014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708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3,312</w:t>
            </w:r>
          </w:p>
        </w:tc>
        <w:tc>
          <w:tcPr>
            <w:tcW w:w="270" w:type="dxa"/>
          </w:tcPr>
          <w:p w:rsidR="0075675A" w:rsidRPr="00A57084" w:rsidRDefault="0075675A" w:rsidP="00014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44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</w:tcPr>
          <w:p w:rsidR="0075675A" w:rsidRPr="002F741C" w:rsidRDefault="00DA3ADB" w:rsidP="00993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F74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85</w:t>
            </w:r>
          </w:p>
        </w:tc>
        <w:tc>
          <w:tcPr>
            <w:tcW w:w="243" w:type="dxa"/>
          </w:tcPr>
          <w:p w:rsidR="0075675A" w:rsidRPr="00A57084" w:rsidRDefault="0075675A" w:rsidP="00014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44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:rsidR="0075675A" w:rsidRPr="00A57084" w:rsidRDefault="0075675A" w:rsidP="00014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708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</w:t>
            </w:r>
          </w:p>
        </w:tc>
      </w:tr>
    </w:tbl>
    <w:p w:rsidR="00232854" w:rsidRPr="00A57084" w:rsidRDefault="00232854" w:rsidP="00A570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:rsidR="000D29E0" w:rsidRPr="00A57084" w:rsidRDefault="000D29E0" w:rsidP="00A570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A57084">
        <w:rPr>
          <w:rFonts w:asciiTheme="majorBidi" w:hAnsiTheme="majorBidi" w:cstheme="majorBidi"/>
          <w:i/>
          <w:iCs/>
          <w:sz w:val="30"/>
          <w:szCs w:val="30"/>
          <w:cs/>
        </w:rPr>
        <w:t>โครงการสมทบเงินที่กำหนดไว้</w:t>
      </w:r>
    </w:p>
    <w:p w:rsidR="000D29E0" w:rsidRPr="00EE6EC9" w:rsidRDefault="000D29E0" w:rsidP="00EE6E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5220BF" w:rsidRPr="00A57084" w:rsidRDefault="005220BF" w:rsidP="00EE6E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E6EC9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A57084">
        <w:rPr>
          <w:rFonts w:asciiTheme="majorBidi" w:hAnsiTheme="majorBidi" w:cstheme="majorBidi"/>
          <w:sz w:val="30"/>
          <w:szCs w:val="30"/>
          <w:cs/>
        </w:rPr>
        <w:t>บริษัทได้</w:t>
      </w:r>
      <w:r w:rsidR="00AC279D" w:rsidRPr="00A57084">
        <w:rPr>
          <w:rFonts w:asciiTheme="majorBidi" w:hAnsiTheme="majorBidi" w:cstheme="majorBidi"/>
          <w:sz w:val="30"/>
          <w:szCs w:val="30"/>
          <w:cs/>
        </w:rPr>
        <w:t>จัดตั้ง</w:t>
      </w:r>
      <w:r w:rsidRPr="00A57084">
        <w:rPr>
          <w:rFonts w:asciiTheme="majorBidi" w:hAnsiTheme="majorBidi" w:cstheme="majorBidi"/>
          <w:sz w:val="30"/>
          <w:szCs w:val="30"/>
          <w:cs/>
        </w:rPr>
        <w:t>กองทุนสำรองเลี้ยงชีพสำหรับพนักงานของกลุ่มบริษัทบนพื้นฐานความสมัครใจของพนักงานในการเป็นสมาชิกของกองทุน โดยพนักงานจ่ายเงินสะสม</w:t>
      </w:r>
      <w:r w:rsidR="0037485E" w:rsidRPr="00A57084">
        <w:rPr>
          <w:rFonts w:asciiTheme="majorBidi" w:hAnsiTheme="majorBidi" w:cstheme="majorBidi"/>
          <w:sz w:val="30"/>
          <w:szCs w:val="30"/>
          <w:cs/>
        </w:rPr>
        <w:t xml:space="preserve">ในอัตราร้อยละ </w:t>
      </w:r>
      <w:r w:rsidR="00323C2D" w:rsidRPr="00A57084">
        <w:rPr>
          <w:rFonts w:asciiTheme="majorBidi" w:hAnsiTheme="majorBidi" w:cstheme="majorBidi"/>
          <w:sz w:val="30"/>
          <w:szCs w:val="30"/>
        </w:rPr>
        <w:t>5</w:t>
      </w:r>
      <w:r w:rsidR="003A655E" w:rsidRPr="00A57084">
        <w:rPr>
          <w:rFonts w:asciiTheme="majorBidi" w:hAnsiTheme="majorBidi" w:cstheme="majorBidi"/>
          <w:sz w:val="30"/>
          <w:szCs w:val="30"/>
        </w:rPr>
        <w:t xml:space="preserve"> </w:t>
      </w:r>
      <w:r w:rsidR="003221DA" w:rsidRPr="00A57084">
        <w:rPr>
          <w:rFonts w:asciiTheme="majorBidi" w:hAnsiTheme="majorBidi" w:cstheme="majorBidi"/>
          <w:sz w:val="30"/>
          <w:szCs w:val="30"/>
          <w:cs/>
        </w:rPr>
        <w:t>ถึงอัตราร้อยละ</w:t>
      </w:r>
      <w:r w:rsidR="003A655E" w:rsidRPr="00A57084">
        <w:rPr>
          <w:rFonts w:asciiTheme="majorBidi" w:hAnsiTheme="majorBidi" w:cstheme="majorBidi"/>
          <w:sz w:val="30"/>
          <w:szCs w:val="30"/>
        </w:rPr>
        <w:t xml:space="preserve"> </w:t>
      </w:r>
      <w:r w:rsidR="00323C2D" w:rsidRPr="00A57084">
        <w:rPr>
          <w:rFonts w:asciiTheme="majorBidi" w:hAnsiTheme="majorBidi" w:cstheme="majorBidi"/>
          <w:sz w:val="30"/>
          <w:szCs w:val="30"/>
        </w:rPr>
        <w:t>10</w:t>
      </w:r>
      <w:r w:rsidR="0037485E" w:rsidRPr="00A5708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57084">
        <w:rPr>
          <w:rFonts w:asciiTheme="majorBidi" w:hAnsiTheme="majorBidi" w:cstheme="majorBidi"/>
          <w:sz w:val="30"/>
          <w:szCs w:val="30"/>
          <w:cs/>
        </w:rPr>
        <w:t>ของเงินเดือนทุกเดือน</w:t>
      </w:r>
      <w:r w:rsidR="003A655E" w:rsidRPr="00A57084">
        <w:rPr>
          <w:rFonts w:asciiTheme="majorBidi" w:hAnsiTheme="majorBidi" w:cstheme="majorBidi"/>
          <w:sz w:val="30"/>
          <w:szCs w:val="30"/>
        </w:rPr>
        <w:t xml:space="preserve"> </w:t>
      </w:r>
      <w:r w:rsidRPr="00A57084">
        <w:rPr>
          <w:rFonts w:asciiTheme="majorBidi" w:hAnsiTheme="majorBidi" w:cstheme="majorBidi"/>
          <w:sz w:val="30"/>
          <w:szCs w:val="30"/>
          <w:cs/>
        </w:rPr>
        <w:t>และ</w:t>
      </w:r>
      <w:r w:rsidR="000D29E0" w:rsidRPr="00A57084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A57084">
        <w:rPr>
          <w:rFonts w:asciiTheme="majorBidi" w:hAnsiTheme="majorBidi" w:cstheme="majorBidi"/>
          <w:sz w:val="30"/>
          <w:szCs w:val="30"/>
          <w:cs/>
        </w:rPr>
        <w:t>บริษัทจ่ายสมทบ</w:t>
      </w:r>
      <w:r w:rsidR="0037485E" w:rsidRPr="00A57084">
        <w:rPr>
          <w:rFonts w:asciiTheme="majorBidi" w:hAnsiTheme="majorBidi" w:cstheme="majorBidi"/>
          <w:sz w:val="30"/>
          <w:szCs w:val="30"/>
          <w:cs/>
        </w:rPr>
        <w:t xml:space="preserve">ในอัตราร้อยละ </w:t>
      </w:r>
      <w:r w:rsidR="00323C2D" w:rsidRPr="00A57084">
        <w:rPr>
          <w:rFonts w:asciiTheme="majorBidi" w:hAnsiTheme="majorBidi" w:cstheme="majorBidi"/>
          <w:sz w:val="30"/>
          <w:szCs w:val="30"/>
        </w:rPr>
        <w:t>5</w:t>
      </w:r>
      <w:r w:rsidR="003A655E" w:rsidRPr="00A57084">
        <w:rPr>
          <w:rFonts w:asciiTheme="majorBidi" w:hAnsiTheme="majorBidi" w:cstheme="majorBidi"/>
          <w:sz w:val="30"/>
          <w:szCs w:val="30"/>
        </w:rPr>
        <w:t xml:space="preserve"> </w:t>
      </w:r>
      <w:r w:rsidR="005628FD">
        <w:rPr>
          <w:rFonts w:asciiTheme="majorBidi" w:hAnsiTheme="majorBidi" w:cstheme="majorBidi" w:hint="cs"/>
          <w:sz w:val="30"/>
          <w:szCs w:val="30"/>
          <w:cs/>
        </w:rPr>
        <w:t>ถึง</w:t>
      </w:r>
      <w:r w:rsidR="003221DA" w:rsidRPr="00A57084">
        <w:rPr>
          <w:rFonts w:asciiTheme="majorBidi" w:hAnsiTheme="majorBidi" w:cstheme="majorBidi"/>
          <w:sz w:val="30"/>
          <w:szCs w:val="30"/>
          <w:cs/>
        </w:rPr>
        <w:t>อัตราร้อยละ</w:t>
      </w:r>
      <w:r w:rsidR="003A655E" w:rsidRPr="00A57084">
        <w:rPr>
          <w:rFonts w:asciiTheme="majorBidi" w:hAnsiTheme="majorBidi" w:cstheme="majorBidi"/>
          <w:sz w:val="30"/>
          <w:szCs w:val="30"/>
        </w:rPr>
        <w:t xml:space="preserve"> </w:t>
      </w:r>
      <w:r w:rsidR="00323C2D" w:rsidRPr="00A57084">
        <w:rPr>
          <w:rFonts w:asciiTheme="majorBidi" w:hAnsiTheme="majorBidi" w:cstheme="majorBidi"/>
          <w:sz w:val="30"/>
          <w:szCs w:val="30"/>
        </w:rPr>
        <w:t>10</w:t>
      </w:r>
      <w:r w:rsidR="0037485E" w:rsidRPr="00A57084">
        <w:rPr>
          <w:rFonts w:asciiTheme="majorBidi" w:hAnsiTheme="majorBidi" w:cstheme="majorBidi"/>
          <w:sz w:val="30"/>
          <w:szCs w:val="30"/>
        </w:rPr>
        <w:t xml:space="preserve"> </w:t>
      </w:r>
      <w:r w:rsidRPr="00A57084">
        <w:rPr>
          <w:rFonts w:asciiTheme="majorBidi" w:hAnsiTheme="majorBidi" w:cstheme="majorBidi"/>
          <w:sz w:val="30"/>
          <w:szCs w:val="30"/>
          <w:cs/>
        </w:rPr>
        <w:t>ของเงินเดือนของพนักงานทุกเดือน 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</w:p>
    <w:p w:rsidR="00410395" w:rsidRPr="00A57084" w:rsidRDefault="00410395" w:rsidP="00EE6E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0E358F" w:rsidRPr="007766A8" w:rsidRDefault="00BD18BD" w:rsidP="007E6F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 w:rsidRPr="007766A8">
        <w:rPr>
          <w:rFonts w:asciiTheme="majorBidi" w:hAnsiTheme="majorBidi" w:cstheme="majorBidi"/>
          <w:b/>
          <w:bCs/>
          <w:sz w:val="30"/>
          <w:szCs w:val="30"/>
        </w:rPr>
        <w:t>2</w:t>
      </w:r>
      <w:r w:rsidR="007F5A05">
        <w:rPr>
          <w:rFonts w:asciiTheme="majorBidi" w:hAnsiTheme="majorBidi" w:cstheme="majorBidi"/>
          <w:b/>
          <w:bCs/>
          <w:sz w:val="30"/>
          <w:szCs w:val="30"/>
        </w:rPr>
        <w:t>4</w:t>
      </w:r>
      <w:r w:rsidR="005F5120" w:rsidRPr="007766A8">
        <w:rPr>
          <w:rFonts w:asciiTheme="majorBidi" w:hAnsiTheme="majorBidi" w:cstheme="majorBidi"/>
          <w:b/>
          <w:bCs/>
          <w:sz w:val="30"/>
          <w:szCs w:val="30"/>
        </w:rPr>
        <w:tab/>
      </w:r>
      <w:r w:rsidR="000E358F" w:rsidRPr="007766A8">
        <w:rPr>
          <w:rFonts w:asciiTheme="majorBidi" w:hAnsiTheme="majorBidi" w:cstheme="majorBidi"/>
          <w:b/>
          <w:bCs/>
          <w:sz w:val="30"/>
          <w:szCs w:val="30"/>
          <w:cs/>
        </w:rPr>
        <w:t>ค่าใช้จ่ายตามลักษณะ</w:t>
      </w:r>
    </w:p>
    <w:p w:rsidR="000E358F" w:rsidRPr="00EE6EC9" w:rsidRDefault="000E358F" w:rsidP="00EE6E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3F59DD" w:rsidRDefault="00D21308" w:rsidP="00EE6E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21308">
        <w:rPr>
          <w:rFonts w:asciiTheme="majorBidi" w:hAnsiTheme="majorBidi"/>
          <w:sz w:val="30"/>
          <w:szCs w:val="30"/>
          <w:cs/>
        </w:rPr>
        <w:t>งบกำไรขาดทุนเบ็ดเสร็จ</w:t>
      </w:r>
      <w:r w:rsidR="003F59DD" w:rsidRPr="007766A8">
        <w:rPr>
          <w:rFonts w:asciiTheme="majorBidi" w:hAnsiTheme="majorBidi" w:cstheme="majorBidi"/>
          <w:sz w:val="30"/>
          <w:szCs w:val="30"/>
          <w:cs/>
        </w:rPr>
        <w:t>ได้รวมการวิเคราะห์ค่าใช้จ่ายตามหน้าที่ ค่าใช้จ่ายตามลักษณะได้เปิดเผยตามข้อกำหนดในมาตรฐานการรายงานทางการเงินฉบับต่าง ๆ ดังนี้</w:t>
      </w:r>
    </w:p>
    <w:p w:rsidR="00727DDF" w:rsidRDefault="00727DDF" w:rsidP="00EE6E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150"/>
        <w:gridCol w:w="900"/>
        <w:gridCol w:w="1080"/>
        <w:gridCol w:w="238"/>
        <w:gridCol w:w="1112"/>
        <w:gridCol w:w="236"/>
        <w:gridCol w:w="1114"/>
        <w:gridCol w:w="238"/>
        <w:gridCol w:w="1112"/>
      </w:tblGrid>
      <w:tr w:rsidR="00727DDF" w:rsidRPr="004B57FB" w:rsidTr="001259A9">
        <w:tc>
          <w:tcPr>
            <w:tcW w:w="3150" w:type="dxa"/>
          </w:tcPr>
          <w:p w:rsidR="00727DDF" w:rsidRPr="004B57FB" w:rsidRDefault="00727DDF" w:rsidP="00534F11">
            <w:pPr>
              <w:pStyle w:val="Heading7"/>
              <w:tabs>
                <w:tab w:val="left" w:pos="375"/>
              </w:tabs>
              <w:spacing w:line="240" w:lineRule="auto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</w:tcPr>
          <w:p w:rsidR="00727DDF" w:rsidRPr="004B57FB" w:rsidRDefault="00727DDF" w:rsidP="00534F11">
            <w:pPr>
              <w:pStyle w:val="Heading7"/>
              <w:tabs>
                <w:tab w:val="left" w:pos="375"/>
              </w:tabs>
              <w:spacing w:line="240" w:lineRule="auto"/>
              <w:ind w:left="-108" w:right="-135"/>
              <w:jc w:val="center"/>
              <w:rPr>
                <w:rFonts w:ascii="Angsana New" w:hAnsi="Angsana New" w:cs="Angsana New"/>
                <w:b w:val="0"/>
                <w:bCs w:val="0"/>
                <w:cs/>
              </w:rPr>
            </w:pPr>
          </w:p>
        </w:tc>
        <w:tc>
          <w:tcPr>
            <w:tcW w:w="2430" w:type="dxa"/>
            <w:gridSpan w:val="3"/>
          </w:tcPr>
          <w:p w:rsidR="00727DDF" w:rsidRPr="004B57FB" w:rsidRDefault="00727DDF" w:rsidP="00534F11">
            <w:pPr>
              <w:pStyle w:val="Heading7"/>
              <w:tabs>
                <w:tab w:val="left" w:pos="375"/>
              </w:tabs>
              <w:spacing w:line="240" w:lineRule="auto"/>
              <w:ind w:left="-108" w:right="-135"/>
              <w:jc w:val="center"/>
              <w:rPr>
                <w:rFonts w:ascii="Angsana New" w:hAnsi="Angsana New" w:cs="Angsana New"/>
                <w:cs/>
              </w:rPr>
            </w:pPr>
            <w:r w:rsidRPr="004B57FB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36" w:type="dxa"/>
          </w:tcPr>
          <w:p w:rsidR="00727DDF" w:rsidRPr="004B57FB" w:rsidRDefault="00727DDF" w:rsidP="00534F11">
            <w:pPr>
              <w:pStyle w:val="Heading7"/>
              <w:tabs>
                <w:tab w:val="left" w:pos="375"/>
              </w:tabs>
              <w:spacing w:line="240" w:lineRule="auto"/>
              <w:ind w:left="-108" w:right="-135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464" w:type="dxa"/>
            <w:gridSpan w:val="3"/>
          </w:tcPr>
          <w:p w:rsidR="00727DDF" w:rsidRPr="004B57FB" w:rsidRDefault="00727DDF" w:rsidP="00534F11">
            <w:pPr>
              <w:pStyle w:val="Heading7"/>
              <w:spacing w:line="240" w:lineRule="auto"/>
              <w:ind w:left="-108" w:right="-135"/>
              <w:jc w:val="center"/>
              <w:rPr>
                <w:rFonts w:ascii="Angsana New" w:hAnsi="Angsana New" w:cs="Angsana New"/>
                <w:cs/>
              </w:rPr>
            </w:pPr>
            <w:r w:rsidRPr="004B57FB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5A7B87" w:rsidRPr="00822BF0" w:rsidTr="001259A9">
        <w:tc>
          <w:tcPr>
            <w:tcW w:w="3150" w:type="dxa"/>
          </w:tcPr>
          <w:p w:rsidR="005A7B87" w:rsidRPr="004B57FB" w:rsidRDefault="005A7B87" w:rsidP="005A7B87">
            <w:pPr>
              <w:pStyle w:val="Heading7"/>
              <w:tabs>
                <w:tab w:val="left" w:pos="375"/>
              </w:tabs>
              <w:spacing w:line="240" w:lineRule="auto"/>
              <w:rPr>
                <w:rFonts w:ascii="Angsana New" w:hAnsi="Angsana New" w:cs="Angsana New"/>
                <w:b w:val="0"/>
                <w:bCs w:val="0"/>
                <w:cs/>
              </w:rPr>
            </w:pPr>
          </w:p>
        </w:tc>
        <w:tc>
          <w:tcPr>
            <w:tcW w:w="900" w:type="dxa"/>
          </w:tcPr>
          <w:p w:rsidR="005A7B87" w:rsidRPr="004B57FB" w:rsidRDefault="005A7B87" w:rsidP="005A7B87">
            <w:pPr>
              <w:pStyle w:val="Heading7"/>
              <w:tabs>
                <w:tab w:val="left" w:pos="375"/>
              </w:tabs>
              <w:spacing w:line="240" w:lineRule="auto"/>
              <w:ind w:left="-108" w:right="-135"/>
              <w:jc w:val="center"/>
              <w:rPr>
                <w:rFonts w:ascii="Angsana New" w:hAnsi="Angsana New" w:cs="Angsana New"/>
                <w:b w:val="0"/>
                <w:bCs w:val="0"/>
                <w:i/>
                <w:iCs/>
                <w:cs/>
              </w:rPr>
            </w:pPr>
            <w:r w:rsidRPr="004B57FB">
              <w:rPr>
                <w:rFonts w:ascii="Angsana New" w:hAnsi="Angsana New" w:cs="Angsana New" w:hint="cs"/>
                <w:b w:val="0"/>
                <w:bCs w:val="0"/>
                <w:i/>
                <w:iCs/>
                <w:cs/>
              </w:rPr>
              <w:t>หมายเหตุ</w:t>
            </w:r>
          </w:p>
        </w:tc>
        <w:tc>
          <w:tcPr>
            <w:tcW w:w="1080" w:type="dxa"/>
          </w:tcPr>
          <w:p w:rsidR="005A7B87" w:rsidRPr="00822BF0" w:rsidRDefault="005A7B87" w:rsidP="005A7B87">
            <w:pPr>
              <w:jc w:val="center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  <w:t>2561</w:t>
            </w:r>
          </w:p>
        </w:tc>
        <w:tc>
          <w:tcPr>
            <w:tcW w:w="238" w:type="dxa"/>
          </w:tcPr>
          <w:p w:rsidR="005A7B87" w:rsidRPr="00822BF0" w:rsidRDefault="005A7B87" w:rsidP="005A7B87">
            <w:pPr>
              <w:jc w:val="center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112" w:type="dxa"/>
          </w:tcPr>
          <w:p w:rsidR="005A7B87" w:rsidRPr="00822BF0" w:rsidRDefault="005A7B87" w:rsidP="005A7B87">
            <w:pPr>
              <w:jc w:val="center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  <w:t>2560</w:t>
            </w:r>
          </w:p>
        </w:tc>
        <w:tc>
          <w:tcPr>
            <w:tcW w:w="236" w:type="dxa"/>
          </w:tcPr>
          <w:p w:rsidR="005A7B87" w:rsidRPr="004B57FB" w:rsidRDefault="005A7B87" w:rsidP="005A7B87">
            <w:pPr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114" w:type="dxa"/>
          </w:tcPr>
          <w:p w:rsidR="005A7B87" w:rsidRPr="00822BF0" w:rsidRDefault="005A7B87" w:rsidP="005A7B87">
            <w:pPr>
              <w:jc w:val="center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  <w:t>2561</w:t>
            </w:r>
          </w:p>
        </w:tc>
        <w:tc>
          <w:tcPr>
            <w:tcW w:w="238" w:type="dxa"/>
          </w:tcPr>
          <w:p w:rsidR="005A7B87" w:rsidRPr="00822BF0" w:rsidRDefault="005A7B87" w:rsidP="005A7B87">
            <w:pPr>
              <w:jc w:val="center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112" w:type="dxa"/>
          </w:tcPr>
          <w:p w:rsidR="005A7B87" w:rsidRPr="00822BF0" w:rsidRDefault="005A7B87" w:rsidP="005A7B87">
            <w:pPr>
              <w:jc w:val="center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  <w:t>2560</w:t>
            </w:r>
          </w:p>
        </w:tc>
      </w:tr>
      <w:tr w:rsidR="00727DDF" w:rsidRPr="004B57FB" w:rsidTr="001259A9">
        <w:tc>
          <w:tcPr>
            <w:tcW w:w="3150" w:type="dxa"/>
          </w:tcPr>
          <w:p w:rsidR="00727DDF" w:rsidRPr="004B57FB" w:rsidRDefault="00727DDF" w:rsidP="00534F11">
            <w:pPr>
              <w:pStyle w:val="Heading7"/>
              <w:tabs>
                <w:tab w:val="left" w:pos="375"/>
              </w:tabs>
              <w:spacing w:line="240" w:lineRule="auto"/>
              <w:ind w:right="-171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</w:tcPr>
          <w:p w:rsidR="00727DDF" w:rsidRPr="004B57FB" w:rsidRDefault="00727DDF" w:rsidP="00534F11">
            <w:pPr>
              <w:pStyle w:val="Heading7"/>
              <w:spacing w:line="240" w:lineRule="auto"/>
              <w:ind w:left="-108" w:right="-135"/>
              <w:jc w:val="center"/>
              <w:rPr>
                <w:rFonts w:ascii="Angsana New" w:hAnsi="Angsana New" w:cs="Angsana New"/>
                <w:b w:val="0"/>
                <w:bCs w:val="0"/>
                <w:i/>
                <w:iCs/>
                <w:cs/>
              </w:rPr>
            </w:pPr>
          </w:p>
        </w:tc>
        <w:tc>
          <w:tcPr>
            <w:tcW w:w="5130" w:type="dxa"/>
            <w:gridSpan w:val="7"/>
          </w:tcPr>
          <w:p w:rsidR="00727DDF" w:rsidRPr="004B57FB" w:rsidRDefault="00727DDF" w:rsidP="00534F11">
            <w:pPr>
              <w:pStyle w:val="Heading7"/>
              <w:spacing w:line="240" w:lineRule="auto"/>
              <w:ind w:left="-108" w:right="-135"/>
              <w:jc w:val="center"/>
              <w:rPr>
                <w:rFonts w:ascii="Angsana New" w:hAnsi="Angsana New" w:cs="Angsana New"/>
                <w:b w:val="0"/>
                <w:bCs w:val="0"/>
                <w:i/>
                <w:iCs/>
              </w:rPr>
            </w:pPr>
            <w:r w:rsidRPr="004B57FB">
              <w:rPr>
                <w:rFonts w:ascii="Angsana New" w:hAnsi="Angsana New" w:cs="Angsana New"/>
                <w:b w:val="0"/>
                <w:bCs w:val="0"/>
                <w:i/>
                <w:iCs/>
                <w:cs/>
              </w:rPr>
              <w:t>(ล้านบาท)</w:t>
            </w:r>
          </w:p>
        </w:tc>
      </w:tr>
      <w:tr w:rsidR="007F5A05" w:rsidRPr="004B57FB" w:rsidTr="001259A9">
        <w:tc>
          <w:tcPr>
            <w:tcW w:w="3150" w:type="dxa"/>
          </w:tcPr>
          <w:p w:rsidR="007F5A05" w:rsidRPr="004B57FB" w:rsidRDefault="007F5A05" w:rsidP="007F5A05">
            <w:pPr>
              <w:tabs>
                <w:tab w:val="clear" w:pos="227"/>
                <w:tab w:val="clear" w:pos="3515"/>
              </w:tabs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4B57FB">
              <w:rPr>
                <w:rFonts w:ascii="Angsana New" w:hAnsi="Angsana New"/>
                <w:sz w:val="30"/>
                <w:szCs w:val="30"/>
                <w:cs/>
              </w:rPr>
              <w:t>การเปลี่ยนแปลงในที่ดินและที่ดินพร้อมบ้านเพื่อขาย</w:t>
            </w:r>
            <w:r w:rsidR="005704E8">
              <w:rPr>
                <w:rFonts w:ascii="Angsana New" w:hAnsi="Angsana New" w:hint="cs"/>
                <w:sz w:val="30"/>
                <w:szCs w:val="30"/>
                <w:cs/>
              </w:rPr>
              <w:t xml:space="preserve"> บ้านตัวอย่าง </w:t>
            </w:r>
            <w:r w:rsidRPr="004B57FB">
              <w:rPr>
                <w:rFonts w:ascii="Angsana New" w:hAnsi="Angsana New"/>
                <w:sz w:val="30"/>
                <w:szCs w:val="30"/>
                <w:cs/>
              </w:rPr>
              <w:t>และโครงการระหว่างการพัฒนา</w:t>
            </w:r>
          </w:p>
        </w:tc>
        <w:tc>
          <w:tcPr>
            <w:tcW w:w="900" w:type="dxa"/>
          </w:tcPr>
          <w:p w:rsidR="007F5A05" w:rsidRPr="004B57FB" w:rsidRDefault="007F5A05" w:rsidP="007F5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7F5A05" w:rsidRPr="00864CD0" w:rsidRDefault="007F5A05" w:rsidP="007F5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:rsidR="007F5A05" w:rsidRPr="00864CD0" w:rsidRDefault="007F5A05" w:rsidP="007F5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:rsidR="007F5A05" w:rsidRPr="00864CD0" w:rsidRDefault="007F5A05" w:rsidP="007F5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64CD0">
              <w:rPr>
                <w:rFonts w:ascii="Angsana New" w:hAnsi="Angsana New"/>
                <w:sz w:val="30"/>
                <w:szCs w:val="30"/>
              </w:rPr>
              <w:t>(7,</w:t>
            </w:r>
            <w:r>
              <w:rPr>
                <w:rFonts w:ascii="Angsana New" w:hAnsi="Angsana New"/>
                <w:sz w:val="30"/>
                <w:szCs w:val="30"/>
              </w:rPr>
              <w:t>277</w:t>
            </w:r>
            <w:r w:rsidRPr="00864CD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8" w:type="dxa"/>
          </w:tcPr>
          <w:p w:rsidR="007F5A05" w:rsidRPr="00864CD0" w:rsidRDefault="007F5A05" w:rsidP="007F5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2" w:type="dxa"/>
          </w:tcPr>
          <w:p w:rsidR="007F5A05" w:rsidRPr="00864CD0" w:rsidRDefault="007F5A05" w:rsidP="007F5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:rsidR="007F5A05" w:rsidRPr="00864CD0" w:rsidRDefault="007F5A05" w:rsidP="007F5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:rsidR="007F5A05" w:rsidRPr="00864CD0" w:rsidRDefault="007F5A05" w:rsidP="007F5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64CD0">
              <w:rPr>
                <w:rFonts w:ascii="Angsana New" w:hAnsi="Angsana New"/>
                <w:sz w:val="30"/>
                <w:szCs w:val="30"/>
              </w:rPr>
              <w:t>(3,</w:t>
            </w:r>
            <w:r>
              <w:rPr>
                <w:rFonts w:ascii="Angsana New" w:hAnsi="Angsana New"/>
                <w:sz w:val="30"/>
                <w:szCs w:val="30"/>
              </w:rPr>
              <w:t>827</w:t>
            </w:r>
            <w:r w:rsidRPr="00864CD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:rsidR="007F5A05" w:rsidRPr="00BE18B1" w:rsidRDefault="007F5A05" w:rsidP="007F5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:rsidR="007F5A05" w:rsidRDefault="007F5A05" w:rsidP="007F5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:rsidR="007F5A05" w:rsidRDefault="007F5A05" w:rsidP="007F5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:rsidR="007F5A05" w:rsidRPr="00BE18B1" w:rsidRDefault="007F5A05" w:rsidP="007F5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:rsidR="007F5A05" w:rsidRPr="004B57FB" w:rsidRDefault="007F5A05" w:rsidP="007F5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2" w:type="dxa"/>
          </w:tcPr>
          <w:p w:rsidR="007F5A05" w:rsidRDefault="007F5A05" w:rsidP="007F5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:rsidR="007F5A05" w:rsidRDefault="007F5A05" w:rsidP="007F5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:rsidR="007F5A05" w:rsidRPr="00BE18B1" w:rsidRDefault="007F5A05" w:rsidP="007F5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9009F" w:rsidRPr="004B57FB" w:rsidTr="001259A9">
        <w:tc>
          <w:tcPr>
            <w:tcW w:w="3150" w:type="dxa"/>
          </w:tcPr>
          <w:p w:rsidR="00C9009F" w:rsidRPr="004B57FB" w:rsidRDefault="00C9009F" w:rsidP="005A7B87">
            <w:pPr>
              <w:tabs>
                <w:tab w:val="clear" w:pos="227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4B57FB">
              <w:rPr>
                <w:rFonts w:ascii="Angsana New" w:hAnsi="Angsana New"/>
                <w:sz w:val="30"/>
                <w:szCs w:val="30"/>
                <w:cs/>
              </w:rPr>
              <w:t>วัตถุดิบและวัสดุสิ้นเปลืองที่ใช้ไป</w:t>
            </w:r>
          </w:p>
        </w:tc>
        <w:tc>
          <w:tcPr>
            <w:tcW w:w="900" w:type="dxa"/>
          </w:tcPr>
          <w:p w:rsidR="00C9009F" w:rsidRPr="004B57FB" w:rsidRDefault="00C9009F" w:rsidP="005A7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C9009F" w:rsidRPr="00BE18B1" w:rsidRDefault="00C9009F" w:rsidP="00C90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9009F">
              <w:rPr>
                <w:rFonts w:ascii="Angsana New" w:hAnsi="Angsana New"/>
                <w:sz w:val="30"/>
                <w:szCs w:val="30"/>
              </w:rPr>
              <w:t>24,126</w:t>
            </w:r>
          </w:p>
        </w:tc>
        <w:tc>
          <w:tcPr>
            <w:tcW w:w="238" w:type="dxa"/>
          </w:tcPr>
          <w:p w:rsidR="00C9009F" w:rsidRPr="00BE18B1" w:rsidRDefault="00C9009F" w:rsidP="005A7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2" w:type="dxa"/>
          </w:tcPr>
          <w:p w:rsidR="00C9009F" w:rsidRPr="00BE18B1" w:rsidRDefault="00C9009F" w:rsidP="007F5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E18B1">
              <w:rPr>
                <w:rFonts w:ascii="Angsana New" w:hAnsi="Angsana New"/>
                <w:sz w:val="30"/>
                <w:szCs w:val="30"/>
              </w:rPr>
              <w:t>20,612</w:t>
            </w:r>
          </w:p>
        </w:tc>
        <w:tc>
          <w:tcPr>
            <w:tcW w:w="236" w:type="dxa"/>
          </w:tcPr>
          <w:p w:rsidR="00C9009F" w:rsidRPr="00BE18B1" w:rsidRDefault="00C9009F" w:rsidP="005A7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:rsidR="00C9009F" w:rsidRPr="00BE18B1" w:rsidRDefault="00C9009F" w:rsidP="007C5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:rsidR="00C9009F" w:rsidRPr="004B57FB" w:rsidRDefault="00C9009F" w:rsidP="005A7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2" w:type="dxa"/>
          </w:tcPr>
          <w:p w:rsidR="00C9009F" w:rsidRPr="00BE18B1" w:rsidRDefault="00C9009F" w:rsidP="005A7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9009F" w:rsidRPr="004B57FB" w:rsidTr="001259A9">
        <w:tc>
          <w:tcPr>
            <w:tcW w:w="3150" w:type="dxa"/>
          </w:tcPr>
          <w:p w:rsidR="00C9009F" w:rsidRPr="004B57FB" w:rsidRDefault="00C9009F" w:rsidP="005A7B87">
            <w:pPr>
              <w:tabs>
                <w:tab w:val="clear" w:pos="227"/>
              </w:tabs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4B57FB">
              <w:rPr>
                <w:rFonts w:ascii="Angsana New" w:hAnsi="Angsana New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  <w:tc>
          <w:tcPr>
            <w:tcW w:w="900" w:type="dxa"/>
          </w:tcPr>
          <w:p w:rsidR="00C9009F" w:rsidRPr="004B57FB" w:rsidRDefault="00C9009F" w:rsidP="006F6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B57FB">
              <w:rPr>
                <w:rFonts w:ascii="Angsana New" w:hAnsi="Angsana New"/>
                <w:i/>
                <w:iCs/>
                <w:sz w:val="30"/>
                <w:szCs w:val="30"/>
              </w:rPr>
              <w:t>2</w:t>
            </w:r>
            <w:r w:rsidR="006F6D39"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080" w:type="dxa"/>
          </w:tcPr>
          <w:p w:rsidR="00C9009F" w:rsidRPr="00DA3ADB" w:rsidRDefault="00DA3ADB" w:rsidP="00C90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A3ADB">
              <w:rPr>
                <w:rFonts w:ascii="Angsana New" w:hAnsi="Angsana New"/>
                <w:sz w:val="30"/>
                <w:szCs w:val="30"/>
              </w:rPr>
              <w:t>3,268</w:t>
            </w:r>
          </w:p>
        </w:tc>
        <w:tc>
          <w:tcPr>
            <w:tcW w:w="238" w:type="dxa"/>
          </w:tcPr>
          <w:p w:rsidR="00C9009F" w:rsidRPr="00DA3ADB" w:rsidRDefault="00C9009F" w:rsidP="005A7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2" w:type="dxa"/>
          </w:tcPr>
          <w:p w:rsidR="00C9009F" w:rsidRPr="00DA3ADB" w:rsidRDefault="00C9009F" w:rsidP="007F5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A3ADB">
              <w:rPr>
                <w:rFonts w:ascii="Angsana New" w:hAnsi="Angsana New"/>
                <w:sz w:val="30"/>
                <w:szCs w:val="30"/>
              </w:rPr>
              <w:t>3,312</w:t>
            </w:r>
          </w:p>
        </w:tc>
        <w:tc>
          <w:tcPr>
            <w:tcW w:w="236" w:type="dxa"/>
          </w:tcPr>
          <w:p w:rsidR="00C9009F" w:rsidRPr="00DA3ADB" w:rsidRDefault="00C9009F" w:rsidP="005A7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:rsidR="00C9009F" w:rsidRPr="00DA3ADB" w:rsidRDefault="00DA3ADB" w:rsidP="005A7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A3ADB">
              <w:rPr>
                <w:rFonts w:ascii="Angsana New" w:hAnsi="Angsana New"/>
                <w:sz w:val="30"/>
                <w:szCs w:val="30"/>
              </w:rPr>
              <w:t>85</w:t>
            </w:r>
          </w:p>
        </w:tc>
        <w:tc>
          <w:tcPr>
            <w:tcW w:w="238" w:type="dxa"/>
          </w:tcPr>
          <w:p w:rsidR="00C9009F" w:rsidRPr="00DA3ADB" w:rsidRDefault="00C9009F" w:rsidP="005A7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2" w:type="dxa"/>
          </w:tcPr>
          <w:p w:rsidR="00C9009F" w:rsidRPr="00DA3ADB" w:rsidRDefault="00C9009F" w:rsidP="005A7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A3ADB">
              <w:rPr>
                <w:rFonts w:ascii="Angsana New" w:hAnsi="Angsana New"/>
                <w:sz w:val="30"/>
                <w:szCs w:val="30"/>
              </w:rPr>
              <w:t>13</w:t>
            </w:r>
          </w:p>
        </w:tc>
      </w:tr>
      <w:tr w:rsidR="00C9009F" w:rsidRPr="004B57FB" w:rsidTr="001259A9">
        <w:tc>
          <w:tcPr>
            <w:tcW w:w="3150" w:type="dxa"/>
          </w:tcPr>
          <w:p w:rsidR="00C9009F" w:rsidRPr="004B57FB" w:rsidRDefault="00C9009F" w:rsidP="005A7B87">
            <w:pPr>
              <w:tabs>
                <w:tab w:val="clear" w:pos="227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4B57FB">
              <w:rPr>
                <w:rFonts w:ascii="Angsana New" w:hAnsi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900" w:type="dxa"/>
          </w:tcPr>
          <w:p w:rsidR="00C9009F" w:rsidRPr="00C97019" w:rsidRDefault="00C9009F" w:rsidP="006F6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  <w:r w:rsidRPr="007D5A4D">
              <w:rPr>
                <w:rFonts w:ascii="Angsana New" w:hAnsi="Angsana New"/>
                <w:i/>
                <w:iCs/>
                <w:sz w:val="30"/>
                <w:szCs w:val="30"/>
              </w:rPr>
              <w:t>1</w:t>
            </w:r>
            <w:r w:rsidR="006F6D39">
              <w:rPr>
                <w:rFonts w:ascii="Angsana New" w:hAnsi="Angsana New"/>
                <w:i/>
                <w:iCs/>
                <w:sz w:val="30"/>
                <w:szCs w:val="30"/>
              </w:rPr>
              <w:t>0</w:t>
            </w:r>
            <w:r w:rsidRPr="007D5A4D">
              <w:rPr>
                <w:rFonts w:ascii="Angsana New" w:hAnsi="Angsana New"/>
                <w:i/>
                <w:iCs/>
                <w:sz w:val="30"/>
                <w:szCs w:val="30"/>
              </w:rPr>
              <w:t>, 1</w:t>
            </w:r>
            <w:r w:rsidR="006F6D39">
              <w:rPr>
                <w:rFonts w:ascii="Angsana New" w:hAnsi="Angsana New"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1080" w:type="dxa"/>
            <w:vAlign w:val="center"/>
          </w:tcPr>
          <w:p w:rsidR="00C9009F" w:rsidRPr="00BE18B1" w:rsidRDefault="00BF55F9" w:rsidP="00AF6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</w:t>
            </w:r>
            <w:r w:rsidR="00AF6A42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38" w:type="dxa"/>
          </w:tcPr>
          <w:p w:rsidR="00C9009F" w:rsidRPr="00BE18B1" w:rsidRDefault="00C9009F" w:rsidP="005A7B87">
            <w:pPr>
              <w:pStyle w:val="3"/>
              <w:tabs>
                <w:tab w:val="clear" w:pos="360"/>
                <w:tab w:val="clear" w:pos="720"/>
                <w:tab w:val="decimal" w:pos="1088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  <w:vAlign w:val="center"/>
          </w:tcPr>
          <w:p w:rsidR="00C9009F" w:rsidRPr="00BE18B1" w:rsidRDefault="00C9009F" w:rsidP="007F5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E18B1">
              <w:rPr>
                <w:rFonts w:ascii="Angsana New" w:hAnsi="Angsana New"/>
                <w:sz w:val="30"/>
                <w:szCs w:val="30"/>
              </w:rPr>
              <w:t>46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:rsidR="00C9009F" w:rsidRPr="00BE18B1" w:rsidRDefault="00C9009F" w:rsidP="005A7B87">
            <w:pPr>
              <w:pStyle w:val="3"/>
              <w:tabs>
                <w:tab w:val="clear" w:pos="360"/>
                <w:tab w:val="clear" w:pos="720"/>
                <w:tab w:val="decimal" w:pos="1088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</w:tcPr>
          <w:p w:rsidR="00C9009F" w:rsidRPr="00277935" w:rsidRDefault="00B162C2" w:rsidP="00B16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:rsidR="00C9009F" w:rsidRPr="004B57FB" w:rsidRDefault="00C9009F" w:rsidP="005A7B87">
            <w:pPr>
              <w:pStyle w:val="3"/>
              <w:tabs>
                <w:tab w:val="clear" w:pos="360"/>
                <w:tab w:val="clear" w:pos="720"/>
                <w:tab w:val="decimal" w:pos="1088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</w:tcPr>
          <w:p w:rsidR="00C9009F" w:rsidRPr="00277935" w:rsidRDefault="00D0580B" w:rsidP="00D05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:rsidR="00893276" w:rsidRDefault="00172C6C" w:rsidP="003F59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7766A8">
        <w:rPr>
          <w:rFonts w:asciiTheme="majorBidi" w:hAnsiTheme="majorBidi" w:cstheme="majorBidi"/>
          <w:b/>
          <w:bCs/>
          <w:sz w:val="30"/>
          <w:szCs w:val="30"/>
        </w:rPr>
        <w:lastRenderedPageBreak/>
        <w:t>2</w:t>
      </w:r>
      <w:r w:rsidR="00190DB3">
        <w:rPr>
          <w:rFonts w:asciiTheme="majorBidi" w:hAnsiTheme="majorBidi" w:cstheme="majorBidi"/>
          <w:b/>
          <w:bCs/>
          <w:sz w:val="30"/>
          <w:szCs w:val="30"/>
        </w:rPr>
        <w:t>5</w:t>
      </w:r>
      <w:r w:rsidR="00893276" w:rsidRPr="007766A8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="00370E77" w:rsidRPr="007766A8">
        <w:rPr>
          <w:rFonts w:asciiTheme="majorBidi" w:hAnsiTheme="majorBidi" w:cstheme="majorBidi"/>
          <w:b/>
          <w:bCs/>
          <w:sz w:val="30"/>
          <w:szCs w:val="30"/>
          <w:cs/>
        </w:rPr>
        <w:t>ต้นทุนทางการเงิน</w:t>
      </w:r>
    </w:p>
    <w:p w:rsidR="005535C9" w:rsidRDefault="005535C9" w:rsidP="003F59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207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150"/>
        <w:gridCol w:w="900"/>
        <w:gridCol w:w="1080"/>
        <w:gridCol w:w="238"/>
        <w:gridCol w:w="1103"/>
        <w:gridCol w:w="284"/>
        <w:gridCol w:w="1075"/>
        <w:gridCol w:w="238"/>
        <w:gridCol w:w="1139"/>
      </w:tblGrid>
      <w:tr w:rsidR="005535C9" w:rsidRPr="0082171F" w:rsidTr="001259A9">
        <w:tc>
          <w:tcPr>
            <w:tcW w:w="3150" w:type="dxa"/>
          </w:tcPr>
          <w:p w:rsidR="005535C9" w:rsidRPr="0082171F" w:rsidRDefault="005535C9" w:rsidP="006C4B18">
            <w:pPr>
              <w:pStyle w:val="Heading7"/>
              <w:tabs>
                <w:tab w:val="left" w:pos="375"/>
              </w:tabs>
              <w:spacing w:line="240" w:lineRule="auto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</w:tcPr>
          <w:p w:rsidR="005535C9" w:rsidRPr="0082171F" w:rsidRDefault="005535C9" w:rsidP="006C4B18">
            <w:pPr>
              <w:pStyle w:val="Heading7"/>
              <w:tabs>
                <w:tab w:val="left" w:pos="375"/>
              </w:tabs>
              <w:spacing w:line="240" w:lineRule="auto"/>
              <w:ind w:left="-136" w:right="-108"/>
              <w:jc w:val="center"/>
              <w:rPr>
                <w:rFonts w:ascii="Angsana New" w:hAnsi="Angsana New" w:cs="Angsana New"/>
                <w:b w:val="0"/>
                <w:bCs w:val="0"/>
                <w:cs/>
              </w:rPr>
            </w:pPr>
          </w:p>
        </w:tc>
        <w:tc>
          <w:tcPr>
            <w:tcW w:w="2421" w:type="dxa"/>
            <w:gridSpan w:val="3"/>
          </w:tcPr>
          <w:p w:rsidR="005535C9" w:rsidRPr="0082171F" w:rsidRDefault="005535C9" w:rsidP="006C4B18">
            <w:pPr>
              <w:pStyle w:val="Heading7"/>
              <w:tabs>
                <w:tab w:val="left" w:pos="375"/>
              </w:tabs>
              <w:spacing w:line="240" w:lineRule="auto"/>
              <w:jc w:val="center"/>
              <w:rPr>
                <w:rFonts w:ascii="Angsana New" w:hAnsi="Angsana New" w:cs="Angsana New"/>
                <w:cs/>
              </w:rPr>
            </w:pPr>
            <w:r w:rsidRPr="0082171F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4" w:type="dxa"/>
          </w:tcPr>
          <w:p w:rsidR="005535C9" w:rsidRPr="0082171F" w:rsidRDefault="005535C9" w:rsidP="006C4B18">
            <w:pPr>
              <w:pStyle w:val="Heading7"/>
              <w:tabs>
                <w:tab w:val="left" w:pos="375"/>
              </w:tabs>
              <w:spacing w:line="240" w:lineRule="auto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452" w:type="dxa"/>
            <w:gridSpan w:val="3"/>
          </w:tcPr>
          <w:p w:rsidR="005535C9" w:rsidRPr="0082171F" w:rsidRDefault="005535C9" w:rsidP="006C4B18">
            <w:pPr>
              <w:pStyle w:val="Heading7"/>
              <w:spacing w:line="240" w:lineRule="auto"/>
              <w:jc w:val="center"/>
              <w:rPr>
                <w:rFonts w:ascii="Angsana New" w:hAnsi="Angsana New" w:cs="Angsana New"/>
                <w:cs/>
              </w:rPr>
            </w:pPr>
            <w:r w:rsidRPr="0082171F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5A7B87" w:rsidRPr="00822BF0" w:rsidTr="001259A9">
        <w:tc>
          <w:tcPr>
            <w:tcW w:w="3150" w:type="dxa"/>
          </w:tcPr>
          <w:p w:rsidR="005A7B87" w:rsidRPr="007766A8" w:rsidRDefault="005A7B87" w:rsidP="005A7B87">
            <w:pPr>
              <w:pStyle w:val="Heading7"/>
              <w:tabs>
                <w:tab w:val="left" w:pos="375"/>
              </w:tabs>
              <w:spacing w:line="240" w:lineRule="auto"/>
              <w:rPr>
                <w:rFonts w:ascii="Angsana New" w:hAnsi="Angsana New" w:cs="Angsana New"/>
                <w:b w:val="0"/>
                <w:bCs w:val="0"/>
                <w:cs/>
              </w:rPr>
            </w:pPr>
          </w:p>
        </w:tc>
        <w:tc>
          <w:tcPr>
            <w:tcW w:w="900" w:type="dxa"/>
          </w:tcPr>
          <w:p w:rsidR="005A7B87" w:rsidRPr="0082171F" w:rsidRDefault="005A7B87" w:rsidP="005A7B87">
            <w:pPr>
              <w:pStyle w:val="Heading7"/>
              <w:tabs>
                <w:tab w:val="left" w:pos="375"/>
              </w:tabs>
              <w:spacing w:line="240" w:lineRule="auto"/>
              <w:ind w:left="-136" w:right="-108"/>
              <w:jc w:val="center"/>
              <w:rPr>
                <w:rFonts w:ascii="Angsana New" w:hAnsi="Angsana New" w:cs="Angsana New"/>
                <w:b w:val="0"/>
                <w:bCs w:val="0"/>
                <w:i/>
                <w:iCs/>
                <w:cs/>
              </w:rPr>
            </w:pPr>
            <w:r w:rsidRPr="0082171F">
              <w:rPr>
                <w:rFonts w:ascii="Angsana New" w:hAnsi="Angsana New" w:cs="Angsana New" w:hint="cs"/>
                <w:b w:val="0"/>
                <w:bCs w:val="0"/>
                <w:i/>
                <w:iCs/>
                <w:cs/>
              </w:rPr>
              <w:t>หมายเหตุ</w:t>
            </w:r>
          </w:p>
        </w:tc>
        <w:tc>
          <w:tcPr>
            <w:tcW w:w="1080" w:type="dxa"/>
          </w:tcPr>
          <w:p w:rsidR="005A7B87" w:rsidRPr="00822BF0" w:rsidRDefault="005A7B87" w:rsidP="005A7B87">
            <w:pPr>
              <w:jc w:val="center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  <w:t>2561</w:t>
            </w:r>
          </w:p>
        </w:tc>
        <w:tc>
          <w:tcPr>
            <w:tcW w:w="238" w:type="dxa"/>
          </w:tcPr>
          <w:p w:rsidR="005A7B87" w:rsidRPr="00822BF0" w:rsidRDefault="005A7B87" w:rsidP="005A7B87">
            <w:pPr>
              <w:jc w:val="center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103" w:type="dxa"/>
          </w:tcPr>
          <w:p w:rsidR="005A7B87" w:rsidRPr="00822BF0" w:rsidRDefault="005A7B87" w:rsidP="005A7B87">
            <w:pPr>
              <w:jc w:val="center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  <w:t>2560</w:t>
            </w:r>
          </w:p>
        </w:tc>
        <w:tc>
          <w:tcPr>
            <w:tcW w:w="284" w:type="dxa"/>
          </w:tcPr>
          <w:p w:rsidR="005A7B87" w:rsidRPr="007766A8" w:rsidRDefault="005A7B87" w:rsidP="005A7B87">
            <w:pPr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075" w:type="dxa"/>
          </w:tcPr>
          <w:p w:rsidR="005A7B87" w:rsidRPr="00822BF0" w:rsidRDefault="005A7B87" w:rsidP="005A7B87">
            <w:pPr>
              <w:jc w:val="center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  <w:t>2561</w:t>
            </w:r>
          </w:p>
        </w:tc>
        <w:tc>
          <w:tcPr>
            <w:tcW w:w="238" w:type="dxa"/>
          </w:tcPr>
          <w:p w:rsidR="005A7B87" w:rsidRPr="00822BF0" w:rsidRDefault="005A7B87" w:rsidP="005A7B87">
            <w:pPr>
              <w:jc w:val="center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139" w:type="dxa"/>
          </w:tcPr>
          <w:p w:rsidR="005A7B87" w:rsidRPr="00822BF0" w:rsidRDefault="005A7B87" w:rsidP="005A7B87">
            <w:pPr>
              <w:jc w:val="center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  <w:t>2560</w:t>
            </w:r>
          </w:p>
        </w:tc>
      </w:tr>
      <w:tr w:rsidR="005535C9" w:rsidRPr="007766A8" w:rsidTr="001259A9">
        <w:tc>
          <w:tcPr>
            <w:tcW w:w="3150" w:type="dxa"/>
          </w:tcPr>
          <w:p w:rsidR="005535C9" w:rsidRPr="007766A8" w:rsidRDefault="005535C9" w:rsidP="006C4B18">
            <w:pPr>
              <w:pStyle w:val="Heading7"/>
              <w:tabs>
                <w:tab w:val="left" w:pos="375"/>
              </w:tabs>
              <w:spacing w:line="240" w:lineRule="auto"/>
              <w:ind w:right="-171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</w:tcPr>
          <w:p w:rsidR="005535C9" w:rsidRPr="007766A8" w:rsidRDefault="005535C9" w:rsidP="006C4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57" w:type="dxa"/>
            <w:gridSpan w:val="7"/>
          </w:tcPr>
          <w:p w:rsidR="005535C9" w:rsidRPr="007766A8" w:rsidRDefault="005535C9" w:rsidP="006C4B18">
            <w:pPr>
              <w:pStyle w:val="Heading7"/>
              <w:spacing w:line="240" w:lineRule="auto"/>
              <w:jc w:val="center"/>
              <w:rPr>
                <w:rFonts w:ascii="Angsana New" w:hAnsi="Angsana New" w:cs="Angsana New"/>
                <w:b w:val="0"/>
                <w:bCs w:val="0"/>
                <w:i/>
                <w:iCs/>
              </w:rPr>
            </w:pPr>
            <w:r w:rsidRPr="007766A8">
              <w:rPr>
                <w:rFonts w:ascii="Angsana New" w:hAnsi="Angsana New" w:cs="Angsana New"/>
                <w:b w:val="0"/>
                <w:bCs w:val="0"/>
                <w:i/>
                <w:iCs/>
                <w:cs/>
              </w:rPr>
              <w:t>(</w:t>
            </w:r>
            <w:r w:rsidRPr="007766A8">
              <w:rPr>
                <w:rFonts w:ascii="Angsana New" w:hAnsi="Angsana New" w:cs="Angsana New" w:hint="cs"/>
                <w:b w:val="0"/>
                <w:bCs w:val="0"/>
                <w:i/>
                <w:iCs/>
                <w:cs/>
              </w:rPr>
              <w:t>ล้าน</w:t>
            </w:r>
            <w:r w:rsidRPr="007766A8">
              <w:rPr>
                <w:rFonts w:ascii="Angsana New" w:hAnsi="Angsana New" w:cs="Angsana New"/>
                <w:b w:val="0"/>
                <w:bCs w:val="0"/>
                <w:i/>
                <w:iCs/>
                <w:cs/>
              </w:rPr>
              <w:t>บาท)</w:t>
            </w:r>
          </w:p>
        </w:tc>
      </w:tr>
      <w:tr w:rsidR="005535C9" w:rsidRPr="007766A8" w:rsidTr="001259A9">
        <w:tc>
          <w:tcPr>
            <w:tcW w:w="3150" w:type="dxa"/>
          </w:tcPr>
          <w:p w:rsidR="005535C9" w:rsidRPr="003A7F9A" w:rsidRDefault="005535C9" w:rsidP="006C4B18">
            <w:pPr>
              <w:pStyle w:val="Heading5"/>
              <w:spacing w:line="240" w:lineRule="auto"/>
              <w:ind w:right="0"/>
              <w:jc w:val="left"/>
              <w:rPr>
                <w:rFonts w:ascii="Angsana New" w:hAnsi="Angsana New" w:cs="Angsana New"/>
                <w:b w:val="0"/>
                <w:bCs w:val="0"/>
                <w:u w:val="none"/>
                <w:cs/>
              </w:rPr>
            </w:pPr>
            <w:r w:rsidRPr="003A7F9A">
              <w:rPr>
                <w:rFonts w:ascii="Angsana New" w:hAnsi="Angsana New" w:cs="Angsana New"/>
                <w:i/>
                <w:iCs/>
                <w:u w:val="none"/>
                <w:cs/>
              </w:rPr>
              <w:t>ดอกเบี้ยจ่าย</w:t>
            </w:r>
          </w:p>
        </w:tc>
        <w:tc>
          <w:tcPr>
            <w:tcW w:w="900" w:type="dxa"/>
          </w:tcPr>
          <w:p w:rsidR="005535C9" w:rsidRPr="007766A8" w:rsidRDefault="005535C9" w:rsidP="006C4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5535C9" w:rsidRPr="007766A8" w:rsidRDefault="005535C9" w:rsidP="006C4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:rsidR="005535C9" w:rsidRPr="007766A8" w:rsidRDefault="005535C9" w:rsidP="006C4B18">
            <w:pPr>
              <w:pStyle w:val="a"/>
              <w:tabs>
                <w:tab w:val="clear" w:pos="1080"/>
                <w:tab w:val="decimal" w:pos="774"/>
              </w:tabs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03" w:type="dxa"/>
          </w:tcPr>
          <w:p w:rsidR="005535C9" w:rsidRPr="007766A8" w:rsidRDefault="005535C9" w:rsidP="006C4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:rsidR="005535C9" w:rsidRPr="007766A8" w:rsidRDefault="005535C9" w:rsidP="006C4B18">
            <w:pPr>
              <w:pStyle w:val="a"/>
              <w:tabs>
                <w:tab w:val="clear" w:pos="1080"/>
                <w:tab w:val="decimal" w:pos="774"/>
              </w:tabs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75" w:type="dxa"/>
          </w:tcPr>
          <w:p w:rsidR="005535C9" w:rsidRPr="007766A8" w:rsidRDefault="005535C9" w:rsidP="006C4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:rsidR="005535C9" w:rsidRPr="007766A8" w:rsidRDefault="005535C9" w:rsidP="006C4B18">
            <w:pPr>
              <w:pStyle w:val="3"/>
              <w:tabs>
                <w:tab w:val="clear" w:pos="360"/>
                <w:tab w:val="clear" w:pos="720"/>
                <w:tab w:val="decimal" w:pos="774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9" w:type="dxa"/>
          </w:tcPr>
          <w:p w:rsidR="005535C9" w:rsidRPr="007766A8" w:rsidRDefault="005535C9" w:rsidP="006C4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51E98" w:rsidRPr="00BB44B8" w:rsidTr="001259A9">
        <w:tc>
          <w:tcPr>
            <w:tcW w:w="3150" w:type="dxa"/>
          </w:tcPr>
          <w:p w:rsidR="00051E98" w:rsidRPr="007766A8" w:rsidRDefault="00051E98" w:rsidP="005A7B87">
            <w:pPr>
              <w:pStyle w:val="Heading5"/>
              <w:spacing w:line="240" w:lineRule="auto"/>
              <w:ind w:right="0"/>
              <w:jc w:val="left"/>
              <w:rPr>
                <w:rFonts w:ascii="Angsana New" w:hAnsi="Angsana New" w:cs="Angsana New"/>
                <w:b w:val="0"/>
                <w:bCs w:val="0"/>
                <w:u w:val="none"/>
                <w:cs/>
              </w:rPr>
            </w:pPr>
            <w:r w:rsidRPr="003A7F9A">
              <w:rPr>
                <w:rFonts w:ascii="Angsana New" w:hAnsi="Angsana New" w:cs="Angsana New"/>
                <w:b w:val="0"/>
                <w:bCs w:val="0"/>
                <w:u w:val="none"/>
                <w:cs/>
              </w:rPr>
              <w:t>กิจการที่เกี่ยวข้องกัน</w:t>
            </w:r>
          </w:p>
        </w:tc>
        <w:tc>
          <w:tcPr>
            <w:tcW w:w="900" w:type="dxa"/>
          </w:tcPr>
          <w:p w:rsidR="00051E98" w:rsidRPr="007766A8" w:rsidRDefault="00051E98" w:rsidP="005A7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080" w:type="dxa"/>
            <w:shd w:val="clear" w:color="auto" w:fill="auto"/>
          </w:tcPr>
          <w:p w:rsidR="00051E98" w:rsidRPr="008F3835" w:rsidRDefault="00051E98" w:rsidP="009D5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:rsidR="00051E98" w:rsidRPr="008F3835" w:rsidRDefault="00051E98" w:rsidP="005A7B87">
            <w:pPr>
              <w:pStyle w:val="acctfourfigures"/>
              <w:tabs>
                <w:tab w:val="clear" w:pos="765"/>
                <w:tab w:val="decimal" w:pos="774"/>
              </w:tabs>
              <w:rPr>
                <w:rFonts w:ascii="Angsana New" w:hAnsi="Angsana New"/>
                <w:lang w:val="en-US"/>
              </w:rPr>
            </w:pPr>
          </w:p>
        </w:tc>
        <w:tc>
          <w:tcPr>
            <w:tcW w:w="1103" w:type="dxa"/>
            <w:shd w:val="clear" w:color="auto" w:fill="auto"/>
          </w:tcPr>
          <w:p w:rsidR="00051E98" w:rsidRPr="008F3835" w:rsidRDefault="00051E98" w:rsidP="009D5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:rsidR="00051E98" w:rsidRPr="008F3835" w:rsidRDefault="00051E98" w:rsidP="005A7B87">
            <w:pPr>
              <w:pStyle w:val="acctfourfigures"/>
              <w:tabs>
                <w:tab w:val="clear" w:pos="765"/>
                <w:tab w:val="decimal" w:pos="774"/>
              </w:tabs>
              <w:rPr>
                <w:rFonts w:ascii="Angsana New" w:hAnsi="Angsana New"/>
                <w:rtl/>
                <w:cs/>
                <w:lang w:val="en-US"/>
              </w:rPr>
            </w:pPr>
          </w:p>
        </w:tc>
        <w:tc>
          <w:tcPr>
            <w:tcW w:w="1075" w:type="dxa"/>
            <w:shd w:val="clear" w:color="auto" w:fill="auto"/>
          </w:tcPr>
          <w:p w:rsidR="00051E98" w:rsidRPr="008F3835" w:rsidRDefault="00051E98" w:rsidP="009D5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:rsidR="00051E98" w:rsidRPr="00604ACE" w:rsidRDefault="00051E98" w:rsidP="005A7B87">
            <w:pPr>
              <w:pStyle w:val="a"/>
              <w:tabs>
                <w:tab w:val="decimal" w:pos="774"/>
              </w:tabs>
              <w:rPr>
                <w:rFonts w:ascii="Angsana New" w:hAnsi="Angsana New"/>
                <w:highlight w:val="yellow"/>
                <w:lang w:val="en-US"/>
              </w:rPr>
            </w:pPr>
          </w:p>
        </w:tc>
        <w:tc>
          <w:tcPr>
            <w:tcW w:w="1139" w:type="dxa"/>
          </w:tcPr>
          <w:p w:rsidR="00051E98" w:rsidRPr="008F3835" w:rsidRDefault="00051E98" w:rsidP="00190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051E98" w:rsidRPr="00BB44B8" w:rsidTr="001259A9">
        <w:tc>
          <w:tcPr>
            <w:tcW w:w="3150" w:type="dxa"/>
          </w:tcPr>
          <w:p w:rsidR="00051E98" w:rsidRPr="007766A8" w:rsidRDefault="00051E98" w:rsidP="00190DB3">
            <w:pPr>
              <w:pStyle w:val="Heading5"/>
              <w:spacing w:line="240" w:lineRule="auto"/>
              <w:ind w:right="0"/>
              <w:jc w:val="left"/>
              <w:rPr>
                <w:rFonts w:ascii="Angsana New" w:hAnsi="Angsana New" w:cs="Angsana New"/>
                <w:b w:val="0"/>
                <w:bCs w:val="0"/>
                <w:u w:val="none"/>
              </w:rPr>
            </w:pPr>
            <w:r>
              <w:rPr>
                <w:rFonts w:ascii="Angsana New" w:hAnsi="Angsana New" w:cs="Angsana New" w:hint="cs"/>
                <w:b w:val="0"/>
                <w:bCs w:val="0"/>
                <w:u w:val="none"/>
                <w:cs/>
              </w:rPr>
              <w:t>สถาบันการเงิน</w:t>
            </w:r>
          </w:p>
        </w:tc>
        <w:tc>
          <w:tcPr>
            <w:tcW w:w="900" w:type="dxa"/>
          </w:tcPr>
          <w:p w:rsidR="00051E98" w:rsidRPr="007766A8" w:rsidRDefault="00051E98" w:rsidP="005A7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051E98" w:rsidRPr="008F3835" w:rsidRDefault="00313346" w:rsidP="00313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737</w:t>
            </w:r>
          </w:p>
        </w:tc>
        <w:tc>
          <w:tcPr>
            <w:tcW w:w="238" w:type="dxa"/>
            <w:shd w:val="clear" w:color="auto" w:fill="auto"/>
          </w:tcPr>
          <w:p w:rsidR="00051E98" w:rsidRPr="008F3835" w:rsidRDefault="00051E98" w:rsidP="005A7B87">
            <w:pPr>
              <w:pStyle w:val="acctfourfigures"/>
              <w:tabs>
                <w:tab w:val="clear" w:pos="765"/>
                <w:tab w:val="decimal" w:pos="774"/>
              </w:tabs>
              <w:rPr>
                <w:rFonts w:ascii="Angsana New" w:hAnsi="Angsana New"/>
                <w:lang w:val="en-US"/>
              </w:rPr>
            </w:pPr>
          </w:p>
        </w:tc>
        <w:tc>
          <w:tcPr>
            <w:tcW w:w="1103" w:type="dxa"/>
            <w:tcBorders>
              <w:bottom w:val="single" w:sz="4" w:space="0" w:color="auto"/>
            </w:tcBorders>
            <w:shd w:val="clear" w:color="auto" w:fill="auto"/>
          </w:tcPr>
          <w:p w:rsidR="00051E98" w:rsidRPr="008F3835" w:rsidRDefault="00051E98" w:rsidP="005A7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761</w:t>
            </w:r>
          </w:p>
        </w:tc>
        <w:tc>
          <w:tcPr>
            <w:tcW w:w="284" w:type="dxa"/>
            <w:shd w:val="clear" w:color="auto" w:fill="auto"/>
          </w:tcPr>
          <w:p w:rsidR="00051E98" w:rsidRPr="008F3835" w:rsidRDefault="00051E98" w:rsidP="005A7B87">
            <w:pPr>
              <w:pStyle w:val="acctfourfigures"/>
              <w:tabs>
                <w:tab w:val="clear" w:pos="765"/>
                <w:tab w:val="decimal" w:pos="774"/>
              </w:tabs>
              <w:rPr>
                <w:rFonts w:ascii="Angsana New" w:hAnsi="Angsana New"/>
                <w:rtl/>
                <w:cs/>
                <w:lang w:val="en-US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</w:tcPr>
          <w:p w:rsidR="00051E98" w:rsidRPr="008F3835" w:rsidRDefault="004C7D9D" w:rsidP="004C7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91</w:t>
            </w:r>
          </w:p>
        </w:tc>
        <w:tc>
          <w:tcPr>
            <w:tcW w:w="238" w:type="dxa"/>
          </w:tcPr>
          <w:p w:rsidR="00051E98" w:rsidRPr="00604ACE" w:rsidRDefault="00051E98" w:rsidP="005A7B87">
            <w:pPr>
              <w:pStyle w:val="a"/>
              <w:tabs>
                <w:tab w:val="decimal" w:pos="774"/>
              </w:tabs>
              <w:rPr>
                <w:rFonts w:ascii="Angsana New" w:hAnsi="Angsana New"/>
                <w:highlight w:val="yellow"/>
                <w:lang w:val="en-US"/>
              </w:rPr>
            </w:pPr>
          </w:p>
        </w:tc>
        <w:tc>
          <w:tcPr>
            <w:tcW w:w="1139" w:type="dxa"/>
            <w:tcBorders>
              <w:bottom w:val="single" w:sz="4" w:space="0" w:color="auto"/>
            </w:tcBorders>
          </w:tcPr>
          <w:p w:rsidR="00051E98" w:rsidRPr="008F3835" w:rsidRDefault="00051E98" w:rsidP="005A7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13346" w:rsidRPr="00BB44B8" w:rsidTr="001259A9">
        <w:tc>
          <w:tcPr>
            <w:tcW w:w="3150" w:type="dxa"/>
          </w:tcPr>
          <w:p w:rsidR="00313346" w:rsidRPr="005715BD" w:rsidRDefault="00313346" w:rsidP="005A7B87">
            <w:pPr>
              <w:pStyle w:val="Heading5"/>
              <w:spacing w:line="240" w:lineRule="auto"/>
              <w:ind w:right="0"/>
              <w:jc w:val="left"/>
              <w:rPr>
                <w:rFonts w:ascii="Angsana New" w:hAnsi="Angsana New" w:cs="Angsana New"/>
                <w:b w:val="0"/>
                <w:bCs w:val="0"/>
                <w:u w:val="none"/>
                <w:cs/>
              </w:rPr>
            </w:pPr>
            <w:r w:rsidRPr="005715BD">
              <w:rPr>
                <w:rFonts w:ascii="Angsana New" w:hAnsi="Angsana New" w:cs="Angsana New" w:hint="cs"/>
                <w:u w:val="none"/>
                <w:cs/>
              </w:rPr>
              <w:t>รวมดอกเบี้ยจ่าย</w:t>
            </w:r>
          </w:p>
        </w:tc>
        <w:tc>
          <w:tcPr>
            <w:tcW w:w="900" w:type="dxa"/>
          </w:tcPr>
          <w:p w:rsidR="00313346" w:rsidRPr="007766A8" w:rsidRDefault="00313346" w:rsidP="005A7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313346" w:rsidRPr="008F3835" w:rsidRDefault="00313346" w:rsidP="00313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F3835">
              <w:rPr>
                <w:rFonts w:ascii="Angsana New" w:hAnsi="Angsana New"/>
                <w:sz w:val="30"/>
                <w:szCs w:val="30"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37</w:t>
            </w:r>
          </w:p>
        </w:tc>
        <w:tc>
          <w:tcPr>
            <w:tcW w:w="238" w:type="dxa"/>
            <w:shd w:val="clear" w:color="auto" w:fill="auto"/>
          </w:tcPr>
          <w:p w:rsidR="00313346" w:rsidRPr="008F3835" w:rsidRDefault="00313346" w:rsidP="005A7B87">
            <w:pPr>
              <w:pStyle w:val="acctfourfigures"/>
              <w:tabs>
                <w:tab w:val="clear" w:pos="765"/>
                <w:tab w:val="decimal" w:pos="774"/>
              </w:tabs>
              <w:rPr>
                <w:rFonts w:ascii="Angsana New" w:hAnsi="Angsana New"/>
                <w:lang w:val="en-US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  <w:shd w:val="clear" w:color="auto" w:fill="auto"/>
          </w:tcPr>
          <w:p w:rsidR="00313346" w:rsidRPr="008F3835" w:rsidRDefault="00313346" w:rsidP="005A7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F3835">
              <w:rPr>
                <w:rFonts w:ascii="Angsana New" w:hAnsi="Angsana New"/>
                <w:sz w:val="30"/>
                <w:szCs w:val="30"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284" w:type="dxa"/>
            <w:shd w:val="clear" w:color="auto" w:fill="auto"/>
          </w:tcPr>
          <w:p w:rsidR="00313346" w:rsidRPr="008F3835" w:rsidRDefault="00313346" w:rsidP="005A7B87">
            <w:pPr>
              <w:pStyle w:val="acctfourfigures"/>
              <w:tabs>
                <w:tab w:val="clear" w:pos="765"/>
                <w:tab w:val="decimal" w:pos="774"/>
              </w:tabs>
              <w:rPr>
                <w:rFonts w:ascii="Angsana New" w:hAnsi="Angsana New"/>
                <w:rtl/>
                <w:cs/>
                <w:lang w:val="en-US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  <w:shd w:val="clear" w:color="auto" w:fill="auto"/>
          </w:tcPr>
          <w:p w:rsidR="00313346" w:rsidRPr="008F3835" w:rsidRDefault="00660630" w:rsidP="0066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91</w:t>
            </w:r>
          </w:p>
        </w:tc>
        <w:tc>
          <w:tcPr>
            <w:tcW w:w="238" w:type="dxa"/>
          </w:tcPr>
          <w:p w:rsidR="00313346" w:rsidRPr="00604ACE" w:rsidRDefault="00313346" w:rsidP="005A7B87">
            <w:pPr>
              <w:pStyle w:val="a"/>
              <w:tabs>
                <w:tab w:val="decimal" w:pos="774"/>
              </w:tabs>
              <w:rPr>
                <w:rFonts w:ascii="Angsana New" w:hAnsi="Angsana New"/>
                <w:highlight w:val="yellow"/>
                <w:lang w:val="en-US"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</w:tcPr>
          <w:p w:rsidR="00313346" w:rsidRPr="008F3835" w:rsidRDefault="00313346" w:rsidP="00190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313346" w:rsidRPr="00BB44B8" w:rsidTr="001259A9">
        <w:tc>
          <w:tcPr>
            <w:tcW w:w="3150" w:type="dxa"/>
          </w:tcPr>
          <w:p w:rsidR="00313346" w:rsidRPr="007766A8" w:rsidRDefault="00313346" w:rsidP="005A7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7766A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7766A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766A8">
              <w:rPr>
                <w:rFonts w:ascii="Angsana New" w:hAnsi="Angsana New" w:hint="cs"/>
                <w:sz w:val="30"/>
                <w:szCs w:val="30"/>
                <w:cs/>
              </w:rPr>
              <w:t>จำนวนที่รวมอยู่ในต้นทุนของ</w:t>
            </w:r>
          </w:p>
          <w:p w:rsidR="00313346" w:rsidRPr="007766A8" w:rsidRDefault="00313346" w:rsidP="005A7B87">
            <w:pPr>
              <w:pStyle w:val="Heading5"/>
              <w:spacing w:line="240" w:lineRule="auto"/>
              <w:ind w:right="0"/>
              <w:jc w:val="left"/>
              <w:rPr>
                <w:rFonts w:ascii="Angsana New" w:hAnsi="Angsana New" w:cs="Angsana New"/>
                <w:b w:val="0"/>
                <w:bCs w:val="0"/>
                <w:u w:val="none"/>
                <w:cs/>
              </w:rPr>
            </w:pPr>
            <w:r w:rsidRPr="007766A8">
              <w:rPr>
                <w:rFonts w:ascii="Angsana New" w:hAnsi="Angsana New" w:cs="Angsana New" w:hint="cs"/>
                <w:b w:val="0"/>
                <w:bCs w:val="0"/>
                <w:u w:val="none"/>
                <w:cs/>
              </w:rPr>
              <w:t xml:space="preserve">           สินทรัพย์ที่เข้าเงื่อนไข</w:t>
            </w:r>
          </w:p>
        </w:tc>
        <w:tc>
          <w:tcPr>
            <w:tcW w:w="900" w:type="dxa"/>
          </w:tcPr>
          <w:p w:rsidR="00313346" w:rsidRPr="007766A8" w:rsidRDefault="00313346" w:rsidP="005A7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313346" w:rsidRPr="008F3835" w:rsidRDefault="00313346" w:rsidP="005A7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  <w:shd w:val="clear" w:color="auto" w:fill="auto"/>
          </w:tcPr>
          <w:p w:rsidR="00313346" w:rsidRPr="008F3835" w:rsidRDefault="00313346" w:rsidP="005A7B87">
            <w:pPr>
              <w:pStyle w:val="acctfourfigures"/>
              <w:tabs>
                <w:tab w:val="clear" w:pos="765"/>
                <w:tab w:val="decimal" w:pos="774"/>
              </w:tabs>
              <w:rPr>
                <w:rFonts w:ascii="Angsana New" w:hAnsi="Angsana New"/>
                <w:lang w:val="en-US"/>
              </w:rPr>
            </w:pPr>
          </w:p>
        </w:tc>
        <w:tc>
          <w:tcPr>
            <w:tcW w:w="1103" w:type="dxa"/>
            <w:shd w:val="clear" w:color="auto" w:fill="auto"/>
          </w:tcPr>
          <w:p w:rsidR="00313346" w:rsidRPr="008F3835" w:rsidRDefault="00313346" w:rsidP="005A7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:rsidR="00313346" w:rsidRPr="008F3835" w:rsidRDefault="00313346" w:rsidP="005A7B87">
            <w:pPr>
              <w:pStyle w:val="acctfourfigures"/>
              <w:tabs>
                <w:tab w:val="clear" w:pos="765"/>
                <w:tab w:val="decimal" w:pos="774"/>
              </w:tabs>
              <w:rPr>
                <w:rFonts w:ascii="Angsana New" w:hAnsi="Angsana New"/>
                <w:rtl/>
                <w:cs/>
                <w:lang w:val="en-US"/>
              </w:rPr>
            </w:pPr>
          </w:p>
        </w:tc>
        <w:tc>
          <w:tcPr>
            <w:tcW w:w="1075" w:type="dxa"/>
            <w:shd w:val="clear" w:color="auto" w:fill="auto"/>
          </w:tcPr>
          <w:p w:rsidR="00313346" w:rsidRPr="008F3835" w:rsidRDefault="00313346" w:rsidP="005A7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:rsidR="00313346" w:rsidRPr="00604ACE" w:rsidRDefault="00313346" w:rsidP="005A7B87">
            <w:pPr>
              <w:pStyle w:val="a"/>
              <w:tabs>
                <w:tab w:val="decimal" w:pos="774"/>
              </w:tabs>
              <w:rPr>
                <w:rFonts w:ascii="Angsana New" w:hAnsi="Angsana New"/>
                <w:highlight w:val="yellow"/>
                <w:lang w:val="en-US"/>
              </w:rPr>
            </w:pPr>
          </w:p>
        </w:tc>
        <w:tc>
          <w:tcPr>
            <w:tcW w:w="1139" w:type="dxa"/>
          </w:tcPr>
          <w:p w:rsidR="00313346" w:rsidRPr="008F3835" w:rsidRDefault="00313346" w:rsidP="005A7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13346" w:rsidRPr="00BB44B8" w:rsidTr="001259A9">
        <w:tc>
          <w:tcPr>
            <w:tcW w:w="3150" w:type="dxa"/>
          </w:tcPr>
          <w:p w:rsidR="00313346" w:rsidRPr="007766A8" w:rsidRDefault="00313346" w:rsidP="005A7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2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7766A8">
              <w:rPr>
                <w:rFonts w:ascii="Angsana New" w:hAnsi="Angsana New"/>
                <w:sz w:val="30"/>
                <w:szCs w:val="30"/>
              </w:rPr>
              <w:t xml:space="preserve">-  </w:t>
            </w:r>
            <w:r w:rsidRPr="007766A8">
              <w:rPr>
                <w:rFonts w:ascii="Angsana New" w:hAnsi="Angsana New"/>
                <w:sz w:val="30"/>
                <w:szCs w:val="30"/>
                <w:cs/>
              </w:rPr>
              <w:t>ส่วนที่บันทึกเป็นต้นทุนของ</w:t>
            </w:r>
            <w:r w:rsidRPr="007766A8">
              <w:rPr>
                <w:rFonts w:ascii="Angsana New" w:hAnsi="Angsana New" w:hint="cs"/>
                <w:sz w:val="30"/>
                <w:szCs w:val="30"/>
                <w:cs/>
              </w:rPr>
              <w:t>โครงการ</w:t>
            </w:r>
            <w:r w:rsidRPr="007766A8">
              <w:rPr>
                <w:rFonts w:ascii="Angsana New" w:hAnsi="Angsana New"/>
                <w:sz w:val="30"/>
                <w:szCs w:val="30"/>
                <w:cs/>
              </w:rPr>
              <w:t>อสังหาริมทรัพย์ระหว่างการพัฒนา</w:t>
            </w:r>
            <w:r w:rsidRPr="007766A8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900" w:type="dxa"/>
          </w:tcPr>
          <w:p w:rsidR="00313346" w:rsidRPr="007766A8" w:rsidRDefault="00313346" w:rsidP="006F6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br/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br/>
            </w:r>
            <w:r w:rsidR="006F6D39">
              <w:rPr>
                <w:rFonts w:ascii="Angsana New" w:hAnsi="Angsana New"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080" w:type="dxa"/>
            <w:shd w:val="clear" w:color="auto" w:fill="auto"/>
          </w:tcPr>
          <w:p w:rsidR="00313346" w:rsidRPr="005C1CFE" w:rsidRDefault="00313346" w:rsidP="007C5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:rsidR="00313346" w:rsidRPr="005C1CFE" w:rsidRDefault="00313346" w:rsidP="007C5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:rsidR="00313346" w:rsidRPr="005C1CFE" w:rsidRDefault="00313346" w:rsidP="007C5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C1CFE">
              <w:rPr>
                <w:rFonts w:ascii="Angsana New" w:hAnsi="Angsana New"/>
                <w:sz w:val="30"/>
                <w:szCs w:val="30"/>
              </w:rPr>
              <w:t>(598)</w:t>
            </w:r>
          </w:p>
        </w:tc>
        <w:tc>
          <w:tcPr>
            <w:tcW w:w="238" w:type="dxa"/>
            <w:shd w:val="clear" w:color="auto" w:fill="auto"/>
          </w:tcPr>
          <w:p w:rsidR="00313346" w:rsidRPr="005C1CFE" w:rsidRDefault="00313346" w:rsidP="005A7B87">
            <w:pPr>
              <w:pStyle w:val="acctfourfigures"/>
              <w:tabs>
                <w:tab w:val="clear" w:pos="765"/>
                <w:tab w:val="decimal" w:pos="774"/>
              </w:tabs>
              <w:rPr>
                <w:rFonts w:ascii="Angsana New" w:hAnsi="Angsana New"/>
                <w:lang w:val="en-US"/>
              </w:rPr>
            </w:pPr>
          </w:p>
        </w:tc>
        <w:tc>
          <w:tcPr>
            <w:tcW w:w="1103" w:type="dxa"/>
            <w:shd w:val="clear" w:color="auto" w:fill="auto"/>
          </w:tcPr>
          <w:p w:rsidR="00313346" w:rsidRPr="005C1CFE" w:rsidRDefault="00313346" w:rsidP="005A7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:rsidR="00313346" w:rsidRPr="005C1CFE" w:rsidRDefault="00313346" w:rsidP="005A7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:rsidR="00313346" w:rsidRPr="005C1CFE" w:rsidRDefault="00313346" w:rsidP="005A7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C1CFE">
              <w:rPr>
                <w:rFonts w:ascii="Angsana New" w:hAnsi="Angsana New"/>
                <w:sz w:val="30"/>
                <w:szCs w:val="30"/>
              </w:rPr>
              <w:t>(564)</w:t>
            </w:r>
          </w:p>
        </w:tc>
        <w:tc>
          <w:tcPr>
            <w:tcW w:w="284" w:type="dxa"/>
            <w:shd w:val="clear" w:color="auto" w:fill="auto"/>
          </w:tcPr>
          <w:p w:rsidR="00313346" w:rsidRPr="008F3835" w:rsidRDefault="00313346" w:rsidP="005A7B87">
            <w:pPr>
              <w:pStyle w:val="acctfourfigures"/>
              <w:tabs>
                <w:tab w:val="clear" w:pos="765"/>
                <w:tab w:val="decimal" w:pos="774"/>
              </w:tabs>
              <w:rPr>
                <w:rFonts w:ascii="Angsana New" w:hAnsi="Angsana New"/>
                <w:rtl/>
                <w:cs/>
                <w:lang w:val="en-US"/>
              </w:rPr>
            </w:pPr>
          </w:p>
        </w:tc>
        <w:tc>
          <w:tcPr>
            <w:tcW w:w="1075" w:type="dxa"/>
            <w:shd w:val="clear" w:color="auto" w:fill="auto"/>
          </w:tcPr>
          <w:p w:rsidR="00313346" w:rsidRDefault="00313346" w:rsidP="007C5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:rsidR="00313346" w:rsidRDefault="00313346" w:rsidP="007C5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:rsidR="00313346" w:rsidRPr="008F3835" w:rsidRDefault="00313346" w:rsidP="009D5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:rsidR="00313346" w:rsidRPr="00604ACE" w:rsidRDefault="00313346" w:rsidP="005A7B87">
            <w:pPr>
              <w:pStyle w:val="a"/>
              <w:tabs>
                <w:tab w:val="decimal" w:pos="774"/>
              </w:tabs>
              <w:rPr>
                <w:rFonts w:ascii="Angsana New" w:hAnsi="Angsana New"/>
                <w:highlight w:val="yellow"/>
                <w:lang w:val="en-US"/>
              </w:rPr>
            </w:pPr>
          </w:p>
        </w:tc>
        <w:tc>
          <w:tcPr>
            <w:tcW w:w="1139" w:type="dxa"/>
          </w:tcPr>
          <w:p w:rsidR="00313346" w:rsidRDefault="00313346" w:rsidP="005A7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:rsidR="00313346" w:rsidRDefault="00313346" w:rsidP="005A7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:rsidR="00313346" w:rsidRPr="008F3835" w:rsidRDefault="00313346" w:rsidP="009D5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13346" w:rsidRPr="00BB44B8" w:rsidTr="001259A9">
        <w:tc>
          <w:tcPr>
            <w:tcW w:w="3150" w:type="dxa"/>
          </w:tcPr>
          <w:p w:rsidR="00313346" w:rsidRPr="007766A8" w:rsidRDefault="00313346" w:rsidP="005A7B87">
            <w:pPr>
              <w:pStyle w:val="Heading5"/>
              <w:spacing w:line="240" w:lineRule="auto"/>
              <w:ind w:right="0"/>
              <w:jc w:val="left"/>
              <w:rPr>
                <w:rFonts w:ascii="Angsana New" w:hAnsi="Angsana New" w:cs="Angsana New"/>
                <w:u w:val="none"/>
              </w:rPr>
            </w:pPr>
            <w:r w:rsidRPr="007766A8">
              <w:rPr>
                <w:rFonts w:ascii="Angsana New" w:hAnsi="Angsana New" w:cs="Angsana New"/>
                <w:u w:val="none"/>
                <w:cs/>
              </w:rPr>
              <w:t>สุทธิ</w:t>
            </w:r>
          </w:p>
        </w:tc>
        <w:tc>
          <w:tcPr>
            <w:tcW w:w="900" w:type="dxa"/>
          </w:tcPr>
          <w:p w:rsidR="00313346" w:rsidRPr="007766A8" w:rsidRDefault="00313346" w:rsidP="005A7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13346" w:rsidRPr="005C1CFE" w:rsidRDefault="00313346" w:rsidP="007C5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C1CFE">
              <w:rPr>
                <w:rFonts w:ascii="Angsana New" w:hAnsi="Angsana New"/>
                <w:b/>
                <w:bCs/>
                <w:sz w:val="30"/>
                <w:szCs w:val="30"/>
              </w:rPr>
              <w:t>139</w:t>
            </w:r>
          </w:p>
        </w:tc>
        <w:tc>
          <w:tcPr>
            <w:tcW w:w="238" w:type="dxa"/>
            <w:shd w:val="clear" w:color="auto" w:fill="auto"/>
          </w:tcPr>
          <w:p w:rsidR="00313346" w:rsidRPr="005C1CFE" w:rsidRDefault="00313346" w:rsidP="005A7B87">
            <w:pPr>
              <w:pStyle w:val="Heading7"/>
              <w:tabs>
                <w:tab w:val="decimal" w:pos="774"/>
              </w:tabs>
              <w:spacing w:line="240" w:lineRule="auto"/>
              <w:rPr>
                <w:rFonts w:ascii="Angsana New" w:hAnsi="Angsana New" w:cs="Angsana New"/>
                <w:cs/>
              </w:rPr>
            </w:pPr>
          </w:p>
        </w:tc>
        <w:tc>
          <w:tcPr>
            <w:tcW w:w="11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13346" w:rsidRPr="005C1CFE" w:rsidRDefault="00313346" w:rsidP="005A7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C1CFE">
              <w:rPr>
                <w:rFonts w:ascii="Angsana New" w:hAnsi="Angsana New"/>
                <w:b/>
                <w:bCs/>
                <w:sz w:val="30"/>
                <w:szCs w:val="30"/>
              </w:rPr>
              <w:t>197</w:t>
            </w:r>
          </w:p>
        </w:tc>
        <w:tc>
          <w:tcPr>
            <w:tcW w:w="284" w:type="dxa"/>
            <w:shd w:val="clear" w:color="auto" w:fill="auto"/>
          </w:tcPr>
          <w:p w:rsidR="00313346" w:rsidRPr="008F3835" w:rsidRDefault="00313346" w:rsidP="005A7B87">
            <w:pPr>
              <w:pStyle w:val="a"/>
              <w:tabs>
                <w:tab w:val="clear" w:pos="1080"/>
                <w:tab w:val="decimal" w:pos="774"/>
              </w:tabs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13346" w:rsidRPr="00660630" w:rsidRDefault="00190DB3" w:rsidP="00190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0630">
              <w:rPr>
                <w:rFonts w:ascii="Angsana New" w:hAnsi="Angsana New"/>
                <w:b/>
                <w:bCs/>
                <w:sz w:val="30"/>
                <w:szCs w:val="30"/>
              </w:rPr>
              <w:t>91</w:t>
            </w:r>
          </w:p>
        </w:tc>
        <w:tc>
          <w:tcPr>
            <w:tcW w:w="238" w:type="dxa"/>
          </w:tcPr>
          <w:p w:rsidR="00313346" w:rsidRPr="00604ACE" w:rsidRDefault="00313346" w:rsidP="005A7B87">
            <w:pPr>
              <w:pStyle w:val="3"/>
              <w:tabs>
                <w:tab w:val="clear" w:pos="360"/>
                <w:tab w:val="clear" w:pos="720"/>
                <w:tab w:val="decimal" w:pos="774"/>
              </w:tabs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139" w:type="dxa"/>
            <w:tcBorders>
              <w:top w:val="single" w:sz="4" w:space="0" w:color="auto"/>
              <w:bottom w:val="double" w:sz="4" w:space="0" w:color="auto"/>
            </w:tcBorders>
          </w:tcPr>
          <w:p w:rsidR="00313346" w:rsidRPr="005535C9" w:rsidRDefault="00313346" w:rsidP="00190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535C9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</w:tr>
    </w:tbl>
    <w:p w:rsidR="005535C9" w:rsidRDefault="005535C9" w:rsidP="003F59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:rsidR="00893276" w:rsidRPr="00C16201" w:rsidRDefault="00172C6C" w:rsidP="00C162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 w:rsidRPr="00C16201">
        <w:rPr>
          <w:rFonts w:asciiTheme="majorBidi" w:hAnsiTheme="majorBidi" w:cstheme="majorBidi"/>
          <w:b/>
          <w:bCs/>
          <w:sz w:val="30"/>
          <w:szCs w:val="30"/>
        </w:rPr>
        <w:t>2</w:t>
      </w:r>
      <w:r w:rsidR="00195EAB">
        <w:rPr>
          <w:rFonts w:asciiTheme="majorBidi" w:hAnsiTheme="majorBidi" w:cstheme="majorBidi"/>
          <w:b/>
          <w:bCs/>
          <w:sz w:val="30"/>
          <w:szCs w:val="30"/>
        </w:rPr>
        <w:t>6</w:t>
      </w:r>
      <w:r w:rsidR="00893276" w:rsidRPr="00C16201">
        <w:rPr>
          <w:rFonts w:asciiTheme="majorBidi" w:hAnsiTheme="majorBidi" w:cstheme="majorBidi"/>
          <w:b/>
          <w:bCs/>
          <w:sz w:val="30"/>
          <w:szCs w:val="30"/>
          <w:cs/>
        </w:rPr>
        <w:tab/>
        <w:t>ภาษีเงินได้</w:t>
      </w:r>
      <w:r w:rsidR="00081A7F" w:rsidRPr="00C16201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</w:p>
    <w:p w:rsidR="002441C0" w:rsidRPr="00195EAB" w:rsidRDefault="00A41F67" w:rsidP="00A41F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540"/>
        <w:jc w:val="both"/>
        <w:rPr>
          <w:rFonts w:ascii="Angsana New" w:hAnsi="Angsana New"/>
          <w:b/>
          <w:bCs/>
          <w:sz w:val="30"/>
          <w:szCs w:val="30"/>
        </w:rPr>
      </w:pPr>
      <w:r w:rsidRPr="007766A8">
        <w:rPr>
          <w:rFonts w:ascii="Angsana New" w:hAnsi="Angsana New" w:hint="cs"/>
          <w:b/>
          <w:bCs/>
          <w:sz w:val="16"/>
          <w:szCs w:val="16"/>
          <w:cs/>
        </w:rPr>
        <w:tab/>
      </w:r>
      <w:r w:rsidRPr="007766A8">
        <w:rPr>
          <w:rFonts w:ascii="Angsana New" w:hAnsi="Angsana New" w:hint="cs"/>
          <w:b/>
          <w:bCs/>
          <w:sz w:val="16"/>
          <w:szCs w:val="16"/>
          <w:cs/>
        </w:rPr>
        <w:tab/>
      </w:r>
    </w:p>
    <w:p w:rsidR="00A41F67" w:rsidRPr="00195EAB" w:rsidRDefault="00A41F67" w:rsidP="00A41F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195EAB">
        <w:rPr>
          <w:rFonts w:ascii="Angsana New" w:hAnsi="Angsana New" w:hint="cs"/>
          <w:b/>
          <w:bCs/>
          <w:i/>
          <w:iCs/>
          <w:sz w:val="30"/>
          <w:szCs w:val="30"/>
          <w:cs/>
        </w:rPr>
        <w:tab/>
        <w:t>ภาษีเงินได้ที่รับรู้ในกำไรหรือขาดทุน</w:t>
      </w:r>
    </w:p>
    <w:p w:rsidR="00F81723" w:rsidRDefault="00F81723" w:rsidP="00A41F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="Angsana New" w:hAnsi="Angsana New"/>
          <w:sz w:val="30"/>
          <w:szCs w:val="30"/>
        </w:rPr>
      </w:pPr>
    </w:p>
    <w:tbl>
      <w:tblPr>
        <w:tblW w:w="9166" w:type="dxa"/>
        <w:tblInd w:w="558" w:type="dxa"/>
        <w:tblLook w:val="01E0" w:firstRow="1" w:lastRow="1" w:firstColumn="1" w:lastColumn="1" w:noHBand="0" w:noVBand="0"/>
      </w:tblPr>
      <w:tblGrid>
        <w:gridCol w:w="3303"/>
        <w:gridCol w:w="869"/>
        <w:gridCol w:w="1050"/>
        <w:gridCol w:w="239"/>
        <w:gridCol w:w="1050"/>
        <w:gridCol w:w="266"/>
        <w:gridCol w:w="1062"/>
        <w:gridCol w:w="266"/>
        <w:gridCol w:w="1061"/>
      </w:tblGrid>
      <w:tr w:rsidR="00195EAB" w:rsidRPr="004803B8" w:rsidTr="0074442F">
        <w:tc>
          <w:tcPr>
            <w:tcW w:w="3303" w:type="dxa"/>
          </w:tcPr>
          <w:p w:rsidR="00195EAB" w:rsidRPr="004803B8" w:rsidRDefault="00195EAB" w:rsidP="007444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69" w:type="dxa"/>
          </w:tcPr>
          <w:p w:rsidR="00195EAB" w:rsidRPr="004803B8" w:rsidRDefault="00195EAB" w:rsidP="007444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21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339" w:type="dxa"/>
            <w:gridSpan w:val="3"/>
          </w:tcPr>
          <w:p w:rsidR="00195EAB" w:rsidRPr="004803B8" w:rsidRDefault="00195EAB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803B8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  <w:r w:rsidRPr="004803B8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66" w:type="dxa"/>
          </w:tcPr>
          <w:p w:rsidR="00195EAB" w:rsidRPr="004803B8" w:rsidRDefault="00195EAB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89" w:type="dxa"/>
            <w:gridSpan w:val="3"/>
          </w:tcPr>
          <w:p w:rsidR="00195EAB" w:rsidRPr="004803B8" w:rsidRDefault="00195EAB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803B8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4803B8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195EAB" w:rsidRPr="004803B8" w:rsidTr="0074442F">
        <w:tc>
          <w:tcPr>
            <w:tcW w:w="3303" w:type="dxa"/>
          </w:tcPr>
          <w:p w:rsidR="00195EAB" w:rsidRPr="004803B8" w:rsidRDefault="00195EAB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69" w:type="dxa"/>
          </w:tcPr>
          <w:p w:rsidR="00195EAB" w:rsidRPr="004803B8" w:rsidRDefault="00195EAB" w:rsidP="007444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21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4803B8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50" w:type="dxa"/>
            <w:vAlign w:val="center"/>
          </w:tcPr>
          <w:p w:rsidR="00195EAB" w:rsidRPr="004803B8" w:rsidRDefault="00195EAB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4803B8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39" w:type="dxa"/>
            <w:vAlign w:val="center"/>
          </w:tcPr>
          <w:p w:rsidR="00195EAB" w:rsidRPr="004803B8" w:rsidRDefault="00195EAB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50" w:type="dxa"/>
            <w:vAlign w:val="center"/>
          </w:tcPr>
          <w:p w:rsidR="00195EAB" w:rsidRPr="004803B8" w:rsidRDefault="00195EAB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4803B8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66" w:type="dxa"/>
          </w:tcPr>
          <w:p w:rsidR="00195EAB" w:rsidRPr="004803B8" w:rsidRDefault="00195EAB" w:rsidP="0074442F">
            <w:pPr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062" w:type="dxa"/>
            <w:vAlign w:val="center"/>
          </w:tcPr>
          <w:p w:rsidR="00195EAB" w:rsidRPr="004803B8" w:rsidRDefault="00195EAB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4803B8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66" w:type="dxa"/>
            <w:vAlign w:val="center"/>
          </w:tcPr>
          <w:p w:rsidR="00195EAB" w:rsidRPr="004803B8" w:rsidRDefault="00195EAB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61" w:type="dxa"/>
            <w:vAlign w:val="center"/>
          </w:tcPr>
          <w:p w:rsidR="00195EAB" w:rsidRPr="004803B8" w:rsidRDefault="00195EAB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4803B8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195EAB" w:rsidRPr="004803B8" w:rsidTr="0074442F">
        <w:tc>
          <w:tcPr>
            <w:tcW w:w="3303" w:type="dxa"/>
          </w:tcPr>
          <w:p w:rsidR="00195EAB" w:rsidRPr="004803B8" w:rsidRDefault="00195EAB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69" w:type="dxa"/>
          </w:tcPr>
          <w:p w:rsidR="00195EAB" w:rsidRPr="004803B8" w:rsidRDefault="00195EAB" w:rsidP="007444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21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4994" w:type="dxa"/>
            <w:gridSpan w:val="7"/>
          </w:tcPr>
          <w:p w:rsidR="00195EAB" w:rsidRPr="004803B8" w:rsidRDefault="00195EAB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4803B8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</w:t>
            </w:r>
            <w:r w:rsidRPr="004803B8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ล้าน</w:t>
            </w:r>
            <w:r w:rsidRPr="004803B8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195EAB" w:rsidRPr="004803B8" w:rsidTr="0074442F">
        <w:tc>
          <w:tcPr>
            <w:tcW w:w="3303" w:type="dxa"/>
          </w:tcPr>
          <w:p w:rsidR="00195EAB" w:rsidRPr="004803B8" w:rsidRDefault="00195EAB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803B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</w:t>
            </w:r>
            <w:r w:rsidRPr="004803B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ของงวด</w:t>
            </w:r>
            <w:r w:rsidRPr="004803B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ปัจจุบัน</w:t>
            </w:r>
          </w:p>
        </w:tc>
        <w:tc>
          <w:tcPr>
            <w:tcW w:w="869" w:type="dxa"/>
          </w:tcPr>
          <w:p w:rsidR="00195EAB" w:rsidRPr="004803B8" w:rsidRDefault="00195EAB" w:rsidP="007444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21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50" w:type="dxa"/>
            <w:vAlign w:val="bottom"/>
          </w:tcPr>
          <w:p w:rsidR="00195EAB" w:rsidRPr="004803B8" w:rsidRDefault="00195EAB" w:rsidP="0074442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:rsidR="00195EAB" w:rsidRPr="004803B8" w:rsidRDefault="00195EAB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0" w:type="dxa"/>
            <w:vAlign w:val="bottom"/>
          </w:tcPr>
          <w:p w:rsidR="00195EAB" w:rsidRPr="004803B8" w:rsidRDefault="00195EAB" w:rsidP="0074442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" w:type="dxa"/>
          </w:tcPr>
          <w:p w:rsidR="00195EAB" w:rsidRPr="004803B8" w:rsidRDefault="00195EAB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:rsidR="00195EAB" w:rsidRPr="004803B8" w:rsidRDefault="00195EAB" w:rsidP="0074442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" w:type="dxa"/>
          </w:tcPr>
          <w:p w:rsidR="00195EAB" w:rsidRPr="004803B8" w:rsidRDefault="00195EAB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1" w:type="dxa"/>
            <w:vAlign w:val="bottom"/>
          </w:tcPr>
          <w:p w:rsidR="00195EAB" w:rsidRPr="004803B8" w:rsidRDefault="00195EAB" w:rsidP="0074442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535A8" w:rsidRPr="004803B8" w:rsidTr="0074442F">
        <w:tc>
          <w:tcPr>
            <w:tcW w:w="3303" w:type="dxa"/>
          </w:tcPr>
          <w:p w:rsidR="009535A8" w:rsidRPr="004803B8" w:rsidRDefault="009535A8" w:rsidP="00953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803B8">
              <w:rPr>
                <w:rFonts w:ascii="Angsana New" w:hAnsi="Angsana New"/>
                <w:sz w:val="30"/>
                <w:szCs w:val="30"/>
                <w:cs/>
              </w:rPr>
              <w:t>สำหรับงวดปัจจุบัน</w:t>
            </w:r>
          </w:p>
        </w:tc>
        <w:tc>
          <w:tcPr>
            <w:tcW w:w="869" w:type="dxa"/>
          </w:tcPr>
          <w:p w:rsidR="009535A8" w:rsidRPr="004803B8" w:rsidRDefault="009535A8" w:rsidP="009535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21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50" w:type="dxa"/>
            <w:vAlign w:val="bottom"/>
          </w:tcPr>
          <w:p w:rsidR="009535A8" w:rsidRPr="009E0F22" w:rsidRDefault="009535A8" w:rsidP="00953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1,5</w:t>
            </w:r>
            <w:r w:rsidR="00FD04A4">
              <w:rPr>
                <w:rFonts w:ascii="Angsana New" w:hAnsi="Angsana New"/>
                <w:sz w:val="30"/>
                <w:szCs w:val="30"/>
              </w:rPr>
              <w:t>49</w:t>
            </w:r>
          </w:p>
        </w:tc>
        <w:tc>
          <w:tcPr>
            <w:tcW w:w="239" w:type="dxa"/>
          </w:tcPr>
          <w:p w:rsidR="009535A8" w:rsidRPr="004803B8" w:rsidRDefault="009535A8" w:rsidP="00953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0" w:type="dxa"/>
            <w:vAlign w:val="bottom"/>
          </w:tcPr>
          <w:p w:rsidR="009535A8" w:rsidRPr="009E0F22" w:rsidRDefault="009535A8" w:rsidP="00953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1,555</w:t>
            </w:r>
          </w:p>
        </w:tc>
        <w:tc>
          <w:tcPr>
            <w:tcW w:w="266" w:type="dxa"/>
          </w:tcPr>
          <w:p w:rsidR="009535A8" w:rsidRPr="004803B8" w:rsidRDefault="009535A8" w:rsidP="00953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:rsidR="009535A8" w:rsidRPr="004803B8" w:rsidRDefault="00F200BE" w:rsidP="00953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66" w:type="dxa"/>
          </w:tcPr>
          <w:p w:rsidR="009535A8" w:rsidRPr="004803B8" w:rsidRDefault="009535A8" w:rsidP="00953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1" w:type="dxa"/>
            <w:vAlign w:val="bottom"/>
          </w:tcPr>
          <w:p w:rsidR="009535A8" w:rsidRPr="004803B8" w:rsidRDefault="00762EA1" w:rsidP="00762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535A8" w:rsidRPr="004803B8" w:rsidTr="0074442F">
        <w:tc>
          <w:tcPr>
            <w:tcW w:w="3303" w:type="dxa"/>
          </w:tcPr>
          <w:p w:rsidR="009535A8" w:rsidRPr="004803B8" w:rsidRDefault="009535A8" w:rsidP="00953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803B8">
              <w:rPr>
                <w:rFonts w:ascii="Angsana New" w:hAnsi="Angsana New"/>
                <w:sz w:val="30"/>
                <w:szCs w:val="30"/>
                <w:cs/>
              </w:rPr>
              <w:t>ภาษีงวดก่อนๆ ที่บันทึก</w:t>
            </w:r>
            <w:r w:rsidRPr="004803B8">
              <w:rPr>
                <w:rFonts w:ascii="Angsana New" w:hAnsi="Angsana New" w:hint="cs"/>
                <w:sz w:val="30"/>
                <w:szCs w:val="30"/>
                <w:cs/>
              </w:rPr>
              <w:t>ต่ำไป</w:t>
            </w:r>
          </w:p>
        </w:tc>
        <w:tc>
          <w:tcPr>
            <w:tcW w:w="869" w:type="dxa"/>
          </w:tcPr>
          <w:p w:rsidR="009535A8" w:rsidRPr="004803B8" w:rsidRDefault="009535A8" w:rsidP="009535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21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50" w:type="dxa"/>
            <w:tcBorders>
              <w:bottom w:val="single" w:sz="4" w:space="0" w:color="auto"/>
            </w:tcBorders>
            <w:vAlign w:val="bottom"/>
          </w:tcPr>
          <w:p w:rsidR="009535A8" w:rsidRPr="009E0F22" w:rsidRDefault="009535A8" w:rsidP="00953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9" w:type="dxa"/>
          </w:tcPr>
          <w:p w:rsidR="009535A8" w:rsidRPr="004803B8" w:rsidRDefault="009535A8" w:rsidP="00953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0" w:type="dxa"/>
            <w:tcBorders>
              <w:bottom w:val="single" w:sz="4" w:space="0" w:color="auto"/>
            </w:tcBorders>
            <w:vAlign w:val="bottom"/>
          </w:tcPr>
          <w:p w:rsidR="009535A8" w:rsidRPr="009E0F22" w:rsidRDefault="009535A8" w:rsidP="00953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66" w:type="dxa"/>
          </w:tcPr>
          <w:p w:rsidR="009535A8" w:rsidRPr="004803B8" w:rsidRDefault="009535A8" w:rsidP="00953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:rsidR="009535A8" w:rsidRPr="004803B8" w:rsidRDefault="00F200BE" w:rsidP="00F20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:rsidR="009535A8" w:rsidRPr="004803B8" w:rsidRDefault="009535A8" w:rsidP="00953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1" w:type="dxa"/>
            <w:tcBorders>
              <w:bottom w:val="single" w:sz="4" w:space="0" w:color="auto"/>
            </w:tcBorders>
            <w:vAlign w:val="bottom"/>
          </w:tcPr>
          <w:p w:rsidR="009535A8" w:rsidRPr="004803B8" w:rsidRDefault="00762EA1" w:rsidP="00762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535A8" w:rsidRPr="004803B8" w:rsidTr="0074442F">
        <w:tc>
          <w:tcPr>
            <w:tcW w:w="3303" w:type="dxa"/>
          </w:tcPr>
          <w:p w:rsidR="009535A8" w:rsidRPr="004803B8" w:rsidRDefault="009535A8" w:rsidP="00953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69" w:type="dxa"/>
          </w:tcPr>
          <w:p w:rsidR="009535A8" w:rsidRPr="004803B8" w:rsidRDefault="009535A8" w:rsidP="009535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21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535A8" w:rsidRPr="009E0F22" w:rsidRDefault="009535A8" w:rsidP="00FD0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1,55</w:t>
            </w:r>
            <w:r w:rsidR="00FD04A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39" w:type="dxa"/>
          </w:tcPr>
          <w:p w:rsidR="009535A8" w:rsidRPr="004803B8" w:rsidRDefault="009535A8" w:rsidP="00953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535A8" w:rsidRPr="009E0F22" w:rsidRDefault="009535A8" w:rsidP="00953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1,561</w:t>
            </w:r>
          </w:p>
        </w:tc>
        <w:tc>
          <w:tcPr>
            <w:tcW w:w="266" w:type="dxa"/>
          </w:tcPr>
          <w:p w:rsidR="009535A8" w:rsidRPr="004803B8" w:rsidRDefault="009535A8" w:rsidP="00953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535A8" w:rsidRPr="004803B8" w:rsidRDefault="00F200BE" w:rsidP="00953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66" w:type="dxa"/>
          </w:tcPr>
          <w:p w:rsidR="009535A8" w:rsidRPr="004803B8" w:rsidRDefault="009535A8" w:rsidP="00953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535A8" w:rsidRPr="004803B8" w:rsidRDefault="00762EA1" w:rsidP="00762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9535A8" w:rsidRPr="004803B8" w:rsidTr="0074442F">
        <w:tc>
          <w:tcPr>
            <w:tcW w:w="3303" w:type="dxa"/>
            <w:shd w:val="clear" w:color="auto" w:fill="auto"/>
          </w:tcPr>
          <w:p w:rsidR="009535A8" w:rsidRPr="004803B8" w:rsidRDefault="009535A8" w:rsidP="00953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803B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869" w:type="dxa"/>
            <w:shd w:val="clear" w:color="auto" w:fill="auto"/>
          </w:tcPr>
          <w:p w:rsidR="009535A8" w:rsidRPr="004803B8" w:rsidRDefault="009535A8" w:rsidP="009535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21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535A8" w:rsidRPr="00813F9B" w:rsidRDefault="009535A8" w:rsidP="009535A8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239" w:type="dxa"/>
            <w:shd w:val="clear" w:color="auto" w:fill="auto"/>
          </w:tcPr>
          <w:p w:rsidR="009535A8" w:rsidRPr="004803B8" w:rsidRDefault="009535A8" w:rsidP="00953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535A8" w:rsidRPr="00813F9B" w:rsidRDefault="009535A8" w:rsidP="009535A8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  <w:shd w:val="clear" w:color="auto" w:fill="auto"/>
          </w:tcPr>
          <w:p w:rsidR="009535A8" w:rsidRPr="004803B8" w:rsidRDefault="009535A8" w:rsidP="00953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535A8" w:rsidRPr="004803B8" w:rsidRDefault="009535A8" w:rsidP="009535A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66" w:type="dxa"/>
            <w:shd w:val="clear" w:color="auto" w:fill="auto"/>
          </w:tcPr>
          <w:p w:rsidR="009535A8" w:rsidRPr="004803B8" w:rsidRDefault="009535A8" w:rsidP="00953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535A8" w:rsidRPr="004803B8" w:rsidRDefault="009535A8" w:rsidP="009535A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535A8" w:rsidRPr="004803B8" w:rsidTr="0074442F">
        <w:tc>
          <w:tcPr>
            <w:tcW w:w="3303" w:type="dxa"/>
            <w:shd w:val="clear" w:color="auto" w:fill="auto"/>
          </w:tcPr>
          <w:p w:rsidR="009535A8" w:rsidRPr="004803B8" w:rsidRDefault="009535A8" w:rsidP="00953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803B8">
              <w:rPr>
                <w:rFonts w:ascii="Angsana New" w:hAnsi="Angsana New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869" w:type="dxa"/>
            <w:shd w:val="clear" w:color="auto" w:fill="auto"/>
          </w:tcPr>
          <w:p w:rsidR="009535A8" w:rsidRPr="004803B8" w:rsidRDefault="009535A8" w:rsidP="009535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21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4803B8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>12</w:t>
            </w:r>
          </w:p>
        </w:tc>
        <w:tc>
          <w:tcPr>
            <w:tcW w:w="1050" w:type="dxa"/>
            <w:shd w:val="clear" w:color="auto" w:fill="auto"/>
            <w:vAlign w:val="bottom"/>
          </w:tcPr>
          <w:p w:rsidR="009535A8" w:rsidRPr="009E0F22" w:rsidRDefault="00FD04A4" w:rsidP="00953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9" w:type="dxa"/>
            <w:shd w:val="clear" w:color="auto" w:fill="auto"/>
          </w:tcPr>
          <w:p w:rsidR="009535A8" w:rsidRPr="004803B8" w:rsidRDefault="009535A8" w:rsidP="00953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:rsidR="009535A8" w:rsidRPr="009E0F22" w:rsidRDefault="009535A8" w:rsidP="00953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</w:t>
            </w:r>
          </w:p>
        </w:tc>
        <w:tc>
          <w:tcPr>
            <w:tcW w:w="266" w:type="dxa"/>
            <w:shd w:val="clear" w:color="auto" w:fill="auto"/>
          </w:tcPr>
          <w:p w:rsidR="009535A8" w:rsidRPr="004803B8" w:rsidRDefault="009535A8" w:rsidP="00953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:rsidR="009535A8" w:rsidRPr="004803B8" w:rsidRDefault="00F200BE" w:rsidP="00F20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:rsidR="009535A8" w:rsidRPr="004803B8" w:rsidRDefault="009535A8" w:rsidP="00953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1" w:type="dxa"/>
            <w:shd w:val="clear" w:color="auto" w:fill="auto"/>
            <w:vAlign w:val="bottom"/>
          </w:tcPr>
          <w:p w:rsidR="009535A8" w:rsidRPr="004803B8" w:rsidRDefault="00762EA1" w:rsidP="00762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535A8" w:rsidRPr="004803B8" w:rsidTr="0074442F">
        <w:tc>
          <w:tcPr>
            <w:tcW w:w="3303" w:type="dxa"/>
            <w:shd w:val="clear" w:color="auto" w:fill="auto"/>
          </w:tcPr>
          <w:p w:rsidR="009535A8" w:rsidRPr="004803B8" w:rsidRDefault="009535A8" w:rsidP="00953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69" w:type="dxa"/>
            <w:shd w:val="clear" w:color="auto" w:fill="auto"/>
          </w:tcPr>
          <w:p w:rsidR="009535A8" w:rsidRPr="004803B8" w:rsidRDefault="009535A8" w:rsidP="009535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21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535A8" w:rsidRPr="0063753F" w:rsidRDefault="00FD04A4" w:rsidP="00953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39" w:type="dxa"/>
            <w:shd w:val="clear" w:color="auto" w:fill="auto"/>
          </w:tcPr>
          <w:p w:rsidR="009535A8" w:rsidRPr="004803B8" w:rsidRDefault="009535A8" w:rsidP="00953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535A8" w:rsidRPr="0063753F" w:rsidRDefault="009535A8" w:rsidP="00953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3753F">
              <w:rPr>
                <w:rFonts w:ascii="Angsana New" w:hAnsi="Angsana New"/>
                <w:b/>
                <w:bCs/>
                <w:sz w:val="30"/>
                <w:szCs w:val="30"/>
              </w:rPr>
              <w:t>21</w:t>
            </w:r>
          </w:p>
        </w:tc>
        <w:tc>
          <w:tcPr>
            <w:tcW w:w="266" w:type="dxa"/>
            <w:shd w:val="clear" w:color="auto" w:fill="auto"/>
          </w:tcPr>
          <w:p w:rsidR="009535A8" w:rsidRPr="004803B8" w:rsidRDefault="009535A8" w:rsidP="00953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535A8" w:rsidRPr="004803B8" w:rsidRDefault="00F200BE" w:rsidP="00F20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:rsidR="009535A8" w:rsidRPr="004803B8" w:rsidRDefault="009535A8" w:rsidP="00953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535A8" w:rsidRPr="004803B8" w:rsidRDefault="00762EA1" w:rsidP="00762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9535A8" w:rsidRPr="004803B8" w:rsidTr="0074442F">
        <w:tc>
          <w:tcPr>
            <w:tcW w:w="3303" w:type="dxa"/>
            <w:shd w:val="clear" w:color="auto" w:fill="auto"/>
          </w:tcPr>
          <w:p w:rsidR="009535A8" w:rsidRPr="004803B8" w:rsidRDefault="009535A8" w:rsidP="00953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80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  <w:r w:rsidRPr="004803B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ภาษีเงินได้ </w:t>
            </w:r>
          </w:p>
        </w:tc>
        <w:tc>
          <w:tcPr>
            <w:tcW w:w="869" w:type="dxa"/>
            <w:shd w:val="clear" w:color="auto" w:fill="auto"/>
          </w:tcPr>
          <w:p w:rsidR="009535A8" w:rsidRPr="004803B8" w:rsidRDefault="009535A8" w:rsidP="009535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21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535A8" w:rsidRPr="009E0F22" w:rsidRDefault="009535A8" w:rsidP="00FD0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1,5</w:t>
            </w:r>
            <w:r w:rsidR="00FD04A4">
              <w:rPr>
                <w:rFonts w:ascii="Angsana New" w:hAnsi="Angsana New"/>
                <w:b/>
                <w:bCs/>
                <w:sz w:val="30"/>
                <w:szCs w:val="30"/>
              </w:rPr>
              <w:t>56</w:t>
            </w:r>
          </w:p>
        </w:tc>
        <w:tc>
          <w:tcPr>
            <w:tcW w:w="239" w:type="dxa"/>
            <w:shd w:val="clear" w:color="auto" w:fill="auto"/>
          </w:tcPr>
          <w:p w:rsidR="009535A8" w:rsidRPr="004803B8" w:rsidRDefault="009535A8" w:rsidP="00953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535A8" w:rsidRPr="009E0F22" w:rsidRDefault="009535A8" w:rsidP="00953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1,582</w:t>
            </w:r>
          </w:p>
        </w:tc>
        <w:tc>
          <w:tcPr>
            <w:tcW w:w="266" w:type="dxa"/>
            <w:shd w:val="clear" w:color="auto" w:fill="auto"/>
          </w:tcPr>
          <w:p w:rsidR="009535A8" w:rsidRPr="004803B8" w:rsidRDefault="009535A8" w:rsidP="00953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535A8" w:rsidRPr="004803B8" w:rsidRDefault="00F200BE" w:rsidP="00953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66" w:type="dxa"/>
            <w:shd w:val="clear" w:color="auto" w:fill="auto"/>
          </w:tcPr>
          <w:p w:rsidR="009535A8" w:rsidRPr="004803B8" w:rsidRDefault="009535A8" w:rsidP="00953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535A8" w:rsidRPr="004803B8" w:rsidRDefault="00762EA1" w:rsidP="00762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195EAB" w:rsidRPr="00195EAB" w:rsidRDefault="00195EAB" w:rsidP="00A41F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="Angsana New" w:hAnsi="Angsana New"/>
          <w:sz w:val="30"/>
          <w:szCs w:val="30"/>
        </w:rPr>
      </w:pPr>
    </w:p>
    <w:p w:rsidR="00EC582C" w:rsidRPr="00CF014B" w:rsidRDefault="00340BD8" w:rsidP="00EC58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ab/>
      </w:r>
      <w:r w:rsidR="00EC582C" w:rsidRPr="00CF014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ภาษีเงินได้ที่รับรู้ในกำไรขาดทุนเบ็ดเสร็จอื่น </w:t>
      </w:r>
    </w:p>
    <w:p w:rsidR="009C4235" w:rsidRPr="00CF014B" w:rsidRDefault="009C4235" w:rsidP="00467AD9">
      <w:pPr>
        <w:pStyle w:val="BodyText"/>
        <w:spacing w:after="0"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tbl>
      <w:tblPr>
        <w:tblW w:w="9259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509"/>
        <w:gridCol w:w="900"/>
        <w:gridCol w:w="180"/>
        <w:gridCol w:w="1080"/>
        <w:gridCol w:w="180"/>
        <w:gridCol w:w="990"/>
        <w:gridCol w:w="180"/>
        <w:gridCol w:w="882"/>
        <w:gridCol w:w="180"/>
        <w:gridCol w:w="1080"/>
        <w:gridCol w:w="180"/>
        <w:gridCol w:w="918"/>
      </w:tblGrid>
      <w:tr w:rsidR="00EC582C" w:rsidRPr="00CF014B" w:rsidTr="006E33BC">
        <w:trPr>
          <w:cantSplit/>
        </w:trPr>
        <w:tc>
          <w:tcPr>
            <w:tcW w:w="2509" w:type="dxa"/>
          </w:tcPr>
          <w:p w:rsidR="00EC582C" w:rsidRPr="00CF014B" w:rsidRDefault="00EC582C" w:rsidP="00C624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1" w:hanging="18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50" w:type="dxa"/>
            <w:gridSpan w:val="11"/>
          </w:tcPr>
          <w:p w:rsidR="00EC582C" w:rsidRPr="00CF014B" w:rsidRDefault="00EC582C" w:rsidP="00C62461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014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EC582C" w:rsidRPr="00CF014B" w:rsidTr="006E33BC">
        <w:trPr>
          <w:cantSplit/>
        </w:trPr>
        <w:tc>
          <w:tcPr>
            <w:tcW w:w="2509" w:type="dxa"/>
          </w:tcPr>
          <w:p w:rsidR="00EC582C" w:rsidRPr="00CF014B" w:rsidRDefault="00EC582C" w:rsidP="00C624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1" w:hanging="18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330" w:type="dxa"/>
            <w:gridSpan w:val="5"/>
          </w:tcPr>
          <w:p w:rsidR="00EC582C" w:rsidRPr="00CF014B" w:rsidRDefault="00EC582C" w:rsidP="006E3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014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E33BC" w:rsidRPr="00CF014B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80" w:type="dxa"/>
          </w:tcPr>
          <w:p w:rsidR="00EC582C" w:rsidRPr="00CF014B" w:rsidRDefault="00EC582C" w:rsidP="00C624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40" w:type="dxa"/>
            <w:gridSpan w:val="5"/>
          </w:tcPr>
          <w:p w:rsidR="00EC582C" w:rsidRPr="00CF014B" w:rsidRDefault="00EC582C" w:rsidP="006E3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014B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6E33BC" w:rsidRPr="00CF014B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</w:tr>
      <w:tr w:rsidR="00EC582C" w:rsidRPr="00CF014B" w:rsidTr="006E33BC">
        <w:trPr>
          <w:cantSplit/>
        </w:trPr>
        <w:tc>
          <w:tcPr>
            <w:tcW w:w="2509" w:type="dxa"/>
          </w:tcPr>
          <w:p w:rsidR="00EC582C" w:rsidRPr="00CF014B" w:rsidRDefault="00EC582C" w:rsidP="00C624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1" w:hanging="18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EC582C" w:rsidRPr="00CF014B" w:rsidRDefault="00EC582C" w:rsidP="00C6246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014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ก่อนภาษีเงินได้</w:t>
            </w:r>
          </w:p>
        </w:tc>
        <w:tc>
          <w:tcPr>
            <w:tcW w:w="180" w:type="dxa"/>
            <w:vAlign w:val="bottom"/>
          </w:tcPr>
          <w:p w:rsidR="00EC582C" w:rsidRPr="00CF014B" w:rsidRDefault="00EC582C" w:rsidP="00C62461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EC582C" w:rsidRPr="00CF014B" w:rsidRDefault="00EC582C" w:rsidP="00C6246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014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รายได้(ค่าใช้จ่าย) ภาษีเงินได้</w:t>
            </w:r>
          </w:p>
        </w:tc>
        <w:tc>
          <w:tcPr>
            <w:tcW w:w="180" w:type="dxa"/>
            <w:vAlign w:val="bottom"/>
          </w:tcPr>
          <w:p w:rsidR="00EC582C" w:rsidRPr="00CF014B" w:rsidRDefault="00EC582C" w:rsidP="00C62461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EC582C" w:rsidRPr="00CF014B" w:rsidRDefault="00EC582C" w:rsidP="00C6246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F014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สุทธิจากภาษีเงินได้</w:t>
            </w:r>
          </w:p>
        </w:tc>
        <w:tc>
          <w:tcPr>
            <w:tcW w:w="180" w:type="dxa"/>
            <w:vAlign w:val="bottom"/>
          </w:tcPr>
          <w:p w:rsidR="00EC582C" w:rsidRPr="00CF014B" w:rsidRDefault="00EC582C" w:rsidP="00C62461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2" w:type="dxa"/>
            <w:vAlign w:val="bottom"/>
          </w:tcPr>
          <w:p w:rsidR="00EC582C" w:rsidRPr="00CF014B" w:rsidRDefault="00EC582C" w:rsidP="00C6246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014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ก่อนภาษีเงินได้</w:t>
            </w:r>
          </w:p>
        </w:tc>
        <w:tc>
          <w:tcPr>
            <w:tcW w:w="180" w:type="dxa"/>
            <w:vAlign w:val="bottom"/>
          </w:tcPr>
          <w:p w:rsidR="00EC582C" w:rsidRPr="00CF014B" w:rsidRDefault="00EC582C" w:rsidP="00C62461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EC582C" w:rsidRPr="00CF014B" w:rsidRDefault="00EC582C" w:rsidP="00C6246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014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รายได้(ค่าใช้จ่าย) ภาษีเงินได้</w:t>
            </w:r>
          </w:p>
        </w:tc>
        <w:tc>
          <w:tcPr>
            <w:tcW w:w="180" w:type="dxa"/>
            <w:vAlign w:val="bottom"/>
          </w:tcPr>
          <w:p w:rsidR="00EC582C" w:rsidRPr="00CF014B" w:rsidRDefault="00EC582C" w:rsidP="00C62461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8" w:type="dxa"/>
            <w:vAlign w:val="bottom"/>
          </w:tcPr>
          <w:p w:rsidR="00EC582C" w:rsidRPr="00CF014B" w:rsidRDefault="00EC582C" w:rsidP="00C6246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F014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สุทธิจาก</w:t>
            </w:r>
          </w:p>
          <w:p w:rsidR="00EC582C" w:rsidRPr="00CF014B" w:rsidRDefault="00EC582C" w:rsidP="00C6246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F014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EC582C" w:rsidRPr="00CF014B" w:rsidTr="006E33BC">
        <w:trPr>
          <w:cantSplit/>
        </w:trPr>
        <w:tc>
          <w:tcPr>
            <w:tcW w:w="2509" w:type="dxa"/>
          </w:tcPr>
          <w:p w:rsidR="00EC582C" w:rsidRPr="00CF014B" w:rsidRDefault="00EC582C" w:rsidP="00C624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1" w:hanging="18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50" w:type="dxa"/>
            <w:gridSpan w:val="11"/>
          </w:tcPr>
          <w:p w:rsidR="00EC582C" w:rsidRPr="00CF014B" w:rsidRDefault="00EC582C" w:rsidP="00C6246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014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CF014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ล้านบาท</w:t>
            </w:r>
            <w:r w:rsidRPr="00CF014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663ECA" w:rsidRPr="00CF014B" w:rsidTr="006E33BC">
        <w:trPr>
          <w:cantSplit/>
        </w:trPr>
        <w:tc>
          <w:tcPr>
            <w:tcW w:w="2509" w:type="dxa"/>
          </w:tcPr>
          <w:p w:rsidR="00663ECA" w:rsidRPr="00CF014B" w:rsidRDefault="00663ECA" w:rsidP="006E3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1" w:hanging="18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014B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ผลต่างจากการแปลงค่าหน่วยงานในต่างประเทศ</w:t>
            </w:r>
          </w:p>
        </w:tc>
        <w:tc>
          <w:tcPr>
            <w:tcW w:w="900" w:type="dxa"/>
            <w:vAlign w:val="bottom"/>
          </w:tcPr>
          <w:p w:rsidR="00663ECA" w:rsidRPr="00CF014B" w:rsidRDefault="00663ECA" w:rsidP="00CD585E">
            <w:pPr>
              <w:pStyle w:val="acctfourfigures"/>
              <w:tabs>
                <w:tab w:val="clear" w:pos="765"/>
                <w:tab w:val="decimal" w:pos="587"/>
              </w:tabs>
              <w:spacing w:line="240" w:lineRule="auto"/>
              <w:ind w:right="-295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F014B">
              <w:rPr>
                <w:rFonts w:ascii="Angsana New" w:hAnsi="Angsana New"/>
                <w:sz w:val="30"/>
                <w:szCs w:val="30"/>
                <w:lang w:bidi="th-TH"/>
              </w:rPr>
              <w:t>(39)</w:t>
            </w:r>
          </w:p>
        </w:tc>
        <w:tc>
          <w:tcPr>
            <w:tcW w:w="180" w:type="dxa"/>
            <w:tcBorders>
              <w:left w:val="nil"/>
            </w:tcBorders>
            <w:vAlign w:val="bottom"/>
          </w:tcPr>
          <w:p w:rsidR="00663ECA" w:rsidRPr="00CF014B" w:rsidRDefault="00663ECA" w:rsidP="00CD585E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2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663ECA" w:rsidRPr="00CF014B" w:rsidRDefault="00663ECA" w:rsidP="00CD585E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295"/>
              <w:rPr>
                <w:rFonts w:ascii="Angsana New" w:hAnsi="Angsana New"/>
                <w:sz w:val="30"/>
                <w:szCs w:val="30"/>
              </w:rPr>
            </w:pPr>
            <w:r w:rsidRPr="00CF014B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80" w:type="dxa"/>
            <w:vAlign w:val="bottom"/>
          </w:tcPr>
          <w:p w:rsidR="00663ECA" w:rsidRPr="00CF014B" w:rsidRDefault="00663ECA" w:rsidP="00CD585E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29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vAlign w:val="bottom"/>
          </w:tcPr>
          <w:p w:rsidR="00663ECA" w:rsidRPr="00CF014B" w:rsidRDefault="00663ECA" w:rsidP="00CD585E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295"/>
              <w:rPr>
                <w:rFonts w:ascii="Angsana New" w:hAnsi="Angsana New"/>
                <w:sz w:val="30"/>
                <w:szCs w:val="30"/>
              </w:rPr>
            </w:pPr>
            <w:r w:rsidRPr="00CF014B">
              <w:rPr>
                <w:rFonts w:ascii="Angsana New" w:hAnsi="Angsana New"/>
                <w:sz w:val="30"/>
                <w:szCs w:val="30"/>
              </w:rPr>
              <w:t>(31)</w:t>
            </w:r>
          </w:p>
        </w:tc>
        <w:tc>
          <w:tcPr>
            <w:tcW w:w="180" w:type="dxa"/>
            <w:vAlign w:val="bottom"/>
          </w:tcPr>
          <w:p w:rsidR="00663ECA" w:rsidRPr="00CF014B" w:rsidRDefault="00663ECA" w:rsidP="006E33BC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2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2" w:type="dxa"/>
            <w:vAlign w:val="bottom"/>
          </w:tcPr>
          <w:p w:rsidR="00663ECA" w:rsidRPr="00CF014B" w:rsidRDefault="00663ECA" w:rsidP="00AC3155">
            <w:pPr>
              <w:pStyle w:val="acctfourfigures"/>
              <w:tabs>
                <w:tab w:val="clear" w:pos="765"/>
                <w:tab w:val="decimal" w:pos="587"/>
              </w:tabs>
              <w:spacing w:line="240" w:lineRule="auto"/>
              <w:ind w:right="-295"/>
              <w:rPr>
                <w:rFonts w:asciiTheme="majorBidi" w:hAnsiTheme="majorBidi" w:cstheme="majorBidi"/>
                <w:sz w:val="30"/>
                <w:szCs w:val="30"/>
              </w:rPr>
            </w:pPr>
            <w:r w:rsidRPr="00CF014B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80" w:type="dxa"/>
            <w:vAlign w:val="bottom"/>
          </w:tcPr>
          <w:p w:rsidR="00663ECA" w:rsidRPr="00CF014B" w:rsidRDefault="00663ECA" w:rsidP="006E33BC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295"/>
              <w:rPr>
                <w:rFonts w:asciiTheme="majorBidi" w:hAnsiTheme="majorBidi" w:cstheme="majorBidi"/>
                <w:sz w:val="30"/>
                <w:szCs w:val="30"/>
              </w:rPr>
            </w:pPr>
            <w:r w:rsidRPr="00CF014B">
              <w:rPr>
                <w:rFonts w:asciiTheme="majorBidi" w:hAnsiTheme="majorBidi" w:cstheme="majorBidi"/>
                <w:sz w:val="30"/>
                <w:szCs w:val="30"/>
              </w:rPr>
              <w:t>(2</w:t>
            </w:r>
          </w:p>
        </w:tc>
        <w:tc>
          <w:tcPr>
            <w:tcW w:w="1080" w:type="dxa"/>
            <w:vAlign w:val="bottom"/>
          </w:tcPr>
          <w:p w:rsidR="00663ECA" w:rsidRPr="00CF014B" w:rsidRDefault="00663ECA" w:rsidP="006E33BC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295"/>
              <w:rPr>
                <w:rFonts w:asciiTheme="majorBidi" w:hAnsiTheme="majorBidi" w:cstheme="majorBidi"/>
                <w:sz w:val="30"/>
                <w:szCs w:val="30"/>
              </w:rPr>
            </w:pPr>
            <w:r w:rsidRPr="00CF014B">
              <w:rPr>
                <w:rFonts w:asciiTheme="majorBidi" w:hAnsiTheme="majorBidi" w:cstheme="majorBidi"/>
                <w:sz w:val="30"/>
                <w:szCs w:val="30"/>
              </w:rPr>
              <w:t>(2)</w:t>
            </w:r>
          </w:p>
        </w:tc>
        <w:tc>
          <w:tcPr>
            <w:tcW w:w="180" w:type="dxa"/>
            <w:vAlign w:val="bottom"/>
          </w:tcPr>
          <w:p w:rsidR="00663ECA" w:rsidRPr="00CF014B" w:rsidRDefault="00663ECA" w:rsidP="006E33BC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29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18" w:type="dxa"/>
            <w:vAlign w:val="bottom"/>
          </w:tcPr>
          <w:p w:rsidR="00663ECA" w:rsidRPr="00CF014B" w:rsidRDefault="00663ECA" w:rsidP="006E33B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295"/>
              <w:rPr>
                <w:rFonts w:asciiTheme="majorBidi" w:hAnsiTheme="majorBidi" w:cstheme="majorBidi"/>
                <w:sz w:val="30"/>
                <w:szCs w:val="30"/>
              </w:rPr>
            </w:pPr>
            <w:r w:rsidRPr="00CF014B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663ECA" w:rsidRPr="00CF014B" w:rsidTr="006E33BC">
        <w:trPr>
          <w:cantSplit/>
        </w:trPr>
        <w:tc>
          <w:tcPr>
            <w:tcW w:w="2509" w:type="dxa"/>
          </w:tcPr>
          <w:p w:rsidR="00663ECA" w:rsidRPr="00CF014B" w:rsidRDefault="00663ECA" w:rsidP="006E3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1" w:hanging="187"/>
              <w:rPr>
                <w:rFonts w:ascii="Angsana New" w:hAnsi="Angsana New"/>
                <w:sz w:val="30"/>
                <w:szCs w:val="30"/>
              </w:rPr>
            </w:pPr>
            <w:r w:rsidRPr="00CF014B">
              <w:rPr>
                <w:rFonts w:ascii="Angsana New" w:hAnsi="Angsana New"/>
                <w:sz w:val="30"/>
                <w:szCs w:val="30"/>
                <w:cs/>
              </w:rPr>
              <w:t>ขาดทุนจากการ</w:t>
            </w:r>
            <w:r w:rsidR="00CF014B" w:rsidRPr="00CF014B">
              <w:rPr>
                <w:rFonts w:ascii="Angsana New" w:hAnsi="Angsana New" w:hint="cs"/>
                <w:sz w:val="30"/>
                <w:szCs w:val="30"/>
                <w:cs/>
              </w:rPr>
              <w:t>ประมาณ</w:t>
            </w:r>
            <w:r w:rsidR="00CF014B" w:rsidRPr="00CF014B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="00CF014B" w:rsidRPr="00CF014B">
              <w:rPr>
                <w:rFonts w:ascii="Angsana New" w:hAnsi="Angsana New"/>
                <w:sz w:val="30"/>
                <w:szCs w:val="30"/>
                <w:cs/>
              </w:rPr>
              <w:t>ตามหลักคณิตศาสตร์ประกันภัย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663ECA" w:rsidRPr="00CF014B" w:rsidRDefault="00663ECA" w:rsidP="0045546D">
            <w:pPr>
              <w:pStyle w:val="acctfourfigures"/>
              <w:tabs>
                <w:tab w:val="clear" w:pos="765"/>
                <w:tab w:val="decimal" w:pos="472"/>
              </w:tabs>
              <w:spacing w:line="240" w:lineRule="auto"/>
              <w:ind w:right="-29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F014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  <w:vAlign w:val="bottom"/>
          </w:tcPr>
          <w:p w:rsidR="00663ECA" w:rsidRPr="00CF014B" w:rsidRDefault="00663ECA" w:rsidP="00CD585E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2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663ECA" w:rsidRPr="00CF014B" w:rsidRDefault="00663ECA" w:rsidP="0045546D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right="-295"/>
              <w:rPr>
                <w:rFonts w:ascii="Angsana New" w:hAnsi="Angsana New"/>
                <w:sz w:val="30"/>
                <w:szCs w:val="30"/>
              </w:rPr>
            </w:pPr>
            <w:r w:rsidRPr="00CF014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:rsidR="00663ECA" w:rsidRPr="00CF014B" w:rsidRDefault="00663ECA" w:rsidP="00CD585E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29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663ECA" w:rsidRPr="00CF014B" w:rsidRDefault="00663ECA" w:rsidP="0045546D">
            <w:pPr>
              <w:pStyle w:val="acctfourfigures"/>
              <w:tabs>
                <w:tab w:val="clear" w:pos="765"/>
                <w:tab w:val="decimal" w:pos="472"/>
              </w:tabs>
              <w:spacing w:line="240" w:lineRule="auto"/>
              <w:ind w:right="-295"/>
              <w:rPr>
                <w:rFonts w:ascii="Angsana New" w:hAnsi="Angsana New"/>
                <w:sz w:val="30"/>
                <w:szCs w:val="30"/>
              </w:rPr>
            </w:pPr>
            <w:r w:rsidRPr="00CF014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:rsidR="00663ECA" w:rsidRPr="00CF014B" w:rsidRDefault="00663ECA" w:rsidP="006E33BC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2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2" w:type="dxa"/>
            <w:tcBorders>
              <w:bottom w:val="single" w:sz="4" w:space="0" w:color="auto"/>
            </w:tcBorders>
            <w:vAlign w:val="bottom"/>
          </w:tcPr>
          <w:p w:rsidR="00663ECA" w:rsidRPr="00CF014B" w:rsidRDefault="00663ECA" w:rsidP="006E33BC">
            <w:pPr>
              <w:pStyle w:val="acctfourfigures"/>
              <w:tabs>
                <w:tab w:val="clear" w:pos="765"/>
                <w:tab w:val="decimal" w:pos="587"/>
              </w:tabs>
              <w:spacing w:line="240" w:lineRule="auto"/>
              <w:ind w:right="-29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F014B">
              <w:rPr>
                <w:rFonts w:ascii="Angsana New" w:hAnsi="Angsana New"/>
                <w:sz w:val="30"/>
                <w:szCs w:val="30"/>
              </w:rPr>
              <w:t>(15)</w:t>
            </w:r>
          </w:p>
        </w:tc>
        <w:tc>
          <w:tcPr>
            <w:tcW w:w="180" w:type="dxa"/>
            <w:vAlign w:val="bottom"/>
          </w:tcPr>
          <w:p w:rsidR="00663ECA" w:rsidRPr="00CF014B" w:rsidRDefault="00663ECA" w:rsidP="006E33BC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2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663ECA" w:rsidRPr="00CF014B" w:rsidRDefault="00663ECA" w:rsidP="006E33BC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295"/>
              <w:rPr>
                <w:rFonts w:ascii="Angsana New" w:hAnsi="Angsana New"/>
                <w:sz w:val="30"/>
                <w:szCs w:val="30"/>
              </w:rPr>
            </w:pPr>
            <w:r w:rsidRPr="00CF014B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80" w:type="dxa"/>
            <w:vAlign w:val="bottom"/>
          </w:tcPr>
          <w:p w:rsidR="00663ECA" w:rsidRPr="00CF014B" w:rsidRDefault="00663ECA" w:rsidP="006E33BC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29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18" w:type="dxa"/>
            <w:tcBorders>
              <w:bottom w:val="single" w:sz="4" w:space="0" w:color="auto"/>
            </w:tcBorders>
            <w:vAlign w:val="bottom"/>
          </w:tcPr>
          <w:p w:rsidR="00663ECA" w:rsidRPr="00CF014B" w:rsidRDefault="00663ECA" w:rsidP="006E33B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295"/>
              <w:rPr>
                <w:rFonts w:ascii="Angsana New" w:hAnsi="Angsana New"/>
                <w:sz w:val="30"/>
                <w:szCs w:val="30"/>
              </w:rPr>
            </w:pPr>
            <w:r w:rsidRPr="00CF014B">
              <w:rPr>
                <w:rFonts w:ascii="Angsana New" w:hAnsi="Angsana New"/>
                <w:sz w:val="30"/>
                <w:szCs w:val="30"/>
              </w:rPr>
              <w:t>(12)</w:t>
            </w:r>
          </w:p>
        </w:tc>
      </w:tr>
      <w:tr w:rsidR="00663ECA" w:rsidRPr="00176CCB" w:rsidTr="006E33BC">
        <w:trPr>
          <w:cantSplit/>
        </w:trPr>
        <w:tc>
          <w:tcPr>
            <w:tcW w:w="2509" w:type="dxa"/>
          </w:tcPr>
          <w:p w:rsidR="00663ECA" w:rsidRPr="00176CCB" w:rsidRDefault="00663ECA" w:rsidP="006E3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1" w:hanging="18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76CC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63ECA" w:rsidRPr="00176CCB" w:rsidRDefault="00663ECA" w:rsidP="00CD585E">
            <w:pPr>
              <w:pStyle w:val="acctfourfigures"/>
              <w:tabs>
                <w:tab w:val="clear" w:pos="765"/>
                <w:tab w:val="decimal" w:pos="587"/>
              </w:tabs>
              <w:spacing w:line="240" w:lineRule="auto"/>
              <w:ind w:right="-295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176CCB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(39)</w:t>
            </w:r>
          </w:p>
        </w:tc>
        <w:tc>
          <w:tcPr>
            <w:tcW w:w="180" w:type="dxa"/>
            <w:tcBorders>
              <w:left w:val="nil"/>
            </w:tcBorders>
            <w:vAlign w:val="bottom"/>
          </w:tcPr>
          <w:p w:rsidR="00663ECA" w:rsidRPr="00176CCB" w:rsidRDefault="00663ECA" w:rsidP="00CD585E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29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63ECA" w:rsidRPr="00176CCB" w:rsidRDefault="00663ECA" w:rsidP="00CD585E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29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76CCB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80" w:type="dxa"/>
            <w:vAlign w:val="bottom"/>
          </w:tcPr>
          <w:p w:rsidR="00663ECA" w:rsidRPr="00176CCB" w:rsidRDefault="00663ECA" w:rsidP="00CD585E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29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63ECA" w:rsidRPr="00176CCB" w:rsidRDefault="00663ECA" w:rsidP="00CD585E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29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76CCB">
              <w:rPr>
                <w:rFonts w:ascii="Angsana New" w:hAnsi="Angsana New"/>
                <w:b/>
                <w:bCs/>
                <w:sz w:val="30"/>
                <w:szCs w:val="30"/>
              </w:rPr>
              <w:t>(31)</w:t>
            </w:r>
          </w:p>
        </w:tc>
        <w:tc>
          <w:tcPr>
            <w:tcW w:w="180" w:type="dxa"/>
            <w:vAlign w:val="bottom"/>
          </w:tcPr>
          <w:p w:rsidR="00663ECA" w:rsidRPr="00176CCB" w:rsidRDefault="00663ECA" w:rsidP="006E33BC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29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63ECA" w:rsidRPr="00176CCB" w:rsidRDefault="00663ECA" w:rsidP="006E33BC">
            <w:pPr>
              <w:pStyle w:val="acctfourfigures"/>
              <w:tabs>
                <w:tab w:val="clear" w:pos="765"/>
                <w:tab w:val="decimal" w:pos="587"/>
              </w:tabs>
              <w:spacing w:line="240" w:lineRule="auto"/>
              <w:ind w:right="-29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76CCB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(6)</w:t>
            </w:r>
          </w:p>
        </w:tc>
        <w:tc>
          <w:tcPr>
            <w:tcW w:w="180" w:type="dxa"/>
            <w:vAlign w:val="bottom"/>
          </w:tcPr>
          <w:p w:rsidR="00663ECA" w:rsidRPr="00176CCB" w:rsidRDefault="00663ECA" w:rsidP="006E33BC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29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76CC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63ECA" w:rsidRPr="00176CCB" w:rsidRDefault="00663ECA" w:rsidP="006E33BC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29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76CCB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80" w:type="dxa"/>
            <w:vAlign w:val="bottom"/>
          </w:tcPr>
          <w:p w:rsidR="00663ECA" w:rsidRPr="00176CCB" w:rsidRDefault="00663ECA" w:rsidP="006E33BC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29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63ECA" w:rsidRPr="00176CCB" w:rsidRDefault="00663ECA" w:rsidP="006E33B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29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76CCB">
              <w:rPr>
                <w:rFonts w:ascii="Angsana New" w:hAnsi="Angsana New"/>
                <w:b/>
                <w:bCs/>
                <w:sz w:val="30"/>
                <w:szCs w:val="30"/>
              </w:rPr>
              <w:t>(5)</w:t>
            </w:r>
          </w:p>
        </w:tc>
      </w:tr>
    </w:tbl>
    <w:p w:rsidR="0091511E" w:rsidRPr="00CF014B" w:rsidRDefault="0091511E" w:rsidP="00EC58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:rsidR="00A41F67" w:rsidRPr="00CF014B" w:rsidRDefault="00EC582C" w:rsidP="00EC58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F014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</w:r>
      <w:r w:rsidR="00A41F67" w:rsidRPr="00CF014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การกระทบยอดเพื่อหาอัตราภาษีที่แท้จริง</w:t>
      </w:r>
    </w:p>
    <w:p w:rsidR="00A12EE3" w:rsidRPr="00CF014B" w:rsidRDefault="00A12EE3" w:rsidP="00EC58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9252" w:type="dxa"/>
        <w:tblInd w:w="55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50"/>
        <w:gridCol w:w="1035"/>
        <w:gridCol w:w="270"/>
        <w:gridCol w:w="1170"/>
        <w:gridCol w:w="270"/>
        <w:gridCol w:w="972"/>
        <w:gridCol w:w="270"/>
        <w:gridCol w:w="1215"/>
      </w:tblGrid>
      <w:tr w:rsidR="00893276" w:rsidRPr="00CF014B" w:rsidTr="001259A9">
        <w:tc>
          <w:tcPr>
            <w:tcW w:w="4050" w:type="dxa"/>
          </w:tcPr>
          <w:p w:rsidR="00893276" w:rsidRPr="00CF014B" w:rsidRDefault="00893276" w:rsidP="00172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02" w:type="dxa"/>
            <w:gridSpan w:val="7"/>
            <w:tcBorders>
              <w:bottom w:val="nil"/>
            </w:tcBorders>
          </w:tcPr>
          <w:p w:rsidR="00893276" w:rsidRPr="00CF014B" w:rsidRDefault="00893276" w:rsidP="00974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F014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1632F" w:rsidRPr="00CF014B" w:rsidTr="001259A9">
        <w:tc>
          <w:tcPr>
            <w:tcW w:w="4050" w:type="dxa"/>
          </w:tcPr>
          <w:p w:rsidR="0051632F" w:rsidRPr="00CF014B" w:rsidRDefault="00A12EE3" w:rsidP="00A1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F014B">
              <w:rPr>
                <w:rFonts w:asciiTheme="majorBidi" w:hAnsiTheme="majorBidi" w:cstheme="majorBidi"/>
                <w:sz w:val="30"/>
                <w:szCs w:val="30"/>
              </w:rPr>
              <w:tab/>
            </w:r>
          </w:p>
        </w:tc>
        <w:tc>
          <w:tcPr>
            <w:tcW w:w="2475" w:type="dxa"/>
            <w:gridSpan w:val="3"/>
            <w:tcBorders>
              <w:top w:val="nil"/>
            </w:tcBorders>
          </w:tcPr>
          <w:p w:rsidR="0051632F" w:rsidRPr="00CF014B" w:rsidRDefault="00423478" w:rsidP="006E3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014B">
              <w:rPr>
                <w:rFonts w:ascii="Angsana New" w:hAnsi="Angsana New"/>
                <w:sz w:val="30"/>
                <w:szCs w:val="30"/>
              </w:rPr>
              <w:t>256</w:t>
            </w:r>
            <w:r w:rsidR="006E33BC" w:rsidRPr="00CF014B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tcBorders>
              <w:top w:val="nil"/>
            </w:tcBorders>
          </w:tcPr>
          <w:p w:rsidR="0051632F" w:rsidRPr="00CF014B" w:rsidRDefault="0051632F" w:rsidP="00516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7" w:type="dxa"/>
            <w:gridSpan w:val="3"/>
            <w:tcBorders>
              <w:top w:val="nil"/>
            </w:tcBorders>
          </w:tcPr>
          <w:p w:rsidR="0051632F" w:rsidRPr="00CF014B" w:rsidRDefault="0051632F" w:rsidP="006E3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014B">
              <w:rPr>
                <w:rFonts w:ascii="Angsana New" w:hAnsi="Angsana New"/>
                <w:sz w:val="30"/>
                <w:szCs w:val="30"/>
              </w:rPr>
              <w:t>25</w:t>
            </w:r>
            <w:r w:rsidR="006E33BC" w:rsidRPr="00CF014B"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791AA0" w:rsidRPr="00176CCB" w:rsidTr="001259A9">
        <w:tc>
          <w:tcPr>
            <w:tcW w:w="4050" w:type="dxa"/>
          </w:tcPr>
          <w:p w:rsidR="00791AA0" w:rsidRPr="00176CCB" w:rsidRDefault="00791AA0" w:rsidP="00791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:rsidR="00791AA0" w:rsidRPr="00176CCB" w:rsidRDefault="00791AA0" w:rsidP="00791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76CCB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270" w:type="dxa"/>
          </w:tcPr>
          <w:p w:rsidR="00791AA0" w:rsidRPr="00176CCB" w:rsidRDefault="00791AA0" w:rsidP="00791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791AA0" w:rsidRPr="00176CCB" w:rsidRDefault="00791AA0" w:rsidP="00791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791AA0" w:rsidRPr="00176CCB" w:rsidRDefault="00791AA0" w:rsidP="00791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2" w:type="dxa"/>
          </w:tcPr>
          <w:p w:rsidR="00791AA0" w:rsidRPr="00176CCB" w:rsidRDefault="00791AA0" w:rsidP="00791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76CCB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270" w:type="dxa"/>
          </w:tcPr>
          <w:p w:rsidR="00791AA0" w:rsidRPr="00176CCB" w:rsidRDefault="00791AA0" w:rsidP="00791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</w:tcPr>
          <w:p w:rsidR="00791AA0" w:rsidRPr="00176CCB" w:rsidRDefault="00791AA0" w:rsidP="00791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91AA0" w:rsidRPr="00CF014B" w:rsidTr="001259A9">
        <w:tc>
          <w:tcPr>
            <w:tcW w:w="4050" w:type="dxa"/>
          </w:tcPr>
          <w:p w:rsidR="00791AA0" w:rsidRPr="00CF014B" w:rsidRDefault="00791AA0" w:rsidP="00791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35" w:type="dxa"/>
          </w:tcPr>
          <w:p w:rsidR="00791AA0" w:rsidRPr="00CF014B" w:rsidRDefault="00791AA0" w:rsidP="00791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F014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70" w:type="dxa"/>
          </w:tcPr>
          <w:p w:rsidR="00791AA0" w:rsidRPr="00CF014B" w:rsidRDefault="00791AA0" w:rsidP="00791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:rsidR="00791AA0" w:rsidRPr="00CF014B" w:rsidRDefault="00791AA0" w:rsidP="00791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F014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CF014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CF014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791AA0" w:rsidRPr="00CF014B" w:rsidRDefault="00791AA0" w:rsidP="00791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2" w:type="dxa"/>
          </w:tcPr>
          <w:p w:rsidR="00791AA0" w:rsidRPr="00CF014B" w:rsidRDefault="00791AA0" w:rsidP="00791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F014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70" w:type="dxa"/>
          </w:tcPr>
          <w:p w:rsidR="00791AA0" w:rsidRPr="00CF014B" w:rsidRDefault="00791AA0" w:rsidP="00791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  <w:tcBorders>
              <w:bottom w:val="nil"/>
            </w:tcBorders>
          </w:tcPr>
          <w:p w:rsidR="00791AA0" w:rsidRPr="00CF014B" w:rsidRDefault="00791AA0" w:rsidP="00791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F014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CF014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CF014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2F0D22" w:rsidRPr="00CF014B" w:rsidTr="001259A9">
        <w:tc>
          <w:tcPr>
            <w:tcW w:w="4050" w:type="dxa"/>
          </w:tcPr>
          <w:p w:rsidR="002F0D22" w:rsidRPr="00CF014B" w:rsidRDefault="002F0D22" w:rsidP="006E33B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014B">
              <w:rPr>
                <w:rFonts w:asciiTheme="majorBidi" w:hAnsiTheme="majorBidi" w:cstheme="majorBidi"/>
                <w:sz w:val="30"/>
                <w:szCs w:val="30"/>
                <w:cs/>
              </w:rPr>
              <w:t>กำไรก่อนภาษีเงินได้รวม</w:t>
            </w:r>
            <w:r w:rsidR="00CF1482" w:rsidRPr="00CF014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D4148" w:rsidRPr="00CF014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35" w:type="dxa"/>
          </w:tcPr>
          <w:p w:rsidR="002F0D22" w:rsidRPr="00CF014B" w:rsidRDefault="002F0D22" w:rsidP="006E3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2F0D22" w:rsidRPr="00CF014B" w:rsidRDefault="002F0D22" w:rsidP="006E3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double" w:sz="4" w:space="0" w:color="auto"/>
            </w:tcBorders>
          </w:tcPr>
          <w:p w:rsidR="002F0D22" w:rsidRPr="00CF014B" w:rsidRDefault="00726687" w:rsidP="002F0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7,686</w:t>
            </w:r>
          </w:p>
        </w:tc>
        <w:tc>
          <w:tcPr>
            <w:tcW w:w="270" w:type="dxa"/>
          </w:tcPr>
          <w:p w:rsidR="002F0D22" w:rsidRPr="00CF014B" w:rsidRDefault="002F0D22" w:rsidP="006E3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2" w:type="dxa"/>
          </w:tcPr>
          <w:p w:rsidR="002F0D22" w:rsidRPr="00CF014B" w:rsidRDefault="002F0D22" w:rsidP="006E3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:rsidR="002F0D22" w:rsidRPr="00CF014B" w:rsidRDefault="002F0D22" w:rsidP="006E3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  <w:tcBorders>
              <w:top w:val="nil"/>
              <w:bottom w:val="double" w:sz="4" w:space="0" w:color="auto"/>
            </w:tcBorders>
          </w:tcPr>
          <w:p w:rsidR="002F0D22" w:rsidRPr="00CF014B" w:rsidRDefault="002F0D22" w:rsidP="006E3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F014B">
              <w:rPr>
                <w:rFonts w:ascii="Angsana New" w:hAnsi="Angsana New"/>
                <w:sz w:val="30"/>
                <w:szCs w:val="30"/>
              </w:rPr>
              <w:t>7,157</w:t>
            </w:r>
          </w:p>
        </w:tc>
      </w:tr>
      <w:tr w:rsidR="002F0D22" w:rsidRPr="00CF014B" w:rsidTr="001259A9">
        <w:tc>
          <w:tcPr>
            <w:tcW w:w="4050" w:type="dxa"/>
          </w:tcPr>
          <w:p w:rsidR="002F0D22" w:rsidRPr="00CF014B" w:rsidRDefault="002F0D22" w:rsidP="006E3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F014B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035" w:type="dxa"/>
          </w:tcPr>
          <w:p w:rsidR="002F0D22" w:rsidRPr="00CF014B" w:rsidRDefault="002F0D22" w:rsidP="006E3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F014B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70" w:type="dxa"/>
          </w:tcPr>
          <w:p w:rsidR="002F0D22" w:rsidRPr="00CF014B" w:rsidRDefault="002F0D22" w:rsidP="006E3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</w:tcPr>
          <w:p w:rsidR="002F0D22" w:rsidRPr="00CF014B" w:rsidRDefault="002F0D22" w:rsidP="00726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F014B">
              <w:rPr>
                <w:rFonts w:ascii="Angsana New" w:hAnsi="Angsana New"/>
                <w:sz w:val="30"/>
                <w:szCs w:val="30"/>
              </w:rPr>
              <w:t>1,5</w:t>
            </w:r>
            <w:r w:rsidR="00726687">
              <w:rPr>
                <w:rFonts w:ascii="Angsana New" w:hAnsi="Angsana New"/>
                <w:sz w:val="30"/>
                <w:szCs w:val="30"/>
              </w:rPr>
              <w:t>37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2F0D22" w:rsidRPr="00CF014B" w:rsidRDefault="002F0D22" w:rsidP="006E3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2" w:type="dxa"/>
            <w:tcBorders>
              <w:top w:val="nil"/>
              <w:bottom w:val="nil"/>
            </w:tcBorders>
          </w:tcPr>
          <w:p w:rsidR="002F0D22" w:rsidRPr="00CF014B" w:rsidRDefault="002F0D22" w:rsidP="006E3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F014B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2F0D22" w:rsidRPr="00CF014B" w:rsidRDefault="002F0D22" w:rsidP="006E3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  <w:tcBorders>
              <w:top w:val="double" w:sz="4" w:space="0" w:color="auto"/>
              <w:bottom w:val="nil"/>
            </w:tcBorders>
          </w:tcPr>
          <w:p w:rsidR="002F0D22" w:rsidRPr="00CF014B" w:rsidRDefault="002F0D22" w:rsidP="006E3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F014B">
              <w:rPr>
                <w:rFonts w:ascii="Angsana New" w:hAnsi="Angsana New"/>
                <w:sz w:val="30"/>
                <w:szCs w:val="30"/>
              </w:rPr>
              <w:t>1,431</w:t>
            </w:r>
          </w:p>
        </w:tc>
      </w:tr>
      <w:tr w:rsidR="002F0D22" w:rsidRPr="00CF014B" w:rsidTr="001259A9">
        <w:tc>
          <w:tcPr>
            <w:tcW w:w="4050" w:type="dxa"/>
          </w:tcPr>
          <w:p w:rsidR="002F0D22" w:rsidRPr="00CF014B" w:rsidRDefault="002F0D22" w:rsidP="006E3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014B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ผลกระทบจากความแตกต่างของอัตราภาษี</w:t>
            </w:r>
          </w:p>
        </w:tc>
        <w:tc>
          <w:tcPr>
            <w:tcW w:w="1035" w:type="dxa"/>
          </w:tcPr>
          <w:p w:rsidR="002F0D22" w:rsidRPr="00CF014B" w:rsidRDefault="002F0D22" w:rsidP="006E3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2F0D22" w:rsidRPr="00CF014B" w:rsidRDefault="002F0D22" w:rsidP="006E3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2F0D22" w:rsidRPr="00CF014B" w:rsidRDefault="002F0D22" w:rsidP="006E3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2F0D22" w:rsidRPr="00CF014B" w:rsidRDefault="002F0D22" w:rsidP="006E3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2" w:type="dxa"/>
          </w:tcPr>
          <w:p w:rsidR="002F0D22" w:rsidRPr="00CF014B" w:rsidRDefault="002F0D22" w:rsidP="006E3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2F0D22" w:rsidRPr="00CF014B" w:rsidRDefault="002F0D22" w:rsidP="006E3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</w:tcPr>
          <w:p w:rsidR="002F0D22" w:rsidRPr="00CF014B" w:rsidRDefault="002F0D22" w:rsidP="006E3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F58B0" w:rsidRPr="00CF014B" w:rsidTr="001259A9">
        <w:tc>
          <w:tcPr>
            <w:tcW w:w="4050" w:type="dxa"/>
          </w:tcPr>
          <w:p w:rsidR="005F58B0" w:rsidRPr="00CF014B" w:rsidRDefault="005F58B0" w:rsidP="006E3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014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สำหรับกิจการในต่างประเทศ</w:t>
            </w:r>
          </w:p>
        </w:tc>
        <w:tc>
          <w:tcPr>
            <w:tcW w:w="1035" w:type="dxa"/>
          </w:tcPr>
          <w:p w:rsidR="005F58B0" w:rsidRPr="00CF014B" w:rsidRDefault="005F58B0" w:rsidP="006E3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5F58B0" w:rsidRPr="00CF014B" w:rsidRDefault="005F58B0" w:rsidP="006E3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5F58B0" w:rsidRPr="00CF014B" w:rsidRDefault="005F58B0" w:rsidP="00726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right="-63"/>
              <w:rPr>
                <w:rFonts w:ascii="Angsana New" w:hAnsi="Angsana New"/>
                <w:sz w:val="30"/>
                <w:szCs w:val="30"/>
              </w:rPr>
            </w:pPr>
            <w:r w:rsidRPr="00CF014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5F58B0" w:rsidRPr="00CF014B" w:rsidRDefault="005F58B0" w:rsidP="006E3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2" w:type="dxa"/>
          </w:tcPr>
          <w:p w:rsidR="005F58B0" w:rsidRPr="00CF014B" w:rsidRDefault="005F58B0" w:rsidP="006E3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5F58B0" w:rsidRPr="00CF014B" w:rsidRDefault="005F58B0" w:rsidP="006E3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</w:tcPr>
          <w:p w:rsidR="005F58B0" w:rsidRPr="00CF014B" w:rsidRDefault="005F58B0" w:rsidP="006E3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right="-63"/>
              <w:rPr>
                <w:rFonts w:ascii="Angsana New" w:hAnsi="Angsana New"/>
                <w:sz w:val="30"/>
                <w:szCs w:val="30"/>
              </w:rPr>
            </w:pPr>
            <w:r w:rsidRPr="00CF014B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5F58B0" w:rsidRPr="00CF014B" w:rsidTr="001259A9">
        <w:tc>
          <w:tcPr>
            <w:tcW w:w="4050" w:type="dxa"/>
          </w:tcPr>
          <w:p w:rsidR="005F58B0" w:rsidRPr="00CF014B" w:rsidRDefault="005F58B0" w:rsidP="006E3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014B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1035" w:type="dxa"/>
          </w:tcPr>
          <w:p w:rsidR="005F58B0" w:rsidRPr="00CF014B" w:rsidRDefault="005F58B0" w:rsidP="006E3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5F58B0" w:rsidRPr="00CF014B" w:rsidRDefault="005F58B0" w:rsidP="006E3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5F58B0" w:rsidRPr="00CF014B" w:rsidRDefault="005F58B0" w:rsidP="00CD5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right="-63"/>
              <w:rPr>
                <w:rFonts w:ascii="Angsana New" w:hAnsi="Angsana New"/>
                <w:sz w:val="30"/>
                <w:szCs w:val="30"/>
              </w:rPr>
            </w:pPr>
            <w:r w:rsidRPr="00CF014B">
              <w:rPr>
                <w:rFonts w:ascii="Angsana New" w:hAnsi="Angsana New"/>
                <w:sz w:val="30"/>
                <w:szCs w:val="30"/>
              </w:rPr>
              <w:t>(18)</w:t>
            </w:r>
          </w:p>
        </w:tc>
        <w:tc>
          <w:tcPr>
            <w:tcW w:w="270" w:type="dxa"/>
          </w:tcPr>
          <w:p w:rsidR="005F58B0" w:rsidRPr="00CF014B" w:rsidRDefault="005F58B0" w:rsidP="006E3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2" w:type="dxa"/>
          </w:tcPr>
          <w:p w:rsidR="005F58B0" w:rsidRPr="00CF014B" w:rsidRDefault="005F58B0" w:rsidP="006E3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5F58B0" w:rsidRPr="00CF014B" w:rsidRDefault="005F58B0" w:rsidP="006E3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</w:tcPr>
          <w:p w:rsidR="005F58B0" w:rsidRPr="00CF014B" w:rsidRDefault="005F58B0" w:rsidP="006E3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right="-63"/>
              <w:rPr>
                <w:rFonts w:ascii="Angsana New" w:hAnsi="Angsana New"/>
                <w:sz w:val="30"/>
                <w:szCs w:val="30"/>
              </w:rPr>
            </w:pPr>
            <w:r w:rsidRPr="00CF014B">
              <w:rPr>
                <w:rFonts w:ascii="Angsana New" w:hAnsi="Angsana New"/>
                <w:sz w:val="30"/>
                <w:szCs w:val="30"/>
              </w:rPr>
              <w:t>(6)</w:t>
            </w:r>
          </w:p>
        </w:tc>
      </w:tr>
      <w:tr w:rsidR="005F58B0" w:rsidRPr="00CF014B" w:rsidTr="001259A9">
        <w:tc>
          <w:tcPr>
            <w:tcW w:w="4050" w:type="dxa"/>
          </w:tcPr>
          <w:p w:rsidR="005F58B0" w:rsidRPr="00CF014B" w:rsidRDefault="005F58B0" w:rsidP="006E3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F014B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1035" w:type="dxa"/>
            <w:tcBorders>
              <w:bottom w:val="nil"/>
            </w:tcBorders>
          </w:tcPr>
          <w:p w:rsidR="005F58B0" w:rsidRPr="00CF014B" w:rsidRDefault="005F58B0" w:rsidP="006E3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5F58B0" w:rsidRPr="00CF014B" w:rsidRDefault="005F58B0" w:rsidP="006E3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:rsidR="005F58B0" w:rsidRPr="00CF014B" w:rsidRDefault="005F58B0" w:rsidP="00B91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right="-63"/>
              <w:rPr>
                <w:rFonts w:ascii="Angsana New" w:hAnsi="Angsana New"/>
                <w:sz w:val="30"/>
                <w:szCs w:val="30"/>
              </w:rPr>
            </w:pPr>
            <w:r w:rsidRPr="00CF014B">
              <w:rPr>
                <w:rFonts w:ascii="Angsana New" w:hAnsi="Angsana New"/>
                <w:sz w:val="30"/>
                <w:szCs w:val="30"/>
              </w:rPr>
              <w:t>1</w:t>
            </w:r>
            <w:r w:rsidR="00B91DB2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:rsidR="005F58B0" w:rsidRPr="00CF014B" w:rsidRDefault="005F58B0" w:rsidP="006E3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2" w:type="dxa"/>
            <w:tcBorders>
              <w:bottom w:val="nil"/>
            </w:tcBorders>
          </w:tcPr>
          <w:p w:rsidR="005F58B0" w:rsidRPr="00CF014B" w:rsidRDefault="005F58B0" w:rsidP="006E3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5F58B0" w:rsidRPr="00CF014B" w:rsidRDefault="005F58B0" w:rsidP="006E3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  <w:tcBorders>
              <w:bottom w:val="nil"/>
            </w:tcBorders>
          </w:tcPr>
          <w:p w:rsidR="005F58B0" w:rsidRPr="00CF014B" w:rsidRDefault="005F58B0" w:rsidP="006E3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right="-63"/>
              <w:rPr>
                <w:rFonts w:ascii="Angsana New" w:hAnsi="Angsana New"/>
                <w:sz w:val="30"/>
                <w:szCs w:val="30"/>
              </w:rPr>
            </w:pPr>
            <w:r w:rsidRPr="00CF014B">
              <w:rPr>
                <w:rFonts w:ascii="Angsana New" w:hAnsi="Angsana New"/>
                <w:sz w:val="30"/>
                <w:szCs w:val="30"/>
              </w:rPr>
              <w:t>64</w:t>
            </w:r>
          </w:p>
        </w:tc>
      </w:tr>
      <w:tr w:rsidR="005F58B0" w:rsidRPr="00CF014B" w:rsidTr="001259A9">
        <w:tc>
          <w:tcPr>
            <w:tcW w:w="4050" w:type="dxa"/>
            <w:tcBorders>
              <w:bottom w:val="nil"/>
            </w:tcBorders>
          </w:tcPr>
          <w:p w:rsidR="005F58B0" w:rsidRPr="00CF014B" w:rsidRDefault="00D9063F" w:rsidP="006E3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</w:t>
            </w:r>
            <w:r w:rsidRPr="0082171F">
              <w:rPr>
                <w:rFonts w:ascii="Angsana New" w:hAnsi="Angsana New"/>
                <w:sz w:val="30"/>
                <w:szCs w:val="30"/>
                <w:cs/>
              </w:rPr>
              <w:t>ตัดรายการ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จากการจัดทำงบการเงิน</w:t>
            </w:r>
          </w:p>
        </w:tc>
        <w:tc>
          <w:tcPr>
            <w:tcW w:w="1035" w:type="dxa"/>
            <w:tcBorders>
              <w:bottom w:val="nil"/>
            </w:tcBorders>
          </w:tcPr>
          <w:p w:rsidR="005F58B0" w:rsidRPr="00CF014B" w:rsidRDefault="005F58B0" w:rsidP="006E3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:rsidR="005F58B0" w:rsidRPr="00CF014B" w:rsidRDefault="005F58B0" w:rsidP="006E3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:rsidR="005F58B0" w:rsidRPr="00CF014B" w:rsidRDefault="005F58B0" w:rsidP="00726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right="-63"/>
              <w:rPr>
                <w:rFonts w:ascii="Angsana New" w:hAnsi="Angsana New"/>
                <w:sz w:val="30"/>
                <w:szCs w:val="30"/>
                <w:cs/>
              </w:rPr>
            </w:pPr>
            <w:r w:rsidRPr="00CF014B">
              <w:rPr>
                <w:rFonts w:ascii="Angsana New" w:hAnsi="Angsana New"/>
                <w:sz w:val="30"/>
                <w:szCs w:val="30"/>
              </w:rPr>
              <w:t>2</w:t>
            </w:r>
            <w:r w:rsidR="00B91DB2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  <w:tcBorders>
              <w:bottom w:val="nil"/>
            </w:tcBorders>
          </w:tcPr>
          <w:p w:rsidR="005F58B0" w:rsidRPr="00CF014B" w:rsidRDefault="005F58B0" w:rsidP="006E3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2" w:type="dxa"/>
            <w:tcBorders>
              <w:bottom w:val="nil"/>
            </w:tcBorders>
          </w:tcPr>
          <w:p w:rsidR="005F58B0" w:rsidRPr="00CF014B" w:rsidRDefault="005F58B0" w:rsidP="006E3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:rsidR="005F58B0" w:rsidRPr="00CF014B" w:rsidRDefault="005F58B0" w:rsidP="006E3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  <w:tcBorders>
              <w:bottom w:val="nil"/>
            </w:tcBorders>
          </w:tcPr>
          <w:p w:rsidR="005F58B0" w:rsidRPr="00CF014B" w:rsidRDefault="005F58B0" w:rsidP="006E3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right="-63"/>
              <w:rPr>
                <w:rFonts w:ascii="Angsana New" w:hAnsi="Angsana New"/>
                <w:sz w:val="30"/>
                <w:szCs w:val="30"/>
              </w:rPr>
            </w:pPr>
            <w:r w:rsidRPr="00CF014B">
              <w:rPr>
                <w:rFonts w:ascii="Angsana New" w:hAnsi="Angsana New"/>
                <w:sz w:val="30"/>
                <w:szCs w:val="30"/>
              </w:rPr>
              <w:t>92</w:t>
            </w:r>
          </w:p>
        </w:tc>
      </w:tr>
      <w:tr w:rsidR="005F58B0" w:rsidRPr="00CF014B" w:rsidTr="001259A9">
        <w:tc>
          <w:tcPr>
            <w:tcW w:w="4050" w:type="dxa"/>
            <w:tcBorders>
              <w:top w:val="nil"/>
              <w:bottom w:val="nil"/>
            </w:tcBorders>
          </w:tcPr>
          <w:p w:rsidR="005F58B0" w:rsidRPr="00CF014B" w:rsidRDefault="005F58B0" w:rsidP="00D33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0"/>
              </w:tabs>
              <w:spacing w:line="240" w:lineRule="auto"/>
              <w:ind w:right="-26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014B">
              <w:rPr>
                <w:rFonts w:asciiTheme="majorBidi" w:hAnsiTheme="majorBidi" w:cstheme="majorBidi"/>
                <w:sz w:val="30"/>
                <w:szCs w:val="30"/>
                <w:cs/>
              </w:rPr>
              <w:t>ภาษีงวดก่อนๆ ที่บันทึก</w:t>
            </w:r>
            <w:r w:rsidRPr="00CF014B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ต่ำไป</w:t>
            </w:r>
          </w:p>
        </w:tc>
        <w:tc>
          <w:tcPr>
            <w:tcW w:w="1035" w:type="dxa"/>
            <w:tcBorders>
              <w:top w:val="nil"/>
              <w:bottom w:val="nil"/>
            </w:tcBorders>
          </w:tcPr>
          <w:p w:rsidR="005F58B0" w:rsidRPr="00CF014B" w:rsidRDefault="005F58B0" w:rsidP="006E3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5F58B0" w:rsidRPr="00CF014B" w:rsidRDefault="005F58B0" w:rsidP="006E3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:rsidR="005F58B0" w:rsidRPr="00CF014B" w:rsidRDefault="005F58B0" w:rsidP="00CD5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right="-63"/>
              <w:rPr>
                <w:rFonts w:ascii="Angsana New" w:hAnsi="Angsana New"/>
                <w:sz w:val="30"/>
                <w:szCs w:val="30"/>
              </w:rPr>
            </w:pPr>
            <w:r w:rsidRPr="00CF014B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5F58B0" w:rsidRPr="00CF014B" w:rsidRDefault="005F58B0" w:rsidP="006E3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2" w:type="dxa"/>
            <w:tcBorders>
              <w:top w:val="nil"/>
              <w:bottom w:val="nil"/>
            </w:tcBorders>
          </w:tcPr>
          <w:p w:rsidR="005F58B0" w:rsidRPr="00CF014B" w:rsidRDefault="005F58B0" w:rsidP="006E3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5F58B0" w:rsidRPr="00CF014B" w:rsidRDefault="005F58B0" w:rsidP="006E3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  <w:tcBorders>
              <w:top w:val="nil"/>
              <w:bottom w:val="nil"/>
            </w:tcBorders>
          </w:tcPr>
          <w:p w:rsidR="005F58B0" w:rsidRPr="00CF014B" w:rsidRDefault="005F58B0" w:rsidP="006E3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right="-63"/>
              <w:rPr>
                <w:rFonts w:ascii="Angsana New" w:hAnsi="Angsana New"/>
                <w:sz w:val="30"/>
                <w:szCs w:val="30"/>
              </w:rPr>
            </w:pPr>
            <w:r w:rsidRPr="00CF014B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5F58B0" w:rsidRPr="00CF014B" w:rsidTr="001259A9">
        <w:tc>
          <w:tcPr>
            <w:tcW w:w="4050" w:type="dxa"/>
            <w:tcBorders>
              <w:top w:val="nil"/>
              <w:bottom w:val="nil"/>
            </w:tcBorders>
          </w:tcPr>
          <w:p w:rsidR="005F58B0" w:rsidRPr="00CF014B" w:rsidRDefault="005F58B0" w:rsidP="006E3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0"/>
              </w:tabs>
              <w:spacing w:line="240" w:lineRule="auto"/>
              <w:ind w:right="-26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014B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รายจ่ายที่หักได้สองเท่า</w:t>
            </w:r>
          </w:p>
        </w:tc>
        <w:tc>
          <w:tcPr>
            <w:tcW w:w="1035" w:type="dxa"/>
            <w:tcBorders>
              <w:top w:val="nil"/>
              <w:bottom w:val="single" w:sz="4" w:space="0" w:color="auto"/>
            </w:tcBorders>
          </w:tcPr>
          <w:p w:rsidR="005F58B0" w:rsidRPr="00CF014B" w:rsidRDefault="005F58B0" w:rsidP="006E3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5F58B0" w:rsidRPr="00CF014B" w:rsidRDefault="005F58B0" w:rsidP="006E3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</w:tcPr>
          <w:p w:rsidR="005F58B0" w:rsidRPr="00CF014B" w:rsidRDefault="005F58B0" w:rsidP="00CD5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right="-63"/>
              <w:rPr>
                <w:rFonts w:ascii="Angsana New" w:hAnsi="Angsana New"/>
                <w:sz w:val="30"/>
                <w:szCs w:val="30"/>
              </w:rPr>
            </w:pPr>
            <w:r w:rsidRPr="00CF014B">
              <w:rPr>
                <w:rFonts w:ascii="Angsana New" w:hAnsi="Angsana New"/>
                <w:sz w:val="30"/>
                <w:szCs w:val="30"/>
              </w:rPr>
              <w:t>(6)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5F58B0" w:rsidRPr="00CF014B" w:rsidRDefault="005F58B0" w:rsidP="006E3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2" w:type="dxa"/>
            <w:tcBorders>
              <w:top w:val="nil"/>
              <w:bottom w:val="single" w:sz="4" w:space="0" w:color="auto"/>
            </w:tcBorders>
          </w:tcPr>
          <w:p w:rsidR="005F58B0" w:rsidRPr="00CF014B" w:rsidRDefault="005F58B0" w:rsidP="006E3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5F58B0" w:rsidRPr="00CF014B" w:rsidRDefault="005F58B0" w:rsidP="006E3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  <w:tcBorders>
              <w:top w:val="nil"/>
              <w:bottom w:val="single" w:sz="4" w:space="0" w:color="auto"/>
            </w:tcBorders>
          </w:tcPr>
          <w:p w:rsidR="005F58B0" w:rsidRPr="00CF014B" w:rsidRDefault="005F58B0" w:rsidP="006E3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right="-63"/>
              <w:rPr>
                <w:rFonts w:ascii="Angsana New" w:hAnsi="Angsana New"/>
                <w:sz w:val="30"/>
                <w:szCs w:val="30"/>
              </w:rPr>
            </w:pPr>
            <w:r w:rsidRPr="00CF014B">
              <w:rPr>
                <w:rFonts w:ascii="Angsana New" w:hAnsi="Angsana New"/>
                <w:sz w:val="30"/>
                <w:szCs w:val="30"/>
              </w:rPr>
              <w:t>(6)</w:t>
            </w:r>
          </w:p>
        </w:tc>
      </w:tr>
      <w:tr w:rsidR="005F58B0" w:rsidRPr="00CF014B" w:rsidTr="001259A9">
        <w:tc>
          <w:tcPr>
            <w:tcW w:w="4050" w:type="dxa"/>
            <w:tcBorders>
              <w:bottom w:val="nil"/>
            </w:tcBorders>
          </w:tcPr>
          <w:p w:rsidR="005F58B0" w:rsidRPr="00CF014B" w:rsidRDefault="005F58B0" w:rsidP="006E3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F014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F58B0" w:rsidRPr="00CF014B" w:rsidRDefault="005F58B0" w:rsidP="006E3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01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5F58B0" w:rsidRPr="00CF014B" w:rsidRDefault="005F58B0" w:rsidP="006E3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F58B0" w:rsidRPr="00CF014B" w:rsidRDefault="005F58B0" w:rsidP="00726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CF014B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1,5</w:t>
            </w:r>
            <w:r w:rsidR="00726687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56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5F58B0" w:rsidRPr="00CF014B" w:rsidRDefault="005F58B0" w:rsidP="006E3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</w:tcPr>
          <w:p w:rsidR="005F58B0" w:rsidRPr="00CF014B" w:rsidRDefault="005F58B0" w:rsidP="006E3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014B">
              <w:rPr>
                <w:rFonts w:ascii="Angsana New" w:hAnsi="Angsana New"/>
                <w:b/>
                <w:bCs/>
                <w:sz w:val="30"/>
                <w:szCs w:val="30"/>
              </w:rPr>
              <w:t>22</w:t>
            </w:r>
          </w:p>
        </w:tc>
        <w:tc>
          <w:tcPr>
            <w:tcW w:w="270" w:type="dxa"/>
            <w:tcBorders>
              <w:bottom w:val="nil"/>
            </w:tcBorders>
          </w:tcPr>
          <w:p w:rsidR="005F58B0" w:rsidRPr="00CF014B" w:rsidRDefault="005F58B0" w:rsidP="006E3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</w:tcPr>
          <w:p w:rsidR="005F58B0" w:rsidRPr="00CF014B" w:rsidRDefault="005F58B0" w:rsidP="006E3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CF014B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1,582</w:t>
            </w:r>
          </w:p>
        </w:tc>
      </w:tr>
    </w:tbl>
    <w:p w:rsidR="008A1FE7" w:rsidRPr="00CF014B" w:rsidRDefault="008A1FE7" w:rsidP="002541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="Angsana New" w:hAnsi="Angsana New"/>
          <w:sz w:val="30"/>
          <w:szCs w:val="30"/>
        </w:rPr>
      </w:pPr>
    </w:p>
    <w:tbl>
      <w:tblPr>
        <w:tblW w:w="9252" w:type="dxa"/>
        <w:tblInd w:w="55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50"/>
        <w:gridCol w:w="1035"/>
        <w:gridCol w:w="270"/>
        <w:gridCol w:w="1170"/>
        <w:gridCol w:w="270"/>
        <w:gridCol w:w="972"/>
        <w:gridCol w:w="270"/>
        <w:gridCol w:w="1215"/>
      </w:tblGrid>
      <w:tr w:rsidR="00526F19" w:rsidRPr="00CF014B" w:rsidTr="0065074A">
        <w:tc>
          <w:tcPr>
            <w:tcW w:w="4050" w:type="dxa"/>
          </w:tcPr>
          <w:p w:rsidR="00526F19" w:rsidRPr="00CF014B" w:rsidRDefault="00526F19" w:rsidP="0065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02" w:type="dxa"/>
            <w:gridSpan w:val="7"/>
            <w:tcBorders>
              <w:bottom w:val="nil"/>
            </w:tcBorders>
          </w:tcPr>
          <w:p w:rsidR="00526F19" w:rsidRPr="00CF014B" w:rsidRDefault="00526F19" w:rsidP="0065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F014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4803B8">
              <w:rPr>
                <w:rFonts w:ascii="Angsana New" w:hAnsi="Angsana New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526F19" w:rsidRPr="00CF014B" w:rsidTr="0065074A">
        <w:tc>
          <w:tcPr>
            <w:tcW w:w="4050" w:type="dxa"/>
          </w:tcPr>
          <w:p w:rsidR="00526F19" w:rsidRPr="00CF014B" w:rsidRDefault="00526F19" w:rsidP="0065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F014B">
              <w:rPr>
                <w:rFonts w:asciiTheme="majorBidi" w:hAnsiTheme="majorBidi" w:cstheme="majorBidi"/>
                <w:sz w:val="30"/>
                <w:szCs w:val="30"/>
              </w:rPr>
              <w:tab/>
            </w:r>
          </w:p>
        </w:tc>
        <w:tc>
          <w:tcPr>
            <w:tcW w:w="2475" w:type="dxa"/>
            <w:gridSpan w:val="3"/>
            <w:tcBorders>
              <w:top w:val="nil"/>
            </w:tcBorders>
          </w:tcPr>
          <w:p w:rsidR="00526F19" w:rsidRPr="00CF014B" w:rsidRDefault="00526F19" w:rsidP="0065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014B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  <w:tcBorders>
              <w:top w:val="nil"/>
            </w:tcBorders>
          </w:tcPr>
          <w:p w:rsidR="00526F19" w:rsidRPr="00CF014B" w:rsidRDefault="00526F19" w:rsidP="0065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7" w:type="dxa"/>
            <w:gridSpan w:val="3"/>
            <w:tcBorders>
              <w:top w:val="nil"/>
            </w:tcBorders>
          </w:tcPr>
          <w:p w:rsidR="00526F19" w:rsidRPr="00CF014B" w:rsidRDefault="00526F19" w:rsidP="0065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014B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526F19" w:rsidRPr="00176CCB" w:rsidTr="0065074A">
        <w:tc>
          <w:tcPr>
            <w:tcW w:w="4050" w:type="dxa"/>
          </w:tcPr>
          <w:p w:rsidR="00526F19" w:rsidRPr="00176CCB" w:rsidRDefault="00526F19" w:rsidP="0065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:rsidR="00526F19" w:rsidRPr="00176CCB" w:rsidRDefault="00526F19" w:rsidP="0065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76CCB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270" w:type="dxa"/>
          </w:tcPr>
          <w:p w:rsidR="00526F19" w:rsidRPr="00176CCB" w:rsidRDefault="00526F19" w:rsidP="0065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526F19" w:rsidRPr="00176CCB" w:rsidRDefault="00526F19" w:rsidP="0065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526F19" w:rsidRPr="00176CCB" w:rsidRDefault="00526F19" w:rsidP="0065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2" w:type="dxa"/>
          </w:tcPr>
          <w:p w:rsidR="00526F19" w:rsidRPr="00176CCB" w:rsidRDefault="00526F19" w:rsidP="0065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76CCB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270" w:type="dxa"/>
          </w:tcPr>
          <w:p w:rsidR="00526F19" w:rsidRPr="00176CCB" w:rsidRDefault="00526F19" w:rsidP="0065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</w:tcPr>
          <w:p w:rsidR="00526F19" w:rsidRPr="00176CCB" w:rsidRDefault="00526F19" w:rsidP="0065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26F19" w:rsidRPr="00CF014B" w:rsidTr="0065074A">
        <w:tc>
          <w:tcPr>
            <w:tcW w:w="4050" w:type="dxa"/>
          </w:tcPr>
          <w:p w:rsidR="00526F19" w:rsidRPr="00CF014B" w:rsidRDefault="00526F19" w:rsidP="0065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35" w:type="dxa"/>
          </w:tcPr>
          <w:p w:rsidR="00526F19" w:rsidRPr="00CF014B" w:rsidRDefault="00526F19" w:rsidP="0065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F014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70" w:type="dxa"/>
          </w:tcPr>
          <w:p w:rsidR="00526F19" w:rsidRPr="00CF014B" w:rsidRDefault="00526F19" w:rsidP="0065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:rsidR="00526F19" w:rsidRPr="00CF014B" w:rsidRDefault="00526F19" w:rsidP="0065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F014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CF014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CF014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526F19" w:rsidRPr="00CF014B" w:rsidRDefault="00526F19" w:rsidP="0065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2" w:type="dxa"/>
          </w:tcPr>
          <w:p w:rsidR="00526F19" w:rsidRPr="00CF014B" w:rsidRDefault="00526F19" w:rsidP="0065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F014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70" w:type="dxa"/>
          </w:tcPr>
          <w:p w:rsidR="00526F19" w:rsidRPr="00CF014B" w:rsidRDefault="00526F19" w:rsidP="0065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  <w:tcBorders>
              <w:bottom w:val="nil"/>
            </w:tcBorders>
          </w:tcPr>
          <w:p w:rsidR="00526F19" w:rsidRPr="00CF014B" w:rsidRDefault="00526F19" w:rsidP="0065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F014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CF014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CF014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526F19" w:rsidRPr="00CF014B" w:rsidTr="0065074A">
        <w:tc>
          <w:tcPr>
            <w:tcW w:w="4050" w:type="dxa"/>
          </w:tcPr>
          <w:p w:rsidR="00526F19" w:rsidRPr="00CF014B" w:rsidRDefault="00526F19" w:rsidP="0065074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014B">
              <w:rPr>
                <w:rFonts w:asciiTheme="majorBidi" w:hAnsiTheme="majorBidi" w:cstheme="majorBidi"/>
                <w:sz w:val="30"/>
                <w:szCs w:val="30"/>
                <w:cs/>
              </w:rPr>
              <w:t>กำไรก่อนภาษีเงินได้รวม</w:t>
            </w:r>
            <w:r w:rsidRPr="00CF014B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</w:p>
        </w:tc>
        <w:tc>
          <w:tcPr>
            <w:tcW w:w="1035" w:type="dxa"/>
          </w:tcPr>
          <w:p w:rsidR="00526F19" w:rsidRPr="00CF014B" w:rsidRDefault="00526F19" w:rsidP="0065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526F19" w:rsidRPr="00CF014B" w:rsidRDefault="00526F19" w:rsidP="0065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double" w:sz="4" w:space="0" w:color="auto"/>
            </w:tcBorders>
          </w:tcPr>
          <w:p w:rsidR="00526F19" w:rsidRPr="00CF014B" w:rsidRDefault="00B33B56" w:rsidP="0065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2,061</w:t>
            </w:r>
          </w:p>
        </w:tc>
        <w:tc>
          <w:tcPr>
            <w:tcW w:w="270" w:type="dxa"/>
          </w:tcPr>
          <w:p w:rsidR="00526F19" w:rsidRPr="00CF014B" w:rsidRDefault="00526F19" w:rsidP="0065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2" w:type="dxa"/>
          </w:tcPr>
          <w:p w:rsidR="00526F19" w:rsidRPr="00CF014B" w:rsidRDefault="00526F19" w:rsidP="0065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:rsidR="00526F19" w:rsidRPr="00CF014B" w:rsidRDefault="00526F19" w:rsidP="0065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  <w:tcBorders>
              <w:top w:val="nil"/>
              <w:bottom w:val="double" w:sz="4" w:space="0" w:color="auto"/>
            </w:tcBorders>
          </w:tcPr>
          <w:p w:rsidR="00526F19" w:rsidRPr="00CF014B" w:rsidRDefault="00B33B56" w:rsidP="0065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5,508</w:t>
            </w:r>
          </w:p>
        </w:tc>
      </w:tr>
      <w:tr w:rsidR="00526F19" w:rsidRPr="00CF014B" w:rsidTr="0065074A">
        <w:tc>
          <w:tcPr>
            <w:tcW w:w="4050" w:type="dxa"/>
          </w:tcPr>
          <w:p w:rsidR="00526F19" w:rsidRPr="00CF014B" w:rsidRDefault="00526F19" w:rsidP="0065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F014B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035" w:type="dxa"/>
          </w:tcPr>
          <w:p w:rsidR="00526F19" w:rsidRPr="00CF014B" w:rsidRDefault="00526F19" w:rsidP="0065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F014B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70" w:type="dxa"/>
          </w:tcPr>
          <w:p w:rsidR="00526F19" w:rsidRPr="00CF014B" w:rsidRDefault="00526F19" w:rsidP="0065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</w:tcPr>
          <w:p w:rsidR="00526F19" w:rsidRPr="00CF014B" w:rsidRDefault="00B33B56" w:rsidP="0065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526F19" w:rsidRPr="00CF014B" w:rsidRDefault="00526F19" w:rsidP="0065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2" w:type="dxa"/>
            <w:tcBorders>
              <w:top w:val="nil"/>
              <w:bottom w:val="nil"/>
            </w:tcBorders>
          </w:tcPr>
          <w:p w:rsidR="00526F19" w:rsidRPr="00CF014B" w:rsidRDefault="00526F19" w:rsidP="0065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F014B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526F19" w:rsidRPr="00CF014B" w:rsidRDefault="00526F19" w:rsidP="0065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  <w:tcBorders>
              <w:top w:val="double" w:sz="4" w:space="0" w:color="auto"/>
              <w:bottom w:val="nil"/>
            </w:tcBorders>
          </w:tcPr>
          <w:p w:rsidR="00526F19" w:rsidRPr="00CF014B" w:rsidRDefault="00B33B56" w:rsidP="0065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1,102</w:t>
            </w:r>
          </w:p>
        </w:tc>
      </w:tr>
      <w:tr w:rsidR="00526F19" w:rsidRPr="00CF014B" w:rsidTr="0065074A">
        <w:tc>
          <w:tcPr>
            <w:tcW w:w="4050" w:type="dxa"/>
          </w:tcPr>
          <w:p w:rsidR="00526F19" w:rsidRPr="00CF014B" w:rsidRDefault="00526F19" w:rsidP="0065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014B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1035" w:type="dxa"/>
          </w:tcPr>
          <w:p w:rsidR="00526F19" w:rsidRPr="00CF014B" w:rsidRDefault="00526F19" w:rsidP="0065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526F19" w:rsidRPr="00CF014B" w:rsidRDefault="00526F19" w:rsidP="0065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526F19" w:rsidRPr="00CF014B" w:rsidRDefault="004B1C76" w:rsidP="0065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(399)</w:t>
            </w:r>
          </w:p>
        </w:tc>
        <w:tc>
          <w:tcPr>
            <w:tcW w:w="270" w:type="dxa"/>
          </w:tcPr>
          <w:p w:rsidR="00526F19" w:rsidRPr="00CF014B" w:rsidRDefault="00526F19" w:rsidP="0065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2" w:type="dxa"/>
          </w:tcPr>
          <w:p w:rsidR="00526F19" w:rsidRPr="00CF014B" w:rsidRDefault="00526F19" w:rsidP="0065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526F19" w:rsidRPr="00CF014B" w:rsidRDefault="00526F19" w:rsidP="0065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</w:tcPr>
          <w:p w:rsidR="00526F19" w:rsidRPr="00CF014B" w:rsidRDefault="003B75DD" w:rsidP="00B54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54C8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54C8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02)</w:t>
            </w:r>
          </w:p>
        </w:tc>
      </w:tr>
      <w:tr w:rsidR="00526F19" w:rsidRPr="00CF014B" w:rsidTr="0065074A">
        <w:tc>
          <w:tcPr>
            <w:tcW w:w="4050" w:type="dxa"/>
          </w:tcPr>
          <w:p w:rsidR="00526F19" w:rsidRPr="00CF014B" w:rsidRDefault="00526F19" w:rsidP="0065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F014B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1035" w:type="dxa"/>
            <w:tcBorders>
              <w:bottom w:val="nil"/>
            </w:tcBorders>
          </w:tcPr>
          <w:p w:rsidR="00526F19" w:rsidRPr="00CF014B" w:rsidRDefault="00526F19" w:rsidP="0065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526F19" w:rsidRPr="00CF014B" w:rsidRDefault="00526F19" w:rsidP="0065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:rsidR="00526F19" w:rsidRPr="00CF014B" w:rsidRDefault="004B1C76" w:rsidP="0065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526F19" w:rsidRPr="00CF014B" w:rsidRDefault="00526F19" w:rsidP="0065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2" w:type="dxa"/>
            <w:tcBorders>
              <w:bottom w:val="nil"/>
            </w:tcBorders>
          </w:tcPr>
          <w:p w:rsidR="00526F19" w:rsidRPr="00CF014B" w:rsidRDefault="00526F19" w:rsidP="0065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526F19" w:rsidRPr="00CF014B" w:rsidRDefault="00526F19" w:rsidP="0065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  <w:tcBorders>
              <w:bottom w:val="nil"/>
            </w:tcBorders>
          </w:tcPr>
          <w:p w:rsidR="00526F19" w:rsidRPr="003B75DD" w:rsidRDefault="003B75DD" w:rsidP="003B7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right="-63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3B75DD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</w:tr>
      <w:tr w:rsidR="0000220A" w:rsidRPr="00CF014B" w:rsidTr="004B1C76">
        <w:tc>
          <w:tcPr>
            <w:tcW w:w="4050" w:type="dxa"/>
          </w:tcPr>
          <w:p w:rsidR="0000220A" w:rsidRPr="006D32E8" w:rsidRDefault="0000220A" w:rsidP="0000220A">
            <w:pPr>
              <w:tabs>
                <w:tab w:val="clear" w:pos="227"/>
              </w:tabs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6D32E8">
              <w:rPr>
                <w:rFonts w:ascii="Angsana New" w:hAnsi="Angsana New" w:hint="cs"/>
                <w:sz w:val="30"/>
                <w:szCs w:val="30"/>
                <w:cs/>
              </w:rPr>
              <w:t>การใช้ขาดทุนทางภาษีที่เดิมไม่ได้บันทึก</w:t>
            </w:r>
          </w:p>
        </w:tc>
        <w:tc>
          <w:tcPr>
            <w:tcW w:w="1035" w:type="dxa"/>
            <w:tcBorders>
              <w:bottom w:val="nil"/>
            </w:tcBorders>
          </w:tcPr>
          <w:p w:rsidR="0000220A" w:rsidRPr="00CF014B" w:rsidRDefault="0000220A" w:rsidP="00002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00220A" w:rsidRPr="00CF014B" w:rsidRDefault="0000220A" w:rsidP="00002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:rsidR="0000220A" w:rsidRPr="004B1C76" w:rsidRDefault="004B1C76" w:rsidP="00002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right="-63"/>
              <w:rPr>
                <w:rFonts w:asciiTheme="majorBidi" w:hAnsiTheme="majorBidi" w:cstheme="majorBidi"/>
                <w:sz w:val="30"/>
                <w:szCs w:val="30"/>
              </w:rPr>
            </w:pPr>
            <w:r w:rsidRPr="004B1C76">
              <w:rPr>
                <w:rFonts w:asciiTheme="majorBidi" w:hAnsiTheme="majorBidi" w:cstheme="majorBidi"/>
                <w:sz w:val="30"/>
                <w:szCs w:val="30"/>
              </w:rPr>
              <w:t>(8)</w:t>
            </w:r>
          </w:p>
        </w:tc>
        <w:tc>
          <w:tcPr>
            <w:tcW w:w="270" w:type="dxa"/>
          </w:tcPr>
          <w:p w:rsidR="0000220A" w:rsidRPr="00CF014B" w:rsidRDefault="0000220A" w:rsidP="00002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2" w:type="dxa"/>
            <w:tcBorders>
              <w:bottom w:val="nil"/>
            </w:tcBorders>
          </w:tcPr>
          <w:p w:rsidR="0000220A" w:rsidRPr="00CF014B" w:rsidRDefault="0000220A" w:rsidP="00002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00220A" w:rsidRPr="00CF014B" w:rsidRDefault="0000220A" w:rsidP="00002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  <w:tcBorders>
              <w:bottom w:val="nil"/>
            </w:tcBorders>
          </w:tcPr>
          <w:p w:rsidR="0000220A" w:rsidRPr="003B75DD" w:rsidRDefault="003B75DD" w:rsidP="003B7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right="-63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3B75DD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</w:tr>
      <w:tr w:rsidR="0000220A" w:rsidRPr="00CF014B" w:rsidTr="0065074A">
        <w:tc>
          <w:tcPr>
            <w:tcW w:w="4050" w:type="dxa"/>
            <w:tcBorders>
              <w:bottom w:val="nil"/>
            </w:tcBorders>
          </w:tcPr>
          <w:p w:rsidR="0000220A" w:rsidRPr="00CF014B" w:rsidRDefault="0000220A" w:rsidP="00002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F014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0220A" w:rsidRPr="00CF014B" w:rsidRDefault="0000220A" w:rsidP="00002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00220A" w:rsidRPr="00CF014B" w:rsidRDefault="0000220A" w:rsidP="00002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0220A" w:rsidRPr="00CF014B" w:rsidRDefault="0000220A" w:rsidP="00002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6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00220A" w:rsidRPr="00CF014B" w:rsidRDefault="0000220A" w:rsidP="00002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</w:tcPr>
          <w:p w:rsidR="0000220A" w:rsidRPr="00CF014B" w:rsidRDefault="0000220A" w:rsidP="00002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:rsidR="0000220A" w:rsidRPr="00CF014B" w:rsidRDefault="0000220A" w:rsidP="00002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</w:tcPr>
          <w:p w:rsidR="0000220A" w:rsidRPr="00CF014B" w:rsidRDefault="0000220A" w:rsidP="00002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-</w:t>
            </w:r>
          </w:p>
        </w:tc>
      </w:tr>
    </w:tbl>
    <w:p w:rsidR="00526F19" w:rsidRPr="00176CCB" w:rsidRDefault="00526F19" w:rsidP="002541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="Angsana New" w:hAnsi="Angsana New"/>
          <w:i/>
          <w:iCs/>
          <w:sz w:val="30"/>
          <w:szCs w:val="30"/>
        </w:rPr>
      </w:pPr>
    </w:p>
    <w:p w:rsidR="00587B7E" w:rsidRPr="00176CCB" w:rsidRDefault="001D758D" w:rsidP="003776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176CCB">
        <w:rPr>
          <w:rFonts w:asciiTheme="majorBidi" w:hAnsiTheme="majorBidi" w:cstheme="majorBidi"/>
          <w:b/>
          <w:bCs/>
          <w:sz w:val="30"/>
          <w:szCs w:val="30"/>
        </w:rPr>
        <w:t>2</w:t>
      </w:r>
      <w:r w:rsidR="007B6AA5" w:rsidRPr="00176CCB">
        <w:rPr>
          <w:rFonts w:asciiTheme="majorBidi" w:hAnsiTheme="majorBidi" w:cstheme="majorBidi"/>
          <w:b/>
          <w:bCs/>
          <w:sz w:val="30"/>
          <w:szCs w:val="30"/>
        </w:rPr>
        <w:t>7</w:t>
      </w:r>
      <w:r w:rsidR="00172C6C" w:rsidRPr="00176CCB">
        <w:rPr>
          <w:rFonts w:asciiTheme="majorBidi" w:hAnsiTheme="majorBidi" w:cstheme="majorBidi"/>
          <w:b/>
          <w:bCs/>
          <w:sz w:val="30"/>
          <w:szCs w:val="30"/>
        </w:rPr>
        <w:tab/>
      </w:r>
      <w:r w:rsidR="00587B7E" w:rsidRPr="00176CCB">
        <w:rPr>
          <w:rFonts w:asciiTheme="majorBidi" w:hAnsiTheme="majorBidi" w:cstheme="majorBidi"/>
          <w:b/>
          <w:bCs/>
          <w:sz w:val="30"/>
          <w:szCs w:val="30"/>
          <w:cs/>
        </w:rPr>
        <w:t>สิทธิประโยชน์จากการส่งเสริมการลงทุน</w:t>
      </w:r>
    </w:p>
    <w:p w:rsidR="00587B7E" w:rsidRPr="00176CCB" w:rsidRDefault="00587B7E" w:rsidP="00EE6E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587B7E" w:rsidRPr="00176CCB" w:rsidRDefault="00587B7E" w:rsidP="00EE6E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76CCB">
        <w:rPr>
          <w:rFonts w:asciiTheme="majorBidi" w:hAnsiTheme="majorBidi" w:cstheme="majorBidi"/>
          <w:sz w:val="30"/>
          <w:szCs w:val="30"/>
          <w:cs/>
        </w:rPr>
        <w:t xml:space="preserve">กลุ่มบริษัทได้รับการส่งเสริมการลงทุนตามพระราชบัญญัติส่งเสริมการลงทุน พ.ศ. </w:t>
      </w:r>
      <w:r w:rsidR="006D58CF" w:rsidRPr="00176CCB">
        <w:rPr>
          <w:rFonts w:asciiTheme="majorBidi" w:hAnsiTheme="majorBidi" w:cstheme="majorBidi"/>
          <w:sz w:val="30"/>
          <w:szCs w:val="30"/>
        </w:rPr>
        <w:t>2520</w:t>
      </w:r>
      <w:r w:rsidRPr="00176CCB">
        <w:rPr>
          <w:rFonts w:asciiTheme="majorBidi" w:hAnsiTheme="majorBidi" w:cstheme="majorBidi"/>
          <w:sz w:val="30"/>
          <w:szCs w:val="30"/>
          <w:cs/>
        </w:rPr>
        <w:t xml:space="preserve">  สำหรับการประกอบกิจการที่อยู่อาศัยสำหรับผู้มี</w:t>
      </w:r>
      <w:r w:rsidR="004E6D33" w:rsidRPr="00176CCB">
        <w:rPr>
          <w:rFonts w:asciiTheme="majorBidi" w:hAnsiTheme="majorBidi" w:cstheme="majorBidi"/>
          <w:sz w:val="30"/>
          <w:szCs w:val="30"/>
          <w:cs/>
        </w:rPr>
        <w:t>รายได้น้อยหรือรายได้ปานกลาง (พื</w:t>
      </w:r>
      <w:r w:rsidR="00E85FFF" w:rsidRPr="00176CCB">
        <w:rPr>
          <w:rFonts w:asciiTheme="majorBidi" w:hAnsiTheme="majorBidi" w:cstheme="majorBidi" w:hint="cs"/>
          <w:sz w:val="30"/>
          <w:szCs w:val="30"/>
          <w:cs/>
        </w:rPr>
        <w:t>้</w:t>
      </w:r>
      <w:r w:rsidRPr="00176CCB">
        <w:rPr>
          <w:rFonts w:asciiTheme="majorBidi" w:hAnsiTheme="majorBidi" w:cstheme="majorBidi"/>
          <w:sz w:val="30"/>
          <w:szCs w:val="30"/>
          <w:cs/>
        </w:rPr>
        <w:t xml:space="preserve">นที่ใช้สอยต่อหน่วยของที่อยู่อาศัยจะต้องมีขนาดไม่ต่ำกว่า </w:t>
      </w:r>
      <w:r w:rsidR="006D58CF" w:rsidRPr="00176CCB">
        <w:rPr>
          <w:rFonts w:asciiTheme="majorBidi" w:hAnsiTheme="majorBidi" w:cstheme="majorBidi"/>
          <w:sz w:val="30"/>
          <w:szCs w:val="30"/>
        </w:rPr>
        <w:t>31</w:t>
      </w:r>
      <w:r w:rsidRPr="00176CCB">
        <w:rPr>
          <w:rFonts w:asciiTheme="majorBidi" w:hAnsiTheme="majorBidi" w:cstheme="majorBidi"/>
          <w:sz w:val="30"/>
          <w:szCs w:val="30"/>
          <w:cs/>
        </w:rPr>
        <w:t xml:space="preserve"> ตารางเมตรและมูลค่าซื้อขายตามสัญญาไม่เกิน </w:t>
      </w:r>
      <w:r w:rsidR="006D58CF" w:rsidRPr="00176CCB">
        <w:rPr>
          <w:rFonts w:asciiTheme="majorBidi" w:hAnsiTheme="majorBidi" w:cstheme="majorBidi"/>
          <w:sz w:val="30"/>
          <w:szCs w:val="30"/>
        </w:rPr>
        <w:t>600,000</w:t>
      </w:r>
      <w:r w:rsidRPr="00176CCB">
        <w:rPr>
          <w:rFonts w:asciiTheme="majorBidi" w:hAnsiTheme="majorBidi" w:cstheme="majorBidi"/>
          <w:sz w:val="30"/>
          <w:szCs w:val="30"/>
          <w:cs/>
        </w:rPr>
        <w:t xml:space="preserve"> บาท) </w:t>
      </w:r>
    </w:p>
    <w:p w:rsidR="0091511E" w:rsidRPr="00176CCB" w:rsidRDefault="0091511E" w:rsidP="00EE6E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1A6A2B" w:rsidRPr="00176CCB" w:rsidRDefault="00587B7E" w:rsidP="00EE6E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76CCB">
        <w:rPr>
          <w:rFonts w:asciiTheme="majorBidi" w:hAnsiTheme="majorBidi" w:cstheme="majorBidi" w:hint="cs"/>
          <w:sz w:val="30"/>
          <w:szCs w:val="30"/>
          <w:cs/>
        </w:rPr>
        <w:t xml:space="preserve">เมื่อวันที่ </w:t>
      </w:r>
      <w:r w:rsidR="00B028E0" w:rsidRPr="00176CCB">
        <w:rPr>
          <w:rFonts w:asciiTheme="majorBidi" w:hAnsiTheme="majorBidi" w:cstheme="majorBidi"/>
          <w:sz w:val="30"/>
          <w:szCs w:val="30"/>
        </w:rPr>
        <w:t>10</w:t>
      </w:r>
      <w:r w:rsidRPr="00176CCB">
        <w:rPr>
          <w:rFonts w:asciiTheme="majorBidi" w:hAnsiTheme="majorBidi" w:cstheme="majorBidi" w:hint="cs"/>
          <w:sz w:val="30"/>
          <w:szCs w:val="30"/>
          <w:cs/>
        </w:rPr>
        <w:t xml:space="preserve"> มิถุนายน </w:t>
      </w:r>
      <w:r w:rsidR="00B028E0" w:rsidRPr="00176CCB">
        <w:rPr>
          <w:rFonts w:asciiTheme="majorBidi" w:hAnsiTheme="majorBidi" w:cstheme="majorBidi"/>
          <w:sz w:val="30"/>
          <w:szCs w:val="30"/>
        </w:rPr>
        <w:t>2552</w:t>
      </w:r>
      <w:r w:rsidRPr="00176CCB">
        <w:rPr>
          <w:rFonts w:asciiTheme="majorBidi" w:hAnsiTheme="majorBidi" w:cstheme="majorBidi" w:hint="cs"/>
          <w:sz w:val="30"/>
          <w:szCs w:val="30"/>
          <w:cs/>
        </w:rPr>
        <w:t xml:space="preserve"> คณะกรรมการส่งเสริมการลงทุนได้</w:t>
      </w:r>
      <w:r w:rsidRPr="00176CCB">
        <w:rPr>
          <w:rFonts w:asciiTheme="majorBidi" w:hAnsiTheme="majorBidi" w:cstheme="majorBidi"/>
          <w:sz w:val="30"/>
          <w:szCs w:val="30"/>
          <w:cs/>
        </w:rPr>
        <w:t>ปรับเงื่อนไข</w:t>
      </w:r>
      <w:r w:rsidRPr="00176CCB">
        <w:rPr>
          <w:rFonts w:asciiTheme="majorBidi" w:hAnsiTheme="majorBidi" w:cstheme="majorBidi"/>
          <w:sz w:val="30"/>
          <w:szCs w:val="30"/>
        </w:rPr>
        <w:t xml:space="preserve"> </w:t>
      </w:r>
      <w:r w:rsidRPr="00176CCB">
        <w:rPr>
          <w:rFonts w:asciiTheme="majorBidi" w:hAnsiTheme="majorBidi" w:cstheme="majorBidi"/>
          <w:sz w:val="30"/>
          <w:szCs w:val="30"/>
          <w:cs/>
        </w:rPr>
        <w:t>และราคาจำหน่าย</w:t>
      </w:r>
      <w:r w:rsidRPr="00176CCB">
        <w:rPr>
          <w:rFonts w:asciiTheme="majorBidi" w:hAnsiTheme="majorBidi" w:cstheme="majorBidi" w:hint="cs"/>
          <w:sz w:val="30"/>
          <w:szCs w:val="30"/>
          <w:cs/>
        </w:rPr>
        <w:t>สำหรับ</w:t>
      </w:r>
      <w:r w:rsidRPr="00176CCB">
        <w:rPr>
          <w:rFonts w:asciiTheme="majorBidi" w:hAnsiTheme="majorBidi" w:cstheme="majorBidi"/>
          <w:sz w:val="30"/>
          <w:szCs w:val="30"/>
          <w:cs/>
        </w:rPr>
        <w:t>โครงการที่ตั้งในเขต</w:t>
      </w:r>
      <w:r w:rsidRPr="00176CCB">
        <w:rPr>
          <w:rFonts w:asciiTheme="majorBidi" w:hAnsiTheme="majorBidi" w:cstheme="majorBidi"/>
          <w:sz w:val="30"/>
          <w:szCs w:val="30"/>
        </w:rPr>
        <w:t xml:space="preserve"> </w:t>
      </w:r>
      <w:r w:rsidR="006D58CF" w:rsidRPr="00176CCB">
        <w:rPr>
          <w:rFonts w:asciiTheme="majorBidi" w:hAnsiTheme="majorBidi" w:cstheme="majorBidi"/>
          <w:sz w:val="30"/>
          <w:szCs w:val="30"/>
        </w:rPr>
        <w:t>1</w:t>
      </w:r>
      <w:r w:rsidRPr="00176CCB">
        <w:rPr>
          <w:rFonts w:asciiTheme="majorBidi" w:hAnsiTheme="majorBidi" w:cstheme="majorBidi"/>
          <w:sz w:val="30"/>
          <w:szCs w:val="30"/>
        </w:rPr>
        <w:t xml:space="preserve"> </w:t>
      </w:r>
      <w:r w:rsidRPr="00176CCB">
        <w:rPr>
          <w:rFonts w:asciiTheme="majorBidi" w:hAnsiTheme="majorBidi" w:cstheme="majorBidi" w:hint="cs"/>
          <w:sz w:val="30"/>
          <w:szCs w:val="30"/>
          <w:cs/>
        </w:rPr>
        <w:t xml:space="preserve">ดังนี้ </w:t>
      </w:r>
      <w:r w:rsidRPr="00176CCB">
        <w:rPr>
          <w:rFonts w:asciiTheme="majorBidi" w:hAnsiTheme="majorBidi" w:cstheme="majorBidi"/>
          <w:sz w:val="30"/>
          <w:szCs w:val="30"/>
          <w:cs/>
        </w:rPr>
        <w:t>กรณีการก่อสร้างอาคารชุด</w:t>
      </w:r>
      <w:r w:rsidRPr="00176CCB">
        <w:rPr>
          <w:rFonts w:asciiTheme="majorBidi" w:hAnsiTheme="majorBidi" w:cstheme="majorBidi"/>
          <w:sz w:val="30"/>
          <w:szCs w:val="30"/>
        </w:rPr>
        <w:t xml:space="preserve"> </w:t>
      </w:r>
      <w:r w:rsidRPr="00176CCB">
        <w:rPr>
          <w:rFonts w:asciiTheme="majorBidi" w:hAnsiTheme="majorBidi" w:cstheme="majorBidi"/>
          <w:sz w:val="30"/>
          <w:szCs w:val="30"/>
          <w:cs/>
        </w:rPr>
        <w:t>จะต้องมีพื้นที่ใช้สอยต่อหน่วยไม่น้อยกว่า</w:t>
      </w:r>
      <w:r w:rsidRPr="00176CCB">
        <w:rPr>
          <w:rFonts w:asciiTheme="majorBidi" w:hAnsiTheme="majorBidi" w:cstheme="majorBidi"/>
          <w:sz w:val="30"/>
          <w:szCs w:val="30"/>
        </w:rPr>
        <w:t xml:space="preserve"> </w:t>
      </w:r>
      <w:r w:rsidR="006D58CF" w:rsidRPr="00176CCB">
        <w:rPr>
          <w:rFonts w:asciiTheme="majorBidi" w:hAnsiTheme="majorBidi" w:cstheme="majorBidi"/>
          <w:sz w:val="30"/>
          <w:szCs w:val="30"/>
        </w:rPr>
        <w:t>28</w:t>
      </w:r>
      <w:r w:rsidRPr="00176CCB">
        <w:rPr>
          <w:rFonts w:asciiTheme="majorBidi" w:hAnsiTheme="majorBidi" w:cstheme="majorBidi"/>
          <w:sz w:val="30"/>
          <w:szCs w:val="30"/>
        </w:rPr>
        <w:t xml:space="preserve"> </w:t>
      </w:r>
      <w:r w:rsidRPr="00176CCB">
        <w:rPr>
          <w:rFonts w:asciiTheme="majorBidi" w:hAnsiTheme="majorBidi" w:cstheme="majorBidi"/>
          <w:sz w:val="30"/>
          <w:szCs w:val="30"/>
          <w:cs/>
        </w:rPr>
        <w:t>ตารางเมตร</w:t>
      </w:r>
      <w:r w:rsidRPr="00176CCB">
        <w:rPr>
          <w:rFonts w:asciiTheme="majorBidi" w:hAnsiTheme="majorBidi" w:cstheme="majorBidi"/>
          <w:sz w:val="30"/>
          <w:szCs w:val="30"/>
        </w:rPr>
        <w:t xml:space="preserve"> </w:t>
      </w:r>
      <w:r w:rsidRPr="00176CCB">
        <w:rPr>
          <w:rFonts w:asciiTheme="majorBidi" w:hAnsiTheme="majorBidi" w:cstheme="majorBidi"/>
          <w:sz w:val="30"/>
          <w:szCs w:val="30"/>
          <w:cs/>
        </w:rPr>
        <w:t>และจำหน่ายในราคาหน่วยละไม่เกินหนึ่งล้านบาท</w:t>
      </w:r>
      <w:r w:rsidRPr="00176CCB">
        <w:rPr>
          <w:rFonts w:asciiTheme="majorBidi" w:hAnsiTheme="majorBidi" w:cstheme="majorBidi"/>
          <w:sz w:val="30"/>
          <w:szCs w:val="30"/>
        </w:rPr>
        <w:t xml:space="preserve"> (</w:t>
      </w:r>
      <w:r w:rsidRPr="00176CCB">
        <w:rPr>
          <w:rFonts w:asciiTheme="majorBidi" w:hAnsiTheme="majorBidi" w:cstheme="majorBidi"/>
          <w:sz w:val="30"/>
          <w:szCs w:val="30"/>
          <w:cs/>
        </w:rPr>
        <w:t>รวมค่าที่ดิน</w:t>
      </w:r>
      <w:r w:rsidRPr="00176CCB">
        <w:rPr>
          <w:rFonts w:asciiTheme="majorBidi" w:hAnsiTheme="majorBidi" w:cstheme="majorBidi"/>
          <w:sz w:val="30"/>
          <w:szCs w:val="30"/>
        </w:rPr>
        <w:t xml:space="preserve">) </w:t>
      </w:r>
      <w:r w:rsidRPr="00176CCB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176CCB">
        <w:rPr>
          <w:rFonts w:asciiTheme="majorBidi" w:hAnsiTheme="majorBidi" w:cstheme="majorBidi"/>
          <w:sz w:val="30"/>
          <w:szCs w:val="30"/>
          <w:cs/>
        </w:rPr>
        <w:t>กรณีการก่อสร้างบ้านแถวหรือบ้านเดี่ยวจะต้องมีพื้นที่ใช้สอยต่อหน่วยไม่น้อยกว่า</w:t>
      </w:r>
      <w:r w:rsidRPr="00176CCB">
        <w:rPr>
          <w:rFonts w:asciiTheme="majorBidi" w:hAnsiTheme="majorBidi" w:cstheme="majorBidi"/>
          <w:sz w:val="30"/>
          <w:szCs w:val="30"/>
        </w:rPr>
        <w:t xml:space="preserve"> 70 </w:t>
      </w:r>
      <w:r w:rsidRPr="00176CCB">
        <w:rPr>
          <w:rFonts w:asciiTheme="majorBidi" w:hAnsiTheme="majorBidi" w:cstheme="majorBidi"/>
          <w:sz w:val="30"/>
          <w:szCs w:val="30"/>
          <w:cs/>
        </w:rPr>
        <w:t>ตารางเมตร</w:t>
      </w:r>
      <w:r w:rsidRPr="00176CCB">
        <w:rPr>
          <w:rFonts w:asciiTheme="majorBidi" w:hAnsiTheme="majorBidi" w:cstheme="majorBidi"/>
          <w:sz w:val="30"/>
          <w:szCs w:val="30"/>
        </w:rPr>
        <w:t xml:space="preserve"> </w:t>
      </w:r>
      <w:r w:rsidRPr="00176CCB">
        <w:rPr>
          <w:rFonts w:asciiTheme="majorBidi" w:hAnsiTheme="majorBidi" w:cstheme="majorBidi"/>
          <w:sz w:val="30"/>
          <w:szCs w:val="30"/>
          <w:cs/>
        </w:rPr>
        <w:t>และจำหน่ายในราคาหน่วยละไม่เกินหนึ่งล้านสองแสนบาท</w:t>
      </w:r>
      <w:r w:rsidRPr="00176CCB">
        <w:rPr>
          <w:rFonts w:asciiTheme="majorBidi" w:hAnsiTheme="majorBidi" w:cstheme="majorBidi"/>
          <w:sz w:val="30"/>
          <w:szCs w:val="30"/>
        </w:rPr>
        <w:t xml:space="preserve"> (</w:t>
      </w:r>
      <w:r w:rsidRPr="00176CCB">
        <w:rPr>
          <w:rFonts w:asciiTheme="majorBidi" w:hAnsiTheme="majorBidi" w:cstheme="majorBidi"/>
          <w:sz w:val="30"/>
          <w:szCs w:val="30"/>
          <w:cs/>
        </w:rPr>
        <w:t>รวมค่าที่ดิน</w:t>
      </w:r>
      <w:r w:rsidRPr="00176CCB">
        <w:rPr>
          <w:rFonts w:asciiTheme="majorBidi" w:hAnsiTheme="majorBidi" w:cstheme="majorBidi"/>
          <w:sz w:val="30"/>
          <w:szCs w:val="30"/>
        </w:rPr>
        <w:t xml:space="preserve">) </w:t>
      </w:r>
    </w:p>
    <w:p w:rsidR="0066592D" w:rsidRPr="00176CCB" w:rsidRDefault="0066592D" w:rsidP="00EE6E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587B7E" w:rsidRPr="00176CCB" w:rsidRDefault="00587B7E" w:rsidP="00EE6E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176CCB">
        <w:rPr>
          <w:rFonts w:asciiTheme="majorBidi" w:hAnsiTheme="majorBidi" w:cstheme="majorBidi"/>
          <w:sz w:val="30"/>
          <w:szCs w:val="30"/>
          <w:cs/>
        </w:rPr>
        <w:t xml:space="preserve">สิทธิพิเศษที่สำคัญได้แก่ การได้รับยกเว้นภาษีเงินได้นิติบุคคลเป็นเวลา </w:t>
      </w:r>
      <w:r w:rsidRPr="00176CCB">
        <w:rPr>
          <w:rFonts w:asciiTheme="majorBidi" w:hAnsiTheme="majorBidi" w:cstheme="majorBidi"/>
          <w:sz w:val="30"/>
          <w:szCs w:val="30"/>
        </w:rPr>
        <w:t>5</w:t>
      </w:r>
      <w:r w:rsidRPr="00176CCB">
        <w:rPr>
          <w:rFonts w:asciiTheme="majorBidi" w:hAnsiTheme="majorBidi" w:cstheme="majorBidi"/>
          <w:sz w:val="30"/>
          <w:szCs w:val="30"/>
          <w:cs/>
        </w:rPr>
        <w:t xml:space="preserve"> ปี นับแต่วันที่เริ่มมีรายได้จากการประกอบกิจการที่ได้รับการส่งเสริมการลงทุน</w:t>
      </w:r>
      <w:r w:rsidR="00201644" w:rsidRPr="00176CC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C05396" w:rsidRPr="00176CCB">
        <w:rPr>
          <w:rFonts w:asciiTheme="majorBidi" w:hAnsiTheme="majorBidi" w:cstheme="majorBidi" w:hint="cs"/>
          <w:sz w:val="30"/>
          <w:szCs w:val="30"/>
          <w:cs/>
        </w:rPr>
        <w:t>สิทธิพิเศษนี้จะสิ้นสุดในระยะเวลาต่าง</w:t>
      </w:r>
      <w:r w:rsidR="00437F8F" w:rsidRPr="00176CC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C05396" w:rsidRPr="00176CCB">
        <w:rPr>
          <w:rFonts w:asciiTheme="majorBidi" w:hAnsiTheme="majorBidi" w:cstheme="majorBidi" w:hint="cs"/>
          <w:sz w:val="30"/>
          <w:szCs w:val="30"/>
          <w:cs/>
        </w:rPr>
        <w:t>ๆ</w:t>
      </w:r>
      <w:r w:rsidR="00437F8F" w:rsidRPr="00176CC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C05396" w:rsidRPr="00176CCB">
        <w:rPr>
          <w:rFonts w:asciiTheme="majorBidi" w:hAnsiTheme="majorBidi" w:cstheme="majorBidi" w:hint="cs"/>
          <w:sz w:val="30"/>
          <w:szCs w:val="30"/>
          <w:cs/>
        </w:rPr>
        <w:t>กัน</w:t>
      </w:r>
    </w:p>
    <w:p w:rsidR="00587B7E" w:rsidRPr="00176CCB" w:rsidRDefault="00587B7E" w:rsidP="00EE6E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791AA0" w:rsidRPr="00176CCB" w:rsidRDefault="00587B7E" w:rsidP="00EE6E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76CCB">
        <w:rPr>
          <w:rFonts w:asciiTheme="majorBidi" w:hAnsiTheme="majorBidi" w:cstheme="majorBidi"/>
          <w:sz w:val="30"/>
          <w:szCs w:val="30"/>
          <w:cs/>
        </w:rPr>
        <w:t xml:space="preserve">เนื่องจากเป็นกิจการที่ได้รับการส่งเสริมการลงทุน </w:t>
      </w:r>
      <w:r w:rsidR="00872E55" w:rsidRPr="00176CCB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176CCB">
        <w:rPr>
          <w:rFonts w:asciiTheme="majorBidi" w:hAnsiTheme="majorBidi" w:cstheme="majorBidi"/>
          <w:sz w:val="30"/>
          <w:szCs w:val="30"/>
          <w:cs/>
        </w:rPr>
        <w:t>บริษัทจะต้องปฏิบัติตามเงื่อนไขและข้อกำหนดตามที่ระบุไว้ในบัตรส่งเสริมการลงทุน</w:t>
      </w:r>
    </w:p>
    <w:p w:rsidR="0066592D" w:rsidRPr="00176CCB" w:rsidRDefault="0066592D" w:rsidP="00EE6E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176CCB" w:rsidRDefault="00176C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:rsidR="00381FF2" w:rsidRPr="00B24AA0" w:rsidRDefault="00560338" w:rsidP="00B24A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lastRenderedPageBreak/>
        <w:t>2</w:t>
      </w:r>
      <w:r w:rsidR="007B6AA5">
        <w:rPr>
          <w:rFonts w:asciiTheme="majorBidi" w:hAnsiTheme="majorBidi" w:cstheme="majorBidi"/>
          <w:b/>
          <w:bCs/>
          <w:sz w:val="30"/>
          <w:szCs w:val="30"/>
        </w:rPr>
        <w:t>8</w:t>
      </w:r>
      <w:r w:rsidR="00B24AA0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="00381FF2" w:rsidRPr="00B24AA0">
        <w:rPr>
          <w:rFonts w:asciiTheme="majorBidi" w:hAnsiTheme="majorBidi" w:cstheme="majorBidi"/>
          <w:b/>
          <w:bCs/>
          <w:sz w:val="30"/>
          <w:szCs w:val="30"/>
          <w:cs/>
        </w:rPr>
        <w:t>กำไรต่อหุ้น</w:t>
      </w:r>
    </w:p>
    <w:p w:rsidR="00B24AA0" w:rsidRPr="00176CCB" w:rsidRDefault="00B24AA0" w:rsidP="00176B3E">
      <w:pPr>
        <w:spacing w:line="240" w:lineRule="auto"/>
        <w:rPr>
          <w:sz w:val="30"/>
          <w:szCs w:val="30"/>
        </w:rPr>
      </w:pPr>
    </w:p>
    <w:p w:rsidR="00381FF2" w:rsidRPr="00176CCB" w:rsidRDefault="00381FF2" w:rsidP="00B303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76CC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กำไร</w:t>
      </w:r>
      <w:r w:rsidR="00AD06A0" w:rsidRPr="00176CCB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ต่</w:t>
      </w:r>
      <w:r w:rsidRPr="00176CC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อหุ้นขั้นพื้นฐาน</w:t>
      </w:r>
    </w:p>
    <w:p w:rsidR="00381FF2" w:rsidRPr="00176CCB" w:rsidRDefault="00381FF2" w:rsidP="00176B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AA7C35" w:rsidRPr="00176CCB" w:rsidRDefault="0038084C" w:rsidP="00EE6E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76CCB">
        <w:rPr>
          <w:rFonts w:asciiTheme="majorBidi" w:hAnsiTheme="majorBidi" w:cstheme="majorBidi"/>
          <w:sz w:val="30"/>
          <w:szCs w:val="30"/>
          <w:cs/>
        </w:rPr>
        <w:t xml:space="preserve">กำไรต่อหุ้นขั้นพื้นฐานสำหรับแต่ละปีสิ้นสุดวันที่ </w:t>
      </w:r>
      <w:r w:rsidR="00B028E0" w:rsidRPr="00176CCB">
        <w:rPr>
          <w:rFonts w:asciiTheme="majorBidi" w:hAnsiTheme="majorBidi" w:cstheme="majorBidi"/>
          <w:sz w:val="30"/>
          <w:szCs w:val="30"/>
        </w:rPr>
        <w:t>31</w:t>
      </w:r>
      <w:r w:rsidRPr="00176CCB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F8676D" w:rsidRPr="00176CCB">
        <w:rPr>
          <w:rFonts w:asciiTheme="majorBidi" w:hAnsiTheme="majorBidi" w:cstheme="majorBidi"/>
          <w:sz w:val="30"/>
          <w:szCs w:val="30"/>
        </w:rPr>
        <w:t>25</w:t>
      </w:r>
      <w:r w:rsidR="00423478" w:rsidRPr="00176CCB">
        <w:rPr>
          <w:rFonts w:asciiTheme="majorBidi" w:hAnsiTheme="majorBidi" w:cstheme="majorBidi"/>
          <w:sz w:val="30"/>
          <w:szCs w:val="30"/>
        </w:rPr>
        <w:t>6</w:t>
      </w:r>
      <w:r w:rsidR="00AD06A0" w:rsidRPr="00176CCB">
        <w:rPr>
          <w:rFonts w:asciiTheme="majorBidi" w:hAnsiTheme="majorBidi" w:cstheme="majorBidi"/>
          <w:sz w:val="30"/>
          <w:szCs w:val="30"/>
        </w:rPr>
        <w:t>1</w:t>
      </w:r>
      <w:r w:rsidR="0051632F" w:rsidRPr="00176CCB">
        <w:rPr>
          <w:rFonts w:asciiTheme="majorBidi" w:hAnsiTheme="majorBidi" w:cstheme="majorBidi"/>
          <w:sz w:val="30"/>
          <w:szCs w:val="30"/>
        </w:rPr>
        <w:t xml:space="preserve"> </w:t>
      </w:r>
      <w:r w:rsidR="00F72C62" w:rsidRPr="00176CCB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F8676D" w:rsidRPr="00176CCB">
        <w:rPr>
          <w:rFonts w:asciiTheme="majorBidi" w:hAnsiTheme="majorBidi" w:cstheme="majorBidi"/>
          <w:sz w:val="30"/>
          <w:szCs w:val="30"/>
        </w:rPr>
        <w:t>25</w:t>
      </w:r>
      <w:r w:rsidR="00AD06A0" w:rsidRPr="00176CCB">
        <w:rPr>
          <w:rFonts w:asciiTheme="majorBidi" w:hAnsiTheme="majorBidi" w:cstheme="majorBidi"/>
          <w:sz w:val="30"/>
          <w:szCs w:val="30"/>
        </w:rPr>
        <w:t>60</w:t>
      </w:r>
      <w:r w:rsidR="0051632F" w:rsidRPr="00176CCB">
        <w:rPr>
          <w:rFonts w:asciiTheme="majorBidi" w:hAnsiTheme="majorBidi" w:cstheme="majorBidi"/>
          <w:sz w:val="30"/>
          <w:szCs w:val="30"/>
        </w:rPr>
        <w:t xml:space="preserve"> </w:t>
      </w:r>
      <w:r w:rsidR="009C772E" w:rsidRPr="00176CCB">
        <w:rPr>
          <w:rFonts w:asciiTheme="majorBidi" w:hAnsiTheme="majorBidi" w:cstheme="majorBidi"/>
          <w:sz w:val="30"/>
          <w:szCs w:val="30"/>
          <w:cs/>
        </w:rPr>
        <w:t>คำนวณจากกำไรสำหรับปีที่เป็นส่วนของผู้ถือหุ้น</w:t>
      </w:r>
      <w:r w:rsidR="00201644" w:rsidRPr="00176CCB">
        <w:rPr>
          <w:rFonts w:asciiTheme="majorBidi" w:hAnsiTheme="majorBidi" w:cstheme="majorBidi"/>
          <w:sz w:val="30"/>
          <w:szCs w:val="30"/>
          <w:cs/>
        </w:rPr>
        <w:t>สามัญ</w:t>
      </w:r>
      <w:r w:rsidR="009C772E" w:rsidRPr="00176CCB">
        <w:rPr>
          <w:rFonts w:asciiTheme="majorBidi" w:hAnsiTheme="majorBidi" w:cstheme="majorBidi"/>
          <w:sz w:val="30"/>
          <w:szCs w:val="30"/>
          <w:cs/>
        </w:rPr>
        <w:t>ของบริษัทและจำนวนหุ้นสามัญที่ออกจำหน่ายแล้วระหว่างปี</w:t>
      </w:r>
      <w:r w:rsidRPr="00176CCB">
        <w:rPr>
          <w:rFonts w:asciiTheme="majorBidi" w:hAnsiTheme="majorBidi" w:cstheme="majorBidi"/>
          <w:sz w:val="30"/>
          <w:szCs w:val="30"/>
          <w:cs/>
        </w:rPr>
        <w:t xml:space="preserve"> โดยวิธีถัวเฉลี่ยถ่วงน้ำหนัก แสดงการคำนวณดังนี้</w:t>
      </w:r>
    </w:p>
    <w:p w:rsidR="00AA7C35" w:rsidRPr="00176CCB" w:rsidRDefault="00AA7C35" w:rsidP="00176B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230"/>
        <w:gridCol w:w="1079"/>
        <w:gridCol w:w="270"/>
        <w:gridCol w:w="994"/>
        <w:gridCol w:w="270"/>
        <w:gridCol w:w="991"/>
        <w:gridCol w:w="270"/>
        <w:gridCol w:w="1086"/>
      </w:tblGrid>
      <w:tr w:rsidR="001638BD" w:rsidRPr="00176CCB" w:rsidTr="00AD06A0">
        <w:tc>
          <w:tcPr>
            <w:tcW w:w="2301" w:type="pct"/>
            <w:vAlign w:val="center"/>
          </w:tcPr>
          <w:p w:rsidR="001638BD" w:rsidRPr="00176CCB" w:rsidRDefault="001638BD" w:rsidP="004F5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75" w:type="pct"/>
            <w:gridSpan w:val="3"/>
          </w:tcPr>
          <w:p w:rsidR="001638BD" w:rsidRPr="00176CCB" w:rsidRDefault="001638BD" w:rsidP="004F5D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6C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:rsidR="001638BD" w:rsidRPr="00176CCB" w:rsidRDefault="001638BD" w:rsidP="004F5D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pct"/>
            <w:gridSpan w:val="3"/>
          </w:tcPr>
          <w:p w:rsidR="001638BD" w:rsidRPr="00176CCB" w:rsidRDefault="001638BD" w:rsidP="004F5D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6C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D06A0" w:rsidRPr="00176CCB" w:rsidTr="00AD06A0">
        <w:tc>
          <w:tcPr>
            <w:tcW w:w="2301" w:type="pct"/>
            <w:vAlign w:val="center"/>
          </w:tcPr>
          <w:p w:rsidR="00AD06A0" w:rsidRPr="00176CCB" w:rsidRDefault="00AD06A0" w:rsidP="00AD06A0">
            <w:pPr>
              <w:spacing w:line="240" w:lineRule="auto"/>
              <w:ind w:right="-108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</w:tcPr>
          <w:p w:rsidR="00AD06A0" w:rsidRPr="00176CCB" w:rsidRDefault="00AD06A0" w:rsidP="00AD06A0">
            <w:pPr>
              <w:jc w:val="center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176CCB"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  <w:t>2561</w:t>
            </w:r>
          </w:p>
        </w:tc>
        <w:tc>
          <w:tcPr>
            <w:tcW w:w="147" w:type="pct"/>
          </w:tcPr>
          <w:p w:rsidR="00AD06A0" w:rsidRPr="00176CCB" w:rsidRDefault="00AD06A0" w:rsidP="00AD06A0">
            <w:pPr>
              <w:jc w:val="center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541" w:type="pct"/>
          </w:tcPr>
          <w:p w:rsidR="00AD06A0" w:rsidRPr="00176CCB" w:rsidRDefault="00AD06A0" w:rsidP="00AD06A0">
            <w:pPr>
              <w:jc w:val="center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176CCB"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  <w:t>2560</w:t>
            </w:r>
          </w:p>
        </w:tc>
        <w:tc>
          <w:tcPr>
            <w:tcW w:w="147" w:type="pct"/>
          </w:tcPr>
          <w:p w:rsidR="00AD06A0" w:rsidRPr="00176CCB" w:rsidRDefault="00AD06A0" w:rsidP="00AD06A0">
            <w:pPr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539" w:type="pct"/>
          </w:tcPr>
          <w:p w:rsidR="00AD06A0" w:rsidRPr="00176CCB" w:rsidRDefault="00AD06A0" w:rsidP="00AD06A0">
            <w:pPr>
              <w:jc w:val="center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176CCB"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  <w:t>2561</w:t>
            </w:r>
          </w:p>
        </w:tc>
        <w:tc>
          <w:tcPr>
            <w:tcW w:w="147" w:type="pct"/>
          </w:tcPr>
          <w:p w:rsidR="00AD06A0" w:rsidRPr="00176CCB" w:rsidRDefault="00AD06A0" w:rsidP="00AD06A0">
            <w:pPr>
              <w:jc w:val="center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591" w:type="pct"/>
          </w:tcPr>
          <w:p w:rsidR="00AD06A0" w:rsidRPr="00176CCB" w:rsidRDefault="00AD06A0" w:rsidP="00AD06A0">
            <w:pPr>
              <w:jc w:val="center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176CCB"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  <w:t>2560</w:t>
            </w:r>
          </w:p>
        </w:tc>
      </w:tr>
      <w:tr w:rsidR="001638BD" w:rsidRPr="00176CCB" w:rsidTr="00AD06A0">
        <w:tc>
          <w:tcPr>
            <w:tcW w:w="2301" w:type="pct"/>
          </w:tcPr>
          <w:p w:rsidR="001638BD" w:rsidRPr="00176CCB" w:rsidRDefault="001638BD" w:rsidP="004F5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99" w:type="pct"/>
            <w:gridSpan w:val="7"/>
          </w:tcPr>
          <w:p w:rsidR="001638BD" w:rsidRPr="00176CCB" w:rsidRDefault="001638BD" w:rsidP="004F5D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6CC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 / ล้านหุ้น)</w:t>
            </w:r>
          </w:p>
        </w:tc>
      </w:tr>
      <w:tr w:rsidR="001638BD" w:rsidRPr="00176CCB" w:rsidTr="00AD06A0">
        <w:tc>
          <w:tcPr>
            <w:tcW w:w="2301" w:type="pct"/>
          </w:tcPr>
          <w:p w:rsidR="001638BD" w:rsidRPr="00176CCB" w:rsidRDefault="001638BD" w:rsidP="00AD0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76C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กำไรที่เป็นส่วนของผู้ถือหุ้นสามัญ</w:t>
            </w:r>
          </w:p>
        </w:tc>
        <w:tc>
          <w:tcPr>
            <w:tcW w:w="587" w:type="pct"/>
          </w:tcPr>
          <w:p w:rsidR="001638BD" w:rsidRPr="00176CCB" w:rsidRDefault="001638BD" w:rsidP="004F5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:rsidR="001638BD" w:rsidRPr="00176CCB" w:rsidRDefault="001638BD" w:rsidP="004F5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1" w:type="pct"/>
          </w:tcPr>
          <w:p w:rsidR="001638BD" w:rsidRPr="00176CCB" w:rsidRDefault="001638BD" w:rsidP="004F5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:rsidR="001638BD" w:rsidRPr="00176CCB" w:rsidRDefault="001638BD" w:rsidP="004F5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:rsidR="001638BD" w:rsidRPr="00176CCB" w:rsidRDefault="001638BD" w:rsidP="004F5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:rsidR="001638BD" w:rsidRPr="00176CCB" w:rsidRDefault="001638BD" w:rsidP="004F5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:rsidR="001638BD" w:rsidRPr="00176CCB" w:rsidRDefault="001638BD" w:rsidP="004F5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D06A0" w:rsidRPr="00176CCB" w:rsidTr="00AD06A0">
        <w:tc>
          <w:tcPr>
            <w:tcW w:w="2301" w:type="pct"/>
          </w:tcPr>
          <w:p w:rsidR="00AD06A0" w:rsidRPr="00176CCB" w:rsidRDefault="00AD06A0" w:rsidP="00AD0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176C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ของบริษัท</w:t>
            </w:r>
            <w:r w:rsidRPr="00176CC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176C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587" w:type="pct"/>
            <w:tcBorders>
              <w:bottom w:val="double" w:sz="4" w:space="0" w:color="auto"/>
            </w:tcBorders>
          </w:tcPr>
          <w:p w:rsidR="00AD06A0" w:rsidRPr="00176CCB" w:rsidRDefault="003C6707" w:rsidP="007B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76CCB">
              <w:rPr>
                <w:rFonts w:ascii="Angsana New" w:hAnsi="Angsana New"/>
                <w:b/>
                <w:bCs/>
                <w:sz w:val="30"/>
                <w:szCs w:val="30"/>
              </w:rPr>
              <w:t>6,0</w:t>
            </w:r>
            <w:r w:rsidR="007B6AA5" w:rsidRPr="00176CCB">
              <w:rPr>
                <w:rFonts w:ascii="Angsana New" w:hAnsi="Angsana New"/>
                <w:b/>
                <w:bCs/>
                <w:sz w:val="30"/>
                <w:szCs w:val="30"/>
              </w:rPr>
              <w:t>22.37</w:t>
            </w:r>
          </w:p>
        </w:tc>
        <w:tc>
          <w:tcPr>
            <w:tcW w:w="147" w:type="pct"/>
          </w:tcPr>
          <w:p w:rsidR="00AD06A0" w:rsidRPr="00176CCB" w:rsidRDefault="00AD06A0" w:rsidP="00AD0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1" w:type="pct"/>
            <w:tcBorders>
              <w:bottom w:val="double" w:sz="4" w:space="0" w:color="auto"/>
            </w:tcBorders>
          </w:tcPr>
          <w:p w:rsidR="00AD06A0" w:rsidRPr="00176CCB" w:rsidRDefault="00AD06A0" w:rsidP="00AD0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76CCB">
              <w:rPr>
                <w:rFonts w:ascii="Angsana New" w:hAnsi="Angsana New"/>
                <w:b/>
                <w:bCs/>
                <w:sz w:val="30"/>
                <w:szCs w:val="30"/>
              </w:rPr>
              <w:t>5,456.42</w:t>
            </w:r>
          </w:p>
        </w:tc>
        <w:tc>
          <w:tcPr>
            <w:tcW w:w="147" w:type="pct"/>
          </w:tcPr>
          <w:p w:rsidR="00AD06A0" w:rsidRPr="00176CCB" w:rsidRDefault="00AD06A0" w:rsidP="00AD0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  <w:tcBorders>
              <w:bottom w:val="double" w:sz="4" w:space="0" w:color="auto"/>
            </w:tcBorders>
          </w:tcPr>
          <w:p w:rsidR="00AD06A0" w:rsidRPr="00176CCB" w:rsidRDefault="003C6707" w:rsidP="007B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76CCB">
              <w:rPr>
                <w:rFonts w:ascii="Angsana New" w:hAnsi="Angsana New"/>
                <w:b/>
                <w:bCs/>
                <w:sz w:val="30"/>
                <w:szCs w:val="30"/>
              </w:rPr>
              <w:t>2,05</w:t>
            </w:r>
            <w:r w:rsidR="007B6AA5" w:rsidRPr="00176CCB">
              <w:rPr>
                <w:rFonts w:ascii="Angsana New" w:hAnsi="Angsana New"/>
                <w:b/>
                <w:bCs/>
                <w:sz w:val="30"/>
                <w:szCs w:val="30"/>
              </w:rPr>
              <w:t>5.23</w:t>
            </w:r>
          </w:p>
        </w:tc>
        <w:tc>
          <w:tcPr>
            <w:tcW w:w="147" w:type="pct"/>
          </w:tcPr>
          <w:p w:rsidR="00AD06A0" w:rsidRPr="00176CCB" w:rsidRDefault="00AD06A0" w:rsidP="00AD0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tcBorders>
              <w:bottom w:val="double" w:sz="4" w:space="0" w:color="auto"/>
            </w:tcBorders>
          </w:tcPr>
          <w:p w:rsidR="00AD06A0" w:rsidRPr="00176CCB" w:rsidRDefault="003C6707" w:rsidP="00AD0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76CCB">
              <w:rPr>
                <w:rFonts w:ascii="Angsana New" w:hAnsi="Angsana New"/>
                <w:b/>
                <w:bCs/>
                <w:sz w:val="30"/>
                <w:szCs w:val="30"/>
              </w:rPr>
              <w:t>5,508.00</w:t>
            </w:r>
          </w:p>
        </w:tc>
      </w:tr>
      <w:tr w:rsidR="00AD06A0" w:rsidRPr="00176CCB" w:rsidTr="00AD06A0">
        <w:tc>
          <w:tcPr>
            <w:tcW w:w="2301" w:type="pct"/>
          </w:tcPr>
          <w:p w:rsidR="00AD06A0" w:rsidRPr="00176CCB" w:rsidRDefault="00AD06A0" w:rsidP="00176B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:rsidR="00AD06A0" w:rsidRPr="00176CCB" w:rsidRDefault="00AD06A0" w:rsidP="00176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:rsidR="00AD06A0" w:rsidRPr="00176CCB" w:rsidRDefault="00AD06A0" w:rsidP="00176B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1" w:type="pct"/>
          </w:tcPr>
          <w:p w:rsidR="00AD06A0" w:rsidRPr="00176CCB" w:rsidRDefault="00AD06A0" w:rsidP="00176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:rsidR="00AD06A0" w:rsidRPr="00176CCB" w:rsidRDefault="00AD06A0" w:rsidP="00176B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:rsidR="00AD06A0" w:rsidRPr="00176CCB" w:rsidRDefault="00AD06A0" w:rsidP="00176B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AD06A0" w:rsidRPr="00176CCB" w:rsidRDefault="00AD06A0" w:rsidP="00176B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:rsidR="00AD06A0" w:rsidRPr="00176CCB" w:rsidRDefault="00AD06A0" w:rsidP="00176B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93549" w:rsidRPr="00176CCB" w:rsidTr="00AD06A0">
        <w:tc>
          <w:tcPr>
            <w:tcW w:w="2301" w:type="pct"/>
          </w:tcPr>
          <w:p w:rsidR="00593549" w:rsidRPr="00176CCB" w:rsidRDefault="00593549" w:rsidP="00AD0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176CCB">
              <w:rPr>
                <w:rFonts w:ascii="Angsana New" w:hAnsi="Angsana New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Pr="00176CCB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176CCB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587" w:type="pct"/>
          </w:tcPr>
          <w:p w:rsidR="00593549" w:rsidRPr="00176CCB" w:rsidRDefault="00593549" w:rsidP="00D65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380" w:lineRule="exact"/>
              <w:ind w:left="-108" w:right="-103"/>
              <w:rPr>
                <w:rFonts w:ascii="Angsana New" w:hAnsi="Angsana New"/>
                <w:sz w:val="30"/>
                <w:szCs w:val="30"/>
              </w:rPr>
            </w:pPr>
            <w:r w:rsidRPr="00176CCB">
              <w:rPr>
                <w:rFonts w:ascii="Angsana New" w:hAnsi="Angsana New"/>
                <w:sz w:val="30"/>
                <w:szCs w:val="30"/>
              </w:rPr>
              <w:t>2,186.80</w:t>
            </w:r>
          </w:p>
        </w:tc>
        <w:tc>
          <w:tcPr>
            <w:tcW w:w="147" w:type="pct"/>
          </w:tcPr>
          <w:p w:rsidR="00593549" w:rsidRPr="00176CCB" w:rsidRDefault="00593549" w:rsidP="00AD0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1" w:type="pct"/>
          </w:tcPr>
          <w:p w:rsidR="00593549" w:rsidRPr="00176CCB" w:rsidRDefault="00593549" w:rsidP="00AD0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76CCB">
              <w:rPr>
                <w:rFonts w:ascii="Angsana New" w:hAnsi="Angsana New"/>
                <w:sz w:val="30"/>
                <w:szCs w:val="30"/>
              </w:rPr>
              <w:t>2,185.86</w:t>
            </w:r>
          </w:p>
        </w:tc>
        <w:tc>
          <w:tcPr>
            <w:tcW w:w="147" w:type="pct"/>
          </w:tcPr>
          <w:p w:rsidR="00593549" w:rsidRPr="00176CCB" w:rsidRDefault="00593549" w:rsidP="00AD0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:rsidR="00593549" w:rsidRPr="00176CCB" w:rsidRDefault="00593549" w:rsidP="007B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76CCB">
              <w:rPr>
                <w:rFonts w:ascii="Angsana New" w:hAnsi="Angsana New"/>
                <w:sz w:val="30"/>
                <w:szCs w:val="30"/>
              </w:rPr>
              <w:t>2,186.80</w:t>
            </w:r>
          </w:p>
        </w:tc>
        <w:tc>
          <w:tcPr>
            <w:tcW w:w="147" w:type="pct"/>
          </w:tcPr>
          <w:p w:rsidR="00593549" w:rsidRPr="00176CCB" w:rsidRDefault="00593549" w:rsidP="00AD0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:rsidR="00593549" w:rsidRPr="00176CCB" w:rsidRDefault="00593549" w:rsidP="00464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76CCB">
              <w:rPr>
                <w:rFonts w:ascii="Angsana New" w:hAnsi="Angsana New"/>
                <w:sz w:val="30"/>
                <w:szCs w:val="30"/>
              </w:rPr>
              <w:t>2,185.86</w:t>
            </w:r>
          </w:p>
        </w:tc>
      </w:tr>
      <w:tr w:rsidR="00593549" w:rsidRPr="00176CCB" w:rsidTr="00AD06A0">
        <w:tc>
          <w:tcPr>
            <w:tcW w:w="2301" w:type="pct"/>
          </w:tcPr>
          <w:p w:rsidR="00D47D37" w:rsidRDefault="00D47D37" w:rsidP="00AD0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ผลกระทบจากการใช้สิทธิ </w:t>
            </w:r>
          </w:p>
          <w:p w:rsidR="00593549" w:rsidRPr="00176CCB" w:rsidRDefault="00D47D37" w:rsidP="005F0D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593549" w:rsidRPr="00176CCB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593549" w:rsidRPr="00176CCB">
              <w:rPr>
                <w:rFonts w:ascii="Angsana New" w:hAnsi="Angsana New"/>
                <w:sz w:val="30"/>
                <w:szCs w:val="30"/>
              </w:rPr>
              <w:t xml:space="preserve">28 </w:t>
            </w:r>
            <w:r w:rsidR="00593549" w:rsidRPr="00176CCB">
              <w:rPr>
                <w:rFonts w:ascii="Angsana New" w:hAnsi="Angsana New"/>
                <w:sz w:val="30"/>
                <w:szCs w:val="30"/>
                <w:cs/>
              </w:rPr>
              <w:t xml:space="preserve">กุมภาพันธ์ </w:t>
            </w:r>
            <w:r w:rsidR="00593549" w:rsidRPr="00176CCB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587" w:type="pct"/>
          </w:tcPr>
          <w:p w:rsidR="00D47D37" w:rsidRDefault="00D47D37" w:rsidP="00D65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380" w:lineRule="exact"/>
              <w:ind w:left="-108" w:right="-103"/>
              <w:rPr>
                <w:rFonts w:ascii="Angsana New" w:hAnsi="Angsana New"/>
                <w:sz w:val="30"/>
                <w:szCs w:val="30"/>
              </w:rPr>
            </w:pPr>
          </w:p>
          <w:p w:rsidR="00593549" w:rsidRPr="00176CCB" w:rsidRDefault="00593549" w:rsidP="00D65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380" w:lineRule="exact"/>
              <w:ind w:left="-108" w:right="-103"/>
              <w:rPr>
                <w:rFonts w:ascii="Angsana New" w:hAnsi="Angsana New"/>
                <w:sz w:val="30"/>
                <w:szCs w:val="30"/>
              </w:rPr>
            </w:pPr>
            <w:r w:rsidRPr="00176CC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593549" w:rsidRPr="00176CCB" w:rsidRDefault="00593549" w:rsidP="00AD0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1" w:type="pct"/>
          </w:tcPr>
          <w:p w:rsidR="00D47D37" w:rsidRDefault="00D47D37" w:rsidP="00AD0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:rsidR="00593549" w:rsidRPr="00176CCB" w:rsidRDefault="00593549" w:rsidP="00AD0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76CCB">
              <w:rPr>
                <w:rFonts w:ascii="Angsana New" w:hAnsi="Angsana New"/>
                <w:sz w:val="30"/>
                <w:szCs w:val="30"/>
              </w:rPr>
              <w:t>0.74</w:t>
            </w:r>
          </w:p>
        </w:tc>
        <w:tc>
          <w:tcPr>
            <w:tcW w:w="147" w:type="pct"/>
          </w:tcPr>
          <w:p w:rsidR="00593549" w:rsidRPr="00176CCB" w:rsidRDefault="00593549" w:rsidP="00AD0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:rsidR="00D47D37" w:rsidRDefault="00D47D37" w:rsidP="00D65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380" w:lineRule="exact"/>
              <w:ind w:left="-108" w:right="-103"/>
              <w:rPr>
                <w:rFonts w:ascii="Angsana New" w:hAnsi="Angsana New"/>
                <w:sz w:val="30"/>
                <w:szCs w:val="30"/>
              </w:rPr>
            </w:pPr>
          </w:p>
          <w:p w:rsidR="00593549" w:rsidRPr="00176CCB" w:rsidRDefault="00593549" w:rsidP="00D65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380" w:lineRule="exact"/>
              <w:ind w:left="-108" w:right="-103"/>
              <w:rPr>
                <w:rFonts w:ascii="Angsana New" w:hAnsi="Angsana New"/>
                <w:sz w:val="30"/>
                <w:szCs w:val="30"/>
              </w:rPr>
            </w:pPr>
            <w:r w:rsidRPr="00176CC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593549" w:rsidRPr="00176CCB" w:rsidRDefault="00593549" w:rsidP="00AD0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:rsidR="00D47D37" w:rsidRDefault="00D47D37" w:rsidP="00464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:rsidR="00593549" w:rsidRPr="00176CCB" w:rsidRDefault="00593549" w:rsidP="00464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76CCB">
              <w:rPr>
                <w:rFonts w:ascii="Angsana New" w:hAnsi="Angsana New"/>
                <w:sz w:val="30"/>
                <w:szCs w:val="30"/>
              </w:rPr>
              <w:t>0.74</w:t>
            </w:r>
          </w:p>
        </w:tc>
      </w:tr>
      <w:tr w:rsidR="00593549" w:rsidRPr="00176CCB" w:rsidTr="00AD06A0">
        <w:tc>
          <w:tcPr>
            <w:tcW w:w="2301" w:type="pct"/>
          </w:tcPr>
          <w:p w:rsidR="00D47D37" w:rsidRDefault="00D47D37" w:rsidP="00D47D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ผลกระทบจากการใช้สิทธิ </w:t>
            </w:r>
          </w:p>
          <w:p w:rsidR="00593549" w:rsidRPr="00176CCB" w:rsidRDefault="00D47D37" w:rsidP="005F0D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593549" w:rsidRPr="00176CCB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593549" w:rsidRPr="00176CC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="00593549" w:rsidRPr="00176CCB">
              <w:rPr>
                <w:rFonts w:ascii="Angsana New" w:hAnsi="Angsana New" w:hint="cs"/>
                <w:sz w:val="30"/>
                <w:szCs w:val="30"/>
                <w:cs/>
              </w:rPr>
              <w:t>พฤษภาคม</w:t>
            </w:r>
            <w:r w:rsidR="00593549" w:rsidRPr="00176CC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593549" w:rsidRPr="00176CCB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587" w:type="pct"/>
          </w:tcPr>
          <w:p w:rsidR="00D47D37" w:rsidRDefault="00D47D37" w:rsidP="00D65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380" w:lineRule="exact"/>
              <w:ind w:left="-108" w:right="-103"/>
              <w:rPr>
                <w:rFonts w:ascii="Angsana New" w:hAnsi="Angsana New"/>
                <w:sz w:val="30"/>
                <w:szCs w:val="30"/>
              </w:rPr>
            </w:pPr>
          </w:p>
          <w:p w:rsidR="00593549" w:rsidRPr="00176CCB" w:rsidRDefault="00593549" w:rsidP="00D65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380" w:lineRule="exact"/>
              <w:ind w:left="-108" w:right="-103"/>
              <w:rPr>
                <w:rFonts w:ascii="Angsana New" w:hAnsi="Angsana New"/>
                <w:sz w:val="30"/>
                <w:szCs w:val="30"/>
              </w:rPr>
            </w:pPr>
            <w:r w:rsidRPr="00176CC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593549" w:rsidRPr="00176CCB" w:rsidRDefault="00593549" w:rsidP="00AD0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1" w:type="pct"/>
          </w:tcPr>
          <w:p w:rsidR="00D47D37" w:rsidRDefault="00D47D37" w:rsidP="00AD0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:rsidR="00593549" w:rsidRPr="00176CCB" w:rsidRDefault="00593549" w:rsidP="00AD0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76CCB">
              <w:rPr>
                <w:rFonts w:ascii="Angsana New" w:hAnsi="Angsana New"/>
                <w:sz w:val="30"/>
                <w:szCs w:val="30"/>
              </w:rPr>
              <w:t>0.03</w:t>
            </w:r>
          </w:p>
        </w:tc>
        <w:tc>
          <w:tcPr>
            <w:tcW w:w="147" w:type="pct"/>
          </w:tcPr>
          <w:p w:rsidR="00593549" w:rsidRPr="00176CCB" w:rsidRDefault="00593549" w:rsidP="00AD0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:rsidR="00D47D37" w:rsidRDefault="00D47D37" w:rsidP="00D65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380" w:lineRule="exact"/>
              <w:ind w:left="-108" w:right="-103"/>
              <w:rPr>
                <w:rFonts w:ascii="Angsana New" w:hAnsi="Angsana New"/>
                <w:sz w:val="30"/>
                <w:szCs w:val="30"/>
              </w:rPr>
            </w:pPr>
          </w:p>
          <w:p w:rsidR="00593549" w:rsidRPr="00176CCB" w:rsidRDefault="00593549" w:rsidP="00D65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380" w:lineRule="exact"/>
              <w:ind w:left="-108" w:right="-103"/>
              <w:rPr>
                <w:rFonts w:ascii="Angsana New" w:hAnsi="Angsana New"/>
                <w:sz w:val="30"/>
                <w:szCs w:val="30"/>
              </w:rPr>
            </w:pPr>
            <w:r w:rsidRPr="00176CC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593549" w:rsidRPr="00176CCB" w:rsidRDefault="00593549" w:rsidP="00AD0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:rsidR="00D47D37" w:rsidRDefault="00D47D37" w:rsidP="00464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:rsidR="00593549" w:rsidRPr="00176CCB" w:rsidRDefault="00593549" w:rsidP="00464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76CCB">
              <w:rPr>
                <w:rFonts w:ascii="Angsana New" w:hAnsi="Angsana New"/>
                <w:sz w:val="30"/>
                <w:szCs w:val="30"/>
              </w:rPr>
              <w:t>0.03</w:t>
            </w:r>
          </w:p>
        </w:tc>
      </w:tr>
      <w:tr w:rsidR="00593549" w:rsidRPr="00176CCB" w:rsidTr="0047782E">
        <w:tc>
          <w:tcPr>
            <w:tcW w:w="2301" w:type="pct"/>
          </w:tcPr>
          <w:p w:rsidR="00D47D37" w:rsidRDefault="00D47D37" w:rsidP="00D47D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ผลกระทบจากการใช้สิทธิ </w:t>
            </w:r>
          </w:p>
          <w:p w:rsidR="00593549" w:rsidRPr="00176CCB" w:rsidRDefault="00D47D37" w:rsidP="005F0D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pacing w:val="-2"/>
                <w:sz w:val="30"/>
                <w:szCs w:val="30"/>
              </w:rPr>
            </w:pPr>
            <w:r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   </w:t>
            </w:r>
            <w:r w:rsidR="00593549" w:rsidRPr="00176CCB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ณ วันที่ </w:t>
            </w:r>
            <w:r w:rsidR="00593549" w:rsidRPr="00176CCB">
              <w:rPr>
                <w:rFonts w:ascii="Angsana New" w:hAnsi="Angsana New"/>
                <w:spacing w:val="-2"/>
                <w:sz w:val="30"/>
                <w:szCs w:val="30"/>
              </w:rPr>
              <w:t xml:space="preserve">28 </w:t>
            </w:r>
            <w:r w:rsidR="00593549" w:rsidRPr="00176CCB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กุมภาพันธ์</w:t>
            </w:r>
            <w:r w:rsidR="00593549" w:rsidRPr="00176CCB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 </w:t>
            </w:r>
            <w:r w:rsidR="00593549" w:rsidRPr="00176CCB">
              <w:rPr>
                <w:rFonts w:ascii="Angsana New" w:hAnsi="Angsana New"/>
                <w:spacing w:val="-2"/>
                <w:sz w:val="30"/>
                <w:szCs w:val="30"/>
              </w:rPr>
              <w:t>2561</w:t>
            </w:r>
          </w:p>
        </w:tc>
        <w:tc>
          <w:tcPr>
            <w:tcW w:w="587" w:type="pct"/>
          </w:tcPr>
          <w:p w:rsidR="00D47D37" w:rsidRDefault="00D47D37" w:rsidP="00593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380" w:lineRule="exact"/>
              <w:ind w:left="-108" w:right="-103"/>
              <w:rPr>
                <w:rFonts w:ascii="Angsana New" w:hAnsi="Angsana New"/>
                <w:sz w:val="30"/>
                <w:szCs w:val="30"/>
              </w:rPr>
            </w:pPr>
          </w:p>
          <w:p w:rsidR="00593549" w:rsidRPr="00176CCB" w:rsidRDefault="00593549" w:rsidP="00593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380" w:lineRule="exact"/>
              <w:ind w:left="-108" w:right="-103"/>
              <w:rPr>
                <w:rFonts w:ascii="Angsana New" w:hAnsi="Angsana New"/>
                <w:sz w:val="30"/>
                <w:szCs w:val="30"/>
              </w:rPr>
            </w:pPr>
            <w:r w:rsidRPr="00176CCB">
              <w:rPr>
                <w:rFonts w:ascii="Angsana New" w:hAnsi="Angsana New"/>
                <w:sz w:val="30"/>
                <w:szCs w:val="30"/>
              </w:rPr>
              <w:t>1.44</w:t>
            </w:r>
          </w:p>
        </w:tc>
        <w:tc>
          <w:tcPr>
            <w:tcW w:w="147" w:type="pct"/>
          </w:tcPr>
          <w:p w:rsidR="00593549" w:rsidRPr="00176CCB" w:rsidRDefault="00593549" w:rsidP="004778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1" w:type="pct"/>
          </w:tcPr>
          <w:p w:rsidR="00D47D37" w:rsidRDefault="00D47D37" w:rsidP="00477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380" w:lineRule="exact"/>
              <w:ind w:left="-108" w:right="-103"/>
              <w:rPr>
                <w:rFonts w:ascii="Angsana New" w:hAnsi="Angsana New"/>
                <w:sz w:val="30"/>
                <w:szCs w:val="30"/>
              </w:rPr>
            </w:pPr>
          </w:p>
          <w:p w:rsidR="00593549" w:rsidRPr="00176CCB" w:rsidRDefault="00593549" w:rsidP="00477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380" w:lineRule="exact"/>
              <w:ind w:left="-108" w:right="-103"/>
              <w:rPr>
                <w:rFonts w:ascii="Angsana New" w:hAnsi="Angsana New"/>
                <w:sz w:val="30"/>
                <w:szCs w:val="30"/>
              </w:rPr>
            </w:pPr>
            <w:r w:rsidRPr="00176CC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593549" w:rsidRPr="00176CCB" w:rsidRDefault="00593549" w:rsidP="004778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:rsidR="00D47D37" w:rsidRDefault="00D47D37" w:rsidP="007B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:rsidR="00593549" w:rsidRPr="00176CCB" w:rsidRDefault="00593549" w:rsidP="007B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76CCB">
              <w:rPr>
                <w:rFonts w:ascii="Angsana New" w:hAnsi="Angsana New"/>
                <w:sz w:val="30"/>
                <w:szCs w:val="30"/>
              </w:rPr>
              <w:t>1.44</w:t>
            </w:r>
          </w:p>
        </w:tc>
        <w:tc>
          <w:tcPr>
            <w:tcW w:w="147" w:type="pct"/>
          </w:tcPr>
          <w:p w:rsidR="00593549" w:rsidRPr="00176CCB" w:rsidRDefault="00593549" w:rsidP="004778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:rsidR="00D47D37" w:rsidRDefault="00D47D37" w:rsidP="00477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380" w:lineRule="exact"/>
              <w:ind w:left="-108" w:right="-103"/>
              <w:rPr>
                <w:rFonts w:ascii="Angsana New" w:hAnsi="Angsana New"/>
                <w:sz w:val="30"/>
                <w:szCs w:val="30"/>
              </w:rPr>
            </w:pPr>
          </w:p>
          <w:p w:rsidR="00593549" w:rsidRPr="00176CCB" w:rsidRDefault="00593549" w:rsidP="00477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380" w:lineRule="exact"/>
              <w:ind w:left="-108" w:right="-103"/>
              <w:rPr>
                <w:rFonts w:ascii="Angsana New" w:hAnsi="Angsana New"/>
                <w:sz w:val="30"/>
                <w:szCs w:val="30"/>
              </w:rPr>
            </w:pPr>
            <w:r w:rsidRPr="00176CC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93549" w:rsidRPr="00176CCB" w:rsidTr="00AD06A0">
        <w:tc>
          <w:tcPr>
            <w:tcW w:w="2301" w:type="pct"/>
          </w:tcPr>
          <w:p w:rsidR="00593549" w:rsidRPr="00176CCB" w:rsidRDefault="00593549" w:rsidP="00AD0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176C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จำนวนหุ้นสามัญโดยวิธีถัวเฉลี่ยถ่วงน้ำหนัก    </w:t>
            </w:r>
          </w:p>
        </w:tc>
        <w:tc>
          <w:tcPr>
            <w:tcW w:w="587" w:type="pct"/>
            <w:tcBorders>
              <w:top w:val="single" w:sz="4" w:space="0" w:color="auto"/>
            </w:tcBorders>
          </w:tcPr>
          <w:p w:rsidR="00593549" w:rsidRPr="00176CCB" w:rsidRDefault="00593549" w:rsidP="00D65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380" w:lineRule="exact"/>
              <w:ind w:left="-108" w:right="-1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593549" w:rsidRPr="00176CCB" w:rsidRDefault="00593549" w:rsidP="00AD0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1" w:type="pct"/>
            <w:tcBorders>
              <w:top w:val="single" w:sz="4" w:space="0" w:color="auto"/>
            </w:tcBorders>
          </w:tcPr>
          <w:p w:rsidR="00593549" w:rsidRPr="00176CCB" w:rsidRDefault="00593549" w:rsidP="00AD0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:rsidR="00593549" w:rsidRPr="00176CCB" w:rsidRDefault="00593549" w:rsidP="00AD0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tcBorders>
              <w:top w:val="single" w:sz="4" w:space="0" w:color="auto"/>
            </w:tcBorders>
          </w:tcPr>
          <w:p w:rsidR="00593549" w:rsidRPr="00176CCB" w:rsidRDefault="00593549" w:rsidP="00D65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380" w:lineRule="exact"/>
              <w:ind w:left="-108" w:right="-1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593549" w:rsidRPr="00176CCB" w:rsidRDefault="00593549" w:rsidP="00AD0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</w:tcBorders>
          </w:tcPr>
          <w:p w:rsidR="00593549" w:rsidRPr="00176CCB" w:rsidRDefault="00593549" w:rsidP="00AD0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93549" w:rsidRPr="00176CCB" w:rsidTr="00AD06A0">
        <w:tc>
          <w:tcPr>
            <w:tcW w:w="2301" w:type="pct"/>
          </w:tcPr>
          <w:p w:rsidR="00593549" w:rsidRPr="00176CCB" w:rsidRDefault="00593549" w:rsidP="00AD0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176CC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(</w:t>
            </w:r>
            <w:r w:rsidRPr="00176C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ขั้นพื้นฐาน)</w:t>
            </w:r>
          </w:p>
        </w:tc>
        <w:tc>
          <w:tcPr>
            <w:tcW w:w="587" w:type="pct"/>
            <w:tcBorders>
              <w:bottom w:val="double" w:sz="4" w:space="0" w:color="auto"/>
            </w:tcBorders>
          </w:tcPr>
          <w:p w:rsidR="00593549" w:rsidRPr="00176CCB" w:rsidRDefault="00593549" w:rsidP="00593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380" w:lineRule="exact"/>
              <w:ind w:left="-108"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76CCB">
              <w:rPr>
                <w:rFonts w:ascii="Angsana New" w:hAnsi="Angsana New"/>
                <w:b/>
                <w:bCs/>
                <w:sz w:val="30"/>
                <w:szCs w:val="30"/>
              </w:rPr>
              <w:t>2,188.24</w:t>
            </w:r>
          </w:p>
        </w:tc>
        <w:tc>
          <w:tcPr>
            <w:tcW w:w="147" w:type="pct"/>
          </w:tcPr>
          <w:p w:rsidR="00593549" w:rsidRPr="00176CCB" w:rsidRDefault="00593549" w:rsidP="00AD0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1" w:type="pct"/>
            <w:tcBorders>
              <w:bottom w:val="double" w:sz="4" w:space="0" w:color="auto"/>
            </w:tcBorders>
          </w:tcPr>
          <w:p w:rsidR="00593549" w:rsidRPr="00176CCB" w:rsidRDefault="00593549" w:rsidP="00AD0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76CCB">
              <w:rPr>
                <w:rFonts w:ascii="Angsana New" w:hAnsi="Angsana New"/>
                <w:b/>
                <w:bCs/>
                <w:sz w:val="30"/>
                <w:szCs w:val="30"/>
              </w:rPr>
              <w:t>2,186.63</w:t>
            </w:r>
          </w:p>
        </w:tc>
        <w:tc>
          <w:tcPr>
            <w:tcW w:w="147" w:type="pct"/>
          </w:tcPr>
          <w:p w:rsidR="00593549" w:rsidRPr="00176CCB" w:rsidRDefault="00593549" w:rsidP="00AD0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tcBorders>
              <w:bottom w:val="double" w:sz="4" w:space="0" w:color="auto"/>
            </w:tcBorders>
          </w:tcPr>
          <w:p w:rsidR="00593549" w:rsidRPr="00176CCB" w:rsidRDefault="00593549" w:rsidP="007B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76CCB">
              <w:rPr>
                <w:rFonts w:ascii="Angsana New" w:hAnsi="Angsana New"/>
                <w:b/>
                <w:bCs/>
                <w:sz w:val="30"/>
                <w:szCs w:val="30"/>
              </w:rPr>
              <w:t>2,188.24</w:t>
            </w:r>
          </w:p>
        </w:tc>
        <w:tc>
          <w:tcPr>
            <w:tcW w:w="147" w:type="pct"/>
          </w:tcPr>
          <w:p w:rsidR="00593549" w:rsidRPr="00176CCB" w:rsidRDefault="00593549" w:rsidP="00AD0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tcBorders>
              <w:bottom w:val="double" w:sz="4" w:space="0" w:color="auto"/>
            </w:tcBorders>
          </w:tcPr>
          <w:p w:rsidR="00593549" w:rsidRPr="00176CCB" w:rsidRDefault="00593549" w:rsidP="00AD0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76CCB">
              <w:rPr>
                <w:rFonts w:ascii="Angsana New" w:hAnsi="Angsana New"/>
                <w:b/>
                <w:bCs/>
                <w:sz w:val="30"/>
                <w:szCs w:val="30"/>
              </w:rPr>
              <w:t>2,186.63</w:t>
            </w:r>
          </w:p>
        </w:tc>
      </w:tr>
      <w:tr w:rsidR="00593549" w:rsidRPr="00176CCB" w:rsidTr="00AD06A0">
        <w:tc>
          <w:tcPr>
            <w:tcW w:w="2301" w:type="pct"/>
          </w:tcPr>
          <w:p w:rsidR="00593549" w:rsidRPr="00176CCB" w:rsidRDefault="00593549" w:rsidP="007D0C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176C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176CC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587" w:type="pct"/>
            <w:tcBorders>
              <w:top w:val="double" w:sz="4" w:space="0" w:color="auto"/>
              <w:bottom w:val="double" w:sz="4" w:space="0" w:color="auto"/>
            </w:tcBorders>
          </w:tcPr>
          <w:p w:rsidR="00593549" w:rsidRPr="00176CCB" w:rsidRDefault="00593549" w:rsidP="0096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380" w:lineRule="exact"/>
              <w:ind w:left="-108"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76CCB">
              <w:rPr>
                <w:rFonts w:ascii="Angsana New" w:hAnsi="Angsana New"/>
                <w:b/>
                <w:bCs/>
                <w:sz w:val="30"/>
                <w:szCs w:val="30"/>
              </w:rPr>
              <w:t>2.7</w:t>
            </w:r>
            <w:r w:rsidR="00176B3E" w:rsidRPr="00176CCB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47" w:type="pct"/>
          </w:tcPr>
          <w:p w:rsidR="00593549" w:rsidRPr="00176CCB" w:rsidRDefault="00593549" w:rsidP="00AD0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1" w:type="pct"/>
            <w:tcBorders>
              <w:top w:val="double" w:sz="4" w:space="0" w:color="auto"/>
              <w:bottom w:val="double" w:sz="4" w:space="0" w:color="auto"/>
            </w:tcBorders>
          </w:tcPr>
          <w:p w:rsidR="00593549" w:rsidRPr="00176CCB" w:rsidRDefault="00593549" w:rsidP="00AD0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76CCB">
              <w:rPr>
                <w:rFonts w:ascii="Angsana New" w:hAnsi="Angsana New"/>
                <w:b/>
                <w:bCs/>
                <w:sz w:val="30"/>
                <w:szCs w:val="30"/>
              </w:rPr>
              <w:t>2.50</w:t>
            </w:r>
          </w:p>
        </w:tc>
        <w:tc>
          <w:tcPr>
            <w:tcW w:w="147" w:type="pct"/>
          </w:tcPr>
          <w:p w:rsidR="00593549" w:rsidRPr="00176CCB" w:rsidRDefault="00593549" w:rsidP="00AD0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tcBorders>
              <w:top w:val="double" w:sz="4" w:space="0" w:color="auto"/>
              <w:bottom w:val="double" w:sz="4" w:space="0" w:color="auto"/>
            </w:tcBorders>
          </w:tcPr>
          <w:p w:rsidR="00593549" w:rsidRPr="00176CCB" w:rsidRDefault="00593549" w:rsidP="00593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380" w:lineRule="exact"/>
              <w:ind w:left="-108"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76CCB">
              <w:rPr>
                <w:rFonts w:ascii="Angsana New" w:hAnsi="Angsana New"/>
                <w:b/>
                <w:bCs/>
                <w:sz w:val="30"/>
                <w:szCs w:val="30"/>
              </w:rPr>
              <w:t>0.94</w:t>
            </w:r>
          </w:p>
        </w:tc>
        <w:tc>
          <w:tcPr>
            <w:tcW w:w="147" w:type="pct"/>
          </w:tcPr>
          <w:p w:rsidR="00593549" w:rsidRPr="00176CCB" w:rsidRDefault="00593549" w:rsidP="00AD0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double" w:sz="4" w:space="0" w:color="auto"/>
              <w:bottom w:val="double" w:sz="4" w:space="0" w:color="auto"/>
            </w:tcBorders>
          </w:tcPr>
          <w:p w:rsidR="00593549" w:rsidRPr="00176CCB" w:rsidRDefault="00593549" w:rsidP="00AD0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76CCB">
              <w:rPr>
                <w:rFonts w:ascii="Angsana New" w:hAnsi="Angsana New"/>
                <w:b/>
                <w:bCs/>
                <w:sz w:val="30"/>
                <w:szCs w:val="30"/>
              </w:rPr>
              <w:t>2.52</w:t>
            </w:r>
          </w:p>
        </w:tc>
      </w:tr>
    </w:tbl>
    <w:p w:rsidR="005A71DD" w:rsidRPr="00176CCB" w:rsidRDefault="005A71DD" w:rsidP="00176B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:rsidR="001638BD" w:rsidRPr="00176CCB" w:rsidRDefault="001638BD" w:rsidP="001638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="Angsana New" w:hAnsi="Angsana New"/>
          <w:b/>
          <w:bCs/>
          <w:i/>
          <w:iCs/>
          <w:sz w:val="30"/>
          <w:szCs w:val="30"/>
        </w:rPr>
      </w:pPr>
      <w:r w:rsidRPr="00176CCB">
        <w:rPr>
          <w:rFonts w:ascii="Angsana New" w:hAnsi="Angsana New"/>
          <w:b/>
          <w:bCs/>
          <w:i/>
          <w:iCs/>
          <w:sz w:val="30"/>
          <w:szCs w:val="30"/>
          <w:cs/>
        </w:rPr>
        <w:t>กำไร</w:t>
      </w:r>
      <w:r w:rsidRPr="00176CCB">
        <w:rPr>
          <w:rFonts w:ascii="Angsana New" w:hAnsi="Angsana New" w:hint="cs"/>
          <w:b/>
          <w:bCs/>
          <w:i/>
          <w:iCs/>
          <w:sz w:val="30"/>
          <w:szCs w:val="30"/>
          <w:cs/>
        </w:rPr>
        <w:t>ต่อ</w:t>
      </w:r>
      <w:r w:rsidRPr="00176CCB">
        <w:rPr>
          <w:rFonts w:ascii="Angsana New" w:hAnsi="Angsana New"/>
          <w:b/>
          <w:bCs/>
          <w:i/>
          <w:iCs/>
          <w:sz w:val="30"/>
          <w:szCs w:val="30"/>
          <w:cs/>
        </w:rPr>
        <w:t>หุ้นปรับลด</w:t>
      </w:r>
    </w:p>
    <w:p w:rsidR="001638BD" w:rsidRPr="00176CCB" w:rsidRDefault="001638BD" w:rsidP="00176B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1638BD" w:rsidRPr="00176CCB" w:rsidRDefault="001638BD" w:rsidP="00EE6E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76CCB">
        <w:rPr>
          <w:rFonts w:asciiTheme="majorBidi" w:hAnsiTheme="majorBidi" w:cstheme="majorBidi"/>
          <w:sz w:val="30"/>
          <w:szCs w:val="30"/>
          <w:cs/>
        </w:rPr>
        <w:t>บริษัทไม่ได้ปรับปรุงผลกระทบจากการออกสิทธิที่จะเลือกซื้อหุ้นในใบสำคัญแสดงสิทธิฯ ในโครงการต่างๆ มาคำนวณกำไรต่อหุ้นปรับลดสำหรับ</w:t>
      </w:r>
      <w:r w:rsidRPr="00176CCB">
        <w:rPr>
          <w:rFonts w:asciiTheme="majorBidi" w:hAnsiTheme="majorBidi" w:cstheme="majorBidi" w:hint="cs"/>
          <w:sz w:val="30"/>
          <w:szCs w:val="30"/>
          <w:cs/>
        </w:rPr>
        <w:t>ปี</w:t>
      </w:r>
      <w:r w:rsidRPr="00176CCB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Pr="00176CCB">
        <w:rPr>
          <w:rFonts w:asciiTheme="majorBidi" w:hAnsiTheme="majorBidi" w:cstheme="majorBidi"/>
          <w:sz w:val="30"/>
          <w:szCs w:val="30"/>
        </w:rPr>
        <w:t xml:space="preserve">31 </w:t>
      </w:r>
      <w:r w:rsidRPr="00176CCB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517BF9">
        <w:rPr>
          <w:rFonts w:asciiTheme="majorBidi" w:hAnsiTheme="majorBidi" w:cstheme="majorBidi"/>
          <w:sz w:val="30"/>
          <w:szCs w:val="30"/>
        </w:rPr>
        <w:t xml:space="preserve">2561 </w:t>
      </w:r>
      <w:r w:rsidR="00517BF9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Pr="00176CCB">
        <w:rPr>
          <w:rFonts w:asciiTheme="majorBidi" w:hAnsiTheme="majorBidi" w:cstheme="majorBidi"/>
          <w:sz w:val="30"/>
          <w:szCs w:val="30"/>
        </w:rPr>
        <w:t>2560</w:t>
      </w:r>
      <w:r w:rsidRPr="00176CCB">
        <w:rPr>
          <w:rFonts w:asciiTheme="majorBidi" w:hAnsiTheme="majorBidi" w:cstheme="majorBidi"/>
          <w:sz w:val="30"/>
          <w:szCs w:val="30"/>
          <w:cs/>
        </w:rPr>
        <w:t xml:space="preserve"> ได้แก่ โครงการ </w:t>
      </w:r>
      <w:r w:rsidRPr="00176CCB">
        <w:rPr>
          <w:rFonts w:asciiTheme="majorBidi" w:hAnsiTheme="majorBidi" w:cstheme="majorBidi"/>
          <w:sz w:val="30"/>
          <w:szCs w:val="30"/>
        </w:rPr>
        <w:t>PS-WF</w:t>
      </w:r>
      <w:r w:rsidR="00696740">
        <w:rPr>
          <w:rFonts w:asciiTheme="majorBidi" w:hAnsiTheme="majorBidi" w:cstheme="majorBidi"/>
          <w:sz w:val="30"/>
          <w:szCs w:val="30"/>
        </w:rPr>
        <w:t xml:space="preserve"> </w:t>
      </w:r>
      <w:r w:rsidR="00696740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696740">
        <w:rPr>
          <w:rFonts w:asciiTheme="majorBidi" w:hAnsiTheme="majorBidi" w:cstheme="majorBidi"/>
          <w:sz w:val="30"/>
          <w:szCs w:val="30"/>
        </w:rPr>
        <w:t>PS-WG</w:t>
      </w:r>
      <w:r w:rsidRPr="00176CCB">
        <w:rPr>
          <w:rFonts w:asciiTheme="majorBidi" w:hAnsiTheme="majorBidi" w:cstheme="majorBidi"/>
          <w:sz w:val="30"/>
          <w:szCs w:val="30"/>
          <w:cs/>
        </w:rPr>
        <w:t xml:space="preserve"> เนื่องจากราคาใช้สิทธิต่อหน่วยของใบสำคัญแสดงสิทธิฯ ในโครงการดังกล่าวมีราคาสูงกว่าราคาตลาดถัวเฉลี่ยสำหรับปี</w:t>
      </w:r>
    </w:p>
    <w:p w:rsidR="0066592D" w:rsidRDefault="006659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:rsidR="00B318A0" w:rsidRDefault="00085E19" w:rsidP="00B318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29</w:t>
      </w:r>
      <w:r w:rsidR="00B318A0" w:rsidRPr="0082171F">
        <w:rPr>
          <w:rFonts w:ascii="Angsana New" w:hAnsi="Angsana New"/>
          <w:b/>
          <w:bCs/>
          <w:sz w:val="30"/>
          <w:szCs w:val="30"/>
        </w:rPr>
        <w:tab/>
      </w:r>
      <w:r w:rsidR="00B318A0" w:rsidRPr="0082171F">
        <w:rPr>
          <w:rFonts w:ascii="Angsana New" w:hAnsi="Angsana New"/>
          <w:b/>
          <w:bCs/>
          <w:sz w:val="30"/>
          <w:szCs w:val="30"/>
          <w:cs/>
        </w:rPr>
        <w:t>เงินปันผล</w:t>
      </w:r>
    </w:p>
    <w:p w:rsidR="00176B3E" w:rsidRPr="00176B3E" w:rsidRDefault="00176B3E" w:rsidP="00176B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  <w:lang w:val="x-none"/>
        </w:rPr>
      </w:pPr>
    </w:p>
    <w:p w:rsidR="005A71DD" w:rsidRDefault="005A71DD" w:rsidP="005A7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x-none"/>
        </w:rPr>
      </w:pPr>
      <w:r w:rsidRPr="00E82264">
        <w:rPr>
          <w:rFonts w:ascii="Angsana New" w:hAnsi="Angsana New"/>
          <w:sz w:val="30"/>
          <w:szCs w:val="30"/>
          <w:cs/>
          <w:lang w:val="x-none"/>
        </w:rPr>
        <w:t>ในการประชุมคณะกรรมการบริษัทเมื่อวันที่ 9 สิงหาคม 2561 คณะกรรมการบริษัทมีมติอนุมัติการ</w:t>
      </w:r>
      <w:r w:rsidRPr="00372896">
        <w:rPr>
          <w:rFonts w:ascii="Angsana New" w:hAnsi="Angsana New"/>
          <w:sz w:val="30"/>
          <w:szCs w:val="30"/>
          <w:cs/>
        </w:rPr>
        <w:t>จัดสรรกำไรเป็น</w:t>
      </w:r>
      <w:r w:rsidRPr="00E82264">
        <w:rPr>
          <w:rFonts w:ascii="Angsana New" w:hAnsi="Angsana New"/>
          <w:sz w:val="30"/>
          <w:szCs w:val="30"/>
          <w:cs/>
          <w:lang w:val="x-none"/>
        </w:rPr>
        <w:t>เงินปันผลระหว่างกาลในอัตราหุ้นละ 0.55 บาท เป็นจำนวนทั้งสิ้น 1</w:t>
      </w:r>
      <w:r w:rsidRPr="00E82264">
        <w:rPr>
          <w:rFonts w:ascii="Angsana New" w:hAnsi="Angsana New"/>
          <w:sz w:val="30"/>
          <w:szCs w:val="30"/>
          <w:lang w:val="x-none"/>
        </w:rPr>
        <w:t>,</w:t>
      </w:r>
      <w:r>
        <w:rPr>
          <w:rFonts w:ascii="Angsana New" w:hAnsi="Angsana New"/>
          <w:sz w:val="30"/>
          <w:szCs w:val="30"/>
          <w:cs/>
          <w:lang w:val="x-none"/>
        </w:rPr>
        <w:t>203.</w:t>
      </w:r>
      <w:r>
        <w:rPr>
          <w:rFonts w:ascii="Angsana New" w:hAnsi="Angsana New"/>
          <w:sz w:val="30"/>
          <w:szCs w:val="30"/>
        </w:rPr>
        <w:t>68</w:t>
      </w:r>
      <w:r w:rsidRPr="00E82264">
        <w:rPr>
          <w:rFonts w:ascii="Angsana New" w:hAnsi="Angsana New"/>
          <w:sz w:val="30"/>
          <w:szCs w:val="30"/>
          <w:cs/>
          <w:lang w:val="x-none"/>
        </w:rPr>
        <w:t xml:space="preserve"> ล้านบาท เงินปันผลดังกล่าวจ่ายให้แก่ผู้ถือหุ้นในวันที่ 7 กันยายน 2561</w:t>
      </w:r>
    </w:p>
    <w:p w:rsidR="0066592D" w:rsidRPr="00E82264" w:rsidRDefault="0066592D" w:rsidP="005A7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x-none"/>
        </w:rPr>
      </w:pPr>
    </w:p>
    <w:p w:rsidR="005A71DD" w:rsidRDefault="005A71DD" w:rsidP="005A7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74E1B">
        <w:rPr>
          <w:rFonts w:ascii="Angsana New" w:hAnsi="Angsana New" w:hint="cs"/>
          <w:sz w:val="30"/>
          <w:szCs w:val="30"/>
          <w:cs/>
        </w:rPr>
        <w:t xml:space="preserve">ในการประชุมสามัญผู้ถือหุ้นประจำปีของบริษัทเมื่อวันที่ </w:t>
      </w:r>
      <w:r w:rsidRPr="00474E1B">
        <w:rPr>
          <w:rFonts w:ascii="Angsana New" w:hAnsi="Angsana New"/>
          <w:sz w:val="30"/>
          <w:szCs w:val="30"/>
        </w:rPr>
        <w:t xml:space="preserve">27 </w:t>
      </w:r>
      <w:r w:rsidRPr="00474E1B">
        <w:rPr>
          <w:rFonts w:ascii="Angsana New" w:hAnsi="Angsana New" w:hint="cs"/>
          <w:sz w:val="30"/>
          <w:szCs w:val="30"/>
          <w:cs/>
        </w:rPr>
        <w:t xml:space="preserve">เมษายน </w:t>
      </w:r>
      <w:r w:rsidRPr="00474E1B">
        <w:rPr>
          <w:rFonts w:ascii="Angsana New" w:hAnsi="Angsana New"/>
          <w:sz w:val="30"/>
          <w:szCs w:val="30"/>
        </w:rPr>
        <w:t xml:space="preserve">2561 </w:t>
      </w:r>
      <w:r w:rsidRPr="00474E1B">
        <w:rPr>
          <w:rFonts w:ascii="Angsana New" w:hAnsi="Angsana New" w:hint="cs"/>
          <w:sz w:val="30"/>
          <w:szCs w:val="30"/>
          <w:cs/>
        </w:rPr>
        <w:t xml:space="preserve">ผู้ถือหุ้นมีมติอนุมัติการจ่ายเงินปันผลในอัตราหุ้นละ </w:t>
      </w:r>
      <w:r w:rsidRPr="00474E1B">
        <w:rPr>
          <w:rFonts w:ascii="Angsana New" w:hAnsi="Angsana New"/>
          <w:sz w:val="30"/>
          <w:szCs w:val="30"/>
        </w:rPr>
        <w:t xml:space="preserve">2.09 </w:t>
      </w:r>
      <w:r w:rsidRPr="00474E1B">
        <w:rPr>
          <w:rFonts w:ascii="Angsana New" w:hAnsi="Angsana New" w:hint="cs"/>
          <w:sz w:val="30"/>
          <w:szCs w:val="30"/>
          <w:cs/>
        </w:rPr>
        <w:t xml:space="preserve">บาท เป็นจำนวนเงินทั้งสิ้น </w:t>
      </w:r>
      <w:r w:rsidRPr="00474E1B">
        <w:rPr>
          <w:rFonts w:ascii="Angsana New" w:hAnsi="Angsana New"/>
          <w:sz w:val="30"/>
          <w:szCs w:val="30"/>
        </w:rPr>
        <w:t>4,571.59</w:t>
      </w:r>
      <w:r w:rsidRPr="00474E1B">
        <w:rPr>
          <w:rFonts w:ascii="Angsana New" w:hAnsi="Angsana New" w:hint="cs"/>
          <w:sz w:val="30"/>
          <w:szCs w:val="30"/>
          <w:cs/>
        </w:rPr>
        <w:t xml:space="preserve"> </w:t>
      </w:r>
      <w:r w:rsidRPr="00474E1B">
        <w:rPr>
          <w:rFonts w:ascii="Angsana New" w:hAnsi="Angsana New"/>
          <w:sz w:val="30"/>
          <w:szCs w:val="30"/>
        </w:rPr>
        <w:t xml:space="preserve"> </w:t>
      </w:r>
      <w:r w:rsidRPr="00474E1B">
        <w:rPr>
          <w:rFonts w:ascii="Angsana New" w:hAnsi="Angsana New" w:hint="cs"/>
          <w:sz w:val="30"/>
          <w:szCs w:val="30"/>
          <w:cs/>
        </w:rPr>
        <w:t xml:space="preserve">ล้านบาท </w:t>
      </w:r>
      <w:r>
        <w:rPr>
          <w:rFonts w:ascii="Angsana New" w:hAnsi="Angsana New" w:hint="cs"/>
          <w:sz w:val="30"/>
          <w:szCs w:val="30"/>
          <w:cs/>
        </w:rPr>
        <w:t>ทั้งนี้</w:t>
      </w:r>
      <w:r w:rsidRPr="00474E1B">
        <w:rPr>
          <w:rFonts w:ascii="Angsana New" w:hAnsi="Angsana New" w:hint="cs"/>
          <w:sz w:val="30"/>
          <w:szCs w:val="30"/>
          <w:cs/>
        </w:rPr>
        <w:t xml:space="preserve">บริษัทได้จ่ายเงินปันผลระหว่างกาลไปเมื่อวันที่ </w:t>
      </w:r>
      <w:r w:rsidRPr="00474E1B">
        <w:rPr>
          <w:rFonts w:ascii="Angsana New" w:hAnsi="Angsana New"/>
          <w:sz w:val="30"/>
          <w:szCs w:val="30"/>
        </w:rPr>
        <w:t xml:space="preserve">9 </w:t>
      </w:r>
      <w:r w:rsidRPr="00474E1B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Pr="00474E1B">
        <w:rPr>
          <w:rFonts w:ascii="Angsana New" w:hAnsi="Angsana New"/>
          <w:sz w:val="30"/>
          <w:szCs w:val="30"/>
        </w:rPr>
        <w:t>2560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474E1B">
        <w:rPr>
          <w:rFonts w:ascii="Angsana New" w:hAnsi="Angsana New" w:hint="cs"/>
          <w:sz w:val="30"/>
          <w:szCs w:val="30"/>
          <w:cs/>
        </w:rPr>
        <w:t xml:space="preserve">ในอัตราหุ้นละ </w:t>
      </w:r>
      <w:r w:rsidRPr="00474E1B">
        <w:rPr>
          <w:rFonts w:ascii="Angsana New" w:hAnsi="Angsana New"/>
          <w:sz w:val="30"/>
          <w:szCs w:val="30"/>
        </w:rPr>
        <w:t xml:space="preserve">0.80 </w:t>
      </w:r>
      <w:r w:rsidRPr="00474E1B">
        <w:rPr>
          <w:rFonts w:ascii="Angsana New" w:hAnsi="Angsana New" w:hint="cs"/>
          <w:sz w:val="30"/>
          <w:szCs w:val="30"/>
          <w:cs/>
        </w:rPr>
        <w:t xml:space="preserve">บาท </w:t>
      </w:r>
      <w:r>
        <w:rPr>
          <w:rFonts w:ascii="Angsana New" w:hAnsi="Angsana New" w:hint="cs"/>
          <w:sz w:val="30"/>
          <w:szCs w:val="30"/>
          <w:cs/>
        </w:rPr>
        <w:t>และ</w:t>
      </w:r>
      <w:r w:rsidRPr="00474E1B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474E1B">
        <w:rPr>
          <w:rFonts w:ascii="Angsana New" w:hAnsi="Angsana New"/>
          <w:sz w:val="30"/>
          <w:szCs w:val="30"/>
        </w:rPr>
        <w:t xml:space="preserve">8 </w:t>
      </w:r>
      <w:r w:rsidRPr="00474E1B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Pr="00474E1B">
        <w:rPr>
          <w:rFonts w:ascii="Angsana New" w:hAnsi="Angsana New"/>
          <w:sz w:val="30"/>
          <w:szCs w:val="30"/>
        </w:rPr>
        <w:t xml:space="preserve">2560 </w:t>
      </w:r>
      <w:r>
        <w:rPr>
          <w:rFonts w:ascii="Angsana New" w:hAnsi="Angsana New" w:hint="cs"/>
          <w:sz w:val="30"/>
          <w:szCs w:val="30"/>
          <w:cs/>
        </w:rPr>
        <w:t>ใน</w:t>
      </w:r>
      <w:r w:rsidRPr="00474E1B">
        <w:rPr>
          <w:rFonts w:ascii="Angsana New" w:hAnsi="Angsana New" w:hint="cs"/>
          <w:sz w:val="30"/>
          <w:szCs w:val="30"/>
          <w:cs/>
        </w:rPr>
        <w:t xml:space="preserve">อัตราหุ้นละ </w:t>
      </w:r>
      <w:r w:rsidRPr="00474E1B">
        <w:rPr>
          <w:rFonts w:ascii="Angsana New" w:hAnsi="Angsana New"/>
          <w:sz w:val="30"/>
          <w:szCs w:val="30"/>
        </w:rPr>
        <w:t xml:space="preserve">0.57 </w:t>
      </w:r>
      <w:r w:rsidRPr="00474E1B">
        <w:rPr>
          <w:rFonts w:ascii="Angsana New" w:hAnsi="Angsana New" w:hint="cs"/>
          <w:sz w:val="30"/>
          <w:szCs w:val="30"/>
          <w:cs/>
        </w:rPr>
        <w:t>บาท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474E1B">
        <w:rPr>
          <w:rFonts w:ascii="Angsana New" w:hAnsi="Angsana New" w:hint="cs"/>
          <w:sz w:val="30"/>
          <w:szCs w:val="30"/>
          <w:cs/>
        </w:rPr>
        <w:t xml:space="preserve">ทำให้คงเหลือเงินปันผลจ่าย ในอัตราหุ้นละ </w:t>
      </w:r>
      <w:r w:rsidRPr="00474E1B">
        <w:rPr>
          <w:rFonts w:ascii="Angsana New" w:hAnsi="Angsana New"/>
          <w:sz w:val="30"/>
          <w:szCs w:val="30"/>
        </w:rPr>
        <w:t xml:space="preserve">0.72 </w:t>
      </w:r>
      <w:r w:rsidRPr="00474E1B">
        <w:rPr>
          <w:rFonts w:ascii="Angsana New" w:hAnsi="Angsana New" w:hint="cs"/>
          <w:sz w:val="30"/>
          <w:szCs w:val="30"/>
          <w:cs/>
        </w:rPr>
        <w:t xml:space="preserve">บาท เป็นจำนวนเงินทั้งสิ้น </w:t>
      </w:r>
      <w:r w:rsidRPr="00474E1B">
        <w:rPr>
          <w:rFonts w:ascii="Angsana New" w:hAnsi="Angsana New"/>
          <w:sz w:val="30"/>
          <w:szCs w:val="30"/>
        </w:rPr>
        <w:t xml:space="preserve">1,575.72 </w:t>
      </w:r>
      <w:r w:rsidRPr="00474E1B">
        <w:rPr>
          <w:rFonts w:ascii="Angsana New" w:hAnsi="Angsana New" w:hint="cs"/>
          <w:sz w:val="30"/>
          <w:szCs w:val="30"/>
          <w:cs/>
        </w:rPr>
        <w:t xml:space="preserve">ล้านบาท เงินปันผลดังกล่าวจ่ายให้แก่ผู้ถือหุ้นในวันที่ </w:t>
      </w:r>
      <w:r w:rsidRPr="00474E1B">
        <w:rPr>
          <w:rFonts w:ascii="Angsana New" w:hAnsi="Angsana New"/>
          <w:sz w:val="30"/>
          <w:szCs w:val="30"/>
        </w:rPr>
        <w:t>23</w:t>
      </w:r>
      <w:r w:rsidRPr="00474E1B">
        <w:rPr>
          <w:rFonts w:ascii="Angsana New" w:hAnsi="Angsana New" w:hint="cs"/>
          <w:sz w:val="30"/>
          <w:szCs w:val="30"/>
          <w:cs/>
        </w:rPr>
        <w:t xml:space="preserve"> พฤษภาคม </w:t>
      </w:r>
      <w:r w:rsidRPr="00474E1B">
        <w:rPr>
          <w:rFonts w:ascii="Angsana New" w:hAnsi="Angsana New"/>
          <w:sz w:val="30"/>
          <w:szCs w:val="30"/>
        </w:rPr>
        <w:t>2561</w:t>
      </w:r>
    </w:p>
    <w:p w:rsidR="005A71DD" w:rsidRDefault="005A71DD" w:rsidP="005A7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5A71DD" w:rsidRPr="003C65E3" w:rsidRDefault="005A71DD" w:rsidP="005A7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C65E3">
        <w:rPr>
          <w:rFonts w:ascii="Angsana New" w:hAnsi="Angsana New"/>
          <w:sz w:val="30"/>
          <w:szCs w:val="30"/>
          <w:cs/>
        </w:rPr>
        <w:t xml:space="preserve">ในการประชุมคณะกรรมการบริษัทเมื่อวันที่ 12 พฤษภาคม 2560 คณะกรรมการบริษัทมีมติอนุมัติการจัดสรรกำไรเป็นเงินปันผลระหว่างกาลในอัตราหุ้นละ 0.80 บาท เป็นจำนวนทั้งสิ้น 1,749.39 ล้านบาท เงินปันผลดังกล่าวจ่ายให้แก่ผู้ถือหุ้นในวันที่ 9 มิถุนายน 2560 </w:t>
      </w:r>
    </w:p>
    <w:p w:rsidR="005A71DD" w:rsidRPr="003C65E3" w:rsidRDefault="005A71DD" w:rsidP="005A7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5A71DD" w:rsidRDefault="005A71DD" w:rsidP="005A7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C65E3">
        <w:rPr>
          <w:rFonts w:ascii="Angsana New" w:hAnsi="Angsana New"/>
          <w:sz w:val="30"/>
          <w:szCs w:val="30"/>
          <w:cs/>
        </w:rPr>
        <w:t>ในการประชุมคณะกรรมการบริษัทเมื่อวันที่ 11 สิงหาคม 2560 คณะกรรมการบริษัทมีมติอนุมัติการจัดสรรกำไรเป็นเงินปันผลระหว่างกาลในอัตราหุ้นละ 0.57 บาท เป็นจำนวนทั้งสิ้น 1</w:t>
      </w:r>
      <w:r w:rsidRPr="003C65E3">
        <w:rPr>
          <w:rFonts w:ascii="Angsana New" w:hAnsi="Angsana New"/>
          <w:sz w:val="30"/>
          <w:szCs w:val="30"/>
        </w:rPr>
        <w:t>,</w:t>
      </w:r>
      <w:r w:rsidRPr="003C65E3">
        <w:rPr>
          <w:rFonts w:ascii="Angsana New" w:hAnsi="Angsana New"/>
          <w:sz w:val="30"/>
          <w:szCs w:val="30"/>
          <w:cs/>
        </w:rPr>
        <w:t>246.47 ล้านบาท เงินปันผลดังกล่าวจ่ายให้แก่ผู้ถือหุ้นในวันที่ 8 กันยายน 2560</w:t>
      </w:r>
    </w:p>
    <w:p w:rsidR="005A71DD" w:rsidRDefault="005A71DD" w:rsidP="005A7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F87A71" w:rsidRPr="007766A8" w:rsidRDefault="00111C36" w:rsidP="00554A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7766A8">
        <w:rPr>
          <w:rFonts w:asciiTheme="majorBidi" w:hAnsiTheme="majorBidi" w:cstheme="majorBidi"/>
          <w:b/>
          <w:bCs/>
          <w:sz w:val="30"/>
          <w:szCs w:val="30"/>
        </w:rPr>
        <w:t>3</w:t>
      </w:r>
      <w:r w:rsidR="00085E19">
        <w:rPr>
          <w:rFonts w:asciiTheme="majorBidi" w:hAnsiTheme="majorBidi" w:cstheme="majorBidi"/>
          <w:b/>
          <w:bCs/>
          <w:sz w:val="30"/>
          <w:szCs w:val="30"/>
        </w:rPr>
        <w:t>0</w:t>
      </w:r>
      <w:r w:rsidR="000557F2" w:rsidRPr="007766A8">
        <w:rPr>
          <w:rFonts w:asciiTheme="majorBidi" w:hAnsiTheme="majorBidi" w:cstheme="majorBidi"/>
          <w:b/>
          <w:bCs/>
          <w:sz w:val="30"/>
          <w:szCs w:val="30"/>
          <w:cs/>
        </w:rPr>
        <w:tab/>
        <w:t>เครื่องมือทางการเงิน</w:t>
      </w:r>
      <w:r w:rsidR="003167BE" w:rsidRPr="007766A8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</w:p>
    <w:p w:rsidR="000557F2" w:rsidRPr="00AF624E" w:rsidRDefault="000557F2" w:rsidP="00554A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0"/>
          <w:szCs w:val="20"/>
        </w:rPr>
      </w:pPr>
    </w:p>
    <w:p w:rsidR="00E12976" w:rsidRPr="0082171F" w:rsidRDefault="00E12976" w:rsidP="00E129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82171F">
        <w:rPr>
          <w:rFonts w:ascii="Angsana New" w:hAnsi="Angsana New"/>
          <w:b/>
          <w:bCs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</w:p>
    <w:p w:rsidR="00E12976" w:rsidRPr="0082171F" w:rsidRDefault="00E12976" w:rsidP="00E129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E12976" w:rsidRPr="0082171F" w:rsidRDefault="00E12976" w:rsidP="00E129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2171F">
        <w:rPr>
          <w:rFonts w:ascii="Angsana New" w:hAnsi="Angsana New"/>
          <w:sz w:val="30"/>
          <w:szCs w:val="30"/>
          <w:cs/>
        </w:rPr>
        <w:t>กลุ่มบริษัทมีความเสี่ยงจากการดำเนินธุรกิจตามปกติจากการเปลี่ยนแปลงอัตราดอกเบี้ยและอัตราแลกเปลี่ยนเงินตราต่างประเทศ และจากการไม่ปฏิบัติตามข้อกำหนดตามสัญญาของคู่สัญญา กลุ่มบริษัทไม่มีการถือหรือออกตราสารอนุพันธ์ เพื่อการเก็งกำไรหรือการค้า</w:t>
      </w:r>
    </w:p>
    <w:p w:rsidR="00E12976" w:rsidRPr="0082171F" w:rsidRDefault="00E12976" w:rsidP="00E129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E12976" w:rsidRPr="0082171F" w:rsidRDefault="00E12976" w:rsidP="00E129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2171F">
        <w:rPr>
          <w:rFonts w:ascii="Angsana New" w:hAnsi="Angsana New"/>
          <w:sz w:val="30"/>
          <w:szCs w:val="30"/>
          <w:cs/>
        </w:rPr>
        <w:t>การจัดการความเสี่ยงเป็นส่วนที่สำคัญของธุรกิจของกลุ่มบริษัท กลุ่มบริษัทมีระบบในการควบคุมให้มีความสมดุลของระดับความเสี่ยงให้เป็นที่ยอมรับได้ โดยพิจารณาระหว่างต้นทุนที่เกิดจากความเสี่ยงและต้นทุนของการจัดการความเสี่ยง  ฝ่ายบริหารได้มีการควบคุมกระบวนการการจัดการความเสี่ยงของกลุ่มบริษัทอย่างต่อเนื่องเพื่อให้มั่นใจว่ามีความสมดุลระหว่างความเสี่ยงและการควบคุมความเสี่ยง</w:t>
      </w:r>
    </w:p>
    <w:p w:rsidR="00E12976" w:rsidRDefault="00E12976" w:rsidP="00E129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E12976" w:rsidRPr="0082171F" w:rsidRDefault="00E12976" w:rsidP="00E129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82171F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การบริหารจัดการทุน</w:t>
      </w:r>
    </w:p>
    <w:p w:rsidR="00E12976" w:rsidRPr="00DC58D0" w:rsidRDefault="00E12976" w:rsidP="00E129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24"/>
          <w:szCs w:val="24"/>
        </w:rPr>
      </w:pPr>
    </w:p>
    <w:p w:rsidR="001638BD" w:rsidRDefault="00E12976" w:rsidP="00E129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2171F">
        <w:rPr>
          <w:rFonts w:ascii="Angsana New" w:hAnsi="Angsana New"/>
          <w:sz w:val="30"/>
          <w:szCs w:val="30"/>
          <w:cs/>
        </w:rPr>
        <w:t>วัตถุประสงค์ของบริษัทและบริษัทย่อยในการบริหารทางการเงินคือ</w:t>
      </w:r>
      <w:r w:rsidRPr="0082171F">
        <w:rPr>
          <w:rFonts w:ascii="Angsana New" w:hAnsi="Angsana New"/>
          <w:sz w:val="30"/>
          <w:szCs w:val="30"/>
        </w:rPr>
        <w:t xml:space="preserve"> </w:t>
      </w:r>
      <w:r w:rsidRPr="0082171F">
        <w:rPr>
          <w:rFonts w:ascii="Angsana New" w:hAnsi="Angsana New"/>
          <w:sz w:val="30"/>
          <w:szCs w:val="30"/>
          <w:cs/>
        </w:rPr>
        <w:t>การดำรงไว้ซึ่งความสามารถในการดำเนินงานอย่างต่อเนื่อง</w:t>
      </w:r>
      <w:r w:rsidRPr="0082171F">
        <w:rPr>
          <w:rFonts w:ascii="Angsana New" w:hAnsi="Angsana New"/>
          <w:sz w:val="30"/>
          <w:szCs w:val="30"/>
        </w:rPr>
        <w:t xml:space="preserve"> </w:t>
      </w:r>
      <w:r w:rsidRPr="0082171F">
        <w:rPr>
          <w:rFonts w:ascii="Angsana New" w:hAnsi="Angsana New"/>
          <w:sz w:val="30"/>
          <w:szCs w:val="30"/>
          <w:cs/>
        </w:rPr>
        <w:t xml:space="preserve">และการดำรงไว้ซึ่งโครงสร้างของทุนที่เหมาะสม </w:t>
      </w:r>
      <w:r w:rsidRPr="0082171F">
        <w:rPr>
          <w:rFonts w:ascii="Angsana New" w:hAnsi="Angsana New" w:hint="cs"/>
          <w:sz w:val="30"/>
          <w:szCs w:val="30"/>
          <w:cs/>
        </w:rPr>
        <w:t>นอกจากนี้ กลุ่มบริษัทต้อง</w:t>
      </w:r>
      <w:r w:rsidRPr="0082171F">
        <w:rPr>
          <w:rFonts w:ascii="Angsana New" w:hAnsi="Angsana New"/>
          <w:sz w:val="30"/>
          <w:szCs w:val="30"/>
          <w:cs/>
        </w:rPr>
        <w:t>รักษาอัตราส่วนหนี้สินที่มีภาระดอกเบี้ยต่อส่วนของผู้ถือหุ้นไม่ให้เกินข้อกำหนดของ</w:t>
      </w:r>
      <w:r w:rsidR="00721DF9">
        <w:rPr>
          <w:rFonts w:ascii="Angsana New" w:hAnsi="Angsana New" w:hint="cs"/>
          <w:sz w:val="30"/>
          <w:szCs w:val="30"/>
          <w:cs/>
        </w:rPr>
        <w:t>สัญญาเงินกู้ยืมและ</w:t>
      </w:r>
      <w:r w:rsidRPr="0082171F">
        <w:rPr>
          <w:rFonts w:ascii="Angsana New" w:hAnsi="Angsana New" w:hint="cs"/>
          <w:sz w:val="30"/>
          <w:szCs w:val="30"/>
          <w:cs/>
        </w:rPr>
        <w:t>หุ้นกู้</w:t>
      </w:r>
      <w:r w:rsidRPr="0082171F">
        <w:rPr>
          <w:rFonts w:ascii="Angsana New" w:hAnsi="Angsana New"/>
          <w:sz w:val="30"/>
          <w:szCs w:val="30"/>
        </w:rPr>
        <w:t xml:space="preserve">  </w:t>
      </w:r>
      <w:r w:rsidRPr="0082171F">
        <w:rPr>
          <w:rFonts w:ascii="Angsana New" w:hAnsi="Angsana New" w:hint="cs"/>
          <w:sz w:val="30"/>
          <w:szCs w:val="30"/>
          <w:cs/>
        </w:rPr>
        <w:t>พร้อมทั้งต้องให้มีการจัดอันดับความน่าเชื่อถือของหุ้นกู้โดยสถาบันจัดอันดับความน่าเชื่อถือที่เข้าเงื่อนไข</w:t>
      </w:r>
    </w:p>
    <w:p w:rsidR="00721DF9" w:rsidRPr="007E47DA" w:rsidRDefault="00721DF9" w:rsidP="00E129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:rsidR="000557F2" w:rsidRPr="007766A8" w:rsidRDefault="000557F2" w:rsidP="00EC58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766A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ความเสี่ยงด้านอัตราดอกเบี้ย</w:t>
      </w:r>
    </w:p>
    <w:p w:rsidR="000557F2" w:rsidRPr="00DC58D0" w:rsidRDefault="000557F2" w:rsidP="00EE6E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:rsidR="001E3253" w:rsidRPr="007766A8" w:rsidRDefault="00E12976" w:rsidP="00EE6E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82171F">
        <w:rPr>
          <w:rFonts w:ascii="Angsana New" w:hAnsi="Angsana New"/>
          <w:sz w:val="30"/>
          <w:szCs w:val="30"/>
          <w:cs/>
        </w:rPr>
        <w:t>ความเสี่ยงด้านอัตราดอกเบี้ย หมายถึง ความเสี่ยงที่เกิดจากการเปลี่ยนแปลงที่จะเกิดในอนาคตของอัตราดอกเบี้ยในตลาด ซึ่งส่งผลกระทบต่อการดำเนินงานและกระแสเงินสดของกลุ่มบริษัท กลุ่มบริษัทมีความเสี่ยงด้านอัตราดอกเบี้ย</w:t>
      </w:r>
      <w:r>
        <w:rPr>
          <w:rFonts w:ascii="Angsana New" w:hAnsi="Angsana New" w:hint="cs"/>
          <w:sz w:val="30"/>
          <w:szCs w:val="30"/>
          <w:cs/>
        </w:rPr>
        <w:t>ที่</w:t>
      </w:r>
      <w:r w:rsidRPr="0082171F">
        <w:rPr>
          <w:rFonts w:ascii="Angsana New" w:hAnsi="Angsana New"/>
          <w:sz w:val="30"/>
          <w:szCs w:val="30"/>
          <w:cs/>
        </w:rPr>
        <w:t>เกิดจากเงินกู้ยืม (ดูหมายเหตุ</w:t>
      </w:r>
      <w:r w:rsidRPr="0082171F">
        <w:rPr>
          <w:rFonts w:ascii="Angsana New" w:hAnsi="Angsana New" w:hint="cs"/>
          <w:sz w:val="30"/>
          <w:szCs w:val="30"/>
          <w:cs/>
        </w:rPr>
        <w:t>ข้อ</w:t>
      </w:r>
      <w:r w:rsidRPr="0082171F">
        <w:rPr>
          <w:rFonts w:ascii="Angsana New" w:hAnsi="Angsana New"/>
          <w:sz w:val="30"/>
          <w:szCs w:val="30"/>
          <w:cs/>
        </w:rPr>
        <w:t xml:space="preserve"> </w:t>
      </w:r>
      <w:r w:rsidRPr="0082171F"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/>
          <w:sz w:val="30"/>
          <w:szCs w:val="30"/>
        </w:rPr>
        <w:t>3</w:t>
      </w:r>
      <w:r w:rsidRPr="0082171F">
        <w:rPr>
          <w:rFonts w:ascii="Angsana New" w:hAnsi="Angsana New"/>
          <w:sz w:val="30"/>
          <w:szCs w:val="30"/>
          <w:cs/>
        </w:rPr>
        <w:t>) กลุ่มบริษัท</w:t>
      </w:r>
      <w:r w:rsidRPr="0082171F">
        <w:rPr>
          <w:rFonts w:ascii="Angsana New" w:hAnsi="Angsana New" w:hint="cs"/>
          <w:sz w:val="30"/>
          <w:szCs w:val="30"/>
          <w:cs/>
        </w:rPr>
        <w:t>ไม่ได้</w:t>
      </w:r>
      <w:r w:rsidRPr="0082171F">
        <w:rPr>
          <w:rFonts w:ascii="Angsana New" w:hAnsi="Angsana New"/>
          <w:sz w:val="30"/>
          <w:szCs w:val="30"/>
          <w:cs/>
        </w:rPr>
        <w:t>ใช้เครื่องมือทางการเงิน เพื่อใช้ในการจัดการความเสี่ยงที่เกิดจากความผันผวนของอัตราดอกเบี้ยที่เกิดจากเงินกู้ยืมเป็นการเฉพาะ</w:t>
      </w:r>
      <w:r w:rsidRPr="0082171F">
        <w:rPr>
          <w:rFonts w:ascii="Angsana New" w:hAnsi="Angsana New" w:hint="cs"/>
          <w:sz w:val="30"/>
          <w:szCs w:val="30"/>
          <w:cs/>
        </w:rPr>
        <w:t>เนื่องจากอัตราดอกเบี้ยจากเงินกู้ยืมเป็นไปตามอัตราตลาด</w:t>
      </w:r>
    </w:p>
    <w:p w:rsidR="009773A3" w:rsidRPr="00DC58D0" w:rsidRDefault="009773A3" w:rsidP="00EE6E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:rsidR="000557F2" w:rsidRPr="007766A8" w:rsidRDefault="00C05396" w:rsidP="00C172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7766A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ความเสี่ยงจากเงินตราต่างประเทศ</w:t>
      </w:r>
    </w:p>
    <w:p w:rsidR="000557F2" w:rsidRPr="00DC58D0" w:rsidRDefault="000557F2" w:rsidP="00EE6E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:rsidR="00E12976" w:rsidRPr="0082171F" w:rsidRDefault="00E12976" w:rsidP="00E129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82171F">
        <w:rPr>
          <w:rFonts w:ascii="Angsana New" w:hAnsi="Angsana New"/>
          <w:sz w:val="30"/>
          <w:szCs w:val="30"/>
          <w:cs/>
        </w:rPr>
        <w:t>กลุ่มบริษัทมีการควบคุมความเสี่ยงจากอัตราแลกเปลี่ยนเงินตราต่างประเทศตาม</w:t>
      </w:r>
      <w:r w:rsidR="00364848">
        <w:rPr>
          <w:rFonts w:ascii="Angsana New" w:hAnsi="Angsana New" w:hint="cs"/>
          <w:sz w:val="30"/>
          <w:szCs w:val="30"/>
          <w:cs/>
        </w:rPr>
        <w:t>ความเหมาะสม</w:t>
      </w:r>
      <w:r w:rsidRPr="0082171F">
        <w:rPr>
          <w:rFonts w:ascii="Angsana New" w:hAnsi="Angsana New"/>
          <w:sz w:val="30"/>
          <w:szCs w:val="30"/>
          <w:cs/>
        </w:rPr>
        <w:t xml:space="preserve"> ผู้บริหารเชื่อว่ากลุ่มบริษัทมีความเสี่ยงจากอัตราแลกเปลี่ยนเงินตราต่างประเทศอยู่ในระดับต่ำ </w:t>
      </w:r>
    </w:p>
    <w:p w:rsidR="00E12976" w:rsidRPr="00DC58D0" w:rsidRDefault="00E12976" w:rsidP="00E129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:rsidR="00287A84" w:rsidRDefault="00E12976" w:rsidP="00E129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792FF0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792FF0">
        <w:rPr>
          <w:rFonts w:ascii="Angsana New" w:hAnsi="Angsana New"/>
          <w:sz w:val="30"/>
          <w:szCs w:val="30"/>
        </w:rPr>
        <w:t xml:space="preserve">31 </w:t>
      </w:r>
      <w:r w:rsidRPr="00792FF0">
        <w:rPr>
          <w:rFonts w:ascii="Angsana New" w:hAnsi="Angsana New"/>
          <w:sz w:val="30"/>
          <w:szCs w:val="30"/>
          <w:cs/>
        </w:rPr>
        <w:t>ธันวาคม กลุ่มบริษัทและบริษัทมีความเสี่ยงจากอัตราแลกเปลี่ยนเงินตราต่างประเทศอันเป็นผลมาจากการมีสินทรัพย์และหนี้สินที่เป็นเงินตราต่างประเทศดังนี้</w:t>
      </w:r>
    </w:p>
    <w:p w:rsidR="00287A84" w:rsidRPr="00DC58D0" w:rsidRDefault="00287A84" w:rsidP="00EE6E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/>
          <w:sz w:val="24"/>
          <w:szCs w:val="24"/>
        </w:rPr>
      </w:pPr>
    </w:p>
    <w:tbl>
      <w:tblPr>
        <w:tblpPr w:leftFromText="180" w:rightFromText="180" w:vertAnchor="text" w:horzAnchor="margin" w:tblpX="496" w:tblpY="183"/>
        <w:tblW w:w="916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659"/>
        <w:gridCol w:w="1620"/>
        <w:gridCol w:w="270"/>
        <w:gridCol w:w="1620"/>
      </w:tblGrid>
      <w:tr w:rsidR="00E12976" w:rsidRPr="007766A8" w:rsidTr="0065074A">
        <w:trPr>
          <w:trHeight w:val="363"/>
          <w:tblHeader/>
        </w:trPr>
        <w:tc>
          <w:tcPr>
            <w:tcW w:w="5659" w:type="dxa"/>
            <w:vMerge w:val="restart"/>
            <w:shd w:val="clear" w:color="auto" w:fill="auto"/>
            <w:vAlign w:val="bottom"/>
          </w:tcPr>
          <w:p w:rsidR="00E12976" w:rsidRPr="0082171F" w:rsidRDefault="00E12976" w:rsidP="0065074A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i/>
                <w:iCs/>
                <w:color w:val="0000FF"/>
                <w:sz w:val="30"/>
                <w:szCs w:val="30"/>
                <w:lang w:val="en-US" w:bidi="th-TH"/>
              </w:rPr>
            </w:pPr>
          </w:p>
        </w:tc>
        <w:tc>
          <w:tcPr>
            <w:tcW w:w="3510" w:type="dxa"/>
            <w:gridSpan w:val="3"/>
          </w:tcPr>
          <w:p w:rsidR="00E12976" w:rsidRPr="0082171F" w:rsidRDefault="00E12976" w:rsidP="0065074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82171F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E12976" w:rsidRPr="007766A8" w:rsidTr="0065074A">
        <w:trPr>
          <w:trHeight w:val="363"/>
          <w:tblHeader/>
        </w:trPr>
        <w:tc>
          <w:tcPr>
            <w:tcW w:w="5659" w:type="dxa"/>
            <w:vMerge/>
            <w:shd w:val="clear" w:color="auto" w:fill="auto"/>
            <w:vAlign w:val="bottom"/>
          </w:tcPr>
          <w:p w:rsidR="00E12976" w:rsidRPr="0082171F" w:rsidRDefault="00E12976" w:rsidP="0065074A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</w:p>
        </w:tc>
        <w:tc>
          <w:tcPr>
            <w:tcW w:w="1620" w:type="dxa"/>
            <w:vAlign w:val="center"/>
          </w:tcPr>
          <w:p w:rsidR="00E12976" w:rsidRPr="00DF5A03" w:rsidRDefault="00E12976" w:rsidP="0065074A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DF5A03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2561</w:t>
            </w:r>
          </w:p>
        </w:tc>
        <w:tc>
          <w:tcPr>
            <w:tcW w:w="270" w:type="dxa"/>
            <w:vAlign w:val="center"/>
          </w:tcPr>
          <w:p w:rsidR="00E12976" w:rsidRPr="00DF5A03" w:rsidRDefault="00E12976" w:rsidP="0065074A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:rsidR="00E12976" w:rsidRPr="00DF5A03" w:rsidRDefault="00E12976" w:rsidP="0065074A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DF5A03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2560</w:t>
            </w:r>
          </w:p>
        </w:tc>
      </w:tr>
      <w:tr w:rsidR="00E12976" w:rsidRPr="007766A8" w:rsidTr="0065074A">
        <w:trPr>
          <w:tblHeader/>
        </w:trPr>
        <w:tc>
          <w:tcPr>
            <w:tcW w:w="5659" w:type="dxa"/>
            <w:shd w:val="clear" w:color="auto" w:fill="auto"/>
          </w:tcPr>
          <w:p w:rsidR="00E12976" w:rsidRPr="0082171F" w:rsidRDefault="00E12976" w:rsidP="0065074A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510" w:type="dxa"/>
            <w:gridSpan w:val="3"/>
          </w:tcPr>
          <w:p w:rsidR="00E12976" w:rsidRPr="0082171F" w:rsidRDefault="00E12976" w:rsidP="0065074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82171F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E12976" w:rsidRPr="007766A8" w:rsidTr="0065074A">
        <w:trPr>
          <w:cantSplit/>
        </w:trPr>
        <w:tc>
          <w:tcPr>
            <w:tcW w:w="5659" w:type="dxa"/>
            <w:shd w:val="clear" w:color="auto" w:fill="auto"/>
          </w:tcPr>
          <w:p w:rsidR="00E12976" w:rsidRPr="00DF5A03" w:rsidRDefault="00E12976" w:rsidP="0065074A">
            <w:pPr>
              <w:ind w:left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3353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เงินรูปีอินเดีย</w:t>
            </w:r>
          </w:p>
        </w:tc>
        <w:tc>
          <w:tcPr>
            <w:tcW w:w="1620" w:type="dxa"/>
          </w:tcPr>
          <w:p w:rsidR="00E12976" w:rsidRPr="0082171F" w:rsidRDefault="00E12976" w:rsidP="0065074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12976" w:rsidRPr="0082171F" w:rsidRDefault="00E12976" w:rsidP="0065074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:rsidR="00E12976" w:rsidRPr="0082171F" w:rsidRDefault="00E12976" w:rsidP="0065074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12976" w:rsidRPr="00A920BD" w:rsidTr="0065074A">
        <w:trPr>
          <w:cantSplit/>
        </w:trPr>
        <w:tc>
          <w:tcPr>
            <w:tcW w:w="5659" w:type="dxa"/>
            <w:shd w:val="clear" w:color="auto" w:fill="auto"/>
          </w:tcPr>
          <w:p w:rsidR="00E12976" w:rsidRPr="00DF5A03" w:rsidRDefault="00E12976" w:rsidP="0065074A">
            <w:pPr>
              <w:ind w:left="9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DF5A03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เงินสดและรายการเทียบเท่าเงินสด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12976" w:rsidRPr="000E6591" w:rsidRDefault="00E12976" w:rsidP="0065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left="-13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92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E12976" w:rsidRPr="000E6591" w:rsidRDefault="00E12976" w:rsidP="0065074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12976" w:rsidRPr="000E6591" w:rsidRDefault="00E12976" w:rsidP="0065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left="-13"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104</w:t>
            </w:r>
          </w:p>
        </w:tc>
      </w:tr>
      <w:tr w:rsidR="00E12976" w:rsidRPr="007766A8" w:rsidTr="0065074A">
        <w:trPr>
          <w:cantSplit/>
        </w:trPr>
        <w:tc>
          <w:tcPr>
            <w:tcW w:w="5659" w:type="dxa"/>
            <w:shd w:val="clear" w:color="auto" w:fill="auto"/>
          </w:tcPr>
          <w:p w:rsidR="00E12976" w:rsidRPr="000249F5" w:rsidRDefault="00E12976" w:rsidP="0065074A">
            <w:pPr>
              <w:tabs>
                <w:tab w:val="clear" w:pos="227"/>
              </w:tabs>
              <w:ind w:left="90"/>
              <w:rPr>
                <w:rFonts w:ascii="Angsana New" w:hAnsi="Angsana New"/>
                <w:sz w:val="24"/>
                <w:szCs w:val="24"/>
              </w:rPr>
            </w:pPr>
            <w:r w:rsidRPr="00DF5A03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:rsidR="00E12976" w:rsidRPr="00EE5B25" w:rsidRDefault="00E12976" w:rsidP="0065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left="-13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E5B25">
              <w:rPr>
                <w:rFonts w:ascii="Angsana New" w:hAnsi="Angsana New"/>
                <w:b/>
                <w:bCs/>
                <w:sz w:val="30"/>
                <w:szCs w:val="30"/>
              </w:rPr>
              <w:t>92</w:t>
            </w:r>
          </w:p>
        </w:tc>
        <w:tc>
          <w:tcPr>
            <w:tcW w:w="270" w:type="dxa"/>
          </w:tcPr>
          <w:p w:rsidR="00E12976" w:rsidRPr="00EE5B25" w:rsidRDefault="00E12976" w:rsidP="0065074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12976" w:rsidRPr="00EE5B25" w:rsidRDefault="00E12976" w:rsidP="0065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left="-13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E5B25">
              <w:rPr>
                <w:rFonts w:ascii="Angsana New" w:hAnsi="Angsana New"/>
                <w:b/>
                <w:bCs/>
                <w:sz w:val="30"/>
                <w:szCs w:val="30"/>
              </w:rPr>
              <w:t>104</w:t>
            </w:r>
          </w:p>
        </w:tc>
      </w:tr>
    </w:tbl>
    <w:p w:rsidR="00DC58D0" w:rsidRPr="00DC58D0" w:rsidRDefault="00DC58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4"/>
          <w:szCs w:val="24"/>
          <w:cs/>
        </w:rPr>
      </w:pPr>
    </w:p>
    <w:p w:rsidR="00FA70F0" w:rsidRPr="007766A8" w:rsidRDefault="00FA70F0" w:rsidP="00B303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7766A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ความเสี่ยงจากสภาพคล่อง</w:t>
      </w:r>
    </w:p>
    <w:p w:rsidR="00FA70F0" w:rsidRPr="00DC58D0" w:rsidRDefault="00FA70F0" w:rsidP="00EE6E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:rsidR="000557F2" w:rsidRPr="007766A8" w:rsidRDefault="00FA70F0" w:rsidP="00EE6E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766A8">
        <w:rPr>
          <w:rFonts w:asciiTheme="majorBidi" w:hAnsiTheme="majorBidi" w:cstheme="majorBidi"/>
          <w:sz w:val="30"/>
          <w:szCs w:val="30"/>
          <w:cs/>
        </w:rPr>
        <w:t>กลุ่มบริษัทมีการควบคุมความเสี่ยง</w:t>
      </w:r>
      <w:r w:rsidR="007E47DA">
        <w:rPr>
          <w:rFonts w:asciiTheme="majorBidi" w:hAnsiTheme="majorBidi" w:cstheme="majorBidi" w:hint="cs"/>
          <w:sz w:val="30"/>
          <w:szCs w:val="30"/>
          <w:cs/>
        </w:rPr>
        <w:t>จาก</w:t>
      </w:r>
      <w:r w:rsidR="000557F2" w:rsidRPr="007766A8">
        <w:rPr>
          <w:rFonts w:asciiTheme="majorBidi" w:hAnsiTheme="majorBidi" w:cstheme="majorBidi"/>
          <w:sz w:val="30"/>
          <w:szCs w:val="30"/>
          <w:cs/>
        </w:rPr>
        <w:t>การขาดสภาพคล่องโดยการรักษาระดับของเงินสดและรายการเทียบเท่าเงินสด</w:t>
      </w:r>
      <w:r w:rsidR="00DF6B68" w:rsidRPr="007766A8">
        <w:rPr>
          <w:rFonts w:asciiTheme="majorBidi" w:hAnsiTheme="majorBidi" w:cstheme="majorBidi"/>
          <w:sz w:val="30"/>
          <w:szCs w:val="30"/>
        </w:rPr>
        <w:t xml:space="preserve"> </w:t>
      </w:r>
      <w:r w:rsidR="000557F2" w:rsidRPr="007766A8">
        <w:rPr>
          <w:rFonts w:asciiTheme="majorBidi" w:hAnsiTheme="majorBidi" w:cstheme="majorBidi"/>
          <w:sz w:val="30"/>
          <w:szCs w:val="30"/>
          <w:cs/>
        </w:rPr>
        <w:t>ให้เพียงพอต่อการดำเนินงานของ</w:t>
      </w:r>
      <w:r w:rsidR="00D80426" w:rsidRPr="007766A8">
        <w:rPr>
          <w:rFonts w:asciiTheme="majorBidi" w:hAnsiTheme="majorBidi" w:cstheme="majorBidi"/>
          <w:sz w:val="30"/>
          <w:szCs w:val="30"/>
          <w:cs/>
        </w:rPr>
        <w:t xml:space="preserve">กลุ่มบริษัท </w:t>
      </w:r>
      <w:r w:rsidR="000557F2" w:rsidRPr="007766A8">
        <w:rPr>
          <w:rFonts w:asciiTheme="majorBidi" w:hAnsiTheme="majorBidi" w:cstheme="majorBidi"/>
          <w:sz w:val="30"/>
          <w:szCs w:val="30"/>
          <w:cs/>
        </w:rPr>
        <w:t>และเพื่อทำให้ผลกระทบจากความผันผวนของกระแสเงินสดลดลง</w:t>
      </w:r>
    </w:p>
    <w:p w:rsidR="000557F2" w:rsidRPr="00DE603D" w:rsidRDefault="00E36B68" w:rsidP="00F103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DE603D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lastRenderedPageBreak/>
        <w:t>มูลค่าตามบัญชีและ</w:t>
      </w:r>
      <w:r w:rsidR="000557F2" w:rsidRPr="00DE603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มูลค่ายุติธรรม</w:t>
      </w:r>
    </w:p>
    <w:p w:rsidR="000557F2" w:rsidRPr="00A8479A" w:rsidRDefault="000557F2" w:rsidP="004622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5"/>
          <w:szCs w:val="25"/>
        </w:rPr>
      </w:pPr>
    </w:p>
    <w:p w:rsidR="00B52564" w:rsidRPr="00DE603D" w:rsidRDefault="004F173B" w:rsidP="00EE6E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E603D">
        <w:rPr>
          <w:rFonts w:ascii="Angsana New" w:hAnsi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หากมูลค่าตามบัญชีใกล้เคียงกับมูลค่ายุติธรรมอย่างสมเหตุสมผล</w:t>
      </w:r>
    </w:p>
    <w:p w:rsidR="00162E97" w:rsidRPr="00A8479A" w:rsidRDefault="00162E97" w:rsidP="004622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14"/>
          <w:szCs w:val="14"/>
        </w:rPr>
      </w:pPr>
    </w:p>
    <w:tbl>
      <w:tblPr>
        <w:tblpPr w:leftFromText="180" w:rightFromText="180" w:vertAnchor="text" w:horzAnchor="margin" w:tblpX="417" w:tblpY="183"/>
        <w:tblW w:w="9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319"/>
        <w:gridCol w:w="1350"/>
        <w:gridCol w:w="270"/>
        <w:gridCol w:w="1350"/>
        <w:gridCol w:w="270"/>
        <w:gridCol w:w="1350"/>
        <w:gridCol w:w="270"/>
        <w:gridCol w:w="1350"/>
      </w:tblGrid>
      <w:tr w:rsidR="009B2544" w:rsidRPr="00462240" w:rsidTr="00F84B7E">
        <w:trPr>
          <w:trHeight w:val="363"/>
          <w:tblHeader/>
        </w:trPr>
        <w:tc>
          <w:tcPr>
            <w:tcW w:w="3319" w:type="dxa"/>
            <w:vMerge w:val="restart"/>
            <w:shd w:val="clear" w:color="auto" w:fill="auto"/>
            <w:vAlign w:val="bottom"/>
          </w:tcPr>
          <w:p w:rsidR="009B2544" w:rsidRPr="00462240" w:rsidRDefault="009B2544" w:rsidP="0046224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lang w:val="en-US" w:bidi="th-TH"/>
              </w:rPr>
            </w:pPr>
          </w:p>
        </w:tc>
        <w:tc>
          <w:tcPr>
            <w:tcW w:w="2970" w:type="dxa"/>
            <w:gridSpan w:val="3"/>
          </w:tcPr>
          <w:p w:rsidR="009B2544" w:rsidRPr="00462240" w:rsidRDefault="009B2544" w:rsidP="00462240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46224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:rsidR="009B2544" w:rsidRPr="00462240" w:rsidRDefault="009B2544" w:rsidP="00462240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970" w:type="dxa"/>
            <w:gridSpan w:val="3"/>
          </w:tcPr>
          <w:p w:rsidR="009B2544" w:rsidRPr="00462240" w:rsidRDefault="009B2544" w:rsidP="00462240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46224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9B2544" w:rsidRPr="00462240" w:rsidTr="00F84B7E">
        <w:trPr>
          <w:trHeight w:val="363"/>
          <w:tblHeader/>
        </w:trPr>
        <w:tc>
          <w:tcPr>
            <w:tcW w:w="3319" w:type="dxa"/>
            <w:vMerge/>
            <w:shd w:val="clear" w:color="auto" w:fill="auto"/>
            <w:vAlign w:val="bottom"/>
          </w:tcPr>
          <w:p w:rsidR="009B2544" w:rsidRPr="00462240" w:rsidRDefault="009B2544" w:rsidP="0046224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</w:tcPr>
          <w:p w:rsidR="009B2544" w:rsidRPr="00462240" w:rsidRDefault="009B2544" w:rsidP="0046224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46224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:rsidR="009B2544" w:rsidRPr="00462240" w:rsidRDefault="009B2544" w:rsidP="00462240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D759E2" w:rsidRPr="00462240" w:rsidRDefault="00F75238" w:rsidP="00F75238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ม </w:t>
            </w:r>
            <w:r w:rsidR="00D759E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A8479A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ระดับ</w:t>
            </w:r>
            <w:r w:rsidRPr="00F75238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 xml:space="preserve"> 3</w:t>
            </w:r>
            <w:r>
              <w:rPr>
                <w:rFonts w:asciiTheme="majorBidi" w:hAnsiTheme="majorBidi" w:hint="cs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:rsidR="009B2544" w:rsidRPr="00462240" w:rsidRDefault="009B2544" w:rsidP="00462240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</w:tcPr>
          <w:p w:rsidR="009B2544" w:rsidRPr="00462240" w:rsidRDefault="009B2544" w:rsidP="0046224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46224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:rsidR="009B2544" w:rsidRPr="00462240" w:rsidRDefault="009B2544" w:rsidP="00462240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:rsidR="009B2544" w:rsidRPr="00462240" w:rsidRDefault="009B2544" w:rsidP="00462240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6224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</w:t>
            </w:r>
            <w:r w:rsidR="00F75238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</w:t>
            </w:r>
            <w:r w:rsidR="00F7523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A8479A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ระดับ</w:t>
            </w:r>
            <w:r w:rsidR="00F75238" w:rsidRPr="00F75238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 xml:space="preserve"> 3</w:t>
            </w:r>
            <w:r w:rsidR="00F75238">
              <w:rPr>
                <w:rFonts w:asciiTheme="majorBidi" w:hAnsiTheme="majorBidi" w:hint="cs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A6665F" w:rsidRPr="00462240" w:rsidTr="00D759E2">
        <w:trPr>
          <w:tblHeader/>
        </w:trPr>
        <w:tc>
          <w:tcPr>
            <w:tcW w:w="3319" w:type="dxa"/>
            <w:shd w:val="clear" w:color="auto" w:fill="auto"/>
          </w:tcPr>
          <w:p w:rsidR="00A6665F" w:rsidRPr="00462240" w:rsidRDefault="00A6665F" w:rsidP="00462240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210" w:type="dxa"/>
            <w:gridSpan w:val="7"/>
          </w:tcPr>
          <w:p w:rsidR="00A6665F" w:rsidRPr="00462240" w:rsidRDefault="00A6665F" w:rsidP="0046224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46224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6F6D39" w:rsidRPr="00462240" w:rsidTr="006F6D39">
        <w:trPr>
          <w:cantSplit/>
        </w:trPr>
        <w:tc>
          <w:tcPr>
            <w:tcW w:w="3319" w:type="dxa"/>
            <w:shd w:val="clear" w:color="auto" w:fill="auto"/>
          </w:tcPr>
          <w:p w:rsidR="006F6D39" w:rsidRPr="00462240" w:rsidRDefault="006F6D39" w:rsidP="00462240">
            <w:pPr>
              <w:tabs>
                <w:tab w:val="clear" w:pos="227"/>
              </w:tabs>
              <w:spacing w:line="240" w:lineRule="auto"/>
              <w:ind w:left="27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622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46224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4622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1350" w:type="dxa"/>
          </w:tcPr>
          <w:p w:rsidR="006F6D39" w:rsidRPr="00462240" w:rsidRDefault="006F6D39" w:rsidP="00462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3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6F6D39" w:rsidRPr="00462240" w:rsidRDefault="006F6D39" w:rsidP="0046224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6F6D39" w:rsidRPr="00462240" w:rsidRDefault="006F6D39" w:rsidP="00462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3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6F6D39" w:rsidRPr="00462240" w:rsidRDefault="006F6D39" w:rsidP="0046224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:rsidR="006F6D39" w:rsidRPr="00462240" w:rsidRDefault="006F6D39" w:rsidP="00462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3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6F6D39" w:rsidRPr="00462240" w:rsidRDefault="006F6D39" w:rsidP="0046224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:rsidR="006F6D39" w:rsidRPr="00462240" w:rsidRDefault="006F6D39" w:rsidP="00462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3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B2544" w:rsidRPr="00462240" w:rsidTr="00F84B7E">
        <w:trPr>
          <w:cantSplit/>
        </w:trPr>
        <w:tc>
          <w:tcPr>
            <w:tcW w:w="3319" w:type="dxa"/>
            <w:shd w:val="clear" w:color="auto" w:fill="auto"/>
          </w:tcPr>
          <w:p w:rsidR="009B2544" w:rsidRPr="00462240" w:rsidRDefault="009B2544" w:rsidP="00462240">
            <w:pPr>
              <w:tabs>
                <w:tab w:val="clear" w:pos="227"/>
              </w:tabs>
              <w:spacing w:line="240" w:lineRule="auto"/>
              <w:ind w:left="27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462240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350" w:type="dxa"/>
            <w:shd w:val="clear" w:color="auto" w:fill="auto"/>
          </w:tcPr>
          <w:p w:rsidR="009B2544" w:rsidRPr="00462240" w:rsidRDefault="009B2544" w:rsidP="00462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3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462240">
              <w:rPr>
                <w:rFonts w:asciiTheme="majorBidi" w:hAnsiTheme="majorBidi" w:cstheme="majorBidi"/>
                <w:sz w:val="30"/>
                <w:szCs w:val="30"/>
              </w:rPr>
              <w:t>21,000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9B2544" w:rsidRPr="00462240" w:rsidRDefault="009B2544" w:rsidP="0046224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9B2544" w:rsidRPr="00462240" w:rsidRDefault="009B2544" w:rsidP="00462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3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462240">
              <w:rPr>
                <w:rFonts w:asciiTheme="majorBidi" w:hAnsiTheme="majorBidi" w:cstheme="majorBidi"/>
                <w:sz w:val="30"/>
                <w:szCs w:val="30"/>
              </w:rPr>
              <w:t>21,006</w:t>
            </w:r>
          </w:p>
        </w:tc>
        <w:tc>
          <w:tcPr>
            <w:tcW w:w="270" w:type="dxa"/>
          </w:tcPr>
          <w:p w:rsidR="009B2544" w:rsidRPr="00462240" w:rsidRDefault="009B2544" w:rsidP="00462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left="-13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:rsidR="009B2544" w:rsidRPr="00462240" w:rsidRDefault="00123CC2" w:rsidP="00462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3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462240">
              <w:rPr>
                <w:rFonts w:asciiTheme="majorBidi" w:hAnsiTheme="majorBidi" w:cstheme="majorBidi"/>
                <w:sz w:val="30"/>
                <w:szCs w:val="30"/>
              </w:rPr>
              <w:t>5,500</w:t>
            </w:r>
          </w:p>
        </w:tc>
        <w:tc>
          <w:tcPr>
            <w:tcW w:w="270" w:type="dxa"/>
          </w:tcPr>
          <w:p w:rsidR="009B2544" w:rsidRPr="00462240" w:rsidRDefault="009B2544" w:rsidP="00462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left="-13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:rsidR="009B2544" w:rsidRPr="00462240" w:rsidRDefault="00440BD5" w:rsidP="00462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3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462240">
              <w:rPr>
                <w:rFonts w:asciiTheme="majorBidi" w:hAnsiTheme="majorBidi" w:cstheme="majorBidi"/>
                <w:sz w:val="30"/>
                <w:szCs w:val="30"/>
              </w:rPr>
              <w:t>5,472</w:t>
            </w:r>
          </w:p>
        </w:tc>
      </w:tr>
      <w:tr w:rsidR="009B2544" w:rsidRPr="00462240" w:rsidTr="006F6D39">
        <w:trPr>
          <w:cantSplit/>
        </w:trPr>
        <w:tc>
          <w:tcPr>
            <w:tcW w:w="3319" w:type="dxa"/>
            <w:shd w:val="clear" w:color="auto" w:fill="auto"/>
          </w:tcPr>
          <w:p w:rsidR="009B2544" w:rsidRPr="00462240" w:rsidRDefault="009B2544" w:rsidP="00462240">
            <w:pPr>
              <w:tabs>
                <w:tab w:val="clear" w:pos="227"/>
              </w:tabs>
              <w:spacing w:line="240" w:lineRule="auto"/>
              <w:ind w:left="27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462240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50" w:type="dxa"/>
          </w:tcPr>
          <w:p w:rsidR="009B2544" w:rsidRPr="00462240" w:rsidRDefault="009B2544" w:rsidP="00462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3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462240">
              <w:rPr>
                <w:rFonts w:asciiTheme="majorBidi" w:hAnsiTheme="majorBidi" w:cstheme="majorBidi"/>
                <w:sz w:val="30"/>
                <w:szCs w:val="30"/>
              </w:rPr>
              <w:t>500</w:t>
            </w:r>
          </w:p>
        </w:tc>
        <w:tc>
          <w:tcPr>
            <w:tcW w:w="270" w:type="dxa"/>
          </w:tcPr>
          <w:p w:rsidR="009B2544" w:rsidRPr="00462240" w:rsidRDefault="009B2544" w:rsidP="0046224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9B2544" w:rsidRPr="00462240" w:rsidRDefault="009B2544" w:rsidP="00462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3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462240">
              <w:rPr>
                <w:rFonts w:asciiTheme="majorBidi" w:hAnsiTheme="majorBidi" w:cstheme="majorBidi"/>
                <w:sz w:val="30"/>
                <w:szCs w:val="30"/>
              </w:rPr>
              <w:t>490</w:t>
            </w:r>
          </w:p>
        </w:tc>
        <w:tc>
          <w:tcPr>
            <w:tcW w:w="270" w:type="dxa"/>
          </w:tcPr>
          <w:p w:rsidR="009B2544" w:rsidRPr="00462240" w:rsidRDefault="009B2544" w:rsidP="00462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left="-13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:rsidR="009B2544" w:rsidRPr="00462240" w:rsidRDefault="009B2544" w:rsidP="00462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3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462240">
              <w:rPr>
                <w:rFonts w:asciiTheme="majorBidi" w:hAnsiTheme="majorBidi" w:cstheme="majorBidi"/>
                <w:sz w:val="30"/>
                <w:szCs w:val="30"/>
              </w:rPr>
              <w:t>500</w:t>
            </w:r>
          </w:p>
        </w:tc>
        <w:tc>
          <w:tcPr>
            <w:tcW w:w="270" w:type="dxa"/>
          </w:tcPr>
          <w:p w:rsidR="009B2544" w:rsidRPr="00462240" w:rsidRDefault="009B2544" w:rsidP="0046224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:rsidR="009B2544" w:rsidRPr="00462240" w:rsidRDefault="009B2544" w:rsidP="00462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3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462240">
              <w:rPr>
                <w:rFonts w:asciiTheme="majorBidi" w:hAnsiTheme="majorBidi" w:cstheme="majorBidi"/>
                <w:sz w:val="30"/>
                <w:szCs w:val="30"/>
              </w:rPr>
              <w:t>490</w:t>
            </w:r>
          </w:p>
        </w:tc>
      </w:tr>
      <w:tr w:rsidR="006F6D39" w:rsidRPr="00462240" w:rsidTr="006F6D39">
        <w:trPr>
          <w:cantSplit/>
        </w:trPr>
        <w:tc>
          <w:tcPr>
            <w:tcW w:w="3319" w:type="dxa"/>
            <w:shd w:val="clear" w:color="auto" w:fill="auto"/>
          </w:tcPr>
          <w:p w:rsidR="006F6D39" w:rsidRPr="00A8479A" w:rsidRDefault="006F6D39" w:rsidP="00462240">
            <w:pPr>
              <w:tabs>
                <w:tab w:val="clear" w:pos="227"/>
              </w:tabs>
              <w:spacing w:line="240" w:lineRule="auto"/>
              <w:ind w:left="270" w:hanging="18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50" w:type="dxa"/>
          </w:tcPr>
          <w:p w:rsidR="006F6D39" w:rsidRPr="00A8479A" w:rsidRDefault="006F6D39" w:rsidP="00462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3" w:right="-115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0" w:type="dxa"/>
          </w:tcPr>
          <w:p w:rsidR="006F6D39" w:rsidRPr="00A8479A" w:rsidRDefault="006F6D39" w:rsidP="0046224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50" w:type="dxa"/>
            <w:shd w:val="clear" w:color="auto" w:fill="auto"/>
          </w:tcPr>
          <w:p w:rsidR="006F6D39" w:rsidRPr="00A8479A" w:rsidRDefault="006F6D39" w:rsidP="00462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3" w:right="-115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0" w:type="dxa"/>
          </w:tcPr>
          <w:p w:rsidR="006F6D39" w:rsidRPr="00A8479A" w:rsidRDefault="006F6D39" w:rsidP="00462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left="-13" w:right="-115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50" w:type="dxa"/>
          </w:tcPr>
          <w:p w:rsidR="006F6D39" w:rsidRPr="00A8479A" w:rsidRDefault="006F6D39" w:rsidP="00462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3" w:right="-115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0" w:type="dxa"/>
          </w:tcPr>
          <w:p w:rsidR="006F6D39" w:rsidRPr="00A8479A" w:rsidRDefault="006F6D39" w:rsidP="00462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left="-13" w:right="-115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50" w:type="dxa"/>
          </w:tcPr>
          <w:p w:rsidR="006F6D39" w:rsidRPr="00A8479A" w:rsidRDefault="006F6D39" w:rsidP="00462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3" w:right="-115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6F6D39" w:rsidRPr="00462240" w:rsidTr="006F6D39">
        <w:trPr>
          <w:cantSplit/>
        </w:trPr>
        <w:tc>
          <w:tcPr>
            <w:tcW w:w="3319" w:type="dxa"/>
            <w:shd w:val="clear" w:color="auto" w:fill="auto"/>
          </w:tcPr>
          <w:p w:rsidR="006F6D39" w:rsidRPr="00462240" w:rsidRDefault="006F6D39" w:rsidP="00462240">
            <w:pPr>
              <w:tabs>
                <w:tab w:val="clear" w:pos="227"/>
              </w:tabs>
              <w:spacing w:line="240" w:lineRule="auto"/>
              <w:ind w:left="27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622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46224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4622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2560</w:t>
            </w:r>
          </w:p>
        </w:tc>
        <w:tc>
          <w:tcPr>
            <w:tcW w:w="1350" w:type="dxa"/>
          </w:tcPr>
          <w:p w:rsidR="006F6D39" w:rsidRPr="00462240" w:rsidRDefault="006F6D39" w:rsidP="00462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3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6F6D39" w:rsidRPr="00462240" w:rsidRDefault="006F6D39" w:rsidP="0046224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6F6D39" w:rsidRPr="00462240" w:rsidRDefault="006F6D39" w:rsidP="00462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3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6F6D39" w:rsidRPr="00462240" w:rsidRDefault="006F6D39" w:rsidP="00462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left="-13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:rsidR="006F6D39" w:rsidRPr="00462240" w:rsidRDefault="006F6D39" w:rsidP="00462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3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6F6D39" w:rsidRPr="00462240" w:rsidRDefault="006F6D39" w:rsidP="00462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left="-13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:rsidR="006F6D39" w:rsidRPr="00462240" w:rsidRDefault="006F6D39" w:rsidP="00462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3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F6D39" w:rsidRPr="00462240" w:rsidTr="006F6D39">
        <w:trPr>
          <w:cantSplit/>
        </w:trPr>
        <w:tc>
          <w:tcPr>
            <w:tcW w:w="3319" w:type="dxa"/>
            <w:shd w:val="clear" w:color="auto" w:fill="auto"/>
          </w:tcPr>
          <w:p w:rsidR="006F6D39" w:rsidRPr="00462240" w:rsidRDefault="006F6D39" w:rsidP="00462240">
            <w:pPr>
              <w:tabs>
                <w:tab w:val="clear" w:pos="227"/>
              </w:tabs>
              <w:spacing w:line="240" w:lineRule="auto"/>
              <w:ind w:left="27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462240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350" w:type="dxa"/>
            <w:vAlign w:val="bottom"/>
          </w:tcPr>
          <w:p w:rsidR="006F6D39" w:rsidRPr="00462240" w:rsidRDefault="006F6D39" w:rsidP="00462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3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462240">
              <w:rPr>
                <w:rFonts w:asciiTheme="majorBidi" w:hAnsiTheme="majorBidi" w:cstheme="majorBidi"/>
                <w:sz w:val="30"/>
                <w:szCs w:val="30"/>
              </w:rPr>
              <w:t>21,500</w:t>
            </w:r>
          </w:p>
        </w:tc>
        <w:tc>
          <w:tcPr>
            <w:tcW w:w="270" w:type="dxa"/>
            <w:vAlign w:val="bottom"/>
          </w:tcPr>
          <w:p w:rsidR="006F6D39" w:rsidRPr="00462240" w:rsidRDefault="006F6D39" w:rsidP="0046224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6F6D39" w:rsidRPr="00462240" w:rsidRDefault="006F6D39" w:rsidP="00462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3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462240">
              <w:rPr>
                <w:rFonts w:asciiTheme="majorBidi" w:hAnsiTheme="majorBidi" w:cstheme="majorBidi"/>
                <w:sz w:val="30"/>
                <w:szCs w:val="30"/>
              </w:rPr>
              <w:t>21,763</w:t>
            </w:r>
          </w:p>
        </w:tc>
        <w:tc>
          <w:tcPr>
            <w:tcW w:w="270" w:type="dxa"/>
          </w:tcPr>
          <w:p w:rsidR="006F6D39" w:rsidRPr="00462240" w:rsidRDefault="006F6D39" w:rsidP="00462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left="-13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:rsidR="006F6D39" w:rsidRPr="00462240" w:rsidRDefault="009B2544" w:rsidP="00462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13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46224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F6D39" w:rsidRPr="00462240" w:rsidRDefault="006F6D39" w:rsidP="00462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left="-13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:rsidR="006F6D39" w:rsidRPr="00462240" w:rsidRDefault="009B2544" w:rsidP="00462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13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46224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:rsidR="006F6D39" w:rsidRPr="00A8479A" w:rsidRDefault="006F6D39" w:rsidP="004622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5"/>
          <w:szCs w:val="25"/>
        </w:rPr>
      </w:pPr>
    </w:p>
    <w:p w:rsidR="00DE603D" w:rsidRPr="00A6665F" w:rsidRDefault="00DE603D" w:rsidP="00DE60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A6665F">
        <w:rPr>
          <w:rFonts w:ascii="Angsana New" w:hAnsi="Angsana New"/>
          <w:sz w:val="30"/>
          <w:szCs w:val="30"/>
          <w:cs/>
        </w:rPr>
        <w:t>มูลค่ายุติธรรม</w:t>
      </w:r>
      <w:r w:rsidRPr="00A6665F">
        <w:rPr>
          <w:rFonts w:ascii="Angsana New" w:hAnsi="Angsana New" w:hint="cs"/>
          <w:sz w:val="30"/>
          <w:szCs w:val="30"/>
          <w:cs/>
        </w:rPr>
        <w:t xml:space="preserve">ของหนี้สินทางการเงินระยะยาวดังกล่าว </w:t>
      </w:r>
      <w:r w:rsidRPr="00A6665F">
        <w:rPr>
          <w:rFonts w:ascii="Angsana New" w:hAnsi="Angsana New"/>
          <w:sz w:val="30"/>
          <w:szCs w:val="30"/>
          <w:cs/>
        </w:rPr>
        <w:t>คำนวณจากมูลค่าปัจจุบันของกระแสเงินสดในอนาคตของเงินต้นและดอกเบี้ย ซึ่งคิดลดโดยใช้อัตราดอกเบี้ยในท้องตลาดพิจารณาจากหนี้สินที่มีความคล้ายคลึงกัน ณ วันที่ในรายงาน</w:t>
      </w:r>
    </w:p>
    <w:p w:rsidR="00DE603D" w:rsidRPr="00A8479A" w:rsidRDefault="00DE603D" w:rsidP="004622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5"/>
          <w:szCs w:val="25"/>
          <w:cs/>
        </w:rPr>
      </w:pPr>
    </w:p>
    <w:p w:rsidR="00691C1C" w:rsidRPr="00A6665F" w:rsidRDefault="00DE603D" w:rsidP="00DE60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6665F">
        <w:rPr>
          <w:rFonts w:ascii="Angsana New" w:hAnsi="Angsana New" w:hint="cs"/>
          <w:spacing w:val="-2"/>
          <w:sz w:val="30"/>
          <w:szCs w:val="30"/>
          <w:cs/>
        </w:rPr>
        <w:t>มูลค่ายุติธรรมของสินทรัพย์</w:t>
      </w:r>
      <w:r w:rsidR="00772786" w:rsidRPr="00A6665F">
        <w:rPr>
          <w:rFonts w:ascii="Angsana New" w:hAnsi="Angsana New" w:hint="cs"/>
          <w:spacing w:val="-2"/>
          <w:sz w:val="30"/>
          <w:szCs w:val="30"/>
          <w:cs/>
        </w:rPr>
        <w:t>ทางการเงิน</w:t>
      </w:r>
      <w:r w:rsidRPr="00A6665F">
        <w:rPr>
          <w:rFonts w:ascii="Angsana New" w:hAnsi="Angsana New" w:hint="cs"/>
          <w:spacing w:val="-2"/>
          <w:sz w:val="30"/>
          <w:szCs w:val="30"/>
          <w:cs/>
        </w:rPr>
        <w:t>และหนี้สินทางการเงินนอกเหนือจากที่ระบุไว้ข้างต้น</w:t>
      </w:r>
      <w:r w:rsidRPr="00A6665F">
        <w:rPr>
          <w:rFonts w:ascii="Angsana New" w:hAnsi="Angsana New"/>
          <w:spacing w:val="-2"/>
          <w:sz w:val="30"/>
          <w:szCs w:val="30"/>
        </w:rPr>
        <w:t xml:space="preserve"> </w:t>
      </w:r>
      <w:r w:rsidRPr="00A6665F">
        <w:rPr>
          <w:rFonts w:ascii="Angsana New" w:hAnsi="Angsana New" w:hint="cs"/>
          <w:spacing w:val="-2"/>
          <w:sz w:val="30"/>
          <w:szCs w:val="30"/>
          <w:cs/>
        </w:rPr>
        <w:t>มีมูลค่าตามบัญชีใกล้เคียงกับมูลค่ายุติธรรม เนื่องจากจะครบกำหนดในระยะเวลาอันสั้น</w:t>
      </w:r>
      <w:r w:rsidR="00691C1C" w:rsidRPr="00A6665F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:rsidR="00691C1C" w:rsidRPr="00A8479A" w:rsidRDefault="00691C1C" w:rsidP="004622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5"/>
          <w:szCs w:val="25"/>
        </w:rPr>
      </w:pPr>
    </w:p>
    <w:p w:rsidR="00F73CC8" w:rsidRPr="00A6665F" w:rsidRDefault="003167BE" w:rsidP="005646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A6665F">
        <w:rPr>
          <w:rFonts w:asciiTheme="majorBidi" w:hAnsiTheme="majorBidi" w:cstheme="majorBidi"/>
          <w:b/>
          <w:bCs/>
          <w:sz w:val="30"/>
          <w:szCs w:val="30"/>
        </w:rPr>
        <w:t>3</w:t>
      </w:r>
      <w:r w:rsidR="00DE603D" w:rsidRPr="00A6665F"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F73CC8" w:rsidRPr="00A6665F">
        <w:rPr>
          <w:rFonts w:asciiTheme="majorBidi" w:hAnsiTheme="majorBidi" w:cstheme="majorBidi"/>
          <w:b/>
          <w:bCs/>
          <w:sz w:val="30"/>
          <w:szCs w:val="30"/>
        </w:rPr>
        <w:tab/>
      </w:r>
      <w:r w:rsidR="00F73CC8" w:rsidRPr="00A6665F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ภาระผูกพันกับบุคคลหรือกิจการที่ไม่เกี่ยวข้องกัน </w:t>
      </w:r>
      <w:r w:rsidR="00F73CC8" w:rsidRPr="00A6665F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</w:p>
    <w:p w:rsidR="00F73CC8" w:rsidRPr="00A8479A" w:rsidRDefault="00F73CC8" w:rsidP="00462240">
      <w:pPr>
        <w:pStyle w:val="a"/>
        <w:jc w:val="thaiDistribute"/>
        <w:rPr>
          <w:rFonts w:asciiTheme="majorBidi" w:hAnsiTheme="majorBidi" w:cstheme="majorBidi"/>
          <w:sz w:val="25"/>
          <w:szCs w:val="25"/>
          <w:lang w:val="en-US"/>
        </w:rPr>
      </w:pPr>
    </w:p>
    <w:tbl>
      <w:tblPr>
        <w:tblW w:w="9166" w:type="dxa"/>
        <w:tblInd w:w="558" w:type="dxa"/>
        <w:tblLook w:val="01E0" w:firstRow="1" w:lastRow="1" w:firstColumn="1" w:lastColumn="1" w:noHBand="0" w:noVBand="0"/>
      </w:tblPr>
      <w:tblGrid>
        <w:gridCol w:w="3303"/>
        <w:gridCol w:w="869"/>
        <w:gridCol w:w="1050"/>
        <w:gridCol w:w="239"/>
        <w:gridCol w:w="1050"/>
        <w:gridCol w:w="266"/>
        <w:gridCol w:w="1062"/>
        <w:gridCol w:w="266"/>
        <w:gridCol w:w="1061"/>
      </w:tblGrid>
      <w:tr w:rsidR="006652CC" w:rsidRPr="004803B8" w:rsidTr="003A2863">
        <w:trPr>
          <w:tblHeader/>
        </w:trPr>
        <w:tc>
          <w:tcPr>
            <w:tcW w:w="3303" w:type="dxa"/>
          </w:tcPr>
          <w:p w:rsidR="006652CC" w:rsidRPr="004803B8" w:rsidRDefault="006652CC" w:rsidP="00D759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69" w:type="dxa"/>
          </w:tcPr>
          <w:p w:rsidR="006652CC" w:rsidRPr="004803B8" w:rsidRDefault="006652CC" w:rsidP="00D759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21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339" w:type="dxa"/>
            <w:gridSpan w:val="3"/>
          </w:tcPr>
          <w:p w:rsidR="006652CC" w:rsidRPr="004803B8" w:rsidRDefault="006652CC" w:rsidP="00D75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803B8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  <w:r w:rsidRPr="004803B8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66" w:type="dxa"/>
          </w:tcPr>
          <w:p w:rsidR="006652CC" w:rsidRPr="004803B8" w:rsidRDefault="006652CC" w:rsidP="00D75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89" w:type="dxa"/>
            <w:gridSpan w:val="3"/>
          </w:tcPr>
          <w:p w:rsidR="006652CC" w:rsidRPr="004803B8" w:rsidRDefault="006652CC" w:rsidP="00D75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803B8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4803B8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6652CC" w:rsidRPr="004803B8" w:rsidTr="003A2863">
        <w:trPr>
          <w:tblHeader/>
        </w:trPr>
        <w:tc>
          <w:tcPr>
            <w:tcW w:w="3303" w:type="dxa"/>
          </w:tcPr>
          <w:p w:rsidR="006652CC" w:rsidRPr="004803B8" w:rsidRDefault="006652CC" w:rsidP="00D75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69" w:type="dxa"/>
          </w:tcPr>
          <w:p w:rsidR="006652CC" w:rsidRPr="004803B8" w:rsidRDefault="006652CC" w:rsidP="00D759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21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50" w:type="dxa"/>
            <w:vAlign w:val="center"/>
          </w:tcPr>
          <w:p w:rsidR="006652CC" w:rsidRPr="004803B8" w:rsidRDefault="006652CC" w:rsidP="00D75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4803B8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39" w:type="dxa"/>
            <w:vAlign w:val="center"/>
          </w:tcPr>
          <w:p w:rsidR="006652CC" w:rsidRPr="004803B8" w:rsidRDefault="006652CC" w:rsidP="00D75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50" w:type="dxa"/>
            <w:vAlign w:val="center"/>
          </w:tcPr>
          <w:p w:rsidR="006652CC" w:rsidRPr="004803B8" w:rsidRDefault="006652CC" w:rsidP="00D75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4803B8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66" w:type="dxa"/>
          </w:tcPr>
          <w:p w:rsidR="006652CC" w:rsidRPr="004803B8" w:rsidRDefault="006652CC" w:rsidP="00D759E2">
            <w:pPr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062" w:type="dxa"/>
            <w:vAlign w:val="center"/>
          </w:tcPr>
          <w:p w:rsidR="006652CC" w:rsidRPr="004803B8" w:rsidRDefault="006652CC" w:rsidP="00D75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4803B8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66" w:type="dxa"/>
            <w:vAlign w:val="center"/>
          </w:tcPr>
          <w:p w:rsidR="006652CC" w:rsidRPr="004803B8" w:rsidRDefault="006652CC" w:rsidP="00D75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61" w:type="dxa"/>
            <w:vAlign w:val="center"/>
          </w:tcPr>
          <w:p w:rsidR="006652CC" w:rsidRPr="004803B8" w:rsidRDefault="006652CC" w:rsidP="00D75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4803B8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6652CC" w:rsidRPr="004803B8" w:rsidTr="003A2863">
        <w:trPr>
          <w:tblHeader/>
        </w:trPr>
        <w:tc>
          <w:tcPr>
            <w:tcW w:w="3303" w:type="dxa"/>
          </w:tcPr>
          <w:p w:rsidR="006652CC" w:rsidRPr="004803B8" w:rsidRDefault="006652CC" w:rsidP="00D75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69" w:type="dxa"/>
          </w:tcPr>
          <w:p w:rsidR="006652CC" w:rsidRPr="004803B8" w:rsidRDefault="006652CC" w:rsidP="00D759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21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4994" w:type="dxa"/>
            <w:gridSpan w:val="7"/>
          </w:tcPr>
          <w:p w:rsidR="006652CC" w:rsidRPr="004803B8" w:rsidRDefault="006652CC" w:rsidP="00D75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4803B8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</w:t>
            </w:r>
            <w:r w:rsidRPr="004803B8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ล้าน</w:t>
            </w:r>
            <w:r w:rsidRPr="004803B8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6652CC" w:rsidRPr="004803B8" w:rsidTr="00D759E2">
        <w:tc>
          <w:tcPr>
            <w:tcW w:w="3303" w:type="dxa"/>
          </w:tcPr>
          <w:p w:rsidR="006652CC" w:rsidRPr="00A6665F" w:rsidRDefault="006652CC" w:rsidP="006652C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A6665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สัญญาเช่า</w:t>
            </w:r>
          </w:p>
        </w:tc>
        <w:tc>
          <w:tcPr>
            <w:tcW w:w="869" w:type="dxa"/>
          </w:tcPr>
          <w:p w:rsidR="006652CC" w:rsidRPr="004803B8" w:rsidRDefault="006652CC" w:rsidP="006652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21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50" w:type="dxa"/>
            <w:vAlign w:val="bottom"/>
          </w:tcPr>
          <w:p w:rsidR="006652CC" w:rsidRPr="004803B8" w:rsidRDefault="006652CC" w:rsidP="006652C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:rsidR="006652CC" w:rsidRPr="004803B8" w:rsidRDefault="006652CC" w:rsidP="00665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0" w:type="dxa"/>
            <w:vAlign w:val="bottom"/>
          </w:tcPr>
          <w:p w:rsidR="006652CC" w:rsidRPr="004803B8" w:rsidRDefault="006652CC" w:rsidP="006652C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" w:type="dxa"/>
          </w:tcPr>
          <w:p w:rsidR="006652CC" w:rsidRPr="004803B8" w:rsidRDefault="006652CC" w:rsidP="00665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:rsidR="006652CC" w:rsidRPr="004803B8" w:rsidRDefault="006652CC" w:rsidP="006652C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" w:type="dxa"/>
          </w:tcPr>
          <w:p w:rsidR="006652CC" w:rsidRPr="004803B8" w:rsidRDefault="006652CC" w:rsidP="00665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1" w:type="dxa"/>
            <w:vAlign w:val="bottom"/>
          </w:tcPr>
          <w:p w:rsidR="006652CC" w:rsidRPr="004803B8" w:rsidRDefault="006652CC" w:rsidP="006652C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652CC" w:rsidRPr="004803B8" w:rsidTr="00D759E2">
        <w:tc>
          <w:tcPr>
            <w:tcW w:w="3303" w:type="dxa"/>
          </w:tcPr>
          <w:p w:rsidR="006652CC" w:rsidRPr="00A6665F" w:rsidRDefault="006652CC" w:rsidP="006652CC">
            <w:pPr>
              <w:rPr>
                <w:rFonts w:ascii="Angsana New" w:hAnsi="Angsana New"/>
                <w:sz w:val="30"/>
                <w:szCs w:val="30"/>
              </w:rPr>
            </w:pPr>
            <w:r w:rsidRPr="00A6665F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869" w:type="dxa"/>
          </w:tcPr>
          <w:p w:rsidR="006652CC" w:rsidRPr="004803B8" w:rsidRDefault="006652CC" w:rsidP="006652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21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50" w:type="dxa"/>
            <w:vAlign w:val="bottom"/>
          </w:tcPr>
          <w:p w:rsidR="006652CC" w:rsidRPr="009E0F22" w:rsidRDefault="00FE750A" w:rsidP="00665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E750A">
              <w:rPr>
                <w:rFonts w:ascii="Angsana New" w:hAnsi="Angsana New"/>
                <w:sz w:val="30"/>
                <w:szCs w:val="30"/>
              </w:rPr>
              <w:t>186</w:t>
            </w:r>
          </w:p>
        </w:tc>
        <w:tc>
          <w:tcPr>
            <w:tcW w:w="239" w:type="dxa"/>
          </w:tcPr>
          <w:p w:rsidR="006652CC" w:rsidRPr="004803B8" w:rsidRDefault="006652CC" w:rsidP="00665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0" w:type="dxa"/>
            <w:vAlign w:val="bottom"/>
          </w:tcPr>
          <w:p w:rsidR="006652CC" w:rsidRPr="009E0F22" w:rsidRDefault="00FE750A" w:rsidP="00665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6665F">
              <w:rPr>
                <w:rFonts w:ascii="Angsana New" w:hAnsi="Angsana New"/>
                <w:sz w:val="30"/>
                <w:szCs w:val="30"/>
              </w:rPr>
              <w:t>88</w:t>
            </w:r>
          </w:p>
        </w:tc>
        <w:tc>
          <w:tcPr>
            <w:tcW w:w="266" w:type="dxa"/>
          </w:tcPr>
          <w:p w:rsidR="006652CC" w:rsidRPr="004803B8" w:rsidRDefault="006652CC" w:rsidP="00665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:rsidR="006652CC" w:rsidRPr="004803B8" w:rsidRDefault="00FE750A" w:rsidP="00FE7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:rsidR="006652CC" w:rsidRPr="004803B8" w:rsidRDefault="006652CC" w:rsidP="00665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1" w:type="dxa"/>
            <w:vAlign w:val="bottom"/>
          </w:tcPr>
          <w:p w:rsidR="006652CC" w:rsidRPr="004803B8" w:rsidRDefault="006652CC" w:rsidP="00665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652CC" w:rsidRPr="004803B8" w:rsidTr="00BE5D74">
        <w:tc>
          <w:tcPr>
            <w:tcW w:w="3303" w:type="dxa"/>
          </w:tcPr>
          <w:p w:rsidR="006652CC" w:rsidRPr="00A6665F" w:rsidRDefault="006652CC" w:rsidP="006652CC">
            <w:pPr>
              <w:rPr>
                <w:rFonts w:ascii="Angsana New" w:hAnsi="Angsana New"/>
                <w:sz w:val="30"/>
                <w:szCs w:val="30"/>
              </w:rPr>
            </w:pPr>
            <w:r w:rsidRPr="00A6665F">
              <w:rPr>
                <w:rFonts w:ascii="Angsana New" w:hAnsi="Angsana New"/>
                <w:sz w:val="30"/>
                <w:szCs w:val="30"/>
                <w:cs/>
              </w:rPr>
              <w:t>หลังจากหนึ่งปีแต่ไม่เกิน</w:t>
            </w:r>
            <w:r w:rsidRPr="00A6665F">
              <w:rPr>
                <w:rFonts w:ascii="Angsana New" w:hAnsi="Angsana New" w:hint="cs"/>
                <w:sz w:val="30"/>
                <w:szCs w:val="30"/>
                <w:cs/>
              </w:rPr>
              <w:t>ห้า</w:t>
            </w:r>
            <w:r w:rsidRPr="00A6665F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869" w:type="dxa"/>
          </w:tcPr>
          <w:p w:rsidR="006652CC" w:rsidRPr="004803B8" w:rsidRDefault="006652CC" w:rsidP="006652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21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50" w:type="dxa"/>
            <w:vAlign w:val="bottom"/>
          </w:tcPr>
          <w:p w:rsidR="006652CC" w:rsidRPr="009E0F22" w:rsidRDefault="00FE750A" w:rsidP="00665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6665F">
              <w:rPr>
                <w:rFonts w:ascii="Angsana New" w:hAnsi="Angsana New"/>
                <w:sz w:val="30"/>
                <w:szCs w:val="30"/>
              </w:rPr>
              <w:t>55</w:t>
            </w:r>
          </w:p>
        </w:tc>
        <w:tc>
          <w:tcPr>
            <w:tcW w:w="239" w:type="dxa"/>
          </w:tcPr>
          <w:p w:rsidR="006652CC" w:rsidRPr="004803B8" w:rsidRDefault="006652CC" w:rsidP="00665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0" w:type="dxa"/>
            <w:vAlign w:val="bottom"/>
          </w:tcPr>
          <w:p w:rsidR="006652CC" w:rsidRPr="009E0F22" w:rsidRDefault="00FE750A" w:rsidP="00665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6665F">
              <w:rPr>
                <w:rFonts w:ascii="Angsana New" w:hAnsi="Angsana New"/>
                <w:sz w:val="30"/>
                <w:szCs w:val="30"/>
              </w:rPr>
              <w:t>40</w:t>
            </w:r>
          </w:p>
        </w:tc>
        <w:tc>
          <w:tcPr>
            <w:tcW w:w="266" w:type="dxa"/>
          </w:tcPr>
          <w:p w:rsidR="006652CC" w:rsidRPr="004803B8" w:rsidRDefault="006652CC" w:rsidP="00665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:rsidR="006652CC" w:rsidRPr="004803B8" w:rsidRDefault="006652CC" w:rsidP="00665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:rsidR="006652CC" w:rsidRPr="004803B8" w:rsidRDefault="006652CC" w:rsidP="00665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1" w:type="dxa"/>
            <w:vAlign w:val="bottom"/>
          </w:tcPr>
          <w:p w:rsidR="006652CC" w:rsidRPr="004803B8" w:rsidRDefault="006652CC" w:rsidP="00665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652CC" w:rsidRPr="004803B8" w:rsidTr="006D27FA">
        <w:tc>
          <w:tcPr>
            <w:tcW w:w="3303" w:type="dxa"/>
            <w:shd w:val="clear" w:color="auto" w:fill="auto"/>
          </w:tcPr>
          <w:p w:rsidR="006652CC" w:rsidRPr="004803B8" w:rsidRDefault="006652CC" w:rsidP="00665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6665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69" w:type="dxa"/>
            <w:shd w:val="clear" w:color="auto" w:fill="auto"/>
          </w:tcPr>
          <w:p w:rsidR="006652CC" w:rsidRPr="004803B8" w:rsidRDefault="006652CC" w:rsidP="006652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21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652CC" w:rsidRPr="009E0F22" w:rsidRDefault="00FE750A" w:rsidP="00665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750A">
              <w:rPr>
                <w:rFonts w:ascii="Angsana New" w:hAnsi="Angsana New"/>
                <w:b/>
                <w:bCs/>
                <w:sz w:val="30"/>
                <w:szCs w:val="30"/>
              </w:rPr>
              <w:t>241</w:t>
            </w:r>
          </w:p>
        </w:tc>
        <w:tc>
          <w:tcPr>
            <w:tcW w:w="239" w:type="dxa"/>
            <w:shd w:val="clear" w:color="auto" w:fill="auto"/>
          </w:tcPr>
          <w:p w:rsidR="006652CC" w:rsidRPr="004803B8" w:rsidRDefault="006652CC" w:rsidP="00665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652CC" w:rsidRPr="009E0F22" w:rsidRDefault="00FE750A" w:rsidP="00665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6665F">
              <w:rPr>
                <w:rFonts w:ascii="Angsana New" w:hAnsi="Angsana New"/>
                <w:b/>
                <w:bCs/>
                <w:sz w:val="30"/>
                <w:szCs w:val="30"/>
              </w:rPr>
              <w:t>128</w:t>
            </w:r>
          </w:p>
        </w:tc>
        <w:tc>
          <w:tcPr>
            <w:tcW w:w="266" w:type="dxa"/>
            <w:shd w:val="clear" w:color="auto" w:fill="auto"/>
          </w:tcPr>
          <w:p w:rsidR="006652CC" w:rsidRPr="004803B8" w:rsidRDefault="006652CC" w:rsidP="00665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652CC" w:rsidRPr="004803B8" w:rsidRDefault="00FE750A" w:rsidP="00FE7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:rsidR="006652CC" w:rsidRPr="004803B8" w:rsidRDefault="006652CC" w:rsidP="00665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652CC" w:rsidRPr="004803B8" w:rsidRDefault="006652CC" w:rsidP="00665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BE5D74" w:rsidRPr="006D27FA" w:rsidTr="006D27FA">
        <w:tc>
          <w:tcPr>
            <w:tcW w:w="3303" w:type="dxa"/>
            <w:shd w:val="clear" w:color="auto" w:fill="auto"/>
          </w:tcPr>
          <w:p w:rsidR="00BE5D74" w:rsidRPr="006D27FA" w:rsidRDefault="00BE5D74" w:rsidP="00665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869" w:type="dxa"/>
            <w:shd w:val="clear" w:color="auto" w:fill="auto"/>
          </w:tcPr>
          <w:p w:rsidR="00BE5D74" w:rsidRPr="006D27FA" w:rsidRDefault="00BE5D74" w:rsidP="006652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21"/>
              <w:jc w:val="center"/>
              <w:rPr>
                <w:rFonts w:ascii="Angsana New" w:hAnsi="Angsana New"/>
                <w:b/>
                <w:bCs/>
                <w:i/>
                <w:iCs/>
                <w:sz w:val="10"/>
                <w:szCs w:val="10"/>
              </w:rPr>
            </w:pPr>
          </w:p>
        </w:tc>
        <w:tc>
          <w:tcPr>
            <w:tcW w:w="105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BE5D74" w:rsidRPr="006D27FA" w:rsidRDefault="00BE5D74" w:rsidP="00665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39" w:type="dxa"/>
            <w:shd w:val="clear" w:color="auto" w:fill="auto"/>
          </w:tcPr>
          <w:p w:rsidR="00BE5D74" w:rsidRPr="006D27FA" w:rsidRDefault="00BE5D74" w:rsidP="00665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5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BE5D74" w:rsidRPr="006D27FA" w:rsidRDefault="00BE5D74" w:rsidP="00665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66" w:type="dxa"/>
            <w:shd w:val="clear" w:color="auto" w:fill="auto"/>
          </w:tcPr>
          <w:p w:rsidR="00BE5D74" w:rsidRPr="006D27FA" w:rsidRDefault="00BE5D74" w:rsidP="00665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6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BE5D74" w:rsidRPr="006D27FA" w:rsidRDefault="00BE5D74" w:rsidP="00FE7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66" w:type="dxa"/>
            <w:shd w:val="clear" w:color="auto" w:fill="auto"/>
          </w:tcPr>
          <w:p w:rsidR="00BE5D74" w:rsidRPr="006D27FA" w:rsidRDefault="00BE5D74" w:rsidP="00665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6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BE5D74" w:rsidRPr="006D27FA" w:rsidRDefault="00BE5D74" w:rsidP="00665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</w:tr>
      <w:tr w:rsidR="003A2863" w:rsidRPr="004803B8" w:rsidTr="00BE5D74">
        <w:tc>
          <w:tcPr>
            <w:tcW w:w="3303" w:type="dxa"/>
            <w:shd w:val="clear" w:color="auto" w:fill="auto"/>
          </w:tcPr>
          <w:p w:rsidR="003A2863" w:rsidRPr="007766A8" w:rsidRDefault="003A2863" w:rsidP="003A28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สัญญา</w:t>
            </w:r>
            <w:r w:rsidRPr="007A415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อื่นๆ</w:t>
            </w:r>
          </w:p>
        </w:tc>
        <w:tc>
          <w:tcPr>
            <w:tcW w:w="869" w:type="dxa"/>
            <w:shd w:val="clear" w:color="auto" w:fill="auto"/>
          </w:tcPr>
          <w:p w:rsidR="003A2863" w:rsidRPr="004803B8" w:rsidRDefault="003A2863" w:rsidP="003A28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21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:rsidR="003A2863" w:rsidRPr="00691673" w:rsidRDefault="003A2863" w:rsidP="003A2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:rsidR="003A2863" w:rsidRPr="00691673" w:rsidRDefault="003A2863" w:rsidP="003A2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:rsidR="003A2863" w:rsidRPr="00691673" w:rsidRDefault="003A2863" w:rsidP="003A2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" w:type="dxa"/>
            <w:shd w:val="clear" w:color="auto" w:fill="auto"/>
          </w:tcPr>
          <w:p w:rsidR="003A2863" w:rsidRPr="00691673" w:rsidRDefault="003A2863" w:rsidP="003A2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:rsidR="003A2863" w:rsidRPr="00691673" w:rsidRDefault="003A2863" w:rsidP="003A2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" w:type="dxa"/>
            <w:shd w:val="clear" w:color="auto" w:fill="auto"/>
          </w:tcPr>
          <w:p w:rsidR="003A2863" w:rsidRPr="00691673" w:rsidRDefault="003A2863" w:rsidP="003A2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1" w:type="dxa"/>
            <w:shd w:val="clear" w:color="auto" w:fill="auto"/>
            <w:vAlign w:val="bottom"/>
          </w:tcPr>
          <w:p w:rsidR="003A2863" w:rsidRPr="00691673" w:rsidRDefault="003A2863" w:rsidP="003A2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A2863" w:rsidRPr="004803B8" w:rsidTr="003A2863">
        <w:tc>
          <w:tcPr>
            <w:tcW w:w="3303" w:type="dxa"/>
            <w:shd w:val="clear" w:color="auto" w:fill="auto"/>
          </w:tcPr>
          <w:p w:rsidR="003A2863" w:rsidRPr="007766A8" w:rsidRDefault="003A2863" w:rsidP="003A28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766A8">
              <w:rPr>
                <w:rFonts w:asciiTheme="majorBidi" w:hAnsiTheme="majorBidi" w:cstheme="majorBidi"/>
                <w:sz w:val="30"/>
                <w:szCs w:val="30"/>
                <w:cs/>
              </w:rPr>
              <w:t>สัญญาเกี่ยวกับการซื้อที่ดิน</w:t>
            </w:r>
          </w:p>
        </w:tc>
        <w:tc>
          <w:tcPr>
            <w:tcW w:w="869" w:type="dxa"/>
            <w:shd w:val="clear" w:color="auto" w:fill="auto"/>
          </w:tcPr>
          <w:p w:rsidR="003A2863" w:rsidRPr="004803B8" w:rsidRDefault="003A2863" w:rsidP="003A28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21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:rsidR="003A2863" w:rsidRPr="00691673" w:rsidRDefault="00691673" w:rsidP="003A2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91673">
              <w:rPr>
                <w:rFonts w:ascii="Angsana New" w:hAnsi="Angsana New"/>
                <w:sz w:val="30"/>
                <w:szCs w:val="30"/>
                <w:cs/>
              </w:rPr>
              <w:t>8</w:t>
            </w:r>
            <w:r w:rsidRPr="00691673">
              <w:rPr>
                <w:rFonts w:ascii="Angsana New" w:hAnsi="Angsana New"/>
                <w:sz w:val="30"/>
                <w:szCs w:val="30"/>
              </w:rPr>
              <w:t>,</w:t>
            </w:r>
            <w:r w:rsidRPr="00691673">
              <w:rPr>
                <w:rFonts w:ascii="Angsana New" w:hAnsi="Angsana New"/>
                <w:sz w:val="30"/>
                <w:szCs w:val="30"/>
                <w:cs/>
              </w:rPr>
              <w:t>356</w:t>
            </w:r>
          </w:p>
        </w:tc>
        <w:tc>
          <w:tcPr>
            <w:tcW w:w="239" w:type="dxa"/>
            <w:shd w:val="clear" w:color="auto" w:fill="auto"/>
          </w:tcPr>
          <w:p w:rsidR="003A2863" w:rsidRPr="00691673" w:rsidRDefault="003A2863" w:rsidP="003A2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:rsidR="003A2863" w:rsidRPr="00691673" w:rsidRDefault="00691673" w:rsidP="003A2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91673">
              <w:rPr>
                <w:rFonts w:ascii="Angsana New" w:hAnsi="Angsana New"/>
                <w:sz w:val="30"/>
                <w:szCs w:val="30"/>
                <w:cs/>
              </w:rPr>
              <w:t>6</w:t>
            </w:r>
            <w:r w:rsidRPr="00691673">
              <w:rPr>
                <w:rFonts w:ascii="Angsana New" w:hAnsi="Angsana New"/>
                <w:sz w:val="30"/>
                <w:szCs w:val="30"/>
              </w:rPr>
              <w:t>,</w:t>
            </w:r>
            <w:r w:rsidRPr="00691673">
              <w:rPr>
                <w:rFonts w:ascii="Angsana New" w:hAnsi="Angsana New"/>
                <w:sz w:val="30"/>
                <w:szCs w:val="30"/>
                <w:cs/>
              </w:rPr>
              <w:t>016</w:t>
            </w:r>
          </w:p>
        </w:tc>
        <w:tc>
          <w:tcPr>
            <w:tcW w:w="266" w:type="dxa"/>
            <w:shd w:val="clear" w:color="auto" w:fill="auto"/>
          </w:tcPr>
          <w:p w:rsidR="003A2863" w:rsidRPr="00691673" w:rsidRDefault="003A2863" w:rsidP="003A2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:rsidR="003A2863" w:rsidRPr="00691673" w:rsidRDefault="00B02BBD" w:rsidP="003A2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:rsidR="003A2863" w:rsidRPr="00691673" w:rsidRDefault="003A2863" w:rsidP="003A2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1" w:type="dxa"/>
            <w:shd w:val="clear" w:color="auto" w:fill="auto"/>
            <w:vAlign w:val="bottom"/>
          </w:tcPr>
          <w:p w:rsidR="003A2863" w:rsidRPr="00691673" w:rsidRDefault="00B02BBD" w:rsidP="003A2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A2863" w:rsidRPr="004803B8" w:rsidTr="003A2863">
        <w:tc>
          <w:tcPr>
            <w:tcW w:w="3303" w:type="dxa"/>
            <w:shd w:val="clear" w:color="auto" w:fill="auto"/>
          </w:tcPr>
          <w:p w:rsidR="003A2863" w:rsidRPr="007766A8" w:rsidRDefault="003A2863" w:rsidP="006916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-131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7766A8">
              <w:rPr>
                <w:rFonts w:asciiTheme="majorBidi" w:hAnsiTheme="majorBidi" w:cstheme="majorBidi"/>
                <w:sz w:val="30"/>
                <w:szCs w:val="30"/>
                <w:cs/>
              </w:rPr>
              <w:t>สัญญาเกี่ยวกับการพัฒนาและก่อสร้างโครงการ</w:t>
            </w:r>
          </w:p>
        </w:tc>
        <w:tc>
          <w:tcPr>
            <w:tcW w:w="869" w:type="dxa"/>
            <w:shd w:val="clear" w:color="auto" w:fill="auto"/>
          </w:tcPr>
          <w:p w:rsidR="003A2863" w:rsidRPr="004803B8" w:rsidRDefault="003A2863" w:rsidP="003A28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21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:rsidR="003A2863" w:rsidRPr="00691673" w:rsidRDefault="00691673" w:rsidP="003A2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91673">
              <w:rPr>
                <w:rFonts w:ascii="Angsana New" w:hAnsi="Angsana New"/>
                <w:sz w:val="30"/>
                <w:szCs w:val="30"/>
              </w:rPr>
              <w:t>257</w:t>
            </w:r>
          </w:p>
        </w:tc>
        <w:tc>
          <w:tcPr>
            <w:tcW w:w="239" w:type="dxa"/>
            <w:shd w:val="clear" w:color="auto" w:fill="auto"/>
          </w:tcPr>
          <w:p w:rsidR="003A2863" w:rsidRPr="00691673" w:rsidRDefault="003A2863" w:rsidP="003A2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:rsidR="003A2863" w:rsidRPr="00691673" w:rsidRDefault="00691673" w:rsidP="003A2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91673">
              <w:rPr>
                <w:rFonts w:ascii="Angsana New" w:hAnsi="Angsana New"/>
                <w:sz w:val="30"/>
                <w:szCs w:val="30"/>
                <w:cs/>
              </w:rPr>
              <w:t>351</w:t>
            </w:r>
          </w:p>
        </w:tc>
        <w:tc>
          <w:tcPr>
            <w:tcW w:w="266" w:type="dxa"/>
            <w:shd w:val="clear" w:color="auto" w:fill="auto"/>
          </w:tcPr>
          <w:p w:rsidR="003A2863" w:rsidRPr="00691673" w:rsidRDefault="003A2863" w:rsidP="003A2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:rsidR="003A2863" w:rsidRPr="00691673" w:rsidRDefault="00B02BBD" w:rsidP="003A2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:rsidR="003A2863" w:rsidRPr="00691673" w:rsidRDefault="003A2863" w:rsidP="003A2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1" w:type="dxa"/>
            <w:shd w:val="clear" w:color="auto" w:fill="auto"/>
            <w:vAlign w:val="bottom"/>
          </w:tcPr>
          <w:p w:rsidR="003A2863" w:rsidRPr="00691673" w:rsidRDefault="00B02BBD" w:rsidP="003A2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A2863" w:rsidRPr="004803B8" w:rsidTr="003A2863">
        <w:tc>
          <w:tcPr>
            <w:tcW w:w="3303" w:type="dxa"/>
            <w:shd w:val="clear" w:color="auto" w:fill="auto"/>
          </w:tcPr>
          <w:p w:rsidR="003A2863" w:rsidRPr="007766A8" w:rsidRDefault="003A2863" w:rsidP="006916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766A8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สัญญาว่าจ้างงานบริการและค่าที่ปรึกษา</w:t>
            </w:r>
          </w:p>
        </w:tc>
        <w:tc>
          <w:tcPr>
            <w:tcW w:w="869" w:type="dxa"/>
            <w:shd w:val="clear" w:color="auto" w:fill="auto"/>
          </w:tcPr>
          <w:p w:rsidR="003A2863" w:rsidRPr="004803B8" w:rsidRDefault="003A2863" w:rsidP="003A28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21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A2863" w:rsidRPr="00691673" w:rsidRDefault="0041007B" w:rsidP="003A2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145</w:t>
            </w:r>
          </w:p>
        </w:tc>
        <w:tc>
          <w:tcPr>
            <w:tcW w:w="239" w:type="dxa"/>
            <w:shd w:val="clear" w:color="auto" w:fill="auto"/>
          </w:tcPr>
          <w:p w:rsidR="003A2863" w:rsidRPr="00691673" w:rsidRDefault="003A2863" w:rsidP="003A2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A2863" w:rsidRPr="00691673" w:rsidRDefault="00691673" w:rsidP="003A2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13470">
              <w:rPr>
                <w:rFonts w:ascii="Angsana New" w:hAnsi="Angsana New"/>
                <w:sz w:val="30"/>
                <w:szCs w:val="30"/>
              </w:rPr>
              <w:t>69</w:t>
            </w:r>
          </w:p>
        </w:tc>
        <w:tc>
          <w:tcPr>
            <w:tcW w:w="266" w:type="dxa"/>
            <w:shd w:val="clear" w:color="auto" w:fill="auto"/>
          </w:tcPr>
          <w:p w:rsidR="003A2863" w:rsidRPr="00691673" w:rsidRDefault="003A2863" w:rsidP="003A2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A2863" w:rsidRPr="00691673" w:rsidRDefault="00B02BBD" w:rsidP="00B02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66" w:type="dxa"/>
            <w:shd w:val="clear" w:color="auto" w:fill="auto"/>
          </w:tcPr>
          <w:p w:rsidR="003A2863" w:rsidRPr="00691673" w:rsidRDefault="003A2863" w:rsidP="003A2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A2863" w:rsidRPr="00691673" w:rsidRDefault="00B02BBD" w:rsidP="003A2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A2863" w:rsidRPr="00B02BBD" w:rsidTr="003A2863">
        <w:tc>
          <w:tcPr>
            <w:tcW w:w="3303" w:type="dxa"/>
            <w:shd w:val="clear" w:color="auto" w:fill="auto"/>
          </w:tcPr>
          <w:p w:rsidR="003A2863" w:rsidRPr="00B02BBD" w:rsidRDefault="003A2863" w:rsidP="003A28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2B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69" w:type="dxa"/>
            <w:shd w:val="clear" w:color="auto" w:fill="auto"/>
          </w:tcPr>
          <w:p w:rsidR="003A2863" w:rsidRPr="00B02BBD" w:rsidRDefault="003A2863" w:rsidP="003A28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21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A2863" w:rsidRPr="00B02BBD" w:rsidRDefault="00691673" w:rsidP="00410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02BB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8</w:t>
            </w:r>
            <w:r w:rsidRPr="00B02BB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41007B">
              <w:rPr>
                <w:rFonts w:ascii="Angsana New" w:hAnsi="Angsana New"/>
                <w:b/>
                <w:bCs/>
                <w:sz w:val="30"/>
                <w:szCs w:val="30"/>
              </w:rPr>
              <w:t>758</w:t>
            </w:r>
          </w:p>
        </w:tc>
        <w:tc>
          <w:tcPr>
            <w:tcW w:w="239" w:type="dxa"/>
            <w:shd w:val="clear" w:color="auto" w:fill="auto"/>
          </w:tcPr>
          <w:p w:rsidR="003A2863" w:rsidRPr="00B02BBD" w:rsidRDefault="003A2863" w:rsidP="003A2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A2863" w:rsidRPr="00B02BBD" w:rsidRDefault="00691673" w:rsidP="003A2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02BB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6</w:t>
            </w:r>
            <w:r w:rsidRPr="00B02BB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02BB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436</w:t>
            </w:r>
          </w:p>
        </w:tc>
        <w:tc>
          <w:tcPr>
            <w:tcW w:w="266" w:type="dxa"/>
            <w:shd w:val="clear" w:color="auto" w:fill="auto"/>
          </w:tcPr>
          <w:p w:rsidR="003A2863" w:rsidRPr="00B02BBD" w:rsidRDefault="003A2863" w:rsidP="003A2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A2863" w:rsidRPr="00B02BBD" w:rsidRDefault="00B02BBD" w:rsidP="00B02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66" w:type="dxa"/>
            <w:shd w:val="clear" w:color="auto" w:fill="auto"/>
          </w:tcPr>
          <w:p w:rsidR="003A2863" w:rsidRPr="00B02BBD" w:rsidRDefault="003A2863" w:rsidP="003A2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A2863" w:rsidRPr="00B02BBD" w:rsidRDefault="00B02BBD" w:rsidP="003A2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6652CC" w:rsidRPr="00767427" w:rsidRDefault="006652CC" w:rsidP="003F123D">
      <w:pPr>
        <w:pStyle w:val="a"/>
        <w:jc w:val="thaiDistribute"/>
        <w:rPr>
          <w:rFonts w:asciiTheme="majorBidi" w:hAnsiTheme="majorBidi" w:cstheme="majorBidi"/>
          <w:lang w:val="en-US"/>
        </w:rPr>
      </w:pPr>
    </w:p>
    <w:p w:rsidR="00F73CC8" w:rsidRPr="00767427" w:rsidRDefault="001B187A" w:rsidP="00554A53">
      <w:pPr>
        <w:pStyle w:val="a"/>
        <w:ind w:left="1080" w:hanging="540"/>
        <w:jc w:val="thaiDistribute"/>
        <w:rPr>
          <w:rFonts w:asciiTheme="majorBidi" w:hAnsiTheme="majorBidi" w:cstheme="majorBidi"/>
          <w:b/>
          <w:bCs/>
          <w:i/>
          <w:iCs/>
          <w:cs/>
        </w:rPr>
      </w:pPr>
      <w:r w:rsidRPr="00767427">
        <w:rPr>
          <w:rFonts w:asciiTheme="majorBidi" w:hAnsiTheme="majorBidi" w:cstheme="majorBidi" w:hint="cs"/>
          <w:b/>
          <w:bCs/>
          <w:i/>
          <w:iCs/>
          <w:cs/>
        </w:rPr>
        <w:t xml:space="preserve">อื่นๆ </w:t>
      </w:r>
    </w:p>
    <w:p w:rsidR="00F73CC8" w:rsidRPr="00767427" w:rsidRDefault="00F73CC8" w:rsidP="00554A53">
      <w:pPr>
        <w:pStyle w:val="a"/>
        <w:ind w:left="1080" w:hanging="540"/>
        <w:jc w:val="thaiDistribute"/>
        <w:rPr>
          <w:rFonts w:asciiTheme="majorBidi" w:hAnsiTheme="majorBidi" w:cstheme="majorBidi"/>
          <w:cs/>
        </w:rPr>
      </w:pPr>
    </w:p>
    <w:p w:rsidR="00201644" w:rsidRPr="00767427" w:rsidRDefault="00201644" w:rsidP="00554A53">
      <w:pPr>
        <w:pStyle w:val="a"/>
        <w:ind w:left="1080" w:hanging="540"/>
        <w:jc w:val="thaiDistribute"/>
        <w:rPr>
          <w:rFonts w:asciiTheme="majorBidi" w:hAnsiTheme="majorBidi" w:cstheme="majorBidi"/>
          <w:cs/>
          <w:lang w:val="en-US"/>
        </w:rPr>
      </w:pPr>
      <w:r w:rsidRPr="00767427">
        <w:rPr>
          <w:rFonts w:asciiTheme="majorBidi" w:hAnsiTheme="majorBidi" w:cstheme="majorBidi"/>
          <w:cs/>
        </w:rPr>
        <w:t xml:space="preserve">ณ วันที่ </w:t>
      </w:r>
      <w:r w:rsidR="00113685" w:rsidRPr="00767427">
        <w:rPr>
          <w:rFonts w:asciiTheme="majorBidi" w:hAnsiTheme="majorBidi" w:cstheme="majorBidi"/>
          <w:lang w:val="en-US"/>
        </w:rPr>
        <w:t>31</w:t>
      </w:r>
      <w:r w:rsidRPr="00767427">
        <w:rPr>
          <w:rFonts w:asciiTheme="majorBidi" w:hAnsiTheme="majorBidi" w:cstheme="majorBidi"/>
          <w:cs/>
        </w:rPr>
        <w:t xml:space="preserve"> ธันวาคม </w:t>
      </w:r>
      <w:r w:rsidR="00423478" w:rsidRPr="00767427">
        <w:rPr>
          <w:rFonts w:asciiTheme="majorBidi" w:hAnsiTheme="majorBidi" w:cstheme="majorBidi" w:hint="cs"/>
          <w:cs/>
        </w:rPr>
        <w:t>256</w:t>
      </w:r>
      <w:r w:rsidR="00CE657C" w:rsidRPr="00767427">
        <w:rPr>
          <w:rFonts w:asciiTheme="majorBidi" w:hAnsiTheme="majorBidi" w:cstheme="majorBidi" w:hint="cs"/>
          <w:cs/>
        </w:rPr>
        <w:t>1</w:t>
      </w:r>
    </w:p>
    <w:p w:rsidR="00201644" w:rsidRPr="00767427" w:rsidRDefault="00201644" w:rsidP="00554A53">
      <w:pPr>
        <w:pStyle w:val="a"/>
        <w:ind w:left="1080" w:hanging="540"/>
        <w:jc w:val="thaiDistribute"/>
        <w:rPr>
          <w:rFonts w:asciiTheme="majorBidi" w:hAnsiTheme="majorBidi" w:cstheme="majorBidi"/>
          <w:cs/>
        </w:rPr>
      </w:pPr>
    </w:p>
    <w:p w:rsidR="001638BD" w:rsidRPr="00767427" w:rsidRDefault="00DA5B9B" w:rsidP="00DA5B9B">
      <w:pPr>
        <w:pStyle w:val="a"/>
        <w:ind w:left="1080" w:hanging="540"/>
        <w:jc w:val="thaiDistribute"/>
        <w:rPr>
          <w:rFonts w:ascii="Angsana New" w:hAnsi="Angsana New" w:cs="Angsana New"/>
          <w:i/>
          <w:iCs/>
          <w:lang w:val="en-US"/>
        </w:rPr>
      </w:pPr>
      <w:r w:rsidRPr="00767427">
        <w:rPr>
          <w:rFonts w:ascii="Angsana New" w:hAnsi="Angsana New" w:cs="Angsana New"/>
          <w:cs/>
        </w:rPr>
        <w:t>(</w:t>
      </w:r>
      <w:r>
        <w:rPr>
          <w:rFonts w:ascii="Angsana New" w:hAnsi="Angsana New" w:cs="Angsana New" w:hint="cs"/>
          <w:cs/>
        </w:rPr>
        <w:t>ก</w:t>
      </w:r>
      <w:r w:rsidRPr="00767427">
        <w:rPr>
          <w:rFonts w:ascii="Angsana New" w:hAnsi="Angsana New" w:cs="Angsana New"/>
          <w:cs/>
        </w:rPr>
        <w:t>)</w:t>
      </w:r>
      <w:r w:rsidRPr="00767427">
        <w:rPr>
          <w:rFonts w:ascii="Angsana New" w:hAnsi="Angsana New" w:cs="Angsana New"/>
          <w:cs/>
        </w:rPr>
        <w:tab/>
      </w:r>
      <w:r w:rsidR="001176C1" w:rsidRPr="00767427">
        <w:rPr>
          <w:rFonts w:ascii="Angsana New" w:hAnsi="Angsana New" w:cs="Angsana New" w:hint="cs"/>
          <w:cs/>
        </w:rPr>
        <w:t>กลุ่ม</w:t>
      </w:r>
      <w:r w:rsidR="001176C1" w:rsidRPr="00767427">
        <w:rPr>
          <w:rFonts w:ascii="Angsana New" w:hAnsi="Angsana New" w:cs="Angsana New"/>
          <w:cs/>
        </w:rPr>
        <w:t>บริษัท</w:t>
      </w:r>
      <w:r w:rsidR="001176C1" w:rsidRPr="00DA5B9B">
        <w:rPr>
          <w:rFonts w:ascii="Angsana New" w:hAnsi="Angsana New" w:cs="Angsana New"/>
          <w:cs/>
        </w:rPr>
        <w:t>มีภาระผูกพันต่อธนาคาร</w:t>
      </w:r>
      <w:r w:rsidR="001176C1" w:rsidRPr="00767427">
        <w:rPr>
          <w:rFonts w:ascii="Angsana New" w:hAnsi="Angsana New" w:cs="Angsana New"/>
          <w:cs/>
        </w:rPr>
        <w:t>จากการที่ธนาคารในประเทศหลายแห่งออกหนังสือค้ำประกัน</w:t>
      </w:r>
      <w:r w:rsidR="001176C1" w:rsidRPr="00DA5B9B">
        <w:rPr>
          <w:rFonts w:ascii="Angsana New" w:hAnsi="Angsana New" w:cs="Angsana New"/>
          <w:cs/>
        </w:rPr>
        <w:t>ให้แก่</w:t>
      </w:r>
      <w:r w:rsidR="00162E97" w:rsidRPr="00767427">
        <w:rPr>
          <w:rFonts w:ascii="Angsana New" w:hAnsi="Angsana New" w:cs="Angsana New"/>
          <w:cs/>
        </w:rPr>
        <w:t xml:space="preserve"> </w:t>
      </w:r>
      <w:r w:rsidR="001176C1" w:rsidRPr="00767427">
        <w:rPr>
          <w:rFonts w:ascii="Angsana New" w:hAnsi="Angsana New" w:cs="Angsana New" w:hint="cs"/>
          <w:cs/>
          <w:lang w:val="en-US"/>
        </w:rPr>
        <w:t>กลุ่มบริษัท</w:t>
      </w:r>
      <w:r w:rsidR="001176C1" w:rsidRPr="00767427">
        <w:rPr>
          <w:rFonts w:ascii="Angsana New" w:hAnsi="Angsana New" w:cs="Angsana New"/>
          <w:cs/>
        </w:rPr>
        <w:t>เป็นจำนวนเงิน</w:t>
      </w:r>
      <w:r w:rsidR="001176C1" w:rsidRPr="00767427">
        <w:rPr>
          <w:rFonts w:ascii="Angsana New" w:hAnsi="Angsana New" w:cs="Angsana New" w:hint="cs"/>
          <w:cs/>
          <w:lang w:val="en-US"/>
        </w:rPr>
        <w:t xml:space="preserve"> </w:t>
      </w:r>
      <w:r w:rsidR="00662E4B" w:rsidRPr="00767427">
        <w:rPr>
          <w:rFonts w:ascii="Angsana New" w:hAnsi="Angsana New" w:cs="Angsana New"/>
          <w:lang w:val="en-US"/>
        </w:rPr>
        <w:t>9,048</w:t>
      </w:r>
      <w:r w:rsidR="001176C1" w:rsidRPr="00767427">
        <w:rPr>
          <w:rFonts w:ascii="Angsana New" w:hAnsi="Angsana New" w:cs="Angsana New"/>
          <w:lang w:val="en-US"/>
        </w:rPr>
        <w:t xml:space="preserve"> </w:t>
      </w:r>
      <w:r w:rsidR="001176C1" w:rsidRPr="00767427">
        <w:rPr>
          <w:rFonts w:ascii="Angsana New" w:hAnsi="Angsana New" w:cs="Angsana New" w:hint="cs"/>
          <w:cs/>
          <w:lang w:val="en-US"/>
        </w:rPr>
        <w:t xml:space="preserve">ล้านบาท </w:t>
      </w:r>
      <w:r w:rsidR="001176C1" w:rsidRPr="00767427">
        <w:rPr>
          <w:rFonts w:ascii="Angsana New" w:hAnsi="Angsana New" w:cs="Angsana New" w:hint="cs"/>
          <w:i/>
          <w:iCs/>
          <w:cs/>
          <w:lang w:val="en-US"/>
        </w:rPr>
        <w:t>(</w:t>
      </w:r>
      <w:r w:rsidR="001176C1" w:rsidRPr="00767427">
        <w:rPr>
          <w:rFonts w:ascii="Angsana New" w:hAnsi="Angsana New" w:cs="Angsana New"/>
          <w:i/>
          <w:iCs/>
          <w:lang w:val="en-US"/>
        </w:rPr>
        <w:t>25</w:t>
      </w:r>
      <w:r w:rsidR="00CE657C" w:rsidRPr="00767427">
        <w:rPr>
          <w:rFonts w:ascii="Angsana New" w:hAnsi="Angsana New" w:cs="Angsana New"/>
          <w:i/>
          <w:iCs/>
          <w:lang w:val="en-US"/>
        </w:rPr>
        <w:t>60</w:t>
      </w:r>
      <w:r w:rsidR="001176C1" w:rsidRPr="00767427">
        <w:rPr>
          <w:rFonts w:ascii="Angsana New" w:hAnsi="Angsana New" w:cs="Angsana New"/>
          <w:i/>
          <w:iCs/>
          <w:lang w:val="en-US"/>
        </w:rPr>
        <w:t xml:space="preserve">: </w:t>
      </w:r>
      <w:r w:rsidR="00CE657C" w:rsidRPr="00767427">
        <w:rPr>
          <w:rFonts w:ascii="Angsana New" w:hAnsi="Angsana New" w:cs="Angsana New"/>
          <w:i/>
          <w:iCs/>
          <w:lang w:val="en-US"/>
        </w:rPr>
        <w:t>8,118</w:t>
      </w:r>
      <w:r w:rsidR="001176C1" w:rsidRPr="00767427">
        <w:rPr>
          <w:rFonts w:ascii="Angsana New" w:hAnsi="Angsana New" w:cs="Angsana New"/>
          <w:i/>
          <w:iCs/>
          <w:lang w:val="en-US"/>
        </w:rPr>
        <w:t xml:space="preserve"> </w:t>
      </w:r>
      <w:r w:rsidR="001176C1" w:rsidRPr="00767427">
        <w:rPr>
          <w:rFonts w:ascii="Angsana New" w:hAnsi="Angsana New" w:cs="Angsana New" w:hint="cs"/>
          <w:i/>
          <w:iCs/>
          <w:cs/>
          <w:lang w:val="en-US"/>
        </w:rPr>
        <w:t>ล้านบาท)</w:t>
      </w:r>
    </w:p>
    <w:p w:rsidR="00AF3861" w:rsidRPr="00767427" w:rsidRDefault="00AF3861" w:rsidP="00AF3861">
      <w:pPr>
        <w:pStyle w:val="a"/>
        <w:ind w:left="1080"/>
        <w:jc w:val="thaiDistribute"/>
        <w:rPr>
          <w:rFonts w:ascii="Angsana New" w:hAnsi="Angsana New" w:cs="Angsana New"/>
          <w:cs/>
          <w:lang w:val="en-US"/>
        </w:rPr>
      </w:pPr>
    </w:p>
    <w:p w:rsidR="00AA7C35" w:rsidRPr="00F650CB" w:rsidRDefault="001176C1" w:rsidP="00F010D6">
      <w:pPr>
        <w:pStyle w:val="a"/>
        <w:ind w:left="1080" w:hanging="540"/>
        <w:jc w:val="thaiDistribute"/>
        <w:rPr>
          <w:rFonts w:ascii="Angsana New" w:hAnsi="Angsana New" w:cs="Angsana New"/>
          <w:cs/>
          <w:lang w:val="en-US"/>
        </w:rPr>
      </w:pPr>
      <w:r w:rsidRPr="00767427">
        <w:rPr>
          <w:rFonts w:ascii="Angsana New" w:hAnsi="Angsana New" w:cs="Angsana New"/>
          <w:cs/>
        </w:rPr>
        <w:t>(ข)</w:t>
      </w:r>
      <w:r w:rsidRPr="00767427">
        <w:rPr>
          <w:rFonts w:ascii="Angsana New" w:hAnsi="Angsana New" w:cs="Angsana New"/>
          <w:cs/>
        </w:rPr>
        <w:tab/>
      </w:r>
      <w:r w:rsidRPr="00767427">
        <w:rPr>
          <w:rFonts w:ascii="Angsana New" w:hAnsi="Angsana New" w:cs="Angsana New"/>
          <w:cs/>
          <w:lang w:val="en-US"/>
        </w:rPr>
        <w:t>บริษัท</w:t>
      </w:r>
      <w:r w:rsidR="00674D6A" w:rsidRPr="00767427">
        <w:rPr>
          <w:rFonts w:ascii="Angsana New" w:hAnsi="Angsana New" w:cs="Angsana New" w:hint="cs"/>
          <w:cs/>
          <w:lang w:val="en-US"/>
        </w:rPr>
        <w:t>ย่อย</w:t>
      </w:r>
      <w:r w:rsidR="006605C0">
        <w:rPr>
          <w:rFonts w:ascii="Angsana New" w:hAnsi="Angsana New" w:cs="Angsana New" w:hint="cs"/>
          <w:cs/>
          <w:lang w:val="en-US"/>
        </w:rPr>
        <w:t>แห่งหนึ่ง</w:t>
      </w:r>
      <w:r w:rsidRPr="00767427">
        <w:rPr>
          <w:rFonts w:ascii="Angsana New" w:hAnsi="Angsana New" w:cs="Angsana New"/>
          <w:cs/>
        </w:rPr>
        <w:t>มีภาระผูกพันต่อธนาคารเกี่ยวกับการค้ำประกันวงเงินเบิกเกินบัญชีจำนวนรวม</w:t>
      </w:r>
      <w:r w:rsidR="001638BD" w:rsidRPr="00767427">
        <w:rPr>
          <w:rFonts w:ascii="Angsana New" w:hAnsi="Angsana New" w:cs="Angsana New"/>
          <w:lang w:val="en-GB"/>
        </w:rPr>
        <w:t xml:space="preserve"> </w:t>
      </w:r>
      <w:r w:rsidR="00662E4B" w:rsidRPr="00767427">
        <w:rPr>
          <w:rFonts w:ascii="Angsana New" w:hAnsi="Angsana New" w:cs="Angsana New"/>
          <w:lang w:val="en-GB"/>
        </w:rPr>
        <w:t>115</w:t>
      </w:r>
      <w:r w:rsidRPr="00767427">
        <w:rPr>
          <w:rFonts w:ascii="Angsana New" w:hAnsi="Angsana New" w:cs="Angsana New"/>
          <w:lang w:val="en-GB"/>
        </w:rPr>
        <w:t xml:space="preserve"> </w:t>
      </w:r>
      <w:r w:rsidRPr="00767427">
        <w:rPr>
          <w:rFonts w:ascii="Angsana New" w:hAnsi="Angsana New" w:cs="Angsana New" w:hint="cs"/>
          <w:cs/>
          <w:lang w:val="en-GB"/>
        </w:rPr>
        <w:t>ล้</w:t>
      </w:r>
      <w:r w:rsidRPr="00767427">
        <w:rPr>
          <w:rFonts w:ascii="Angsana New" w:hAnsi="Angsana New" w:cs="Angsana New"/>
          <w:cs/>
        </w:rPr>
        <w:t>านบาท</w:t>
      </w:r>
      <w:r w:rsidRPr="00767427">
        <w:rPr>
          <w:rFonts w:ascii="Angsana New" w:hAnsi="Angsana New" w:cs="Angsana New" w:hint="cs"/>
          <w:cs/>
        </w:rPr>
        <w:t xml:space="preserve"> </w:t>
      </w:r>
      <w:r w:rsidRPr="00767427">
        <w:rPr>
          <w:rFonts w:ascii="Angsana New" w:hAnsi="Angsana New" w:cs="Angsana New" w:hint="cs"/>
          <w:i/>
          <w:iCs/>
          <w:cs/>
          <w:lang w:val="en-US"/>
        </w:rPr>
        <w:t>(</w:t>
      </w:r>
      <w:r w:rsidR="001638BD" w:rsidRPr="00767427">
        <w:rPr>
          <w:rFonts w:ascii="Angsana New" w:hAnsi="Angsana New" w:cs="Angsana New"/>
          <w:i/>
          <w:iCs/>
          <w:lang w:val="en-US"/>
        </w:rPr>
        <w:t>25</w:t>
      </w:r>
      <w:r w:rsidR="00CE657C" w:rsidRPr="00767427">
        <w:rPr>
          <w:rFonts w:ascii="Angsana New" w:hAnsi="Angsana New" w:cs="Angsana New"/>
          <w:i/>
          <w:iCs/>
          <w:lang w:val="en-US"/>
        </w:rPr>
        <w:t>60</w:t>
      </w:r>
      <w:r w:rsidRPr="00767427">
        <w:rPr>
          <w:rFonts w:ascii="Angsana New" w:hAnsi="Angsana New" w:cs="Angsana New"/>
          <w:i/>
          <w:iCs/>
          <w:lang w:val="en-US"/>
        </w:rPr>
        <w:t xml:space="preserve">: 115 </w:t>
      </w:r>
      <w:r w:rsidRPr="00767427">
        <w:rPr>
          <w:rFonts w:ascii="Angsana New" w:hAnsi="Angsana New" w:cs="Angsana New" w:hint="cs"/>
          <w:i/>
          <w:iCs/>
          <w:cs/>
          <w:lang w:val="en-US"/>
        </w:rPr>
        <w:t>ล้านบาท)</w:t>
      </w:r>
      <w:r w:rsidRPr="00767427">
        <w:rPr>
          <w:rFonts w:ascii="Angsana New" w:hAnsi="Angsana New" w:cs="Angsana New"/>
          <w:lang w:val="en-US"/>
        </w:rPr>
        <w:t xml:space="preserve"> </w:t>
      </w:r>
      <w:r w:rsidRPr="00767427">
        <w:rPr>
          <w:rFonts w:ascii="Angsana New" w:hAnsi="Angsana New" w:cs="Angsana New"/>
          <w:cs/>
        </w:rPr>
        <w:t>วงเงินหนังสือค้ำประกันที่ออกโดยธนาคารจำนวน</w:t>
      </w:r>
      <w:r w:rsidRPr="00767427">
        <w:rPr>
          <w:rFonts w:ascii="Angsana New" w:hAnsi="Angsana New" w:cs="Angsana New" w:hint="cs"/>
          <w:cs/>
        </w:rPr>
        <w:t xml:space="preserve"> </w:t>
      </w:r>
      <w:r w:rsidR="00662E4B" w:rsidRPr="00767427">
        <w:rPr>
          <w:rFonts w:ascii="Angsana New" w:hAnsi="Angsana New" w:cs="Angsana New"/>
          <w:lang w:val="en-GB"/>
        </w:rPr>
        <w:t>8,592</w:t>
      </w:r>
      <w:r w:rsidR="00CE657C" w:rsidRPr="00767427">
        <w:rPr>
          <w:rFonts w:ascii="Angsana New" w:hAnsi="Angsana New" w:cs="Angsana New"/>
          <w:lang w:val="en-GB"/>
        </w:rPr>
        <w:t xml:space="preserve"> </w:t>
      </w:r>
      <w:r w:rsidRPr="00767427">
        <w:rPr>
          <w:rFonts w:ascii="Angsana New" w:hAnsi="Angsana New" w:cs="Angsana New" w:hint="cs"/>
          <w:cs/>
          <w:lang w:val="en-GB"/>
        </w:rPr>
        <w:t>ล้</w:t>
      </w:r>
      <w:r w:rsidRPr="00767427">
        <w:rPr>
          <w:rFonts w:ascii="Angsana New" w:hAnsi="Angsana New" w:cs="Angsana New"/>
          <w:cs/>
        </w:rPr>
        <w:t>าน</w:t>
      </w:r>
      <w:r w:rsidRPr="00767427">
        <w:rPr>
          <w:rFonts w:ascii="Angsana New" w:hAnsi="Angsana New" w:cs="Angsana New" w:hint="cs"/>
          <w:cs/>
        </w:rPr>
        <w:t xml:space="preserve">บาท </w:t>
      </w:r>
      <w:r w:rsidRPr="00767427">
        <w:rPr>
          <w:rFonts w:ascii="Angsana New" w:hAnsi="Angsana New" w:cs="Angsana New" w:hint="cs"/>
          <w:i/>
          <w:iCs/>
          <w:cs/>
        </w:rPr>
        <w:t>(</w:t>
      </w:r>
      <w:r w:rsidR="001638BD" w:rsidRPr="00767427">
        <w:rPr>
          <w:rFonts w:ascii="Angsana New" w:hAnsi="Angsana New" w:cs="Angsana New"/>
          <w:i/>
          <w:iCs/>
          <w:lang w:val="en-US"/>
        </w:rPr>
        <w:t>25</w:t>
      </w:r>
      <w:r w:rsidR="00CE657C" w:rsidRPr="00767427">
        <w:rPr>
          <w:rFonts w:ascii="Angsana New" w:hAnsi="Angsana New" w:cs="Angsana New"/>
          <w:i/>
          <w:iCs/>
          <w:lang w:val="en-US"/>
        </w:rPr>
        <w:t>60</w:t>
      </w:r>
      <w:r w:rsidRPr="00767427">
        <w:rPr>
          <w:rFonts w:ascii="Angsana New" w:hAnsi="Angsana New" w:cs="Angsana New"/>
          <w:i/>
          <w:iCs/>
          <w:lang w:val="en-US"/>
        </w:rPr>
        <w:t xml:space="preserve">: </w:t>
      </w:r>
      <w:r w:rsidR="00CE657C" w:rsidRPr="00767427">
        <w:rPr>
          <w:rFonts w:ascii="Angsana New" w:hAnsi="Angsana New" w:cs="Angsana New"/>
          <w:i/>
          <w:iCs/>
          <w:lang w:val="en-US"/>
        </w:rPr>
        <w:t>8,621</w:t>
      </w:r>
      <w:r w:rsidRPr="00767427">
        <w:rPr>
          <w:rFonts w:ascii="Angsana New" w:hAnsi="Angsana New" w:cs="Angsana New"/>
          <w:i/>
          <w:iCs/>
          <w:lang w:val="en-US"/>
        </w:rPr>
        <w:t xml:space="preserve"> </w:t>
      </w:r>
      <w:r w:rsidRPr="00767427">
        <w:rPr>
          <w:rFonts w:ascii="Angsana New" w:hAnsi="Angsana New" w:cs="Angsana New" w:hint="cs"/>
          <w:i/>
          <w:iCs/>
          <w:cs/>
          <w:lang w:val="en-US"/>
        </w:rPr>
        <w:t>ล้านบาท)</w:t>
      </w:r>
      <w:r w:rsidRPr="00767427">
        <w:rPr>
          <w:rFonts w:ascii="Angsana New" w:hAnsi="Angsana New" w:cs="Angsana New" w:hint="cs"/>
          <w:cs/>
        </w:rPr>
        <w:t xml:space="preserve"> วงเงินตั๋วสัญญาใช้เงินจำนว</w:t>
      </w:r>
      <w:r w:rsidRPr="00767427">
        <w:rPr>
          <w:rFonts w:ascii="Angsana New" w:hAnsi="Angsana New" w:cs="Angsana New" w:hint="cs"/>
          <w:cs/>
          <w:lang w:val="en-US"/>
        </w:rPr>
        <w:t xml:space="preserve">น </w:t>
      </w:r>
      <w:r w:rsidR="00662E4B" w:rsidRPr="00767427">
        <w:rPr>
          <w:rFonts w:ascii="Angsana New" w:hAnsi="Angsana New" w:cs="Angsana New"/>
          <w:lang w:val="en-GB"/>
        </w:rPr>
        <w:t>8,377</w:t>
      </w:r>
      <w:r w:rsidRPr="00767427">
        <w:rPr>
          <w:rFonts w:ascii="Angsana New" w:hAnsi="Angsana New" w:cs="Angsana New"/>
          <w:lang w:val="en-US"/>
        </w:rPr>
        <w:t xml:space="preserve"> </w:t>
      </w:r>
      <w:r w:rsidRPr="00767427">
        <w:rPr>
          <w:rFonts w:ascii="Angsana New" w:hAnsi="Angsana New" w:cs="Angsana New" w:hint="cs"/>
          <w:cs/>
          <w:lang w:val="en-US"/>
        </w:rPr>
        <w:t xml:space="preserve">ล้านบาท </w:t>
      </w:r>
      <w:r w:rsidRPr="00767427">
        <w:rPr>
          <w:rFonts w:ascii="Angsana New" w:hAnsi="Angsana New" w:cs="Angsana New" w:hint="cs"/>
          <w:i/>
          <w:iCs/>
          <w:cs/>
          <w:lang w:val="en-US"/>
        </w:rPr>
        <w:t>(</w:t>
      </w:r>
      <w:r w:rsidR="00CE657C" w:rsidRPr="00767427">
        <w:rPr>
          <w:rFonts w:ascii="Angsana New" w:hAnsi="Angsana New" w:cs="Angsana New"/>
          <w:i/>
          <w:iCs/>
          <w:lang w:val="en-US"/>
        </w:rPr>
        <w:t>2560</w:t>
      </w:r>
      <w:r w:rsidRPr="00767427">
        <w:rPr>
          <w:rFonts w:ascii="Angsana New" w:hAnsi="Angsana New" w:cs="Angsana New"/>
          <w:i/>
          <w:iCs/>
          <w:lang w:val="en-US"/>
        </w:rPr>
        <w:t xml:space="preserve">: </w:t>
      </w:r>
      <w:r w:rsidR="00CE657C" w:rsidRPr="00767427">
        <w:rPr>
          <w:rFonts w:ascii="Angsana New" w:hAnsi="Angsana New" w:cs="Angsana New"/>
          <w:i/>
          <w:iCs/>
          <w:lang w:val="en-US"/>
        </w:rPr>
        <w:t>10</w:t>
      </w:r>
      <w:r w:rsidR="00E17DE1" w:rsidRPr="00767427">
        <w:rPr>
          <w:rFonts w:ascii="Angsana New" w:hAnsi="Angsana New" w:cs="Angsana New"/>
          <w:i/>
          <w:iCs/>
          <w:lang w:val="en-GB"/>
        </w:rPr>
        <w:t>,</w:t>
      </w:r>
      <w:r w:rsidR="00CE657C" w:rsidRPr="00767427">
        <w:rPr>
          <w:rFonts w:ascii="Angsana New" w:hAnsi="Angsana New" w:cs="Angsana New"/>
          <w:i/>
          <w:iCs/>
          <w:lang w:val="en-GB"/>
        </w:rPr>
        <w:t>945</w:t>
      </w:r>
      <w:r w:rsidRPr="00767427">
        <w:rPr>
          <w:rFonts w:ascii="Angsana New" w:hAnsi="Angsana New" w:cs="Angsana New"/>
          <w:i/>
          <w:iCs/>
          <w:lang w:val="en-US"/>
        </w:rPr>
        <w:t xml:space="preserve"> </w:t>
      </w:r>
      <w:r w:rsidRPr="00767427">
        <w:rPr>
          <w:rFonts w:ascii="Angsana New" w:hAnsi="Angsana New" w:cs="Angsana New" w:hint="cs"/>
          <w:i/>
          <w:iCs/>
          <w:cs/>
          <w:lang w:val="en-US"/>
        </w:rPr>
        <w:t>ล้านบาท)</w:t>
      </w:r>
      <w:r w:rsidRPr="00767427">
        <w:rPr>
          <w:rFonts w:ascii="Angsana New" w:hAnsi="Angsana New" w:cs="Angsana New" w:hint="cs"/>
          <w:cs/>
          <w:lang w:val="en-US"/>
        </w:rPr>
        <w:t xml:space="preserve"> และวงเงินสินเชื่ออื่นจำนวน</w:t>
      </w:r>
      <w:r w:rsidR="00E17DE1" w:rsidRPr="00767427">
        <w:rPr>
          <w:rFonts w:ascii="Angsana New" w:hAnsi="Angsana New" w:cs="Angsana New"/>
          <w:lang w:val="en-US"/>
        </w:rPr>
        <w:t xml:space="preserve"> </w:t>
      </w:r>
      <w:r w:rsidR="00662E4B" w:rsidRPr="00767427">
        <w:rPr>
          <w:rFonts w:ascii="Angsana New" w:hAnsi="Angsana New" w:cs="Angsana New"/>
          <w:lang w:val="en-US"/>
        </w:rPr>
        <w:t>770</w:t>
      </w:r>
      <w:r w:rsidRPr="00767427">
        <w:rPr>
          <w:rFonts w:ascii="Angsana New" w:hAnsi="Angsana New" w:cs="Angsana New"/>
          <w:lang w:val="en-US"/>
        </w:rPr>
        <w:t xml:space="preserve"> </w:t>
      </w:r>
      <w:r w:rsidRPr="00767427">
        <w:rPr>
          <w:rFonts w:ascii="Angsana New" w:hAnsi="Angsana New" w:cs="Angsana New" w:hint="cs"/>
          <w:cs/>
          <w:lang w:val="en-US"/>
        </w:rPr>
        <w:t xml:space="preserve">ล้านบาท </w:t>
      </w:r>
      <w:r w:rsidRPr="00767427">
        <w:rPr>
          <w:rFonts w:ascii="Angsana New" w:hAnsi="Angsana New" w:cs="Angsana New" w:hint="cs"/>
          <w:i/>
          <w:iCs/>
          <w:cs/>
          <w:lang w:val="en-US"/>
        </w:rPr>
        <w:t>(</w:t>
      </w:r>
      <w:r w:rsidR="00CE657C" w:rsidRPr="00767427">
        <w:rPr>
          <w:rFonts w:ascii="Angsana New" w:hAnsi="Angsana New" w:cs="Angsana New"/>
          <w:i/>
          <w:iCs/>
          <w:lang w:val="en-US"/>
        </w:rPr>
        <w:t>2560</w:t>
      </w:r>
      <w:r w:rsidR="00E17DE1" w:rsidRPr="00767427">
        <w:rPr>
          <w:rFonts w:ascii="Angsana New" w:hAnsi="Angsana New" w:cs="Angsana New"/>
          <w:i/>
          <w:iCs/>
          <w:lang w:val="en-US"/>
        </w:rPr>
        <w:t xml:space="preserve">: </w:t>
      </w:r>
      <w:r w:rsidR="00CE657C" w:rsidRPr="00767427">
        <w:rPr>
          <w:rFonts w:ascii="Angsana New" w:hAnsi="Angsana New" w:cs="Angsana New"/>
          <w:i/>
          <w:iCs/>
          <w:lang w:val="en-US"/>
        </w:rPr>
        <w:t>7</w:t>
      </w:r>
      <w:r w:rsidR="00E17DE1" w:rsidRPr="00767427">
        <w:rPr>
          <w:rFonts w:ascii="Angsana New" w:hAnsi="Angsana New" w:cs="Angsana New"/>
          <w:i/>
          <w:iCs/>
          <w:lang w:val="en-US"/>
        </w:rPr>
        <w:t>7</w:t>
      </w:r>
      <w:r w:rsidRPr="00767427">
        <w:rPr>
          <w:rFonts w:ascii="Angsana New" w:hAnsi="Angsana New" w:cs="Angsana New"/>
          <w:i/>
          <w:iCs/>
          <w:lang w:val="en-US"/>
        </w:rPr>
        <w:t xml:space="preserve">0 </w:t>
      </w:r>
      <w:r w:rsidRPr="00767427">
        <w:rPr>
          <w:rFonts w:ascii="Angsana New" w:hAnsi="Angsana New" w:cs="Angsana New" w:hint="cs"/>
          <w:i/>
          <w:iCs/>
          <w:cs/>
          <w:lang w:val="en-US"/>
        </w:rPr>
        <w:t>ล้านบาท)</w:t>
      </w:r>
      <w:r w:rsidRPr="00767427">
        <w:rPr>
          <w:rFonts w:ascii="Angsana New" w:hAnsi="Angsana New" w:cs="Angsana New" w:hint="cs"/>
          <w:cs/>
          <w:lang w:val="en-US"/>
        </w:rPr>
        <w:t xml:space="preserve"> </w:t>
      </w:r>
      <w:r w:rsidRPr="00767427">
        <w:rPr>
          <w:rFonts w:ascii="Angsana New" w:hAnsi="Angsana New" w:cs="Angsana New"/>
          <w:cs/>
        </w:rPr>
        <w:t>ของบริษัทย่อย</w:t>
      </w:r>
      <w:r w:rsidR="006605C0">
        <w:rPr>
          <w:rFonts w:ascii="Angsana New" w:hAnsi="Angsana New" w:cs="Angsana New" w:hint="cs"/>
          <w:cs/>
        </w:rPr>
        <w:t>แห่งอื่น</w:t>
      </w:r>
      <w:r w:rsidR="00F650CB">
        <w:rPr>
          <w:rFonts w:ascii="Angsana New" w:hAnsi="Angsana New" w:cs="Angsana New" w:hint="cs"/>
          <w:cs/>
        </w:rPr>
        <w:t xml:space="preserve">ๆ </w:t>
      </w:r>
      <w:r w:rsidR="00F650CB">
        <w:rPr>
          <w:rFonts w:ascii="Angsana New" w:hAnsi="Angsana New" w:cs="Angsana New" w:hint="cs"/>
          <w:cs/>
          <w:lang w:val="en-US"/>
        </w:rPr>
        <w:t>ในกลุ่มบริษัทเดียวกัน</w:t>
      </w:r>
    </w:p>
    <w:p w:rsidR="00FA4A5B" w:rsidRPr="00767427" w:rsidRDefault="00FA4A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:rsidR="00F73CC8" w:rsidRPr="00767427" w:rsidRDefault="007D1981" w:rsidP="00162E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533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767427">
        <w:rPr>
          <w:rFonts w:asciiTheme="majorBidi" w:hAnsiTheme="majorBidi" w:cstheme="majorBidi"/>
          <w:b/>
          <w:bCs/>
          <w:sz w:val="30"/>
          <w:szCs w:val="30"/>
        </w:rPr>
        <w:t>3</w:t>
      </w:r>
      <w:r w:rsidR="00FA4A5B" w:rsidRPr="00767427">
        <w:rPr>
          <w:rFonts w:asciiTheme="majorBidi" w:hAnsiTheme="majorBidi" w:cstheme="majorBidi"/>
          <w:b/>
          <w:bCs/>
          <w:sz w:val="30"/>
          <w:szCs w:val="30"/>
        </w:rPr>
        <w:t>2</w:t>
      </w:r>
      <w:r w:rsidR="00F73CC8" w:rsidRPr="00767427">
        <w:rPr>
          <w:rFonts w:asciiTheme="majorBidi" w:hAnsiTheme="majorBidi" w:cstheme="majorBidi"/>
          <w:b/>
          <w:bCs/>
          <w:sz w:val="30"/>
          <w:szCs w:val="30"/>
          <w:cs/>
        </w:rPr>
        <w:tab/>
        <w:t>หนี้สินที่อาจเกิดขึ้น</w:t>
      </w:r>
    </w:p>
    <w:p w:rsidR="00F73CC8" w:rsidRPr="00767427" w:rsidRDefault="00F73CC8" w:rsidP="00554A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:rsidR="001B187A" w:rsidRPr="00767427" w:rsidRDefault="001B187A" w:rsidP="008174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9"/>
        <w:jc w:val="thaiDistribute"/>
        <w:rPr>
          <w:rFonts w:ascii="Angsana New" w:hAnsi="Angsana New"/>
          <w:sz w:val="30"/>
          <w:szCs w:val="30"/>
        </w:rPr>
      </w:pPr>
      <w:r w:rsidRPr="00767427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767427">
        <w:rPr>
          <w:rFonts w:asciiTheme="majorBidi" w:hAnsiTheme="majorBidi" w:cstheme="majorBidi"/>
          <w:sz w:val="30"/>
          <w:szCs w:val="30"/>
        </w:rPr>
        <w:t>31</w:t>
      </w:r>
      <w:r w:rsidRPr="00767427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1638BD" w:rsidRPr="00767427">
        <w:rPr>
          <w:rFonts w:ascii="Angsana New" w:hAnsi="Angsana New"/>
          <w:sz w:val="30"/>
          <w:szCs w:val="30"/>
        </w:rPr>
        <w:t>256</w:t>
      </w:r>
      <w:r w:rsidR="00D908DD" w:rsidRPr="00767427">
        <w:rPr>
          <w:rFonts w:ascii="Angsana New" w:hAnsi="Angsana New"/>
          <w:sz w:val="30"/>
          <w:szCs w:val="30"/>
        </w:rPr>
        <w:t>1</w:t>
      </w:r>
      <w:r w:rsidRPr="00767427">
        <w:rPr>
          <w:rFonts w:ascii="Angsana New" w:hAnsi="Angsana New"/>
          <w:sz w:val="30"/>
          <w:szCs w:val="30"/>
          <w:cs/>
        </w:rPr>
        <w:t xml:space="preserve"> </w:t>
      </w:r>
      <w:r w:rsidR="00162E97" w:rsidRPr="00767427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767427">
        <w:rPr>
          <w:rFonts w:ascii="Angsana New" w:hAnsi="Angsana New"/>
          <w:sz w:val="30"/>
          <w:szCs w:val="30"/>
          <w:cs/>
        </w:rPr>
        <w:t>มีหนี้สินที่อาจเกิดขึ้นจากการถูกบริษัท</w:t>
      </w:r>
      <w:r w:rsidR="00767427">
        <w:rPr>
          <w:rFonts w:ascii="Angsana New" w:hAnsi="Angsana New" w:hint="cs"/>
          <w:sz w:val="30"/>
          <w:szCs w:val="30"/>
          <w:cs/>
        </w:rPr>
        <w:t>อื่น</w:t>
      </w:r>
      <w:r w:rsidRPr="00767427">
        <w:rPr>
          <w:rFonts w:ascii="Angsana New" w:hAnsi="Angsana New"/>
          <w:sz w:val="30"/>
          <w:szCs w:val="30"/>
          <w:cs/>
        </w:rPr>
        <w:t>และบุคคลธรรมดาฟ้องร้องในคดีต่าง</w:t>
      </w:r>
      <w:r w:rsidR="00437F8F" w:rsidRPr="00767427">
        <w:rPr>
          <w:rFonts w:ascii="Angsana New" w:hAnsi="Angsana New"/>
          <w:sz w:val="30"/>
          <w:szCs w:val="30"/>
        </w:rPr>
        <w:t xml:space="preserve"> </w:t>
      </w:r>
      <w:r w:rsidRPr="00767427">
        <w:rPr>
          <w:rFonts w:ascii="Angsana New" w:hAnsi="Angsana New"/>
          <w:sz w:val="30"/>
          <w:szCs w:val="30"/>
          <w:cs/>
        </w:rPr>
        <w:t>ๆ จากการผิดสัญญา การเรียกร้องค่าเสียหายและอื่น</w:t>
      </w:r>
      <w:r w:rsidR="0035009F" w:rsidRPr="00767427">
        <w:rPr>
          <w:rFonts w:ascii="Angsana New" w:hAnsi="Angsana New"/>
          <w:sz w:val="30"/>
          <w:szCs w:val="30"/>
        </w:rPr>
        <w:t xml:space="preserve"> </w:t>
      </w:r>
      <w:r w:rsidRPr="00767427">
        <w:rPr>
          <w:rFonts w:ascii="Angsana New" w:hAnsi="Angsana New"/>
          <w:sz w:val="30"/>
          <w:szCs w:val="30"/>
          <w:cs/>
        </w:rPr>
        <w:t>ๆ โดยมีทุนทรัพย์ที่ฟ้องร้องและอาจเรียกได้เป็นจำนวน</w:t>
      </w:r>
      <w:r w:rsidR="00767427">
        <w:rPr>
          <w:rFonts w:ascii="Angsana New" w:hAnsi="Angsana New" w:hint="cs"/>
          <w:sz w:val="30"/>
          <w:szCs w:val="30"/>
          <w:cs/>
        </w:rPr>
        <w:t>เงิน</w:t>
      </w:r>
      <w:r w:rsidR="00E95905" w:rsidRPr="00767427">
        <w:rPr>
          <w:rFonts w:ascii="Angsana New" w:hAnsi="Angsana New" w:hint="cs"/>
          <w:sz w:val="30"/>
          <w:szCs w:val="30"/>
          <w:cs/>
        </w:rPr>
        <w:t xml:space="preserve"> </w:t>
      </w:r>
      <w:r w:rsidR="00E66C02" w:rsidRPr="00767427">
        <w:rPr>
          <w:rFonts w:ascii="Angsana New" w:hAnsi="Angsana New"/>
          <w:sz w:val="30"/>
          <w:szCs w:val="30"/>
        </w:rPr>
        <w:t>3</w:t>
      </w:r>
      <w:r w:rsidR="00CB1EBA" w:rsidRPr="00767427">
        <w:rPr>
          <w:rFonts w:ascii="Angsana New" w:hAnsi="Angsana New"/>
          <w:sz w:val="30"/>
          <w:szCs w:val="30"/>
        </w:rPr>
        <w:t>53</w:t>
      </w:r>
      <w:r w:rsidR="003645E3" w:rsidRPr="00767427">
        <w:rPr>
          <w:rFonts w:ascii="Angsana New" w:hAnsi="Angsana New"/>
          <w:sz w:val="30"/>
          <w:szCs w:val="30"/>
        </w:rPr>
        <w:t xml:space="preserve"> </w:t>
      </w:r>
      <w:r w:rsidRPr="00767427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767427">
        <w:rPr>
          <w:rFonts w:ascii="Angsana New" w:hAnsi="Angsana New"/>
          <w:i/>
          <w:iCs/>
          <w:sz w:val="30"/>
          <w:szCs w:val="30"/>
          <w:cs/>
        </w:rPr>
        <w:t>(</w:t>
      </w:r>
      <w:r w:rsidRPr="00767427">
        <w:rPr>
          <w:rFonts w:ascii="Angsana New" w:hAnsi="Angsana New"/>
          <w:i/>
          <w:iCs/>
          <w:sz w:val="30"/>
          <w:szCs w:val="30"/>
        </w:rPr>
        <w:t>25</w:t>
      </w:r>
      <w:r w:rsidR="00D908DD" w:rsidRPr="00767427">
        <w:rPr>
          <w:rFonts w:ascii="Angsana New" w:hAnsi="Angsana New"/>
          <w:i/>
          <w:iCs/>
          <w:sz w:val="30"/>
          <w:szCs w:val="30"/>
        </w:rPr>
        <w:t>60</w:t>
      </w:r>
      <w:r w:rsidRPr="00767427">
        <w:rPr>
          <w:rFonts w:ascii="Angsana New" w:hAnsi="Angsana New"/>
          <w:i/>
          <w:iCs/>
          <w:sz w:val="30"/>
          <w:szCs w:val="30"/>
        </w:rPr>
        <w:t xml:space="preserve">: </w:t>
      </w:r>
      <w:r w:rsidR="00D908DD" w:rsidRPr="00767427">
        <w:rPr>
          <w:rFonts w:ascii="Angsana New" w:hAnsi="Angsana New"/>
          <w:i/>
          <w:iCs/>
          <w:sz w:val="30"/>
          <w:szCs w:val="30"/>
        </w:rPr>
        <w:t>304</w:t>
      </w:r>
      <w:r w:rsidR="0077058F" w:rsidRPr="00767427">
        <w:rPr>
          <w:rFonts w:ascii="Angsana New" w:hAnsi="Angsana New"/>
          <w:i/>
          <w:iCs/>
          <w:sz w:val="30"/>
          <w:szCs w:val="30"/>
        </w:rPr>
        <w:t xml:space="preserve"> </w:t>
      </w:r>
      <w:r w:rsidRPr="00767427">
        <w:rPr>
          <w:rFonts w:ascii="Angsana New" w:hAnsi="Angsana New"/>
          <w:i/>
          <w:iCs/>
          <w:sz w:val="30"/>
          <w:szCs w:val="30"/>
          <w:cs/>
        </w:rPr>
        <w:t>ล้านบาท)</w:t>
      </w:r>
      <w:r w:rsidRPr="00767427">
        <w:rPr>
          <w:rFonts w:ascii="Angsana New" w:hAnsi="Angsana New"/>
          <w:sz w:val="30"/>
          <w:szCs w:val="30"/>
          <w:cs/>
        </w:rPr>
        <w:t xml:space="preserve"> ขณะนี้คดีอยู่ในระหว่างการไต่สวนของศาล อย่างไรก็ตาม กลุ่มบริษัทได้บันทึก</w:t>
      </w:r>
      <w:r w:rsidR="00767427">
        <w:rPr>
          <w:rFonts w:ascii="Angsana New" w:hAnsi="Angsana New" w:hint="cs"/>
          <w:sz w:val="30"/>
          <w:szCs w:val="30"/>
          <w:cs/>
        </w:rPr>
        <w:t>สำรองค่าเผื่อหนี้สินที่อาจจะเกิดขึ้น</w:t>
      </w:r>
      <w:r w:rsidR="005D5C01" w:rsidRPr="00767427">
        <w:rPr>
          <w:rFonts w:ascii="Angsana New" w:hAnsi="Angsana New" w:hint="cs"/>
          <w:sz w:val="30"/>
          <w:szCs w:val="30"/>
          <w:cs/>
        </w:rPr>
        <w:t>จากคดีความ</w:t>
      </w:r>
      <w:r w:rsidRPr="00767427">
        <w:rPr>
          <w:rFonts w:ascii="Angsana New" w:hAnsi="Angsana New"/>
          <w:sz w:val="30"/>
          <w:szCs w:val="30"/>
          <w:cs/>
        </w:rPr>
        <w:t>ดังกล่าวตามความเห็นของฝ่ายบริหารและฝ่ายกฎหมายของกลุ่มบริษัทรวมจำนวน</w:t>
      </w:r>
      <w:r w:rsidR="00284D75" w:rsidRPr="00767427">
        <w:rPr>
          <w:rFonts w:ascii="Angsana New" w:hAnsi="Angsana New"/>
          <w:sz w:val="30"/>
          <w:szCs w:val="30"/>
        </w:rPr>
        <w:t xml:space="preserve"> </w:t>
      </w:r>
      <w:r w:rsidR="00E66C02" w:rsidRPr="00767427">
        <w:rPr>
          <w:rFonts w:ascii="Angsana New" w:hAnsi="Angsana New"/>
          <w:sz w:val="30"/>
          <w:szCs w:val="30"/>
        </w:rPr>
        <w:t>7</w:t>
      </w:r>
      <w:r w:rsidR="00C9744C" w:rsidRPr="00767427">
        <w:rPr>
          <w:rFonts w:ascii="Angsana New" w:hAnsi="Angsana New"/>
          <w:sz w:val="30"/>
          <w:szCs w:val="30"/>
        </w:rPr>
        <w:t>3</w:t>
      </w:r>
      <w:r w:rsidR="001176C1" w:rsidRPr="00767427">
        <w:rPr>
          <w:rFonts w:ascii="Angsana New" w:hAnsi="Angsana New"/>
          <w:sz w:val="30"/>
          <w:szCs w:val="30"/>
        </w:rPr>
        <w:t xml:space="preserve"> </w:t>
      </w:r>
      <w:r w:rsidRPr="00767427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767427">
        <w:rPr>
          <w:rFonts w:ascii="Angsana New" w:hAnsi="Angsana New"/>
          <w:i/>
          <w:iCs/>
          <w:sz w:val="30"/>
          <w:szCs w:val="30"/>
          <w:cs/>
        </w:rPr>
        <w:t>(</w:t>
      </w:r>
      <w:r w:rsidR="00D908DD" w:rsidRPr="00767427">
        <w:rPr>
          <w:rFonts w:ascii="Angsana New" w:hAnsi="Angsana New"/>
          <w:i/>
          <w:iCs/>
          <w:sz w:val="30"/>
          <w:szCs w:val="30"/>
        </w:rPr>
        <w:t>2560</w:t>
      </w:r>
      <w:r w:rsidRPr="00767427">
        <w:rPr>
          <w:rFonts w:ascii="Angsana New" w:hAnsi="Angsana New"/>
          <w:i/>
          <w:iCs/>
          <w:sz w:val="30"/>
          <w:szCs w:val="30"/>
        </w:rPr>
        <w:t xml:space="preserve">: </w:t>
      </w:r>
      <w:r w:rsidR="00D908DD" w:rsidRPr="00767427">
        <w:rPr>
          <w:rFonts w:ascii="Angsana New" w:hAnsi="Angsana New"/>
          <w:i/>
          <w:iCs/>
          <w:sz w:val="30"/>
          <w:szCs w:val="30"/>
        </w:rPr>
        <w:t>71</w:t>
      </w:r>
      <w:r w:rsidR="00283AB1" w:rsidRPr="00767427">
        <w:rPr>
          <w:rFonts w:ascii="Angsana New" w:hAnsi="Angsana New"/>
          <w:i/>
          <w:iCs/>
          <w:sz w:val="30"/>
          <w:szCs w:val="30"/>
        </w:rPr>
        <w:t xml:space="preserve"> </w:t>
      </w:r>
      <w:r w:rsidRPr="00767427">
        <w:rPr>
          <w:rFonts w:ascii="Angsana New" w:hAnsi="Angsana New"/>
          <w:i/>
          <w:iCs/>
          <w:sz w:val="30"/>
          <w:szCs w:val="30"/>
          <w:cs/>
        </w:rPr>
        <w:t xml:space="preserve">ล้านบาท) </w:t>
      </w:r>
      <w:r w:rsidR="00144CCD">
        <w:rPr>
          <w:rFonts w:ascii="Angsana New" w:hAnsi="Angsana New"/>
          <w:sz w:val="30"/>
          <w:szCs w:val="30"/>
          <w:cs/>
        </w:rPr>
        <w:t>ไว้ในงบแสดงฐานะการเงินรวม</w:t>
      </w:r>
    </w:p>
    <w:p w:rsidR="008F6EB8" w:rsidRPr="00767427" w:rsidRDefault="008F6EB8" w:rsidP="00554A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:rsidR="00F84745" w:rsidRPr="00767427" w:rsidRDefault="00F847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 w:rsidRPr="00767427"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:rsidR="00DB0446" w:rsidRPr="006055BE" w:rsidRDefault="00DB0446" w:rsidP="008E08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6055BE">
        <w:rPr>
          <w:rFonts w:asciiTheme="majorBidi" w:hAnsiTheme="majorBidi" w:cstheme="majorBidi"/>
          <w:b/>
          <w:bCs/>
          <w:sz w:val="30"/>
          <w:szCs w:val="30"/>
        </w:rPr>
        <w:lastRenderedPageBreak/>
        <w:t>3</w:t>
      </w:r>
      <w:r w:rsidR="00F47F2C" w:rsidRPr="006055BE">
        <w:rPr>
          <w:rFonts w:asciiTheme="majorBidi" w:hAnsiTheme="majorBidi" w:cstheme="majorBidi"/>
          <w:b/>
          <w:bCs/>
          <w:sz w:val="30"/>
          <w:szCs w:val="30"/>
        </w:rPr>
        <w:t>3</w:t>
      </w:r>
      <w:r w:rsidRPr="006055BE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6055BE">
        <w:rPr>
          <w:rFonts w:asciiTheme="majorBidi" w:hAnsiTheme="majorBidi" w:cstheme="majorBidi" w:hint="cs"/>
          <w:b/>
          <w:bCs/>
          <w:sz w:val="30"/>
          <w:szCs w:val="30"/>
          <w:cs/>
        </w:rPr>
        <w:t>เหตุการณ์ภายหลังรอบระยะเวลารายงาน</w:t>
      </w:r>
      <w:r w:rsidR="001176C1" w:rsidRPr="006055BE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</w:p>
    <w:p w:rsidR="00F73213" w:rsidRPr="006055BE" w:rsidRDefault="00F73213" w:rsidP="001638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9"/>
        <w:jc w:val="thaiDistribute"/>
        <w:rPr>
          <w:rFonts w:ascii="Angsana New" w:hAnsi="Angsana New"/>
          <w:sz w:val="30"/>
          <w:szCs w:val="30"/>
        </w:rPr>
      </w:pPr>
    </w:p>
    <w:p w:rsidR="004A0B53" w:rsidRDefault="004A0B53" w:rsidP="00E53BC8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  <w:lang w:bidi="th-TH"/>
        </w:rPr>
      </w:pPr>
      <w:r w:rsidRPr="006055BE">
        <w:rPr>
          <w:rFonts w:ascii="Angsana New" w:hAnsi="Angsana New"/>
          <w:sz w:val="30"/>
          <w:szCs w:val="30"/>
          <w:cs/>
          <w:lang w:bidi="th-TH"/>
        </w:rPr>
        <w:t xml:space="preserve">ในการประชุมคณะกรรมการบริษัทเมื่อวันที่ </w:t>
      </w:r>
      <w:r w:rsidRPr="006055BE">
        <w:rPr>
          <w:rFonts w:ascii="Angsana New" w:hAnsi="Angsana New"/>
          <w:sz w:val="30"/>
          <w:szCs w:val="30"/>
          <w:lang w:bidi="th-TH"/>
        </w:rPr>
        <w:t xml:space="preserve">21 </w:t>
      </w:r>
      <w:r w:rsidRPr="006055BE">
        <w:rPr>
          <w:rFonts w:ascii="Angsana New" w:hAnsi="Angsana New" w:hint="cs"/>
          <w:sz w:val="30"/>
          <w:szCs w:val="30"/>
          <w:cs/>
          <w:lang w:bidi="th-TH"/>
        </w:rPr>
        <w:t>กุมภาพันธ์</w:t>
      </w:r>
      <w:r w:rsidRPr="006055BE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6055BE">
        <w:rPr>
          <w:rFonts w:ascii="Angsana New" w:hAnsi="Angsana New"/>
          <w:sz w:val="30"/>
          <w:szCs w:val="30"/>
          <w:lang w:bidi="th-TH"/>
        </w:rPr>
        <w:t>256</w:t>
      </w:r>
      <w:r w:rsidRPr="006055BE">
        <w:rPr>
          <w:rFonts w:ascii="Angsana New" w:hAnsi="Angsana New"/>
          <w:sz w:val="30"/>
          <w:szCs w:val="30"/>
          <w:lang w:val="en-US" w:bidi="th-TH"/>
        </w:rPr>
        <w:t>2</w:t>
      </w:r>
      <w:r w:rsidRPr="006055BE">
        <w:rPr>
          <w:rFonts w:ascii="Angsana New" w:hAnsi="Angsana New"/>
          <w:sz w:val="30"/>
          <w:szCs w:val="30"/>
          <w:lang w:bidi="th-TH"/>
        </w:rPr>
        <w:t xml:space="preserve"> </w:t>
      </w:r>
      <w:r w:rsidRPr="006055BE">
        <w:rPr>
          <w:rFonts w:ascii="Angsana New" w:hAnsi="Angsana New"/>
          <w:sz w:val="30"/>
          <w:szCs w:val="30"/>
          <w:cs/>
          <w:lang w:bidi="th-TH"/>
        </w:rPr>
        <w:t xml:space="preserve">คณะกรรมการบริษัทมีมติอนุมัติการจ่ายเงินปันผลในอัตราหุ้นละ </w:t>
      </w:r>
      <w:r w:rsidR="00D72A2E">
        <w:rPr>
          <w:rFonts w:ascii="Angsana New" w:hAnsi="Angsana New"/>
          <w:sz w:val="30"/>
          <w:szCs w:val="30"/>
          <w:lang w:bidi="th-TH"/>
        </w:rPr>
        <w:t>1.55</w:t>
      </w:r>
      <w:r w:rsidRPr="006055BE">
        <w:rPr>
          <w:rFonts w:ascii="Angsana New" w:hAnsi="Angsana New"/>
          <w:sz w:val="30"/>
          <w:szCs w:val="30"/>
          <w:lang w:bidi="th-TH"/>
        </w:rPr>
        <w:t xml:space="preserve"> </w:t>
      </w:r>
      <w:r w:rsidRPr="006055BE">
        <w:rPr>
          <w:rFonts w:ascii="Angsana New" w:hAnsi="Angsana New"/>
          <w:sz w:val="30"/>
          <w:szCs w:val="30"/>
          <w:cs/>
          <w:lang w:bidi="th-TH"/>
        </w:rPr>
        <w:t xml:space="preserve">บาท เป็นจำนวนเงินทั้งสิ้น </w:t>
      </w:r>
      <w:r w:rsidR="00D72A2E" w:rsidRPr="00D72A2E">
        <w:rPr>
          <w:rFonts w:ascii="Angsana New" w:hAnsi="Angsana New"/>
          <w:sz w:val="30"/>
          <w:szCs w:val="30"/>
          <w:lang w:bidi="th-TH"/>
        </w:rPr>
        <w:t>3,392.18</w:t>
      </w:r>
      <w:r w:rsidRPr="006055BE">
        <w:rPr>
          <w:rFonts w:ascii="Angsana New" w:hAnsi="Angsana New"/>
          <w:sz w:val="30"/>
          <w:szCs w:val="30"/>
          <w:lang w:bidi="th-TH"/>
        </w:rPr>
        <w:t xml:space="preserve"> </w:t>
      </w:r>
      <w:r w:rsidRPr="006055BE">
        <w:rPr>
          <w:rFonts w:ascii="Angsana New" w:hAnsi="Angsana New"/>
          <w:sz w:val="30"/>
          <w:szCs w:val="30"/>
          <w:cs/>
          <w:lang w:bidi="th-TH"/>
        </w:rPr>
        <w:t>ล้านบาท ทั้งนี้บริษัทได้จ่ายเงินปันผลระหว่างกาลไปเมื่อวันที่</w:t>
      </w:r>
      <w:r w:rsidR="00D72A2E">
        <w:rPr>
          <w:rFonts w:ascii="Angsana New" w:hAnsi="Angsana New"/>
          <w:sz w:val="30"/>
          <w:szCs w:val="30"/>
          <w:lang w:bidi="th-TH"/>
        </w:rPr>
        <w:t xml:space="preserve"> </w:t>
      </w:r>
      <w:r w:rsidRPr="006055BE">
        <w:rPr>
          <w:rFonts w:ascii="Angsana New" w:hAnsi="Angsana New"/>
          <w:sz w:val="30"/>
          <w:szCs w:val="30"/>
          <w:lang w:bidi="th-TH"/>
        </w:rPr>
        <w:t xml:space="preserve">9 </w:t>
      </w:r>
      <w:r w:rsidRPr="006055BE">
        <w:rPr>
          <w:rFonts w:ascii="Angsana New" w:hAnsi="Angsana New"/>
          <w:sz w:val="30"/>
          <w:szCs w:val="30"/>
          <w:cs/>
          <w:lang w:bidi="th-TH"/>
        </w:rPr>
        <w:t xml:space="preserve">สิงหาคม </w:t>
      </w:r>
      <w:r w:rsidRPr="006055BE">
        <w:rPr>
          <w:rFonts w:ascii="Angsana New" w:hAnsi="Angsana New"/>
          <w:sz w:val="30"/>
          <w:szCs w:val="30"/>
          <w:lang w:bidi="th-TH"/>
        </w:rPr>
        <w:t xml:space="preserve">2561 </w:t>
      </w:r>
      <w:r w:rsidRPr="006055BE">
        <w:rPr>
          <w:rFonts w:ascii="Angsana New" w:hAnsi="Angsana New"/>
          <w:sz w:val="30"/>
          <w:szCs w:val="30"/>
          <w:cs/>
          <w:lang w:bidi="th-TH"/>
        </w:rPr>
        <w:t xml:space="preserve">ในอัตราหุ้นละ </w:t>
      </w:r>
      <w:r w:rsidRPr="006055BE">
        <w:rPr>
          <w:rFonts w:ascii="Angsana New" w:hAnsi="Angsana New"/>
          <w:sz w:val="30"/>
          <w:szCs w:val="30"/>
          <w:lang w:bidi="th-TH"/>
        </w:rPr>
        <w:t xml:space="preserve">0.55 </w:t>
      </w:r>
      <w:r w:rsidRPr="006055BE">
        <w:rPr>
          <w:rFonts w:ascii="Angsana New" w:hAnsi="Angsana New"/>
          <w:sz w:val="30"/>
          <w:szCs w:val="30"/>
          <w:cs/>
          <w:lang w:bidi="th-TH"/>
        </w:rPr>
        <w:t xml:space="preserve">บาท </w:t>
      </w:r>
      <w:r w:rsidR="001E2232" w:rsidRPr="006055BE">
        <w:rPr>
          <w:rFonts w:ascii="Angsana New" w:hAnsi="Angsana New"/>
          <w:sz w:val="30"/>
          <w:szCs w:val="30"/>
          <w:cs/>
          <w:lang w:bidi="th-TH"/>
        </w:rPr>
        <w:t>ทำให้คงเหลือเงินปันผลจ่าย</w:t>
      </w:r>
      <w:r w:rsidRPr="006055BE">
        <w:rPr>
          <w:rFonts w:ascii="Angsana New" w:hAnsi="Angsana New"/>
          <w:sz w:val="30"/>
          <w:szCs w:val="30"/>
          <w:cs/>
          <w:lang w:bidi="th-TH"/>
        </w:rPr>
        <w:t>ในอัตราหุ้นละ</w:t>
      </w:r>
      <w:r w:rsidR="00D72A2E">
        <w:rPr>
          <w:rFonts w:ascii="Angsana New" w:hAnsi="Angsana New"/>
          <w:sz w:val="30"/>
          <w:szCs w:val="30"/>
          <w:lang w:bidi="th-TH"/>
        </w:rPr>
        <w:t xml:space="preserve"> </w:t>
      </w:r>
      <w:r w:rsidR="00D72A2E" w:rsidRPr="00D72A2E">
        <w:rPr>
          <w:rFonts w:ascii="Angsana New" w:hAnsi="Angsana New"/>
          <w:sz w:val="30"/>
          <w:szCs w:val="30"/>
          <w:lang w:bidi="th-TH"/>
        </w:rPr>
        <w:t>1.00</w:t>
      </w:r>
      <w:r w:rsidRPr="006055BE">
        <w:rPr>
          <w:rFonts w:ascii="Angsana New" w:hAnsi="Angsana New"/>
          <w:sz w:val="30"/>
          <w:szCs w:val="30"/>
          <w:lang w:bidi="th-TH"/>
        </w:rPr>
        <w:t xml:space="preserve"> </w:t>
      </w:r>
      <w:r w:rsidRPr="006055BE">
        <w:rPr>
          <w:rFonts w:ascii="Angsana New" w:hAnsi="Angsana New"/>
          <w:sz w:val="30"/>
          <w:szCs w:val="30"/>
          <w:cs/>
          <w:lang w:bidi="th-TH"/>
        </w:rPr>
        <w:t xml:space="preserve">บาท เป็นจำนวนเงินทั้งสิ้น </w:t>
      </w:r>
      <w:r w:rsidR="00D72A2E" w:rsidRPr="00D72A2E">
        <w:rPr>
          <w:rFonts w:ascii="Angsana New" w:hAnsi="Angsana New"/>
          <w:sz w:val="30"/>
          <w:szCs w:val="30"/>
          <w:lang w:bidi="th-TH"/>
        </w:rPr>
        <w:t>2,188.50</w:t>
      </w:r>
      <w:r w:rsidRPr="006055BE">
        <w:rPr>
          <w:rFonts w:ascii="Angsana New" w:hAnsi="Angsana New"/>
          <w:sz w:val="30"/>
          <w:szCs w:val="30"/>
          <w:lang w:bidi="th-TH"/>
        </w:rPr>
        <w:t xml:space="preserve"> </w:t>
      </w:r>
      <w:r w:rsidRPr="006055BE">
        <w:rPr>
          <w:rFonts w:ascii="Angsana New" w:hAnsi="Angsana New"/>
          <w:sz w:val="30"/>
          <w:szCs w:val="30"/>
          <w:cs/>
          <w:lang w:bidi="th-TH"/>
        </w:rPr>
        <w:t xml:space="preserve">ล้านบาท </w:t>
      </w:r>
      <w:r w:rsidR="001E2232" w:rsidRPr="006055BE">
        <w:rPr>
          <w:rFonts w:ascii="Angsana New" w:hAnsi="Angsana New"/>
          <w:sz w:val="30"/>
          <w:szCs w:val="30"/>
          <w:cs/>
          <w:lang w:bidi="th-TH"/>
        </w:rPr>
        <w:t xml:space="preserve">ทั้งนี้ขึ้นอยู่กับผลการอนุมัติจากที่ประชุมสามัญประจำปีผู้ถือหุ้นของบริษัทซึ่งจะจัดขึ้นในวันที่ </w:t>
      </w:r>
      <w:r w:rsidR="00D72A2E" w:rsidRPr="00D72A2E">
        <w:rPr>
          <w:rFonts w:ascii="Angsana New" w:hAnsi="Angsana New"/>
          <w:sz w:val="30"/>
          <w:szCs w:val="30"/>
          <w:lang w:val="en-US" w:bidi="th-TH"/>
        </w:rPr>
        <w:t>26</w:t>
      </w:r>
      <w:bookmarkStart w:id="1" w:name="_GoBack"/>
      <w:bookmarkEnd w:id="1"/>
      <w:r w:rsidR="001E2232" w:rsidRPr="006055BE">
        <w:rPr>
          <w:rFonts w:ascii="Angsana New" w:hAnsi="Angsana New"/>
          <w:sz w:val="30"/>
          <w:szCs w:val="30"/>
        </w:rPr>
        <w:t xml:space="preserve"> </w:t>
      </w:r>
      <w:r w:rsidR="001E2232" w:rsidRPr="006055BE">
        <w:rPr>
          <w:rFonts w:ascii="Angsana New" w:hAnsi="Angsana New" w:hint="cs"/>
          <w:sz w:val="30"/>
          <w:szCs w:val="30"/>
          <w:cs/>
          <w:lang w:bidi="th-TH"/>
        </w:rPr>
        <w:t>เมษายน</w:t>
      </w:r>
      <w:r w:rsidR="001E2232" w:rsidRPr="006055BE">
        <w:rPr>
          <w:rFonts w:ascii="Angsana New" w:hAnsi="Angsana New"/>
          <w:sz w:val="30"/>
          <w:szCs w:val="30"/>
        </w:rPr>
        <w:t xml:space="preserve"> 2562</w:t>
      </w:r>
    </w:p>
    <w:p w:rsidR="004A0B53" w:rsidRPr="000454B5" w:rsidRDefault="004A0B53" w:rsidP="00E53BC8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  <w:lang w:bidi="th-TH"/>
        </w:rPr>
      </w:pPr>
    </w:p>
    <w:p w:rsidR="0076771E" w:rsidRPr="006F6D39" w:rsidRDefault="00F47F2C" w:rsidP="00767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34</w:t>
      </w:r>
      <w:r w:rsidR="0076771E" w:rsidRPr="006F6D39">
        <w:rPr>
          <w:rFonts w:asciiTheme="majorBidi" w:hAnsiTheme="majorBidi" w:cstheme="majorBidi"/>
          <w:b/>
          <w:bCs/>
          <w:sz w:val="30"/>
          <w:szCs w:val="30"/>
        </w:rPr>
        <w:tab/>
      </w:r>
      <w:r w:rsidR="0076771E" w:rsidRPr="006F6D39">
        <w:rPr>
          <w:rFonts w:asciiTheme="majorBidi" w:hAnsiTheme="majorBidi"/>
          <w:b/>
          <w:bCs/>
          <w:sz w:val="30"/>
          <w:szCs w:val="30"/>
          <w:cs/>
        </w:rPr>
        <w:t>มาตรฐานการรายงานทางการเงินที่ยังไม่ได้ใช้</w:t>
      </w:r>
      <w:r w:rsidR="0076771E" w:rsidRPr="006F6D39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</w:p>
    <w:p w:rsidR="0076771E" w:rsidRPr="006F6D39" w:rsidRDefault="0076771E" w:rsidP="001638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9"/>
        <w:jc w:val="thaiDistribute"/>
        <w:rPr>
          <w:rFonts w:asciiTheme="majorBidi" w:hAnsiTheme="majorBidi" w:cstheme="majorBidi"/>
          <w:sz w:val="30"/>
          <w:szCs w:val="30"/>
        </w:rPr>
      </w:pPr>
    </w:p>
    <w:p w:rsidR="0076771E" w:rsidRPr="006F6D39" w:rsidRDefault="0076771E" w:rsidP="0076771E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cs/>
          <w:lang w:bidi="th-TH"/>
        </w:rPr>
      </w:pPr>
      <w:r w:rsidRPr="006F6D39">
        <w:rPr>
          <w:rFonts w:asciiTheme="majorBidi" w:hAnsiTheme="majorBidi" w:cstheme="majorBidi"/>
          <w:sz w:val="30"/>
          <w:szCs w:val="30"/>
          <w:cs/>
          <w:lang w:bidi="th-TH"/>
        </w:rPr>
        <w:t>มาตรฐานการรายงานทางการเงินที่ออกและปรับปรุงใหม่ที่เกี่ยวกับการดำเนินงานของกลุ่มบริษัท ซึ่ง</w:t>
      </w:r>
      <w:r w:rsidR="00FE7BF7">
        <w:rPr>
          <w:rFonts w:asciiTheme="majorBidi" w:hAnsiTheme="majorBidi" w:cstheme="majorBidi"/>
          <w:sz w:val="30"/>
          <w:szCs w:val="30"/>
          <w:cs/>
          <w:lang w:val="en-US" w:bidi="th-TH"/>
        </w:rPr>
        <w:t>อาจ</w:t>
      </w:r>
      <w:r w:rsidRPr="006F6D39">
        <w:rPr>
          <w:rFonts w:asciiTheme="majorBidi" w:hAnsiTheme="majorBidi" w:cstheme="majorBidi"/>
          <w:sz w:val="30"/>
          <w:szCs w:val="30"/>
          <w:cs/>
          <w:lang w:val="en-US" w:bidi="th-TH"/>
        </w:rPr>
        <w:t>มีผลกระทบต่องบการเงินรวมหรืองบการเงินเฉพาะกิจการ เมื่อนำมาถือปฏิบัติเป็นครั้งแรก</w:t>
      </w:r>
      <w:r w:rsidRPr="006F6D39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6F6D39">
        <w:rPr>
          <w:rFonts w:asciiTheme="majorBidi" w:hAnsiTheme="majorBidi" w:cstheme="majorBidi"/>
          <w:sz w:val="30"/>
          <w:szCs w:val="30"/>
          <w:cs/>
          <w:lang w:val="en-US" w:bidi="th-TH"/>
        </w:rPr>
        <w:t>มาตรฐานการรายงานทางการเงินดังกล่าวกำหนดให้ถือปฏิบัติกับงบการเงิน</w:t>
      </w:r>
      <w:r w:rsidRPr="006F6D39">
        <w:rPr>
          <w:rFonts w:asciiTheme="majorBidi" w:hAnsiTheme="majorBidi" w:cstheme="majorBidi"/>
          <w:sz w:val="30"/>
          <w:szCs w:val="30"/>
          <w:cs/>
          <w:lang w:bidi="th-TH"/>
        </w:rPr>
        <w:t>สำหรับรอบระยะเวลาบัญชีที่เริ่มในหรือหลังวันที่</w:t>
      </w:r>
      <w:r w:rsidRPr="006F6D39">
        <w:rPr>
          <w:rFonts w:asciiTheme="majorBidi" w:hAnsiTheme="majorBidi" w:cstheme="majorBidi"/>
          <w:sz w:val="30"/>
          <w:szCs w:val="30"/>
        </w:rPr>
        <w:t xml:space="preserve"> 1</w:t>
      </w:r>
      <w:r w:rsidRPr="006F6D39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มกราคม ในปีดังต่อไปนี้</w:t>
      </w:r>
    </w:p>
    <w:p w:rsidR="0076771E" w:rsidRPr="006F6D39" w:rsidRDefault="0076771E" w:rsidP="00767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shd w:val="clear" w:color="auto" w:fill="D9D9D9" w:themeFill="background1" w:themeFillShade="D9"/>
        </w:rPr>
      </w:pPr>
    </w:p>
    <w:tbl>
      <w:tblPr>
        <w:tblStyle w:val="TableGrid"/>
        <w:tblW w:w="0" w:type="auto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21"/>
        <w:gridCol w:w="5079"/>
        <w:gridCol w:w="963"/>
      </w:tblGrid>
      <w:tr w:rsidR="0076771E" w:rsidRPr="006F6D39" w:rsidTr="00A54670">
        <w:trPr>
          <w:tblHeader/>
        </w:trPr>
        <w:tc>
          <w:tcPr>
            <w:tcW w:w="3021" w:type="dxa"/>
            <w:vAlign w:val="bottom"/>
          </w:tcPr>
          <w:p w:rsidR="0076771E" w:rsidRPr="006F6D39" w:rsidRDefault="0076771E" w:rsidP="00A54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6F6D39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5079" w:type="dxa"/>
            <w:vAlign w:val="bottom"/>
          </w:tcPr>
          <w:p w:rsidR="0076771E" w:rsidRPr="006F6D39" w:rsidRDefault="0076771E" w:rsidP="00A54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6F6D39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เรื่อง</w:t>
            </w:r>
          </w:p>
        </w:tc>
        <w:tc>
          <w:tcPr>
            <w:tcW w:w="963" w:type="dxa"/>
          </w:tcPr>
          <w:p w:rsidR="0076771E" w:rsidRPr="006F6D39" w:rsidRDefault="0076771E" w:rsidP="00A54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6F6D39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มีผลบังคับใช้</w:t>
            </w:r>
          </w:p>
        </w:tc>
      </w:tr>
      <w:tr w:rsidR="0076771E" w:rsidRPr="006F6D39" w:rsidTr="00A54670">
        <w:tc>
          <w:tcPr>
            <w:tcW w:w="3021" w:type="dxa"/>
          </w:tcPr>
          <w:p w:rsidR="0076771E" w:rsidRPr="006F6D39" w:rsidRDefault="0076771E" w:rsidP="00A54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6F6D39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6F6D39">
              <w:rPr>
                <w:rFonts w:asciiTheme="majorBidi" w:eastAsia="Calibri" w:hAnsiTheme="majorBidi" w:cstheme="majorBidi"/>
                <w:sz w:val="30"/>
                <w:szCs w:val="30"/>
              </w:rPr>
              <w:t>7*</w:t>
            </w:r>
          </w:p>
        </w:tc>
        <w:tc>
          <w:tcPr>
            <w:tcW w:w="5079" w:type="dxa"/>
          </w:tcPr>
          <w:p w:rsidR="0076771E" w:rsidRPr="006F6D39" w:rsidRDefault="0076771E" w:rsidP="00A54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6F6D39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การเปิดเผยข้อมูลเครื่องมือทางการเงิน</w:t>
            </w:r>
          </w:p>
        </w:tc>
        <w:tc>
          <w:tcPr>
            <w:tcW w:w="963" w:type="dxa"/>
          </w:tcPr>
          <w:p w:rsidR="0076771E" w:rsidRPr="006F6D39" w:rsidRDefault="0076771E" w:rsidP="00A54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6F6D39">
              <w:rPr>
                <w:rFonts w:asciiTheme="majorBidi" w:eastAsia="Calibri" w:hAnsiTheme="majorBidi" w:cstheme="majorBidi"/>
                <w:sz w:val="30"/>
                <w:szCs w:val="30"/>
              </w:rPr>
              <w:t>2563</w:t>
            </w:r>
          </w:p>
        </w:tc>
      </w:tr>
      <w:tr w:rsidR="0076771E" w:rsidRPr="006F6D39" w:rsidTr="00A54670">
        <w:tc>
          <w:tcPr>
            <w:tcW w:w="3021" w:type="dxa"/>
          </w:tcPr>
          <w:p w:rsidR="0076771E" w:rsidRPr="006F6D39" w:rsidRDefault="0076771E" w:rsidP="00A54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6F6D3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6F6D39">
              <w:rPr>
                <w:rFonts w:asciiTheme="majorBidi" w:hAnsiTheme="majorBidi" w:cstheme="majorBidi"/>
                <w:sz w:val="30"/>
                <w:szCs w:val="30"/>
              </w:rPr>
              <w:t>9*</w:t>
            </w:r>
          </w:p>
        </w:tc>
        <w:tc>
          <w:tcPr>
            <w:tcW w:w="5079" w:type="dxa"/>
          </w:tcPr>
          <w:p w:rsidR="0076771E" w:rsidRPr="006F6D39" w:rsidRDefault="0076771E" w:rsidP="00A54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6F6D39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963" w:type="dxa"/>
          </w:tcPr>
          <w:p w:rsidR="0076771E" w:rsidRPr="006F6D39" w:rsidRDefault="0076771E" w:rsidP="00A54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6F6D39">
              <w:rPr>
                <w:rFonts w:asciiTheme="majorBidi" w:eastAsia="Calibri" w:hAnsiTheme="majorBidi" w:cstheme="majorBidi"/>
                <w:sz w:val="30"/>
                <w:szCs w:val="30"/>
              </w:rPr>
              <w:t>2563</w:t>
            </w:r>
          </w:p>
        </w:tc>
      </w:tr>
      <w:tr w:rsidR="0076771E" w:rsidRPr="006F6D39" w:rsidTr="00A54670">
        <w:tc>
          <w:tcPr>
            <w:tcW w:w="3021" w:type="dxa"/>
          </w:tcPr>
          <w:p w:rsidR="0076771E" w:rsidRPr="006F6D39" w:rsidRDefault="0076771E" w:rsidP="00A54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6F6D39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6F6D39">
              <w:rPr>
                <w:rFonts w:asciiTheme="majorBidi" w:eastAsia="Calibr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5079" w:type="dxa"/>
          </w:tcPr>
          <w:p w:rsidR="0076771E" w:rsidRPr="006F6D39" w:rsidRDefault="0076771E" w:rsidP="00A54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6F6D39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รายได้จากสัญญาที่ทำกับลูกค้า</w:t>
            </w:r>
          </w:p>
        </w:tc>
        <w:tc>
          <w:tcPr>
            <w:tcW w:w="963" w:type="dxa"/>
          </w:tcPr>
          <w:p w:rsidR="0076771E" w:rsidRPr="006F6D39" w:rsidRDefault="0076771E" w:rsidP="00A54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6F6D39">
              <w:rPr>
                <w:rFonts w:asciiTheme="majorBidi" w:eastAsia="Calibri" w:hAnsiTheme="majorBidi" w:cstheme="majorBidi"/>
                <w:sz w:val="30"/>
                <w:szCs w:val="30"/>
              </w:rPr>
              <w:t>2562</w:t>
            </w:r>
          </w:p>
        </w:tc>
      </w:tr>
      <w:tr w:rsidR="0076771E" w:rsidRPr="006F6D39" w:rsidTr="00A54670">
        <w:tc>
          <w:tcPr>
            <w:tcW w:w="3021" w:type="dxa"/>
          </w:tcPr>
          <w:p w:rsidR="0076771E" w:rsidRPr="006F6D39" w:rsidRDefault="0076771E" w:rsidP="00A54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6F6D3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มาตรฐานการบัญชี ฉบับที่ </w:t>
            </w:r>
            <w:r w:rsidRPr="006F6D39">
              <w:rPr>
                <w:rFonts w:asciiTheme="majorBidi" w:hAnsiTheme="majorBidi" w:cstheme="majorBidi"/>
                <w:sz w:val="30"/>
                <w:szCs w:val="30"/>
              </w:rPr>
              <w:t>32*</w:t>
            </w:r>
          </w:p>
        </w:tc>
        <w:tc>
          <w:tcPr>
            <w:tcW w:w="5079" w:type="dxa"/>
          </w:tcPr>
          <w:p w:rsidR="0076771E" w:rsidRPr="006F6D39" w:rsidRDefault="0076771E" w:rsidP="00A54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6F6D39">
              <w:rPr>
                <w:rFonts w:asciiTheme="majorBidi" w:hAnsiTheme="majorBidi" w:cstheme="majorBidi"/>
                <w:sz w:val="30"/>
                <w:szCs w:val="30"/>
                <w:cs/>
              </w:rPr>
              <w:t>การแสดงรายการเครื่องมือทางการเงิน</w:t>
            </w:r>
          </w:p>
        </w:tc>
        <w:tc>
          <w:tcPr>
            <w:tcW w:w="963" w:type="dxa"/>
          </w:tcPr>
          <w:p w:rsidR="0076771E" w:rsidRPr="006F6D39" w:rsidRDefault="0076771E" w:rsidP="00A54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6F6D39">
              <w:rPr>
                <w:rFonts w:asciiTheme="majorBidi" w:eastAsia="Calibri" w:hAnsiTheme="majorBidi" w:cstheme="majorBidi"/>
                <w:sz w:val="30"/>
                <w:szCs w:val="30"/>
              </w:rPr>
              <w:t>2563</w:t>
            </w:r>
          </w:p>
        </w:tc>
      </w:tr>
      <w:tr w:rsidR="0076771E" w:rsidRPr="006F6D39" w:rsidTr="00A54670">
        <w:tc>
          <w:tcPr>
            <w:tcW w:w="3021" w:type="dxa"/>
          </w:tcPr>
          <w:p w:rsidR="0076771E" w:rsidRPr="006F6D39" w:rsidRDefault="0076771E" w:rsidP="00A54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6D3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6F6D39">
              <w:rPr>
                <w:rFonts w:asciiTheme="majorBidi" w:hAnsiTheme="majorBidi" w:cstheme="majorBidi"/>
                <w:sz w:val="30"/>
                <w:szCs w:val="30"/>
              </w:rPr>
              <w:t>16*</w:t>
            </w:r>
          </w:p>
        </w:tc>
        <w:tc>
          <w:tcPr>
            <w:tcW w:w="5079" w:type="dxa"/>
          </w:tcPr>
          <w:p w:rsidR="0076771E" w:rsidRPr="006F6D39" w:rsidRDefault="0076771E" w:rsidP="00A54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1" w:hanging="20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6D39">
              <w:rPr>
                <w:rFonts w:asciiTheme="majorBidi" w:hAnsiTheme="majorBidi" w:cstheme="majorBidi"/>
                <w:sz w:val="30"/>
                <w:szCs w:val="30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  <w:tc>
          <w:tcPr>
            <w:tcW w:w="963" w:type="dxa"/>
          </w:tcPr>
          <w:p w:rsidR="0076771E" w:rsidRPr="006F6D39" w:rsidRDefault="0076771E" w:rsidP="00A54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6F6D39">
              <w:rPr>
                <w:rFonts w:asciiTheme="majorBidi" w:eastAsia="Calibri" w:hAnsiTheme="majorBidi" w:cstheme="majorBidi"/>
                <w:sz w:val="30"/>
                <w:szCs w:val="30"/>
              </w:rPr>
              <w:t>2563</w:t>
            </w:r>
          </w:p>
        </w:tc>
      </w:tr>
      <w:tr w:rsidR="0076771E" w:rsidRPr="006F6D39" w:rsidTr="00A54670">
        <w:tc>
          <w:tcPr>
            <w:tcW w:w="3021" w:type="dxa"/>
          </w:tcPr>
          <w:p w:rsidR="0076771E" w:rsidRPr="006F6D39" w:rsidRDefault="0076771E" w:rsidP="00A54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6D3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6F6D39">
              <w:rPr>
                <w:rFonts w:asciiTheme="majorBidi" w:hAnsiTheme="majorBidi" w:cstheme="majorBidi"/>
                <w:sz w:val="30"/>
                <w:szCs w:val="30"/>
              </w:rPr>
              <w:t>19*</w:t>
            </w:r>
          </w:p>
        </w:tc>
        <w:tc>
          <w:tcPr>
            <w:tcW w:w="5079" w:type="dxa"/>
          </w:tcPr>
          <w:p w:rsidR="0076771E" w:rsidRPr="006F6D39" w:rsidRDefault="0076771E" w:rsidP="00A54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6D39">
              <w:rPr>
                <w:rFonts w:asciiTheme="majorBidi" w:hAnsiTheme="majorBidi" w:cstheme="majorBidi"/>
                <w:sz w:val="30"/>
                <w:szCs w:val="30"/>
                <w:cs/>
              </w:rPr>
              <w:t>การชำระหนี้สินทางการเงินด้วยตราสารทุน</w:t>
            </w:r>
          </w:p>
        </w:tc>
        <w:tc>
          <w:tcPr>
            <w:tcW w:w="963" w:type="dxa"/>
          </w:tcPr>
          <w:p w:rsidR="0076771E" w:rsidRPr="006F6D39" w:rsidRDefault="0076771E" w:rsidP="00A54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6F6D39">
              <w:rPr>
                <w:rFonts w:asciiTheme="majorBidi" w:eastAsia="Calibri" w:hAnsiTheme="majorBidi" w:cstheme="majorBidi"/>
                <w:sz w:val="30"/>
                <w:szCs w:val="30"/>
              </w:rPr>
              <w:t>2563</w:t>
            </w:r>
          </w:p>
        </w:tc>
      </w:tr>
    </w:tbl>
    <w:p w:rsidR="00F47F2C" w:rsidRDefault="00F47F2C" w:rsidP="00767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:rsidR="0076771E" w:rsidRPr="006F6D39" w:rsidRDefault="0076771E" w:rsidP="00767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F6D39">
        <w:rPr>
          <w:rFonts w:asciiTheme="majorBidi" w:hAnsiTheme="majorBidi" w:cstheme="majorBidi"/>
          <w:i/>
          <w:iCs/>
          <w:sz w:val="30"/>
          <w:szCs w:val="30"/>
        </w:rPr>
        <w:t xml:space="preserve">* </w:t>
      </w:r>
      <w:r w:rsidRPr="006F6D39">
        <w:rPr>
          <w:rFonts w:asciiTheme="majorBidi" w:hAnsiTheme="majorBidi" w:cstheme="majorBidi"/>
          <w:i/>
          <w:iCs/>
          <w:sz w:val="30"/>
          <w:szCs w:val="30"/>
          <w:cs/>
        </w:rPr>
        <w:t>มาตรฐานการรายงานทางการเงินกลุ่มเครื่องมือทางการเงิน</w:t>
      </w:r>
    </w:p>
    <w:p w:rsidR="0076771E" w:rsidRPr="006F6D39" w:rsidRDefault="0076771E" w:rsidP="00767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shd w:val="clear" w:color="auto" w:fill="D9D9D9" w:themeFill="background1" w:themeFillShade="D9"/>
        </w:rPr>
      </w:pPr>
    </w:p>
    <w:p w:rsidR="00F84745" w:rsidRDefault="00F847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br w:type="page"/>
      </w:r>
    </w:p>
    <w:p w:rsidR="0076771E" w:rsidRPr="006F6D39" w:rsidRDefault="0076771E" w:rsidP="0076771E">
      <w:pPr>
        <w:pStyle w:val="ListParagraph"/>
        <w:numPr>
          <w:ilvl w:val="0"/>
          <w:numId w:val="48"/>
        </w:numPr>
        <w:autoSpaceDE w:val="0"/>
        <w:autoSpaceDN w:val="0"/>
        <w:adjustRightInd w:val="0"/>
        <w:spacing w:line="240" w:lineRule="auto"/>
        <w:contextualSpacing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6F6D39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lastRenderedPageBreak/>
        <w:t xml:space="preserve">มาตรฐานการรายงานทางการเงิน ฉบับที่ </w:t>
      </w:r>
      <w:r w:rsidRPr="006F6D39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>15</w:t>
      </w:r>
      <w:r w:rsidRPr="006F6D39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 xml:space="preserve"> เรื่อง รายได้จากสัญญาที่ทำกับลูกค้า</w:t>
      </w:r>
    </w:p>
    <w:p w:rsidR="0076771E" w:rsidRPr="006F6D39" w:rsidRDefault="0076771E" w:rsidP="0076771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:rsidR="000268A0" w:rsidRPr="006F6D39" w:rsidRDefault="000268A0" w:rsidP="000268A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6F6D39">
        <w:rPr>
          <w:rFonts w:asciiTheme="majorBidi" w:hAnsiTheme="majorBidi" w:cstheme="majorBidi"/>
          <w:sz w:val="30"/>
          <w:szCs w:val="30"/>
          <w:cs/>
        </w:rPr>
        <w:t>มาตรฐานการรายงานทางการเงิน ฉบับที่ 15 ให้หลักการโดยรวมในการรับรู้รายได้ ทั้งจำนวนเงินและช่วงเวลาที่รับรู้ โดยรายได้จะรับรู้เมื่อ (หรือ ณ ขณะที่) กิจการส่งมอบการควบคุมสินค้าหรือบริการให้แก่ลูกค้าด้วยมูลค่าของรายได้ที่กิจการคาดว่าจะได้รับ</w:t>
      </w:r>
    </w:p>
    <w:p w:rsidR="000268A0" w:rsidRPr="006F6D39" w:rsidRDefault="000268A0" w:rsidP="000268A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:rsidR="000268A0" w:rsidRPr="006F6D39" w:rsidRDefault="00CA40CD" w:rsidP="000268A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t>ในระหว่างปี กลุ่มบริษัทได้ทำ</w:t>
      </w:r>
      <w:r w:rsidR="000268A0" w:rsidRPr="006F6D39">
        <w:rPr>
          <w:rFonts w:asciiTheme="majorBidi" w:hAnsiTheme="majorBidi" w:cstheme="majorBidi"/>
          <w:sz w:val="30"/>
          <w:szCs w:val="30"/>
          <w:cs/>
        </w:rPr>
        <w:t>การประเมินเบื้องต้นถึงผลกระทบที่อาจจะเกิดขึ้นต่องบการเงินจากก</w:t>
      </w:r>
      <w:r>
        <w:rPr>
          <w:rFonts w:asciiTheme="majorBidi" w:hAnsiTheme="majorBidi" w:cstheme="majorBidi"/>
          <w:sz w:val="30"/>
          <w:szCs w:val="30"/>
          <w:cs/>
        </w:rPr>
        <w:t>ารถือปฏิ</w:t>
      </w:r>
      <w:r w:rsidR="000268A0" w:rsidRPr="006F6D39">
        <w:rPr>
          <w:rFonts w:asciiTheme="majorBidi" w:hAnsiTheme="majorBidi" w:cstheme="majorBidi"/>
          <w:sz w:val="30"/>
          <w:szCs w:val="30"/>
          <w:cs/>
        </w:rPr>
        <w:t>บัติตามมาตรฐานการรายงานทางการเงิน ฉบับที่ 15 เป็นครั้งแรก จากผลการประเมิน</w:t>
      </w:r>
      <w:r w:rsidR="00E637B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0268A0" w:rsidRPr="006F6D39">
        <w:rPr>
          <w:rFonts w:asciiTheme="majorBidi" w:hAnsiTheme="majorBidi" w:cstheme="majorBidi"/>
          <w:sz w:val="30"/>
          <w:szCs w:val="30"/>
          <w:cs/>
        </w:rPr>
        <w:t>กลุ่มบริษัทคาดว่าจะไม่มีผลกระทบที่มีสาระ</w:t>
      </w:r>
      <w:proofErr w:type="spellStart"/>
      <w:r w:rsidR="000268A0" w:rsidRPr="006F6D39">
        <w:rPr>
          <w:rFonts w:asciiTheme="majorBidi" w:hAnsiTheme="majorBidi" w:cstheme="majorBidi"/>
          <w:sz w:val="30"/>
          <w:szCs w:val="30"/>
          <w:cs/>
        </w:rPr>
        <w:t>สาคัญ</w:t>
      </w:r>
      <w:proofErr w:type="spellEnd"/>
      <w:r w:rsidR="000268A0" w:rsidRPr="006F6D39">
        <w:rPr>
          <w:rFonts w:asciiTheme="majorBidi" w:hAnsiTheme="majorBidi" w:cstheme="majorBidi"/>
          <w:sz w:val="30"/>
          <w:szCs w:val="30"/>
          <w:cs/>
        </w:rPr>
        <w:t>ต่อเงื่อนไขการรับรู้รายได้ของสัญญาที่มีอยู่ในปัจจุบัน</w:t>
      </w:r>
    </w:p>
    <w:p w:rsidR="000268A0" w:rsidRPr="006F6D39" w:rsidRDefault="000268A0" w:rsidP="0076771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:rsidR="0029302F" w:rsidRPr="006F6D39" w:rsidRDefault="0029302F" w:rsidP="0029302F">
      <w:pPr>
        <w:pStyle w:val="ListParagraph"/>
        <w:numPr>
          <w:ilvl w:val="0"/>
          <w:numId w:val="48"/>
        </w:numPr>
        <w:autoSpaceDE w:val="0"/>
        <w:autoSpaceDN w:val="0"/>
        <w:adjustRightInd w:val="0"/>
        <w:spacing w:line="240" w:lineRule="auto"/>
        <w:contextualSpacing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6F6D39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</w:t>
      </w:r>
    </w:p>
    <w:p w:rsidR="0029302F" w:rsidRPr="006F6D39" w:rsidRDefault="0029302F" w:rsidP="0029302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7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</w:p>
    <w:p w:rsidR="0029302F" w:rsidRPr="006F6D39" w:rsidRDefault="0029302F" w:rsidP="0029302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6F6D39">
        <w:rPr>
          <w:rFonts w:asciiTheme="majorBidi" w:hAnsiTheme="majorBidi" w:cstheme="majorBidi"/>
          <w:sz w:val="30"/>
          <w:szCs w:val="30"/>
          <w:cs/>
        </w:rPr>
        <w:t xml:space="preserve">มาตรฐานการรายงานทางการเงินเหล่านี้ให้ข้อกำหนดเกี่ยวกับนิยามสินทรัพย์ทางการเงินและหนี้สินทาง 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 </w:t>
      </w:r>
    </w:p>
    <w:p w:rsidR="0029302F" w:rsidRPr="006F6D39" w:rsidRDefault="0029302F" w:rsidP="0029302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:rsidR="0029302F" w:rsidRPr="006F6D39" w:rsidRDefault="0029302F" w:rsidP="0029302F">
      <w:pPr>
        <w:pStyle w:val="block"/>
        <w:spacing w:after="0"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6F6D39">
        <w:rPr>
          <w:rFonts w:asciiTheme="majorBidi" w:hAnsiTheme="majorBidi" w:cstheme="majorBidi"/>
          <w:sz w:val="30"/>
          <w:szCs w:val="30"/>
          <w:cs/>
          <w:lang w:bidi="th-TH"/>
        </w:rPr>
        <w:t>ขณะนี้ผู้บริหาร</w:t>
      </w:r>
      <w:r w:rsidRPr="006F6D39">
        <w:rPr>
          <w:rFonts w:asciiTheme="majorBidi" w:hAnsiTheme="majorBidi" w:cstheme="majorBidi"/>
          <w:sz w:val="30"/>
          <w:szCs w:val="30"/>
          <w:cs/>
          <w:lang w:val="en-US" w:bidi="th-TH"/>
        </w:rPr>
        <w:t>กำลังพิจารณาถึงผลกระทบที่อาจเกิดขึ้นจากการถือปฏิบัติตามมาตรฐานการรายงานทางการเงินกลุ่มเครื่องมือทางการเงินเป็นครั้งแรกต่องบการเงินรวมและงบการเงินเฉพาะกิจการ</w:t>
      </w:r>
    </w:p>
    <w:p w:rsidR="0078618A" w:rsidRDefault="007861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br w:type="page"/>
      </w:r>
    </w:p>
    <w:p w:rsidR="0076771E" w:rsidRPr="006F6D39" w:rsidRDefault="00F47F2C" w:rsidP="00767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lastRenderedPageBreak/>
        <w:t>35</w:t>
      </w:r>
      <w:r w:rsidR="0076771E" w:rsidRPr="006F6D39">
        <w:rPr>
          <w:rFonts w:asciiTheme="majorBidi" w:hAnsiTheme="majorBidi" w:cstheme="majorBidi"/>
          <w:b/>
          <w:bCs/>
          <w:sz w:val="30"/>
          <w:szCs w:val="30"/>
        </w:rPr>
        <w:tab/>
      </w:r>
      <w:r w:rsidR="0076771E" w:rsidRPr="006F6D39">
        <w:rPr>
          <w:rFonts w:asciiTheme="majorBidi" w:hAnsiTheme="majorBidi"/>
          <w:b/>
          <w:bCs/>
          <w:sz w:val="30"/>
          <w:szCs w:val="30"/>
          <w:cs/>
        </w:rPr>
        <w:t>การจัดประเภทรายการใหม่</w:t>
      </w:r>
      <w:r w:rsidR="0076771E" w:rsidRPr="006F6D39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</w:p>
    <w:p w:rsidR="0076771E" w:rsidRPr="006F6D39" w:rsidRDefault="0076771E" w:rsidP="0076771E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65"/>
        <w:jc w:val="thaiDistribute"/>
        <w:rPr>
          <w:rFonts w:asciiTheme="majorBidi" w:hAnsiTheme="majorBidi" w:cstheme="majorBidi"/>
          <w:b w:val="0"/>
          <w:bCs w:val="0"/>
          <w:sz w:val="30"/>
          <w:szCs w:val="30"/>
          <w:u w:val="none"/>
        </w:rPr>
      </w:pPr>
    </w:p>
    <w:p w:rsidR="0076771E" w:rsidRPr="006F6D39" w:rsidRDefault="0076771E" w:rsidP="0076771E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/>
        <w:jc w:val="thaiDistribute"/>
        <w:rPr>
          <w:rFonts w:asciiTheme="majorBidi" w:hAnsiTheme="majorBidi" w:cstheme="majorBidi"/>
          <w:b w:val="0"/>
          <w:bCs w:val="0"/>
          <w:sz w:val="30"/>
          <w:szCs w:val="30"/>
          <w:u w:val="none"/>
        </w:rPr>
      </w:pPr>
      <w:r w:rsidRPr="006F6D39">
        <w:rPr>
          <w:rFonts w:asciiTheme="majorBidi" w:hAnsiTheme="majorBidi" w:cstheme="majorBidi"/>
          <w:b w:val="0"/>
          <w:bCs w:val="0"/>
          <w:sz w:val="30"/>
          <w:szCs w:val="30"/>
          <w:u w:val="none"/>
          <w:cs/>
        </w:rPr>
        <w:t>รายการบางรายการในงบกำไรขาดทุนเบ็ดเสร็จ</w:t>
      </w:r>
      <w:r w:rsidR="007110C5">
        <w:rPr>
          <w:rFonts w:asciiTheme="majorBidi" w:hAnsiTheme="majorBidi" w:cstheme="majorBidi" w:hint="cs"/>
          <w:b w:val="0"/>
          <w:bCs w:val="0"/>
          <w:sz w:val="30"/>
          <w:szCs w:val="30"/>
          <w:u w:val="none"/>
          <w:cs/>
        </w:rPr>
        <w:t>รวม</w:t>
      </w:r>
      <w:r w:rsidRPr="006F6D39">
        <w:rPr>
          <w:rFonts w:asciiTheme="majorBidi" w:hAnsiTheme="majorBidi" w:cstheme="majorBidi"/>
          <w:b w:val="0"/>
          <w:bCs w:val="0"/>
          <w:sz w:val="30"/>
          <w:szCs w:val="30"/>
          <w:u w:val="none"/>
          <w:cs/>
        </w:rPr>
        <w:t>สำหรับ</w:t>
      </w:r>
      <w:r w:rsidRPr="006F6D39">
        <w:rPr>
          <w:rFonts w:asciiTheme="majorBidi" w:hAnsiTheme="majorBidi" w:cstheme="majorBidi" w:hint="cs"/>
          <w:b w:val="0"/>
          <w:bCs w:val="0"/>
          <w:sz w:val="30"/>
          <w:szCs w:val="30"/>
          <w:u w:val="none"/>
          <w:cs/>
        </w:rPr>
        <w:t>ปี</w:t>
      </w:r>
      <w:r w:rsidRPr="006F6D39">
        <w:rPr>
          <w:rFonts w:asciiTheme="majorBidi" w:hAnsiTheme="majorBidi" w:cstheme="majorBidi"/>
          <w:b w:val="0"/>
          <w:bCs w:val="0"/>
          <w:sz w:val="30"/>
          <w:szCs w:val="30"/>
          <w:u w:val="none"/>
          <w:cs/>
        </w:rPr>
        <w:t xml:space="preserve">สิ้นสุดวันที่ </w:t>
      </w:r>
      <w:r w:rsidRPr="006F6D39">
        <w:rPr>
          <w:rFonts w:asciiTheme="majorBidi" w:hAnsiTheme="majorBidi" w:cstheme="majorBidi"/>
          <w:b w:val="0"/>
          <w:bCs w:val="0"/>
          <w:sz w:val="30"/>
          <w:szCs w:val="30"/>
          <w:u w:val="none"/>
        </w:rPr>
        <w:t xml:space="preserve">31 </w:t>
      </w:r>
      <w:r w:rsidRPr="006F6D39">
        <w:rPr>
          <w:rFonts w:asciiTheme="majorBidi" w:hAnsiTheme="majorBidi" w:cs="Angsana New"/>
          <w:b w:val="0"/>
          <w:bCs w:val="0"/>
          <w:sz w:val="30"/>
          <w:szCs w:val="30"/>
          <w:u w:val="none"/>
          <w:cs/>
        </w:rPr>
        <w:t xml:space="preserve">ธันวาคม </w:t>
      </w:r>
      <w:r w:rsidRPr="006F6D39">
        <w:rPr>
          <w:rFonts w:asciiTheme="majorBidi" w:hAnsiTheme="majorBidi" w:cstheme="majorBidi"/>
          <w:b w:val="0"/>
          <w:bCs w:val="0"/>
          <w:sz w:val="30"/>
          <w:szCs w:val="30"/>
          <w:u w:val="none"/>
        </w:rPr>
        <w:t xml:space="preserve">2560 </w:t>
      </w:r>
      <w:r w:rsidRPr="006F6D39">
        <w:rPr>
          <w:rFonts w:asciiTheme="majorBidi" w:hAnsiTheme="majorBidi" w:cstheme="majorBidi"/>
          <w:b w:val="0"/>
          <w:bCs w:val="0"/>
          <w:sz w:val="30"/>
          <w:szCs w:val="30"/>
          <w:u w:val="none"/>
          <w:cs/>
        </w:rPr>
        <w:t>ซึ่งรวมอยู่ในงบการเงิน</w:t>
      </w:r>
      <w:r w:rsidR="00E637B0">
        <w:rPr>
          <w:rFonts w:asciiTheme="majorBidi" w:hAnsiTheme="majorBidi" w:cstheme="majorBidi" w:hint="cs"/>
          <w:b w:val="0"/>
          <w:bCs w:val="0"/>
          <w:sz w:val="30"/>
          <w:szCs w:val="30"/>
          <w:u w:val="none"/>
          <w:cs/>
        </w:rPr>
        <w:t>สำหรับ</w:t>
      </w:r>
      <w:r w:rsidRPr="006F6D39">
        <w:rPr>
          <w:rFonts w:asciiTheme="majorBidi" w:hAnsiTheme="majorBidi" w:cstheme="majorBidi" w:hint="cs"/>
          <w:b w:val="0"/>
          <w:bCs w:val="0"/>
          <w:sz w:val="30"/>
          <w:szCs w:val="30"/>
          <w:u w:val="none"/>
          <w:cs/>
        </w:rPr>
        <w:t>ปี</w:t>
      </w:r>
      <w:r w:rsidRPr="006F6D39">
        <w:rPr>
          <w:rFonts w:asciiTheme="majorBidi" w:hAnsiTheme="majorBidi" w:cstheme="majorBidi"/>
          <w:b w:val="0"/>
          <w:bCs w:val="0"/>
          <w:sz w:val="30"/>
          <w:szCs w:val="30"/>
          <w:u w:val="none"/>
          <w:cs/>
        </w:rPr>
        <w:t xml:space="preserve"> </w:t>
      </w:r>
      <w:r w:rsidRPr="006F6D39">
        <w:rPr>
          <w:rFonts w:asciiTheme="majorBidi" w:hAnsiTheme="majorBidi" w:cstheme="majorBidi"/>
          <w:b w:val="0"/>
          <w:bCs w:val="0"/>
          <w:sz w:val="30"/>
          <w:szCs w:val="30"/>
          <w:u w:val="none"/>
        </w:rPr>
        <w:t xml:space="preserve">2561 </w:t>
      </w:r>
      <w:r w:rsidRPr="006F6D39">
        <w:rPr>
          <w:rFonts w:asciiTheme="majorBidi" w:hAnsiTheme="majorBidi" w:cstheme="majorBidi"/>
          <w:b w:val="0"/>
          <w:bCs w:val="0"/>
          <w:sz w:val="30"/>
          <w:szCs w:val="30"/>
          <w:u w:val="none"/>
          <w:cs/>
        </w:rPr>
        <w:t>เพื่อวัตถุประสงค์ในการเปรียบเทียบ</w:t>
      </w:r>
      <w:r w:rsidRPr="006F6D39">
        <w:rPr>
          <w:rFonts w:asciiTheme="majorBidi" w:hAnsiTheme="majorBidi" w:cstheme="majorBidi"/>
          <w:b w:val="0"/>
          <w:bCs w:val="0"/>
          <w:sz w:val="30"/>
          <w:szCs w:val="30"/>
          <w:u w:val="none"/>
        </w:rPr>
        <w:t xml:space="preserve"> </w:t>
      </w:r>
      <w:r w:rsidRPr="006F6D39">
        <w:rPr>
          <w:rFonts w:asciiTheme="majorBidi" w:hAnsiTheme="majorBidi" w:cstheme="majorBidi"/>
          <w:b w:val="0"/>
          <w:bCs w:val="0"/>
          <w:sz w:val="30"/>
          <w:szCs w:val="30"/>
          <w:u w:val="none"/>
          <w:cs/>
        </w:rPr>
        <w:t>ได้มีการจัดประเภทรายการใหม่เพื่อให้สอดคล้องกับการนำเสนองบการเงิน</w:t>
      </w:r>
      <w:r w:rsidR="00E637B0">
        <w:rPr>
          <w:rFonts w:asciiTheme="majorBidi" w:hAnsiTheme="majorBidi" w:cstheme="majorBidi" w:hint="cs"/>
          <w:b w:val="0"/>
          <w:bCs w:val="0"/>
          <w:sz w:val="30"/>
          <w:szCs w:val="30"/>
          <w:u w:val="none"/>
          <w:cs/>
        </w:rPr>
        <w:t>สำหรับ</w:t>
      </w:r>
      <w:r w:rsidRPr="006F6D39">
        <w:rPr>
          <w:rFonts w:asciiTheme="majorBidi" w:hAnsiTheme="majorBidi" w:cstheme="majorBidi" w:hint="cs"/>
          <w:b w:val="0"/>
          <w:bCs w:val="0"/>
          <w:sz w:val="30"/>
          <w:szCs w:val="30"/>
          <w:u w:val="none"/>
          <w:cs/>
        </w:rPr>
        <w:t>ปี</w:t>
      </w:r>
      <w:r w:rsidRPr="006F6D39">
        <w:rPr>
          <w:rFonts w:asciiTheme="majorBidi" w:hAnsiTheme="majorBidi" w:cstheme="majorBidi"/>
          <w:b w:val="0"/>
          <w:bCs w:val="0"/>
          <w:sz w:val="30"/>
          <w:szCs w:val="30"/>
          <w:u w:val="none"/>
          <w:cs/>
        </w:rPr>
        <w:t xml:space="preserve"> </w:t>
      </w:r>
      <w:r w:rsidRPr="006F6D39">
        <w:rPr>
          <w:rFonts w:asciiTheme="majorBidi" w:hAnsiTheme="majorBidi" w:cstheme="majorBidi"/>
          <w:b w:val="0"/>
          <w:bCs w:val="0"/>
          <w:sz w:val="30"/>
          <w:szCs w:val="30"/>
          <w:u w:val="none"/>
        </w:rPr>
        <w:t>2561</w:t>
      </w:r>
      <w:r w:rsidRPr="006F6D39">
        <w:rPr>
          <w:rFonts w:asciiTheme="majorBidi" w:hAnsiTheme="majorBidi" w:cstheme="majorBidi"/>
          <w:b w:val="0"/>
          <w:bCs w:val="0"/>
          <w:sz w:val="30"/>
          <w:szCs w:val="30"/>
          <w:u w:val="none"/>
          <w:cs/>
        </w:rPr>
        <w:t xml:space="preserve"> ดังนี้</w:t>
      </w:r>
    </w:p>
    <w:p w:rsidR="0076771E" w:rsidRPr="006F6D39" w:rsidRDefault="0076771E" w:rsidP="00767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6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420"/>
        <w:gridCol w:w="292"/>
        <w:gridCol w:w="1598"/>
        <w:gridCol w:w="365"/>
        <w:gridCol w:w="1615"/>
        <w:gridCol w:w="292"/>
        <w:gridCol w:w="1598"/>
      </w:tblGrid>
      <w:tr w:rsidR="0076771E" w:rsidRPr="006F6D39" w:rsidTr="00A54670">
        <w:trPr>
          <w:trHeight w:val="419"/>
          <w:tblHeader/>
        </w:trPr>
        <w:tc>
          <w:tcPr>
            <w:tcW w:w="3420" w:type="dxa"/>
            <w:shd w:val="clear" w:color="auto" w:fill="auto"/>
          </w:tcPr>
          <w:p w:rsidR="0076771E" w:rsidRPr="006F6D39" w:rsidRDefault="0076771E" w:rsidP="00A54670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2" w:type="dxa"/>
            <w:shd w:val="clear" w:color="auto" w:fill="auto"/>
          </w:tcPr>
          <w:p w:rsidR="0076771E" w:rsidRPr="006F6D39" w:rsidRDefault="0076771E" w:rsidP="00A54670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8" w:type="dxa"/>
            <w:gridSpan w:val="5"/>
            <w:shd w:val="clear" w:color="auto" w:fill="auto"/>
          </w:tcPr>
          <w:p w:rsidR="0076771E" w:rsidRPr="006F6D39" w:rsidRDefault="0076771E" w:rsidP="00A54670">
            <w:pPr>
              <w:pStyle w:val="BodyText"/>
              <w:spacing w:after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F6D3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2560</w:t>
            </w:r>
          </w:p>
        </w:tc>
      </w:tr>
      <w:tr w:rsidR="0076771E" w:rsidRPr="006F6D39" w:rsidTr="00A54670">
        <w:trPr>
          <w:trHeight w:val="419"/>
          <w:tblHeader/>
        </w:trPr>
        <w:tc>
          <w:tcPr>
            <w:tcW w:w="3420" w:type="dxa"/>
            <w:shd w:val="clear" w:color="auto" w:fill="auto"/>
          </w:tcPr>
          <w:p w:rsidR="0076771E" w:rsidRPr="006F6D39" w:rsidRDefault="0076771E" w:rsidP="00A54670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r w:rsidRPr="006F6D39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292" w:type="dxa"/>
            <w:shd w:val="clear" w:color="auto" w:fill="auto"/>
          </w:tcPr>
          <w:p w:rsidR="0076771E" w:rsidRPr="006F6D39" w:rsidRDefault="0076771E" w:rsidP="00A54670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8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76771E" w:rsidRPr="006F6D39" w:rsidRDefault="0076771E" w:rsidP="00A54670">
            <w:pPr>
              <w:pStyle w:val="BodyText"/>
              <w:spacing w:after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F6D3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76771E" w:rsidRPr="006F6D39" w:rsidTr="00A54670">
        <w:trPr>
          <w:trHeight w:val="404"/>
          <w:tblHeader/>
        </w:trPr>
        <w:tc>
          <w:tcPr>
            <w:tcW w:w="3420" w:type="dxa"/>
            <w:shd w:val="clear" w:color="auto" w:fill="auto"/>
          </w:tcPr>
          <w:p w:rsidR="0076771E" w:rsidRPr="006F6D39" w:rsidRDefault="0076771E" w:rsidP="00A54670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92" w:type="dxa"/>
            <w:shd w:val="clear" w:color="auto" w:fill="auto"/>
          </w:tcPr>
          <w:p w:rsidR="0076771E" w:rsidRPr="006F6D39" w:rsidRDefault="0076771E" w:rsidP="00A54670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8" w:type="dxa"/>
            <w:tcBorders>
              <w:top w:val="single" w:sz="4" w:space="0" w:color="auto"/>
            </w:tcBorders>
            <w:shd w:val="clear" w:color="auto" w:fill="auto"/>
          </w:tcPr>
          <w:p w:rsidR="0076771E" w:rsidRPr="006F6D39" w:rsidRDefault="0076771E" w:rsidP="00A54670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6D39">
              <w:rPr>
                <w:rFonts w:asciiTheme="majorBidi" w:hAnsiTheme="majorBidi" w:cstheme="majorBidi"/>
                <w:sz w:val="30"/>
                <w:szCs w:val="30"/>
                <w:cs/>
              </w:rPr>
              <w:t>ก่อน</w:t>
            </w:r>
          </w:p>
          <w:p w:rsidR="0076771E" w:rsidRPr="006F6D39" w:rsidRDefault="0076771E" w:rsidP="00A54670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6D39">
              <w:rPr>
                <w:rFonts w:asciiTheme="majorBidi" w:hAnsiTheme="majorBidi" w:cstheme="majorBidi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365" w:type="dxa"/>
            <w:tcBorders>
              <w:top w:val="single" w:sz="4" w:space="0" w:color="auto"/>
            </w:tcBorders>
            <w:shd w:val="clear" w:color="auto" w:fill="auto"/>
          </w:tcPr>
          <w:p w:rsidR="0076771E" w:rsidRPr="006F6D39" w:rsidRDefault="0076771E" w:rsidP="00A54670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5" w:type="dxa"/>
            <w:tcBorders>
              <w:top w:val="single" w:sz="4" w:space="0" w:color="auto"/>
            </w:tcBorders>
            <w:shd w:val="clear" w:color="auto" w:fill="auto"/>
          </w:tcPr>
          <w:p w:rsidR="0076771E" w:rsidRPr="006F6D39" w:rsidRDefault="0076771E" w:rsidP="00A54670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76771E" w:rsidRPr="006F6D39" w:rsidRDefault="0076771E" w:rsidP="00A54670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6D39">
              <w:rPr>
                <w:rFonts w:asciiTheme="majorBidi" w:hAnsiTheme="majorBidi" w:cstheme="majorBidi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92" w:type="dxa"/>
            <w:tcBorders>
              <w:top w:val="single" w:sz="4" w:space="0" w:color="auto"/>
            </w:tcBorders>
            <w:shd w:val="clear" w:color="auto" w:fill="auto"/>
          </w:tcPr>
          <w:p w:rsidR="0076771E" w:rsidRPr="006F6D39" w:rsidRDefault="0076771E" w:rsidP="00A54670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8" w:type="dxa"/>
            <w:tcBorders>
              <w:top w:val="single" w:sz="4" w:space="0" w:color="auto"/>
            </w:tcBorders>
            <w:shd w:val="clear" w:color="auto" w:fill="auto"/>
          </w:tcPr>
          <w:p w:rsidR="0076771E" w:rsidRPr="006F6D39" w:rsidRDefault="0076771E" w:rsidP="00A54670">
            <w:pPr>
              <w:pStyle w:val="BodyText"/>
              <w:spacing w:after="0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6D39">
              <w:rPr>
                <w:rFonts w:asciiTheme="majorBidi" w:hAnsiTheme="majorBidi" w:cstheme="majorBidi"/>
                <w:sz w:val="30"/>
                <w:szCs w:val="30"/>
                <w:cs/>
              </w:rPr>
              <w:t>หลัง</w:t>
            </w:r>
          </w:p>
          <w:p w:rsidR="0076771E" w:rsidRPr="006F6D39" w:rsidRDefault="0076771E" w:rsidP="00A54670">
            <w:pPr>
              <w:pStyle w:val="BodyText"/>
              <w:spacing w:after="0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6D39">
              <w:rPr>
                <w:rFonts w:asciiTheme="majorBidi" w:hAnsiTheme="majorBidi" w:cstheme="majorBidi"/>
                <w:sz w:val="30"/>
                <w:szCs w:val="30"/>
                <w:cs/>
              </w:rPr>
              <w:t>จัดประเภทใหม่</w:t>
            </w:r>
          </w:p>
        </w:tc>
      </w:tr>
      <w:tr w:rsidR="0076771E" w:rsidRPr="006F6D39" w:rsidTr="00A54670">
        <w:trPr>
          <w:trHeight w:val="404"/>
          <w:tblHeader/>
        </w:trPr>
        <w:tc>
          <w:tcPr>
            <w:tcW w:w="3420" w:type="dxa"/>
            <w:shd w:val="clear" w:color="auto" w:fill="auto"/>
          </w:tcPr>
          <w:p w:rsidR="0076771E" w:rsidRPr="006F6D39" w:rsidRDefault="0076771E" w:rsidP="00A54670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92" w:type="dxa"/>
            <w:shd w:val="clear" w:color="auto" w:fill="auto"/>
          </w:tcPr>
          <w:p w:rsidR="0076771E" w:rsidRPr="006F6D39" w:rsidRDefault="0076771E" w:rsidP="00A54670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8" w:type="dxa"/>
            <w:shd w:val="clear" w:color="auto" w:fill="auto"/>
          </w:tcPr>
          <w:p w:rsidR="0076771E" w:rsidRPr="006F6D39" w:rsidRDefault="0076771E" w:rsidP="00A54670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65" w:type="dxa"/>
            <w:shd w:val="clear" w:color="auto" w:fill="auto"/>
          </w:tcPr>
          <w:p w:rsidR="0076771E" w:rsidRPr="006F6D39" w:rsidRDefault="0076771E" w:rsidP="00A54670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5" w:type="dxa"/>
            <w:shd w:val="clear" w:color="auto" w:fill="auto"/>
          </w:tcPr>
          <w:p w:rsidR="0076771E" w:rsidRPr="006F6D39" w:rsidRDefault="0076771E" w:rsidP="00A54670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F6D3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  <w:tc>
          <w:tcPr>
            <w:tcW w:w="292" w:type="dxa"/>
            <w:shd w:val="clear" w:color="auto" w:fill="auto"/>
          </w:tcPr>
          <w:p w:rsidR="0076771E" w:rsidRPr="006F6D39" w:rsidRDefault="0076771E" w:rsidP="00A54670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8" w:type="dxa"/>
            <w:shd w:val="clear" w:color="auto" w:fill="auto"/>
          </w:tcPr>
          <w:p w:rsidR="0076771E" w:rsidRPr="006F6D39" w:rsidRDefault="0076771E" w:rsidP="00A54670">
            <w:pPr>
              <w:pStyle w:val="BodyText"/>
              <w:spacing w:after="0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76771E" w:rsidRPr="006F6D39" w:rsidTr="00A54670">
        <w:trPr>
          <w:trHeight w:val="419"/>
        </w:trPr>
        <w:tc>
          <w:tcPr>
            <w:tcW w:w="3420" w:type="dxa"/>
            <w:shd w:val="clear" w:color="auto" w:fill="auto"/>
          </w:tcPr>
          <w:p w:rsidR="0076771E" w:rsidRPr="006F6D39" w:rsidRDefault="0076771E" w:rsidP="00A54670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F6D3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งบกำไรขาดทุนเบ็ดเสร็จ</w:t>
            </w:r>
            <w:r w:rsidR="0082280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รวม</w:t>
            </w:r>
          </w:p>
        </w:tc>
        <w:tc>
          <w:tcPr>
            <w:tcW w:w="292" w:type="dxa"/>
            <w:shd w:val="clear" w:color="auto" w:fill="auto"/>
          </w:tcPr>
          <w:p w:rsidR="0076771E" w:rsidRPr="006F6D39" w:rsidRDefault="0076771E" w:rsidP="00A54670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8" w:type="dxa"/>
            <w:shd w:val="clear" w:color="auto" w:fill="auto"/>
          </w:tcPr>
          <w:p w:rsidR="0076771E" w:rsidRPr="006F6D39" w:rsidRDefault="0076771E" w:rsidP="00A54670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5" w:type="dxa"/>
            <w:shd w:val="clear" w:color="auto" w:fill="auto"/>
          </w:tcPr>
          <w:p w:rsidR="0076771E" w:rsidRPr="006F6D39" w:rsidRDefault="0076771E" w:rsidP="00A54670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5" w:type="dxa"/>
            <w:shd w:val="clear" w:color="auto" w:fill="auto"/>
          </w:tcPr>
          <w:p w:rsidR="0076771E" w:rsidRPr="006F6D39" w:rsidRDefault="0076771E" w:rsidP="00A54670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2" w:type="dxa"/>
            <w:shd w:val="clear" w:color="auto" w:fill="auto"/>
          </w:tcPr>
          <w:p w:rsidR="0076771E" w:rsidRPr="006F6D39" w:rsidRDefault="0076771E" w:rsidP="00A54670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8" w:type="dxa"/>
            <w:shd w:val="clear" w:color="auto" w:fill="auto"/>
          </w:tcPr>
          <w:p w:rsidR="0076771E" w:rsidRPr="006F6D39" w:rsidRDefault="0076771E" w:rsidP="00A54670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8618A" w:rsidRPr="006F6D39" w:rsidTr="00A54670">
        <w:trPr>
          <w:trHeight w:val="419"/>
        </w:trPr>
        <w:tc>
          <w:tcPr>
            <w:tcW w:w="3420" w:type="dxa"/>
            <w:shd w:val="clear" w:color="auto" w:fill="auto"/>
          </w:tcPr>
          <w:p w:rsidR="0078618A" w:rsidRPr="006F6D39" w:rsidRDefault="0078618A" w:rsidP="0078618A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F6D39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292" w:type="dxa"/>
            <w:shd w:val="clear" w:color="auto" w:fill="auto"/>
          </w:tcPr>
          <w:p w:rsidR="0078618A" w:rsidRPr="006F6D39" w:rsidRDefault="0078618A" w:rsidP="0078618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8" w:type="dxa"/>
            <w:shd w:val="clear" w:color="auto" w:fill="auto"/>
          </w:tcPr>
          <w:p w:rsidR="0078618A" w:rsidRPr="00BA13C0" w:rsidRDefault="0078618A" w:rsidP="00786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left="-13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577648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77648">
              <w:rPr>
                <w:rFonts w:asciiTheme="majorBidi" w:hAnsiTheme="majorBidi" w:cstheme="majorBidi"/>
                <w:sz w:val="30"/>
                <w:szCs w:val="30"/>
              </w:rPr>
              <w:t>38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365" w:type="dxa"/>
            <w:shd w:val="clear" w:color="auto" w:fill="auto"/>
          </w:tcPr>
          <w:p w:rsidR="0078618A" w:rsidRPr="00BA13C0" w:rsidRDefault="0078618A" w:rsidP="0078618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</w:p>
        </w:tc>
        <w:tc>
          <w:tcPr>
            <w:tcW w:w="1615" w:type="dxa"/>
            <w:shd w:val="clear" w:color="auto" w:fill="auto"/>
          </w:tcPr>
          <w:p w:rsidR="0078618A" w:rsidRPr="00BA13C0" w:rsidRDefault="0078618A" w:rsidP="00786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spacing w:line="240" w:lineRule="auto"/>
              <w:ind w:left="-13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(32)</w:t>
            </w:r>
          </w:p>
        </w:tc>
        <w:tc>
          <w:tcPr>
            <w:tcW w:w="292" w:type="dxa"/>
            <w:shd w:val="clear" w:color="auto" w:fill="auto"/>
          </w:tcPr>
          <w:p w:rsidR="0078618A" w:rsidRPr="00BA13C0" w:rsidRDefault="0078618A" w:rsidP="0078618A">
            <w:pPr>
              <w:pStyle w:val="BodyText"/>
              <w:spacing w:after="0" w:line="340" w:lineRule="exact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8" w:type="dxa"/>
            <w:shd w:val="clear" w:color="auto" w:fill="auto"/>
          </w:tcPr>
          <w:p w:rsidR="0078618A" w:rsidRPr="00BA13C0" w:rsidRDefault="0078618A" w:rsidP="00786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left="-13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EA2015">
              <w:rPr>
                <w:rFonts w:asciiTheme="majorBidi" w:hAnsiTheme="majorBidi" w:cstheme="majorBidi"/>
                <w:sz w:val="30"/>
                <w:szCs w:val="30"/>
              </w:rPr>
              <w:t>4,351</w:t>
            </w:r>
          </w:p>
        </w:tc>
      </w:tr>
      <w:tr w:rsidR="0078618A" w:rsidRPr="006F6D39" w:rsidTr="00A54670">
        <w:trPr>
          <w:trHeight w:val="404"/>
        </w:trPr>
        <w:tc>
          <w:tcPr>
            <w:tcW w:w="3420" w:type="dxa"/>
            <w:shd w:val="clear" w:color="auto" w:fill="auto"/>
          </w:tcPr>
          <w:p w:rsidR="0078618A" w:rsidRPr="006F6D39" w:rsidRDefault="0078618A" w:rsidP="0078618A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6D39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292" w:type="dxa"/>
            <w:shd w:val="clear" w:color="auto" w:fill="auto"/>
          </w:tcPr>
          <w:p w:rsidR="0078618A" w:rsidRPr="006F6D39" w:rsidRDefault="0078618A" w:rsidP="0078618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8" w:type="dxa"/>
            <w:shd w:val="clear" w:color="auto" w:fill="auto"/>
          </w:tcPr>
          <w:p w:rsidR="0078618A" w:rsidRPr="00BA13C0" w:rsidRDefault="0078618A" w:rsidP="00786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left="-13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577648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77648">
              <w:rPr>
                <w:rFonts w:asciiTheme="majorBidi" w:hAnsiTheme="majorBidi" w:cstheme="majorBidi"/>
                <w:sz w:val="30"/>
                <w:szCs w:val="30"/>
              </w:rPr>
              <w:t>154</w:t>
            </w:r>
          </w:p>
        </w:tc>
        <w:tc>
          <w:tcPr>
            <w:tcW w:w="365" w:type="dxa"/>
            <w:shd w:val="clear" w:color="auto" w:fill="auto"/>
          </w:tcPr>
          <w:p w:rsidR="0078618A" w:rsidRPr="00BA13C0" w:rsidRDefault="0078618A" w:rsidP="0078618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</w:p>
        </w:tc>
        <w:tc>
          <w:tcPr>
            <w:tcW w:w="1615" w:type="dxa"/>
            <w:tcBorders>
              <w:bottom w:val="single" w:sz="4" w:space="0" w:color="auto"/>
            </w:tcBorders>
            <w:shd w:val="clear" w:color="auto" w:fill="auto"/>
          </w:tcPr>
          <w:p w:rsidR="0078618A" w:rsidRPr="00BA13C0" w:rsidRDefault="0078618A" w:rsidP="00786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spacing w:line="240" w:lineRule="auto"/>
              <w:ind w:left="-13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</w:t>
            </w:r>
          </w:p>
        </w:tc>
        <w:tc>
          <w:tcPr>
            <w:tcW w:w="292" w:type="dxa"/>
            <w:shd w:val="clear" w:color="auto" w:fill="auto"/>
          </w:tcPr>
          <w:p w:rsidR="0078618A" w:rsidRPr="00BA13C0" w:rsidRDefault="0078618A" w:rsidP="007861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96"/>
              <w:jc w:val="righ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</w:p>
        </w:tc>
        <w:tc>
          <w:tcPr>
            <w:tcW w:w="1598" w:type="dxa"/>
            <w:shd w:val="clear" w:color="auto" w:fill="auto"/>
          </w:tcPr>
          <w:p w:rsidR="0078618A" w:rsidRPr="00BA13C0" w:rsidRDefault="0078618A" w:rsidP="00786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left="-13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2015">
              <w:rPr>
                <w:rFonts w:asciiTheme="majorBidi" w:hAnsiTheme="majorBidi" w:cstheme="majorBidi"/>
                <w:sz w:val="30"/>
                <w:szCs w:val="30"/>
              </w:rPr>
              <w:t>4,18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78618A" w:rsidRPr="006F6D39" w:rsidTr="00A54670">
        <w:trPr>
          <w:trHeight w:val="404"/>
        </w:trPr>
        <w:tc>
          <w:tcPr>
            <w:tcW w:w="3420" w:type="dxa"/>
            <w:shd w:val="clear" w:color="auto" w:fill="auto"/>
          </w:tcPr>
          <w:p w:rsidR="0078618A" w:rsidRPr="006F6D39" w:rsidRDefault="0078618A" w:rsidP="0078618A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92" w:type="dxa"/>
            <w:shd w:val="clear" w:color="auto" w:fill="auto"/>
          </w:tcPr>
          <w:p w:rsidR="0078618A" w:rsidRPr="006F6D39" w:rsidRDefault="0078618A" w:rsidP="0078618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8" w:type="dxa"/>
            <w:shd w:val="clear" w:color="auto" w:fill="auto"/>
          </w:tcPr>
          <w:p w:rsidR="0078618A" w:rsidRPr="006F6D39" w:rsidRDefault="0078618A" w:rsidP="007861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136"/>
              <w:jc w:val="righ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</w:p>
        </w:tc>
        <w:tc>
          <w:tcPr>
            <w:tcW w:w="365" w:type="dxa"/>
            <w:shd w:val="clear" w:color="auto" w:fill="auto"/>
          </w:tcPr>
          <w:p w:rsidR="0078618A" w:rsidRPr="006F6D39" w:rsidRDefault="0078618A" w:rsidP="0078618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</w:p>
        </w:tc>
        <w:tc>
          <w:tcPr>
            <w:tcW w:w="16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8618A" w:rsidRPr="006F6D39" w:rsidRDefault="0078618A" w:rsidP="00786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3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F6D3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92" w:type="dxa"/>
            <w:shd w:val="clear" w:color="auto" w:fill="auto"/>
          </w:tcPr>
          <w:p w:rsidR="0078618A" w:rsidRPr="006F6D39" w:rsidRDefault="0078618A" w:rsidP="007861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96"/>
              <w:jc w:val="righ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</w:p>
        </w:tc>
        <w:tc>
          <w:tcPr>
            <w:tcW w:w="1598" w:type="dxa"/>
            <w:shd w:val="clear" w:color="auto" w:fill="auto"/>
          </w:tcPr>
          <w:p w:rsidR="0078618A" w:rsidRPr="006F6D39" w:rsidRDefault="0078618A" w:rsidP="00786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3"/>
              </w:tabs>
              <w:spacing w:line="240" w:lineRule="auto"/>
              <w:ind w:left="-13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:rsidR="0076771E" w:rsidRPr="006F6D39" w:rsidRDefault="0076771E" w:rsidP="0076771E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450" w:right="-45"/>
        <w:jc w:val="thaiDistribute"/>
        <w:rPr>
          <w:rFonts w:asciiTheme="majorBidi" w:hAnsiTheme="majorBidi" w:cstheme="majorBidi"/>
          <w:b w:val="0"/>
          <w:bCs w:val="0"/>
          <w:sz w:val="30"/>
          <w:szCs w:val="30"/>
          <w:u w:val="none"/>
        </w:rPr>
      </w:pPr>
    </w:p>
    <w:p w:rsidR="0076771E" w:rsidRPr="00BA13C0" w:rsidRDefault="0076771E" w:rsidP="0076771E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450" w:right="-45"/>
        <w:jc w:val="thaiDistribute"/>
        <w:rPr>
          <w:rFonts w:asciiTheme="majorBidi" w:hAnsiTheme="majorBidi" w:cstheme="majorBidi"/>
          <w:b w:val="0"/>
          <w:bCs w:val="0"/>
          <w:sz w:val="30"/>
          <w:szCs w:val="30"/>
          <w:u w:val="none"/>
        </w:rPr>
      </w:pPr>
      <w:r w:rsidRPr="006F6D39">
        <w:rPr>
          <w:rFonts w:asciiTheme="majorBidi" w:hAnsiTheme="majorBidi" w:cstheme="majorBidi"/>
          <w:b w:val="0"/>
          <w:bCs w:val="0"/>
          <w:sz w:val="30"/>
          <w:szCs w:val="30"/>
          <w:u w:val="none"/>
          <w:cs/>
        </w:rPr>
        <w:t>การจัดประเภทรายการใหม่นี้เนื่องจากผู้บริหารเห็นว่ามีความเหมาะสมกับธุรกิจของกลุ่มบริษัทมากกว่า</w:t>
      </w:r>
    </w:p>
    <w:p w:rsidR="0076771E" w:rsidRDefault="0076771E" w:rsidP="00767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9"/>
        <w:jc w:val="thaiDistribute"/>
        <w:rPr>
          <w:rFonts w:ascii="Angsana New" w:hAnsi="Angsana New"/>
          <w:sz w:val="30"/>
          <w:szCs w:val="30"/>
        </w:rPr>
      </w:pPr>
    </w:p>
    <w:p w:rsidR="0076771E" w:rsidRDefault="0076771E" w:rsidP="001638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9"/>
        <w:jc w:val="thaiDistribute"/>
        <w:rPr>
          <w:rFonts w:ascii="Angsana New" w:hAnsi="Angsana New"/>
          <w:sz w:val="30"/>
          <w:szCs w:val="30"/>
        </w:rPr>
      </w:pPr>
    </w:p>
    <w:sectPr w:rsidR="0076771E" w:rsidSect="00781955">
      <w:type w:val="nextColumn"/>
      <w:pgSz w:w="11909" w:h="16834" w:code="9"/>
      <w:pgMar w:top="691" w:right="1152" w:bottom="576" w:left="1152" w:header="720" w:footer="50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0591" w:rsidRDefault="00D70591">
      <w:r>
        <w:separator/>
      </w:r>
    </w:p>
  </w:endnote>
  <w:endnote w:type="continuationSeparator" w:id="0">
    <w:p w:rsidR="00D70591" w:rsidRDefault="00D705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EucrosiaUPCBold">
    <w:altName w:val="Angsana New"/>
    <w:panose1 w:val="00000000000000000000"/>
    <w:charset w:val="DE"/>
    <w:family w:val="auto"/>
    <w:notTrueType/>
    <w:pitch w:val="default"/>
    <w:sig w:usb0="0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1541464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:rsidR="00C0082F" w:rsidRPr="00E779B1" w:rsidRDefault="00C0082F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E779B1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E779B1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E779B1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D72A2E">
          <w:rPr>
            <w:rFonts w:asciiTheme="majorBidi" w:hAnsiTheme="majorBidi" w:cstheme="majorBidi"/>
            <w:noProof/>
            <w:sz w:val="30"/>
            <w:szCs w:val="30"/>
          </w:rPr>
          <w:t>85</w:t>
        </w:r>
        <w:r w:rsidRPr="00E779B1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082F" w:rsidRPr="003C3524" w:rsidRDefault="00C0082F" w:rsidP="005961B9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0"/>
        <w:szCs w:val="30"/>
      </w:rPr>
    </w:pPr>
    <w:r w:rsidRPr="003C3524">
      <w:rPr>
        <w:rStyle w:val="PageNumber"/>
        <w:rFonts w:ascii="Angsana New" w:hAnsi="Angsana New"/>
        <w:sz w:val="30"/>
        <w:szCs w:val="30"/>
      </w:rPr>
      <w:fldChar w:fldCharType="begin"/>
    </w:r>
    <w:r w:rsidRPr="003C3524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C3524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38</w:t>
    </w:r>
    <w:r w:rsidRPr="003C3524">
      <w:rPr>
        <w:rStyle w:val="PageNumber"/>
        <w:rFonts w:ascii="Angsana New" w:hAnsi="Angsana New"/>
        <w:sz w:val="30"/>
        <w:szCs w:val="30"/>
      </w:rPr>
      <w:fldChar w:fldCharType="end"/>
    </w:r>
  </w:p>
  <w:p w:rsidR="00C0082F" w:rsidRPr="001D2470" w:rsidRDefault="00C0082F" w:rsidP="00C56ACC">
    <w:pPr>
      <w:pStyle w:val="Footer"/>
      <w:ind w:right="360"/>
      <w:rPr>
        <w:rFonts w:ascii="Angsana New" w:hAnsi="Angsana New"/>
        <w:sz w:val="30"/>
        <w:szCs w:val="30"/>
      </w:rPr>
    </w:pPr>
    <w:r w:rsidRPr="001D2470">
      <w:rPr>
        <w:rFonts w:ascii="Angsana New" w:hAnsi="Angsana New"/>
        <w:sz w:val="30"/>
        <w:szCs w:val="30"/>
      </w:rPr>
      <w:fldChar w:fldCharType="begin"/>
    </w:r>
    <w:r w:rsidRPr="001D2470">
      <w:rPr>
        <w:rFonts w:ascii="Angsana New" w:hAnsi="Angsana New"/>
        <w:sz w:val="30"/>
        <w:szCs w:val="30"/>
      </w:rPr>
      <w:instrText xml:space="preserve"> FILENAME </w:instrText>
    </w:r>
    <w:r w:rsidRPr="001D2470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Pruksa Holding a181a-12t-1 Rev 1</w:t>
    </w:r>
    <w:r w:rsidRPr="001D2470">
      <w:rPr>
        <w:rFonts w:ascii="Angsana New" w:hAnsi="Angsana New"/>
        <w:sz w:val="30"/>
        <w:szCs w:val="30"/>
      </w:rPr>
      <w:fldChar w:fldCharType="end"/>
    </w:r>
    <w:r w:rsidRPr="001D2470">
      <w:rPr>
        <w:rFonts w:ascii="Angsana New" w:hAnsi="Angsana New"/>
        <w:sz w:val="30"/>
        <w:szCs w:val="30"/>
      </w:rPr>
      <w:t xml:space="preserve">  </w:t>
    </w:r>
    <w:r>
      <w:rPr>
        <w:rFonts w:ascii="Angsana New" w:hAnsi="Angsana New"/>
        <w:sz w:val="30"/>
        <w:szCs w:val="30"/>
      </w:rPr>
      <w:t xml:space="preserve">                                                                                                                                             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082F" w:rsidRPr="003C3524" w:rsidRDefault="00C0082F" w:rsidP="005961B9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0"/>
        <w:szCs w:val="30"/>
      </w:rPr>
    </w:pPr>
    <w:r w:rsidRPr="003C3524">
      <w:rPr>
        <w:rStyle w:val="PageNumber"/>
        <w:rFonts w:ascii="Angsana New" w:hAnsi="Angsana New"/>
        <w:sz w:val="30"/>
        <w:szCs w:val="30"/>
      </w:rPr>
      <w:fldChar w:fldCharType="begin"/>
    </w:r>
    <w:r w:rsidRPr="003C3524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C3524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38</w:t>
    </w:r>
    <w:r w:rsidRPr="003C3524">
      <w:rPr>
        <w:rStyle w:val="PageNumber"/>
        <w:rFonts w:ascii="Angsana New" w:hAnsi="Angsana New"/>
        <w:sz w:val="30"/>
        <w:szCs w:val="30"/>
      </w:rPr>
      <w:fldChar w:fldCharType="end"/>
    </w:r>
  </w:p>
  <w:p w:rsidR="00C0082F" w:rsidRPr="001D2470" w:rsidRDefault="00C0082F" w:rsidP="00C56ACC">
    <w:pPr>
      <w:pStyle w:val="Footer"/>
      <w:ind w:right="360"/>
      <w:rPr>
        <w:rFonts w:ascii="Angsana New" w:hAnsi="Angsana New"/>
        <w:sz w:val="30"/>
        <w:szCs w:val="30"/>
      </w:rPr>
    </w:pPr>
    <w:r w:rsidRPr="001D2470">
      <w:rPr>
        <w:rFonts w:ascii="Angsana New" w:hAnsi="Angsana New"/>
        <w:sz w:val="30"/>
        <w:szCs w:val="30"/>
      </w:rPr>
      <w:fldChar w:fldCharType="begin"/>
    </w:r>
    <w:r w:rsidRPr="001D2470">
      <w:rPr>
        <w:rFonts w:ascii="Angsana New" w:hAnsi="Angsana New"/>
        <w:sz w:val="30"/>
        <w:szCs w:val="30"/>
      </w:rPr>
      <w:instrText xml:space="preserve"> FILENAME </w:instrText>
    </w:r>
    <w:r w:rsidRPr="001D2470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Pruksa Holding a181a-12t-1 Rev 1</w:t>
    </w:r>
    <w:r w:rsidRPr="001D2470">
      <w:rPr>
        <w:rFonts w:ascii="Angsana New" w:hAnsi="Angsana New"/>
        <w:sz w:val="30"/>
        <w:szCs w:val="30"/>
      </w:rPr>
      <w:fldChar w:fldCharType="end"/>
    </w:r>
    <w:r w:rsidRPr="001D2470">
      <w:rPr>
        <w:rFonts w:ascii="Angsana New" w:hAnsi="Angsana New"/>
        <w:sz w:val="30"/>
        <w:szCs w:val="30"/>
      </w:rPr>
      <w:t xml:space="preserve">  </w:t>
    </w:r>
    <w:r>
      <w:rPr>
        <w:rFonts w:ascii="Angsana New" w:hAnsi="Angsana New"/>
        <w:sz w:val="30"/>
        <w:szCs w:val="30"/>
      </w:rPr>
      <w:t xml:space="preserve">                                                                                                                                              </w:t>
    </w:r>
  </w:p>
  <w:p w:rsidR="00C0082F" w:rsidRDefault="00C0082F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082F" w:rsidRPr="003C3524" w:rsidRDefault="00C0082F" w:rsidP="005961B9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0"/>
        <w:szCs w:val="30"/>
      </w:rPr>
    </w:pPr>
    <w:r w:rsidRPr="003C3524">
      <w:rPr>
        <w:rStyle w:val="PageNumber"/>
        <w:rFonts w:ascii="Angsana New" w:hAnsi="Angsana New"/>
        <w:sz w:val="30"/>
        <w:szCs w:val="30"/>
      </w:rPr>
      <w:fldChar w:fldCharType="begin"/>
    </w:r>
    <w:r w:rsidRPr="003C3524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C3524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41</w:t>
    </w:r>
    <w:r w:rsidRPr="003C3524">
      <w:rPr>
        <w:rStyle w:val="PageNumber"/>
        <w:rFonts w:ascii="Angsana New" w:hAnsi="Angsana New"/>
        <w:sz w:val="30"/>
        <w:szCs w:val="30"/>
      </w:rPr>
      <w:fldChar w:fldCharType="end"/>
    </w:r>
  </w:p>
  <w:p w:rsidR="00C0082F" w:rsidRPr="001D2470" w:rsidRDefault="00C0082F" w:rsidP="00C56ACC">
    <w:pPr>
      <w:pStyle w:val="Footer"/>
      <w:ind w:right="360"/>
      <w:rPr>
        <w:rFonts w:ascii="Angsana New" w:hAnsi="Angsana New"/>
        <w:sz w:val="30"/>
        <w:szCs w:val="30"/>
      </w:rPr>
    </w:pPr>
    <w:r w:rsidRPr="001D2470">
      <w:rPr>
        <w:rFonts w:ascii="Angsana New" w:hAnsi="Angsana New"/>
        <w:sz w:val="30"/>
        <w:szCs w:val="30"/>
      </w:rPr>
      <w:fldChar w:fldCharType="begin"/>
    </w:r>
    <w:r w:rsidRPr="001D2470">
      <w:rPr>
        <w:rFonts w:ascii="Angsana New" w:hAnsi="Angsana New"/>
        <w:sz w:val="30"/>
        <w:szCs w:val="30"/>
      </w:rPr>
      <w:instrText xml:space="preserve"> FILENAME </w:instrText>
    </w:r>
    <w:r w:rsidRPr="001D2470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Pruksa Holding a181a-12t-1 Rev 1</w:t>
    </w:r>
    <w:r w:rsidRPr="001D2470">
      <w:rPr>
        <w:rFonts w:ascii="Angsana New" w:hAnsi="Angsana New"/>
        <w:sz w:val="30"/>
        <w:szCs w:val="30"/>
      </w:rPr>
      <w:fldChar w:fldCharType="end"/>
    </w:r>
    <w:r w:rsidRPr="001D2470">
      <w:rPr>
        <w:rFonts w:ascii="Angsana New" w:hAnsi="Angsana New"/>
        <w:sz w:val="30"/>
        <w:szCs w:val="30"/>
      </w:rPr>
      <w:t xml:space="preserve">  </w:t>
    </w:r>
    <w:r>
      <w:rPr>
        <w:rFonts w:ascii="Angsana New" w:hAnsi="Angsana New"/>
        <w:sz w:val="30"/>
        <w:szCs w:val="30"/>
      </w:rPr>
      <w:t xml:space="preserve">                                                                                                                                              </w:t>
    </w:r>
  </w:p>
  <w:p w:rsidR="00C0082F" w:rsidRDefault="00C0082F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082F" w:rsidRPr="003C3524" w:rsidRDefault="00C0082F" w:rsidP="005961B9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0"/>
        <w:szCs w:val="30"/>
      </w:rPr>
    </w:pPr>
    <w:r w:rsidRPr="003C3524">
      <w:rPr>
        <w:rStyle w:val="PageNumber"/>
        <w:rFonts w:ascii="Angsana New" w:hAnsi="Angsana New"/>
        <w:sz w:val="30"/>
        <w:szCs w:val="30"/>
      </w:rPr>
      <w:fldChar w:fldCharType="begin"/>
    </w:r>
    <w:r w:rsidRPr="003C3524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C3524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41</w:t>
    </w:r>
    <w:r w:rsidRPr="003C3524">
      <w:rPr>
        <w:rStyle w:val="PageNumber"/>
        <w:rFonts w:ascii="Angsana New" w:hAnsi="Angsana New"/>
        <w:sz w:val="30"/>
        <w:szCs w:val="30"/>
      </w:rPr>
      <w:fldChar w:fldCharType="end"/>
    </w:r>
  </w:p>
  <w:p w:rsidR="00C0082F" w:rsidRPr="001D2470" w:rsidRDefault="00C0082F" w:rsidP="00C56ACC">
    <w:pPr>
      <w:pStyle w:val="Footer"/>
      <w:ind w:right="360"/>
      <w:rPr>
        <w:rFonts w:ascii="Angsana New" w:hAnsi="Angsana New"/>
        <w:sz w:val="30"/>
        <w:szCs w:val="30"/>
      </w:rPr>
    </w:pPr>
    <w:r w:rsidRPr="001D2470">
      <w:rPr>
        <w:rFonts w:ascii="Angsana New" w:hAnsi="Angsana New"/>
        <w:sz w:val="30"/>
        <w:szCs w:val="30"/>
      </w:rPr>
      <w:fldChar w:fldCharType="begin"/>
    </w:r>
    <w:r w:rsidRPr="001D2470">
      <w:rPr>
        <w:rFonts w:ascii="Angsana New" w:hAnsi="Angsana New"/>
        <w:sz w:val="30"/>
        <w:szCs w:val="30"/>
      </w:rPr>
      <w:instrText xml:space="preserve"> FILENAME </w:instrText>
    </w:r>
    <w:r w:rsidRPr="001D2470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Pruksa Holding a181a-12t-1 Rev 1</w:t>
    </w:r>
    <w:r w:rsidRPr="001D2470">
      <w:rPr>
        <w:rFonts w:ascii="Angsana New" w:hAnsi="Angsana New"/>
        <w:sz w:val="30"/>
        <w:szCs w:val="30"/>
      </w:rPr>
      <w:fldChar w:fldCharType="end"/>
    </w:r>
    <w:r w:rsidRPr="001D2470">
      <w:rPr>
        <w:rFonts w:ascii="Angsana New" w:hAnsi="Angsana New"/>
        <w:sz w:val="30"/>
        <w:szCs w:val="30"/>
      </w:rPr>
      <w:t xml:space="preserve">  </w:t>
    </w:r>
    <w:r>
      <w:rPr>
        <w:rFonts w:ascii="Angsana New" w:hAnsi="Angsana New"/>
        <w:sz w:val="30"/>
        <w:szCs w:val="30"/>
      </w:rPr>
      <w:t xml:space="preserve">                                                                                                                                              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082F" w:rsidRPr="003C3524" w:rsidRDefault="00C0082F" w:rsidP="005961B9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0"/>
        <w:szCs w:val="30"/>
      </w:rPr>
    </w:pPr>
    <w:r w:rsidRPr="003C3524">
      <w:rPr>
        <w:rStyle w:val="PageNumber"/>
        <w:rFonts w:ascii="Angsana New" w:hAnsi="Angsana New"/>
        <w:sz w:val="30"/>
        <w:szCs w:val="30"/>
      </w:rPr>
      <w:fldChar w:fldCharType="begin"/>
    </w:r>
    <w:r w:rsidRPr="003C3524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C3524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41</w:t>
    </w:r>
    <w:r w:rsidRPr="003C3524">
      <w:rPr>
        <w:rStyle w:val="PageNumber"/>
        <w:rFonts w:ascii="Angsana New" w:hAnsi="Angsana New"/>
        <w:sz w:val="30"/>
        <w:szCs w:val="30"/>
      </w:rPr>
      <w:fldChar w:fldCharType="end"/>
    </w:r>
  </w:p>
  <w:p w:rsidR="00C0082F" w:rsidRPr="001D2470" w:rsidRDefault="00C0082F" w:rsidP="00C56ACC">
    <w:pPr>
      <w:pStyle w:val="Footer"/>
      <w:ind w:right="360"/>
      <w:rPr>
        <w:rFonts w:ascii="Angsana New" w:hAnsi="Angsana New"/>
        <w:sz w:val="30"/>
        <w:szCs w:val="30"/>
      </w:rPr>
    </w:pPr>
    <w:r w:rsidRPr="001D2470">
      <w:rPr>
        <w:rFonts w:ascii="Angsana New" w:hAnsi="Angsana New"/>
        <w:sz w:val="30"/>
        <w:szCs w:val="30"/>
      </w:rPr>
      <w:fldChar w:fldCharType="begin"/>
    </w:r>
    <w:r w:rsidRPr="001D2470">
      <w:rPr>
        <w:rFonts w:ascii="Angsana New" w:hAnsi="Angsana New"/>
        <w:sz w:val="30"/>
        <w:szCs w:val="30"/>
      </w:rPr>
      <w:instrText xml:space="preserve"> FILENAME </w:instrText>
    </w:r>
    <w:r w:rsidRPr="001D2470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Pruksa Holding a181a-12t-1 Rev 1</w:t>
    </w:r>
    <w:r w:rsidRPr="001D2470">
      <w:rPr>
        <w:rFonts w:ascii="Angsana New" w:hAnsi="Angsana New"/>
        <w:sz w:val="30"/>
        <w:szCs w:val="30"/>
      </w:rPr>
      <w:fldChar w:fldCharType="end"/>
    </w:r>
    <w:r w:rsidRPr="001D2470">
      <w:rPr>
        <w:rFonts w:ascii="Angsana New" w:hAnsi="Angsana New"/>
        <w:sz w:val="30"/>
        <w:szCs w:val="30"/>
      </w:rPr>
      <w:t xml:space="preserve">  </w:t>
    </w:r>
    <w:r>
      <w:rPr>
        <w:rFonts w:ascii="Angsana New" w:hAnsi="Angsana New"/>
        <w:sz w:val="30"/>
        <w:szCs w:val="30"/>
      </w:rPr>
      <w:t xml:space="preserve">                                                                                                                                              </w: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082F" w:rsidRPr="003C3524" w:rsidRDefault="00C0082F" w:rsidP="005961B9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0"/>
        <w:szCs w:val="30"/>
      </w:rPr>
    </w:pPr>
    <w:r w:rsidRPr="003C3524">
      <w:rPr>
        <w:rStyle w:val="PageNumber"/>
        <w:rFonts w:ascii="Angsana New" w:hAnsi="Angsana New"/>
        <w:sz w:val="30"/>
        <w:szCs w:val="30"/>
      </w:rPr>
      <w:fldChar w:fldCharType="begin"/>
    </w:r>
    <w:r w:rsidRPr="003C3524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C3524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41</w:t>
    </w:r>
    <w:r w:rsidRPr="003C3524">
      <w:rPr>
        <w:rStyle w:val="PageNumber"/>
        <w:rFonts w:ascii="Angsana New" w:hAnsi="Angsana New"/>
        <w:sz w:val="30"/>
        <w:szCs w:val="30"/>
      </w:rPr>
      <w:fldChar w:fldCharType="end"/>
    </w:r>
  </w:p>
  <w:p w:rsidR="00C0082F" w:rsidRPr="001D2470" w:rsidRDefault="00C0082F" w:rsidP="00C56ACC">
    <w:pPr>
      <w:pStyle w:val="Footer"/>
      <w:ind w:right="360"/>
      <w:rPr>
        <w:rFonts w:ascii="Angsana New" w:hAnsi="Angsana New"/>
        <w:sz w:val="30"/>
        <w:szCs w:val="30"/>
      </w:rPr>
    </w:pPr>
    <w:r w:rsidRPr="001D2470">
      <w:rPr>
        <w:rFonts w:ascii="Angsana New" w:hAnsi="Angsana New"/>
        <w:sz w:val="30"/>
        <w:szCs w:val="30"/>
      </w:rPr>
      <w:fldChar w:fldCharType="begin"/>
    </w:r>
    <w:r w:rsidRPr="001D2470">
      <w:rPr>
        <w:rFonts w:ascii="Angsana New" w:hAnsi="Angsana New"/>
        <w:sz w:val="30"/>
        <w:szCs w:val="30"/>
      </w:rPr>
      <w:instrText xml:space="preserve"> FILENAME </w:instrText>
    </w:r>
    <w:r w:rsidRPr="001D2470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Pruksa Holding a181a-12t-1 Rev 1</w:t>
    </w:r>
    <w:r w:rsidRPr="001D2470">
      <w:rPr>
        <w:rFonts w:ascii="Angsana New" w:hAnsi="Angsana New"/>
        <w:sz w:val="30"/>
        <w:szCs w:val="30"/>
      </w:rPr>
      <w:fldChar w:fldCharType="end"/>
    </w:r>
    <w:r w:rsidRPr="001D2470">
      <w:rPr>
        <w:rFonts w:ascii="Angsana New" w:hAnsi="Angsana New"/>
        <w:sz w:val="30"/>
        <w:szCs w:val="30"/>
      </w:rPr>
      <w:t xml:space="preserve">  </w:t>
    </w:r>
    <w:r>
      <w:rPr>
        <w:rFonts w:ascii="Angsana New" w:hAnsi="Angsana New"/>
        <w:sz w:val="30"/>
        <w:szCs w:val="30"/>
      </w:rPr>
      <w:t xml:space="preserve">                                                                                                                                         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0591" w:rsidRDefault="00D70591">
      <w:r>
        <w:separator/>
      </w:r>
    </w:p>
  </w:footnote>
  <w:footnote w:type="continuationSeparator" w:id="0">
    <w:p w:rsidR="00D70591" w:rsidRDefault="00D705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082F" w:rsidRPr="009F5F90" w:rsidRDefault="00C0082F" w:rsidP="008F5CE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9F5F90">
      <w:rPr>
        <w:rFonts w:ascii="Angsana New" w:hAnsi="Angsana New"/>
        <w:b/>
        <w:bCs/>
        <w:sz w:val="32"/>
        <w:szCs w:val="32"/>
        <w:cs/>
      </w:rPr>
      <w:t xml:space="preserve">บริษัท พฤกษา </w:t>
    </w:r>
    <w:r>
      <w:rPr>
        <w:rFonts w:ascii="Angsana New" w:hAnsi="Angsana New" w:hint="cs"/>
        <w:b/>
        <w:bCs/>
        <w:sz w:val="32"/>
        <w:szCs w:val="32"/>
        <w:cs/>
      </w:rPr>
      <w:t>โฮ</w:t>
    </w:r>
    <w:proofErr w:type="spellStart"/>
    <w:r>
      <w:rPr>
        <w:rFonts w:ascii="Angsana New" w:hAnsi="Angsana New" w:hint="cs"/>
        <w:b/>
        <w:bCs/>
        <w:sz w:val="32"/>
        <w:szCs w:val="32"/>
        <w:cs/>
      </w:rPr>
      <w:t>ลดิ้ง</w:t>
    </w:r>
    <w:proofErr w:type="spellEnd"/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9F5F90">
      <w:rPr>
        <w:rFonts w:ascii="Angsana New" w:hAnsi="Angsana New"/>
        <w:b/>
        <w:bCs/>
        <w:sz w:val="32"/>
        <w:szCs w:val="32"/>
        <w:cs/>
      </w:rPr>
      <w:t>จำกัด (มหาชน)</w:t>
    </w:r>
    <w:r w:rsidRPr="009F5F90">
      <w:rPr>
        <w:rFonts w:ascii="Angsana New" w:hAnsi="Angsana New"/>
        <w:b/>
        <w:bCs/>
        <w:sz w:val="32"/>
        <w:szCs w:val="32"/>
      </w:rPr>
      <w:t xml:space="preserve"> </w:t>
    </w:r>
    <w:r w:rsidRPr="009F5F90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:rsidR="00C0082F" w:rsidRPr="009F5F90" w:rsidRDefault="00C0082F" w:rsidP="008F5CE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9F5F90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:rsidR="00C0082F" w:rsidRDefault="00C0082F" w:rsidP="008F5CE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 xml:space="preserve">2561 </w:t>
    </w:r>
  </w:p>
  <w:p w:rsidR="00C0082F" w:rsidRPr="00C12602" w:rsidRDefault="00C0082F" w:rsidP="008F5CE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082F" w:rsidRPr="009F5F90" w:rsidRDefault="00C0082F" w:rsidP="003E517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9F5F90">
      <w:rPr>
        <w:rFonts w:ascii="Angsana New" w:hAnsi="Angsana New"/>
        <w:b/>
        <w:bCs/>
        <w:sz w:val="32"/>
        <w:szCs w:val="32"/>
        <w:cs/>
      </w:rPr>
      <w:t xml:space="preserve">บริษัท พฤกษา </w:t>
    </w:r>
    <w:r>
      <w:rPr>
        <w:rFonts w:ascii="Angsana New" w:hAnsi="Angsana New" w:hint="cs"/>
        <w:b/>
        <w:bCs/>
        <w:sz w:val="32"/>
        <w:szCs w:val="32"/>
        <w:cs/>
      </w:rPr>
      <w:t>โฮ</w:t>
    </w:r>
    <w:proofErr w:type="spellStart"/>
    <w:r>
      <w:rPr>
        <w:rFonts w:ascii="Angsana New" w:hAnsi="Angsana New" w:hint="cs"/>
        <w:b/>
        <w:bCs/>
        <w:sz w:val="32"/>
        <w:szCs w:val="32"/>
        <w:cs/>
      </w:rPr>
      <w:t>ลดิ้ง</w:t>
    </w:r>
    <w:proofErr w:type="spellEnd"/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9F5F90">
      <w:rPr>
        <w:rFonts w:ascii="Angsana New" w:hAnsi="Angsana New"/>
        <w:b/>
        <w:bCs/>
        <w:sz w:val="32"/>
        <w:szCs w:val="32"/>
        <w:cs/>
      </w:rPr>
      <w:t>จำกัด (มหาชน)</w:t>
    </w:r>
    <w:r w:rsidRPr="009F5F90">
      <w:rPr>
        <w:rFonts w:ascii="Angsana New" w:hAnsi="Angsana New"/>
        <w:b/>
        <w:bCs/>
        <w:sz w:val="32"/>
        <w:szCs w:val="32"/>
      </w:rPr>
      <w:t xml:space="preserve"> </w:t>
    </w:r>
    <w:r w:rsidRPr="009F5F90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:rsidR="00C0082F" w:rsidRPr="009F5F90" w:rsidRDefault="00C0082F" w:rsidP="003E517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9F5F90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:rsidR="00C0082F" w:rsidRDefault="00C0082F" w:rsidP="00913C1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 xml:space="preserve">2561 </w:t>
    </w:r>
  </w:p>
  <w:p w:rsidR="00C0082F" w:rsidRPr="00913C18" w:rsidRDefault="00C0082F" w:rsidP="00913C1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84009D4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3" w15:restartNumberingAfterBreak="0">
    <w:nsid w:val="12D062BE"/>
    <w:multiLevelType w:val="multilevel"/>
    <w:tmpl w:val="F7840456"/>
    <w:lvl w:ilvl="0">
      <w:start w:val="5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  <w:lang w:val="en-US"/>
      </w:rPr>
    </w:lvl>
    <w:lvl w:ilvl="1">
      <w:start w:val="2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" w15:restartNumberingAfterBreak="0">
    <w:nsid w:val="164B7122"/>
    <w:multiLevelType w:val="hybridMultilevel"/>
    <w:tmpl w:val="8D069670"/>
    <w:lvl w:ilvl="0" w:tplc="21225E70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7B53EC7"/>
    <w:multiLevelType w:val="hybridMultilevel"/>
    <w:tmpl w:val="59CAFF7C"/>
    <w:lvl w:ilvl="0" w:tplc="C12085C4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185C3160"/>
    <w:multiLevelType w:val="multilevel"/>
    <w:tmpl w:val="9620E55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 w15:restartNumberingAfterBreak="0">
    <w:nsid w:val="18E12164"/>
    <w:multiLevelType w:val="hybridMultilevel"/>
    <w:tmpl w:val="914A3354"/>
    <w:lvl w:ilvl="0" w:tplc="6F7C48C0">
      <w:start w:val="1"/>
      <w:numFmt w:val="thaiLetters"/>
      <w:lvlText w:val="(%1)"/>
      <w:lvlJc w:val="left"/>
      <w:pPr>
        <w:ind w:left="900" w:hanging="360"/>
      </w:pPr>
      <w:rPr>
        <w:rFonts w:hint="default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1B2B6FB1"/>
    <w:multiLevelType w:val="hybridMultilevel"/>
    <w:tmpl w:val="6B26F33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9" w15:restartNumberingAfterBreak="0">
    <w:nsid w:val="1B94366D"/>
    <w:multiLevelType w:val="hybridMultilevel"/>
    <w:tmpl w:val="31AE3BB0"/>
    <w:lvl w:ilvl="0" w:tplc="12802282">
      <w:start w:val="1"/>
      <w:numFmt w:val="thaiLetters"/>
      <w:lvlText w:val="(%1)"/>
      <w:lvlJc w:val="left"/>
      <w:pPr>
        <w:ind w:left="907" w:hanging="360"/>
      </w:pPr>
    </w:lvl>
    <w:lvl w:ilvl="1" w:tplc="04090019">
      <w:start w:val="1"/>
      <w:numFmt w:val="lowerLetter"/>
      <w:lvlText w:val="%2."/>
      <w:lvlJc w:val="left"/>
      <w:pPr>
        <w:ind w:left="1627" w:hanging="360"/>
      </w:pPr>
    </w:lvl>
    <w:lvl w:ilvl="2" w:tplc="0409001B">
      <w:start w:val="1"/>
      <w:numFmt w:val="lowerRoman"/>
      <w:lvlText w:val="%3."/>
      <w:lvlJc w:val="right"/>
      <w:pPr>
        <w:ind w:left="2347" w:hanging="180"/>
      </w:pPr>
    </w:lvl>
    <w:lvl w:ilvl="3" w:tplc="0409000F">
      <w:start w:val="1"/>
      <w:numFmt w:val="decimal"/>
      <w:lvlText w:val="%4."/>
      <w:lvlJc w:val="left"/>
      <w:pPr>
        <w:ind w:left="3067" w:hanging="360"/>
      </w:pPr>
    </w:lvl>
    <w:lvl w:ilvl="4" w:tplc="04090019">
      <w:start w:val="1"/>
      <w:numFmt w:val="lowerLetter"/>
      <w:lvlText w:val="%5."/>
      <w:lvlJc w:val="left"/>
      <w:pPr>
        <w:ind w:left="3787" w:hanging="360"/>
      </w:pPr>
    </w:lvl>
    <w:lvl w:ilvl="5" w:tplc="0409001B">
      <w:start w:val="1"/>
      <w:numFmt w:val="lowerRoman"/>
      <w:lvlText w:val="%6."/>
      <w:lvlJc w:val="right"/>
      <w:pPr>
        <w:ind w:left="4507" w:hanging="180"/>
      </w:pPr>
    </w:lvl>
    <w:lvl w:ilvl="6" w:tplc="0409000F">
      <w:start w:val="1"/>
      <w:numFmt w:val="decimal"/>
      <w:lvlText w:val="%7."/>
      <w:lvlJc w:val="left"/>
      <w:pPr>
        <w:ind w:left="5227" w:hanging="360"/>
      </w:pPr>
    </w:lvl>
    <w:lvl w:ilvl="7" w:tplc="04090019">
      <w:start w:val="1"/>
      <w:numFmt w:val="lowerLetter"/>
      <w:lvlText w:val="%8."/>
      <w:lvlJc w:val="left"/>
      <w:pPr>
        <w:ind w:left="5947" w:hanging="360"/>
      </w:pPr>
    </w:lvl>
    <w:lvl w:ilvl="8" w:tplc="0409001B">
      <w:start w:val="1"/>
      <w:numFmt w:val="lowerRoman"/>
      <w:lvlText w:val="%9."/>
      <w:lvlJc w:val="right"/>
      <w:pPr>
        <w:ind w:left="6667" w:hanging="180"/>
      </w:pPr>
    </w:lvl>
  </w:abstractNum>
  <w:abstractNum w:abstractNumId="20" w15:restartNumberingAfterBreak="0">
    <w:nsid w:val="1C8E194A"/>
    <w:multiLevelType w:val="hybridMultilevel"/>
    <w:tmpl w:val="18F82BFA"/>
    <w:lvl w:ilvl="0" w:tplc="F37C6BCE">
      <w:start w:val="10"/>
      <w:numFmt w:val="decimal"/>
      <w:lvlText w:val="%1"/>
      <w:lvlJc w:val="left"/>
      <w:pPr>
        <w:ind w:left="72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2" w15:restartNumberingAfterBreak="0">
    <w:nsid w:val="26635412"/>
    <w:multiLevelType w:val="singleLevel"/>
    <w:tmpl w:val="AB30F568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3" w15:restartNumberingAfterBreak="0">
    <w:nsid w:val="2795263C"/>
    <w:multiLevelType w:val="hybridMultilevel"/>
    <w:tmpl w:val="50E83690"/>
    <w:lvl w:ilvl="0" w:tplc="B6E87F74">
      <w:start w:val="1"/>
      <w:numFmt w:val="decimal"/>
      <w:lvlText w:val="(%1)"/>
      <w:lvlJc w:val="left"/>
      <w:pPr>
        <w:ind w:left="1260" w:hanging="360"/>
      </w:pPr>
      <w:rPr>
        <w:rFonts w:asciiTheme="majorBidi" w:eastAsia="Calibri" w:hAnsiTheme="majorBidi" w:cstheme="majorBidi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4" w15:restartNumberingAfterBreak="0">
    <w:nsid w:val="2CB83F24"/>
    <w:multiLevelType w:val="hybridMultilevel"/>
    <w:tmpl w:val="10A01EEA"/>
    <w:lvl w:ilvl="0" w:tplc="46848F16">
      <w:start w:val="1"/>
      <w:numFmt w:val="thaiLetters"/>
      <w:lvlText w:val="%1."/>
      <w:lvlJc w:val="left"/>
      <w:pPr>
        <w:ind w:left="720" w:hanging="360"/>
      </w:pPr>
      <w:rPr>
        <w:rFonts w:hint="default"/>
        <w:b w:val="0"/>
        <w:bCs w:val="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7" w15:restartNumberingAfterBreak="0">
    <w:nsid w:val="35F47E79"/>
    <w:multiLevelType w:val="hybridMultilevel"/>
    <w:tmpl w:val="57941E56"/>
    <w:lvl w:ilvl="0" w:tplc="370670BC">
      <w:start w:val="31"/>
      <w:numFmt w:val="bullet"/>
      <w:lvlText w:val="-"/>
      <w:lvlJc w:val="left"/>
      <w:pPr>
        <w:ind w:left="45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8" w15:restartNumberingAfterBreak="0">
    <w:nsid w:val="3A297125"/>
    <w:multiLevelType w:val="singleLevel"/>
    <w:tmpl w:val="CC8A7736"/>
    <w:lvl w:ilvl="0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9" w15:restartNumberingAfterBreak="0">
    <w:nsid w:val="3AE34A8E"/>
    <w:multiLevelType w:val="hybridMultilevel"/>
    <w:tmpl w:val="2CCA8704"/>
    <w:lvl w:ilvl="0" w:tplc="B046F308">
      <w:start w:val="11"/>
      <w:numFmt w:val="decimal"/>
      <w:lvlText w:val="%1"/>
      <w:lvlJc w:val="left"/>
      <w:pPr>
        <w:ind w:left="72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D1D3A8D"/>
    <w:multiLevelType w:val="hybridMultilevel"/>
    <w:tmpl w:val="2CBA4AA4"/>
    <w:lvl w:ilvl="0" w:tplc="DE26DB7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DDF5150"/>
    <w:multiLevelType w:val="hybridMultilevel"/>
    <w:tmpl w:val="19CE4B66"/>
    <w:lvl w:ilvl="0" w:tplc="E1C6EBA2">
      <w:start w:val="1"/>
      <w:numFmt w:val="thaiLetters"/>
      <w:lvlText w:val="(%1)"/>
      <w:lvlJc w:val="left"/>
      <w:pPr>
        <w:ind w:left="3690" w:hanging="360"/>
      </w:pPr>
      <w:rPr>
        <w:rFonts w:ascii="Angsana New" w:hAnsi="Angsana New" w:cs="Angsana New" w:hint="default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2" w15:restartNumberingAfterBreak="0">
    <w:nsid w:val="3F431FB7"/>
    <w:multiLevelType w:val="singleLevel"/>
    <w:tmpl w:val="C4102D84"/>
    <w:lvl w:ilvl="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3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41052AB1"/>
    <w:multiLevelType w:val="hybridMultilevel"/>
    <w:tmpl w:val="1AE89C2E"/>
    <w:lvl w:ilvl="0" w:tplc="64D231D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5" w15:restartNumberingAfterBreak="0">
    <w:nsid w:val="410B0EF0"/>
    <w:multiLevelType w:val="hybridMultilevel"/>
    <w:tmpl w:val="87903716"/>
    <w:lvl w:ilvl="0" w:tplc="798087D0">
      <w:start w:val="1"/>
      <w:numFmt w:val="thaiLetters"/>
      <w:lvlText w:val="(%1)"/>
      <w:lvlJc w:val="left"/>
      <w:pPr>
        <w:ind w:left="90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7" w:hanging="360"/>
      </w:pPr>
    </w:lvl>
    <w:lvl w:ilvl="2" w:tplc="D0E6873C">
      <w:numFmt w:val="bullet"/>
      <w:lvlText w:val="-"/>
      <w:lvlJc w:val="left"/>
      <w:pPr>
        <w:ind w:left="2527" w:hanging="360"/>
      </w:pPr>
      <w:rPr>
        <w:rFonts w:ascii="Angsana New" w:eastAsia="Times New Roman" w:hAnsi="Angsana New" w:cs="Angsana New" w:hint="default"/>
      </w:r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6" w15:restartNumberingAfterBreak="0">
    <w:nsid w:val="45E2421C"/>
    <w:multiLevelType w:val="hybridMultilevel"/>
    <w:tmpl w:val="0D8614D0"/>
    <w:lvl w:ilvl="0" w:tplc="0F126E54">
      <w:numFmt w:val="bullet"/>
      <w:lvlText w:val="-"/>
      <w:lvlJc w:val="left"/>
      <w:pPr>
        <w:ind w:left="720" w:hanging="360"/>
      </w:pPr>
      <w:rPr>
        <w:rFonts w:ascii="Cordia New" w:eastAsiaTheme="minorHAns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1240"/>
        </w:tabs>
        <w:ind w:left="1240" w:hanging="340"/>
      </w:pPr>
      <w:rPr>
        <w:rFonts w:ascii="Symbol" w:hAnsi="Symbol" w:hint="default"/>
        <w:color w:val="auto"/>
        <w:sz w:val="22"/>
      </w:rPr>
    </w:lvl>
  </w:abstractNum>
  <w:abstractNum w:abstractNumId="38" w15:restartNumberingAfterBreak="0">
    <w:nsid w:val="53AC3FCE"/>
    <w:multiLevelType w:val="hybridMultilevel"/>
    <w:tmpl w:val="97A41598"/>
    <w:lvl w:ilvl="0" w:tplc="755CB27A">
      <w:start w:val="1"/>
      <w:numFmt w:val="thaiLetters"/>
      <w:lvlText w:val="(%1)"/>
      <w:lvlJc w:val="left"/>
      <w:pPr>
        <w:ind w:left="10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6" w:hanging="360"/>
      </w:pPr>
    </w:lvl>
    <w:lvl w:ilvl="2" w:tplc="0409001B" w:tentative="1">
      <w:start w:val="1"/>
      <w:numFmt w:val="lowerRoman"/>
      <w:lvlText w:val="%3."/>
      <w:lvlJc w:val="right"/>
      <w:pPr>
        <w:ind w:left="2506" w:hanging="180"/>
      </w:pPr>
    </w:lvl>
    <w:lvl w:ilvl="3" w:tplc="0409000F" w:tentative="1">
      <w:start w:val="1"/>
      <w:numFmt w:val="decimal"/>
      <w:lvlText w:val="%4."/>
      <w:lvlJc w:val="left"/>
      <w:pPr>
        <w:ind w:left="3226" w:hanging="360"/>
      </w:pPr>
    </w:lvl>
    <w:lvl w:ilvl="4" w:tplc="04090019" w:tentative="1">
      <w:start w:val="1"/>
      <w:numFmt w:val="lowerLetter"/>
      <w:lvlText w:val="%5."/>
      <w:lvlJc w:val="left"/>
      <w:pPr>
        <w:ind w:left="3946" w:hanging="360"/>
      </w:pPr>
    </w:lvl>
    <w:lvl w:ilvl="5" w:tplc="0409001B" w:tentative="1">
      <w:start w:val="1"/>
      <w:numFmt w:val="lowerRoman"/>
      <w:lvlText w:val="%6."/>
      <w:lvlJc w:val="right"/>
      <w:pPr>
        <w:ind w:left="4666" w:hanging="180"/>
      </w:pPr>
    </w:lvl>
    <w:lvl w:ilvl="6" w:tplc="0409000F" w:tentative="1">
      <w:start w:val="1"/>
      <w:numFmt w:val="decimal"/>
      <w:lvlText w:val="%7."/>
      <w:lvlJc w:val="left"/>
      <w:pPr>
        <w:ind w:left="5386" w:hanging="360"/>
      </w:pPr>
    </w:lvl>
    <w:lvl w:ilvl="7" w:tplc="04090019" w:tentative="1">
      <w:start w:val="1"/>
      <w:numFmt w:val="lowerLetter"/>
      <w:lvlText w:val="%8."/>
      <w:lvlJc w:val="left"/>
      <w:pPr>
        <w:ind w:left="6106" w:hanging="360"/>
      </w:pPr>
    </w:lvl>
    <w:lvl w:ilvl="8" w:tplc="040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39" w15:restartNumberingAfterBreak="0">
    <w:nsid w:val="57F87E7F"/>
    <w:multiLevelType w:val="hybridMultilevel"/>
    <w:tmpl w:val="BF20A588"/>
    <w:lvl w:ilvl="0" w:tplc="7B0280C0">
      <w:start w:val="6"/>
      <w:numFmt w:val="thaiLetters"/>
      <w:lvlText w:val="(%1)"/>
      <w:lvlJc w:val="left"/>
      <w:pPr>
        <w:ind w:left="720" w:hanging="360"/>
      </w:pPr>
      <w:rPr>
        <w:rFonts w:asciiTheme="majorBidi" w:hAnsiTheme="majorBidi" w:cstheme="majorBidi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1" w15:restartNumberingAfterBreak="0">
    <w:nsid w:val="5F174F89"/>
    <w:multiLevelType w:val="multilevel"/>
    <w:tmpl w:val="039CE35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"/>
      <w:lvlJc w:val="left"/>
      <w:pPr>
        <w:tabs>
          <w:tab w:val="num" w:pos="1020"/>
        </w:tabs>
        <w:ind w:left="1020" w:hanging="340"/>
      </w:pPr>
      <w:rPr>
        <w:rFonts w:ascii="Symbol" w:hAnsi="Symbol" w:hint="default"/>
        <w:color w:val="auto"/>
        <w:sz w:val="22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2" w15:restartNumberingAfterBreak="0">
    <w:nsid w:val="61054F4E"/>
    <w:multiLevelType w:val="hybridMultilevel"/>
    <w:tmpl w:val="50E83690"/>
    <w:lvl w:ilvl="0" w:tplc="B6E87F74">
      <w:start w:val="1"/>
      <w:numFmt w:val="decimal"/>
      <w:lvlText w:val="(%1)"/>
      <w:lvlJc w:val="left"/>
      <w:pPr>
        <w:ind w:left="1260" w:hanging="360"/>
      </w:pPr>
      <w:rPr>
        <w:rFonts w:asciiTheme="majorBidi" w:eastAsia="Calibri" w:hAnsiTheme="majorBidi" w:cstheme="majorBidi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3" w15:restartNumberingAfterBreak="0">
    <w:nsid w:val="623423AB"/>
    <w:multiLevelType w:val="hybridMultilevel"/>
    <w:tmpl w:val="CFBC01F6"/>
    <w:lvl w:ilvl="0" w:tplc="82B264C2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6AD448B"/>
    <w:multiLevelType w:val="singleLevel"/>
    <w:tmpl w:val="E6002CD6"/>
    <w:lvl w:ilvl="0">
      <w:start w:val="1"/>
      <w:numFmt w:val="lowerLetter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5" w15:restartNumberingAfterBreak="0">
    <w:nsid w:val="6D787240"/>
    <w:multiLevelType w:val="hybridMultilevel"/>
    <w:tmpl w:val="3FB46AA6"/>
    <w:lvl w:ilvl="0" w:tplc="EE70CEA4">
      <w:start w:val="1"/>
      <w:numFmt w:val="thaiLetters"/>
      <w:lvlText w:val="(%1)"/>
      <w:lvlJc w:val="left"/>
      <w:pPr>
        <w:ind w:left="1080" w:hanging="540"/>
      </w:pPr>
      <w:rPr>
        <w:rFonts w:hint="default"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6" w15:restartNumberingAfterBreak="0">
    <w:nsid w:val="6E2E17AF"/>
    <w:multiLevelType w:val="hybridMultilevel"/>
    <w:tmpl w:val="0E72A92E"/>
    <w:lvl w:ilvl="0" w:tplc="0B9CBB32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A7C39F6"/>
    <w:multiLevelType w:val="singleLevel"/>
    <w:tmpl w:val="26FACCB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8"/>
  </w:num>
  <w:num w:numId="12">
    <w:abstractNumId w:val="22"/>
  </w:num>
  <w:num w:numId="13">
    <w:abstractNumId w:val="44"/>
  </w:num>
  <w:num w:numId="14">
    <w:abstractNumId w:val="26"/>
  </w:num>
  <w:num w:numId="15">
    <w:abstractNumId w:val="32"/>
  </w:num>
  <w:num w:numId="16">
    <w:abstractNumId w:val="41"/>
  </w:num>
  <w:num w:numId="17">
    <w:abstractNumId w:val="31"/>
  </w:num>
  <w:num w:numId="18">
    <w:abstractNumId w:val="35"/>
  </w:num>
  <w:num w:numId="19">
    <w:abstractNumId w:val="25"/>
  </w:num>
  <w:num w:numId="20">
    <w:abstractNumId w:val="40"/>
  </w:num>
  <w:num w:numId="21">
    <w:abstractNumId w:val="21"/>
  </w:num>
  <w:num w:numId="22">
    <w:abstractNumId w:val="20"/>
  </w:num>
  <w:num w:numId="23">
    <w:abstractNumId w:val="33"/>
  </w:num>
  <w:num w:numId="24">
    <w:abstractNumId w:val="18"/>
  </w:num>
  <w:num w:numId="25">
    <w:abstractNumId w:val="37"/>
  </w:num>
  <w:num w:numId="26">
    <w:abstractNumId w:val="29"/>
  </w:num>
  <w:num w:numId="27">
    <w:abstractNumId w:val="42"/>
  </w:num>
  <w:num w:numId="28">
    <w:abstractNumId w:val="47"/>
  </w:num>
  <w:num w:numId="29">
    <w:abstractNumId w:val="15"/>
  </w:num>
  <w:num w:numId="30">
    <w:abstractNumId w:val="23"/>
  </w:num>
  <w:num w:numId="31">
    <w:abstractNumId w:val="12"/>
  </w:num>
  <w:num w:numId="32">
    <w:abstractNumId w:val="30"/>
  </w:num>
  <w:num w:numId="33">
    <w:abstractNumId w:val="13"/>
  </w:num>
  <w:num w:numId="34">
    <w:abstractNumId w:val="46"/>
  </w:num>
  <w:num w:numId="35">
    <w:abstractNumId w:val="27"/>
  </w:num>
  <w:num w:numId="36">
    <w:abstractNumId w:val="11"/>
  </w:num>
  <w:num w:numId="37">
    <w:abstractNumId w:val="43"/>
  </w:num>
  <w:num w:numId="38">
    <w:abstractNumId w:val="14"/>
  </w:num>
  <w:num w:numId="39">
    <w:abstractNumId w:val="36"/>
  </w:num>
  <w:num w:numId="40">
    <w:abstractNumId w:val="36"/>
  </w:num>
  <w:num w:numId="41">
    <w:abstractNumId w:val="36"/>
  </w:num>
  <w:num w:numId="42">
    <w:abstractNumId w:val="34"/>
  </w:num>
  <w:num w:numId="43">
    <w:abstractNumId w:val="17"/>
  </w:num>
  <w:num w:numId="4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4"/>
  </w:num>
  <w:num w:numId="46">
    <w:abstractNumId w:val="45"/>
  </w:num>
  <w:num w:numId="47">
    <w:abstractNumId w:val="38"/>
  </w:num>
  <w:num w:numId="48">
    <w:abstractNumId w:val="10"/>
  </w:num>
  <w:num w:numId="49">
    <w:abstractNumId w:val="16"/>
  </w:num>
  <w:num w:numId="50">
    <w:abstractNumId w:val="39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hideGrammatical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1F21"/>
    <w:rsid w:val="000003BB"/>
    <w:rsid w:val="00000875"/>
    <w:rsid w:val="0000108C"/>
    <w:rsid w:val="000011E0"/>
    <w:rsid w:val="00001228"/>
    <w:rsid w:val="000013E5"/>
    <w:rsid w:val="000014AF"/>
    <w:rsid w:val="000015C3"/>
    <w:rsid w:val="000017BC"/>
    <w:rsid w:val="00001864"/>
    <w:rsid w:val="0000190B"/>
    <w:rsid w:val="00001B00"/>
    <w:rsid w:val="0000220A"/>
    <w:rsid w:val="00002263"/>
    <w:rsid w:val="0000226D"/>
    <w:rsid w:val="00002443"/>
    <w:rsid w:val="00003041"/>
    <w:rsid w:val="0000310D"/>
    <w:rsid w:val="00003299"/>
    <w:rsid w:val="00003483"/>
    <w:rsid w:val="00003651"/>
    <w:rsid w:val="00003EBA"/>
    <w:rsid w:val="000041DD"/>
    <w:rsid w:val="000049E5"/>
    <w:rsid w:val="00004DCD"/>
    <w:rsid w:val="00004E31"/>
    <w:rsid w:val="0000509A"/>
    <w:rsid w:val="00005A6E"/>
    <w:rsid w:val="00005BA4"/>
    <w:rsid w:val="00005C00"/>
    <w:rsid w:val="00006022"/>
    <w:rsid w:val="00006307"/>
    <w:rsid w:val="00006775"/>
    <w:rsid w:val="00007433"/>
    <w:rsid w:val="0000779F"/>
    <w:rsid w:val="00007ADE"/>
    <w:rsid w:val="00007C06"/>
    <w:rsid w:val="00010C43"/>
    <w:rsid w:val="00011152"/>
    <w:rsid w:val="000114BF"/>
    <w:rsid w:val="000114D5"/>
    <w:rsid w:val="00011A16"/>
    <w:rsid w:val="0001338A"/>
    <w:rsid w:val="00013B13"/>
    <w:rsid w:val="000140D0"/>
    <w:rsid w:val="00014327"/>
    <w:rsid w:val="00014345"/>
    <w:rsid w:val="0001434C"/>
    <w:rsid w:val="000144A7"/>
    <w:rsid w:val="0001484B"/>
    <w:rsid w:val="0001488E"/>
    <w:rsid w:val="00015260"/>
    <w:rsid w:val="00016376"/>
    <w:rsid w:val="000165E7"/>
    <w:rsid w:val="00016B7A"/>
    <w:rsid w:val="000174B6"/>
    <w:rsid w:val="000178EA"/>
    <w:rsid w:val="00017B6E"/>
    <w:rsid w:val="0002043D"/>
    <w:rsid w:val="00020A1D"/>
    <w:rsid w:val="00020AEB"/>
    <w:rsid w:val="00020E38"/>
    <w:rsid w:val="000212F3"/>
    <w:rsid w:val="00021821"/>
    <w:rsid w:val="00022621"/>
    <w:rsid w:val="0002264F"/>
    <w:rsid w:val="000226B6"/>
    <w:rsid w:val="00022BA7"/>
    <w:rsid w:val="00022BD0"/>
    <w:rsid w:val="0002301C"/>
    <w:rsid w:val="00023761"/>
    <w:rsid w:val="00023BFE"/>
    <w:rsid w:val="00023DC9"/>
    <w:rsid w:val="000248F8"/>
    <w:rsid w:val="00024964"/>
    <w:rsid w:val="00024A11"/>
    <w:rsid w:val="0002514B"/>
    <w:rsid w:val="00025DE7"/>
    <w:rsid w:val="00026326"/>
    <w:rsid w:val="000266D4"/>
    <w:rsid w:val="000268A0"/>
    <w:rsid w:val="00026A27"/>
    <w:rsid w:val="00027290"/>
    <w:rsid w:val="000273D5"/>
    <w:rsid w:val="00027432"/>
    <w:rsid w:val="000276A9"/>
    <w:rsid w:val="000310C7"/>
    <w:rsid w:val="00031277"/>
    <w:rsid w:val="000317D2"/>
    <w:rsid w:val="00031EFD"/>
    <w:rsid w:val="00031FD8"/>
    <w:rsid w:val="000321D0"/>
    <w:rsid w:val="0003239B"/>
    <w:rsid w:val="000325C4"/>
    <w:rsid w:val="000326F9"/>
    <w:rsid w:val="000329F5"/>
    <w:rsid w:val="0003324D"/>
    <w:rsid w:val="000334D5"/>
    <w:rsid w:val="00033960"/>
    <w:rsid w:val="0003426F"/>
    <w:rsid w:val="0003489F"/>
    <w:rsid w:val="000351A5"/>
    <w:rsid w:val="00035278"/>
    <w:rsid w:val="00036364"/>
    <w:rsid w:val="00036B9B"/>
    <w:rsid w:val="00037A59"/>
    <w:rsid w:val="00037AC1"/>
    <w:rsid w:val="00037DCD"/>
    <w:rsid w:val="00037DF9"/>
    <w:rsid w:val="00040015"/>
    <w:rsid w:val="00040353"/>
    <w:rsid w:val="00040743"/>
    <w:rsid w:val="00040937"/>
    <w:rsid w:val="00040FB6"/>
    <w:rsid w:val="00041082"/>
    <w:rsid w:val="000410BE"/>
    <w:rsid w:val="0004164B"/>
    <w:rsid w:val="000424BD"/>
    <w:rsid w:val="00042A8D"/>
    <w:rsid w:val="0004384B"/>
    <w:rsid w:val="00043944"/>
    <w:rsid w:val="0004447F"/>
    <w:rsid w:val="000446BC"/>
    <w:rsid w:val="0004484D"/>
    <w:rsid w:val="000448AA"/>
    <w:rsid w:val="00045608"/>
    <w:rsid w:val="00045E50"/>
    <w:rsid w:val="00046150"/>
    <w:rsid w:val="00046863"/>
    <w:rsid w:val="000471D9"/>
    <w:rsid w:val="000504FE"/>
    <w:rsid w:val="000505A3"/>
    <w:rsid w:val="000505B2"/>
    <w:rsid w:val="00050845"/>
    <w:rsid w:val="000511DF"/>
    <w:rsid w:val="000512B4"/>
    <w:rsid w:val="0005147A"/>
    <w:rsid w:val="00051657"/>
    <w:rsid w:val="00051CD4"/>
    <w:rsid w:val="00051E98"/>
    <w:rsid w:val="00051F21"/>
    <w:rsid w:val="00052192"/>
    <w:rsid w:val="0005265C"/>
    <w:rsid w:val="00052BA4"/>
    <w:rsid w:val="00053352"/>
    <w:rsid w:val="0005364F"/>
    <w:rsid w:val="000538D9"/>
    <w:rsid w:val="000548DD"/>
    <w:rsid w:val="000549A6"/>
    <w:rsid w:val="00054ADB"/>
    <w:rsid w:val="00054E66"/>
    <w:rsid w:val="00055011"/>
    <w:rsid w:val="00055141"/>
    <w:rsid w:val="000557F2"/>
    <w:rsid w:val="00055AB2"/>
    <w:rsid w:val="00055AEE"/>
    <w:rsid w:val="000561B9"/>
    <w:rsid w:val="00056BBF"/>
    <w:rsid w:val="00057033"/>
    <w:rsid w:val="00057830"/>
    <w:rsid w:val="00057D5E"/>
    <w:rsid w:val="00060FE3"/>
    <w:rsid w:val="00061E88"/>
    <w:rsid w:val="00061F9D"/>
    <w:rsid w:val="00062240"/>
    <w:rsid w:val="00062753"/>
    <w:rsid w:val="00062E94"/>
    <w:rsid w:val="00062EA7"/>
    <w:rsid w:val="0006367A"/>
    <w:rsid w:val="000649D1"/>
    <w:rsid w:val="00065245"/>
    <w:rsid w:val="00065736"/>
    <w:rsid w:val="00065DFB"/>
    <w:rsid w:val="00066103"/>
    <w:rsid w:val="00066745"/>
    <w:rsid w:val="00067603"/>
    <w:rsid w:val="000679F6"/>
    <w:rsid w:val="00070385"/>
    <w:rsid w:val="00070833"/>
    <w:rsid w:val="000709E7"/>
    <w:rsid w:val="00072082"/>
    <w:rsid w:val="00072440"/>
    <w:rsid w:val="00072BB1"/>
    <w:rsid w:val="00072C06"/>
    <w:rsid w:val="0007363B"/>
    <w:rsid w:val="00073DAB"/>
    <w:rsid w:val="000746D9"/>
    <w:rsid w:val="00074962"/>
    <w:rsid w:val="00074DAB"/>
    <w:rsid w:val="00074DC7"/>
    <w:rsid w:val="000757D0"/>
    <w:rsid w:val="00075826"/>
    <w:rsid w:val="000758C8"/>
    <w:rsid w:val="00075F53"/>
    <w:rsid w:val="0007645A"/>
    <w:rsid w:val="00076579"/>
    <w:rsid w:val="00076862"/>
    <w:rsid w:val="000776C1"/>
    <w:rsid w:val="00077952"/>
    <w:rsid w:val="00077A7D"/>
    <w:rsid w:val="00077F57"/>
    <w:rsid w:val="000802AA"/>
    <w:rsid w:val="00080D61"/>
    <w:rsid w:val="00081388"/>
    <w:rsid w:val="00081606"/>
    <w:rsid w:val="00081A7F"/>
    <w:rsid w:val="00081D1F"/>
    <w:rsid w:val="0008224D"/>
    <w:rsid w:val="00082610"/>
    <w:rsid w:val="00082D4A"/>
    <w:rsid w:val="00085134"/>
    <w:rsid w:val="000857D0"/>
    <w:rsid w:val="00085A16"/>
    <w:rsid w:val="00085C75"/>
    <w:rsid w:val="00085E19"/>
    <w:rsid w:val="00085E23"/>
    <w:rsid w:val="00085EDC"/>
    <w:rsid w:val="00085FAD"/>
    <w:rsid w:val="00086862"/>
    <w:rsid w:val="000869EA"/>
    <w:rsid w:val="0008740B"/>
    <w:rsid w:val="0008741F"/>
    <w:rsid w:val="00087AE1"/>
    <w:rsid w:val="00087DE4"/>
    <w:rsid w:val="0009076B"/>
    <w:rsid w:val="00090F7F"/>
    <w:rsid w:val="00091089"/>
    <w:rsid w:val="00091A27"/>
    <w:rsid w:val="00091CCD"/>
    <w:rsid w:val="00092048"/>
    <w:rsid w:val="0009216A"/>
    <w:rsid w:val="00092284"/>
    <w:rsid w:val="000929A1"/>
    <w:rsid w:val="00093519"/>
    <w:rsid w:val="000936BA"/>
    <w:rsid w:val="00094079"/>
    <w:rsid w:val="000962B5"/>
    <w:rsid w:val="00096631"/>
    <w:rsid w:val="00096723"/>
    <w:rsid w:val="000967CD"/>
    <w:rsid w:val="000967FB"/>
    <w:rsid w:val="00097902"/>
    <w:rsid w:val="00097D75"/>
    <w:rsid w:val="000A020D"/>
    <w:rsid w:val="000A09D3"/>
    <w:rsid w:val="000A0A19"/>
    <w:rsid w:val="000A16E9"/>
    <w:rsid w:val="000A18DD"/>
    <w:rsid w:val="000A1A40"/>
    <w:rsid w:val="000A214D"/>
    <w:rsid w:val="000A236C"/>
    <w:rsid w:val="000A2E6B"/>
    <w:rsid w:val="000A377C"/>
    <w:rsid w:val="000A45F2"/>
    <w:rsid w:val="000A4687"/>
    <w:rsid w:val="000A50CF"/>
    <w:rsid w:val="000A51D8"/>
    <w:rsid w:val="000A5492"/>
    <w:rsid w:val="000A55AA"/>
    <w:rsid w:val="000A5837"/>
    <w:rsid w:val="000A5CF4"/>
    <w:rsid w:val="000A638D"/>
    <w:rsid w:val="000A66B6"/>
    <w:rsid w:val="000A6C9B"/>
    <w:rsid w:val="000A6D7A"/>
    <w:rsid w:val="000A79AA"/>
    <w:rsid w:val="000A7C4B"/>
    <w:rsid w:val="000A7D92"/>
    <w:rsid w:val="000B04CD"/>
    <w:rsid w:val="000B0A23"/>
    <w:rsid w:val="000B0F63"/>
    <w:rsid w:val="000B0F9E"/>
    <w:rsid w:val="000B194E"/>
    <w:rsid w:val="000B19B8"/>
    <w:rsid w:val="000B262A"/>
    <w:rsid w:val="000B26B9"/>
    <w:rsid w:val="000B315A"/>
    <w:rsid w:val="000B32D7"/>
    <w:rsid w:val="000B3335"/>
    <w:rsid w:val="000B367A"/>
    <w:rsid w:val="000B37C8"/>
    <w:rsid w:val="000B3AC0"/>
    <w:rsid w:val="000B3E68"/>
    <w:rsid w:val="000B3E6B"/>
    <w:rsid w:val="000B4068"/>
    <w:rsid w:val="000B4297"/>
    <w:rsid w:val="000B469D"/>
    <w:rsid w:val="000B473E"/>
    <w:rsid w:val="000B4B6B"/>
    <w:rsid w:val="000B5037"/>
    <w:rsid w:val="000B598B"/>
    <w:rsid w:val="000B5D89"/>
    <w:rsid w:val="000B628F"/>
    <w:rsid w:val="000B7409"/>
    <w:rsid w:val="000B7532"/>
    <w:rsid w:val="000B7D56"/>
    <w:rsid w:val="000C0130"/>
    <w:rsid w:val="000C09DA"/>
    <w:rsid w:val="000C0D93"/>
    <w:rsid w:val="000C1504"/>
    <w:rsid w:val="000C2EAE"/>
    <w:rsid w:val="000C3256"/>
    <w:rsid w:val="000C36AC"/>
    <w:rsid w:val="000C3BE8"/>
    <w:rsid w:val="000C48B7"/>
    <w:rsid w:val="000C5B6A"/>
    <w:rsid w:val="000C646A"/>
    <w:rsid w:val="000C691A"/>
    <w:rsid w:val="000C6DB5"/>
    <w:rsid w:val="000C6F8F"/>
    <w:rsid w:val="000C7ECA"/>
    <w:rsid w:val="000D0482"/>
    <w:rsid w:val="000D05D2"/>
    <w:rsid w:val="000D061A"/>
    <w:rsid w:val="000D0AE0"/>
    <w:rsid w:val="000D0C95"/>
    <w:rsid w:val="000D0F75"/>
    <w:rsid w:val="000D11B6"/>
    <w:rsid w:val="000D1C77"/>
    <w:rsid w:val="000D278B"/>
    <w:rsid w:val="000D29E0"/>
    <w:rsid w:val="000D30E5"/>
    <w:rsid w:val="000D378C"/>
    <w:rsid w:val="000D661C"/>
    <w:rsid w:val="000D6AC7"/>
    <w:rsid w:val="000D6CE7"/>
    <w:rsid w:val="000D70B0"/>
    <w:rsid w:val="000D7358"/>
    <w:rsid w:val="000D7380"/>
    <w:rsid w:val="000D79AA"/>
    <w:rsid w:val="000D7AB2"/>
    <w:rsid w:val="000D7E10"/>
    <w:rsid w:val="000E081B"/>
    <w:rsid w:val="000E0925"/>
    <w:rsid w:val="000E0E91"/>
    <w:rsid w:val="000E1CC7"/>
    <w:rsid w:val="000E1E41"/>
    <w:rsid w:val="000E358F"/>
    <w:rsid w:val="000E3720"/>
    <w:rsid w:val="000E3923"/>
    <w:rsid w:val="000E42EC"/>
    <w:rsid w:val="000E4BFB"/>
    <w:rsid w:val="000E4E07"/>
    <w:rsid w:val="000E63CA"/>
    <w:rsid w:val="000E6892"/>
    <w:rsid w:val="000E71AD"/>
    <w:rsid w:val="000E7569"/>
    <w:rsid w:val="000E7F59"/>
    <w:rsid w:val="000E7FE0"/>
    <w:rsid w:val="000F000B"/>
    <w:rsid w:val="000F0BB6"/>
    <w:rsid w:val="000F12F7"/>
    <w:rsid w:val="000F16A0"/>
    <w:rsid w:val="000F17BE"/>
    <w:rsid w:val="000F1A83"/>
    <w:rsid w:val="000F2304"/>
    <w:rsid w:val="000F257C"/>
    <w:rsid w:val="000F2967"/>
    <w:rsid w:val="000F2976"/>
    <w:rsid w:val="000F2E8F"/>
    <w:rsid w:val="000F2F4B"/>
    <w:rsid w:val="000F3A79"/>
    <w:rsid w:val="000F3DBD"/>
    <w:rsid w:val="000F42D5"/>
    <w:rsid w:val="000F5578"/>
    <w:rsid w:val="000F5643"/>
    <w:rsid w:val="000F5760"/>
    <w:rsid w:val="000F5762"/>
    <w:rsid w:val="000F59A9"/>
    <w:rsid w:val="000F5B18"/>
    <w:rsid w:val="000F5C4A"/>
    <w:rsid w:val="000F5EBE"/>
    <w:rsid w:val="000F5FD8"/>
    <w:rsid w:val="000F6560"/>
    <w:rsid w:val="000F6A8B"/>
    <w:rsid w:val="000F6DE8"/>
    <w:rsid w:val="001000E5"/>
    <w:rsid w:val="001004DA"/>
    <w:rsid w:val="00100F1D"/>
    <w:rsid w:val="001014E0"/>
    <w:rsid w:val="0010175D"/>
    <w:rsid w:val="00102046"/>
    <w:rsid w:val="00102AEC"/>
    <w:rsid w:val="00102C00"/>
    <w:rsid w:val="001033FD"/>
    <w:rsid w:val="001034A6"/>
    <w:rsid w:val="00103DEF"/>
    <w:rsid w:val="0010462E"/>
    <w:rsid w:val="001046D1"/>
    <w:rsid w:val="00104C33"/>
    <w:rsid w:val="00104E95"/>
    <w:rsid w:val="00105402"/>
    <w:rsid w:val="0010565F"/>
    <w:rsid w:val="001058F3"/>
    <w:rsid w:val="00106899"/>
    <w:rsid w:val="00106A36"/>
    <w:rsid w:val="00106C24"/>
    <w:rsid w:val="001074B7"/>
    <w:rsid w:val="00107715"/>
    <w:rsid w:val="00107821"/>
    <w:rsid w:val="00107BCE"/>
    <w:rsid w:val="001100FA"/>
    <w:rsid w:val="001104BA"/>
    <w:rsid w:val="0011194A"/>
    <w:rsid w:val="00111C36"/>
    <w:rsid w:val="00111EC5"/>
    <w:rsid w:val="001120ED"/>
    <w:rsid w:val="00112212"/>
    <w:rsid w:val="00112C30"/>
    <w:rsid w:val="00112E06"/>
    <w:rsid w:val="00113685"/>
    <w:rsid w:val="00113773"/>
    <w:rsid w:val="00114014"/>
    <w:rsid w:val="00114098"/>
    <w:rsid w:val="001140F7"/>
    <w:rsid w:val="00114CFD"/>
    <w:rsid w:val="001154E3"/>
    <w:rsid w:val="0011578D"/>
    <w:rsid w:val="00115964"/>
    <w:rsid w:val="0011622A"/>
    <w:rsid w:val="00116396"/>
    <w:rsid w:val="00116E16"/>
    <w:rsid w:val="00116ECA"/>
    <w:rsid w:val="0011735D"/>
    <w:rsid w:val="001174A5"/>
    <w:rsid w:val="001176C1"/>
    <w:rsid w:val="001178B7"/>
    <w:rsid w:val="00117968"/>
    <w:rsid w:val="00117F23"/>
    <w:rsid w:val="0012049C"/>
    <w:rsid w:val="0012148A"/>
    <w:rsid w:val="00121B68"/>
    <w:rsid w:val="00121CD5"/>
    <w:rsid w:val="00121E4C"/>
    <w:rsid w:val="00123327"/>
    <w:rsid w:val="00123516"/>
    <w:rsid w:val="00123B57"/>
    <w:rsid w:val="00123CC2"/>
    <w:rsid w:val="00123F41"/>
    <w:rsid w:val="0012400C"/>
    <w:rsid w:val="0012483F"/>
    <w:rsid w:val="00124B3C"/>
    <w:rsid w:val="00124D09"/>
    <w:rsid w:val="00124EA3"/>
    <w:rsid w:val="00125051"/>
    <w:rsid w:val="00125127"/>
    <w:rsid w:val="001251BD"/>
    <w:rsid w:val="00125228"/>
    <w:rsid w:val="00125329"/>
    <w:rsid w:val="00125777"/>
    <w:rsid w:val="001259A9"/>
    <w:rsid w:val="00125AF8"/>
    <w:rsid w:val="00125B80"/>
    <w:rsid w:val="001263D9"/>
    <w:rsid w:val="00126713"/>
    <w:rsid w:val="00126F23"/>
    <w:rsid w:val="001271C2"/>
    <w:rsid w:val="00127221"/>
    <w:rsid w:val="00130089"/>
    <w:rsid w:val="001304A2"/>
    <w:rsid w:val="00130733"/>
    <w:rsid w:val="001310A1"/>
    <w:rsid w:val="001311D1"/>
    <w:rsid w:val="0013138A"/>
    <w:rsid w:val="0013193C"/>
    <w:rsid w:val="00131957"/>
    <w:rsid w:val="00132259"/>
    <w:rsid w:val="0013278B"/>
    <w:rsid w:val="0013338B"/>
    <w:rsid w:val="00133813"/>
    <w:rsid w:val="00133DDE"/>
    <w:rsid w:val="001342EB"/>
    <w:rsid w:val="00134A35"/>
    <w:rsid w:val="00134B72"/>
    <w:rsid w:val="00134D17"/>
    <w:rsid w:val="00135634"/>
    <w:rsid w:val="00135802"/>
    <w:rsid w:val="00136522"/>
    <w:rsid w:val="0013660A"/>
    <w:rsid w:val="001366A3"/>
    <w:rsid w:val="00136E32"/>
    <w:rsid w:val="0013713B"/>
    <w:rsid w:val="00137F8F"/>
    <w:rsid w:val="00140274"/>
    <w:rsid w:val="001405B5"/>
    <w:rsid w:val="001409C1"/>
    <w:rsid w:val="00140C4F"/>
    <w:rsid w:val="00141BB5"/>
    <w:rsid w:val="00141C2F"/>
    <w:rsid w:val="001420AD"/>
    <w:rsid w:val="00142862"/>
    <w:rsid w:val="00143EC1"/>
    <w:rsid w:val="00144107"/>
    <w:rsid w:val="00144BCE"/>
    <w:rsid w:val="00144CCD"/>
    <w:rsid w:val="00144EA3"/>
    <w:rsid w:val="00145158"/>
    <w:rsid w:val="001459BE"/>
    <w:rsid w:val="00146101"/>
    <w:rsid w:val="00146180"/>
    <w:rsid w:val="00146B5B"/>
    <w:rsid w:val="001470E0"/>
    <w:rsid w:val="0015096D"/>
    <w:rsid w:val="001509D2"/>
    <w:rsid w:val="001513DA"/>
    <w:rsid w:val="00151BAC"/>
    <w:rsid w:val="00151E9C"/>
    <w:rsid w:val="00152120"/>
    <w:rsid w:val="0015215F"/>
    <w:rsid w:val="00152BBD"/>
    <w:rsid w:val="00152C19"/>
    <w:rsid w:val="00152E34"/>
    <w:rsid w:val="0015311F"/>
    <w:rsid w:val="00153CC4"/>
    <w:rsid w:val="00153F9D"/>
    <w:rsid w:val="00154229"/>
    <w:rsid w:val="001552EA"/>
    <w:rsid w:val="00155334"/>
    <w:rsid w:val="00155907"/>
    <w:rsid w:val="00155940"/>
    <w:rsid w:val="00155B8E"/>
    <w:rsid w:val="00155D09"/>
    <w:rsid w:val="001565C0"/>
    <w:rsid w:val="00156B4F"/>
    <w:rsid w:val="00156D56"/>
    <w:rsid w:val="0015718F"/>
    <w:rsid w:val="001604D9"/>
    <w:rsid w:val="00160A16"/>
    <w:rsid w:val="00160FCB"/>
    <w:rsid w:val="00161638"/>
    <w:rsid w:val="0016169F"/>
    <w:rsid w:val="001616E6"/>
    <w:rsid w:val="00161EF3"/>
    <w:rsid w:val="00161FF9"/>
    <w:rsid w:val="00162414"/>
    <w:rsid w:val="0016296D"/>
    <w:rsid w:val="001629E0"/>
    <w:rsid w:val="00162E97"/>
    <w:rsid w:val="00163040"/>
    <w:rsid w:val="00163558"/>
    <w:rsid w:val="00163681"/>
    <w:rsid w:val="001638BD"/>
    <w:rsid w:val="001639C6"/>
    <w:rsid w:val="00163F84"/>
    <w:rsid w:val="0016470D"/>
    <w:rsid w:val="00164933"/>
    <w:rsid w:val="001649D8"/>
    <w:rsid w:val="00164B4E"/>
    <w:rsid w:val="00164DCC"/>
    <w:rsid w:val="0016565F"/>
    <w:rsid w:val="0016596D"/>
    <w:rsid w:val="00165A61"/>
    <w:rsid w:val="00165B87"/>
    <w:rsid w:val="00167418"/>
    <w:rsid w:val="00170A3F"/>
    <w:rsid w:val="001715C7"/>
    <w:rsid w:val="00171CCA"/>
    <w:rsid w:val="00171E94"/>
    <w:rsid w:val="00172C6C"/>
    <w:rsid w:val="00172E4E"/>
    <w:rsid w:val="001733F7"/>
    <w:rsid w:val="0017354D"/>
    <w:rsid w:val="00173B57"/>
    <w:rsid w:val="00174928"/>
    <w:rsid w:val="00175420"/>
    <w:rsid w:val="001757A6"/>
    <w:rsid w:val="00175E8B"/>
    <w:rsid w:val="00175FA5"/>
    <w:rsid w:val="00176B3E"/>
    <w:rsid w:val="00176CCB"/>
    <w:rsid w:val="00176D89"/>
    <w:rsid w:val="00176F0C"/>
    <w:rsid w:val="001772EF"/>
    <w:rsid w:val="001775F0"/>
    <w:rsid w:val="0017784C"/>
    <w:rsid w:val="00177AC3"/>
    <w:rsid w:val="00177C3D"/>
    <w:rsid w:val="00177D19"/>
    <w:rsid w:val="00180184"/>
    <w:rsid w:val="0018018D"/>
    <w:rsid w:val="001802EE"/>
    <w:rsid w:val="00180723"/>
    <w:rsid w:val="001809FA"/>
    <w:rsid w:val="00180CC7"/>
    <w:rsid w:val="001815A8"/>
    <w:rsid w:val="0018166E"/>
    <w:rsid w:val="00181C09"/>
    <w:rsid w:val="00182440"/>
    <w:rsid w:val="00182A51"/>
    <w:rsid w:val="00182B00"/>
    <w:rsid w:val="00183A2B"/>
    <w:rsid w:val="001841CF"/>
    <w:rsid w:val="001857B8"/>
    <w:rsid w:val="001857EC"/>
    <w:rsid w:val="001874DA"/>
    <w:rsid w:val="0018754C"/>
    <w:rsid w:val="00187559"/>
    <w:rsid w:val="0018769F"/>
    <w:rsid w:val="00187A6B"/>
    <w:rsid w:val="00187D60"/>
    <w:rsid w:val="00190237"/>
    <w:rsid w:val="00190DB3"/>
    <w:rsid w:val="001920B0"/>
    <w:rsid w:val="001924D2"/>
    <w:rsid w:val="001925F2"/>
    <w:rsid w:val="001926B7"/>
    <w:rsid w:val="00192ADF"/>
    <w:rsid w:val="00192C02"/>
    <w:rsid w:val="00193AA0"/>
    <w:rsid w:val="001944F7"/>
    <w:rsid w:val="001949E3"/>
    <w:rsid w:val="00194C75"/>
    <w:rsid w:val="001950A1"/>
    <w:rsid w:val="00195382"/>
    <w:rsid w:val="00195599"/>
    <w:rsid w:val="001957FD"/>
    <w:rsid w:val="00195990"/>
    <w:rsid w:val="00195EAB"/>
    <w:rsid w:val="00195FF8"/>
    <w:rsid w:val="00196049"/>
    <w:rsid w:val="00196DE1"/>
    <w:rsid w:val="00196F78"/>
    <w:rsid w:val="0019721F"/>
    <w:rsid w:val="001975EC"/>
    <w:rsid w:val="001978EF"/>
    <w:rsid w:val="00197F5A"/>
    <w:rsid w:val="001A0498"/>
    <w:rsid w:val="001A08D5"/>
    <w:rsid w:val="001A14C7"/>
    <w:rsid w:val="001A14D2"/>
    <w:rsid w:val="001A153A"/>
    <w:rsid w:val="001A1CC4"/>
    <w:rsid w:val="001A1D84"/>
    <w:rsid w:val="001A1E64"/>
    <w:rsid w:val="001A21E0"/>
    <w:rsid w:val="001A25CA"/>
    <w:rsid w:val="001A2950"/>
    <w:rsid w:val="001A343F"/>
    <w:rsid w:val="001A3DF0"/>
    <w:rsid w:val="001A4189"/>
    <w:rsid w:val="001A4542"/>
    <w:rsid w:val="001A4AC9"/>
    <w:rsid w:val="001A4BEA"/>
    <w:rsid w:val="001A5273"/>
    <w:rsid w:val="001A5F82"/>
    <w:rsid w:val="001A6A2B"/>
    <w:rsid w:val="001A71D2"/>
    <w:rsid w:val="001A73B6"/>
    <w:rsid w:val="001A7835"/>
    <w:rsid w:val="001A7F29"/>
    <w:rsid w:val="001B0480"/>
    <w:rsid w:val="001B0854"/>
    <w:rsid w:val="001B13E5"/>
    <w:rsid w:val="001B15EB"/>
    <w:rsid w:val="001B187A"/>
    <w:rsid w:val="001B1BF5"/>
    <w:rsid w:val="001B1D32"/>
    <w:rsid w:val="001B231E"/>
    <w:rsid w:val="001B2D5E"/>
    <w:rsid w:val="001B3796"/>
    <w:rsid w:val="001B4203"/>
    <w:rsid w:val="001B49B9"/>
    <w:rsid w:val="001B4DD5"/>
    <w:rsid w:val="001B606B"/>
    <w:rsid w:val="001B6340"/>
    <w:rsid w:val="001B64A2"/>
    <w:rsid w:val="001B676A"/>
    <w:rsid w:val="001B79C6"/>
    <w:rsid w:val="001C0055"/>
    <w:rsid w:val="001C08E6"/>
    <w:rsid w:val="001C0A35"/>
    <w:rsid w:val="001C0AC6"/>
    <w:rsid w:val="001C1136"/>
    <w:rsid w:val="001C1436"/>
    <w:rsid w:val="001C1771"/>
    <w:rsid w:val="001C2085"/>
    <w:rsid w:val="001C2EAD"/>
    <w:rsid w:val="001C2FBA"/>
    <w:rsid w:val="001C30DC"/>
    <w:rsid w:val="001C3896"/>
    <w:rsid w:val="001C3BD6"/>
    <w:rsid w:val="001C41DE"/>
    <w:rsid w:val="001C441B"/>
    <w:rsid w:val="001C494F"/>
    <w:rsid w:val="001C4C4D"/>
    <w:rsid w:val="001C5D36"/>
    <w:rsid w:val="001C6898"/>
    <w:rsid w:val="001C6E48"/>
    <w:rsid w:val="001C7ACD"/>
    <w:rsid w:val="001D0329"/>
    <w:rsid w:val="001D10CB"/>
    <w:rsid w:val="001D15AF"/>
    <w:rsid w:val="001D1A50"/>
    <w:rsid w:val="001D2037"/>
    <w:rsid w:val="001D20F9"/>
    <w:rsid w:val="001D22E5"/>
    <w:rsid w:val="001D2429"/>
    <w:rsid w:val="001D2470"/>
    <w:rsid w:val="001D28B8"/>
    <w:rsid w:val="001D380E"/>
    <w:rsid w:val="001D39F0"/>
    <w:rsid w:val="001D41FB"/>
    <w:rsid w:val="001D48C0"/>
    <w:rsid w:val="001D49D9"/>
    <w:rsid w:val="001D4AEF"/>
    <w:rsid w:val="001D513D"/>
    <w:rsid w:val="001D5215"/>
    <w:rsid w:val="001D558E"/>
    <w:rsid w:val="001D5918"/>
    <w:rsid w:val="001D5D62"/>
    <w:rsid w:val="001D624A"/>
    <w:rsid w:val="001D6C03"/>
    <w:rsid w:val="001D6DB9"/>
    <w:rsid w:val="001D758D"/>
    <w:rsid w:val="001E000A"/>
    <w:rsid w:val="001E028F"/>
    <w:rsid w:val="001E09F8"/>
    <w:rsid w:val="001E2232"/>
    <w:rsid w:val="001E2B0C"/>
    <w:rsid w:val="001E3253"/>
    <w:rsid w:val="001E393A"/>
    <w:rsid w:val="001E3D77"/>
    <w:rsid w:val="001E434B"/>
    <w:rsid w:val="001E4DBB"/>
    <w:rsid w:val="001E5718"/>
    <w:rsid w:val="001E57A5"/>
    <w:rsid w:val="001E5E63"/>
    <w:rsid w:val="001E5F73"/>
    <w:rsid w:val="001E625C"/>
    <w:rsid w:val="001E66A7"/>
    <w:rsid w:val="001E67B8"/>
    <w:rsid w:val="001E67CF"/>
    <w:rsid w:val="001E6E6E"/>
    <w:rsid w:val="001E767B"/>
    <w:rsid w:val="001E7AD4"/>
    <w:rsid w:val="001F01CA"/>
    <w:rsid w:val="001F0631"/>
    <w:rsid w:val="001F0ABD"/>
    <w:rsid w:val="001F0B23"/>
    <w:rsid w:val="001F139B"/>
    <w:rsid w:val="001F1410"/>
    <w:rsid w:val="001F226A"/>
    <w:rsid w:val="001F23FC"/>
    <w:rsid w:val="001F245A"/>
    <w:rsid w:val="001F2A86"/>
    <w:rsid w:val="001F3357"/>
    <w:rsid w:val="001F3612"/>
    <w:rsid w:val="001F3FCD"/>
    <w:rsid w:val="001F40AE"/>
    <w:rsid w:val="001F41A1"/>
    <w:rsid w:val="001F4549"/>
    <w:rsid w:val="001F4FAD"/>
    <w:rsid w:val="001F635E"/>
    <w:rsid w:val="001F6A4E"/>
    <w:rsid w:val="001F6B1C"/>
    <w:rsid w:val="001F6F1C"/>
    <w:rsid w:val="001F6FEB"/>
    <w:rsid w:val="001F7194"/>
    <w:rsid w:val="00200446"/>
    <w:rsid w:val="00201644"/>
    <w:rsid w:val="002018E3"/>
    <w:rsid w:val="002020FC"/>
    <w:rsid w:val="00202183"/>
    <w:rsid w:val="00202DD2"/>
    <w:rsid w:val="0020346B"/>
    <w:rsid w:val="00203E01"/>
    <w:rsid w:val="0020510A"/>
    <w:rsid w:val="002060D7"/>
    <w:rsid w:val="00206114"/>
    <w:rsid w:val="0020667F"/>
    <w:rsid w:val="00206C5C"/>
    <w:rsid w:val="00206F54"/>
    <w:rsid w:val="00207624"/>
    <w:rsid w:val="002077E8"/>
    <w:rsid w:val="00207D0C"/>
    <w:rsid w:val="0021055B"/>
    <w:rsid w:val="0021081A"/>
    <w:rsid w:val="002117FB"/>
    <w:rsid w:val="00212848"/>
    <w:rsid w:val="0021351A"/>
    <w:rsid w:val="002135E9"/>
    <w:rsid w:val="002138C4"/>
    <w:rsid w:val="00214134"/>
    <w:rsid w:val="00215CF2"/>
    <w:rsid w:val="00215E01"/>
    <w:rsid w:val="00215EE6"/>
    <w:rsid w:val="00215F22"/>
    <w:rsid w:val="0021608B"/>
    <w:rsid w:val="00216513"/>
    <w:rsid w:val="0021682A"/>
    <w:rsid w:val="00216908"/>
    <w:rsid w:val="0021707C"/>
    <w:rsid w:val="00217C09"/>
    <w:rsid w:val="00217F6A"/>
    <w:rsid w:val="00220C4E"/>
    <w:rsid w:val="00220CBE"/>
    <w:rsid w:val="00220F44"/>
    <w:rsid w:val="0022147F"/>
    <w:rsid w:val="00221CA8"/>
    <w:rsid w:val="0022265F"/>
    <w:rsid w:val="00222667"/>
    <w:rsid w:val="00222DA0"/>
    <w:rsid w:val="0022370E"/>
    <w:rsid w:val="00223ACD"/>
    <w:rsid w:val="00223CA2"/>
    <w:rsid w:val="0022424A"/>
    <w:rsid w:val="002245CE"/>
    <w:rsid w:val="0022507E"/>
    <w:rsid w:val="002253E4"/>
    <w:rsid w:val="0022563E"/>
    <w:rsid w:val="0022594C"/>
    <w:rsid w:val="00225BE0"/>
    <w:rsid w:val="00225CEA"/>
    <w:rsid w:val="0022607D"/>
    <w:rsid w:val="002263BD"/>
    <w:rsid w:val="00226BCA"/>
    <w:rsid w:val="0023023F"/>
    <w:rsid w:val="00230AD9"/>
    <w:rsid w:val="00230B41"/>
    <w:rsid w:val="00230E77"/>
    <w:rsid w:val="002311D9"/>
    <w:rsid w:val="00231B15"/>
    <w:rsid w:val="00231D67"/>
    <w:rsid w:val="0023216F"/>
    <w:rsid w:val="0023238E"/>
    <w:rsid w:val="00232423"/>
    <w:rsid w:val="00232854"/>
    <w:rsid w:val="00232C7A"/>
    <w:rsid w:val="00232F1D"/>
    <w:rsid w:val="0023342F"/>
    <w:rsid w:val="00233B5C"/>
    <w:rsid w:val="00234F04"/>
    <w:rsid w:val="0023520A"/>
    <w:rsid w:val="00235685"/>
    <w:rsid w:val="00235EFD"/>
    <w:rsid w:val="00236749"/>
    <w:rsid w:val="0023748E"/>
    <w:rsid w:val="0023774E"/>
    <w:rsid w:val="002406B3"/>
    <w:rsid w:val="0024083F"/>
    <w:rsid w:val="00240955"/>
    <w:rsid w:val="00240E2F"/>
    <w:rsid w:val="00240E4A"/>
    <w:rsid w:val="00241053"/>
    <w:rsid w:val="00241059"/>
    <w:rsid w:val="00241368"/>
    <w:rsid w:val="002417D3"/>
    <w:rsid w:val="00241C9B"/>
    <w:rsid w:val="00241F51"/>
    <w:rsid w:val="0024217A"/>
    <w:rsid w:val="00242766"/>
    <w:rsid w:val="00242B09"/>
    <w:rsid w:val="00243161"/>
    <w:rsid w:val="002437EC"/>
    <w:rsid w:val="00243F3F"/>
    <w:rsid w:val="002441C0"/>
    <w:rsid w:val="00244FFC"/>
    <w:rsid w:val="0024517B"/>
    <w:rsid w:val="002451C2"/>
    <w:rsid w:val="00245221"/>
    <w:rsid w:val="002452A8"/>
    <w:rsid w:val="002452C3"/>
    <w:rsid w:val="00245C99"/>
    <w:rsid w:val="00246168"/>
    <w:rsid w:val="00246420"/>
    <w:rsid w:val="002475C5"/>
    <w:rsid w:val="002476F4"/>
    <w:rsid w:val="00247E99"/>
    <w:rsid w:val="00250D38"/>
    <w:rsid w:val="0025143D"/>
    <w:rsid w:val="00251557"/>
    <w:rsid w:val="00251E16"/>
    <w:rsid w:val="00252A40"/>
    <w:rsid w:val="00252CB3"/>
    <w:rsid w:val="00253023"/>
    <w:rsid w:val="002530EC"/>
    <w:rsid w:val="0025314D"/>
    <w:rsid w:val="002534A7"/>
    <w:rsid w:val="00253C60"/>
    <w:rsid w:val="00253D4A"/>
    <w:rsid w:val="002541A2"/>
    <w:rsid w:val="00254376"/>
    <w:rsid w:val="00254DBB"/>
    <w:rsid w:val="00254E2F"/>
    <w:rsid w:val="00254F57"/>
    <w:rsid w:val="00254F8A"/>
    <w:rsid w:val="00254FB3"/>
    <w:rsid w:val="0025596A"/>
    <w:rsid w:val="00255D11"/>
    <w:rsid w:val="00256A12"/>
    <w:rsid w:val="00256B56"/>
    <w:rsid w:val="00256BE6"/>
    <w:rsid w:val="00256D19"/>
    <w:rsid w:val="002572E5"/>
    <w:rsid w:val="00257FB0"/>
    <w:rsid w:val="00260250"/>
    <w:rsid w:val="002602BF"/>
    <w:rsid w:val="0026049A"/>
    <w:rsid w:val="00260C9F"/>
    <w:rsid w:val="00261518"/>
    <w:rsid w:val="00261589"/>
    <w:rsid w:val="0026180D"/>
    <w:rsid w:val="00261B80"/>
    <w:rsid w:val="00262139"/>
    <w:rsid w:val="00262472"/>
    <w:rsid w:val="002624B6"/>
    <w:rsid w:val="002626D0"/>
    <w:rsid w:val="002626FC"/>
    <w:rsid w:val="00262D37"/>
    <w:rsid w:val="00262F58"/>
    <w:rsid w:val="00262FE4"/>
    <w:rsid w:val="00263021"/>
    <w:rsid w:val="002632C6"/>
    <w:rsid w:val="00263CAF"/>
    <w:rsid w:val="00264645"/>
    <w:rsid w:val="0026525A"/>
    <w:rsid w:val="002652E7"/>
    <w:rsid w:val="00265C90"/>
    <w:rsid w:val="002660CD"/>
    <w:rsid w:val="0026620B"/>
    <w:rsid w:val="00266B8B"/>
    <w:rsid w:val="002677DB"/>
    <w:rsid w:val="00267CD2"/>
    <w:rsid w:val="002701F9"/>
    <w:rsid w:val="00270B26"/>
    <w:rsid w:val="00270CC5"/>
    <w:rsid w:val="00271978"/>
    <w:rsid w:val="00271CBC"/>
    <w:rsid w:val="00272213"/>
    <w:rsid w:val="002723FA"/>
    <w:rsid w:val="00272659"/>
    <w:rsid w:val="00272781"/>
    <w:rsid w:val="00272828"/>
    <w:rsid w:val="00272F7D"/>
    <w:rsid w:val="002731F6"/>
    <w:rsid w:val="00273862"/>
    <w:rsid w:val="00273EFA"/>
    <w:rsid w:val="0027479C"/>
    <w:rsid w:val="00274B95"/>
    <w:rsid w:val="00276443"/>
    <w:rsid w:val="00276B2E"/>
    <w:rsid w:val="002779B4"/>
    <w:rsid w:val="002802AD"/>
    <w:rsid w:val="00280B6C"/>
    <w:rsid w:val="00280CBF"/>
    <w:rsid w:val="00280F51"/>
    <w:rsid w:val="002812F0"/>
    <w:rsid w:val="002815B6"/>
    <w:rsid w:val="002819C6"/>
    <w:rsid w:val="00281D56"/>
    <w:rsid w:val="0028299B"/>
    <w:rsid w:val="00282DC6"/>
    <w:rsid w:val="00282FCC"/>
    <w:rsid w:val="00283601"/>
    <w:rsid w:val="002838D9"/>
    <w:rsid w:val="00283AB1"/>
    <w:rsid w:val="00283C93"/>
    <w:rsid w:val="00284182"/>
    <w:rsid w:val="00284374"/>
    <w:rsid w:val="00284D75"/>
    <w:rsid w:val="00285111"/>
    <w:rsid w:val="0028523C"/>
    <w:rsid w:val="0028577F"/>
    <w:rsid w:val="00285C34"/>
    <w:rsid w:val="00286025"/>
    <w:rsid w:val="0028610E"/>
    <w:rsid w:val="002862D7"/>
    <w:rsid w:val="00286774"/>
    <w:rsid w:val="00286BB5"/>
    <w:rsid w:val="00286EE7"/>
    <w:rsid w:val="0028723F"/>
    <w:rsid w:val="00287A84"/>
    <w:rsid w:val="00287F25"/>
    <w:rsid w:val="00290A9F"/>
    <w:rsid w:val="00291071"/>
    <w:rsid w:val="00291526"/>
    <w:rsid w:val="00291674"/>
    <w:rsid w:val="00291950"/>
    <w:rsid w:val="00292042"/>
    <w:rsid w:val="00292415"/>
    <w:rsid w:val="00292549"/>
    <w:rsid w:val="00292B28"/>
    <w:rsid w:val="00292BA7"/>
    <w:rsid w:val="00292E72"/>
    <w:rsid w:val="0029302F"/>
    <w:rsid w:val="00293040"/>
    <w:rsid w:val="002934F0"/>
    <w:rsid w:val="00293557"/>
    <w:rsid w:val="00293727"/>
    <w:rsid w:val="00293B3D"/>
    <w:rsid w:val="00293FA9"/>
    <w:rsid w:val="0029446C"/>
    <w:rsid w:val="002948D7"/>
    <w:rsid w:val="00294BBE"/>
    <w:rsid w:val="0029505B"/>
    <w:rsid w:val="002954AD"/>
    <w:rsid w:val="002959A7"/>
    <w:rsid w:val="00295C12"/>
    <w:rsid w:val="00295D06"/>
    <w:rsid w:val="00296170"/>
    <w:rsid w:val="00296621"/>
    <w:rsid w:val="00296856"/>
    <w:rsid w:val="00296898"/>
    <w:rsid w:val="002969A7"/>
    <w:rsid w:val="0029772F"/>
    <w:rsid w:val="00297AE7"/>
    <w:rsid w:val="00297BE3"/>
    <w:rsid w:val="00297CC4"/>
    <w:rsid w:val="002A003A"/>
    <w:rsid w:val="002A05BF"/>
    <w:rsid w:val="002A0D21"/>
    <w:rsid w:val="002A0DDF"/>
    <w:rsid w:val="002A0E4F"/>
    <w:rsid w:val="002A173B"/>
    <w:rsid w:val="002A222E"/>
    <w:rsid w:val="002A26AD"/>
    <w:rsid w:val="002A2813"/>
    <w:rsid w:val="002A2936"/>
    <w:rsid w:val="002A2D55"/>
    <w:rsid w:val="002A2ED1"/>
    <w:rsid w:val="002A363B"/>
    <w:rsid w:val="002A3865"/>
    <w:rsid w:val="002A3F40"/>
    <w:rsid w:val="002A3FF8"/>
    <w:rsid w:val="002A4155"/>
    <w:rsid w:val="002A4723"/>
    <w:rsid w:val="002A49BB"/>
    <w:rsid w:val="002A4F4F"/>
    <w:rsid w:val="002A507F"/>
    <w:rsid w:val="002A5834"/>
    <w:rsid w:val="002A5AA6"/>
    <w:rsid w:val="002A5D26"/>
    <w:rsid w:val="002A5EAC"/>
    <w:rsid w:val="002A5FF1"/>
    <w:rsid w:val="002A67CA"/>
    <w:rsid w:val="002A6DB4"/>
    <w:rsid w:val="002A7EB4"/>
    <w:rsid w:val="002A7F29"/>
    <w:rsid w:val="002B01D7"/>
    <w:rsid w:val="002B040B"/>
    <w:rsid w:val="002B0737"/>
    <w:rsid w:val="002B2215"/>
    <w:rsid w:val="002B256B"/>
    <w:rsid w:val="002B404A"/>
    <w:rsid w:val="002B42C9"/>
    <w:rsid w:val="002B430F"/>
    <w:rsid w:val="002B456F"/>
    <w:rsid w:val="002B4D5C"/>
    <w:rsid w:val="002B4EF8"/>
    <w:rsid w:val="002B4F17"/>
    <w:rsid w:val="002B5694"/>
    <w:rsid w:val="002B686E"/>
    <w:rsid w:val="002B6899"/>
    <w:rsid w:val="002B6EB7"/>
    <w:rsid w:val="002B6F0B"/>
    <w:rsid w:val="002B7342"/>
    <w:rsid w:val="002B79EE"/>
    <w:rsid w:val="002B7C10"/>
    <w:rsid w:val="002C0A72"/>
    <w:rsid w:val="002C0BE6"/>
    <w:rsid w:val="002C0F8D"/>
    <w:rsid w:val="002C13FD"/>
    <w:rsid w:val="002C17C5"/>
    <w:rsid w:val="002C1902"/>
    <w:rsid w:val="002C1A2B"/>
    <w:rsid w:val="002C2542"/>
    <w:rsid w:val="002C2732"/>
    <w:rsid w:val="002C2867"/>
    <w:rsid w:val="002C28FF"/>
    <w:rsid w:val="002C2D9A"/>
    <w:rsid w:val="002C2DF4"/>
    <w:rsid w:val="002C2F29"/>
    <w:rsid w:val="002C32F3"/>
    <w:rsid w:val="002C3641"/>
    <w:rsid w:val="002C367F"/>
    <w:rsid w:val="002C36E5"/>
    <w:rsid w:val="002C3995"/>
    <w:rsid w:val="002C5F52"/>
    <w:rsid w:val="002C5F73"/>
    <w:rsid w:val="002C692F"/>
    <w:rsid w:val="002C6CCE"/>
    <w:rsid w:val="002C7A40"/>
    <w:rsid w:val="002D058F"/>
    <w:rsid w:val="002D0917"/>
    <w:rsid w:val="002D1548"/>
    <w:rsid w:val="002D1BE2"/>
    <w:rsid w:val="002D2695"/>
    <w:rsid w:val="002D2793"/>
    <w:rsid w:val="002D303A"/>
    <w:rsid w:val="002D339E"/>
    <w:rsid w:val="002D33E7"/>
    <w:rsid w:val="002D388A"/>
    <w:rsid w:val="002D3A1A"/>
    <w:rsid w:val="002D4A85"/>
    <w:rsid w:val="002D4ACD"/>
    <w:rsid w:val="002D4BD8"/>
    <w:rsid w:val="002D4C1A"/>
    <w:rsid w:val="002D550B"/>
    <w:rsid w:val="002D553B"/>
    <w:rsid w:val="002D55C9"/>
    <w:rsid w:val="002D5858"/>
    <w:rsid w:val="002D724C"/>
    <w:rsid w:val="002D72DB"/>
    <w:rsid w:val="002D734B"/>
    <w:rsid w:val="002D7483"/>
    <w:rsid w:val="002E0727"/>
    <w:rsid w:val="002E0D64"/>
    <w:rsid w:val="002E18EF"/>
    <w:rsid w:val="002E1E50"/>
    <w:rsid w:val="002E2943"/>
    <w:rsid w:val="002E2B97"/>
    <w:rsid w:val="002E30E1"/>
    <w:rsid w:val="002E3854"/>
    <w:rsid w:val="002E3E1D"/>
    <w:rsid w:val="002E3E2C"/>
    <w:rsid w:val="002E44D0"/>
    <w:rsid w:val="002E4705"/>
    <w:rsid w:val="002E4C10"/>
    <w:rsid w:val="002E4D2E"/>
    <w:rsid w:val="002E4FD7"/>
    <w:rsid w:val="002E512B"/>
    <w:rsid w:val="002E5144"/>
    <w:rsid w:val="002E51D8"/>
    <w:rsid w:val="002E52A2"/>
    <w:rsid w:val="002E566D"/>
    <w:rsid w:val="002E592A"/>
    <w:rsid w:val="002E6D44"/>
    <w:rsid w:val="002E7500"/>
    <w:rsid w:val="002E7533"/>
    <w:rsid w:val="002F02B3"/>
    <w:rsid w:val="002F0474"/>
    <w:rsid w:val="002F0762"/>
    <w:rsid w:val="002F09E6"/>
    <w:rsid w:val="002F0D22"/>
    <w:rsid w:val="002F0FF4"/>
    <w:rsid w:val="002F19BB"/>
    <w:rsid w:val="002F21F2"/>
    <w:rsid w:val="002F3224"/>
    <w:rsid w:val="002F34BE"/>
    <w:rsid w:val="002F3877"/>
    <w:rsid w:val="002F3BD8"/>
    <w:rsid w:val="002F4372"/>
    <w:rsid w:val="002F496B"/>
    <w:rsid w:val="002F5503"/>
    <w:rsid w:val="002F56A6"/>
    <w:rsid w:val="002F5B74"/>
    <w:rsid w:val="002F664D"/>
    <w:rsid w:val="002F670E"/>
    <w:rsid w:val="002F741C"/>
    <w:rsid w:val="003000DE"/>
    <w:rsid w:val="0030047E"/>
    <w:rsid w:val="00300B3B"/>
    <w:rsid w:val="00300ED9"/>
    <w:rsid w:val="003010E9"/>
    <w:rsid w:val="0030183C"/>
    <w:rsid w:val="00301CD4"/>
    <w:rsid w:val="00301CE1"/>
    <w:rsid w:val="003029CC"/>
    <w:rsid w:val="00302E7D"/>
    <w:rsid w:val="00303070"/>
    <w:rsid w:val="0030367B"/>
    <w:rsid w:val="0030390F"/>
    <w:rsid w:val="0030393E"/>
    <w:rsid w:val="00303DC0"/>
    <w:rsid w:val="00303F4D"/>
    <w:rsid w:val="0030556E"/>
    <w:rsid w:val="00305585"/>
    <w:rsid w:val="003056D5"/>
    <w:rsid w:val="00305B6C"/>
    <w:rsid w:val="003061BF"/>
    <w:rsid w:val="003065BB"/>
    <w:rsid w:val="0030671A"/>
    <w:rsid w:val="00306AB5"/>
    <w:rsid w:val="00306B25"/>
    <w:rsid w:val="00306EE0"/>
    <w:rsid w:val="003076BA"/>
    <w:rsid w:val="00311895"/>
    <w:rsid w:val="003120DC"/>
    <w:rsid w:val="00312165"/>
    <w:rsid w:val="0031229A"/>
    <w:rsid w:val="00312501"/>
    <w:rsid w:val="003128BB"/>
    <w:rsid w:val="003128F7"/>
    <w:rsid w:val="003129F2"/>
    <w:rsid w:val="00312D0A"/>
    <w:rsid w:val="00312D7D"/>
    <w:rsid w:val="00313346"/>
    <w:rsid w:val="003134A4"/>
    <w:rsid w:val="003136B4"/>
    <w:rsid w:val="00313B62"/>
    <w:rsid w:val="00313E2D"/>
    <w:rsid w:val="00314203"/>
    <w:rsid w:val="0031456A"/>
    <w:rsid w:val="003149FC"/>
    <w:rsid w:val="00315846"/>
    <w:rsid w:val="003167BE"/>
    <w:rsid w:val="00316C39"/>
    <w:rsid w:val="003174DC"/>
    <w:rsid w:val="00317A50"/>
    <w:rsid w:val="00317D17"/>
    <w:rsid w:val="00317E5F"/>
    <w:rsid w:val="00320E35"/>
    <w:rsid w:val="0032144D"/>
    <w:rsid w:val="00321D65"/>
    <w:rsid w:val="00321D7F"/>
    <w:rsid w:val="00321FB1"/>
    <w:rsid w:val="003221C9"/>
    <w:rsid w:val="003221DA"/>
    <w:rsid w:val="00322C14"/>
    <w:rsid w:val="00322E7A"/>
    <w:rsid w:val="003234E0"/>
    <w:rsid w:val="00323C2D"/>
    <w:rsid w:val="00324524"/>
    <w:rsid w:val="0032492A"/>
    <w:rsid w:val="00324ED9"/>
    <w:rsid w:val="00325AC3"/>
    <w:rsid w:val="00325BA2"/>
    <w:rsid w:val="00325BF1"/>
    <w:rsid w:val="00325EA9"/>
    <w:rsid w:val="003267F3"/>
    <w:rsid w:val="00326C2A"/>
    <w:rsid w:val="003278A6"/>
    <w:rsid w:val="00327B0E"/>
    <w:rsid w:val="00327E1B"/>
    <w:rsid w:val="00330AF7"/>
    <w:rsid w:val="003313C2"/>
    <w:rsid w:val="0033142C"/>
    <w:rsid w:val="0033144A"/>
    <w:rsid w:val="003315A7"/>
    <w:rsid w:val="003316C7"/>
    <w:rsid w:val="00331ABB"/>
    <w:rsid w:val="00332130"/>
    <w:rsid w:val="00333016"/>
    <w:rsid w:val="00333A32"/>
    <w:rsid w:val="00333AF3"/>
    <w:rsid w:val="00333E38"/>
    <w:rsid w:val="00333E43"/>
    <w:rsid w:val="003344DF"/>
    <w:rsid w:val="0033455E"/>
    <w:rsid w:val="00334884"/>
    <w:rsid w:val="00334AE9"/>
    <w:rsid w:val="003352FA"/>
    <w:rsid w:val="00335414"/>
    <w:rsid w:val="0033594E"/>
    <w:rsid w:val="00335A9E"/>
    <w:rsid w:val="00335BF0"/>
    <w:rsid w:val="00336BD1"/>
    <w:rsid w:val="00336C57"/>
    <w:rsid w:val="00336DB2"/>
    <w:rsid w:val="0033723F"/>
    <w:rsid w:val="003375F4"/>
    <w:rsid w:val="00337625"/>
    <w:rsid w:val="003376FC"/>
    <w:rsid w:val="00337CD0"/>
    <w:rsid w:val="00340355"/>
    <w:rsid w:val="00340365"/>
    <w:rsid w:val="00340BD8"/>
    <w:rsid w:val="003413E6"/>
    <w:rsid w:val="00341B5F"/>
    <w:rsid w:val="00341E82"/>
    <w:rsid w:val="00342F3A"/>
    <w:rsid w:val="00342F55"/>
    <w:rsid w:val="00343109"/>
    <w:rsid w:val="0034317A"/>
    <w:rsid w:val="0034332B"/>
    <w:rsid w:val="003434DA"/>
    <w:rsid w:val="00343BE1"/>
    <w:rsid w:val="00343DD6"/>
    <w:rsid w:val="0034415E"/>
    <w:rsid w:val="0034445A"/>
    <w:rsid w:val="003448C2"/>
    <w:rsid w:val="0034604A"/>
    <w:rsid w:val="0034701F"/>
    <w:rsid w:val="00347226"/>
    <w:rsid w:val="0034744B"/>
    <w:rsid w:val="003479F2"/>
    <w:rsid w:val="00347B69"/>
    <w:rsid w:val="0035009F"/>
    <w:rsid w:val="003504CC"/>
    <w:rsid w:val="00350701"/>
    <w:rsid w:val="00350F28"/>
    <w:rsid w:val="0035109F"/>
    <w:rsid w:val="00351541"/>
    <w:rsid w:val="00351925"/>
    <w:rsid w:val="00351A3D"/>
    <w:rsid w:val="00351EF0"/>
    <w:rsid w:val="00352116"/>
    <w:rsid w:val="003521E3"/>
    <w:rsid w:val="00352298"/>
    <w:rsid w:val="003527D0"/>
    <w:rsid w:val="003529F8"/>
    <w:rsid w:val="00352A43"/>
    <w:rsid w:val="003536C9"/>
    <w:rsid w:val="00353D79"/>
    <w:rsid w:val="00354406"/>
    <w:rsid w:val="00354B24"/>
    <w:rsid w:val="00354D02"/>
    <w:rsid w:val="00355B72"/>
    <w:rsid w:val="00355E57"/>
    <w:rsid w:val="00356C4B"/>
    <w:rsid w:val="0035723B"/>
    <w:rsid w:val="003572C4"/>
    <w:rsid w:val="00360729"/>
    <w:rsid w:val="00361237"/>
    <w:rsid w:val="003612BC"/>
    <w:rsid w:val="00361BAE"/>
    <w:rsid w:val="00361C3F"/>
    <w:rsid w:val="00361C40"/>
    <w:rsid w:val="00362465"/>
    <w:rsid w:val="00362B18"/>
    <w:rsid w:val="00362DA7"/>
    <w:rsid w:val="003635A4"/>
    <w:rsid w:val="003636BD"/>
    <w:rsid w:val="00363BA1"/>
    <w:rsid w:val="00363BC8"/>
    <w:rsid w:val="003643D7"/>
    <w:rsid w:val="003643DA"/>
    <w:rsid w:val="003644CE"/>
    <w:rsid w:val="00364562"/>
    <w:rsid w:val="003645E3"/>
    <w:rsid w:val="00364848"/>
    <w:rsid w:val="00366140"/>
    <w:rsid w:val="00366930"/>
    <w:rsid w:val="00366950"/>
    <w:rsid w:val="00366B16"/>
    <w:rsid w:val="0036738E"/>
    <w:rsid w:val="00367E9B"/>
    <w:rsid w:val="00370A7E"/>
    <w:rsid w:val="00370E77"/>
    <w:rsid w:val="00371303"/>
    <w:rsid w:val="0037195C"/>
    <w:rsid w:val="00371B77"/>
    <w:rsid w:val="003720F6"/>
    <w:rsid w:val="003723D4"/>
    <w:rsid w:val="00372632"/>
    <w:rsid w:val="00372803"/>
    <w:rsid w:val="00372C63"/>
    <w:rsid w:val="00372DAB"/>
    <w:rsid w:val="00372EC0"/>
    <w:rsid w:val="00373454"/>
    <w:rsid w:val="0037399A"/>
    <w:rsid w:val="00373F18"/>
    <w:rsid w:val="003740E6"/>
    <w:rsid w:val="0037485E"/>
    <w:rsid w:val="0037486C"/>
    <w:rsid w:val="00375092"/>
    <w:rsid w:val="0037569D"/>
    <w:rsid w:val="003756D4"/>
    <w:rsid w:val="00375B27"/>
    <w:rsid w:val="00375B8D"/>
    <w:rsid w:val="00375D17"/>
    <w:rsid w:val="0037623F"/>
    <w:rsid w:val="003762A8"/>
    <w:rsid w:val="00376321"/>
    <w:rsid w:val="0037664A"/>
    <w:rsid w:val="00376728"/>
    <w:rsid w:val="003767B3"/>
    <w:rsid w:val="00376F8B"/>
    <w:rsid w:val="00377215"/>
    <w:rsid w:val="003776D6"/>
    <w:rsid w:val="003778C1"/>
    <w:rsid w:val="00377CBA"/>
    <w:rsid w:val="00377D90"/>
    <w:rsid w:val="0038084C"/>
    <w:rsid w:val="00380CDF"/>
    <w:rsid w:val="00381A49"/>
    <w:rsid w:val="00381B5D"/>
    <w:rsid w:val="00381FF2"/>
    <w:rsid w:val="00382772"/>
    <w:rsid w:val="00382F08"/>
    <w:rsid w:val="003832CC"/>
    <w:rsid w:val="003835B8"/>
    <w:rsid w:val="00383786"/>
    <w:rsid w:val="00383AA2"/>
    <w:rsid w:val="00383B3A"/>
    <w:rsid w:val="00383D4A"/>
    <w:rsid w:val="0038465C"/>
    <w:rsid w:val="00385297"/>
    <w:rsid w:val="00385505"/>
    <w:rsid w:val="003857C3"/>
    <w:rsid w:val="00385A50"/>
    <w:rsid w:val="00385E04"/>
    <w:rsid w:val="0038601A"/>
    <w:rsid w:val="00386466"/>
    <w:rsid w:val="00386490"/>
    <w:rsid w:val="0038667C"/>
    <w:rsid w:val="00386AF0"/>
    <w:rsid w:val="00386C38"/>
    <w:rsid w:val="00387634"/>
    <w:rsid w:val="00387DA1"/>
    <w:rsid w:val="00390B95"/>
    <w:rsid w:val="003911D0"/>
    <w:rsid w:val="003912AC"/>
    <w:rsid w:val="003913EE"/>
    <w:rsid w:val="003915F8"/>
    <w:rsid w:val="003920E1"/>
    <w:rsid w:val="0039293F"/>
    <w:rsid w:val="00393505"/>
    <w:rsid w:val="003938CD"/>
    <w:rsid w:val="0039440D"/>
    <w:rsid w:val="0039572E"/>
    <w:rsid w:val="0039599E"/>
    <w:rsid w:val="00396190"/>
    <w:rsid w:val="0039676B"/>
    <w:rsid w:val="00396CB8"/>
    <w:rsid w:val="00396E84"/>
    <w:rsid w:val="00396FE6"/>
    <w:rsid w:val="00397C23"/>
    <w:rsid w:val="00397E1E"/>
    <w:rsid w:val="003A08BE"/>
    <w:rsid w:val="003A12E6"/>
    <w:rsid w:val="003A1337"/>
    <w:rsid w:val="003A14A6"/>
    <w:rsid w:val="003A18F9"/>
    <w:rsid w:val="003A190F"/>
    <w:rsid w:val="003A25D0"/>
    <w:rsid w:val="003A2863"/>
    <w:rsid w:val="003A2A12"/>
    <w:rsid w:val="003A2F0A"/>
    <w:rsid w:val="003A30A2"/>
    <w:rsid w:val="003A3595"/>
    <w:rsid w:val="003A3A51"/>
    <w:rsid w:val="003A3E43"/>
    <w:rsid w:val="003A4185"/>
    <w:rsid w:val="003A4394"/>
    <w:rsid w:val="003A4743"/>
    <w:rsid w:val="003A4811"/>
    <w:rsid w:val="003A4C76"/>
    <w:rsid w:val="003A4D4C"/>
    <w:rsid w:val="003A4EC3"/>
    <w:rsid w:val="003A5C2F"/>
    <w:rsid w:val="003A5F54"/>
    <w:rsid w:val="003A655E"/>
    <w:rsid w:val="003A6C51"/>
    <w:rsid w:val="003A6E56"/>
    <w:rsid w:val="003A75F2"/>
    <w:rsid w:val="003A77C3"/>
    <w:rsid w:val="003A7939"/>
    <w:rsid w:val="003A7EB3"/>
    <w:rsid w:val="003A7ED4"/>
    <w:rsid w:val="003B0007"/>
    <w:rsid w:val="003B00E8"/>
    <w:rsid w:val="003B0868"/>
    <w:rsid w:val="003B100E"/>
    <w:rsid w:val="003B1D9D"/>
    <w:rsid w:val="003B2E57"/>
    <w:rsid w:val="003B3417"/>
    <w:rsid w:val="003B37BA"/>
    <w:rsid w:val="003B37DA"/>
    <w:rsid w:val="003B3842"/>
    <w:rsid w:val="003B3FDC"/>
    <w:rsid w:val="003B451A"/>
    <w:rsid w:val="003B495D"/>
    <w:rsid w:val="003B4B51"/>
    <w:rsid w:val="003B4C4E"/>
    <w:rsid w:val="003B54BB"/>
    <w:rsid w:val="003B6369"/>
    <w:rsid w:val="003B69EC"/>
    <w:rsid w:val="003B6A8A"/>
    <w:rsid w:val="003B75DD"/>
    <w:rsid w:val="003B7B94"/>
    <w:rsid w:val="003B7D9E"/>
    <w:rsid w:val="003C1504"/>
    <w:rsid w:val="003C1E06"/>
    <w:rsid w:val="003C26FC"/>
    <w:rsid w:val="003C29B3"/>
    <w:rsid w:val="003C3524"/>
    <w:rsid w:val="003C39F7"/>
    <w:rsid w:val="003C3AF3"/>
    <w:rsid w:val="003C3E44"/>
    <w:rsid w:val="003C50D6"/>
    <w:rsid w:val="003C52B3"/>
    <w:rsid w:val="003C55D6"/>
    <w:rsid w:val="003C5CC1"/>
    <w:rsid w:val="003C5D1B"/>
    <w:rsid w:val="003C6707"/>
    <w:rsid w:val="003C6ED2"/>
    <w:rsid w:val="003C71B4"/>
    <w:rsid w:val="003C727A"/>
    <w:rsid w:val="003C7BC6"/>
    <w:rsid w:val="003D0057"/>
    <w:rsid w:val="003D0291"/>
    <w:rsid w:val="003D0838"/>
    <w:rsid w:val="003D0D8F"/>
    <w:rsid w:val="003D1440"/>
    <w:rsid w:val="003D2244"/>
    <w:rsid w:val="003D242C"/>
    <w:rsid w:val="003D2AB9"/>
    <w:rsid w:val="003D2B3F"/>
    <w:rsid w:val="003D2DEB"/>
    <w:rsid w:val="003D30FC"/>
    <w:rsid w:val="003D327B"/>
    <w:rsid w:val="003D3838"/>
    <w:rsid w:val="003D3C25"/>
    <w:rsid w:val="003D3D0F"/>
    <w:rsid w:val="003D3ED9"/>
    <w:rsid w:val="003D3F79"/>
    <w:rsid w:val="003D3FE5"/>
    <w:rsid w:val="003D4677"/>
    <w:rsid w:val="003D4A1C"/>
    <w:rsid w:val="003D5204"/>
    <w:rsid w:val="003D64B2"/>
    <w:rsid w:val="003D6D60"/>
    <w:rsid w:val="003D6D6A"/>
    <w:rsid w:val="003D7C7A"/>
    <w:rsid w:val="003E02C7"/>
    <w:rsid w:val="003E03CB"/>
    <w:rsid w:val="003E055B"/>
    <w:rsid w:val="003E09BF"/>
    <w:rsid w:val="003E10E4"/>
    <w:rsid w:val="003E11F4"/>
    <w:rsid w:val="003E163B"/>
    <w:rsid w:val="003E1ABC"/>
    <w:rsid w:val="003E1BC5"/>
    <w:rsid w:val="003E1CFC"/>
    <w:rsid w:val="003E1EF7"/>
    <w:rsid w:val="003E26D1"/>
    <w:rsid w:val="003E2C17"/>
    <w:rsid w:val="003E316E"/>
    <w:rsid w:val="003E3AD0"/>
    <w:rsid w:val="003E3B2F"/>
    <w:rsid w:val="003E4078"/>
    <w:rsid w:val="003E47F2"/>
    <w:rsid w:val="003E5175"/>
    <w:rsid w:val="003E5536"/>
    <w:rsid w:val="003E5E3E"/>
    <w:rsid w:val="003E60C5"/>
    <w:rsid w:val="003E63CD"/>
    <w:rsid w:val="003E6A78"/>
    <w:rsid w:val="003E6B6A"/>
    <w:rsid w:val="003E6EED"/>
    <w:rsid w:val="003E773A"/>
    <w:rsid w:val="003E7801"/>
    <w:rsid w:val="003E7D98"/>
    <w:rsid w:val="003E7DFB"/>
    <w:rsid w:val="003E7F24"/>
    <w:rsid w:val="003F123D"/>
    <w:rsid w:val="003F165C"/>
    <w:rsid w:val="003F1843"/>
    <w:rsid w:val="003F2B70"/>
    <w:rsid w:val="003F2DC9"/>
    <w:rsid w:val="003F2F97"/>
    <w:rsid w:val="003F41B5"/>
    <w:rsid w:val="003F4552"/>
    <w:rsid w:val="003F5981"/>
    <w:rsid w:val="003F59DD"/>
    <w:rsid w:val="003F6BEB"/>
    <w:rsid w:val="003F75FB"/>
    <w:rsid w:val="003F7838"/>
    <w:rsid w:val="0040063D"/>
    <w:rsid w:val="00400D4A"/>
    <w:rsid w:val="0040151F"/>
    <w:rsid w:val="00401C22"/>
    <w:rsid w:val="00402B1B"/>
    <w:rsid w:val="00402C21"/>
    <w:rsid w:val="00402DF4"/>
    <w:rsid w:val="00403124"/>
    <w:rsid w:val="00403419"/>
    <w:rsid w:val="00403429"/>
    <w:rsid w:val="00403579"/>
    <w:rsid w:val="00403878"/>
    <w:rsid w:val="00403AD7"/>
    <w:rsid w:val="00403F61"/>
    <w:rsid w:val="0040489D"/>
    <w:rsid w:val="004052B6"/>
    <w:rsid w:val="00406830"/>
    <w:rsid w:val="0040686B"/>
    <w:rsid w:val="00406F7B"/>
    <w:rsid w:val="00407075"/>
    <w:rsid w:val="00407096"/>
    <w:rsid w:val="00407EA9"/>
    <w:rsid w:val="0041007B"/>
    <w:rsid w:val="0041018F"/>
    <w:rsid w:val="00410395"/>
    <w:rsid w:val="0041073D"/>
    <w:rsid w:val="00411B64"/>
    <w:rsid w:val="00411C68"/>
    <w:rsid w:val="00412B93"/>
    <w:rsid w:val="004137F4"/>
    <w:rsid w:val="00413B16"/>
    <w:rsid w:val="004142D3"/>
    <w:rsid w:val="0041481D"/>
    <w:rsid w:val="00414DA5"/>
    <w:rsid w:val="004157E2"/>
    <w:rsid w:val="00415811"/>
    <w:rsid w:val="00415A39"/>
    <w:rsid w:val="00415C11"/>
    <w:rsid w:val="00415ECF"/>
    <w:rsid w:val="00416258"/>
    <w:rsid w:val="004164DE"/>
    <w:rsid w:val="00416653"/>
    <w:rsid w:val="00416B14"/>
    <w:rsid w:val="00417A96"/>
    <w:rsid w:val="00417CD1"/>
    <w:rsid w:val="00417D70"/>
    <w:rsid w:val="004206B4"/>
    <w:rsid w:val="0042085A"/>
    <w:rsid w:val="00420AF3"/>
    <w:rsid w:val="00421469"/>
    <w:rsid w:val="00421ABE"/>
    <w:rsid w:val="0042235A"/>
    <w:rsid w:val="00422436"/>
    <w:rsid w:val="004224AB"/>
    <w:rsid w:val="00422BD9"/>
    <w:rsid w:val="00422C20"/>
    <w:rsid w:val="00423056"/>
    <w:rsid w:val="00423478"/>
    <w:rsid w:val="00423EC1"/>
    <w:rsid w:val="0042493B"/>
    <w:rsid w:val="00424BF0"/>
    <w:rsid w:val="00424C63"/>
    <w:rsid w:val="004250C2"/>
    <w:rsid w:val="004257D9"/>
    <w:rsid w:val="00425972"/>
    <w:rsid w:val="0042620A"/>
    <w:rsid w:val="004262B5"/>
    <w:rsid w:val="0042630B"/>
    <w:rsid w:val="004264B6"/>
    <w:rsid w:val="00426B96"/>
    <w:rsid w:val="00426BED"/>
    <w:rsid w:val="00426C10"/>
    <w:rsid w:val="00426E29"/>
    <w:rsid w:val="0042761A"/>
    <w:rsid w:val="004277B7"/>
    <w:rsid w:val="00427B6C"/>
    <w:rsid w:val="00427FCA"/>
    <w:rsid w:val="004300A4"/>
    <w:rsid w:val="00430120"/>
    <w:rsid w:val="004310CC"/>
    <w:rsid w:val="00431680"/>
    <w:rsid w:val="004316D6"/>
    <w:rsid w:val="004316FE"/>
    <w:rsid w:val="00431C6A"/>
    <w:rsid w:val="00432651"/>
    <w:rsid w:val="0043290E"/>
    <w:rsid w:val="00432EFC"/>
    <w:rsid w:val="00433070"/>
    <w:rsid w:val="00433319"/>
    <w:rsid w:val="0043337E"/>
    <w:rsid w:val="0043349F"/>
    <w:rsid w:val="004354B9"/>
    <w:rsid w:val="00435696"/>
    <w:rsid w:val="00435813"/>
    <w:rsid w:val="00435AD0"/>
    <w:rsid w:val="00436713"/>
    <w:rsid w:val="00436CBE"/>
    <w:rsid w:val="0043792D"/>
    <w:rsid w:val="004379EE"/>
    <w:rsid w:val="00437B28"/>
    <w:rsid w:val="00437B4D"/>
    <w:rsid w:val="00437D23"/>
    <w:rsid w:val="00437F8F"/>
    <w:rsid w:val="00440374"/>
    <w:rsid w:val="00440BD5"/>
    <w:rsid w:val="00441065"/>
    <w:rsid w:val="004410F1"/>
    <w:rsid w:val="0044121A"/>
    <w:rsid w:val="00441FFC"/>
    <w:rsid w:val="00442ECD"/>
    <w:rsid w:val="00443314"/>
    <w:rsid w:val="0044415C"/>
    <w:rsid w:val="004448A6"/>
    <w:rsid w:val="00444924"/>
    <w:rsid w:val="0044536B"/>
    <w:rsid w:val="00445DFC"/>
    <w:rsid w:val="00445E4E"/>
    <w:rsid w:val="00446046"/>
    <w:rsid w:val="0044647C"/>
    <w:rsid w:val="0044648F"/>
    <w:rsid w:val="00446C1F"/>
    <w:rsid w:val="00447CA0"/>
    <w:rsid w:val="00450504"/>
    <w:rsid w:val="00450A05"/>
    <w:rsid w:val="00450A14"/>
    <w:rsid w:val="004510DC"/>
    <w:rsid w:val="00451852"/>
    <w:rsid w:val="00451F07"/>
    <w:rsid w:val="00451FB8"/>
    <w:rsid w:val="0045235E"/>
    <w:rsid w:val="00452B5E"/>
    <w:rsid w:val="00452E8F"/>
    <w:rsid w:val="0045305E"/>
    <w:rsid w:val="0045326D"/>
    <w:rsid w:val="004535B5"/>
    <w:rsid w:val="00454942"/>
    <w:rsid w:val="0045546D"/>
    <w:rsid w:val="00455DF1"/>
    <w:rsid w:val="00456085"/>
    <w:rsid w:val="004562FF"/>
    <w:rsid w:val="00456D6E"/>
    <w:rsid w:val="00456EF4"/>
    <w:rsid w:val="00457313"/>
    <w:rsid w:val="0045771A"/>
    <w:rsid w:val="00460106"/>
    <w:rsid w:val="00460641"/>
    <w:rsid w:val="004607EB"/>
    <w:rsid w:val="004610A8"/>
    <w:rsid w:val="00461655"/>
    <w:rsid w:val="004616A5"/>
    <w:rsid w:val="00461CA9"/>
    <w:rsid w:val="0046200A"/>
    <w:rsid w:val="00462240"/>
    <w:rsid w:val="0046325D"/>
    <w:rsid w:val="00463371"/>
    <w:rsid w:val="00463544"/>
    <w:rsid w:val="00463989"/>
    <w:rsid w:val="00463E73"/>
    <w:rsid w:val="00463F50"/>
    <w:rsid w:val="004646E5"/>
    <w:rsid w:val="0046475F"/>
    <w:rsid w:val="00464BA2"/>
    <w:rsid w:val="00464C23"/>
    <w:rsid w:val="00464CE5"/>
    <w:rsid w:val="00465104"/>
    <w:rsid w:val="0046553C"/>
    <w:rsid w:val="00465647"/>
    <w:rsid w:val="004662E2"/>
    <w:rsid w:val="004665C2"/>
    <w:rsid w:val="004665F4"/>
    <w:rsid w:val="004666A7"/>
    <w:rsid w:val="004668BA"/>
    <w:rsid w:val="004675A4"/>
    <w:rsid w:val="00467A67"/>
    <w:rsid w:val="00467AD9"/>
    <w:rsid w:val="00470533"/>
    <w:rsid w:val="004706EF"/>
    <w:rsid w:val="00470E43"/>
    <w:rsid w:val="0047170A"/>
    <w:rsid w:val="004718F0"/>
    <w:rsid w:val="004719D9"/>
    <w:rsid w:val="00471A9F"/>
    <w:rsid w:val="00471D5E"/>
    <w:rsid w:val="00471EA1"/>
    <w:rsid w:val="00472647"/>
    <w:rsid w:val="00472A04"/>
    <w:rsid w:val="00472D9B"/>
    <w:rsid w:val="00472DBB"/>
    <w:rsid w:val="004740D9"/>
    <w:rsid w:val="00474881"/>
    <w:rsid w:val="00475661"/>
    <w:rsid w:val="0047577B"/>
    <w:rsid w:val="00475A73"/>
    <w:rsid w:val="00475E7F"/>
    <w:rsid w:val="00475F93"/>
    <w:rsid w:val="004765E5"/>
    <w:rsid w:val="00476C5F"/>
    <w:rsid w:val="0047782E"/>
    <w:rsid w:val="00477CDE"/>
    <w:rsid w:val="00477DDC"/>
    <w:rsid w:val="0048013A"/>
    <w:rsid w:val="00480887"/>
    <w:rsid w:val="00481DFA"/>
    <w:rsid w:val="004822E5"/>
    <w:rsid w:val="00482C01"/>
    <w:rsid w:val="00483340"/>
    <w:rsid w:val="00483B23"/>
    <w:rsid w:val="004847A6"/>
    <w:rsid w:val="00484A60"/>
    <w:rsid w:val="00485A85"/>
    <w:rsid w:val="00486BCE"/>
    <w:rsid w:val="004875DB"/>
    <w:rsid w:val="004879DF"/>
    <w:rsid w:val="00487AA3"/>
    <w:rsid w:val="00487F63"/>
    <w:rsid w:val="00490121"/>
    <w:rsid w:val="0049068E"/>
    <w:rsid w:val="0049179D"/>
    <w:rsid w:val="004921E9"/>
    <w:rsid w:val="00492442"/>
    <w:rsid w:val="004925A8"/>
    <w:rsid w:val="00493775"/>
    <w:rsid w:val="00493AF5"/>
    <w:rsid w:val="004940DC"/>
    <w:rsid w:val="00494642"/>
    <w:rsid w:val="00494C64"/>
    <w:rsid w:val="00494D39"/>
    <w:rsid w:val="00494D82"/>
    <w:rsid w:val="004957C9"/>
    <w:rsid w:val="00495EC8"/>
    <w:rsid w:val="00496350"/>
    <w:rsid w:val="00496418"/>
    <w:rsid w:val="0049644B"/>
    <w:rsid w:val="00496B7D"/>
    <w:rsid w:val="00497379"/>
    <w:rsid w:val="00497DFB"/>
    <w:rsid w:val="004A0B53"/>
    <w:rsid w:val="004A0C48"/>
    <w:rsid w:val="004A121A"/>
    <w:rsid w:val="004A1ADC"/>
    <w:rsid w:val="004A1FBD"/>
    <w:rsid w:val="004A21CE"/>
    <w:rsid w:val="004A2857"/>
    <w:rsid w:val="004A2C1A"/>
    <w:rsid w:val="004A2CA6"/>
    <w:rsid w:val="004A329A"/>
    <w:rsid w:val="004A38A7"/>
    <w:rsid w:val="004A4074"/>
    <w:rsid w:val="004A426E"/>
    <w:rsid w:val="004A52ED"/>
    <w:rsid w:val="004A54E0"/>
    <w:rsid w:val="004A55B1"/>
    <w:rsid w:val="004A5B28"/>
    <w:rsid w:val="004A6365"/>
    <w:rsid w:val="004A63B4"/>
    <w:rsid w:val="004A6831"/>
    <w:rsid w:val="004A6C6B"/>
    <w:rsid w:val="004A7199"/>
    <w:rsid w:val="004B0244"/>
    <w:rsid w:val="004B024A"/>
    <w:rsid w:val="004B0364"/>
    <w:rsid w:val="004B079D"/>
    <w:rsid w:val="004B0899"/>
    <w:rsid w:val="004B0DA7"/>
    <w:rsid w:val="004B0EEC"/>
    <w:rsid w:val="004B170B"/>
    <w:rsid w:val="004B1C76"/>
    <w:rsid w:val="004B1E95"/>
    <w:rsid w:val="004B20FF"/>
    <w:rsid w:val="004B2E1E"/>
    <w:rsid w:val="004B3551"/>
    <w:rsid w:val="004B35E8"/>
    <w:rsid w:val="004B3C3C"/>
    <w:rsid w:val="004B3C5F"/>
    <w:rsid w:val="004B3DC1"/>
    <w:rsid w:val="004B4784"/>
    <w:rsid w:val="004B4BAE"/>
    <w:rsid w:val="004B4F89"/>
    <w:rsid w:val="004B50B8"/>
    <w:rsid w:val="004B5130"/>
    <w:rsid w:val="004B543D"/>
    <w:rsid w:val="004B54E5"/>
    <w:rsid w:val="004B59AC"/>
    <w:rsid w:val="004B5FB9"/>
    <w:rsid w:val="004B6018"/>
    <w:rsid w:val="004B624F"/>
    <w:rsid w:val="004B62B7"/>
    <w:rsid w:val="004B6D2C"/>
    <w:rsid w:val="004B7813"/>
    <w:rsid w:val="004B782C"/>
    <w:rsid w:val="004B78C6"/>
    <w:rsid w:val="004B7931"/>
    <w:rsid w:val="004B7C53"/>
    <w:rsid w:val="004B7C59"/>
    <w:rsid w:val="004C032B"/>
    <w:rsid w:val="004C0931"/>
    <w:rsid w:val="004C0959"/>
    <w:rsid w:val="004C1A1D"/>
    <w:rsid w:val="004C20AA"/>
    <w:rsid w:val="004C2B2D"/>
    <w:rsid w:val="004C2C05"/>
    <w:rsid w:val="004C2C8E"/>
    <w:rsid w:val="004C436C"/>
    <w:rsid w:val="004C5203"/>
    <w:rsid w:val="004C530B"/>
    <w:rsid w:val="004C5594"/>
    <w:rsid w:val="004C6102"/>
    <w:rsid w:val="004C6866"/>
    <w:rsid w:val="004C7450"/>
    <w:rsid w:val="004C7D9D"/>
    <w:rsid w:val="004D0247"/>
    <w:rsid w:val="004D06B5"/>
    <w:rsid w:val="004D07F5"/>
    <w:rsid w:val="004D0BA0"/>
    <w:rsid w:val="004D1904"/>
    <w:rsid w:val="004D253B"/>
    <w:rsid w:val="004D2685"/>
    <w:rsid w:val="004D27C4"/>
    <w:rsid w:val="004D2A32"/>
    <w:rsid w:val="004D2B13"/>
    <w:rsid w:val="004D2D06"/>
    <w:rsid w:val="004D2E12"/>
    <w:rsid w:val="004D36DE"/>
    <w:rsid w:val="004D5094"/>
    <w:rsid w:val="004D5116"/>
    <w:rsid w:val="004D5203"/>
    <w:rsid w:val="004D53A6"/>
    <w:rsid w:val="004D54D8"/>
    <w:rsid w:val="004D5784"/>
    <w:rsid w:val="004D5901"/>
    <w:rsid w:val="004D5F9B"/>
    <w:rsid w:val="004D6FFC"/>
    <w:rsid w:val="004D7023"/>
    <w:rsid w:val="004D72E4"/>
    <w:rsid w:val="004D73A7"/>
    <w:rsid w:val="004D77B9"/>
    <w:rsid w:val="004D7926"/>
    <w:rsid w:val="004E2777"/>
    <w:rsid w:val="004E2BB3"/>
    <w:rsid w:val="004E33C8"/>
    <w:rsid w:val="004E392C"/>
    <w:rsid w:val="004E3A57"/>
    <w:rsid w:val="004E3C83"/>
    <w:rsid w:val="004E4D9C"/>
    <w:rsid w:val="004E561F"/>
    <w:rsid w:val="004E5F37"/>
    <w:rsid w:val="004E629A"/>
    <w:rsid w:val="004E6674"/>
    <w:rsid w:val="004E68AD"/>
    <w:rsid w:val="004E6D33"/>
    <w:rsid w:val="004E70C4"/>
    <w:rsid w:val="004E763A"/>
    <w:rsid w:val="004E7C84"/>
    <w:rsid w:val="004F0AF4"/>
    <w:rsid w:val="004F0D62"/>
    <w:rsid w:val="004F0F4C"/>
    <w:rsid w:val="004F1303"/>
    <w:rsid w:val="004F165A"/>
    <w:rsid w:val="004F1698"/>
    <w:rsid w:val="004F173B"/>
    <w:rsid w:val="004F1FA4"/>
    <w:rsid w:val="004F2118"/>
    <w:rsid w:val="004F213D"/>
    <w:rsid w:val="004F22C9"/>
    <w:rsid w:val="004F22CD"/>
    <w:rsid w:val="004F2493"/>
    <w:rsid w:val="004F2DAB"/>
    <w:rsid w:val="004F2FDD"/>
    <w:rsid w:val="004F3056"/>
    <w:rsid w:val="004F3385"/>
    <w:rsid w:val="004F385B"/>
    <w:rsid w:val="004F386A"/>
    <w:rsid w:val="004F3D2B"/>
    <w:rsid w:val="004F3E12"/>
    <w:rsid w:val="004F4080"/>
    <w:rsid w:val="004F41BC"/>
    <w:rsid w:val="004F4244"/>
    <w:rsid w:val="004F425E"/>
    <w:rsid w:val="004F4974"/>
    <w:rsid w:val="004F4DA0"/>
    <w:rsid w:val="004F5D08"/>
    <w:rsid w:val="004F764F"/>
    <w:rsid w:val="004F7B72"/>
    <w:rsid w:val="004F7C7F"/>
    <w:rsid w:val="005006C2"/>
    <w:rsid w:val="00500FB2"/>
    <w:rsid w:val="005019CA"/>
    <w:rsid w:val="00501BC7"/>
    <w:rsid w:val="00501CE8"/>
    <w:rsid w:val="0050233E"/>
    <w:rsid w:val="00503290"/>
    <w:rsid w:val="005037D1"/>
    <w:rsid w:val="00503A63"/>
    <w:rsid w:val="005044ED"/>
    <w:rsid w:val="005049B9"/>
    <w:rsid w:val="005057F5"/>
    <w:rsid w:val="005059BB"/>
    <w:rsid w:val="005067F2"/>
    <w:rsid w:val="00506ECA"/>
    <w:rsid w:val="0050726D"/>
    <w:rsid w:val="005079F5"/>
    <w:rsid w:val="00507B43"/>
    <w:rsid w:val="0051034E"/>
    <w:rsid w:val="005103B8"/>
    <w:rsid w:val="00510812"/>
    <w:rsid w:val="00510871"/>
    <w:rsid w:val="005116F7"/>
    <w:rsid w:val="00511974"/>
    <w:rsid w:val="00511D06"/>
    <w:rsid w:val="00511E10"/>
    <w:rsid w:val="00512126"/>
    <w:rsid w:val="0051238B"/>
    <w:rsid w:val="005129ED"/>
    <w:rsid w:val="00512C1A"/>
    <w:rsid w:val="00513279"/>
    <w:rsid w:val="0051372A"/>
    <w:rsid w:val="00513CBE"/>
    <w:rsid w:val="00514042"/>
    <w:rsid w:val="00514104"/>
    <w:rsid w:val="005150A0"/>
    <w:rsid w:val="005156B6"/>
    <w:rsid w:val="0051632F"/>
    <w:rsid w:val="00516747"/>
    <w:rsid w:val="0051695E"/>
    <w:rsid w:val="00516D93"/>
    <w:rsid w:val="00516EDA"/>
    <w:rsid w:val="00516F99"/>
    <w:rsid w:val="00517BF9"/>
    <w:rsid w:val="00520129"/>
    <w:rsid w:val="0052036F"/>
    <w:rsid w:val="0052092F"/>
    <w:rsid w:val="00521169"/>
    <w:rsid w:val="005220BF"/>
    <w:rsid w:val="00522E58"/>
    <w:rsid w:val="0052324C"/>
    <w:rsid w:val="00523676"/>
    <w:rsid w:val="00523E30"/>
    <w:rsid w:val="00523F7F"/>
    <w:rsid w:val="00524355"/>
    <w:rsid w:val="005244AB"/>
    <w:rsid w:val="005247AB"/>
    <w:rsid w:val="00524CDE"/>
    <w:rsid w:val="005250D5"/>
    <w:rsid w:val="00525942"/>
    <w:rsid w:val="00525A55"/>
    <w:rsid w:val="005265D4"/>
    <w:rsid w:val="005265DA"/>
    <w:rsid w:val="005268BA"/>
    <w:rsid w:val="005269E1"/>
    <w:rsid w:val="00526F19"/>
    <w:rsid w:val="005279AA"/>
    <w:rsid w:val="00527A0C"/>
    <w:rsid w:val="00527A33"/>
    <w:rsid w:val="00530048"/>
    <w:rsid w:val="00530A18"/>
    <w:rsid w:val="00530EB4"/>
    <w:rsid w:val="00530F23"/>
    <w:rsid w:val="005313E0"/>
    <w:rsid w:val="00531CBD"/>
    <w:rsid w:val="00532039"/>
    <w:rsid w:val="00532343"/>
    <w:rsid w:val="005323C4"/>
    <w:rsid w:val="0053240B"/>
    <w:rsid w:val="00532AD7"/>
    <w:rsid w:val="0053455B"/>
    <w:rsid w:val="00534B73"/>
    <w:rsid w:val="00534D8B"/>
    <w:rsid w:val="00534F11"/>
    <w:rsid w:val="00535005"/>
    <w:rsid w:val="00535033"/>
    <w:rsid w:val="00535591"/>
    <w:rsid w:val="00535C97"/>
    <w:rsid w:val="00536A7F"/>
    <w:rsid w:val="00536D37"/>
    <w:rsid w:val="005370A5"/>
    <w:rsid w:val="005373DB"/>
    <w:rsid w:val="00540199"/>
    <w:rsid w:val="0054045F"/>
    <w:rsid w:val="0054094A"/>
    <w:rsid w:val="00540DE9"/>
    <w:rsid w:val="00540F56"/>
    <w:rsid w:val="0054105B"/>
    <w:rsid w:val="00541780"/>
    <w:rsid w:val="005420DF"/>
    <w:rsid w:val="005422BB"/>
    <w:rsid w:val="005423A5"/>
    <w:rsid w:val="00542609"/>
    <w:rsid w:val="00542827"/>
    <w:rsid w:val="0054288F"/>
    <w:rsid w:val="0054297C"/>
    <w:rsid w:val="00542ACE"/>
    <w:rsid w:val="00543414"/>
    <w:rsid w:val="00543633"/>
    <w:rsid w:val="00543E16"/>
    <w:rsid w:val="005440EE"/>
    <w:rsid w:val="0054485F"/>
    <w:rsid w:val="00544EB7"/>
    <w:rsid w:val="00545D32"/>
    <w:rsid w:val="00546169"/>
    <w:rsid w:val="0054629F"/>
    <w:rsid w:val="00546986"/>
    <w:rsid w:val="00546A94"/>
    <w:rsid w:val="00546C1A"/>
    <w:rsid w:val="00546D3D"/>
    <w:rsid w:val="0054722F"/>
    <w:rsid w:val="00547D7C"/>
    <w:rsid w:val="00550102"/>
    <w:rsid w:val="0055041A"/>
    <w:rsid w:val="0055082E"/>
    <w:rsid w:val="005508CC"/>
    <w:rsid w:val="00550A4D"/>
    <w:rsid w:val="00550DD6"/>
    <w:rsid w:val="00550FD5"/>
    <w:rsid w:val="005511FD"/>
    <w:rsid w:val="00551A53"/>
    <w:rsid w:val="00551E2D"/>
    <w:rsid w:val="005521CF"/>
    <w:rsid w:val="005523AD"/>
    <w:rsid w:val="0055262A"/>
    <w:rsid w:val="005526EF"/>
    <w:rsid w:val="005527DA"/>
    <w:rsid w:val="0055292F"/>
    <w:rsid w:val="005532C8"/>
    <w:rsid w:val="005535C9"/>
    <w:rsid w:val="005541EB"/>
    <w:rsid w:val="0055477B"/>
    <w:rsid w:val="00554884"/>
    <w:rsid w:val="00554A53"/>
    <w:rsid w:val="00555128"/>
    <w:rsid w:val="005554B6"/>
    <w:rsid w:val="00555CD4"/>
    <w:rsid w:val="00555D2D"/>
    <w:rsid w:val="00555EBF"/>
    <w:rsid w:val="005570F9"/>
    <w:rsid w:val="0055731E"/>
    <w:rsid w:val="005574A6"/>
    <w:rsid w:val="00557CBB"/>
    <w:rsid w:val="00560338"/>
    <w:rsid w:val="00560FF1"/>
    <w:rsid w:val="005612FC"/>
    <w:rsid w:val="00562525"/>
    <w:rsid w:val="005628FD"/>
    <w:rsid w:val="00562B1C"/>
    <w:rsid w:val="005631C3"/>
    <w:rsid w:val="00563694"/>
    <w:rsid w:val="00563D6A"/>
    <w:rsid w:val="00563EDE"/>
    <w:rsid w:val="00563F2E"/>
    <w:rsid w:val="00564413"/>
    <w:rsid w:val="005645D2"/>
    <w:rsid w:val="005646B1"/>
    <w:rsid w:val="005657DB"/>
    <w:rsid w:val="0056582E"/>
    <w:rsid w:val="00565972"/>
    <w:rsid w:val="00565D5A"/>
    <w:rsid w:val="00566872"/>
    <w:rsid w:val="005668AF"/>
    <w:rsid w:val="00566A06"/>
    <w:rsid w:val="00566F97"/>
    <w:rsid w:val="00567EEE"/>
    <w:rsid w:val="00567F64"/>
    <w:rsid w:val="005704E8"/>
    <w:rsid w:val="005708E8"/>
    <w:rsid w:val="005714E2"/>
    <w:rsid w:val="00571CBD"/>
    <w:rsid w:val="00571D88"/>
    <w:rsid w:val="00571F25"/>
    <w:rsid w:val="00573482"/>
    <w:rsid w:val="00573910"/>
    <w:rsid w:val="00573920"/>
    <w:rsid w:val="005739CB"/>
    <w:rsid w:val="00573B5C"/>
    <w:rsid w:val="00573CE0"/>
    <w:rsid w:val="00573EBE"/>
    <w:rsid w:val="00574C79"/>
    <w:rsid w:val="005752F7"/>
    <w:rsid w:val="005757F7"/>
    <w:rsid w:val="005759D6"/>
    <w:rsid w:val="005759EA"/>
    <w:rsid w:val="00575CC0"/>
    <w:rsid w:val="00575D3A"/>
    <w:rsid w:val="00576946"/>
    <w:rsid w:val="00577648"/>
    <w:rsid w:val="005779C0"/>
    <w:rsid w:val="0058074F"/>
    <w:rsid w:val="00580866"/>
    <w:rsid w:val="00580CA6"/>
    <w:rsid w:val="00580E53"/>
    <w:rsid w:val="005810E6"/>
    <w:rsid w:val="0058119F"/>
    <w:rsid w:val="00581664"/>
    <w:rsid w:val="00581D1A"/>
    <w:rsid w:val="00582492"/>
    <w:rsid w:val="00582E01"/>
    <w:rsid w:val="00583935"/>
    <w:rsid w:val="00583B93"/>
    <w:rsid w:val="00584A9B"/>
    <w:rsid w:val="00584B70"/>
    <w:rsid w:val="00585078"/>
    <w:rsid w:val="005852E5"/>
    <w:rsid w:val="00585847"/>
    <w:rsid w:val="005858D5"/>
    <w:rsid w:val="00585A11"/>
    <w:rsid w:val="00586971"/>
    <w:rsid w:val="00586ECA"/>
    <w:rsid w:val="00586F38"/>
    <w:rsid w:val="00587501"/>
    <w:rsid w:val="005876D8"/>
    <w:rsid w:val="00587B7E"/>
    <w:rsid w:val="00590897"/>
    <w:rsid w:val="00590B13"/>
    <w:rsid w:val="00591656"/>
    <w:rsid w:val="00591E1F"/>
    <w:rsid w:val="00592D9E"/>
    <w:rsid w:val="00593023"/>
    <w:rsid w:val="00593549"/>
    <w:rsid w:val="00593A98"/>
    <w:rsid w:val="00593FC4"/>
    <w:rsid w:val="005943BE"/>
    <w:rsid w:val="00594B25"/>
    <w:rsid w:val="005952BD"/>
    <w:rsid w:val="005954E8"/>
    <w:rsid w:val="0059575E"/>
    <w:rsid w:val="00595895"/>
    <w:rsid w:val="00596046"/>
    <w:rsid w:val="005961B9"/>
    <w:rsid w:val="005965B3"/>
    <w:rsid w:val="005969A9"/>
    <w:rsid w:val="005A0107"/>
    <w:rsid w:val="005A01A5"/>
    <w:rsid w:val="005A08BC"/>
    <w:rsid w:val="005A0D7D"/>
    <w:rsid w:val="005A10F1"/>
    <w:rsid w:val="005A15BA"/>
    <w:rsid w:val="005A1E37"/>
    <w:rsid w:val="005A210F"/>
    <w:rsid w:val="005A229F"/>
    <w:rsid w:val="005A23EE"/>
    <w:rsid w:val="005A2825"/>
    <w:rsid w:val="005A29BB"/>
    <w:rsid w:val="005A2AB2"/>
    <w:rsid w:val="005A35A5"/>
    <w:rsid w:val="005A35F7"/>
    <w:rsid w:val="005A3B6A"/>
    <w:rsid w:val="005A3D84"/>
    <w:rsid w:val="005A3EB7"/>
    <w:rsid w:val="005A4FA7"/>
    <w:rsid w:val="005A511D"/>
    <w:rsid w:val="005A584C"/>
    <w:rsid w:val="005A61BA"/>
    <w:rsid w:val="005A6718"/>
    <w:rsid w:val="005A6888"/>
    <w:rsid w:val="005A71DD"/>
    <w:rsid w:val="005A7461"/>
    <w:rsid w:val="005A786B"/>
    <w:rsid w:val="005A7B87"/>
    <w:rsid w:val="005B0F60"/>
    <w:rsid w:val="005B0FB2"/>
    <w:rsid w:val="005B1362"/>
    <w:rsid w:val="005B1B41"/>
    <w:rsid w:val="005B1F0A"/>
    <w:rsid w:val="005B2035"/>
    <w:rsid w:val="005B2298"/>
    <w:rsid w:val="005B22C4"/>
    <w:rsid w:val="005B2909"/>
    <w:rsid w:val="005B2EA6"/>
    <w:rsid w:val="005B3543"/>
    <w:rsid w:val="005B3611"/>
    <w:rsid w:val="005B3AA3"/>
    <w:rsid w:val="005B572B"/>
    <w:rsid w:val="005B6010"/>
    <w:rsid w:val="005B76B7"/>
    <w:rsid w:val="005B7FD5"/>
    <w:rsid w:val="005C0191"/>
    <w:rsid w:val="005C1026"/>
    <w:rsid w:val="005C1480"/>
    <w:rsid w:val="005C1CFE"/>
    <w:rsid w:val="005C2435"/>
    <w:rsid w:val="005C2444"/>
    <w:rsid w:val="005C2A91"/>
    <w:rsid w:val="005C2EF5"/>
    <w:rsid w:val="005C31CD"/>
    <w:rsid w:val="005C3734"/>
    <w:rsid w:val="005C383B"/>
    <w:rsid w:val="005C3A95"/>
    <w:rsid w:val="005C40C2"/>
    <w:rsid w:val="005C40FF"/>
    <w:rsid w:val="005C4228"/>
    <w:rsid w:val="005C4782"/>
    <w:rsid w:val="005C5689"/>
    <w:rsid w:val="005C58D1"/>
    <w:rsid w:val="005C64DD"/>
    <w:rsid w:val="005C7751"/>
    <w:rsid w:val="005C7F67"/>
    <w:rsid w:val="005D036C"/>
    <w:rsid w:val="005D0F4B"/>
    <w:rsid w:val="005D12A7"/>
    <w:rsid w:val="005D1DF0"/>
    <w:rsid w:val="005D22F0"/>
    <w:rsid w:val="005D2464"/>
    <w:rsid w:val="005D254B"/>
    <w:rsid w:val="005D28C6"/>
    <w:rsid w:val="005D2D48"/>
    <w:rsid w:val="005D2E33"/>
    <w:rsid w:val="005D333C"/>
    <w:rsid w:val="005D354B"/>
    <w:rsid w:val="005D3A93"/>
    <w:rsid w:val="005D3F05"/>
    <w:rsid w:val="005D4972"/>
    <w:rsid w:val="005D4DA4"/>
    <w:rsid w:val="005D51A4"/>
    <w:rsid w:val="005D5A1B"/>
    <w:rsid w:val="005D5C01"/>
    <w:rsid w:val="005D60DB"/>
    <w:rsid w:val="005D626D"/>
    <w:rsid w:val="005D65F0"/>
    <w:rsid w:val="005D72EE"/>
    <w:rsid w:val="005E0F5B"/>
    <w:rsid w:val="005E1567"/>
    <w:rsid w:val="005E1824"/>
    <w:rsid w:val="005E1847"/>
    <w:rsid w:val="005E1B95"/>
    <w:rsid w:val="005E23E4"/>
    <w:rsid w:val="005E288B"/>
    <w:rsid w:val="005E336E"/>
    <w:rsid w:val="005E3D6C"/>
    <w:rsid w:val="005E40FD"/>
    <w:rsid w:val="005E4352"/>
    <w:rsid w:val="005E535F"/>
    <w:rsid w:val="005E5C34"/>
    <w:rsid w:val="005E5CDC"/>
    <w:rsid w:val="005E69FA"/>
    <w:rsid w:val="005E6A17"/>
    <w:rsid w:val="005E752E"/>
    <w:rsid w:val="005E7FF8"/>
    <w:rsid w:val="005F0839"/>
    <w:rsid w:val="005F087B"/>
    <w:rsid w:val="005F0D82"/>
    <w:rsid w:val="005F0F4E"/>
    <w:rsid w:val="005F122A"/>
    <w:rsid w:val="005F146E"/>
    <w:rsid w:val="005F1512"/>
    <w:rsid w:val="005F154A"/>
    <w:rsid w:val="005F161C"/>
    <w:rsid w:val="005F1BA7"/>
    <w:rsid w:val="005F1CC5"/>
    <w:rsid w:val="005F1D6F"/>
    <w:rsid w:val="005F2194"/>
    <w:rsid w:val="005F2B3D"/>
    <w:rsid w:val="005F2DB0"/>
    <w:rsid w:val="005F319F"/>
    <w:rsid w:val="005F3A0D"/>
    <w:rsid w:val="005F3EBE"/>
    <w:rsid w:val="005F4252"/>
    <w:rsid w:val="005F4446"/>
    <w:rsid w:val="005F4F87"/>
    <w:rsid w:val="005F5120"/>
    <w:rsid w:val="005F560D"/>
    <w:rsid w:val="005F5715"/>
    <w:rsid w:val="005F58B0"/>
    <w:rsid w:val="005F5D24"/>
    <w:rsid w:val="005F5E98"/>
    <w:rsid w:val="005F64C3"/>
    <w:rsid w:val="005F6BF3"/>
    <w:rsid w:val="005F7378"/>
    <w:rsid w:val="005F7943"/>
    <w:rsid w:val="0060002A"/>
    <w:rsid w:val="00601111"/>
    <w:rsid w:val="006012D3"/>
    <w:rsid w:val="00601417"/>
    <w:rsid w:val="00601730"/>
    <w:rsid w:val="0060229A"/>
    <w:rsid w:val="00602625"/>
    <w:rsid w:val="00602DA3"/>
    <w:rsid w:val="00603796"/>
    <w:rsid w:val="00603AAF"/>
    <w:rsid w:val="006043DF"/>
    <w:rsid w:val="00604D1C"/>
    <w:rsid w:val="006055BE"/>
    <w:rsid w:val="0060585E"/>
    <w:rsid w:val="006059A5"/>
    <w:rsid w:val="006059B1"/>
    <w:rsid w:val="00605CFB"/>
    <w:rsid w:val="0060620A"/>
    <w:rsid w:val="0060629B"/>
    <w:rsid w:val="006062A0"/>
    <w:rsid w:val="0060725F"/>
    <w:rsid w:val="006072C9"/>
    <w:rsid w:val="0061017E"/>
    <w:rsid w:val="00610259"/>
    <w:rsid w:val="00610565"/>
    <w:rsid w:val="006107A6"/>
    <w:rsid w:val="006116C5"/>
    <w:rsid w:val="0061234D"/>
    <w:rsid w:val="00612608"/>
    <w:rsid w:val="0061382C"/>
    <w:rsid w:val="0061418A"/>
    <w:rsid w:val="00614AF2"/>
    <w:rsid w:val="0061506A"/>
    <w:rsid w:val="00615537"/>
    <w:rsid w:val="00615E1D"/>
    <w:rsid w:val="00615F4C"/>
    <w:rsid w:val="0061618F"/>
    <w:rsid w:val="00617928"/>
    <w:rsid w:val="006201A8"/>
    <w:rsid w:val="00620605"/>
    <w:rsid w:val="00620B3D"/>
    <w:rsid w:val="00621761"/>
    <w:rsid w:val="00621C6C"/>
    <w:rsid w:val="0062201C"/>
    <w:rsid w:val="006220E2"/>
    <w:rsid w:val="006221B7"/>
    <w:rsid w:val="00622317"/>
    <w:rsid w:val="0062257F"/>
    <w:rsid w:val="006227C5"/>
    <w:rsid w:val="00622B8C"/>
    <w:rsid w:val="00622C34"/>
    <w:rsid w:val="00622EC9"/>
    <w:rsid w:val="00622F09"/>
    <w:rsid w:val="00623AC3"/>
    <w:rsid w:val="00623FC4"/>
    <w:rsid w:val="0062404B"/>
    <w:rsid w:val="0062467E"/>
    <w:rsid w:val="00624B8E"/>
    <w:rsid w:val="00624C05"/>
    <w:rsid w:val="00624C18"/>
    <w:rsid w:val="00625052"/>
    <w:rsid w:val="006251C0"/>
    <w:rsid w:val="0062539F"/>
    <w:rsid w:val="00625DFB"/>
    <w:rsid w:val="00625F01"/>
    <w:rsid w:val="006265BB"/>
    <w:rsid w:val="006265C0"/>
    <w:rsid w:val="0062699F"/>
    <w:rsid w:val="00626D69"/>
    <w:rsid w:val="006271BD"/>
    <w:rsid w:val="00627A62"/>
    <w:rsid w:val="0063031E"/>
    <w:rsid w:val="00630B34"/>
    <w:rsid w:val="00630FD0"/>
    <w:rsid w:val="006322D1"/>
    <w:rsid w:val="00632308"/>
    <w:rsid w:val="006326AB"/>
    <w:rsid w:val="006331DF"/>
    <w:rsid w:val="0063409B"/>
    <w:rsid w:val="00634A02"/>
    <w:rsid w:val="006352CC"/>
    <w:rsid w:val="00635B1E"/>
    <w:rsid w:val="00635D10"/>
    <w:rsid w:val="00635DE7"/>
    <w:rsid w:val="00636334"/>
    <w:rsid w:val="0063637F"/>
    <w:rsid w:val="00636E48"/>
    <w:rsid w:val="0063753F"/>
    <w:rsid w:val="00637594"/>
    <w:rsid w:val="00637D0B"/>
    <w:rsid w:val="00637D5E"/>
    <w:rsid w:val="00640131"/>
    <w:rsid w:val="00640C4C"/>
    <w:rsid w:val="00640EBC"/>
    <w:rsid w:val="00641C45"/>
    <w:rsid w:val="00641C94"/>
    <w:rsid w:val="00641E7D"/>
    <w:rsid w:val="006428D3"/>
    <w:rsid w:val="00642A7B"/>
    <w:rsid w:val="00642A94"/>
    <w:rsid w:val="00643113"/>
    <w:rsid w:val="0064320F"/>
    <w:rsid w:val="00643327"/>
    <w:rsid w:val="00643E22"/>
    <w:rsid w:val="00644277"/>
    <w:rsid w:val="006447B8"/>
    <w:rsid w:val="00644CED"/>
    <w:rsid w:val="00644E0E"/>
    <w:rsid w:val="006456CA"/>
    <w:rsid w:val="00645807"/>
    <w:rsid w:val="00645B4C"/>
    <w:rsid w:val="0064622C"/>
    <w:rsid w:val="006464B1"/>
    <w:rsid w:val="00646B4E"/>
    <w:rsid w:val="00647A35"/>
    <w:rsid w:val="00650467"/>
    <w:rsid w:val="0065074A"/>
    <w:rsid w:val="00650F20"/>
    <w:rsid w:val="006515F1"/>
    <w:rsid w:val="00651D4F"/>
    <w:rsid w:val="006526B0"/>
    <w:rsid w:val="006529E2"/>
    <w:rsid w:val="00652BE1"/>
    <w:rsid w:val="00652FB1"/>
    <w:rsid w:val="0065398B"/>
    <w:rsid w:val="00653E2A"/>
    <w:rsid w:val="00654146"/>
    <w:rsid w:val="006541CE"/>
    <w:rsid w:val="006546A6"/>
    <w:rsid w:val="00655312"/>
    <w:rsid w:val="0065545E"/>
    <w:rsid w:val="00655467"/>
    <w:rsid w:val="006556F3"/>
    <w:rsid w:val="0065678B"/>
    <w:rsid w:val="00657DDB"/>
    <w:rsid w:val="00660353"/>
    <w:rsid w:val="006605C0"/>
    <w:rsid w:val="00660630"/>
    <w:rsid w:val="0066098F"/>
    <w:rsid w:val="00660A11"/>
    <w:rsid w:val="00660AB6"/>
    <w:rsid w:val="00660B2C"/>
    <w:rsid w:val="00660C28"/>
    <w:rsid w:val="0066185C"/>
    <w:rsid w:val="00661EB8"/>
    <w:rsid w:val="00661F35"/>
    <w:rsid w:val="00662977"/>
    <w:rsid w:val="006629FA"/>
    <w:rsid w:val="00662B2A"/>
    <w:rsid w:val="00662D8A"/>
    <w:rsid w:val="00662DE9"/>
    <w:rsid w:val="00662E4B"/>
    <w:rsid w:val="006634AD"/>
    <w:rsid w:val="00663715"/>
    <w:rsid w:val="00663BE3"/>
    <w:rsid w:val="00663ECA"/>
    <w:rsid w:val="00664433"/>
    <w:rsid w:val="00664625"/>
    <w:rsid w:val="00664997"/>
    <w:rsid w:val="00664F9F"/>
    <w:rsid w:val="006652CC"/>
    <w:rsid w:val="00665582"/>
    <w:rsid w:val="0066592D"/>
    <w:rsid w:val="00665AC9"/>
    <w:rsid w:val="00665AFF"/>
    <w:rsid w:val="00665D6A"/>
    <w:rsid w:val="00666476"/>
    <w:rsid w:val="006667EB"/>
    <w:rsid w:val="00666B8B"/>
    <w:rsid w:val="00666CA3"/>
    <w:rsid w:val="00667274"/>
    <w:rsid w:val="006672C4"/>
    <w:rsid w:val="006673C6"/>
    <w:rsid w:val="00667652"/>
    <w:rsid w:val="0066779E"/>
    <w:rsid w:val="00667C94"/>
    <w:rsid w:val="006705CF"/>
    <w:rsid w:val="0067069F"/>
    <w:rsid w:val="00670B17"/>
    <w:rsid w:val="00670B2D"/>
    <w:rsid w:val="00670DF1"/>
    <w:rsid w:val="00671AA3"/>
    <w:rsid w:val="00671C9A"/>
    <w:rsid w:val="00671D44"/>
    <w:rsid w:val="00672116"/>
    <w:rsid w:val="006721F6"/>
    <w:rsid w:val="0067250C"/>
    <w:rsid w:val="00672DAE"/>
    <w:rsid w:val="006731F9"/>
    <w:rsid w:val="00673C3B"/>
    <w:rsid w:val="00673C90"/>
    <w:rsid w:val="0067472B"/>
    <w:rsid w:val="00674D6A"/>
    <w:rsid w:val="00675201"/>
    <w:rsid w:val="006759F8"/>
    <w:rsid w:val="00675C0F"/>
    <w:rsid w:val="00675F13"/>
    <w:rsid w:val="00677217"/>
    <w:rsid w:val="00677625"/>
    <w:rsid w:val="00677662"/>
    <w:rsid w:val="00677B6D"/>
    <w:rsid w:val="00677FE5"/>
    <w:rsid w:val="00680E1F"/>
    <w:rsid w:val="0068130B"/>
    <w:rsid w:val="00681883"/>
    <w:rsid w:val="00681D6F"/>
    <w:rsid w:val="00682036"/>
    <w:rsid w:val="0068316B"/>
    <w:rsid w:val="006831C2"/>
    <w:rsid w:val="00683629"/>
    <w:rsid w:val="00683D91"/>
    <w:rsid w:val="00683DA5"/>
    <w:rsid w:val="006848C0"/>
    <w:rsid w:val="00684E92"/>
    <w:rsid w:val="0068561C"/>
    <w:rsid w:val="00686064"/>
    <w:rsid w:val="006864C7"/>
    <w:rsid w:val="00686F5A"/>
    <w:rsid w:val="00687A21"/>
    <w:rsid w:val="00687C77"/>
    <w:rsid w:val="00690179"/>
    <w:rsid w:val="006904EB"/>
    <w:rsid w:val="006909D8"/>
    <w:rsid w:val="00691673"/>
    <w:rsid w:val="006917DB"/>
    <w:rsid w:val="00691BD4"/>
    <w:rsid w:val="00691BFB"/>
    <w:rsid w:val="00691C1C"/>
    <w:rsid w:val="00691FC6"/>
    <w:rsid w:val="00692715"/>
    <w:rsid w:val="0069276E"/>
    <w:rsid w:val="00692876"/>
    <w:rsid w:val="00692BB7"/>
    <w:rsid w:val="006933A4"/>
    <w:rsid w:val="006934D2"/>
    <w:rsid w:val="006937E8"/>
    <w:rsid w:val="006939D2"/>
    <w:rsid w:val="00693B24"/>
    <w:rsid w:val="006950B8"/>
    <w:rsid w:val="006960AD"/>
    <w:rsid w:val="006964B2"/>
    <w:rsid w:val="006964D1"/>
    <w:rsid w:val="00696740"/>
    <w:rsid w:val="00696CBE"/>
    <w:rsid w:val="00696DB4"/>
    <w:rsid w:val="00697500"/>
    <w:rsid w:val="00697ACE"/>
    <w:rsid w:val="006A09F6"/>
    <w:rsid w:val="006A0E9B"/>
    <w:rsid w:val="006A1B7D"/>
    <w:rsid w:val="006A24E9"/>
    <w:rsid w:val="006A2568"/>
    <w:rsid w:val="006A2AEA"/>
    <w:rsid w:val="006A2C73"/>
    <w:rsid w:val="006A3155"/>
    <w:rsid w:val="006A3868"/>
    <w:rsid w:val="006A38EF"/>
    <w:rsid w:val="006A3D85"/>
    <w:rsid w:val="006A44AB"/>
    <w:rsid w:val="006A4BB7"/>
    <w:rsid w:val="006A4DF5"/>
    <w:rsid w:val="006A5563"/>
    <w:rsid w:val="006A5DAF"/>
    <w:rsid w:val="006A6440"/>
    <w:rsid w:val="006A68AC"/>
    <w:rsid w:val="006A68DA"/>
    <w:rsid w:val="006A7025"/>
    <w:rsid w:val="006A7050"/>
    <w:rsid w:val="006A7A26"/>
    <w:rsid w:val="006A7BA3"/>
    <w:rsid w:val="006A7D94"/>
    <w:rsid w:val="006A7E80"/>
    <w:rsid w:val="006B05F3"/>
    <w:rsid w:val="006B0EAD"/>
    <w:rsid w:val="006B1273"/>
    <w:rsid w:val="006B13BE"/>
    <w:rsid w:val="006B13D1"/>
    <w:rsid w:val="006B1A4D"/>
    <w:rsid w:val="006B22BA"/>
    <w:rsid w:val="006B235D"/>
    <w:rsid w:val="006B238D"/>
    <w:rsid w:val="006B2542"/>
    <w:rsid w:val="006B28A4"/>
    <w:rsid w:val="006B29F9"/>
    <w:rsid w:val="006B3365"/>
    <w:rsid w:val="006B33FD"/>
    <w:rsid w:val="006B39B2"/>
    <w:rsid w:val="006B3BE1"/>
    <w:rsid w:val="006B3F54"/>
    <w:rsid w:val="006B4F74"/>
    <w:rsid w:val="006B5114"/>
    <w:rsid w:val="006B5619"/>
    <w:rsid w:val="006B5667"/>
    <w:rsid w:val="006B5877"/>
    <w:rsid w:val="006B5996"/>
    <w:rsid w:val="006B5B69"/>
    <w:rsid w:val="006B633A"/>
    <w:rsid w:val="006B68FD"/>
    <w:rsid w:val="006B6994"/>
    <w:rsid w:val="006B7106"/>
    <w:rsid w:val="006B761E"/>
    <w:rsid w:val="006C0463"/>
    <w:rsid w:val="006C0464"/>
    <w:rsid w:val="006C16E7"/>
    <w:rsid w:val="006C198D"/>
    <w:rsid w:val="006C20EB"/>
    <w:rsid w:val="006C275B"/>
    <w:rsid w:val="006C2CFF"/>
    <w:rsid w:val="006C2E60"/>
    <w:rsid w:val="006C49FD"/>
    <w:rsid w:val="006C4B18"/>
    <w:rsid w:val="006C5D39"/>
    <w:rsid w:val="006C5D9F"/>
    <w:rsid w:val="006C5E93"/>
    <w:rsid w:val="006C5FD1"/>
    <w:rsid w:val="006C603B"/>
    <w:rsid w:val="006C619C"/>
    <w:rsid w:val="006C6CF7"/>
    <w:rsid w:val="006C6D94"/>
    <w:rsid w:val="006C75FC"/>
    <w:rsid w:val="006C7A2D"/>
    <w:rsid w:val="006C7D94"/>
    <w:rsid w:val="006C7FD6"/>
    <w:rsid w:val="006D0CA8"/>
    <w:rsid w:val="006D1142"/>
    <w:rsid w:val="006D1638"/>
    <w:rsid w:val="006D181D"/>
    <w:rsid w:val="006D18EF"/>
    <w:rsid w:val="006D1D16"/>
    <w:rsid w:val="006D1F41"/>
    <w:rsid w:val="006D21B7"/>
    <w:rsid w:val="006D2284"/>
    <w:rsid w:val="006D24AE"/>
    <w:rsid w:val="006D27FA"/>
    <w:rsid w:val="006D3B57"/>
    <w:rsid w:val="006D3DBA"/>
    <w:rsid w:val="006D3E54"/>
    <w:rsid w:val="006D3F84"/>
    <w:rsid w:val="006D4148"/>
    <w:rsid w:val="006D4340"/>
    <w:rsid w:val="006D4E15"/>
    <w:rsid w:val="006D4F2E"/>
    <w:rsid w:val="006D52BE"/>
    <w:rsid w:val="006D55A5"/>
    <w:rsid w:val="006D58CF"/>
    <w:rsid w:val="006D5DB8"/>
    <w:rsid w:val="006D602D"/>
    <w:rsid w:val="006D640C"/>
    <w:rsid w:val="006D7786"/>
    <w:rsid w:val="006E020C"/>
    <w:rsid w:val="006E024B"/>
    <w:rsid w:val="006E0AE6"/>
    <w:rsid w:val="006E1063"/>
    <w:rsid w:val="006E1272"/>
    <w:rsid w:val="006E1AB6"/>
    <w:rsid w:val="006E2934"/>
    <w:rsid w:val="006E2D2C"/>
    <w:rsid w:val="006E33BC"/>
    <w:rsid w:val="006E425A"/>
    <w:rsid w:val="006E4B5B"/>
    <w:rsid w:val="006E53CA"/>
    <w:rsid w:val="006E54DB"/>
    <w:rsid w:val="006E5D42"/>
    <w:rsid w:val="006E6947"/>
    <w:rsid w:val="006E7785"/>
    <w:rsid w:val="006E7E32"/>
    <w:rsid w:val="006F0C56"/>
    <w:rsid w:val="006F0F3C"/>
    <w:rsid w:val="006F101A"/>
    <w:rsid w:val="006F1336"/>
    <w:rsid w:val="006F1A4D"/>
    <w:rsid w:val="006F2788"/>
    <w:rsid w:val="006F2D05"/>
    <w:rsid w:val="006F2D56"/>
    <w:rsid w:val="006F32D6"/>
    <w:rsid w:val="006F3B54"/>
    <w:rsid w:val="006F42C9"/>
    <w:rsid w:val="006F48EC"/>
    <w:rsid w:val="006F6D39"/>
    <w:rsid w:val="006F7983"/>
    <w:rsid w:val="006F7D49"/>
    <w:rsid w:val="0070026C"/>
    <w:rsid w:val="00700386"/>
    <w:rsid w:val="007003E8"/>
    <w:rsid w:val="00700441"/>
    <w:rsid w:val="00700D8C"/>
    <w:rsid w:val="007010AD"/>
    <w:rsid w:val="0070168C"/>
    <w:rsid w:val="00702726"/>
    <w:rsid w:val="00702ECB"/>
    <w:rsid w:val="00703638"/>
    <w:rsid w:val="00703C85"/>
    <w:rsid w:val="00703F8A"/>
    <w:rsid w:val="00704F49"/>
    <w:rsid w:val="00705470"/>
    <w:rsid w:val="007060D6"/>
    <w:rsid w:val="00707114"/>
    <w:rsid w:val="00707C37"/>
    <w:rsid w:val="00707E5B"/>
    <w:rsid w:val="00710925"/>
    <w:rsid w:val="007109F9"/>
    <w:rsid w:val="00710A50"/>
    <w:rsid w:val="007110C5"/>
    <w:rsid w:val="0071164E"/>
    <w:rsid w:val="00711757"/>
    <w:rsid w:val="00711772"/>
    <w:rsid w:val="0071208E"/>
    <w:rsid w:val="007121DA"/>
    <w:rsid w:val="007128AB"/>
    <w:rsid w:val="007128DD"/>
    <w:rsid w:val="00712F34"/>
    <w:rsid w:val="00713429"/>
    <w:rsid w:val="0071368F"/>
    <w:rsid w:val="0071385F"/>
    <w:rsid w:val="00714803"/>
    <w:rsid w:val="007153DB"/>
    <w:rsid w:val="00715F98"/>
    <w:rsid w:val="007170D0"/>
    <w:rsid w:val="007173CF"/>
    <w:rsid w:val="00717564"/>
    <w:rsid w:val="00717C69"/>
    <w:rsid w:val="00717CE5"/>
    <w:rsid w:val="00717DF3"/>
    <w:rsid w:val="0072003F"/>
    <w:rsid w:val="00720962"/>
    <w:rsid w:val="0072113E"/>
    <w:rsid w:val="0072119C"/>
    <w:rsid w:val="007213D7"/>
    <w:rsid w:val="007214DE"/>
    <w:rsid w:val="007216EC"/>
    <w:rsid w:val="00721A70"/>
    <w:rsid w:val="00721DF9"/>
    <w:rsid w:val="00721FF3"/>
    <w:rsid w:val="00721FF5"/>
    <w:rsid w:val="00722636"/>
    <w:rsid w:val="00722838"/>
    <w:rsid w:val="00722B75"/>
    <w:rsid w:val="0072337D"/>
    <w:rsid w:val="00723DCD"/>
    <w:rsid w:val="00725161"/>
    <w:rsid w:val="007252C5"/>
    <w:rsid w:val="007263FE"/>
    <w:rsid w:val="00726687"/>
    <w:rsid w:val="00726CD4"/>
    <w:rsid w:val="00726FBE"/>
    <w:rsid w:val="0072732F"/>
    <w:rsid w:val="00727D0F"/>
    <w:rsid w:val="00727DDF"/>
    <w:rsid w:val="00730560"/>
    <w:rsid w:val="00730A7E"/>
    <w:rsid w:val="00730DA8"/>
    <w:rsid w:val="00730DCF"/>
    <w:rsid w:val="00731299"/>
    <w:rsid w:val="0073173D"/>
    <w:rsid w:val="007318B8"/>
    <w:rsid w:val="00731B0C"/>
    <w:rsid w:val="007326C5"/>
    <w:rsid w:val="00732BA4"/>
    <w:rsid w:val="00732F50"/>
    <w:rsid w:val="00733063"/>
    <w:rsid w:val="007337BE"/>
    <w:rsid w:val="007341C5"/>
    <w:rsid w:val="0073445D"/>
    <w:rsid w:val="00734EB4"/>
    <w:rsid w:val="00734ECD"/>
    <w:rsid w:val="007352EE"/>
    <w:rsid w:val="007354E8"/>
    <w:rsid w:val="00735B10"/>
    <w:rsid w:val="007361A0"/>
    <w:rsid w:val="007364D8"/>
    <w:rsid w:val="007368BC"/>
    <w:rsid w:val="00737274"/>
    <w:rsid w:val="00737953"/>
    <w:rsid w:val="00737A72"/>
    <w:rsid w:val="00737F0D"/>
    <w:rsid w:val="0074031D"/>
    <w:rsid w:val="00740422"/>
    <w:rsid w:val="007404CA"/>
    <w:rsid w:val="00740CA7"/>
    <w:rsid w:val="0074121C"/>
    <w:rsid w:val="007414A1"/>
    <w:rsid w:val="00741B1D"/>
    <w:rsid w:val="00741BEE"/>
    <w:rsid w:val="00742752"/>
    <w:rsid w:val="00742D7B"/>
    <w:rsid w:val="00742EF8"/>
    <w:rsid w:val="007439F2"/>
    <w:rsid w:val="0074442F"/>
    <w:rsid w:val="0074444E"/>
    <w:rsid w:val="00744609"/>
    <w:rsid w:val="00744A69"/>
    <w:rsid w:val="00744B9F"/>
    <w:rsid w:val="00746650"/>
    <w:rsid w:val="00746657"/>
    <w:rsid w:val="00746A35"/>
    <w:rsid w:val="00746CCB"/>
    <w:rsid w:val="00746F14"/>
    <w:rsid w:val="00747346"/>
    <w:rsid w:val="00747BCC"/>
    <w:rsid w:val="00747C80"/>
    <w:rsid w:val="00750608"/>
    <w:rsid w:val="0075061B"/>
    <w:rsid w:val="00750DD5"/>
    <w:rsid w:val="00750FB4"/>
    <w:rsid w:val="00751332"/>
    <w:rsid w:val="0075195A"/>
    <w:rsid w:val="007519E5"/>
    <w:rsid w:val="00751B37"/>
    <w:rsid w:val="00751EFC"/>
    <w:rsid w:val="00753122"/>
    <w:rsid w:val="00754625"/>
    <w:rsid w:val="00754973"/>
    <w:rsid w:val="00754EB5"/>
    <w:rsid w:val="0075516C"/>
    <w:rsid w:val="007552C8"/>
    <w:rsid w:val="007554EB"/>
    <w:rsid w:val="007558D6"/>
    <w:rsid w:val="00756724"/>
    <w:rsid w:val="0075675A"/>
    <w:rsid w:val="00756FEE"/>
    <w:rsid w:val="007570F1"/>
    <w:rsid w:val="007577AD"/>
    <w:rsid w:val="007577C2"/>
    <w:rsid w:val="0076044A"/>
    <w:rsid w:val="00760593"/>
    <w:rsid w:val="007616D1"/>
    <w:rsid w:val="007618FD"/>
    <w:rsid w:val="00761B92"/>
    <w:rsid w:val="007628EA"/>
    <w:rsid w:val="00762A37"/>
    <w:rsid w:val="00762BD7"/>
    <w:rsid w:val="00762E7A"/>
    <w:rsid w:val="00762EA1"/>
    <w:rsid w:val="0076343F"/>
    <w:rsid w:val="00763F1E"/>
    <w:rsid w:val="00764032"/>
    <w:rsid w:val="0076417F"/>
    <w:rsid w:val="00764443"/>
    <w:rsid w:val="00764AC9"/>
    <w:rsid w:val="00764B87"/>
    <w:rsid w:val="00765039"/>
    <w:rsid w:val="00765386"/>
    <w:rsid w:val="007653A6"/>
    <w:rsid w:val="0076546E"/>
    <w:rsid w:val="007655C1"/>
    <w:rsid w:val="00765754"/>
    <w:rsid w:val="00766775"/>
    <w:rsid w:val="00766778"/>
    <w:rsid w:val="00766FAD"/>
    <w:rsid w:val="00767186"/>
    <w:rsid w:val="00767427"/>
    <w:rsid w:val="0076771E"/>
    <w:rsid w:val="0076791C"/>
    <w:rsid w:val="0077058F"/>
    <w:rsid w:val="007705E6"/>
    <w:rsid w:val="00770605"/>
    <w:rsid w:val="00770B33"/>
    <w:rsid w:val="00770C6F"/>
    <w:rsid w:val="00770D61"/>
    <w:rsid w:val="00771219"/>
    <w:rsid w:val="00771865"/>
    <w:rsid w:val="00771FE1"/>
    <w:rsid w:val="00772786"/>
    <w:rsid w:val="00773E18"/>
    <w:rsid w:val="007747D6"/>
    <w:rsid w:val="00774B54"/>
    <w:rsid w:val="00774FEB"/>
    <w:rsid w:val="0077500C"/>
    <w:rsid w:val="00775053"/>
    <w:rsid w:val="00775553"/>
    <w:rsid w:val="0077561C"/>
    <w:rsid w:val="00775691"/>
    <w:rsid w:val="007758AF"/>
    <w:rsid w:val="007759FD"/>
    <w:rsid w:val="00775C34"/>
    <w:rsid w:val="00775F87"/>
    <w:rsid w:val="0077611B"/>
    <w:rsid w:val="007763A0"/>
    <w:rsid w:val="007766A8"/>
    <w:rsid w:val="00776E22"/>
    <w:rsid w:val="00777DBC"/>
    <w:rsid w:val="0078043E"/>
    <w:rsid w:val="007808B2"/>
    <w:rsid w:val="00780AC1"/>
    <w:rsid w:val="00780D7C"/>
    <w:rsid w:val="00780EFE"/>
    <w:rsid w:val="0078133A"/>
    <w:rsid w:val="00781524"/>
    <w:rsid w:val="00781955"/>
    <w:rsid w:val="00782053"/>
    <w:rsid w:val="0078227C"/>
    <w:rsid w:val="00782343"/>
    <w:rsid w:val="00782900"/>
    <w:rsid w:val="00782E72"/>
    <w:rsid w:val="007836EE"/>
    <w:rsid w:val="00783BD7"/>
    <w:rsid w:val="00783E6A"/>
    <w:rsid w:val="007848AE"/>
    <w:rsid w:val="007848E4"/>
    <w:rsid w:val="00784970"/>
    <w:rsid w:val="00784DD7"/>
    <w:rsid w:val="00784E5C"/>
    <w:rsid w:val="00785548"/>
    <w:rsid w:val="007856BC"/>
    <w:rsid w:val="007857AA"/>
    <w:rsid w:val="0078618A"/>
    <w:rsid w:val="007861CF"/>
    <w:rsid w:val="00786508"/>
    <w:rsid w:val="007873C7"/>
    <w:rsid w:val="00787807"/>
    <w:rsid w:val="007879BC"/>
    <w:rsid w:val="00787F72"/>
    <w:rsid w:val="0079067F"/>
    <w:rsid w:val="0079091A"/>
    <w:rsid w:val="0079135A"/>
    <w:rsid w:val="007913B4"/>
    <w:rsid w:val="00791994"/>
    <w:rsid w:val="00791AA0"/>
    <w:rsid w:val="00791C78"/>
    <w:rsid w:val="00791FC6"/>
    <w:rsid w:val="007923A8"/>
    <w:rsid w:val="00792407"/>
    <w:rsid w:val="00792A8E"/>
    <w:rsid w:val="00793039"/>
    <w:rsid w:val="007931F4"/>
    <w:rsid w:val="007938BF"/>
    <w:rsid w:val="00793BEC"/>
    <w:rsid w:val="00793DA4"/>
    <w:rsid w:val="00795258"/>
    <w:rsid w:val="00796460"/>
    <w:rsid w:val="00796674"/>
    <w:rsid w:val="00796B44"/>
    <w:rsid w:val="00797633"/>
    <w:rsid w:val="0079793C"/>
    <w:rsid w:val="00797CAC"/>
    <w:rsid w:val="007A05BD"/>
    <w:rsid w:val="007A0A32"/>
    <w:rsid w:val="007A0F1A"/>
    <w:rsid w:val="007A1697"/>
    <w:rsid w:val="007A1826"/>
    <w:rsid w:val="007A1A16"/>
    <w:rsid w:val="007A1D6B"/>
    <w:rsid w:val="007A21F1"/>
    <w:rsid w:val="007A23DF"/>
    <w:rsid w:val="007A26A3"/>
    <w:rsid w:val="007A30A0"/>
    <w:rsid w:val="007A33DD"/>
    <w:rsid w:val="007A3B11"/>
    <w:rsid w:val="007A4A61"/>
    <w:rsid w:val="007A4AA9"/>
    <w:rsid w:val="007A6A8F"/>
    <w:rsid w:val="007A7179"/>
    <w:rsid w:val="007A74C2"/>
    <w:rsid w:val="007A785A"/>
    <w:rsid w:val="007A7DC0"/>
    <w:rsid w:val="007B007F"/>
    <w:rsid w:val="007B02EB"/>
    <w:rsid w:val="007B0325"/>
    <w:rsid w:val="007B0F7B"/>
    <w:rsid w:val="007B1883"/>
    <w:rsid w:val="007B1BA8"/>
    <w:rsid w:val="007B1F35"/>
    <w:rsid w:val="007B20B9"/>
    <w:rsid w:val="007B30D8"/>
    <w:rsid w:val="007B38FA"/>
    <w:rsid w:val="007B3C53"/>
    <w:rsid w:val="007B3C97"/>
    <w:rsid w:val="007B3E4B"/>
    <w:rsid w:val="007B3EB0"/>
    <w:rsid w:val="007B4D9F"/>
    <w:rsid w:val="007B55D1"/>
    <w:rsid w:val="007B57C8"/>
    <w:rsid w:val="007B6584"/>
    <w:rsid w:val="007B6690"/>
    <w:rsid w:val="007B6AA5"/>
    <w:rsid w:val="007B78B1"/>
    <w:rsid w:val="007B7B13"/>
    <w:rsid w:val="007B7E66"/>
    <w:rsid w:val="007C0063"/>
    <w:rsid w:val="007C02DA"/>
    <w:rsid w:val="007C0794"/>
    <w:rsid w:val="007C090A"/>
    <w:rsid w:val="007C0A47"/>
    <w:rsid w:val="007C0E84"/>
    <w:rsid w:val="007C13F3"/>
    <w:rsid w:val="007C1638"/>
    <w:rsid w:val="007C1AF8"/>
    <w:rsid w:val="007C205E"/>
    <w:rsid w:val="007C276B"/>
    <w:rsid w:val="007C2A37"/>
    <w:rsid w:val="007C4088"/>
    <w:rsid w:val="007C42E3"/>
    <w:rsid w:val="007C4BB6"/>
    <w:rsid w:val="007C4D35"/>
    <w:rsid w:val="007C52EA"/>
    <w:rsid w:val="007C5CBD"/>
    <w:rsid w:val="007C629C"/>
    <w:rsid w:val="007C65D3"/>
    <w:rsid w:val="007C69E9"/>
    <w:rsid w:val="007C7469"/>
    <w:rsid w:val="007C77AF"/>
    <w:rsid w:val="007C7811"/>
    <w:rsid w:val="007C7A0D"/>
    <w:rsid w:val="007D065A"/>
    <w:rsid w:val="007D0C3E"/>
    <w:rsid w:val="007D1981"/>
    <w:rsid w:val="007D1A27"/>
    <w:rsid w:val="007D2C92"/>
    <w:rsid w:val="007D30FE"/>
    <w:rsid w:val="007D3520"/>
    <w:rsid w:val="007D35DA"/>
    <w:rsid w:val="007D36AD"/>
    <w:rsid w:val="007D3815"/>
    <w:rsid w:val="007D3BDC"/>
    <w:rsid w:val="007D4156"/>
    <w:rsid w:val="007D438B"/>
    <w:rsid w:val="007D48C0"/>
    <w:rsid w:val="007D5A2B"/>
    <w:rsid w:val="007D5AF4"/>
    <w:rsid w:val="007D5DCA"/>
    <w:rsid w:val="007D5DDA"/>
    <w:rsid w:val="007D63B2"/>
    <w:rsid w:val="007D666A"/>
    <w:rsid w:val="007D6D3F"/>
    <w:rsid w:val="007D70B8"/>
    <w:rsid w:val="007D77F5"/>
    <w:rsid w:val="007D7DD7"/>
    <w:rsid w:val="007E004E"/>
    <w:rsid w:val="007E02B9"/>
    <w:rsid w:val="007E0606"/>
    <w:rsid w:val="007E1160"/>
    <w:rsid w:val="007E149F"/>
    <w:rsid w:val="007E1B7D"/>
    <w:rsid w:val="007E1BEC"/>
    <w:rsid w:val="007E35C9"/>
    <w:rsid w:val="007E35F9"/>
    <w:rsid w:val="007E378D"/>
    <w:rsid w:val="007E397C"/>
    <w:rsid w:val="007E39BF"/>
    <w:rsid w:val="007E39E2"/>
    <w:rsid w:val="007E44B5"/>
    <w:rsid w:val="007E4652"/>
    <w:rsid w:val="007E47DA"/>
    <w:rsid w:val="007E49F5"/>
    <w:rsid w:val="007E4A0B"/>
    <w:rsid w:val="007E4A80"/>
    <w:rsid w:val="007E51F4"/>
    <w:rsid w:val="007E5CF5"/>
    <w:rsid w:val="007E5FD3"/>
    <w:rsid w:val="007E6242"/>
    <w:rsid w:val="007E6902"/>
    <w:rsid w:val="007E6A30"/>
    <w:rsid w:val="007E6AE3"/>
    <w:rsid w:val="007E6AF3"/>
    <w:rsid w:val="007E6F30"/>
    <w:rsid w:val="007E768E"/>
    <w:rsid w:val="007E7F58"/>
    <w:rsid w:val="007E7FD0"/>
    <w:rsid w:val="007F05F0"/>
    <w:rsid w:val="007F0EF9"/>
    <w:rsid w:val="007F159A"/>
    <w:rsid w:val="007F207E"/>
    <w:rsid w:val="007F247E"/>
    <w:rsid w:val="007F26F2"/>
    <w:rsid w:val="007F2899"/>
    <w:rsid w:val="007F289C"/>
    <w:rsid w:val="007F2D83"/>
    <w:rsid w:val="007F3088"/>
    <w:rsid w:val="007F3AF9"/>
    <w:rsid w:val="007F3C36"/>
    <w:rsid w:val="007F3CCE"/>
    <w:rsid w:val="007F4776"/>
    <w:rsid w:val="007F4965"/>
    <w:rsid w:val="007F4E99"/>
    <w:rsid w:val="007F5538"/>
    <w:rsid w:val="007F587F"/>
    <w:rsid w:val="007F593C"/>
    <w:rsid w:val="007F5A05"/>
    <w:rsid w:val="007F5A21"/>
    <w:rsid w:val="007F5B56"/>
    <w:rsid w:val="007F6303"/>
    <w:rsid w:val="007F7736"/>
    <w:rsid w:val="007F7AC3"/>
    <w:rsid w:val="007F7CE5"/>
    <w:rsid w:val="008001C6"/>
    <w:rsid w:val="0080038D"/>
    <w:rsid w:val="00800D37"/>
    <w:rsid w:val="00801396"/>
    <w:rsid w:val="00801518"/>
    <w:rsid w:val="008015F2"/>
    <w:rsid w:val="00801B9B"/>
    <w:rsid w:val="00801CB9"/>
    <w:rsid w:val="00802459"/>
    <w:rsid w:val="00802520"/>
    <w:rsid w:val="0080282A"/>
    <w:rsid w:val="00802CC6"/>
    <w:rsid w:val="00803371"/>
    <w:rsid w:val="0080352A"/>
    <w:rsid w:val="00803957"/>
    <w:rsid w:val="00803CE0"/>
    <w:rsid w:val="008047CB"/>
    <w:rsid w:val="008049DA"/>
    <w:rsid w:val="00805CE7"/>
    <w:rsid w:val="00805FD0"/>
    <w:rsid w:val="00806371"/>
    <w:rsid w:val="00806C1B"/>
    <w:rsid w:val="00807057"/>
    <w:rsid w:val="008070C1"/>
    <w:rsid w:val="008071FB"/>
    <w:rsid w:val="0080731C"/>
    <w:rsid w:val="00807617"/>
    <w:rsid w:val="008077B2"/>
    <w:rsid w:val="0080780A"/>
    <w:rsid w:val="00807FF4"/>
    <w:rsid w:val="008111E8"/>
    <w:rsid w:val="0081164A"/>
    <w:rsid w:val="00811853"/>
    <w:rsid w:val="00811EF3"/>
    <w:rsid w:val="008121AD"/>
    <w:rsid w:val="008129FF"/>
    <w:rsid w:val="00812A98"/>
    <w:rsid w:val="00813366"/>
    <w:rsid w:val="0081354C"/>
    <w:rsid w:val="00813F9B"/>
    <w:rsid w:val="00814033"/>
    <w:rsid w:val="00814079"/>
    <w:rsid w:val="008144A1"/>
    <w:rsid w:val="00814F1E"/>
    <w:rsid w:val="00814F6C"/>
    <w:rsid w:val="00814F89"/>
    <w:rsid w:val="0081520F"/>
    <w:rsid w:val="00815287"/>
    <w:rsid w:val="0081596D"/>
    <w:rsid w:val="00815B65"/>
    <w:rsid w:val="00816B26"/>
    <w:rsid w:val="00817007"/>
    <w:rsid w:val="008174FA"/>
    <w:rsid w:val="00817631"/>
    <w:rsid w:val="00817C9E"/>
    <w:rsid w:val="00820D63"/>
    <w:rsid w:val="00821963"/>
    <w:rsid w:val="008225D8"/>
    <w:rsid w:val="00822658"/>
    <w:rsid w:val="0082278B"/>
    <w:rsid w:val="0082280A"/>
    <w:rsid w:val="008228B4"/>
    <w:rsid w:val="008231EE"/>
    <w:rsid w:val="00824AF0"/>
    <w:rsid w:val="00824D2E"/>
    <w:rsid w:val="00824D9C"/>
    <w:rsid w:val="00825300"/>
    <w:rsid w:val="00826637"/>
    <w:rsid w:val="00826834"/>
    <w:rsid w:val="0082708C"/>
    <w:rsid w:val="008275DE"/>
    <w:rsid w:val="008277CE"/>
    <w:rsid w:val="008278A3"/>
    <w:rsid w:val="00827CD4"/>
    <w:rsid w:val="00827DF8"/>
    <w:rsid w:val="0083003A"/>
    <w:rsid w:val="0083069D"/>
    <w:rsid w:val="00830809"/>
    <w:rsid w:val="0083093D"/>
    <w:rsid w:val="00830AC7"/>
    <w:rsid w:val="008310A3"/>
    <w:rsid w:val="008311AF"/>
    <w:rsid w:val="0083124E"/>
    <w:rsid w:val="00831EC8"/>
    <w:rsid w:val="0083206D"/>
    <w:rsid w:val="008320AB"/>
    <w:rsid w:val="00832188"/>
    <w:rsid w:val="008327AD"/>
    <w:rsid w:val="00832A22"/>
    <w:rsid w:val="00832AE8"/>
    <w:rsid w:val="00833E98"/>
    <w:rsid w:val="008341AF"/>
    <w:rsid w:val="0083426E"/>
    <w:rsid w:val="00834A1F"/>
    <w:rsid w:val="00834E64"/>
    <w:rsid w:val="008353BE"/>
    <w:rsid w:val="00835E74"/>
    <w:rsid w:val="00835F3F"/>
    <w:rsid w:val="0083676E"/>
    <w:rsid w:val="00836AC8"/>
    <w:rsid w:val="0083797E"/>
    <w:rsid w:val="0084000B"/>
    <w:rsid w:val="00840117"/>
    <w:rsid w:val="00840937"/>
    <w:rsid w:val="00840A65"/>
    <w:rsid w:val="00840C6D"/>
    <w:rsid w:val="008418DB"/>
    <w:rsid w:val="00841ABA"/>
    <w:rsid w:val="00841BF5"/>
    <w:rsid w:val="00841FF6"/>
    <w:rsid w:val="008424B9"/>
    <w:rsid w:val="00843C9B"/>
    <w:rsid w:val="008444B5"/>
    <w:rsid w:val="008444F5"/>
    <w:rsid w:val="008446C5"/>
    <w:rsid w:val="008446D9"/>
    <w:rsid w:val="008449D5"/>
    <w:rsid w:val="0084511D"/>
    <w:rsid w:val="00845194"/>
    <w:rsid w:val="008455BB"/>
    <w:rsid w:val="008457E8"/>
    <w:rsid w:val="008461C1"/>
    <w:rsid w:val="0084668C"/>
    <w:rsid w:val="008468CC"/>
    <w:rsid w:val="008469E5"/>
    <w:rsid w:val="00846FE6"/>
    <w:rsid w:val="008471DA"/>
    <w:rsid w:val="008476A8"/>
    <w:rsid w:val="00847B52"/>
    <w:rsid w:val="00847B57"/>
    <w:rsid w:val="00847F79"/>
    <w:rsid w:val="0085008C"/>
    <w:rsid w:val="008502A7"/>
    <w:rsid w:val="008513AA"/>
    <w:rsid w:val="008513B9"/>
    <w:rsid w:val="00851721"/>
    <w:rsid w:val="0085180D"/>
    <w:rsid w:val="0085262E"/>
    <w:rsid w:val="0085297A"/>
    <w:rsid w:val="00852B6C"/>
    <w:rsid w:val="008531C1"/>
    <w:rsid w:val="008540A4"/>
    <w:rsid w:val="0085425B"/>
    <w:rsid w:val="0085427F"/>
    <w:rsid w:val="00854785"/>
    <w:rsid w:val="00855289"/>
    <w:rsid w:val="008553B7"/>
    <w:rsid w:val="00855E2E"/>
    <w:rsid w:val="008561FB"/>
    <w:rsid w:val="0085658B"/>
    <w:rsid w:val="00856B3A"/>
    <w:rsid w:val="00856FCE"/>
    <w:rsid w:val="00856FD7"/>
    <w:rsid w:val="0085771B"/>
    <w:rsid w:val="008579D8"/>
    <w:rsid w:val="008603B4"/>
    <w:rsid w:val="008603D0"/>
    <w:rsid w:val="0086142D"/>
    <w:rsid w:val="00861A49"/>
    <w:rsid w:val="00861D40"/>
    <w:rsid w:val="00862E3D"/>
    <w:rsid w:val="00863194"/>
    <w:rsid w:val="0086377C"/>
    <w:rsid w:val="00863B09"/>
    <w:rsid w:val="00863B44"/>
    <w:rsid w:val="00864257"/>
    <w:rsid w:val="008646B1"/>
    <w:rsid w:val="00864769"/>
    <w:rsid w:val="0086521C"/>
    <w:rsid w:val="00865595"/>
    <w:rsid w:val="00865E4F"/>
    <w:rsid w:val="00867244"/>
    <w:rsid w:val="008679BD"/>
    <w:rsid w:val="00867A70"/>
    <w:rsid w:val="00867C3A"/>
    <w:rsid w:val="00867CD8"/>
    <w:rsid w:val="00867F19"/>
    <w:rsid w:val="0087065B"/>
    <w:rsid w:val="00870BB0"/>
    <w:rsid w:val="00871806"/>
    <w:rsid w:val="00871C77"/>
    <w:rsid w:val="008720D5"/>
    <w:rsid w:val="008724BD"/>
    <w:rsid w:val="008725AA"/>
    <w:rsid w:val="00872E55"/>
    <w:rsid w:val="0087352C"/>
    <w:rsid w:val="00873544"/>
    <w:rsid w:val="008737CE"/>
    <w:rsid w:val="0087526D"/>
    <w:rsid w:val="0087538B"/>
    <w:rsid w:val="00875454"/>
    <w:rsid w:val="008755EF"/>
    <w:rsid w:val="008757F5"/>
    <w:rsid w:val="008759D0"/>
    <w:rsid w:val="00875E2E"/>
    <w:rsid w:val="00876CB2"/>
    <w:rsid w:val="008775EF"/>
    <w:rsid w:val="00877771"/>
    <w:rsid w:val="008778B0"/>
    <w:rsid w:val="008779AF"/>
    <w:rsid w:val="008779CC"/>
    <w:rsid w:val="00877A3A"/>
    <w:rsid w:val="00877B2F"/>
    <w:rsid w:val="0088002F"/>
    <w:rsid w:val="0088190A"/>
    <w:rsid w:val="00881B9A"/>
    <w:rsid w:val="008822E5"/>
    <w:rsid w:val="00882754"/>
    <w:rsid w:val="008827ED"/>
    <w:rsid w:val="008829BD"/>
    <w:rsid w:val="00882B9F"/>
    <w:rsid w:val="00882EA3"/>
    <w:rsid w:val="00883043"/>
    <w:rsid w:val="00883231"/>
    <w:rsid w:val="008839D4"/>
    <w:rsid w:val="00883C2E"/>
    <w:rsid w:val="00883C54"/>
    <w:rsid w:val="00884002"/>
    <w:rsid w:val="008844E2"/>
    <w:rsid w:val="00884A11"/>
    <w:rsid w:val="00884DFE"/>
    <w:rsid w:val="00884F6D"/>
    <w:rsid w:val="0088514C"/>
    <w:rsid w:val="00885224"/>
    <w:rsid w:val="00885A9F"/>
    <w:rsid w:val="008863AC"/>
    <w:rsid w:val="008869E1"/>
    <w:rsid w:val="00886FF8"/>
    <w:rsid w:val="008875E1"/>
    <w:rsid w:val="0089066A"/>
    <w:rsid w:val="00890AC7"/>
    <w:rsid w:val="00890B43"/>
    <w:rsid w:val="008910E4"/>
    <w:rsid w:val="00891CFD"/>
    <w:rsid w:val="00891E44"/>
    <w:rsid w:val="00891E78"/>
    <w:rsid w:val="008922E4"/>
    <w:rsid w:val="00892D41"/>
    <w:rsid w:val="008931BE"/>
    <w:rsid w:val="00893276"/>
    <w:rsid w:val="008933A5"/>
    <w:rsid w:val="00893881"/>
    <w:rsid w:val="00894138"/>
    <w:rsid w:val="00894332"/>
    <w:rsid w:val="0089499F"/>
    <w:rsid w:val="00894EF3"/>
    <w:rsid w:val="00895194"/>
    <w:rsid w:val="0089556D"/>
    <w:rsid w:val="00895E72"/>
    <w:rsid w:val="008968F8"/>
    <w:rsid w:val="008969FD"/>
    <w:rsid w:val="00896C82"/>
    <w:rsid w:val="00897196"/>
    <w:rsid w:val="008973A6"/>
    <w:rsid w:val="00897B49"/>
    <w:rsid w:val="008A0923"/>
    <w:rsid w:val="008A0B3D"/>
    <w:rsid w:val="008A0DBC"/>
    <w:rsid w:val="008A0FD6"/>
    <w:rsid w:val="008A134C"/>
    <w:rsid w:val="008A1366"/>
    <w:rsid w:val="008A1469"/>
    <w:rsid w:val="008A1A5F"/>
    <w:rsid w:val="008A1B6E"/>
    <w:rsid w:val="008A1E9A"/>
    <w:rsid w:val="008A1FD0"/>
    <w:rsid w:val="008A1FE7"/>
    <w:rsid w:val="008A2291"/>
    <w:rsid w:val="008A361B"/>
    <w:rsid w:val="008A3AB5"/>
    <w:rsid w:val="008A3B79"/>
    <w:rsid w:val="008A566C"/>
    <w:rsid w:val="008A609F"/>
    <w:rsid w:val="008A6284"/>
    <w:rsid w:val="008A6A65"/>
    <w:rsid w:val="008A70FF"/>
    <w:rsid w:val="008A7730"/>
    <w:rsid w:val="008A7849"/>
    <w:rsid w:val="008A7A05"/>
    <w:rsid w:val="008A7D4E"/>
    <w:rsid w:val="008A7ECA"/>
    <w:rsid w:val="008B16B3"/>
    <w:rsid w:val="008B1C91"/>
    <w:rsid w:val="008B23EE"/>
    <w:rsid w:val="008B2F7A"/>
    <w:rsid w:val="008B3270"/>
    <w:rsid w:val="008B3FE9"/>
    <w:rsid w:val="008B414A"/>
    <w:rsid w:val="008B4552"/>
    <w:rsid w:val="008B4A15"/>
    <w:rsid w:val="008B4E3B"/>
    <w:rsid w:val="008B5060"/>
    <w:rsid w:val="008B5107"/>
    <w:rsid w:val="008B57DB"/>
    <w:rsid w:val="008B583B"/>
    <w:rsid w:val="008B5875"/>
    <w:rsid w:val="008B595D"/>
    <w:rsid w:val="008B6165"/>
    <w:rsid w:val="008B6319"/>
    <w:rsid w:val="008B67DD"/>
    <w:rsid w:val="008B7121"/>
    <w:rsid w:val="008B7981"/>
    <w:rsid w:val="008C0A69"/>
    <w:rsid w:val="008C0F7A"/>
    <w:rsid w:val="008C12E6"/>
    <w:rsid w:val="008C170F"/>
    <w:rsid w:val="008C1AE2"/>
    <w:rsid w:val="008C1DC3"/>
    <w:rsid w:val="008C2001"/>
    <w:rsid w:val="008C26D3"/>
    <w:rsid w:val="008C291D"/>
    <w:rsid w:val="008C2C37"/>
    <w:rsid w:val="008C2CFB"/>
    <w:rsid w:val="008C2D68"/>
    <w:rsid w:val="008C2E35"/>
    <w:rsid w:val="008C31FB"/>
    <w:rsid w:val="008C353B"/>
    <w:rsid w:val="008C4690"/>
    <w:rsid w:val="008C524B"/>
    <w:rsid w:val="008C5C47"/>
    <w:rsid w:val="008C619D"/>
    <w:rsid w:val="008C61B0"/>
    <w:rsid w:val="008C637F"/>
    <w:rsid w:val="008C6767"/>
    <w:rsid w:val="008C6969"/>
    <w:rsid w:val="008C6FD0"/>
    <w:rsid w:val="008C785F"/>
    <w:rsid w:val="008D02B9"/>
    <w:rsid w:val="008D0F90"/>
    <w:rsid w:val="008D1026"/>
    <w:rsid w:val="008D1950"/>
    <w:rsid w:val="008D1BB4"/>
    <w:rsid w:val="008D1E0A"/>
    <w:rsid w:val="008D26CD"/>
    <w:rsid w:val="008D3078"/>
    <w:rsid w:val="008D345D"/>
    <w:rsid w:val="008D3671"/>
    <w:rsid w:val="008D3DBB"/>
    <w:rsid w:val="008D47C7"/>
    <w:rsid w:val="008D4DD2"/>
    <w:rsid w:val="008D59A9"/>
    <w:rsid w:val="008D60EB"/>
    <w:rsid w:val="008D61BE"/>
    <w:rsid w:val="008D659C"/>
    <w:rsid w:val="008D6756"/>
    <w:rsid w:val="008D6C20"/>
    <w:rsid w:val="008D7A23"/>
    <w:rsid w:val="008D7E39"/>
    <w:rsid w:val="008E07A4"/>
    <w:rsid w:val="008E0866"/>
    <w:rsid w:val="008E0901"/>
    <w:rsid w:val="008E0FE0"/>
    <w:rsid w:val="008E2410"/>
    <w:rsid w:val="008E2506"/>
    <w:rsid w:val="008E2A06"/>
    <w:rsid w:val="008E2B41"/>
    <w:rsid w:val="008E2B9B"/>
    <w:rsid w:val="008E3BF6"/>
    <w:rsid w:val="008E40FA"/>
    <w:rsid w:val="008E41F4"/>
    <w:rsid w:val="008E5937"/>
    <w:rsid w:val="008E5949"/>
    <w:rsid w:val="008E5A38"/>
    <w:rsid w:val="008E5B20"/>
    <w:rsid w:val="008E5F86"/>
    <w:rsid w:val="008E6364"/>
    <w:rsid w:val="008E647E"/>
    <w:rsid w:val="008E6552"/>
    <w:rsid w:val="008E685B"/>
    <w:rsid w:val="008E76D4"/>
    <w:rsid w:val="008E7832"/>
    <w:rsid w:val="008F043D"/>
    <w:rsid w:val="008F060F"/>
    <w:rsid w:val="008F0DA7"/>
    <w:rsid w:val="008F0EFA"/>
    <w:rsid w:val="008F168A"/>
    <w:rsid w:val="008F25B0"/>
    <w:rsid w:val="008F26A1"/>
    <w:rsid w:val="008F2C27"/>
    <w:rsid w:val="008F324F"/>
    <w:rsid w:val="008F349A"/>
    <w:rsid w:val="008F365D"/>
    <w:rsid w:val="008F36DB"/>
    <w:rsid w:val="008F4AC5"/>
    <w:rsid w:val="008F5453"/>
    <w:rsid w:val="008F5CEF"/>
    <w:rsid w:val="008F66E7"/>
    <w:rsid w:val="008F67C1"/>
    <w:rsid w:val="008F6C71"/>
    <w:rsid w:val="008F6EB8"/>
    <w:rsid w:val="008F6F39"/>
    <w:rsid w:val="008F7310"/>
    <w:rsid w:val="008F773D"/>
    <w:rsid w:val="008F7783"/>
    <w:rsid w:val="0090016C"/>
    <w:rsid w:val="00900297"/>
    <w:rsid w:val="00900E78"/>
    <w:rsid w:val="009012FA"/>
    <w:rsid w:val="00901660"/>
    <w:rsid w:val="00901C4A"/>
    <w:rsid w:val="00901EA9"/>
    <w:rsid w:val="00901F0E"/>
    <w:rsid w:val="00901FCD"/>
    <w:rsid w:val="00902787"/>
    <w:rsid w:val="00902B3E"/>
    <w:rsid w:val="00902DCF"/>
    <w:rsid w:val="00902E2B"/>
    <w:rsid w:val="0090388C"/>
    <w:rsid w:val="00903D31"/>
    <w:rsid w:val="00903F5B"/>
    <w:rsid w:val="009041A8"/>
    <w:rsid w:val="00904EBB"/>
    <w:rsid w:val="009053D3"/>
    <w:rsid w:val="0090594F"/>
    <w:rsid w:val="00905DE5"/>
    <w:rsid w:val="00905EEA"/>
    <w:rsid w:val="0090658E"/>
    <w:rsid w:val="00906CA5"/>
    <w:rsid w:val="0090708E"/>
    <w:rsid w:val="009075BD"/>
    <w:rsid w:val="00907869"/>
    <w:rsid w:val="00907B1B"/>
    <w:rsid w:val="00907CAD"/>
    <w:rsid w:val="009102CC"/>
    <w:rsid w:val="00910385"/>
    <w:rsid w:val="00910525"/>
    <w:rsid w:val="00910EB4"/>
    <w:rsid w:val="00910F21"/>
    <w:rsid w:val="0091142E"/>
    <w:rsid w:val="00911827"/>
    <w:rsid w:val="0091199D"/>
    <w:rsid w:val="00911AA8"/>
    <w:rsid w:val="00911F6C"/>
    <w:rsid w:val="0091216E"/>
    <w:rsid w:val="0091222A"/>
    <w:rsid w:val="009125F4"/>
    <w:rsid w:val="00912A1B"/>
    <w:rsid w:val="00913C18"/>
    <w:rsid w:val="00913C4D"/>
    <w:rsid w:val="0091511E"/>
    <w:rsid w:val="00915307"/>
    <w:rsid w:val="00915746"/>
    <w:rsid w:val="009165C3"/>
    <w:rsid w:val="009165D7"/>
    <w:rsid w:val="00916B0F"/>
    <w:rsid w:val="00916EBC"/>
    <w:rsid w:val="0091701B"/>
    <w:rsid w:val="009174F2"/>
    <w:rsid w:val="009176DA"/>
    <w:rsid w:val="00920835"/>
    <w:rsid w:val="00921449"/>
    <w:rsid w:val="0092190C"/>
    <w:rsid w:val="00921C07"/>
    <w:rsid w:val="009220D5"/>
    <w:rsid w:val="00922228"/>
    <w:rsid w:val="009222FF"/>
    <w:rsid w:val="00922686"/>
    <w:rsid w:val="009244CD"/>
    <w:rsid w:val="00925710"/>
    <w:rsid w:val="00925A1D"/>
    <w:rsid w:val="00926973"/>
    <w:rsid w:val="00926B5D"/>
    <w:rsid w:val="00926E03"/>
    <w:rsid w:val="00926E7F"/>
    <w:rsid w:val="0093003D"/>
    <w:rsid w:val="00930908"/>
    <w:rsid w:val="0093115A"/>
    <w:rsid w:val="009311D3"/>
    <w:rsid w:val="00931CCD"/>
    <w:rsid w:val="0093225C"/>
    <w:rsid w:val="009324EF"/>
    <w:rsid w:val="00933309"/>
    <w:rsid w:val="0093366A"/>
    <w:rsid w:val="0093439B"/>
    <w:rsid w:val="00934426"/>
    <w:rsid w:val="00934D68"/>
    <w:rsid w:val="009351F8"/>
    <w:rsid w:val="009369DB"/>
    <w:rsid w:val="009370C9"/>
    <w:rsid w:val="00937111"/>
    <w:rsid w:val="009375E9"/>
    <w:rsid w:val="0093764C"/>
    <w:rsid w:val="0093768B"/>
    <w:rsid w:val="00940833"/>
    <w:rsid w:val="00941142"/>
    <w:rsid w:val="0094133E"/>
    <w:rsid w:val="00941ECA"/>
    <w:rsid w:val="00942281"/>
    <w:rsid w:val="009426A7"/>
    <w:rsid w:val="0094274B"/>
    <w:rsid w:val="00942891"/>
    <w:rsid w:val="009429CD"/>
    <w:rsid w:val="00943900"/>
    <w:rsid w:val="00943C47"/>
    <w:rsid w:val="00943DB9"/>
    <w:rsid w:val="00943F06"/>
    <w:rsid w:val="00944A21"/>
    <w:rsid w:val="00944C09"/>
    <w:rsid w:val="00944D8F"/>
    <w:rsid w:val="00945243"/>
    <w:rsid w:val="0094573A"/>
    <w:rsid w:val="00946241"/>
    <w:rsid w:val="00946C41"/>
    <w:rsid w:val="00946C47"/>
    <w:rsid w:val="00946CA3"/>
    <w:rsid w:val="00946F34"/>
    <w:rsid w:val="00946FA5"/>
    <w:rsid w:val="00947B84"/>
    <w:rsid w:val="00947D72"/>
    <w:rsid w:val="009500D1"/>
    <w:rsid w:val="00950162"/>
    <w:rsid w:val="009501CC"/>
    <w:rsid w:val="009503D4"/>
    <w:rsid w:val="009505C1"/>
    <w:rsid w:val="00950B6C"/>
    <w:rsid w:val="00951050"/>
    <w:rsid w:val="009512A2"/>
    <w:rsid w:val="00951456"/>
    <w:rsid w:val="0095163A"/>
    <w:rsid w:val="0095181C"/>
    <w:rsid w:val="00952A17"/>
    <w:rsid w:val="00952DC5"/>
    <w:rsid w:val="009535A8"/>
    <w:rsid w:val="009535F7"/>
    <w:rsid w:val="009537D6"/>
    <w:rsid w:val="00953874"/>
    <w:rsid w:val="00953995"/>
    <w:rsid w:val="00954973"/>
    <w:rsid w:val="0095599D"/>
    <w:rsid w:val="00956ACA"/>
    <w:rsid w:val="00956AEC"/>
    <w:rsid w:val="0095777A"/>
    <w:rsid w:val="00960461"/>
    <w:rsid w:val="0096063F"/>
    <w:rsid w:val="00960CB0"/>
    <w:rsid w:val="009610CC"/>
    <w:rsid w:val="00961A88"/>
    <w:rsid w:val="009626ED"/>
    <w:rsid w:val="00962D7C"/>
    <w:rsid w:val="00962F0D"/>
    <w:rsid w:val="00962F5A"/>
    <w:rsid w:val="009635AB"/>
    <w:rsid w:val="009638AB"/>
    <w:rsid w:val="00963BF2"/>
    <w:rsid w:val="00963D21"/>
    <w:rsid w:val="009641AB"/>
    <w:rsid w:val="009643B3"/>
    <w:rsid w:val="00964651"/>
    <w:rsid w:val="0096477B"/>
    <w:rsid w:val="00964885"/>
    <w:rsid w:val="00964A24"/>
    <w:rsid w:val="00964CBF"/>
    <w:rsid w:val="00964CF3"/>
    <w:rsid w:val="009652E3"/>
    <w:rsid w:val="0096532F"/>
    <w:rsid w:val="0096573F"/>
    <w:rsid w:val="00965CA8"/>
    <w:rsid w:val="009668E4"/>
    <w:rsid w:val="00966E6B"/>
    <w:rsid w:val="00966EDB"/>
    <w:rsid w:val="009670EC"/>
    <w:rsid w:val="00967399"/>
    <w:rsid w:val="0096772E"/>
    <w:rsid w:val="00967920"/>
    <w:rsid w:val="00967C07"/>
    <w:rsid w:val="00970522"/>
    <w:rsid w:val="0097090B"/>
    <w:rsid w:val="0097113A"/>
    <w:rsid w:val="00971593"/>
    <w:rsid w:val="00971940"/>
    <w:rsid w:val="00971C03"/>
    <w:rsid w:val="00972020"/>
    <w:rsid w:val="0097286A"/>
    <w:rsid w:val="00973140"/>
    <w:rsid w:val="009733DC"/>
    <w:rsid w:val="00973D93"/>
    <w:rsid w:val="009740E9"/>
    <w:rsid w:val="009743EE"/>
    <w:rsid w:val="00974DE9"/>
    <w:rsid w:val="00974E1B"/>
    <w:rsid w:val="00975B6D"/>
    <w:rsid w:val="00975CC9"/>
    <w:rsid w:val="009765B3"/>
    <w:rsid w:val="00976FF0"/>
    <w:rsid w:val="009773A3"/>
    <w:rsid w:val="009779E4"/>
    <w:rsid w:val="00977D49"/>
    <w:rsid w:val="009807C1"/>
    <w:rsid w:val="009808D6"/>
    <w:rsid w:val="00980DF5"/>
    <w:rsid w:val="009815A7"/>
    <w:rsid w:val="00981A87"/>
    <w:rsid w:val="00982C27"/>
    <w:rsid w:val="00983190"/>
    <w:rsid w:val="009838E9"/>
    <w:rsid w:val="00984A9A"/>
    <w:rsid w:val="00984D1B"/>
    <w:rsid w:val="0098576A"/>
    <w:rsid w:val="0098594D"/>
    <w:rsid w:val="00985A3C"/>
    <w:rsid w:val="00985D3B"/>
    <w:rsid w:val="00985FB8"/>
    <w:rsid w:val="009866A6"/>
    <w:rsid w:val="00987508"/>
    <w:rsid w:val="00987F12"/>
    <w:rsid w:val="00990370"/>
    <w:rsid w:val="00990BE3"/>
    <w:rsid w:val="0099141F"/>
    <w:rsid w:val="00991BBA"/>
    <w:rsid w:val="00991D78"/>
    <w:rsid w:val="0099257E"/>
    <w:rsid w:val="00992B3B"/>
    <w:rsid w:val="00993721"/>
    <w:rsid w:val="00993993"/>
    <w:rsid w:val="00993CA6"/>
    <w:rsid w:val="00994500"/>
    <w:rsid w:val="0099455B"/>
    <w:rsid w:val="00994BAA"/>
    <w:rsid w:val="0099536F"/>
    <w:rsid w:val="00995476"/>
    <w:rsid w:val="009955C1"/>
    <w:rsid w:val="00995941"/>
    <w:rsid w:val="00995CCE"/>
    <w:rsid w:val="00995DA4"/>
    <w:rsid w:val="009967A5"/>
    <w:rsid w:val="00996B1C"/>
    <w:rsid w:val="00996C03"/>
    <w:rsid w:val="009970BA"/>
    <w:rsid w:val="00997224"/>
    <w:rsid w:val="00997386"/>
    <w:rsid w:val="00997781"/>
    <w:rsid w:val="009A0424"/>
    <w:rsid w:val="009A08EB"/>
    <w:rsid w:val="009A17C9"/>
    <w:rsid w:val="009A18E8"/>
    <w:rsid w:val="009A1957"/>
    <w:rsid w:val="009A1AB9"/>
    <w:rsid w:val="009A21C6"/>
    <w:rsid w:val="009A26F5"/>
    <w:rsid w:val="009A3084"/>
    <w:rsid w:val="009A31D1"/>
    <w:rsid w:val="009A46C9"/>
    <w:rsid w:val="009A4996"/>
    <w:rsid w:val="009A4B4B"/>
    <w:rsid w:val="009A4C1F"/>
    <w:rsid w:val="009A4C94"/>
    <w:rsid w:val="009A50E3"/>
    <w:rsid w:val="009A6101"/>
    <w:rsid w:val="009A6111"/>
    <w:rsid w:val="009A611A"/>
    <w:rsid w:val="009A6434"/>
    <w:rsid w:val="009A657A"/>
    <w:rsid w:val="009A6C06"/>
    <w:rsid w:val="009A75C9"/>
    <w:rsid w:val="009A7AB5"/>
    <w:rsid w:val="009B02BC"/>
    <w:rsid w:val="009B07D2"/>
    <w:rsid w:val="009B0884"/>
    <w:rsid w:val="009B0D9A"/>
    <w:rsid w:val="009B0DED"/>
    <w:rsid w:val="009B1724"/>
    <w:rsid w:val="009B1AF3"/>
    <w:rsid w:val="009B2544"/>
    <w:rsid w:val="009B285B"/>
    <w:rsid w:val="009B2CFE"/>
    <w:rsid w:val="009B30BE"/>
    <w:rsid w:val="009B3431"/>
    <w:rsid w:val="009B41A3"/>
    <w:rsid w:val="009B5407"/>
    <w:rsid w:val="009B5B23"/>
    <w:rsid w:val="009B6294"/>
    <w:rsid w:val="009B6903"/>
    <w:rsid w:val="009B6BAE"/>
    <w:rsid w:val="009B6DCF"/>
    <w:rsid w:val="009B72D3"/>
    <w:rsid w:val="009B7A66"/>
    <w:rsid w:val="009C016E"/>
    <w:rsid w:val="009C0AA6"/>
    <w:rsid w:val="009C0DC1"/>
    <w:rsid w:val="009C15E4"/>
    <w:rsid w:val="009C1D33"/>
    <w:rsid w:val="009C1F96"/>
    <w:rsid w:val="009C2AD7"/>
    <w:rsid w:val="009C2CF3"/>
    <w:rsid w:val="009C2E1F"/>
    <w:rsid w:val="009C3090"/>
    <w:rsid w:val="009C3F34"/>
    <w:rsid w:val="009C4235"/>
    <w:rsid w:val="009C43FC"/>
    <w:rsid w:val="009C4413"/>
    <w:rsid w:val="009C5032"/>
    <w:rsid w:val="009C5843"/>
    <w:rsid w:val="009C5BB6"/>
    <w:rsid w:val="009C5D2B"/>
    <w:rsid w:val="009C63DB"/>
    <w:rsid w:val="009C6D52"/>
    <w:rsid w:val="009C772E"/>
    <w:rsid w:val="009C78AA"/>
    <w:rsid w:val="009C7D4E"/>
    <w:rsid w:val="009D04E4"/>
    <w:rsid w:val="009D0614"/>
    <w:rsid w:val="009D0763"/>
    <w:rsid w:val="009D0CDD"/>
    <w:rsid w:val="009D0D41"/>
    <w:rsid w:val="009D14BB"/>
    <w:rsid w:val="009D1CFA"/>
    <w:rsid w:val="009D1FBB"/>
    <w:rsid w:val="009D242F"/>
    <w:rsid w:val="009D2F61"/>
    <w:rsid w:val="009D3C3D"/>
    <w:rsid w:val="009D4218"/>
    <w:rsid w:val="009D48B2"/>
    <w:rsid w:val="009D4971"/>
    <w:rsid w:val="009D5680"/>
    <w:rsid w:val="009D68FF"/>
    <w:rsid w:val="009D6C51"/>
    <w:rsid w:val="009D6FC3"/>
    <w:rsid w:val="009D6FE9"/>
    <w:rsid w:val="009D7311"/>
    <w:rsid w:val="009D7763"/>
    <w:rsid w:val="009E05F2"/>
    <w:rsid w:val="009E0E46"/>
    <w:rsid w:val="009E0FF7"/>
    <w:rsid w:val="009E1C83"/>
    <w:rsid w:val="009E25A0"/>
    <w:rsid w:val="009E395D"/>
    <w:rsid w:val="009E3990"/>
    <w:rsid w:val="009E4EAF"/>
    <w:rsid w:val="009E520A"/>
    <w:rsid w:val="009E557E"/>
    <w:rsid w:val="009E5602"/>
    <w:rsid w:val="009E5C3B"/>
    <w:rsid w:val="009E5F37"/>
    <w:rsid w:val="009E60B7"/>
    <w:rsid w:val="009E60C6"/>
    <w:rsid w:val="009E650F"/>
    <w:rsid w:val="009E6728"/>
    <w:rsid w:val="009E68E4"/>
    <w:rsid w:val="009E6A85"/>
    <w:rsid w:val="009E6D5C"/>
    <w:rsid w:val="009E7B21"/>
    <w:rsid w:val="009E7E16"/>
    <w:rsid w:val="009F0869"/>
    <w:rsid w:val="009F0897"/>
    <w:rsid w:val="009F10CB"/>
    <w:rsid w:val="009F1140"/>
    <w:rsid w:val="009F1498"/>
    <w:rsid w:val="009F212C"/>
    <w:rsid w:val="009F32FF"/>
    <w:rsid w:val="009F3920"/>
    <w:rsid w:val="009F46F7"/>
    <w:rsid w:val="009F4A16"/>
    <w:rsid w:val="009F4EE3"/>
    <w:rsid w:val="009F5417"/>
    <w:rsid w:val="009F54CC"/>
    <w:rsid w:val="009F5693"/>
    <w:rsid w:val="009F5F90"/>
    <w:rsid w:val="009F62B8"/>
    <w:rsid w:val="009F69F7"/>
    <w:rsid w:val="009F7DF0"/>
    <w:rsid w:val="009F7E27"/>
    <w:rsid w:val="00A00329"/>
    <w:rsid w:val="00A0095B"/>
    <w:rsid w:val="00A00A8A"/>
    <w:rsid w:val="00A00E56"/>
    <w:rsid w:val="00A010C1"/>
    <w:rsid w:val="00A012DE"/>
    <w:rsid w:val="00A012EF"/>
    <w:rsid w:val="00A01F10"/>
    <w:rsid w:val="00A01F21"/>
    <w:rsid w:val="00A0299B"/>
    <w:rsid w:val="00A02A20"/>
    <w:rsid w:val="00A031E0"/>
    <w:rsid w:val="00A037C1"/>
    <w:rsid w:val="00A037D3"/>
    <w:rsid w:val="00A03B41"/>
    <w:rsid w:val="00A03BEE"/>
    <w:rsid w:val="00A05490"/>
    <w:rsid w:val="00A060D4"/>
    <w:rsid w:val="00A06193"/>
    <w:rsid w:val="00A067F1"/>
    <w:rsid w:val="00A06C16"/>
    <w:rsid w:val="00A07695"/>
    <w:rsid w:val="00A07BCF"/>
    <w:rsid w:val="00A10094"/>
    <w:rsid w:val="00A1075B"/>
    <w:rsid w:val="00A11673"/>
    <w:rsid w:val="00A12349"/>
    <w:rsid w:val="00A12C0B"/>
    <w:rsid w:val="00A12EE3"/>
    <w:rsid w:val="00A134FE"/>
    <w:rsid w:val="00A13840"/>
    <w:rsid w:val="00A13977"/>
    <w:rsid w:val="00A13D0E"/>
    <w:rsid w:val="00A13E8C"/>
    <w:rsid w:val="00A141F7"/>
    <w:rsid w:val="00A14CD9"/>
    <w:rsid w:val="00A153C9"/>
    <w:rsid w:val="00A159FC"/>
    <w:rsid w:val="00A15E25"/>
    <w:rsid w:val="00A15ED8"/>
    <w:rsid w:val="00A16116"/>
    <w:rsid w:val="00A16390"/>
    <w:rsid w:val="00A1674B"/>
    <w:rsid w:val="00A16F16"/>
    <w:rsid w:val="00A17095"/>
    <w:rsid w:val="00A173D0"/>
    <w:rsid w:val="00A17691"/>
    <w:rsid w:val="00A17FC9"/>
    <w:rsid w:val="00A207AD"/>
    <w:rsid w:val="00A20FF5"/>
    <w:rsid w:val="00A21EB9"/>
    <w:rsid w:val="00A223CF"/>
    <w:rsid w:val="00A22A10"/>
    <w:rsid w:val="00A22C1C"/>
    <w:rsid w:val="00A22C9C"/>
    <w:rsid w:val="00A233B6"/>
    <w:rsid w:val="00A234F1"/>
    <w:rsid w:val="00A2361B"/>
    <w:rsid w:val="00A23BC2"/>
    <w:rsid w:val="00A23EE0"/>
    <w:rsid w:val="00A2411D"/>
    <w:rsid w:val="00A24156"/>
    <w:rsid w:val="00A247BB"/>
    <w:rsid w:val="00A24D22"/>
    <w:rsid w:val="00A2549E"/>
    <w:rsid w:val="00A256C6"/>
    <w:rsid w:val="00A25BFC"/>
    <w:rsid w:val="00A26291"/>
    <w:rsid w:val="00A26450"/>
    <w:rsid w:val="00A26BF3"/>
    <w:rsid w:val="00A26DF8"/>
    <w:rsid w:val="00A26FEF"/>
    <w:rsid w:val="00A27478"/>
    <w:rsid w:val="00A27540"/>
    <w:rsid w:val="00A276AC"/>
    <w:rsid w:val="00A278EA"/>
    <w:rsid w:val="00A2794C"/>
    <w:rsid w:val="00A2794F"/>
    <w:rsid w:val="00A2795C"/>
    <w:rsid w:val="00A27A13"/>
    <w:rsid w:val="00A27B8D"/>
    <w:rsid w:val="00A306E3"/>
    <w:rsid w:val="00A30FC9"/>
    <w:rsid w:val="00A31007"/>
    <w:rsid w:val="00A312E0"/>
    <w:rsid w:val="00A314C5"/>
    <w:rsid w:val="00A3178F"/>
    <w:rsid w:val="00A31799"/>
    <w:rsid w:val="00A319D0"/>
    <w:rsid w:val="00A319F8"/>
    <w:rsid w:val="00A31AF4"/>
    <w:rsid w:val="00A31DFE"/>
    <w:rsid w:val="00A32127"/>
    <w:rsid w:val="00A3238F"/>
    <w:rsid w:val="00A32496"/>
    <w:rsid w:val="00A3288E"/>
    <w:rsid w:val="00A32CCE"/>
    <w:rsid w:val="00A3318F"/>
    <w:rsid w:val="00A331C1"/>
    <w:rsid w:val="00A333C7"/>
    <w:rsid w:val="00A33483"/>
    <w:rsid w:val="00A33920"/>
    <w:rsid w:val="00A33C72"/>
    <w:rsid w:val="00A34E1E"/>
    <w:rsid w:val="00A35F76"/>
    <w:rsid w:val="00A37C11"/>
    <w:rsid w:val="00A37F39"/>
    <w:rsid w:val="00A40A32"/>
    <w:rsid w:val="00A412BE"/>
    <w:rsid w:val="00A415CA"/>
    <w:rsid w:val="00A4175B"/>
    <w:rsid w:val="00A41781"/>
    <w:rsid w:val="00A41AEF"/>
    <w:rsid w:val="00A41B6A"/>
    <w:rsid w:val="00A41B9D"/>
    <w:rsid w:val="00A41F67"/>
    <w:rsid w:val="00A426FC"/>
    <w:rsid w:val="00A42D83"/>
    <w:rsid w:val="00A43305"/>
    <w:rsid w:val="00A4336B"/>
    <w:rsid w:val="00A43D49"/>
    <w:rsid w:val="00A43E02"/>
    <w:rsid w:val="00A44055"/>
    <w:rsid w:val="00A4416D"/>
    <w:rsid w:val="00A441A0"/>
    <w:rsid w:val="00A4441C"/>
    <w:rsid w:val="00A44F25"/>
    <w:rsid w:val="00A453E3"/>
    <w:rsid w:val="00A46944"/>
    <w:rsid w:val="00A47280"/>
    <w:rsid w:val="00A477D4"/>
    <w:rsid w:val="00A478FB"/>
    <w:rsid w:val="00A479A7"/>
    <w:rsid w:val="00A47EAC"/>
    <w:rsid w:val="00A502AC"/>
    <w:rsid w:val="00A51848"/>
    <w:rsid w:val="00A51AF4"/>
    <w:rsid w:val="00A51B89"/>
    <w:rsid w:val="00A5245F"/>
    <w:rsid w:val="00A52AF6"/>
    <w:rsid w:val="00A52C19"/>
    <w:rsid w:val="00A52EE6"/>
    <w:rsid w:val="00A530E1"/>
    <w:rsid w:val="00A53866"/>
    <w:rsid w:val="00A53EF3"/>
    <w:rsid w:val="00A54670"/>
    <w:rsid w:val="00A54859"/>
    <w:rsid w:val="00A54B8A"/>
    <w:rsid w:val="00A55045"/>
    <w:rsid w:val="00A551AD"/>
    <w:rsid w:val="00A55257"/>
    <w:rsid w:val="00A5539B"/>
    <w:rsid w:val="00A556FB"/>
    <w:rsid w:val="00A5578E"/>
    <w:rsid w:val="00A55BFF"/>
    <w:rsid w:val="00A55E70"/>
    <w:rsid w:val="00A55F72"/>
    <w:rsid w:val="00A56424"/>
    <w:rsid w:val="00A56497"/>
    <w:rsid w:val="00A56C87"/>
    <w:rsid w:val="00A5707C"/>
    <w:rsid w:val="00A57084"/>
    <w:rsid w:val="00A570AD"/>
    <w:rsid w:val="00A571B1"/>
    <w:rsid w:val="00A573B2"/>
    <w:rsid w:val="00A57CE2"/>
    <w:rsid w:val="00A6029C"/>
    <w:rsid w:val="00A60491"/>
    <w:rsid w:val="00A605B6"/>
    <w:rsid w:val="00A60CD5"/>
    <w:rsid w:val="00A60CE6"/>
    <w:rsid w:val="00A60F9A"/>
    <w:rsid w:val="00A61205"/>
    <w:rsid w:val="00A62045"/>
    <w:rsid w:val="00A62ABB"/>
    <w:rsid w:val="00A62D8E"/>
    <w:rsid w:val="00A630AF"/>
    <w:rsid w:val="00A6320C"/>
    <w:rsid w:val="00A6347D"/>
    <w:rsid w:val="00A63CFA"/>
    <w:rsid w:val="00A63ECD"/>
    <w:rsid w:val="00A6415B"/>
    <w:rsid w:val="00A645CF"/>
    <w:rsid w:val="00A64DF4"/>
    <w:rsid w:val="00A65AF0"/>
    <w:rsid w:val="00A6619C"/>
    <w:rsid w:val="00A6665F"/>
    <w:rsid w:val="00A6679F"/>
    <w:rsid w:val="00A6693A"/>
    <w:rsid w:val="00A66E72"/>
    <w:rsid w:val="00A66F89"/>
    <w:rsid w:val="00A672E5"/>
    <w:rsid w:val="00A6780B"/>
    <w:rsid w:val="00A67B4D"/>
    <w:rsid w:val="00A67E52"/>
    <w:rsid w:val="00A7094F"/>
    <w:rsid w:val="00A717C9"/>
    <w:rsid w:val="00A719C2"/>
    <w:rsid w:val="00A7207C"/>
    <w:rsid w:val="00A72702"/>
    <w:rsid w:val="00A72908"/>
    <w:rsid w:val="00A72B10"/>
    <w:rsid w:val="00A72C7A"/>
    <w:rsid w:val="00A72EDC"/>
    <w:rsid w:val="00A73427"/>
    <w:rsid w:val="00A734DD"/>
    <w:rsid w:val="00A74105"/>
    <w:rsid w:val="00A74126"/>
    <w:rsid w:val="00A7503A"/>
    <w:rsid w:val="00A75730"/>
    <w:rsid w:val="00A75F97"/>
    <w:rsid w:val="00A76B69"/>
    <w:rsid w:val="00A77597"/>
    <w:rsid w:val="00A77713"/>
    <w:rsid w:val="00A77C72"/>
    <w:rsid w:val="00A77DE3"/>
    <w:rsid w:val="00A803B0"/>
    <w:rsid w:val="00A80582"/>
    <w:rsid w:val="00A80956"/>
    <w:rsid w:val="00A80CFB"/>
    <w:rsid w:val="00A80D38"/>
    <w:rsid w:val="00A80E8D"/>
    <w:rsid w:val="00A81B2A"/>
    <w:rsid w:val="00A8273D"/>
    <w:rsid w:val="00A829AE"/>
    <w:rsid w:val="00A83476"/>
    <w:rsid w:val="00A83BEE"/>
    <w:rsid w:val="00A8479A"/>
    <w:rsid w:val="00A84824"/>
    <w:rsid w:val="00A849F7"/>
    <w:rsid w:val="00A84B4F"/>
    <w:rsid w:val="00A85624"/>
    <w:rsid w:val="00A856DC"/>
    <w:rsid w:val="00A85E3C"/>
    <w:rsid w:val="00A85F43"/>
    <w:rsid w:val="00A86FB4"/>
    <w:rsid w:val="00A87556"/>
    <w:rsid w:val="00A875CB"/>
    <w:rsid w:val="00A87AAB"/>
    <w:rsid w:val="00A87C49"/>
    <w:rsid w:val="00A903AA"/>
    <w:rsid w:val="00A906B2"/>
    <w:rsid w:val="00A90A68"/>
    <w:rsid w:val="00A90B01"/>
    <w:rsid w:val="00A90D01"/>
    <w:rsid w:val="00A90FA0"/>
    <w:rsid w:val="00A91AE5"/>
    <w:rsid w:val="00A920E7"/>
    <w:rsid w:val="00A92CD0"/>
    <w:rsid w:val="00A93504"/>
    <w:rsid w:val="00A939FA"/>
    <w:rsid w:val="00A93A04"/>
    <w:rsid w:val="00A94BFF"/>
    <w:rsid w:val="00A94E2B"/>
    <w:rsid w:val="00A95C1E"/>
    <w:rsid w:val="00A95F75"/>
    <w:rsid w:val="00A95FC5"/>
    <w:rsid w:val="00A97B6D"/>
    <w:rsid w:val="00A97E4B"/>
    <w:rsid w:val="00A97F48"/>
    <w:rsid w:val="00A97F7B"/>
    <w:rsid w:val="00A97FD0"/>
    <w:rsid w:val="00AA09D7"/>
    <w:rsid w:val="00AA0D5E"/>
    <w:rsid w:val="00AA0E3A"/>
    <w:rsid w:val="00AA11C5"/>
    <w:rsid w:val="00AA164B"/>
    <w:rsid w:val="00AA17BB"/>
    <w:rsid w:val="00AA1C4C"/>
    <w:rsid w:val="00AA1FAC"/>
    <w:rsid w:val="00AA23A9"/>
    <w:rsid w:val="00AA271B"/>
    <w:rsid w:val="00AA2837"/>
    <w:rsid w:val="00AA33BD"/>
    <w:rsid w:val="00AA37B8"/>
    <w:rsid w:val="00AA3AD3"/>
    <w:rsid w:val="00AA410C"/>
    <w:rsid w:val="00AA447D"/>
    <w:rsid w:val="00AA4853"/>
    <w:rsid w:val="00AA4B2F"/>
    <w:rsid w:val="00AA4CD0"/>
    <w:rsid w:val="00AA615D"/>
    <w:rsid w:val="00AA66C2"/>
    <w:rsid w:val="00AA6EC8"/>
    <w:rsid w:val="00AA6EE0"/>
    <w:rsid w:val="00AA6FFA"/>
    <w:rsid w:val="00AA7659"/>
    <w:rsid w:val="00AA7C35"/>
    <w:rsid w:val="00AA7FF7"/>
    <w:rsid w:val="00AB0558"/>
    <w:rsid w:val="00AB08AB"/>
    <w:rsid w:val="00AB0935"/>
    <w:rsid w:val="00AB10F8"/>
    <w:rsid w:val="00AB269F"/>
    <w:rsid w:val="00AB3092"/>
    <w:rsid w:val="00AB3680"/>
    <w:rsid w:val="00AB3F1B"/>
    <w:rsid w:val="00AB4920"/>
    <w:rsid w:val="00AB51B1"/>
    <w:rsid w:val="00AB59FB"/>
    <w:rsid w:val="00AB5BC9"/>
    <w:rsid w:val="00AB5C5B"/>
    <w:rsid w:val="00AB73B9"/>
    <w:rsid w:val="00AB782F"/>
    <w:rsid w:val="00AB7A43"/>
    <w:rsid w:val="00AB7B1E"/>
    <w:rsid w:val="00AB7ECD"/>
    <w:rsid w:val="00AC099A"/>
    <w:rsid w:val="00AC1058"/>
    <w:rsid w:val="00AC126F"/>
    <w:rsid w:val="00AC1578"/>
    <w:rsid w:val="00AC1681"/>
    <w:rsid w:val="00AC1A94"/>
    <w:rsid w:val="00AC279D"/>
    <w:rsid w:val="00AC2EB8"/>
    <w:rsid w:val="00AC3155"/>
    <w:rsid w:val="00AC3397"/>
    <w:rsid w:val="00AC33C2"/>
    <w:rsid w:val="00AC3980"/>
    <w:rsid w:val="00AC3EB3"/>
    <w:rsid w:val="00AC4125"/>
    <w:rsid w:val="00AC4606"/>
    <w:rsid w:val="00AC4BF2"/>
    <w:rsid w:val="00AC4BF9"/>
    <w:rsid w:val="00AC4D0A"/>
    <w:rsid w:val="00AC5000"/>
    <w:rsid w:val="00AC5095"/>
    <w:rsid w:val="00AC5364"/>
    <w:rsid w:val="00AC59D4"/>
    <w:rsid w:val="00AC5C38"/>
    <w:rsid w:val="00AC652F"/>
    <w:rsid w:val="00AC6772"/>
    <w:rsid w:val="00AC7804"/>
    <w:rsid w:val="00AC7A7F"/>
    <w:rsid w:val="00AD06A0"/>
    <w:rsid w:val="00AD10B9"/>
    <w:rsid w:val="00AD1A1A"/>
    <w:rsid w:val="00AD1B96"/>
    <w:rsid w:val="00AD2635"/>
    <w:rsid w:val="00AD28FF"/>
    <w:rsid w:val="00AD2B1D"/>
    <w:rsid w:val="00AD3016"/>
    <w:rsid w:val="00AD303F"/>
    <w:rsid w:val="00AD44DF"/>
    <w:rsid w:val="00AD47DC"/>
    <w:rsid w:val="00AD4D5D"/>
    <w:rsid w:val="00AD514A"/>
    <w:rsid w:val="00AD53FD"/>
    <w:rsid w:val="00AD5F58"/>
    <w:rsid w:val="00AD6021"/>
    <w:rsid w:val="00AD61B9"/>
    <w:rsid w:val="00AD6B6C"/>
    <w:rsid w:val="00AD6FC6"/>
    <w:rsid w:val="00AD718E"/>
    <w:rsid w:val="00AE0DE1"/>
    <w:rsid w:val="00AE0F0C"/>
    <w:rsid w:val="00AE13D4"/>
    <w:rsid w:val="00AE1831"/>
    <w:rsid w:val="00AE1A3F"/>
    <w:rsid w:val="00AE1C11"/>
    <w:rsid w:val="00AE1C67"/>
    <w:rsid w:val="00AE1CA1"/>
    <w:rsid w:val="00AE1E37"/>
    <w:rsid w:val="00AE3068"/>
    <w:rsid w:val="00AE3189"/>
    <w:rsid w:val="00AE3270"/>
    <w:rsid w:val="00AE3A58"/>
    <w:rsid w:val="00AE4134"/>
    <w:rsid w:val="00AE4367"/>
    <w:rsid w:val="00AE4979"/>
    <w:rsid w:val="00AE49CC"/>
    <w:rsid w:val="00AE4AC8"/>
    <w:rsid w:val="00AE5013"/>
    <w:rsid w:val="00AE57B7"/>
    <w:rsid w:val="00AE59F4"/>
    <w:rsid w:val="00AE5A65"/>
    <w:rsid w:val="00AE5F5E"/>
    <w:rsid w:val="00AE6699"/>
    <w:rsid w:val="00AE67AB"/>
    <w:rsid w:val="00AE6C30"/>
    <w:rsid w:val="00AE76FA"/>
    <w:rsid w:val="00AF049B"/>
    <w:rsid w:val="00AF051B"/>
    <w:rsid w:val="00AF0C95"/>
    <w:rsid w:val="00AF170E"/>
    <w:rsid w:val="00AF1C6D"/>
    <w:rsid w:val="00AF2718"/>
    <w:rsid w:val="00AF273B"/>
    <w:rsid w:val="00AF370A"/>
    <w:rsid w:val="00AF3861"/>
    <w:rsid w:val="00AF39CF"/>
    <w:rsid w:val="00AF3C2C"/>
    <w:rsid w:val="00AF447F"/>
    <w:rsid w:val="00AF46DD"/>
    <w:rsid w:val="00AF4743"/>
    <w:rsid w:val="00AF48C2"/>
    <w:rsid w:val="00AF55CC"/>
    <w:rsid w:val="00AF5809"/>
    <w:rsid w:val="00AF593B"/>
    <w:rsid w:val="00AF60D5"/>
    <w:rsid w:val="00AF6177"/>
    <w:rsid w:val="00AF624E"/>
    <w:rsid w:val="00AF63C1"/>
    <w:rsid w:val="00AF6A42"/>
    <w:rsid w:val="00AF6BDB"/>
    <w:rsid w:val="00AF6D38"/>
    <w:rsid w:val="00AF76F3"/>
    <w:rsid w:val="00AF778E"/>
    <w:rsid w:val="00AF7D18"/>
    <w:rsid w:val="00B0043A"/>
    <w:rsid w:val="00B00E29"/>
    <w:rsid w:val="00B010E8"/>
    <w:rsid w:val="00B012E4"/>
    <w:rsid w:val="00B01C66"/>
    <w:rsid w:val="00B0235D"/>
    <w:rsid w:val="00B02662"/>
    <w:rsid w:val="00B028E0"/>
    <w:rsid w:val="00B02ACC"/>
    <w:rsid w:val="00B02BBD"/>
    <w:rsid w:val="00B0329B"/>
    <w:rsid w:val="00B034F4"/>
    <w:rsid w:val="00B03AF2"/>
    <w:rsid w:val="00B03CB5"/>
    <w:rsid w:val="00B04900"/>
    <w:rsid w:val="00B05101"/>
    <w:rsid w:val="00B057CF"/>
    <w:rsid w:val="00B05FD5"/>
    <w:rsid w:val="00B061FB"/>
    <w:rsid w:val="00B0621D"/>
    <w:rsid w:val="00B0639F"/>
    <w:rsid w:val="00B06534"/>
    <w:rsid w:val="00B06566"/>
    <w:rsid w:val="00B068CC"/>
    <w:rsid w:val="00B06E5B"/>
    <w:rsid w:val="00B07299"/>
    <w:rsid w:val="00B0754E"/>
    <w:rsid w:val="00B07565"/>
    <w:rsid w:val="00B07C57"/>
    <w:rsid w:val="00B113FF"/>
    <w:rsid w:val="00B12099"/>
    <w:rsid w:val="00B12311"/>
    <w:rsid w:val="00B12BC1"/>
    <w:rsid w:val="00B131E2"/>
    <w:rsid w:val="00B1325C"/>
    <w:rsid w:val="00B13CAD"/>
    <w:rsid w:val="00B13E87"/>
    <w:rsid w:val="00B14057"/>
    <w:rsid w:val="00B14B59"/>
    <w:rsid w:val="00B14CC6"/>
    <w:rsid w:val="00B14DED"/>
    <w:rsid w:val="00B150C5"/>
    <w:rsid w:val="00B15ACA"/>
    <w:rsid w:val="00B15EE0"/>
    <w:rsid w:val="00B16022"/>
    <w:rsid w:val="00B160D3"/>
    <w:rsid w:val="00B16165"/>
    <w:rsid w:val="00B162C2"/>
    <w:rsid w:val="00B16479"/>
    <w:rsid w:val="00B168E8"/>
    <w:rsid w:val="00B16BB1"/>
    <w:rsid w:val="00B16FF2"/>
    <w:rsid w:val="00B17939"/>
    <w:rsid w:val="00B179FF"/>
    <w:rsid w:val="00B17A6F"/>
    <w:rsid w:val="00B20653"/>
    <w:rsid w:val="00B2087E"/>
    <w:rsid w:val="00B20BAD"/>
    <w:rsid w:val="00B20F0B"/>
    <w:rsid w:val="00B2137C"/>
    <w:rsid w:val="00B21ED3"/>
    <w:rsid w:val="00B222CB"/>
    <w:rsid w:val="00B22911"/>
    <w:rsid w:val="00B22A9E"/>
    <w:rsid w:val="00B23C57"/>
    <w:rsid w:val="00B23D7C"/>
    <w:rsid w:val="00B24194"/>
    <w:rsid w:val="00B241C7"/>
    <w:rsid w:val="00B2437C"/>
    <w:rsid w:val="00B24AA0"/>
    <w:rsid w:val="00B24D8E"/>
    <w:rsid w:val="00B25119"/>
    <w:rsid w:val="00B2535F"/>
    <w:rsid w:val="00B25452"/>
    <w:rsid w:val="00B257AE"/>
    <w:rsid w:val="00B259C3"/>
    <w:rsid w:val="00B26522"/>
    <w:rsid w:val="00B26E9F"/>
    <w:rsid w:val="00B26FCA"/>
    <w:rsid w:val="00B27168"/>
    <w:rsid w:val="00B274CE"/>
    <w:rsid w:val="00B27B72"/>
    <w:rsid w:val="00B3034E"/>
    <w:rsid w:val="00B30843"/>
    <w:rsid w:val="00B30E96"/>
    <w:rsid w:val="00B31324"/>
    <w:rsid w:val="00B31728"/>
    <w:rsid w:val="00B318A0"/>
    <w:rsid w:val="00B32CC0"/>
    <w:rsid w:val="00B33B56"/>
    <w:rsid w:val="00B34247"/>
    <w:rsid w:val="00B357A8"/>
    <w:rsid w:val="00B35C35"/>
    <w:rsid w:val="00B36106"/>
    <w:rsid w:val="00B369E3"/>
    <w:rsid w:val="00B37023"/>
    <w:rsid w:val="00B3781C"/>
    <w:rsid w:val="00B37CD2"/>
    <w:rsid w:val="00B37FCA"/>
    <w:rsid w:val="00B4023D"/>
    <w:rsid w:val="00B40479"/>
    <w:rsid w:val="00B40AE4"/>
    <w:rsid w:val="00B40EF6"/>
    <w:rsid w:val="00B410BD"/>
    <w:rsid w:val="00B41EE2"/>
    <w:rsid w:val="00B421DE"/>
    <w:rsid w:val="00B433EC"/>
    <w:rsid w:val="00B43998"/>
    <w:rsid w:val="00B43CD5"/>
    <w:rsid w:val="00B4536A"/>
    <w:rsid w:val="00B4576D"/>
    <w:rsid w:val="00B4599F"/>
    <w:rsid w:val="00B459B3"/>
    <w:rsid w:val="00B468A2"/>
    <w:rsid w:val="00B46BE5"/>
    <w:rsid w:val="00B46D68"/>
    <w:rsid w:val="00B46F88"/>
    <w:rsid w:val="00B4734D"/>
    <w:rsid w:val="00B473D1"/>
    <w:rsid w:val="00B47963"/>
    <w:rsid w:val="00B47A53"/>
    <w:rsid w:val="00B5004C"/>
    <w:rsid w:val="00B50137"/>
    <w:rsid w:val="00B50670"/>
    <w:rsid w:val="00B508AF"/>
    <w:rsid w:val="00B50BE0"/>
    <w:rsid w:val="00B50CB9"/>
    <w:rsid w:val="00B50FA3"/>
    <w:rsid w:val="00B512B1"/>
    <w:rsid w:val="00B51A39"/>
    <w:rsid w:val="00B51D23"/>
    <w:rsid w:val="00B51D51"/>
    <w:rsid w:val="00B52564"/>
    <w:rsid w:val="00B52FEB"/>
    <w:rsid w:val="00B533AE"/>
    <w:rsid w:val="00B53749"/>
    <w:rsid w:val="00B54433"/>
    <w:rsid w:val="00B54749"/>
    <w:rsid w:val="00B54781"/>
    <w:rsid w:val="00B549F4"/>
    <w:rsid w:val="00B54C83"/>
    <w:rsid w:val="00B558DD"/>
    <w:rsid w:val="00B55EC8"/>
    <w:rsid w:val="00B55EDF"/>
    <w:rsid w:val="00B5628D"/>
    <w:rsid w:val="00B56A41"/>
    <w:rsid w:val="00B5709F"/>
    <w:rsid w:val="00B578F0"/>
    <w:rsid w:val="00B57E5A"/>
    <w:rsid w:val="00B60107"/>
    <w:rsid w:val="00B60C2D"/>
    <w:rsid w:val="00B60ECE"/>
    <w:rsid w:val="00B62440"/>
    <w:rsid w:val="00B6266E"/>
    <w:rsid w:val="00B62BEC"/>
    <w:rsid w:val="00B63AA5"/>
    <w:rsid w:val="00B63FCB"/>
    <w:rsid w:val="00B647A4"/>
    <w:rsid w:val="00B64C83"/>
    <w:rsid w:val="00B658A9"/>
    <w:rsid w:val="00B665EC"/>
    <w:rsid w:val="00B669EA"/>
    <w:rsid w:val="00B66AA6"/>
    <w:rsid w:val="00B678C2"/>
    <w:rsid w:val="00B67D48"/>
    <w:rsid w:val="00B70443"/>
    <w:rsid w:val="00B7066D"/>
    <w:rsid w:val="00B70D53"/>
    <w:rsid w:val="00B70DBF"/>
    <w:rsid w:val="00B70E4E"/>
    <w:rsid w:val="00B71972"/>
    <w:rsid w:val="00B71B80"/>
    <w:rsid w:val="00B7209F"/>
    <w:rsid w:val="00B722DC"/>
    <w:rsid w:val="00B72707"/>
    <w:rsid w:val="00B72AF4"/>
    <w:rsid w:val="00B72B27"/>
    <w:rsid w:val="00B72B73"/>
    <w:rsid w:val="00B73372"/>
    <w:rsid w:val="00B734A6"/>
    <w:rsid w:val="00B73C0A"/>
    <w:rsid w:val="00B742DF"/>
    <w:rsid w:val="00B7439B"/>
    <w:rsid w:val="00B74AFF"/>
    <w:rsid w:val="00B750B4"/>
    <w:rsid w:val="00B757EB"/>
    <w:rsid w:val="00B758DE"/>
    <w:rsid w:val="00B760AF"/>
    <w:rsid w:val="00B7621E"/>
    <w:rsid w:val="00B7622B"/>
    <w:rsid w:val="00B76293"/>
    <w:rsid w:val="00B76403"/>
    <w:rsid w:val="00B7678D"/>
    <w:rsid w:val="00B768A1"/>
    <w:rsid w:val="00B770BE"/>
    <w:rsid w:val="00B8040A"/>
    <w:rsid w:val="00B804A8"/>
    <w:rsid w:val="00B8154C"/>
    <w:rsid w:val="00B81577"/>
    <w:rsid w:val="00B81BE2"/>
    <w:rsid w:val="00B82646"/>
    <w:rsid w:val="00B82F6E"/>
    <w:rsid w:val="00B830D1"/>
    <w:rsid w:val="00B8334E"/>
    <w:rsid w:val="00B834A9"/>
    <w:rsid w:val="00B837FE"/>
    <w:rsid w:val="00B8389C"/>
    <w:rsid w:val="00B83FC1"/>
    <w:rsid w:val="00B8438C"/>
    <w:rsid w:val="00B8521C"/>
    <w:rsid w:val="00B854F5"/>
    <w:rsid w:val="00B8561E"/>
    <w:rsid w:val="00B867B6"/>
    <w:rsid w:val="00B87419"/>
    <w:rsid w:val="00B87626"/>
    <w:rsid w:val="00B87CD2"/>
    <w:rsid w:val="00B90DA5"/>
    <w:rsid w:val="00B90E8B"/>
    <w:rsid w:val="00B9105F"/>
    <w:rsid w:val="00B91211"/>
    <w:rsid w:val="00B9174B"/>
    <w:rsid w:val="00B91B65"/>
    <w:rsid w:val="00B91D17"/>
    <w:rsid w:val="00B91DB2"/>
    <w:rsid w:val="00B92154"/>
    <w:rsid w:val="00B92391"/>
    <w:rsid w:val="00B9295C"/>
    <w:rsid w:val="00B92C84"/>
    <w:rsid w:val="00B931CE"/>
    <w:rsid w:val="00B935AD"/>
    <w:rsid w:val="00B93719"/>
    <w:rsid w:val="00B93918"/>
    <w:rsid w:val="00B93A6C"/>
    <w:rsid w:val="00B940E1"/>
    <w:rsid w:val="00B94779"/>
    <w:rsid w:val="00B949AB"/>
    <w:rsid w:val="00B95308"/>
    <w:rsid w:val="00B958C6"/>
    <w:rsid w:val="00B967C7"/>
    <w:rsid w:val="00B96ABD"/>
    <w:rsid w:val="00B971FF"/>
    <w:rsid w:val="00B97EC7"/>
    <w:rsid w:val="00B97FC0"/>
    <w:rsid w:val="00BA046B"/>
    <w:rsid w:val="00BA05F0"/>
    <w:rsid w:val="00BA0BD5"/>
    <w:rsid w:val="00BA1228"/>
    <w:rsid w:val="00BA13C0"/>
    <w:rsid w:val="00BA1695"/>
    <w:rsid w:val="00BA16E3"/>
    <w:rsid w:val="00BA198C"/>
    <w:rsid w:val="00BA19A7"/>
    <w:rsid w:val="00BA1AFD"/>
    <w:rsid w:val="00BA1B6B"/>
    <w:rsid w:val="00BA1C37"/>
    <w:rsid w:val="00BA22B5"/>
    <w:rsid w:val="00BA22FB"/>
    <w:rsid w:val="00BA24EB"/>
    <w:rsid w:val="00BA2735"/>
    <w:rsid w:val="00BA2914"/>
    <w:rsid w:val="00BA2A41"/>
    <w:rsid w:val="00BA2E05"/>
    <w:rsid w:val="00BA2E8A"/>
    <w:rsid w:val="00BA3170"/>
    <w:rsid w:val="00BA32B2"/>
    <w:rsid w:val="00BA339A"/>
    <w:rsid w:val="00BA34C8"/>
    <w:rsid w:val="00BA3A0B"/>
    <w:rsid w:val="00BA3BE1"/>
    <w:rsid w:val="00BA3DFE"/>
    <w:rsid w:val="00BA465F"/>
    <w:rsid w:val="00BA4E8F"/>
    <w:rsid w:val="00BA4EA5"/>
    <w:rsid w:val="00BA5241"/>
    <w:rsid w:val="00BA5892"/>
    <w:rsid w:val="00BA61D2"/>
    <w:rsid w:val="00BA6C26"/>
    <w:rsid w:val="00BA7AE4"/>
    <w:rsid w:val="00BA7DF2"/>
    <w:rsid w:val="00BA7EDD"/>
    <w:rsid w:val="00BB059A"/>
    <w:rsid w:val="00BB09EE"/>
    <w:rsid w:val="00BB0E3B"/>
    <w:rsid w:val="00BB0F85"/>
    <w:rsid w:val="00BB11D6"/>
    <w:rsid w:val="00BB1E03"/>
    <w:rsid w:val="00BB5370"/>
    <w:rsid w:val="00BB5E62"/>
    <w:rsid w:val="00BB6222"/>
    <w:rsid w:val="00BB63B4"/>
    <w:rsid w:val="00BB63C1"/>
    <w:rsid w:val="00BB6725"/>
    <w:rsid w:val="00BB6862"/>
    <w:rsid w:val="00BB6B1D"/>
    <w:rsid w:val="00BB707C"/>
    <w:rsid w:val="00BB7480"/>
    <w:rsid w:val="00BB7790"/>
    <w:rsid w:val="00BB77C3"/>
    <w:rsid w:val="00BC0CFC"/>
    <w:rsid w:val="00BC0EED"/>
    <w:rsid w:val="00BC101A"/>
    <w:rsid w:val="00BC113E"/>
    <w:rsid w:val="00BC127E"/>
    <w:rsid w:val="00BC1663"/>
    <w:rsid w:val="00BC1875"/>
    <w:rsid w:val="00BC1898"/>
    <w:rsid w:val="00BC198F"/>
    <w:rsid w:val="00BC2312"/>
    <w:rsid w:val="00BC2327"/>
    <w:rsid w:val="00BC33CF"/>
    <w:rsid w:val="00BC3AE1"/>
    <w:rsid w:val="00BC3D44"/>
    <w:rsid w:val="00BC4B65"/>
    <w:rsid w:val="00BC4DE7"/>
    <w:rsid w:val="00BC6031"/>
    <w:rsid w:val="00BC677E"/>
    <w:rsid w:val="00BC6E01"/>
    <w:rsid w:val="00BC6FB3"/>
    <w:rsid w:val="00BC7703"/>
    <w:rsid w:val="00BC788E"/>
    <w:rsid w:val="00BC79DE"/>
    <w:rsid w:val="00BC7E7A"/>
    <w:rsid w:val="00BD08A9"/>
    <w:rsid w:val="00BD18BD"/>
    <w:rsid w:val="00BD1D76"/>
    <w:rsid w:val="00BD3081"/>
    <w:rsid w:val="00BD34CE"/>
    <w:rsid w:val="00BD3ADB"/>
    <w:rsid w:val="00BD3B66"/>
    <w:rsid w:val="00BD3EC0"/>
    <w:rsid w:val="00BD4082"/>
    <w:rsid w:val="00BD431E"/>
    <w:rsid w:val="00BD4356"/>
    <w:rsid w:val="00BD467D"/>
    <w:rsid w:val="00BD477B"/>
    <w:rsid w:val="00BD495A"/>
    <w:rsid w:val="00BD5061"/>
    <w:rsid w:val="00BD5280"/>
    <w:rsid w:val="00BD5591"/>
    <w:rsid w:val="00BD56A6"/>
    <w:rsid w:val="00BD6867"/>
    <w:rsid w:val="00BD68B0"/>
    <w:rsid w:val="00BD6BDE"/>
    <w:rsid w:val="00BE01D5"/>
    <w:rsid w:val="00BE0D2C"/>
    <w:rsid w:val="00BE2715"/>
    <w:rsid w:val="00BE2BBA"/>
    <w:rsid w:val="00BE4059"/>
    <w:rsid w:val="00BE418A"/>
    <w:rsid w:val="00BE4BB1"/>
    <w:rsid w:val="00BE4E7A"/>
    <w:rsid w:val="00BE5D74"/>
    <w:rsid w:val="00BE6411"/>
    <w:rsid w:val="00BE7154"/>
    <w:rsid w:val="00BE7314"/>
    <w:rsid w:val="00BE733D"/>
    <w:rsid w:val="00BE78A9"/>
    <w:rsid w:val="00BE78D0"/>
    <w:rsid w:val="00BE79DF"/>
    <w:rsid w:val="00BF035C"/>
    <w:rsid w:val="00BF0650"/>
    <w:rsid w:val="00BF15D3"/>
    <w:rsid w:val="00BF18CF"/>
    <w:rsid w:val="00BF29C5"/>
    <w:rsid w:val="00BF2B90"/>
    <w:rsid w:val="00BF2C22"/>
    <w:rsid w:val="00BF33DE"/>
    <w:rsid w:val="00BF3C0E"/>
    <w:rsid w:val="00BF3FAB"/>
    <w:rsid w:val="00BF44B7"/>
    <w:rsid w:val="00BF4A97"/>
    <w:rsid w:val="00BF4C71"/>
    <w:rsid w:val="00BF515B"/>
    <w:rsid w:val="00BF55F9"/>
    <w:rsid w:val="00BF5642"/>
    <w:rsid w:val="00BF56BB"/>
    <w:rsid w:val="00BF58B0"/>
    <w:rsid w:val="00BF598E"/>
    <w:rsid w:val="00BF600D"/>
    <w:rsid w:val="00BF65B7"/>
    <w:rsid w:val="00BF6CBB"/>
    <w:rsid w:val="00BF7E01"/>
    <w:rsid w:val="00C004FB"/>
    <w:rsid w:val="00C0082F"/>
    <w:rsid w:val="00C00AFB"/>
    <w:rsid w:val="00C021E5"/>
    <w:rsid w:val="00C02565"/>
    <w:rsid w:val="00C026D2"/>
    <w:rsid w:val="00C02BA7"/>
    <w:rsid w:val="00C0365D"/>
    <w:rsid w:val="00C03E2F"/>
    <w:rsid w:val="00C0433B"/>
    <w:rsid w:val="00C05320"/>
    <w:rsid w:val="00C05396"/>
    <w:rsid w:val="00C05550"/>
    <w:rsid w:val="00C06C57"/>
    <w:rsid w:val="00C07702"/>
    <w:rsid w:val="00C078C6"/>
    <w:rsid w:val="00C07B9D"/>
    <w:rsid w:val="00C07E5C"/>
    <w:rsid w:val="00C100B4"/>
    <w:rsid w:val="00C10289"/>
    <w:rsid w:val="00C1047C"/>
    <w:rsid w:val="00C107C8"/>
    <w:rsid w:val="00C10AA8"/>
    <w:rsid w:val="00C10AFE"/>
    <w:rsid w:val="00C10BEC"/>
    <w:rsid w:val="00C10C11"/>
    <w:rsid w:val="00C1107F"/>
    <w:rsid w:val="00C11605"/>
    <w:rsid w:val="00C11B67"/>
    <w:rsid w:val="00C11B72"/>
    <w:rsid w:val="00C1245B"/>
    <w:rsid w:val="00C12602"/>
    <w:rsid w:val="00C127F7"/>
    <w:rsid w:val="00C12DFF"/>
    <w:rsid w:val="00C12EBB"/>
    <w:rsid w:val="00C1303B"/>
    <w:rsid w:val="00C137B2"/>
    <w:rsid w:val="00C137B4"/>
    <w:rsid w:val="00C13D02"/>
    <w:rsid w:val="00C14035"/>
    <w:rsid w:val="00C1450B"/>
    <w:rsid w:val="00C14BAF"/>
    <w:rsid w:val="00C14DDA"/>
    <w:rsid w:val="00C14FC6"/>
    <w:rsid w:val="00C15190"/>
    <w:rsid w:val="00C15605"/>
    <w:rsid w:val="00C15645"/>
    <w:rsid w:val="00C15667"/>
    <w:rsid w:val="00C15975"/>
    <w:rsid w:val="00C15C89"/>
    <w:rsid w:val="00C16201"/>
    <w:rsid w:val="00C1720C"/>
    <w:rsid w:val="00C17498"/>
    <w:rsid w:val="00C175FC"/>
    <w:rsid w:val="00C17C99"/>
    <w:rsid w:val="00C17E1C"/>
    <w:rsid w:val="00C20255"/>
    <w:rsid w:val="00C202DD"/>
    <w:rsid w:val="00C208DA"/>
    <w:rsid w:val="00C209B3"/>
    <w:rsid w:val="00C20C36"/>
    <w:rsid w:val="00C20F4E"/>
    <w:rsid w:val="00C210C9"/>
    <w:rsid w:val="00C2117F"/>
    <w:rsid w:val="00C21229"/>
    <w:rsid w:val="00C21340"/>
    <w:rsid w:val="00C21AD4"/>
    <w:rsid w:val="00C22058"/>
    <w:rsid w:val="00C224EE"/>
    <w:rsid w:val="00C2329C"/>
    <w:rsid w:val="00C2329E"/>
    <w:rsid w:val="00C235C4"/>
    <w:rsid w:val="00C237DE"/>
    <w:rsid w:val="00C2415D"/>
    <w:rsid w:val="00C24E71"/>
    <w:rsid w:val="00C24EDF"/>
    <w:rsid w:val="00C25682"/>
    <w:rsid w:val="00C2592C"/>
    <w:rsid w:val="00C2595A"/>
    <w:rsid w:val="00C264BD"/>
    <w:rsid w:val="00C26AAE"/>
    <w:rsid w:val="00C26FC7"/>
    <w:rsid w:val="00C30005"/>
    <w:rsid w:val="00C30075"/>
    <w:rsid w:val="00C301AC"/>
    <w:rsid w:val="00C3073B"/>
    <w:rsid w:val="00C30AB8"/>
    <w:rsid w:val="00C30C92"/>
    <w:rsid w:val="00C30CAC"/>
    <w:rsid w:val="00C3164B"/>
    <w:rsid w:val="00C31D4C"/>
    <w:rsid w:val="00C31ED3"/>
    <w:rsid w:val="00C32D4E"/>
    <w:rsid w:val="00C33F2F"/>
    <w:rsid w:val="00C34AFC"/>
    <w:rsid w:val="00C34E9F"/>
    <w:rsid w:val="00C35386"/>
    <w:rsid w:val="00C354C8"/>
    <w:rsid w:val="00C35AE2"/>
    <w:rsid w:val="00C361F6"/>
    <w:rsid w:val="00C36703"/>
    <w:rsid w:val="00C36B4C"/>
    <w:rsid w:val="00C37692"/>
    <w:rsid w:val="00C378FE"/>
    <w:rsid w:val="00C37C16"/>
    <w:rsid w:val="00C40908"/>
    <w:rsid w:val="00C40920"/>
    <w:rsid w:val="00C40FEA"/>
    <w:rsid w:val="00C418A4"/>
    <w:rsid w:val="00C41A6F"/>
    <w:rsid w:val="00C41BA3"/>
    <w:rsid w:val="00C41C9B"/>
    <w:rsid w:val="00C41D22"/>
    <w:rsid w:val="00C41E3C"/>
    <w:rsid w:val="00C42B02"/>
    <w:rsid w:val="00C43294"/>
    <w:rsid w:val="00C435F3"/>
    <w:rsid w:val="00C4380C"/>
    <w:rsid w:val="00C439FA"/>
    <w:rsid w:val="00C43AE4"/>
    <w:rsid w:val="00C43B8E"/>
    <w:rsid w:val="00C443C0"/>
    <w:rsid w:val="00C445E4"/>
    <w:rsid w:val="00C445F8"/>
    <w:rsid w:val="00C4464E"/>
    <w:rsid w:val="00C45386"/>
    <w:rsid w:val="00C453D0"/>
    <w:rsid w:val="00C457E4"/>
    <w:rsid w:val="00C45BE7"/>
    <w:rsid w:val="00C4624F"/>
    <w:rsid w:val="00C466E4"/>
    <w:rsid w:val="00C466EC"/>
    <w:rsid w:val="00C476D9"/>
    <w:rsid w:val="00C500D2"/>
    <w:rsid w:val="00C506D7"/>
    <w:rsid w:val="00C51739"/>
    <w:rsid w:val="00C51842"/>
    <w:rsid w:val="00C5210E"/>
    <w:rsid w:val="00C53030"/>
    <w:rsid w:val="00C531EF"/>
    <w:rsid w:val="00C53273"/>
    <w:rsid w:val="00C53765"/>
    <w:rsid w:val="00C53B82"/>
    <w:rsid w:val="00C53B89"/>
    <w:rsid w:val="00C541BD"/>
    <w:rsid w:val="00C5455B"/>
    <w:rsid w:val="00C5477B"/>
    <w:rsid w:val="00C56ACC"/>
    <w:rsid w:val="00C56F89"/>
    <w:rsid w:val="00C57137"/>
    <w:rsid w:val="00C57331"/>
    <w:rsid w:val="00C57987"/>
    <w:rsid w:val="00C57A4D"/>
    <w:rsid w:val="00C603B0"/>
    <w:rsid w:val="00C613EB"/>
    <w:rsid w:val="00C61B47"/>
    <w:rsid w:val="00C62392"/>
    <w:rsid w:val="00C62461"/>
    <w:rsid w:val="00C62666"/>
    <w:rsid w:val="00C62A05"/>
    <w:rsid w:val="00C62BE8"/>
    <w:rsid w:val="00C62CCA"/>
    <w:rsid w:val="00C62D0D"/>
    <w:rsid w:val="00C634C1"/>
    <w:rsid w:val="00C63528"/>
    <w:rsid w:val="00C63B3C"/>
    <w:rsid w:val="00C63B87"/>
    <w:rsid w:val="00C64361"/>
    <w:rsid w:val="00C64471"/>
    <w:rsid w:val="00C64489"/>
    <w:rsid w:val="00C6488D"/>
    <w:rsid w:val="00C64B32"/>
    <w:rsid w:val="00C65012"/>
    <w:rsid w:val="00C65BE9"/>
    <w:rsid w:val="00C65C04"/>
    <w:rsid w:val="00C6679F"/>
    <w:rsid w:val="00C66B0D"/>
    <w:rsid w:val="00C67663"/>
    <w:rsid w:val="00C67C9D"/>
    <w:rsid w:val="00C70240"/>
    <w:rsid w:val="00C70699"/>
    <w:rsid w:val="00C71052"/>
    <w:rsid w:val="00C71535"/>
    <w:rsid w:val="00C71CE8"/>
    <w:rsid w:val="00C71EBC"/>
    <w:rsid w:val="00C723BB"/>
    <w:rsid w:val="00C729FD"/>
    <w:rsid w:val="00C72DC0"/>
    <w:rsid w:val="00C72FAE"/>
    <w:rsid w:val="00C732DC"/>
    <w:rsid w:val="00C73502"/>
    <w:rsid w:val="00C7374E"/>
    <w:rsid w:val="00C73AC9"/>
    <w:rsid w:val="00C73AE4"/>
    <w:rsid w:val="00C73BDF"/>
    <w:rsid w:val="00C74751"/>
    <w:rsid w:val="00C7477C"/>
    <w:rsid w:val="00C75540"/>
    <w:rsid w:val="00C761DD"/>
    <w:rsid w:val="00C76206"/>
    <w:rsid w:val="00C767A0"/>
    <w:rsid w:val="00C768E0"/>
    <w:rsid w:val="00C76951"/>
    <w:rsid w:val="00C769E1"/>
    <w:rsid w:val="00C77152"/>
    <w:rsid w:val="00C7715B"/>
    <w:rsid w:val="00C774FF"/>
    <w:rsid w:val="00C77A5C"/>
    <w:rsid w:val="00C77DF2"/>
    <w:rsid w:val="00C80725"/>
    <w:rsid w:val="00C80879"/>
    <w:rsid w:val="00C8137B"/>
    <w:rsid w:val="00C81446"/>
    <w:rsid w:val="00C81489"/>
    <w:rsid w:val="00C815A9"/>
    <w:rsid w:val="00C81926"/>
    <w:rsid w:val="00C82898"/>
    <w:rsid w:val="00C82EF3"/>
    <w:rsid w:val="00C82F78"/>
    <w:rsid w:val="00C83055"/>
    <w:rsid w:val="00C830F0"/>
    <w:rsid w:val="00C831E7"/>
    <w:rsid w:val="00C8345A"/>
    <w:rsid w:val="00C834E6"/>
    <w:rsid w:val="00C84605"/>
    <w:rsid w:val="00C8471E"/>
    <w:rsid w:val="00C8474B"/>
    <w:rsid w:val="00C85FC1"/>
    <w:rsid w:val="00C86C05"/>
    <w:rsid w:val="00C86E34"/>
    <w:rsid w:val="00C87229"/>
    <w:rsid w:val="00C879C9"/>
    <w:rsid w:val="00C87CA2"/>
    <w:rsid w:val="00C87DB3"/>
    <w:rsid w:val="00C9009F"/>
    <w:rsid w:val="00C90A3B"/>
    <w:rsid w:val="00C90C41"/>
    <w:rsid w:val="00C90C92"/>
    <w:rsid w:val="00C90DBA"/>
    <w:rsid w:val="00C914E6"/>
    <w:rsid w:val="00C91665"/>
    <w:rsid w:val="00C926AE"/>
    <w:rsid w:val="00C92D21"/>
    <w:rsid w:val="00C9318C"/>
    <w:rsid w:val="00C93BE8"/>
    <w:rsid w:val="00C9430B"/>
    <w:rsid w:val="00C9510B"/>
    <w:rsid w:val="00C9575B"/>
    <w:rsid w:val="00C96797"/>
    <w:rsid w:val="00C9694B"/>
    <w:rsid w:val="00C96A4F"/>
    <w:rsid w:val="00C96DB1"/>
    <w:rsid w:val="00C9744C"/>
    <w:rsid w:val="00CA0054"/>
    <w:rsid w:val="00CA0733"/>
    <w:rsid w:val="00CA17B1"/>
    <w:rsid w:val="00CA1EEE"/>
    <w:rsid w:val="00CA21A6"/>
    <w:rsid w:val="00CA21F6"/>
    <w:rsid w:val="00CA2472"/>
    <w:rsid w:val="00CA2B1C"/>
    <w:rsid w:val="00CA2B4C"/>
    <w:rsid w:val="00CA40CD"/>
    <w:rsid w:val="00CA47CC"/>
    <w:rsid w:val="00CA4933"/>
    <w:rsid w:val="00CA521F"/>
    <w:rsid w:val="00CA5BB5"/>
    <w:rsid w:val="00CA5ED5"/>
    <w:rsid w:val="00CA5EDC"/>
    <w:rsid w:val="00CA5F98"/>
    <w:rsid w:val="00CA61FB"/>
    <w:rsid w:val="00CA6D88"/>
    <w:rsid w:val="00CA6E69"/>
    <w:rsid w:val="00CA728C"/>
    <w:rsid w:val="00CA74AB"/>
    <w:rsid w:val="00CA7C16"/>
    <w:rsid w:val="00CA7EC0"/>
    <w:rsid w:val="00CA7F09"/>
    <w:rsid w:val="00CB002A"/>
    <w:rsid w:val="00CB0316"/>
    <w:rsid w:val="00CB0691"/>
    <w:rsid w:val="00CB0977"/>
    <w:rsid w:val="00CB1741"/>
    <w:rsid w:val="00CB1852"/>
    <w:rsid w:val="00CB1EBA"/>
    <w:rsid w:val="00CB2932"/>
    <w:rsid w:val="00CB2D13"/>
    <w:rsid w:val="00CB3394"/>
    <w:rsid w:val="00CB3499"/>
    <w:rsid w:val="00CB4119"/>
    <w:rsid w:val="00CB465C"/>
    <w:rsid w:val="00CB4C84"/>
    <w:rsid w:val="00CB4FA2"/>
    <w:rsid w:val="00CB570B"/>
    <w:rsid w:val="00CB5A94"/>
    <w:rsid w:val="00CB5DE0"/>
    <w:rsid w:val="00CB6ED5"/>
    <w:rsid w:val="00CB6F63"/>
    <w:rsid w:val="00CB7511"/>
    <w:rsid w:val="00CB7BD3"/>
    <w:rsid w:val="00CC09D8"/>
    <w:rsid w:val="00CC0ADB"/>
    <w:rsid w:val="00CC0C2E"/>
    <w:rsid w:val="00CC0F6E"/>
    <w:rsid w:val="00CC1024"/>
    <w:rsid w:val="00CC110E"/>
    <w:rsid w:val="00CC1266"/>
    <w:rsid w:val="00CC1917"/>
    <w:rsid w:val="00CC1A1B"/>
    <w:rsid w:val="00CC1C20"/>
    <w:rsid w:val="00CC21E6"/>
    <w:rsid w:val="00CC2402"/>
    <w:rsid w:val="00CC2443"/>
    <w:rsid w:val="00CC2513"/>
    <w:rsid w:val="00CC2635"/>
    <w:rsid w:val="00CC2EA3"/>
    <w:rsid w:val="00CC3668"/>
    <w:rsid w:val="00CC3FF0"/>
    <w:rsid w:val="00CC49F6"/>
    <w:rsid w:val="00CC4DCE"/>
    <w:rsid w:val="00CC4DDA"/>
    <w:rsid w:val="00CC664B"/>
    <w:rsid w:val="00CC7B24"/>
    <w:rsid w:val="00CC7BE5"/>
    <w:rsid w:val="00CC7D72"/>
    <w:rsid w:val="00CC7DAB"/>
    <w:rsid w:val="00CD0EFE"/>
    <w:rsid w:val="00CD1405"/>
    <w:rsid w:val="00CD1829"/>
    <w:rsid w:val="00CD1B10"/>
    <w:rsid w:val="00CD1C44"/>
    <w:rsid w:val="00CD1D50"/>
    <w:rsid w:val="00CD238C"/>
    <w:rsid w:val="00CD26C7"/>
    <w:rsid w:val="00CD299F"/>
    <w:rsid w:val="00CD2AFB"/>
    <w:rsid w:val="00CD30F4"/>
    <w:rsid w:val="00CD50C2"/>
    <w:rsid w:val="00CD532E"/>
    <w:rsid w:val="00CD57A0"/>
    <w:rsid w:val="00CD585E"/>
    <w:rsid w:val="00CD592F"/>
    <w:rsid w:val="00CD5D39"/>
    <w:rsid w:val="00CD6138"/>
    <w:rsid w:val="00CD6303"/>
    <w:rsid w:val="00CD6935"/>
    <w:rsid w:val="00CD6F97"/>
    <w:rsid w:val="00CD71B4"/>
    <w:rsid w:val="00CD7456"/>
    <w:rsid w:val="00CE066F"/>
    <w:rsid w:val="00CE074C"/>
    <w:rsid w:val="00CE085C"/>
    <w:rsid w:val="00CE0AFA"/>
    <w:rsid w:val="00CE161C"/>
    <w:rsid w:val="00CE22B5"/>
    <w:rsid w:val="00CE2693"/>
    <w:rsid w:val="00CE2865"/>
    <w:rsid w:val="00CE2ABE"/>
    <w:rsid w:val="00CE31D6"/>
    <w:rsid w:val="00CE34CC"/>
    <w:rsid w:val="00CE4AD7"/>
    <w:rsid w:val="00CE4EF1"/>
    <w:rsid w:val="00CE5401"/>
    <w:rsid w:val="00CE5D44"/>
    <w:rsid w:val="00CE5D46"/>
    <w:rsid w:val="00CE657C"/>
    <w:rsid w:val="00CE6ACC"/>
    <w:rsid w:val="00CE6C1B"/>
    <w:rsid w:val="00CE6C2E"/>
    <w:rsid w:val="00CE7241"/>
    <w:rsid w:val="00CE7B63"/>
    <w:rsid w:val="00CE7B71"/>
    <w:rsid w:val="00CE7C25"/>
    <w:rsid w:val="00CF014B"/>
    <w:rsid w:val="00CF0E81"/>
    <w:rsid w:val="00CF1188"/>
    <w:rsid w:val="00CF1347"/>
    <w:rsid w:val="00CF1370"/>
    <w:rsid w:val="00CF1482"/>
    <w:rsid w:val="00CF1D0D"/>
    <w:rsid w:val="00CF2A31"/>
    <w:rsid w:val="00CF320E"/>
    <w:rsid w:val="00CF344F"/>
    <w:rsid w:val="00CF35AE"/>
    <w:rsid w:val="00CF3617"/>
    <w:rsid w:val="00CF3EAA"/>
    <w:rsid w:val="00CF459B"/>
    <w:rsid w:val="00CF461F"/>
    <w:rsid w:val="00CF46BA"/>
    <w:rsid w:val="00CF4CE4"/>
    <w:rsid w:val="00CF4E92"/>
    <w:rsid w:val="00CF5D69"/>
    <w:rsid w:val="00CF6BF1"/>
    <w:rsid w:val="00CF6DA3"/>
    <w:rsid w:val="00CF7210"/>
    <w:rsid w:val="00CF76A7"/>
    <w:rsid w:val="00CF784A"/>
    <w:rsid w:val="00CF7D5B"/>
    <w:rsid w:val="00D008A0"/>
    <w:rsid w:val="00D00BDA"/>
    <w:rsid w:val="00D0133C"/>
    <w:rsid w:val="00D01CAD"/>
    <w:rsid w:val="00D01ED3"/>
    <w:rsid w:val="00D030B2"/>
    <w:rsid w:val="00D03E0C"/>
    <w:rsid w:val="00D03F85"/>
    <w:rsid w:val="00D03FA5"/>
    <w:rsid w:val="00D04BE3"/>
    <w:rsid w:val="00D0568A"/>
    <w:rsid w:val="00D0580B"/>
    <w:rsid w:val="00D06479"/>
    <w:rsid w:val="00D06960"/>
    <w:rsid w:val="00D10985"/>
    <w:rsid w:val="00D10D90"/>
    <w:rsid w:val="00D10E68"/>
    <w:rsid w:val="00D10FFA"/>
    <w:rsid w:val="00D1228C"/>
    <w:rsid w:val="00D12412"/>
    <w:rsid w:val="00D127EA"/>
    <w:rsid w:val="00D1292D"/>
    <w:rsid w:val="00D129F8"/>
    <w:rsid w:val="00D12F0A"/>
    <w:rsid w:val="00D13137"/>
    <w:rsid w:val="00D1328B"/>
    <w:rsid w:val="00D140F2"/>
    <w:rsid w:val="00D14212"/>
    <w:rsid w:val="00D14F4B"/>
    <w:rsid w:val="00D15335"/>
    <w:rsid w:val="00D15B3A"/>
    <w:rsid w:val="00D15C14"/>
    <w:rsid w:val="00D15F9E"/>
    <w:rsid w:val="00D163A2"/>
    <w:rsid w:val="00D168DA"/>
    <w:rsid w:val="00D174DD"/>
    <w:rsid w:val="00D1760A"/>
    <w:rsid w:val="00D17DAA"/>
    <w:rsid w:val="00D202AC"/>
    <w:rsid w:val="00D205BE"/>
    <w:rsid w:val="00D20621"/>
    <w:rsid w:val="00D2084F"/>
    <w:rsid w:val="00D20BB3"/>
    <w:rsid w:val="00D20DB3"/>
    <w:rsid w:val="00D20EC0"/>
    <w:rsid w:val="00D2107C"/>
    <w:rsid w:val="00D21308"/>
    <w:rsid w:val="00D21FB5"/>
    <w:rsid w:val="00D22094"/>
    <w:rsid w:val="00D228FD"/>
    <w:rsid w:val="00D23007"/>
    <w:rsid w:val="00D233AE"/>
    <w:rsid w:val="00D23558"/>
    <w:rsid w:val="00D23EB2"/>
    <w:rsid w:val="00D24529"/>
    <w:rsid w:val="00D24768"/>
    <w:rsid w:val="00D2504D"/>
    <w:rsid w:val="00D25076"/>
    <w:rsid w:val="00D25941"/>
    <w:rsid w:val="00D25ECF"/>
    <w:rsid w:val="00D26722"/>
    <w:rsid w:val="00D26881"/>
    <w:rsid w:val="00D26C84"/>
    <w:rsid w:val="00D26F54"/>
    <w:rsid w:val="00D273CA"/>
    <w:rsid w:val="00D275DD"/>
    <w:rsid w:val="00D27BA3"/>
    <w:rsid w:val="00D27C56"/>
    <w:rsid w:val="00D30545"/>
    <w:rsid w:val="00D30563"/>
    <w:rsid w:val="00D30C79"/>
    <w:rsid w:val="00D30C7E"/>
    <w:rsid w:val="00D310FB"/>
    <w:rsid w:val="00D31320"/>
    <w:rsid w:val="00D3210A"/>
    <w:rsid w:val="00D32137"/>
    <w:rsid w:val="00D33260"/>
    <w:rsid w:val="00D332C7"/>
    <w:rsid w:val="00D336CA"/>
    <w:rsid w:val="00D33CE0"/>
    <w:rsid w:val="00D33EF0"/>
    <w:rsid w:val="00D3401B"/>
    <w:rsid w:val="00D3429A"/>
    <w:rsid w:val="00D34345"/>
    <w:rsid w:val="00D3436D"/>
    <w:rsid w:val="00D3516E"/>
    <w:rsid w:val="00D35284"/>
    <w:rsid w:val="00D3597D"/>
    <w:rsid w:val="00D35AE4"/>
    <w:rsid w:val="00D35CB5"/>
    <w:rsid w:val="00D35E82"/>
    <w:rsid w:val="00D35F54"/>
    <w:rsid w:val="00D368BD"/>
    <w:rsid w:val="00D36ECB"/>
    <w:rsid w:val="00D373B9"/>
    <w:rsid w:val="00D37CF1"/>
    <w:rsid w:val="00D37E69"/>
    <w:rsid w:val="00D41812"/>
    <w:rsid w:val="00D41A0A"/>
    <w:rsid w:val="00D41A7D"/>
    <w:rsid w:val="00D41E77"/>
    <w:rsid w:val="00D420C3"/>
    <w:rsid w:val="00D4243E"/>
    <w:rsid w:val="00D42A2E"/>
    <w:rsid w:val="00D43758"/>
    <w:rsid w:val="00D44113"/>
    <w:rsid w:val="00D444AD"/>
    <w:rsid w:val="00D44506"/>
    <w:rsid w:val="00D44558"/>
    <w:rsid w:val="00D44701"/>
    <w:rsid w:val="00D44CFC"/>
    <w:rsid w:val="00D44D06"/>
    <w:rsid w:val="00D45566"/>
    <w:rsid w:val="00D4562B"/>
    <w:rsid w:val="00D45D78"/>
    <w:rsid w:val="00D46F44"/>
    <w:rsid w:val="00D471F6"/>
    <w:rsid w:val="00D47452"/>
    <w:rsid w:val="00D47612"/>
    <w:rsid w:val="00D47AC4"/>
    <w:rsid w:val="00D47D37"/>
    <w:rsid w:val="00D47F98"/>
    <w:rsid w:val="00D500BE"/>
    <w:rsid w:val="00D50D1F"/>
    <w:rsid w:val="00D518B1"/>
    <w:rsid w:val="00D519F5"/>
    <w:rsid w:val="00D51A56"/>
    <w:rsid w:val="00D51DFD"/>
    <w:rsid w:val="00D521BE"/>
    <w:rsid w:val="00D5225B"/>
    <w:rsid w:val="00D52783"/>
    <w:rsid w:val="00D52796"/>
    <w:rsid w:val="00D532F3"/>
    <w:rsid w:val="00D541CA"/>
    <w:rsid w:val="00D5423E"/>
    <w:rsid w:val="00D543DD"/>
    <w:rsid w:val="00D5445C"/>
    <w:rsid w:val="00D54580"/>
    <w:rsid w:val="00D552FD"/>
    <w:rsid w:val="00D55431"/>
    <w:rsid w:val="00D557DC"/>
    <w:rsid w:val="00D55863"/>
    <w:rsid w:val="00D55957"/>
    <w:rsid w:val="00D56113"/>
    <w:rsid w:val="00D561D2"/>
    <w:rsid w:val="00D5622A"/>
    <w:rsid w:val="00D56A30"/>
    <w:rsid w:val="00D56C22"/>
    <w:rsid w:val="00D56D3A"/>
    <w:rsid w:val="00D57047"/>
    <w:rsid w:val="00D57B3B"/>
    <w:rsid w:val="00D60224"/>
    <w:rsid w:val="00D61429"/>
    <w:rsid w:val="00D61CF7"/>
    <w:rsid w:val="00D61EEE"/>
    <w:rsid w:val="00D62B96"/>
    <w:rsid w:val="00D62E49"/>
    <w:rsid w:val="00D637E3"/>
    <w:rsid w:val="00D63BA1"/>
    <w:rsid w:val="00D63F81"/>
    <w:rsid w:val="00D6423F"/>
    <w:rsid w:val="00D644B8"/>
    <w:rsid w:val="00D646E6"/>
    <w:rsid w:val="00D6472F"/>
    <w:rsid w:val="00D64DF8"/>
    <w:rsid w:val="00D6504E"/>
    <w:rsid w:val="00D65AB2"/>
    <w:rsid w:val="00D6603A"/>
    <w:rsid w:val="00D66A4C"/>
    <w:rsid w:val="00D70246"/>
    <w:rsid w:val="00D70316"/>
    <w:rsid w:val="00D70352"/>
    <w:rsid w:val="00D70591"/>
    <w:rsid w:val="00D70699"/>
    <w:rsid w:val="00D70932"/>
    <w:rsid w:val="00D71158"/>
    <w:rsid w:val="00D7187F"/>
    <w:rsid w:val="00D71A32"/>
    <w:rsid w:val="00D71C60"/>
    <w:rsid w:val="00D71D98"/>
    <w:rsid w:val="00D722BC"/>
    <w:rsid w:val="00D72625"/>
    <w:rsid w:val="00D72A2E"/>
    <w:rsid w:val="00D72A49"/>
    <w:rsid w:val="00D72B23"/>
    <w:rsid w:val="00D74136"/>
    <w:rsid w:val="00D745C9"/>
    <w:rsid w:val="00D74BB8"/>
    <w:rsid w:val="00D759E2"/>
    <w:rsid w:val="00D75B34"/>
    <w:rsid w:val="00D76237"/>
    <w:rsid w:val="00D764F8"/>
    <w:rsid w:val="00D766FA"/>
    <w:rsid w:val="00D76B26"/>
    <w:rsid w:val="00D76F8B"/>
    <w:rsid w:val="00D76FD7"/>
    <w:rsid w:val="00D771D4"/>
    <w:rsid w:val="00D77A3A"/>
    <w:rsid w:val="00D8008C"/>
    <w:rsid w:val="00D80207"/>
    <w:rsid w:val="00D80426"/>
    <w:rsid w:val="00D80838"/>
    <w:rsid w:val="00D80D55"/>
    <w:rsid w:val="00D80EFA"/>
    <w:rsid w:val="00D81606"/>
    <w:rsid w:val="00D81917"/>
    <w:rsid w:val="00D81D8B"/>
    <w:rsid w:val="00D824FB"/>
    <w:rsid w:val="00D82A6E"/>
    <w:rsid w:val="00D82D93"/>
    <w:rsid w:val="00D83455"/>
    <w:rsid w:val="00D83927"/>
    <w:rsid w:val="00D8409D"/>
    <w:rsid w:val="00D84FC2"/>
    <w:rsid w:val="00D851AD"/>
    <w:rsid w:val="00D8582F"/>
    <w:rsid w:val="00D859CC"/>
    <w:rsid w:val="00D85D40"/>
    <w:rsid w:val="00D8698E"/>
    <w:rsid w:val="00D86C79"/>
    <w:rsid w:val="00D86EE2"/>
    <w:rsid w:val="00D870A6"/>
    <w:rsid w:val="00D8774D"/>
    <w:rsid w:val="00D87A84"/>
    <w:rsid w:val="00D9018D"/>
    <w:rsid w:val="00D90387"/>
    <w:rsid w:val="00D9063F"/>
    <w:rsid w:val="00D908DD"/>
    <w:rsid w:val="00D90BAD"/>
    <w:rsid w:val="00D90DC9"/>
    <w:rsid w:val="00D90EFC"/>
    <w:rsid w:val="00D90FE4"/>
    <w:rsid w:val="00D91A15"/>
    <w:rsid w:val="00D91F04"/>
    <w:rsid w:val="00D9221B"/>
    <w:rsid w:val="00D92C7B"/>
    <w:rsid w:val="00D92CAA"/>
    <w:rsid w:val="00D93055"/>
    <w:rsid w:val="00D94090"/>
    <w:rsid w:val="00D94489"/>
    <w:rsid w:val="00D94F8D"/>
    <w:rsid w:val="00D94F9B"/>
    <w:rsid w:val="00D953F8"/>
    <w:rsid w:val="00D95E1B"/>
    <w:rsid w:val="00D9623A"/>
    <w:rsid w:val="00D97584"/>
    <w:rsid w:val="00D97E89"/>
    <w:rsid w:val="00D97F42"/>
    <w:rsid w:val="00DA009F"/>
    <w:rsid w:val="00DA05D8"/>
    <w:rsid w:val="00DA0A06"/>
    <w:rsid w:val="00DA1728"/>
    <w:rsid w:val="00DA278F"/>
    <w:rsid w:val="00DA2DF8"/>
    <w:rsid w:val="00DA30B5"/>
    <w:rsid w:val="00DA347B"/>
    <w:rsid w:val="00DA3ADB"/>
    <w:rsid w:val="00DA3D9B"/>
    <w:rsid w:val="00DA3DF8"/>
    <w:rsid w:val="00DA4A25"/>
    <w:rsid w:val="00DA4C8E"/>
    <w:rsid w:val="00DA53A3"/>
    <w:rsid w:val="00DA5605"/>
    <w:rsid w:val="00DA566E"/>
    <w:rsid w:val="00DA5B9B"/>
    <w:rsid w:val="00DA61A3"/>
    <w:rsid w:val="00DA62E1"/>
    <w:rsid w:val="00DA760A"/>
    <w:rsid w:val="00DA7AAB"/>
    <w:rsid w:val="00DB033A"/>
    <w:rsid w:val="00DB0446"/>
    <w:rsid w:val="00DB2443"/>
    <w:rsid w:val="00DB3A36"/>
    <w:rsid w:val="00DB3F57"/>
    <w:rsid w:val="00DB4109"/>
    <w:rsid w:val="00DB5326"/>
    <w:rsid w:val="00DB5538"/>
    <w:rsid w:val="00DB6047"/>
    <w:rsid w:val="00DB629C"/>
    <w:rsid w:val="00DB7F04"/>
    <w:rsid w:val="00DC0F72"/>
    <w:rsid w:val="00DC1450"/>
    <w:rsid w:val="00DC16EC"/>
    <w:rsid w:val="00DC24B7"/>
    <w:rsid w:val="00DC2F1D"/>
    <w:rsid w:val="00DC509C"/>
    <w:rsid w:val="00DC5881"/>
    <w:rsid w:val="00DC58D0"/>
    <w:rsid w:val="00DC5C58"/>
    <w:rsid w:val="00DC7636"/>
    <w:rsid w:val="00DC7657"/>
    <w:rsid w:val="00DC7D05"/>
    <w:rsid w:val="00DD0D53"/>
    <w:rsid w:val="00DD1196"/>
    <w:rsid w:val="00DD1488"/>
    <w:rsid w:val="00DD14F5"/>
    <w:rsid w:val="00DD1B4C"/>
    <w:rsid w:val="00DD2EF4"/>
    <w:rsid w:val="00DD3E72"/>
    <w:rsid w:val="00DD40A4"/>
    <w:rsid w:val="00DD469D"/>
    <w:rsid w:val="00DD52C3"/>
    <w:rsid w:val="00DD5968"/>
    <w:rsid w:val="00DD5CE8"/>
    <w:rsid w:val="00DD643E"/>
    <w:rsid w:val="00DD6543"/>
    <w:rsid w:val="00DD65B5"/>
    <w:rsid w:val="00DD6CC0"/>
    <w:rsid w:val="00DD6DD4"/>
    <w:rsid w:val="00DD71A1"/>
    <w:rsid w:val="00DD75E4"/>
    <w:rsid w:val="00DD779D"/>
    <w:rsid w:val="00DD7FD8"/>
    <w:rsid w:val="00DE055B"/>
    <w:rsid w:val="00DE0996"/>
    <w:rsid w:val="00DE0B5D"/>
    <w:rsid w:val="00DE146C"/>
    <w:rsid w:val="00DE176E"/>
    <w:rsid w:val="00DE17E6"/>
    <w:rsid w:val="00DE2093"/>
    <w:rsid w:val="00DE20F4"/>
    <w:rsid w:val="00DE261E"/>
    <w:rsid w:val="00DE2A52"/>
    <w:rsid w:val="00DE352D"/>
    <w:rsid w:val="00DE3787"/>
    <w:rsid w:val="00DE3861"/>
    <w:rsid w:val="00DE3ABB"/>
    <w:rsid w:val="00DE3AF8"/>
    <w:rsid w:val="00DE3C42"/>
    <w:rsid w:val="00DE5463"/>
    <w:rsid w:val="00DE5629"/>
    <w:rsid w:val="00DE5670"/>
    <w:rsid w:val="00DE5CE9"/>
    <w:rsid w:val="00DE600C"/>
    <w:rsid w:val="00DE603D"/>
    <w:rsid w:val="00DE61C5"/>
    <w:rsid w:val="00DE61EE"/>
    <w:rsid w:val="00DE78BC"/>
    <w:rsid w:val="00DF0192"/>
    <w:rsid w:val="00DF06DC"/>
    <w:rsid w:val="00DF095A"/>
    <w:rsid w:val="00DF0A91"/>
    <w:rsid w:val="00DF1BCC"/>
    <w:rsid w:val="00DF1DC6"/>
    <w:rsid w:val="00DF2334"/>
    <w:rsid w:val="00DF2A94"/>
    <w:rsid w:val="00DF3246"/>
    <w:rsid w:val="00DF432A"/>
    <w:rsid w:val="00DF43F8"/>
    <w:rsid w:val="00DF46FA"/>
    <w:rsid w:val="00DF4C50"/>
    <w:rsid w:val="00DF62D0"/>
    <w:rsid w:val="00DF68FC"/>
    <w:rsid w:val="00DF6B68"/>
    <w:rsid w:val="00DF6CFE"/>
    <w:rsid w:val="00DF7394"/>
    <w:rsid w:val="00DF7824"/>
    <w:rsid w:val="00DF7E6E"/>
    <w:rsid w:val="00DF7EDC"/>
    <w:rsid w:val="00E00971"/>
    <w:rsid w:val="00E00AEE"/>
    <w:rsid w:val="00E00D03"/>
    <w:rsid w:val="00E01514"/>
    <w:rsid w:val="00E01B9A"/>
    <w:rsid w:val="00E01F2A"/>
    <w:rsid w:val="00E02267"/>
    <w:rsid w:val="00E024FC"/>
    <w:rsid w:val="00E02758"/>
    <w:rsid w:val="00E0296A"/>
    <w:rsid w:val="00E03747"/>
    <w:rsid w:val="00E0459C"/>
    <w:rsid w:val="00E04D4F"/>
    <w:rsid w:val="00E05091"/>
    <w:rsid w:val="00E05153"/>
    <w:rsid w:val="00E05FD2"/>
    <w:rsid w:val="00E06299"/>
    <w:rsid w:val="00E0644C"/>
    <w:rsid w:val="00E070B9"/>
    <w:rsid w:val="00E0733B"/>
    <w:rsid w:val="00E073F3"/>
    <w:rsid w:val="00E078B5"/>
    <w:rsid w:val="00E10060"/>
    <w:rsid w:val="00E106D7"/>
    <w:rsid w:val="00E10A7A"/>
    <w:rsid w:val="00E10CCB"/>
    <w:rsid w:val="00E117BD"/>
    <w:rsid w:val="00E119DD"/>
    <w:rsid w:val="00E11E29"/>
    <w:rsid w:val="00E1204E"/>
    <w:rsid w:val="00E1232C"/>
    <w:rsid w:val="00E12976"/>
    <w:rsid w:val="00E12CEF"/>
    <w:rsid w:val="00E130CD"/>
    <w:rsid w:val="00E13368"/>
    <w:rsid w:val="00E13470"/>
    <w:rsid w:val="00E1460B"/>
    <w:rsid w:val="00E14BFA"/>
    <w:rsid w:val="00E14E51"/>
    <w:rsid w:val="00E14F2E"/>
    <w:rsid w:val="00E15213"/>
    <w:rsid w:val="00E1573D"/>
    <w:rsid w:val="00E15ABE"/>
    <w:rsid w:val="00E16850"/>
    <w:rsid w:val="00E16EA6"/>
    <w:rsid w:val="00E16F84"/>
    <w:rsid w:val="00E1724C"/>
    <w:rsid w:val="00E178C5"/>
    <w:rsid w:val="00E17BDC"/>
    <w:rsid w:val="00E17DE1"/>
    <w:rsid w:val="00E17E7F"/>
    <w:rsid w:val="00E20C1B"/>
    <w:rsid w:val="00E21403"/>
    <w:rsid w:val="00E22020"/>
    <w:rsid w:val="00E22722"/>
    <w:rsid w:val="00E2286B"/>
    <w:rsid w:val="00E232B1"/>
    <w:rsid w:val="00E2338F"/>
    <w:rsid w:val="00E23584"/>
    <w:rsid w:val="00E23BE9"/>
    <w:rsid w:val="00E23DE9"/>
    <w:rsid w:val="00E243F0"/>
    <w:rsid w:val="00E24769"/>
    <w:rsid w:val="00E24BF6"/>
    <w:rsid w:val="00E24EE5"/>
    <w:rsid w:val="00E2510D"/>
    <w:rsid w:val="00E25CFD"/>
    <w:rsid w:val="00E261AE"/>
    <w:rsid w:val="00E27ACE"/>
    <w:rsid w:val="00E30434"/>
    <w:rsid w:val="00E305F6"/>
    <w:rsid w:val="00E30738"/>
    <w:rsid w:val="00E3076A"/>
    <w:rsid w:val="00E309C8"/>
    <w:rsid w:val="00E30FC7"/>
    <w:rsid w:val="00E314AB"/>
    <w:rsid w:val="00E31D40"/>
    <w:rsid w:val="00E32BA9"/>
    <w:rsid w:val="00E32E1F"/>
    <w:rsid w:val="00E3306D"/>
    <w:rsid w:val="00E33335"/>
    <w:rsid w:val="00E33BF6"/>
    <w:rsid w:val="00E33EFC"/>
    <w:rsid w:val="00E34160"/>
    <w:rsid w:val="00E34296"/>
    <w:rsid w:val="00E344A1"/>
    <w:rsid w:val="00E34598"/>
    <w:rsid w:val="00E349C1"/>
    <w:rsid w:val="00E3513D"/>
    <w:rsid w:val="00E357DE"/>
    <w:rsid w:val="00E3580B"/>
    <w:rsid w:val="00E359E8"/>
    <w:rsid w:val="00E362A1"/>
    <w:rsid w:val="00E3661C"/>
    <w:rsid w:val="00E36B68"/>
    <w:rsid w:val="00E36DEE"/>
    <w:rsid w:val="00E3709A"/>
    <w:rsid w:val="00E370A0"/>
    <w:rsid w:val="00E37B70"/>
    <w:rsid w:val="00E408F4"/>
    <w:rsid w:val="00E40AC1"/>
    <w:rsid w:val="00E411B9"/>
    <w:rsid w:val="00E41335"/>
    <w:rsid w:val="00E41617"/>
    <w:rsid w:val="00E416D4"/>
    <w:rsid w:val="00E42F99"/>
    <w:rsid w:val="00E43002"/>
    <w:rsid w:val="00E433EB"/>
    <w:rsid w:val="00E43467"/>
    <w:rsid w:val="00E43530"/>
    <w:rsid w:val="00E4371E"/>
    <w:rsid w:val="00E43802"/>
    <w:rsid w:val="00E43EC3"/>
    <w:rsid w:val="00E43F3A"/>
    <w:rsid w:val="00E446D2"/>
    <w:rsid w:val="00E44AE2"/>
    <w:rsid w:val="00E44DE9"/>
    <w:rsid w:val="00E452F3"/>
    <w:rsid w:val="00E454C5"/>
    <w:rsid w:val="00E46716"/>
    <w:rsid w:val="00E46718"/>
    <w:rsid w:val="00E46777"/>
    <w:rsid w:val="00E46825"/>
    <w:rsid w:val="00E46967"/>
    <w:rsid w:val="00E46EE2"/>
    <w:rsid w:val="00E50A2A"/>
    <w:rsid w:val="00E51CA0"/>
    <w:rsid w:val="00E523EA"/>
    <w:rsid w:val="00E525C8"/>
    <w:rsid w:val="00E527F6"/>
    <w:rsid w:val="00E52967"/>
    <w:rsid w:val="00E53072"/>
    <w:rsid w:val="00E5364B"/>
    <w:rsid w:val="00E5365F"/>
    <w:rsid w:val="00E536F9"/>
    <w:rsid w:val="00E537EF"/>
    <w:rsid w:val="00E53941"/>
    <w:rsid w:val="00E53A22"/>
    <w:rsid w:val="00E53BC8"/>
    <w:rsid w:val="00E54AD9"/>
    <w:rsid w:val="00E555E1"/>
    <w:rsid w:val="00E55CC4"/>
    <w:rsid w:val="00E55D52"/>
    <w:rsid w:val="00E55FC9"/>
    <w:rsid w:val="00E55FE3"/>
    <w:rsid w:val="00E5614C"/>
    <w:rsid w:val="00E56630"/>
    <w:rsid w:val="00E56BA0"/>
    <w:rsid w:val="00E5711A"/>
    <w:rsid w:val="00E5717E"/>
    <w:rsid w:val="00E574D5"/>
    <w:rsid w:val="00E57858"/>
    <w:rsid w:val="00E57C56"/>
    <w:rsid w:val="00E6014C"/>
    <w:rsid w:val="00E60644"/>
    <w:rsid w:val="00E60676"/>
    <w:rsid w:val="00E60739"/>
    <w:rsid w:val="00E614B5"/>
    <w:rsid w:val="00E61C91"/>
    <w:rsid w:val="00E62183"/>
    <w:rsid w:val="00E6246A"/>
    <w:rsid w:val="00E62482"/>
    <w:rsid w:val="00E626D7"/>
    <w:rsid w:val="00E62CDF"/>
    <w:rsid w:val="00E62CE8"/>
    <w:rsid w:val="00E62E69"/>
    <w:rsid w:val="00E63592"/>
    <w:rsid w:val="00E635F8"/>
    <w:rsid w:val="00E637B0"/>
    <w:rsid w:val="00E638E6"/>
    <w:rsid w:val="00E639DD"/>
    <w:rsid w:val="00E640DA"/>
    <w:rsid w:val="00E643AC"/>
    <w:rsid w:val="00E64571"/>
    <w:rsid w:val="00E6478E"/>
    <w:rsid w:val="00E64D69"/>
    <w:rsid w:val="00E6587B"/>
    <w:rsid w:val="00E65F86"/>
    <w:rsid w:val="00E668F9"/>
    <w:rsid w:val="00E669DA"/>
    <w:rsid w:val="00E66C02"/>
    <w:rsid w:val="00E6702B"/>
    <w:rsid w:val="00E67B69"/>
    <w:rsid w:val="00E72278"/>
    <w:rsid w:val="00E729A9"/>
    <w:rsid w:val="00E72F93"/>
    <w:rsid w:val="00E73610"/>
    <w:rsid w:val="00E736BE"/>
    <w:rsid w:val="00E73DB8"/>
    <w:rsid w:val="00E74367"/>
    <w:rsid w:val="00E74EB0"/>
    <w:rsid w:val="00E74FFB"/>
    <w:rsid w:val="00E75886"/>
    <w:rsid w:val="00E76296"/>
    <w:rsid w:val="00E768DE"/>
    <w:rsid w:val="00E77235"/>
    <w:rsid w:val="00E77433"/>
    <w:rsid w:val="00E775D2"/>
    <w:rsid w:val="00E779B1"/>
    <w:rsid w:val="00E77C26"/>
    <w:rsid w:val="00E806F4"/>
    <w:rsid w:val="00E807EC"/>
    <w:rsid w:val="00E80DA5"/>
    <w:rsid w:val="00E816D5"/>
    <w:rsid w:val="00E81826"/>
    <w:rsid w:val="00E81E3F"/>
    <w:rsid w:val="00E81EF3"/>
    <w:rsid w:val="00E81F90"/>
    <w:rsid w:val="00E8237B"/>
    <w:rsid w:val="00E82AD4"/>
    <w:rsid w:val="00E82B50"/>
    <w:rsid w:val="00E8318D"/>
    <w:rsid w:val="00E83B06"/>
    <w:rsid w:val="00E83BBF"/>
    <w:rsid w:val="00E84020"/>
    <w:rsid w:val="00E84CFD"/>
    <w:rsid w:val="00E85855"/>
    <w:rsid w:val="00E85C50"/>
    <w:rsid w:val="00E85FFF"/>
    <w:rsid w:val="00E86A01"/>
    <w:rsid w:val="00E86D07"/>
    <w:rsid w:val="00E86E63"/>
    <w:rsid w:val="00E86E99"/>
    <w:rsid w:val="00E86FB0"/>
    <w:rsid w:val="00E87914"/>
    <w:rsid w:val="00E87CEA"/>
    <w:rsid w:val="00E915BB"/>
    <w:rsid w:val="00E915D3"/>
    <w:rsid w:val="00E91A9A"/>
    <w:rsid w:val="00E91F7A"/>
    <w:rsid w:val="00E92164"/>
    <w:rsid w:val="00E923CC"/>
    <w:rsid w:val="00E929E7"/>
    <w:rsid w:val="00E92BDB"/>
    <w:rsid w:val="00E932FA"/>
    <w:rsid w:val="00E9398F"/>
    <w:rsid w:val="00E93C97"/>
    <w:rsid w:val="00E93F93"/>
    <w:rsid w:val="00E93FF4"/>
    <w:rsid w:val="00E9411F"/>
    <w:rsid w:val="00E942D7"/>
    <w:rsid w:val="00E94AB7"/>
    <w:rsid w:val="00E95905"/>
    <w:rsid w:val="00E975E6"/>
    <w:rsid w:val="00E97B40"/>
    <w:rsid w:val="00E97C36"/>
    <w:rsid w:val="00E97FB3"/>
    <w:rsid w:val="00EA0350"/>
    <w:rsid w:val="00EA0660"/>
    <w:rsid w:val="00EA0676"/>
    <w:rsid w:val="00EA16F5"/>
    <w:rsid w:val="00EA2015"/>
    <w:rsid w:val="00EA2507"/>
    <w:rsid w:val="00EA2591"/>
    <w:rsid w:val="00EA2BEE"/>
    <w:rsid w:val="00EA32B9"/>
    <w:rsid w:val="00EA32D8"/>
    <w:rsid w:val="00EA33D4"/>
    <w:rsid w:val="00EA37AA"/>
    <w:rsid w:val="00EA39F4"/>
    <w:rsid w:val="00EA3E49"/>
    <w:rsid w:val="00EA40C4"/>
    <w:rsid w:val="00EA45BA"/>
    <w:rsid w:val="00EA5252"/>
    <w:rsid w:val="00EA53CE"/>
    <w:rsid w:val="00EA5B57"/>
    <w:rsid w:val="00EA5F4C"/>
    <w:rsid w:val="00EA62D1"/>
    <w:rsid w:val="00EA664E"/>
    <w:rsid w:val="00EA6810"/>
    <w:rsid w:val="00EA6D5B"/>
    <w:rsid w:val="00EA7454"/>
    <w:rsid w:val="00EA75AE"/>
    <w:rsid w:val="00EA7841"/>
    <w:rsid w:val="00EA786F"/>
    <w:rsid w:val="00EA7C12"/>
    <w:rsid w:val="00EA7C27"/>
    <w:rsid w:val="00EB02C8"/>
    <w:rsid w:val="00EB066E"/>
    <w:rsid w:val="00EB0675"/>
    <w:rsid w:val="00EB074E"/>
    <w:rsid w:val="00EB0933"/>
    <w:rsid w:val="00EB0C64"/>
    <w:rsid w:val="00EB14D4"/>
    <w:rsid w:val="00EB1924"/>
    <w:rsid w:val="00EB1D94"/>
    <w:rsid w:val="00EB1FFA"/>
    <w:rsid w:val="00EB24A3"/>
    <w:rsid w:val="00EB24E0"/>
    <w:rsid w:val="00EB2578"/>
    <w:rsid w:val="00EB25E7"/>
    <w:rsid w:val="00EB2BFD"/>
    <w:rsid w:val="00EB2E89"/>
    <w:rsid w:val="00EB33DD"/>
    <w:rsid w:val="00EB3A1E"/>
    <w:rsid w:val="00EB42E2"/>
    <w:rsid w:val="00EB45B7"/>
    <w:rsid w:val="00EB4622"/>
    <w:rsid w:val="00EB539D"/>
    <w:rsid w:val="00EB5D74"/>
    <w:rsid w:val="00EB6042"/>
    <w:rsid w:val="00EB65D7"/>
    <w:rsid w:val="00EB66F2"/>
    <w:rsid w:val="00EB6815"/>
    <w:rsid w:val="00EB6D5F"/>
    <w:rsid w:val="00EB6DA7"/>
    <w:rsid w:val="00EB7360"/>
    <w:rsid w:val="00EB74DA"/>
    <w:rsid w:val="00EB7A7A"/>
    <w:rsid w:val="00EB7AFB"/>
    <w:rsid w:val="00EC0145"/>
    <w:rsid w:val="00EC055C"/>
    <w:rsid w:val="00EC0707"/>
    <w:rsid w:val="00EC077E"/>
    <w:rsid w:val="00EC0A72"/>
    <w:rsid w:val="00EC0AFC"/>
    <w:rsid w:val="00EC0F50"/>
    <w:rsid w:val="00EC1E04"/>
    <w:rsid w:val="00EC21FA"/>
    <w:rsid w:val="00EC2539"/>
    <w:rsid w:val="00EC2936"/>
    <w:rsid w:val="00EC3CAB"/>
    <w:rsid w:val="00EC40C1"/>
    <w:rsid w:val="00EC4317"/>
    <w:rsid w:val="00EC4BDB"/>
    <w:rsid w:val="00EC4C36"/>
    <w:rsid w:val="00EC4CC2"/>
    <w:rsid w:val="00EC555A"/>
    <w:rsid w:val="00EC559C"/>
    <w:rsid w:val="00EC582C"/>
    <w:rsid w:val="00EC6828"/>
    <w:rsid w:val="00EC6EF1"/>
    <w:rsid w:val="00EC7867"/>
    <w:rsid w:val="00EC7A91"/>
    <w:rsid w:val="00EC7B78"/>
    <w:rsid w:val="00ED0193"/>
    <w:rsid w:val="00ED105D"/>
    <w:rsid w:val="00ED1543"/>
    <w:rsid w:val="00ED1923"/>
    <w:rsid w:val="00ED2B1F"/>
    <w:rsid w:val="00ED2BE5"/>
    <w:rsid w:val="00ED32D7"/>
    <w:rsid w:val="00ED350C"/>
    <w:rsid w:val="00ED3718"/>
    <w:rsid w:val="00ED38B3"/>
    <w:rsid w:val="00ED3ABD"/>
    <w:rsid w:val="00ED54B7"/>
    <w:rsid w:val="00ED5685"/>
    <w:rsid w:val="00ED5E8A"/>
    <w:rsid w:val="00ED5F19"/>
    <w:rsid w:val="00ED61D9"/>
    <w:rsid w:val="00ED665D"/>
    <w:rsid w:val="00ED679C"/>
    <w:rsid w:val="00ED725D"/>
    <w:rsid w:val="00ED7500"/>
    <w:rsid w:val="00ED75CD"/>
    <w:rsid w:val="00ED7F0C"/>
    <w:rsid w:val="00EE01C9"/>
    <w:rsid w:val="00EE0C50"/>
    <w:rsid w:val="00EE148A"/>
    <w:rsid w:val="00EE149E"/>
    <w:rsid w:val="00EE14ED"/>
    <w:rsid w:val="00EE1668"/>
    <w:rsid w:val="00EE16B9"/>
    <w:rsid w:val="00EE1A3A"/>
    <w:rsid w:val="00EE1FB9"/>
    <w:rsid w:val="00EE2110"/>
    <w:rsid w:val="00EE2328"/>
    <w:rsid w:val="00EE24BB"/>
    <w:rsid w:val="00EE2A44"/>
    <w:rsid w:val="00EE3C0B"/>
    <w:rsid w:val="00EE3C37"/>
    <w:rsid w:val="00EE4846"/>
    <w:rsid w:val="00EE4E70"/>
    <w:rsid w:val="00EE523C"/>
    <w:rsid w:val="00EE5421"/>
    <w:rsid w:val="00EE59AB"/>
    <w:rsid w:val="00EE5B0C"/>
    <w:rsid w:val="00EE5E5B"/>
    <w:rsid w:val="00EE5F70"/>
    <w:rsid w:val="00EE6559"/>
    <w:rsid w:val="00EE68C7"/>
    <w:rsid w:val="00EE6EC9"/>
    <w:rsid w:val="00EE70EB"/>
    <w:rsid w:val="00EE7E3D"/>
    <w:rsid w:val="00EF005E"/>
    <w:rsid w:val="00EF1A44"/>
    <w:rsid w:val="00EF1B60"/>
    <w:rsid w:val="00EF23B7"/>
    <w:rsid w:val="00EF2473"/>
    <w:rsid w:val="00EF2705"/>
    <w:rsid w:val="00EF2779"/>
    <w:rsid w:val="00EF2897"/>
    <w:rsid w:val="00EF302E"/>
    <w:rsid w:val="00EF30FF"/>
    <w:rsid w:val="00EF378F"/>
    <w:rsid w:val="00EF5390"/>
    <w:rsid w:val="00EF546F"/>
    <w:rsid w:val="00EF5C15"/>
    <w:rsid w:val="00EF65D9"/>
    <w:rsid w:val="00EF736D"/>
    <w:rsid w:val="00EF73EC"/>
    <w:rsid w:val="00EF78FC"/>
    <w:rsid w:val="00EF7CB8"/>
    <w:rsid w:val="00F00482"/>
    <w:rsid w:val="00F00E37"/>
    <w:rsid w:val="00F010D6"/>
    <w:rsid w:val="00F016BA"/>
    <w:rsid w:val="00F016C2"/>
    <w:rsid w:val="00F01956"/>
    <w:rsid w:val="00F01A12"/>
    <w:rsid w:val="00F02578"/>
    <w:rsid w:val="00F03193"/>
    <w:rsid w:val="00F0329C"/>
    <w:rsid w:val="00F03B40"/>
    <w:rsid w:val="00F03D3D"/>
    <w:rsid w:val="00F04A13"/>
    <w:rsid w:val="00F04C73"/>
    <w:rsid w:val="00F04EA0"/>
    <w:rsid w:val="00F0501B"/>
    <w:rsid w:val="00F0502E"/>
    <w:rsid w:val="00F054B4"/>
    <w:rsid w:val="00F05B33"/>
    <w:rsid w:val="00F05E0F"/>
    <w:rsid w:val="00F065C9"/>
    <w:rsid w:val="00F068B0"/>
    <w:rsid w:val="00F06DB6"/>
    <w:rsid w:val="00F07749"/>
    <w:rsid w:val="00F07FC0"/>
    <w:rsid w:val="00F103BD"/>
    <w:rsid w:val="00F10830"/>
    <w:rsid w:val="00F10E78"/>
    <w:rsid w:val="00F1102D"/>
    <w:rsid w:val="00F12135"/>
    <w:rsid w:val="00F12AD9"/>
    <w:rsid w:val="00F12F39"/>
    <w:rsid w:val="00F133A5"/>
    <w:rsid w:val="00F1378F"/>
    <w:rsid w:val="00F13873"/>
    <w:rsid w:val="00F14526"/>
    <w:rsid w:val="00F147A4"/>
    <w:rsid w:val="00F147F4"/>
    <w:rsid w:val="00F150CA"/>
    <w:rsid w:val="00F150E5"/>
    <w:rsid w:val="00F156AC"/>
    <w:rsid w:val="00F1577F"/>
    <w:rsid w:val="00F16034"/>
    <w:rsid w:val="00F1640A"/>
    <w:rsid w:val="00F16642"/>
    <w:rsid w:val="00F179C5"/>
    <w:rsid w:val="00F17AEC"/>
    <w:rsid w:val="00F200BE"/>
    <w:rsid w:val="00F21A75"/>
    <w:rsid w:val="00F21E34"/>
    <w:rsid w:val="00F22B82"/>
    <w:rsid w:val="00F23177"/>
    <w:rsid w:val="00F2321E"/>
    <w:rsid w:val="00F23519"/>
    <w:rsid w:val="00F235BA"/>
    <w:rsid w:val="00F23683"/>
    <w:rsid w:val="00F23888"/>
    <w:rsid w:val="00F23DD2"/>
    <w:rsid w:val="00F24A9C"/>
    <w:rsid w:val="00F24AFC"/>
    <w:rsid w:val="00F24D22"/>
    <w:rsid w:val="00F2521C"/>
    <w:rsid w:val="00F2522D"/>
    <w:rsid w:val="00F253E3"/>
    <w:rsid w:val="00F255A8"/>
    <w:rsid w:val="00F2591A"/>
    <w:rsid w:val="00F26088"/>
    <w:rsid w:val="00F26325"/>
    <w:rsid w:val="00F265A1"/>
    <w:rsid w:val="00F26CEE"/>
    <w:rsid w:val="00F27848"/>
    <w:rsid w:val="00F27988"/>
    <w:rsid w:val="00F27D5B"/>
    <w:rsid w:val="00F307A5"/>
    <w:rsid w:val="00F30A63"/>
    <w:rsid w:val="00F30D40"/>
    <w:rsid w:val="00F3197C"/>
    <w:rsid w:val="00F31D45"/>
    <w:rsid w:val="00F321C8"/>
    <w:rsid w:val="00F327B1"/>
    <w:rsid w:val="00F32B2A"/>
    <w:rsid w:val="00F32FD0"/>
    <w:rsid w:val="00F3358D"/>
    <w:rsid w:val="00F33F4D"/>
    <w:rsid w:val="00F340BB"/>
    <w:rsid w:val="00F345FA"/>
    <w:rsid w:val="00F348BE"/>
    <w:rsid w:val="00F34CB5"/>
    <w:rsid w:val="00F3528C"/>
    <w:rsid w:val="00F35426"/>
    <w:rsid w:val="00F35650"/>
    <w:rsid w:val="00F35775"/>
    <w:rsid w:val="00F360F8"/>
    <w:rsid w:val="00F366AD"/>
    <w:rsid w:val="00F367B2"/>
    <w:rsid w:val="00F36864"/>
    <w:rsid w:val="00F369A6"/>
    <w:rsid w:val="00F36B43"/>
    <w:rsid w:val="00F36BF7"/>
    <w:rsid w:val="00F36F84"/>
    <w:rsid w:val="00F37166"/>
    <w:rsid w:val="00F37305"/>
    <w:rsid w:val="00F37882"/>
    <w:rsid w:val="00F37EC0"/>
    <w:rsid w:val="00F37EF3"/>
    <w:rsid w:val="00F40090"/>
    <w:rsid w:val="00F40138"/>
    <w:rsid w:val="00F402F3"/>
    <w:rsid w:val="00F40B1A"/>
    <w:rsid w:val="00F41057"/>
    <w:rsid w:val="00F417D4"/>
    <w:rsid w:val="00F41869"/>
    <w:rsid w:val="00F42265"/>
    <w:rsid w:val="00F4231B"/>
    <w:rsid w:val="00F4259B"/>
    <w:rsid w:val="00F4294B"/>
    <w:rsid w:val="00F42A99"/>
    <w:rsid w:val="00F42DD2"/>
    <w:rsid w:val="00F438CF"/>
    <w:rsid w:val="00F439A7"/>
    <w:rsid w:val="00F43C39"/>
    <w:rsid w:val="00F44623"/>
    <w:rsid w:val="00F447D9"/>
    <w:rsid w:val="00F44A18"/>
    <w:rsid w:val="00F46081"/>
    <w:rsid w:val="00F4656B"/>
    <w:rsid w:val="00F46FBF"/>
    <w:rsid w:val="00F47AE2"/>
    <w:rsid w:val="00F47F2C"/>
    <w:rsid w:val="00F5014F"/>
    <w:rsid w:val="00F504A7"/>
    <w:rsid w:val="00F50ED3"/>
    <w:rsid w:val="00F5112B"/>
    <w:rsid w:val="00F5223E"/>
    <w:rsid w:val="00F52FB6"/>
    <w:rsid w:val="00F52FF1"/>
    <w:rsid w:val="00F53255"/>
    <w:rsid w:val="00F532AD"/>
    <w:rsid w:val="00F53E55"/>
    <w:rsid w:val="00F5490D"/>
    <w:rsid w:val="00F54A68"/>
    <w:rsid w:val="00F54FE3"/>
    <w:rsid w:val="00F554E2"/>
    <w:rsid w:val="00F55A3D"/>
    <w:rsid w:val="00F55A49"/>
    <w:rsid w:val="00F55BA2"/>
    <w:rsid w:val="00F55EB0"/>
    <w:rsid w:val="00F566D4"/>
    <w:rsid w:val="00F56C70"/>
    <w:rsid w:val="00F57330"/>
    <w:rsid w:val="00F576BF"/>
    <w:rsid w:val="00F578A0"/>
    <w:rsid w:val="00F57BFC"/>
    <w:rsid w:val="00F57F52"/>
    <w:rsid w:val="00F60005"/>
    <w:rsid w:val="00F6001D"/>
    <w:rsid w:val="00F60872"/>
    <w:rsid w:val="00F60C3F"/>
    <w:rsid w:val="00F613E6"/>
    <w:rsid w:val="00F614A0"/>
    <w:rsid w:val="00F61918"/>
    <w:rsid w:val="00F61BE9"/>
    <w:rsid w:val="00F61CD6"/>
    <w:rsid w:val="00F61E58"/>
    <w:rsid w:val="00F62975"/>
    <w:rsid w:val="00F62C85"/>
    <w:rsid w:val="00F62EF6"/>
    <w:rsid w:val="00F631D7"/>
    <w:rsid w:val="00F63280"/>
    <w:rsid w:val="00F636D2"/>
    <w:rsid w:val="00F63DC6"/>
    <w:rsid w:val="00F6409A"/>
    <w:rsid w:val="00F650CB"/>
    <w:rsid w:val="00F65460"/>
    <w:rsid w:val="00F65944"/>
    <w:rsid w:val="00F65DAB"/>
    <w:rsid w:val="00F65FE4"/>
    <w:rsid w:val="00F66E6B"/>
    <w:rsid w:val="00F675F0"/>
    <w:rsid w:val="00F67784"/>
    <w:rsid w:val="00F677EB"/>
    <w:rsid w:val="00F700C1"/>
    <w:rsid w:val="00F70AF4"/>
    <w:rsid w:val="00F7130E"/>
    <w:rsid w:val="00F713ED"/>
    <w:rsid w:val="00F713F3"/>
    <w:rsid w:val="00F71679"/>
    <w:rsid w:val="00F72C62"/>
    <w:rsid w:val="00F73028"/>
    <w:rsid w:val="00F73213"/>
    <w:rsid w:val="00F73325"/>
    <w:rsid w:val="00F7345C"/>
    <w:rsid w:val="00F73CC8"/>
    <w:rsid w:val="00F7462A"/>
    <w:rsid w:val="00F74CF7"/>
    <w:rsid w:val="00F7503D"/>
    <w:rsid w:val="00F75238"/>
    <w:rsid w:val="00F75CBD"/>
    <w:rsid w:val="00F76257"/>
    <w:rsid w:val="00F76561"/>
    <w:rsid w:val="00F7660D"/>
    <w:rsid w:val="00F767DF"/>
    <w:rsid w:val="00F77D1C"/>
    <w:rsid w:val="00F77D74"/>
    <w:rsid w:val="00F80703"/>
    <w:rsid w:val="00F809C9"/>
    <w:rsid w:val="00F81406"/>
    <w:rsid w:val="00F8146B"/>
    <w:rsid w:val="00F8169E"/>
    <w:rsid w:val="00F81723"/>
    <w:rsid w:val="00F81831"/>
    <w:rsid w:val="00F81846"/>
    <w:rsid w:val="00F81975"/>
    <w:rsid w:val="00F81C3D"/>
    <w:rsid w:val="00F81F76"/>
    <w:rsid w:val="00F829EF"/>
    <w:rsid w:val="00F82FBE"/>
    <w:rsid w:val="00F83130"/>
    <w:rsid w:val="00F83724"/>
    <w:rsid w:val="00F8378A"/>
    <w:rsid w:val="00F83940"/>
    <w:rsid w:val="00F83B02"/>
    <w:rsid w:val="00F84295"/>
    <w:rsid w:val="00F8473F"/>
    <w:rsid w:val="00F84745"/>
    <w:rsid w:val="00F84B7E"/>
    <w:rsid w:val="00F84B83"/>
    <w:rsid w:val="00F84C25"/>
    <w:rsid w:val="00F84EF3"/>
    <w:rsid w:val="00F85019"/>
    <w:rsid w:val="00F8518E"/>
    <w:rsid w:val="00F8549F"/>
    <w:rsid w:val="00F85758"/>
    <w:rsid w:val="00F857D8"/>
    <w:rsid w:val="00F85870"/>
    <w:rsid w:val="00F858CF"/>
    <w:rsid w:val="00F8648D"/>
    <w:rsid w:val="00F8676D"/>
    <w:rsid w:val="00F86E76"/>
    <w:rsid w:val="00F874A0"/>
    <w:rsid w:val="00F87630"/>
    <w:rsid w:val="00F87A71"/>
    <w:rsid w:val="00F87F3E"/>
    <w:rsid w:val="00F9033A"/>
    <w:rsid w:val="00F9056F"/>
    <w:rsid w:val="00F90B43"/>
    <w:rsid w:val="00F90F98"/>
    <w:rsid w:val="00F91448"/>
    <w:rsid w:val="00F91532"/>
    <w:rsid w:val="00F918E7"/>
    <w:rsid w:val="00F9248A"/>
    <w:rsid w:val="00F92DBF"/>
    <w:rsid w:val="00F92E48"/>
    <w:rsid w:val="00F9314D"/>
    <w:rsid w:val="00F93926"/>
    <w:rsid w:val="00F93F95"/>
    <w:rsid w:val="00F940CD"/>
    <w:rsid w:val="00F9476D"/>
    <w:rsid w:val="00F948D6"/>
    <w:rsid w:val="00F94BD1"/>
    <w:rsid w:val="00F94D93"/>
    <w:rsid w:val="00F94DD2"/>
    <w:rsid w:val="00F95084"/>
    <w:rsid w:val="00F954BD"/>
    <w:rsid w:val="00F954DA"/>
    <w:rsid w:val="00F958E5"/>
    <w:rsid w:val="00F95A00"/>
    <w:rsid w:val="00F96A31"/>
    <w:rsid w:val="00F96B61"/>
    <w:rsid w:val="00F96C56"/>
    <w:rsid w:val="00F96CF3"/>
    <w:rsid w:val="00F97226"/>
    <w:rsid w:val="00F97F2C"/>
    <w:rsid w:val="00FA025A"/>
    <w:rsid w:val="00FA03B4"/>
    <w:rsid w:val="00FA08FF"/>
    <w:rsid w:val="00FA0A53"/>
    <w:rsid w:val="00FA1799"/>
    <w:rsid w:val="00FA19B0"/>
    <w:rsid w:val="00FA218E"/>
    <w:rsid w:val="00FA21C0"/>
    <w:rsid w:val="00FA22BA"/>
    <w:rsid w:val="00FA2431"/>
    <w:rsid w:val="00FA294D"/>
    <w:rsid w:val="00FA2B7B"/>
    <w:rsid w:val="00FA2BA7"/>
    <w:rsid w:val="00FA3102"/>
    <w:rsid w:val="00FA3BE3"/>
    <w:rsid w:val="00FA3D93"/>
    <w:rsid w:val="00FA3E7E"/>
    <w:rsid w:val="00FA4A47"/>
    <w:rsid w:val="00FA4A5B"/>
    <w:rsid w:val="00FA5B4C"/>
    <w:rsid w:val="00FA5D74"/>
    <w:rsid w:val="00FA5E9E"/>
    <w:rsid w:val="00FA61B3"/>
    <w:rsid w:val="00FA6ACB"/>
    <w:rsid w:val="00FA70F0"/>
    <w:rsid w:val="00FA72DF"/>
    <w:rsid w:val="00FA736A"/>
    <w:rsid w:val="00FA76E6"/>
    <w:rsid w:val="00FA7D47"/>
    <w:rsid w:val="00FA7E52"/>
    <w:rsid w:val="00FB01D4"/>
    <w:rsid w:val="00FB15A0"/>
    <w:rsid w:val="00FB192C"/>
    <w:rsid w:val="00FB1955"/>
    <w:rsid w:val="00FB2360"/>
    <w:rsid w:val="00FB244E"/>
    <w:rsid w:val="00FB2BD4"/>
    <w:rsid w:val="00FB2EA5"/>
    <w:rsid w:val="00FB2FB2"/>
    <w:rsid w:val="00FB3C25"/>
    <w:rsid w:val="00FB4C9A"/>
    <w:rsid w:val="00FB4DC0"/>
    <w:rsid w:val="00FB57B6"/>
    <w:rsid w:val="00FB58B5"/>
    <w:rsid w:val="00FB5AA5"/>
    <w:rsid w:val="00FB5C4D"/>
    <w:rsid w:val="00FB5E8C"/>
    <w:rsid w:val="00FB7161"/>
    <w:rsid w:val="00FC0222"/>
    <w:rsid w:val="00FC0992"/>
    <w:rsid w:val="00FC0C77"/>
    <w:rsid w:val="00FC0DD2"/>
    <w:rsid w:val="00FC1AF0"/>
    <w:rsid w:val="00FC1FD9"/>
    <w:rsid w:val="00FC3075"/>
    <w:rsid w:val="00FC38C3"/>
    <w:rsid w:val="00FC4144"/>
    <w:rsid w:val="00FC432D"/>
    <w:rsid w:val="00FC47B5"/>
    <w:rsid w:val="00FC4942"/>
    <w:rsid w:val="00FC4C8E"/>
    <w:rsid w:val="00FC4D39"/>
    <w:rsid w:val="00FC4F1C"/>
    <w:rsid w:val="00FC559E"/>
    <w:rsid w:val="00FC55AE"/>
    <w:rsid w:val="00FC5A5F"/>
    <w:rsid w:val="00FC5DAD"/>
    <w:rsid w:val="00FC612C"/>
    <w:rsid w:val="00FC632B"/>
    <w:rsid w:val="00FC653B"/>
    <w:rsid w:val="00FC6F93"/>
    <w:rsid w:val="00FC785B"/>
    <w:rsid w:val="00FD04A4"/>
    <w:rsid w:val="00FD04C1"/>
    <w:rsid w:val="00FD0802"/>
    <w:rsid w:val="00FD153C"/>
    <w:rsid w:val="00FD1598"/>
    <w:rsid w:val="00FD17BE"/>
    <w:rsid w:val="00FD29E9"/>
    <w:rsid w:val="00FD2D6B"/>
    <w:rsid w:val="00FD4C29"/>
    <w:rsid w:val="00FD52CF"/>
    <w:rsid w:val="00FD628A"/>
    <w:rsid w:val="00FD62B4"/>
    <w:rsid w:val="00FD654B"/>
    <w:rsid w:val="00FD7CCA"/>
    <w:rsid w:val="00FE050A"/>
    <w:rsid w:val="00FE0B25"/>
    <w:rsid w:val="00FE0BC3"/>
    <w:rsid w:val="00FE0E88"/>
    <w:rsid w:val="00FE1105"/>
    <w:rsid w:val="00FE1B89"/>
    <w:rsid w:val="00FE20F0"/>
    <w:rsid w:val="00FE2345"/>
    <w:rsid w:val="00FE34B5"/>
    <w:rsid w:val="00FE357F"/>
    <w:rsid w:val="00FE3B4E"/>
    <w:rsid w:val="00FE40E2"/>
    <w:rsid w:val="00FE4ADC"/>
    <w:rsid w:val="00FE509B"/>
    <w:rsid w:val="00FE5317"/>
    <w:rsid w:val="00FE5956"/>
    <w:rsid w:val="00FE6080"/>
    <w:rsid w:val="00FE6685"/>
    <w:rsid w:val="00FE66EC"/>
    <w:rsid w:val="00FE676C"/>
    <w:rsid w:val="00FE6DE2"/>
    <w:rsid w:val="00FE71E2"/>
    <w:rsid w:val="00FE750A"/>
    <w:rsid w:val="00FE7597"/>
    <w:rsid w:val="00FE7BF7"/>
    <w:rsid w:val="00FE7CC5"/>
    <w:rsid w:val="00FE7DD5"/>
    <w:rsid w:val="00FF01D7"/>
    <w:rsid w:val="00FF0673"/>
    <w:rsid w:val="00FF09A8"/>
    <w:rsid w:val="00FF0D5A"/>
    <w:rsid w:val="00FF0DF5"/>
    <w:rsid w:val="00FF0E0B"/>
    <w:rsid w:val="00FF1235"/>
    <w:rsid w:val="00FF12C0"/>
    <w:rsid w:val="00FF187E"/>
    <w:rsid w:val="00FF18CC"/>
    <w:rsid w:val="00FF1EB0"/>
    <w:rsid w:val="00FF2801"/>
    <w:rsid w:val="00FF2B1F"/>
    <w:rsid w:val="00FF2B62"/>
    <w:rsid w:val="00FF2C33"/>
    <w:rsid w:val="00FF2F86"/>
    <w:rsid w:val="00FF4669"/>
    <w:rsid w:val="00FF4749"/>
    <w:rsid w:val="00FF4968"/>
    <w:rsid w:val="00FF4981"/>
    <w:rsid w:val="00FF5602"/>
    <w:rsid w:val="00FF56E4"/>
    <w:rsid w:val="00FF5A9B"/>
    <w:rsid w:val="00FF5ABB"/>
    <w:rsid w:val="00FF5EAD"/>
    <w:rsid w:val="00FF61DD"/>
    <w:rsid w:val="00FF6382"/>
    <w:rsid w:val="00FF63B1"/>
    <w:rsid w:val="00FF69E1"/>
    <w:rsid w:val="00FF7E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5:docId w15:val="{C31A4AB4-AC96-4475-BB73-F79EA8AA81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A71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73028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F73028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rsid w:val="00F73028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1"/>
    <w:qFormat/>
    <w:rsid w:val="00F73028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1"/>
    <w:qFormat/>
    <w:rsid w:val="00F730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43"/>
      <w:jc w:val="center"/>
      <w:outlineLvl w:val="4"/>
    </w:pPr>
    <w:rPr>
      <w:rFonts w:ascii="Times New Roman" w:hAnsi="Times New Roman" w:cs="EucrosiaUPC"/>
      <w:b/>
      <w:bCs/>
      <w:sz w:val="30"/>
      <w:szCs w:val="30"/>
      <w:u w:val="single"/>
    </w:rPr>
  </w:style>
  <w:style w:type="paragraph" w:styleId="Heading6">
    <w:name w:val="heading 6"/>
    <w:basedOn w:val="Normal"/>
    <w:next w:val="Normal"/>
    <w:link w:val="Heading6Char1"/>
    <w:qFormat/>
    <w:rsid w:val="00F730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F730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F730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1"/>
    <w:qFormat/>
    <w:rsid w:val="00F730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3D3838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rsid w:val="007C629C"/>
    <w:rPr>
      <w:rFonts w:ascii="Arial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B52564"/>
    <w:rPr>
      <w:rFonts w:ascii="Arial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B52564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B52564"/>
    <w:rPr>
      <w:rFonts w:cs="EucrosiaUPC"/>
      <w:b/>
      <w:bCs/>
      <w:sz w:val="30"/>
      <w:szCs w:val="30"/>
      <w:u w:val="single"/>
    </w:rPr>
  </w:style>
  <w:style w:type="character" w:customStyle="1" w:styleId="Heading6Char1">
    <w:name w:val="Heading 6 Char1"/>
    <w:basedOn w:val="DefaultParagraphFont"/>
    <w:link w:val="Heading6"/>
    <w:rsid w:val="00B52564"/>
    <w:rPr>
      <w:rFonts w:cs="EucrosiaUPC"/>
      <w:b/>
      <w:bCs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EF65D9"/>
    <w:rPr>
      <w:rFonts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link w:val="Heading8"/>
    <w:rsid w:val="00B52564"/>
    <w:rPr>
      <w:rFonts w:cs="EucrosiaUPC"/>
      <w:b/>
      <w:bCs/>
      <w:sz w:val="28"/>
      <w:szCs w:val="28"/>
    </w:rPr>
  </w:style>
  <w:style w:type="character" w:customStyle="1" w:styleId="Heading9Char1">
    <w:name w:val="Heading 9 Char1"/>
    <w:basedOn w:val="DefaultParagraphFont"/>
    <w:link w:val="Heading9"/>
    <w:rsid w:val="00B52564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"/>
    <w:uiPriority w:val="99"/>
    <w:rsid w:val="00F73028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E32BA9"/>
    <w:rPr>
      <w:rFonts w:ascii="Arial" w:hAnsi="Arial"/>
      <w:sz w:val="18"/>
      <w:szCs w:val="18"/>
    </w:rPr>
  </w:style>
  <w:style w:type="character" w:customStyle="1" w:styleId="AAAddress">
    <w:name w:val="AA Address"/>
    <w:basedOn w:val="DefaultParagraphFont"/>
    <w:rsid w:val="00F73028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F73028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F7302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83C2E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F73028"/>
    <w:rPr>
      <w:rFonts w:cs="Times New Roman"/>
      <w:b/>
      <w:bCs/>
    </w:rPr>
  </w:style>
  <w:style w:type="paragraph" w:styleId="ListBullet">
    <w:name w:val="List Bullet"/>
    <w:basedOn w:val="Normal"/>
    <w:rsid w:val="00F73028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F73028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F73028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F73028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F73028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F73028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F73028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F73028"/>
    <w:pPr>
      <w:ind w:left="284"/>
    </w:pPr>
  </w:style>
  <w:style w:type="paragraph" w:customStyle="1" w:styleId="AAFrameAddress">
    <w:name w:val="AA Frame Address"/>
    <w:basedOn w:val="Heading1"/>
    <w:rsid w:val="00F73028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F73028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F73028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F73028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F73028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F73028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F73028"/>
    <w:pPr>
      <w:ind w:left="851" w:hanging="284"/>
    </w:pPr>
  </w:style>
  <w:style w:type="paragraph" w:styleId="Index4">
    <w:name w:val="index 4"/>
    <w:basedOn w:val="Normal"/>
    <w:next w:val="Normal"/>
    <w:semiHidden/>
    <w:rsid w:val="00F73028"/>
    <w:pPr>
      <w:ind w:left="1135" w:hanging="284"/>
    </w:pPr>
  </w:style>
  <w:style w:type="paragraph" w:styleId="Index6">
    <w:name w:val="index 6"/>
    <w:basedOn w:val="Normal"/>
    <w:next w:val="Normal"/>
    <w:semiHidden/>
    <w:rsid w:val="00F73028"/>
    <w:pPr>
      <w:ind w:left="1702" w:hanging="284"/>
    </w:pPr>
  </w:style>
  <w:style w:type="paragraph" w:styleId="Index5">
    <w:name w:val="index 5"/>
    <w:basedOn w:val="Normal"/>
    <w:next w:val="Normal"/>
    <w:semiHidden/>
    <w:rsid w:val="00F73028"/>
    <w:pPr>
      <w:ind w:left="1418" w:hanging="284"/>
    </w:pPr>
  </w:style>
  <w:style w:type="paragraph" w:styleId="Index7">
    <w:name w:val="index 7"/>
    <w:basedOn w:val="Normal"/>
    <w:next w:val="Normal"/>
    <w:semiHidden/>
    <w:rsid w:val="00F73028"/>
    <w:pPr>
      <w:ind w:left="1985" w:hanging="284"/>
    </w:pPr>
  </w:style>
  <w:style w:type="paragraph" w:styleId="Index8">
    <w:name w:val="index 8"/>
    <w:basedOn w:val="Normal"/>
    <w:next w:val="Normal"/>
    <w:semiHidden/>
    <w:rsid w:val="00F73028"/>
    <w:pPr>
      <w:ind w:left="2269" w:hanging="284"/>
    </w:pPr>
  </w:style>
  <w:style w:type="paragraph" w:styleId="Index9">
    <w:name w:val="index 9"/>
    <w:basedOn w:val="Normal"/>
    <w:next w:val="Normal"/>
    <w:semiHidden/>
    <w:rsid w:val="00F73028"/>
    <w:pPr>
      <w:ind w:left="2552" w:hanging="284"/>
    </w:pPr>
  </w:style>
  <w:style w:type="paragraph" w:styleId="TOC2">
    <w:name w:val="toc 2"/>
    <w:basedOn w:val="Normal"/>
    <w:next w:val="Normal"/>
    <w:semiHidden/>
    <w:rsid w:val="00F7302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F7302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F73028"/>
    <w:pPr>
      <w:ind w:left="851"/>
    </w:pPr>
  </w:style>
  <w:style w:type="paragraph" w:styleId="TOC5">
    <w:name w:val="toc 5"/>
    <w:basedOn w:val="Normal"/>
    <w:next w:val="Normal"/>
    <w:semiHidden/>
    <w:rsid w:val="00F73028"/>
    <w:pPr>
      <w:ind w:left="1134"/>
    </w:pPr>
  </w:style>
  <w:style w:type="paragraph" w:styleId="TOC6">
    <w:name w:val="toc 6"/>
    <w:basedOn w:val="Normal"/>
    <w:next w:val="Normal"/>
    <w:semiHidden/>
    <w:rsid w:val="00F73028"/>
    <w:pPr>
      <w:ind w:left="1418"/>
    </w:pPr>
  </w:style>
  <w:style w:type="paragraph" w:styleId="TOC7">
    <w:name w:val="toc 7"/>
    <w:basedOn w:val="Normal"/>
    <w:next w:val="Normal"/>
    <w:semiHidden/>
    <w:rsid w:val="00F73028"/>
    <w:pPr>
      <w:ind w:left="1701"/>
    </w:pPr>
  </w:style>
  <w:style w:type="paragraph" w:styleId="TOC8">
    <w:name w:val="toc 8"/>
    <w:basedOn w:val="Normal"/>
    <w:next w:val="Normal"/>
    <w:semiHidden/>
    <w:rsid w:val="00F73028"/>
    <w:pPr>
      <w:ind w:left="1985"/>
    </w:pPr>
  </w:style>
  <w:style w:type="paragraph" w:styleId="TOC9">
    <w:name w:val="toc 9"/>
    <w:basedOn w:val="Normal"/>
    <w:next w:val="Normal"/>
    <w:semiHidden/>
    <w:rsid w:val="00F73028"/>
    <w:pPr>
      <w:ind w:left="2268"/>
    </w:pPr>
  </w:style>
  <w:style w:type="paragraph" w:styleId="TableofFigures">
    <w:name w:val="table of figures"/>
    <w:basedOn w:val="Normal"/>
    <w:next w:val="Normal"/>
    <w:semiHidden/>
    <w:rsid w:val="00F73028"/>
    <w:pPr>
      <w:ind w:left="567" w:hanging="567"/>
    </w:pPr>
  </w:style>
  <w:style w:type="paragraph" w:styleId="ListBullet5">
    <w:name w:val="List Bullet 5"/>
    <w:basedOn w:val="Normal"/>
    <w:rsid w:val="00F73028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uiPriority w:val="99"/>
    <w:rsid w:val="00F73028"/>
    <w:pPr>
      <w:spacing w:after="12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rsid w:val="000F5578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rsid w:val="00F73028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locked/>
    <w:rsid w:val="005E7FF8"/>
    <w:rPr>
      <w:rFonts w:ascii="Arial" w:hAnsi="Arial" w:cs="Angsana New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1"/>
    <w:rsid w:val="00F73028"/>
    <w:pPr>
      <w:spacing w:after="120"/>
      <w:ind w:left="283"/>
    </w:p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B52564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F73028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rsid w:val="00B52564"/>
    <w:rPr>
      <w:rFonts w:ascii="Arial" w:hAnsi="Arial"/>
      <w:sz w:val="18"/>
      <w:szCs w:val="18"/>
    </w:rPr>
  </w:style>
  <w:style w:type="character" w:styleId="Strong">
    <w:name w:val="Strong"/>
    <w:basedOn w:val="DefaultParagraphFont"/>
    <w:qFormat/>
    <w:rsid w:val="00F73028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F73028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F73028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F73028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F73028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F730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F7302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F7302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F73028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F73028"/>
    <w:pPr>
      <w:framePr w:h="1054" w:wrap="around" w:y="5920"/>
    </w:pPr>
  </w:style>
  <w:style w:type="paragraph" w:customStyle="1" w:styleId="ReportHeading3">
    <w:name w:val="ReportHeading3"/>
    <w:basedOn w:val="ReportHeading2"/>
    <w:rsid w:val="00F73028"/>
    <w:pPr>
      <w:framePr w:h="443" w:wrap="around" w:y="8223"/>
    </w:pPr>
  </w:style>
  <w:style w:type="paragraph" w:customStyle="1" w:styleId="a">
    <w:name w:val="¢éÍ¤ÇÒÁ"/>
    <w:basedOn w:val="Normal"/>
    <w:rsid w:val="00F730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F730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F73028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F73028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F73028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F73028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F73028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F730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rsid w:val="00F730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rsid w:val="00E85855"/>
    <w:rPr>
      <w:rFonts w:cs="EucrosiaUPC"/>
      <w:sz w:val="30"/>
      <w:szCs w:val="30"/>
    </w:rPr>
  </w:style>
  <w:style w:type="character" w:styleId="PageNumber">
    <w:name w:val="page number"/>
    <w:basedOn w:val="DefaultParagraphFont"/>
    <w:rsid w:val="00F73028"/>
  </w:style>
  <w:style w:type="paragraph" w:customStyle="1" w:styleId="a0">
    <w:name w:val="ºÇ¡"/>
    <w:basedOn w:val="Normal"/>
    <w:rsid w:val="00F730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rsid w:val="00F730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3">
    <w:name w:val="µÒÃÒ§3ªèÍ§"/>
    <w:basedOn w:val="Normal"/>
    <w:uiPriority w:val="99"/>
    <w:rsid w:val="00F730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F730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261B80"/>
    <w:rPr>
      <w:rFonts w:ascii="Book Antiqua" w:hAnsi="Book Antiqua"/>
      <w:sz w:val="22"/>
      <w:szCs w:val="22"/>
    </w:rPr>
  </w:style>
  <w:style w:type="paragraph" w:customStyle="1" w:styleId="a2">
    <w:name w:val="??"/>
    <w:basedOn w:val="Normal"/>
    <w:rsid w:val="00F730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table" w:styleId="TableGrid">
    <w:name w:val="Table Grid"/>
    <w:basedOn w:val="TableNormal"/>
    <w:uiPriority w:val="39"/>
    <w:rsid w:val="00051F2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policyheading"/>
    <w:basedOn w:val="Normal"/>
    <w:rsid w:val="00EF5C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eastAsia="MS Mincho" w:hAnsi="Times New Roman"/>
      <w:sz w:val="28"/>
      <w:szCs w:val="28"/>
      <w:lang w:eastAsia="ja-JP"/>
    </w:rPr>
  </w:style>
  <w:style w:type="paragraph" w:styleId="BodyText3">
    <w:name w:val="Body Text 3"/>
    <w:basedOn w:val="Normal"/>
    <w:link w:val="BodyText3Char1"/>
    <w:rsid w:val="00BD6BDE"/>
    <w:pPr>
      <w:spacing w:after="120"/>
    </w:pPr>
    <w:rPr>
      <w:sz w:val="16"/>
      <w:szCs w:val="16"/>
    </w:rPr>
  </w:style>
  <w:style w:type="character" w:customStyle="1" w:styleId="BodyText3Char1">
    <w:name w:val="Body Text 3 Char1"/>
    <w:basedOn w:val="DefaultParagraphFont"/>
    <w:link w:val="BodyText3"/>
    <w:rsid w:val="00B52564"/>
    <w:rPr>
      <w:rFonts w:ascii="Arial" w:hAnsi="Arial"/>
      <w:sz w:val="16"/>
      <w:szCs w:val="16"/>
    </w:rPr>
  </w:style>
  <w:style w:type="paragraph" w:customStyle="1" w:styleId="30">
    <w:name w:val="?????3????"/>
    <w:basedOn w:val="Normal"/>
    <w:rsid w:val="00BD6B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BD6B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alloonText">
    <w:name w:val="Balloon Text"/>
    <w:basedOn w:val="Normal"/>
    <w:link w:val="BalloonTextChar"/>
    <w:semiHidden/>
    <w:rsid w:val="007B18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B52564"/>
    <w:rPr>
      <w:rFonts w:ascii="Tahoma" w:hAnsi="Tahoma" w:cs="Tahoma"/>
      <w:sz w:val="16"/>
      <w:szCs w:val="16"/>
    </w:rPr>
  </w:style>
  <w:style w:type="paragraph" w:customStyle="1" w:styleId="a4">
    <w:name w:val="???????"/>
    <w:basedOn w:val="Normal"/>
    <w:rsid w:val="00824A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183A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link w:val="blockChar"/>
    <w:rsid w:val="008C291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basedOn w:val="BodyTextChar"/>
    <w:link w:val="block"/>
    <w:locked/>
    <w:rsid w:val="00261B80"/>
    <w:rPr>
      <w:rFonts w:ascii="Arial" w:hAnsi="Arial" w:cs="Angsana New"/>
      <w:sz w:val="22"/>
      <w:szCs w:val="18"/>
      <w:lang w:val="en-GB" w:eastAsia="en-US" w:bidi="ar-SA"/>
    </w:rPr>
  </w:style>
  <w:style w:type="paragraph" w:customStyle="1" w:styleId="index">
    <w:name w:val="index"/>
    <w:aliases w:val="ix"/>
    <w:basedOn w:val="BodyText"/>
    <w:rsid w:val="00984D1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8170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10">
    <w:name w:val="10"/>
    <w:basedOn w:val="Normal"/>
    <w:rsid w:val="009F10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AE5A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315"/>
      </w:tabs>
      <w:spacing w:after="0" w:line="260" w:lineRule="atLeast"/>
      <w:ind w:left="540" w:right="389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AE5A65"/>
    <w:rPr>
      <w:rFonts w:ascii="Angsana New" w:eastAsia="Calibri" w:hAnsi="Angsana New"/>
      <w:i/>
      <w:iCs/>
      <w:sz w:val="30"/>
      <w:szCs w:val="30"/>
    </w:rPr>
  </w:style>
  <w:style w:type="paragraph" w:customStyle="1" w:styleId="a5">
    <w:name w:val="ลบ"/>
    <w:basedOn w:val="Normal"/>
    <w:rsid w:val="009E7B2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customStyle="1" w:styleId="AccPolicyHeading0">
    <w:name w:val="Acc Policy Heading"/>
    <w:basedOn w:val="BodyText"/>
    <w:link w:val="AccPolicyHeadingChar"/>
    <w:autoRedefine/>
    <w:rsid w:val="000E3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right="27"/>
      <w:jc w:val="thaiDistribute"/>
    </w:pPr>
    <w:rPr>
      <w:rFonts w:ascii="Angsana New" w:hAnsi="Angsana New"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0"/>
    <w:rsid w:val="000E358F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E">
    <w:name w:val="?????? E"/>
    <w:basedOn w:val="Normal"/>
    <w:rsid w:val="00C151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 w:cs="Times New Roman"/>
      <w:sz w:val="22"/>
      <w:szCs w:val="22"/>
      <w:lang w:val="th-TH"/>
    </w:rPr>
  </w:style>
  <w:style w:type="paragraph" w:styleId="EnvelopeReturn">
    <w:name w:val="envelope return"/>
    <w:basedOn w:val="Normal"/>
    <w:rsid w:val="00125AF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Cordia New" w:hAnsi="Times New Roman"/>
      <w:sz w:val="24"/>
      <w:szCs w:val="24"/>
    </w:rPr>
  </w:style>
  <w:style w:type="paragraph" w:styleId="DocumentMap">
    <w:name w:val="Document Map"/>
    <w:basedOn w:val="Normal"/>
    <w:link w:val="DocumentMapChar"/>
    <w:rsid w:val="00770605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770605"/>
    <w:rPr>
      <w:rFonts w:ascii="Tahoma" w:hAnsi="Tahoma"/>
      <w:sz w:val="16"/>
    </w:rPr>
  </w:style>
  <w:style w:type="paragraph" w:styleId="ListParagraph">
    <w:name w:val="List Paragraph"/>
    <w:basedOn w:val="Normal"/>
    <w:uiPriority w:val="34"/>
    <w:qFormat/>
    <w:rsid w:val="00261B80"/>
    <w:pPr>
      <w:ind w:left="720"/>
    </w:pPr>
    <w:rPr>
      <w:szCs w:val="22"/>
    </w:rPr>
  </w:style>
  <w:style w:type="paragraph" w:styleId="PlainText">
    <w:name w:val="Plain Text"/>
    <w:basedOn w:val="Normal"/>
    <w:link w:val="PlainTextChar"/>
    <w:rsid w:val="00E858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rsid w:val="00E85855"/>
    <w:rPr>
      <w:rFonts w:ascii="Consolas" w:hAnsi="Consolas"/>
      <w:sz w:val="21"/>
      <w:szCs w:val="26"/>
    </w:rPr>
  </w:style>
  <w:style w:type="paragraph" w:customStyle="1" w:styleId="Default">
    <w:name w:val="Default"/>
    <w:rsid w:val="00406830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B0235D"/>
    <w:pPr>
      <w:tabs>
        <w:tab w:val="clear" w:pos="9315"/>
        <w:tab w:val="left" w:pos="540"/>
      </w:tabs>
      <w:spacing w:line="240" w:lineRule="auto"/>
      <w:ind w:right="-43"/>
      <w:jc w:val="thaiDistribute"/>
    </w:pPr>
  </w:style>
  <w:style w:type="character" w:customStyle="1" w:styleId="AccPolicyalternativeChar">
    <w:name w:val="Acc Policy alternative Char"/>
    <w:basedOn w:val="AccPolicysubheadChar"/>
    <w:link w:val="AccPolicyalternative"/>
    <w:rsid w:val="00B0235D"/>
    <w:rPr>
      <w:rFonts w:ascii="Angsana New" w:eastAsia="Calibri" w:hAnsi="Angsana New"/>
      <w:i/>
      <w:iCs/>
      <w:sz w:val="30"/>
      <w:szCs w:val="30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locked/>
    <w:rsid w:val="00D42A2E"/>
    <w:rPr>
      <w:rFonts w:ascii="Arial" w:hAnsi="Arial" w:cs="Angsana New"/>
      <w:sz w:val="22"/>
      <w:szCs w:val="22"/>
    </w:rPr>
  </w:style>
  <w:style w:type="paragraph" w:customStyle="1" w:styleId="acctmainheading">
    <w:name w:val="acct main heading"/>
    <w:aliases w:val="am"/>
    <w:basedOn w:val="Normal"/>
    <w:rsid w:val="00E32BA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b/>
      <w:sz w:val="28"/>
      <w:szCs w:val="20"/>
      <w:lang w:val="en-GB" w:bidi="ar-SA"/>
    </w:rPr>
  </w:style>
  <w:style w:type="character" w:customStyle="1" w:styleId="Heading1Char1">
    <w:name w:val="Heading 1 Char1"/>
    <w:basedOn w:val="DefaultParagraphFont"/>
    <w:uiPriority w:val="99"/>
    <w:rsid w:val="00B52564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rsid w:val="00B5256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7Char1">
    <w:name w:val="Heading 7 Char1"/>
    <w:basedOn w:val="DefaultParagraphFont"/>
    <w:rsid w:val="00B5256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basedOn w:val="DefaultParagraphFont"/>
    <w:rsid w:val="00B52564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basedOn w:val="DefaultParagraphFont"/>
    <w:uiPriority w:val="99"/>
    <w:rsid w:val="00B52564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rsid w:val="00B52564"/>
    <w:rPr>
      <w:rFonts w:ascii="Arial" w:eastAsia="Times New Roman" w:hAnsi="Arial" w:cs="Angsana New"/>
      <w:sz w:val="18"/>
      <w:szCs w:val="18"/>
    </w:rPr>
  </w:style>
  <w:style w:type="character" w:customStyle="1" w:styleId="BodyText2Char1">
    <w:name w:val="Body Text 2 Char1"/>
    <w:basedOn w:val="DefaultParagraphFont"/>
    <w:rsid w:val="00B52564"/>
    <w:rPr>
      <w:rFonts w:ascii="Book Antiqua" w:eastAsia="Times New Roman" w:hAnsi="Book Antiqua" w:cs="Times New Roman"/>
      <w:szCs w:val="22"/>
    </w:rPr>
  </w:style>
  <w:style w:type="paragraph" w:customStyle="1" w:styleId="T0">
    <w:name w:val="????? T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E0">
    <w:name w:val="ª×èÍºÃÔÉÑ· E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character" w:customStyle="1" w:styleId="BodyTextIndent2Char1">
    <w:name w:val="Body Text Indent 2 Char1"/>
    <w:basedOn w:val="DefaultParagraphFont"/>
    <w:rsid w:val="00B52564"/>
    <w:rPr>
      <w:rFonts w:ascii="Times New Roman" w:eastAsia="Times New Roman" w:hAnsi="Times New Roman" w:cs="EucrosiaUPC"/>
      <w:sz w:val="30"/>
      <w:szCs w:val="30"/>
    </w:rPr>
  </w:style>
  <w:style w:type="paragraph" w:styleId="Signature">
    <w:name w:val="Signature"/>
    <w:basedOn w:val="Normal"/>
    <w:link w:val="SignatureChar1"/>
    <w:rsid w:val="00B52564"/>
    <w:pPr>
      <w:spacing w:line="240" w:lineRule="auto"/>
    </w:pPr>
    <w:rPr>
      <w:rFonts w:cs="Times New Roman"/>
    </w:rPr>
  </w:style>
  <w:style w:type="character" w:customStyle="1" w:styleId="SignatureChar1">
    <w:name w:val="Signature Char1"/>
    <w:basedOn w:val="DefaultParagraphFont"/>
    <w:link w:val="Signature"/>
    <w:rsid w:val="00B52564"/>
    <w:rPr>
      <w:rFonts w:ascii="Arial" w:hAnsi="Arial" w:cs="Times New Roman"/>
      <w:sz w:val="18"/>
      <w:szCs w:val="18"/>
    </w:rPr>
  </w:style>
  <w:style w:type="character" w:customStyle="1" w:styleId="SignatureChar">
    <w:name w:val="Signature Char"/>
    <w:basedOn w:val="DefaultParagraphFont"/>
    <w:rsid w:val="00B52564"/>
    <w:rPr>
      <w:rFonts w:ascii="Arial" w:hAnsi="Arial"/>
      <w:sz w:val="18"/>
      <w:szCs w:val="22"/>
    </w:rPr>
  </w:style>
  <w:style w:type="paragraph" w:styleId="FootnoteText">
    <w:name w:val="footnote text"/>
    <w:aliases w:val="ft"/>
    <w:basedOn w:val="Normal"/>
    <w:link w:val="FootnoteTextChar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rsid w:val="00B5256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B5256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B52564"/>
    <w:pPr>
      <w:spacing w:after="0"/>
    </w:pPr>
  </w:style>
  <w:style w:type="paragraph" w:customStyle="1" w:styleId="acctdividends">
    <w:name w:val="acct dividends"/>
    <w:aliases w:val="ad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B52564"/>
    <w:pPr>
      <w:spacing w:after="0"/>
    </w:pPr>
  </w:style>
  <w:style w:type="paragraph" w:customStyle="1" w:styleId="acctindent">
    <w:name w:val="acct indent"/>
    <w:aliases w:val="ai"/>
    <w:basedOn w:val="BodyText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B5256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B5256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B5256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B5256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B5256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B5256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B5256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B52564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B5256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B52564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B52564"/>
    <w:pPr>
      <w:spacing w:after="0"/>
    </w:pPr>
  </w:style>
  <w:style w:type="paragraph" w:customStyle="1" w:styleId="List1a">
    <w:name w:val="List 1a"/>
    <w:aliases w:val="1a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B5256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rsid w:val="00B52564"/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B5256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B52564"/>
    <w:rPr>
      <w:rFonts w:ascii="Times New Roman" w:hAnsi="Times New Roman" w:cs="Times New Roman"/>
    </w:rPr>
  </w:style>
  <w:style w:type="paragraph" w:customStyle="1" w:styleId="zreportaddinfo">
    <w:name w:val="zreport addinfo"/>
    <w:basedOn w:val="Normal"/>
    <w:rsid w:val="00B5256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B5256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B5256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B5256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B52564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B5256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B52564"/>
    <w:rPr>
      <w:b/>
      <w:bCs/>
    </w:rPr>
  </w:style>
  <w:style w:type="paragraph" w:customStyle="1" w:styleId="nineptbodytext">
    <w:name w:val="nine pt body text"/>
    <w:aliases w:val="9bt"/>
    <w:basedOn w:val="nineptnormal"/>
    <w:rsid w:val="00B52564"/>
    <w:pPr>
      <w:spacing w:after="220"/>
    </w:pPr>
  </w:style>
  <w:style w:type="paragraph" w:customStyle="1" w:styleId="nineptnormal">
    <w:name w:val="nine pt normal"/>
    <w:aliases w:val="9n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B52564"/>
    <w:pPr>
      <w:jc w:val="center"/>
    </w:pPr>
  </w:style>
  <w:style w:type="paragraph" w:customStyle="1" w:styleId="heading">
    <w:name w:val="heading"/>
    <w:aliases w:val="h"/>
    <w:basedOn w:val="BodyText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B52564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B52564"/>
  </w:style>
  <w:style w:type="paragraph" w:customStyle="1" w:styleId="nineptheadingcentredbold">
    <w:name w:val="nine pt heading centred bold"/>
    <w:aliases w:val="9hcb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B5256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B52564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B52564"/>
    <w:rPr>
      <w:b/>
    </w:rPr>
  </w:style>
  <w:style w:type="paragraph" w:customStyle="1" w:styleId="nineptcolumntab1">
    <w:name w:val="nine pt column tab1"/>
    <w:aliases w:val="a91"/>
    <w:basedOn w:val="nineptnormal"/>
    <w:rsid w:val="00B5256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B5256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B52564"/>
    <w:pPr>
      <w:jc w:val="center"/>
    </w:pPr>
  </w:style>
  <w:style w:type="paragraph" w:customStyle="1" w:styleId="Normalheading">
    <w:name w:val="Normal heading"/>
    <w:aliases w:val="nh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B52564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B5256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B5256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B5256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B5256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B52564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B5256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B5256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B5256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B5256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B52564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B5256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B52564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B5256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B52564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B5256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B52564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B52564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B52564"/>
    <w:pPr>
      <w:spacing w:after="0"/>
    </w:pPr>
  </w:style>
  <w:style w:type="paragraph" w:customStyle="1" w:styleId="smallreturn">
    <w:name w:val="small return"/>
    <w:aliases w:val="sr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B52564"/>
    <w:pPr>
      <w:spacing w:after="0"/>
    </w:pPr>
  </w:style>
  <w:style w:type="paragraph" w:customStyle="1" w:styleId="headingbolditalic">
    <w:name w:val="heading bold italic"/>
    <w:aliases w:val="hbi"/>
    <w:basedOn w:val="heading"/>
    <w:rsid w:val="00B52564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B5256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B5256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B5256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B52564"/>
    <w:pPr>
      <w:spacing w:after="0"/>
    </w:pPr>
  </w:style>
  <w:style w:type="paragraph" w:customStyle="1" w:styleId="blockbullet">
    <w:name w:val="block bullet"/>
    <w:aliases w:val="bb"/>
    <w:basedOn w:val="block"/>
    <w:rsid w:val="00B52564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B5256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B52564"/>
    <w:pPr>
      <w:spacing w:after="0"/>
    </w:pPr>
  </w:style>
  <w:style w:type="paragraph" w:customStyle="1" w:styleId="eightptnormal">
    <w:name w:val="eight pt normal"/>
    <w:aliases w:val="8n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B5256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B5256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B5256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B52564"/>
    <w:rPr>
      <w:b/>
      <w:bCs/>
    </w:rPr>
  </w:style>
  <w:style w:type="paragraph" w:customStyle="1" w:styleId="eightptbodytext">
    <w:name w:val="eight pt body text"/>
    <w:aliases w:val="8bt"/>
    <w:basedOn w:val="eightptnormal"/>
    <w:rsid w:val="00B52564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B5256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B5256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B5256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B52564"/>
    <w:pPr>
      <w:spacing w:after="0"/>
    </w:pPr>
  </w:style>
  <w:style w:type="paragraph" w:customStyle="1" w:styleId="eightptblock">
    <w:name w:val="eight pt block"/>
    <w:aliases w:val="8b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B5256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B5256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B5256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B52564"/>
    <w:pPr>
      <w:spacing w:after="0"/>
    </w:pPr>
  </w:style>
  <w:style w:type="paragraph" w:customStyle="1" w:styleId="blockindent">
    <w:name w:val="block indent"/>
    <w:aliases w:val="bi"/>
    <w:basedOn w:val="block"/>
    <w:rsid w:val="00B52564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B52564"/>
    <w:pPr>
      <w:jc w:val="center"/>
    </w:pPr>
  </w:style>
  <w:style w:type="paragraph" w:customStyle="1" w:styleId="nineptcol">
    <w:name w:val="nine pt %col"/>
    <w:aliases w:val="9%"/>
    <w:basedOn w:val="nineptnormal"/>
    <w:rsid w:val="00B5256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B5256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B5256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B52564"/>
    <w:pPr>
      <w:spacing w:after="0"/>
    </w:pPr>
  </w:style>
  <w:style w:type="paragraph" w:customStyle="1" w:styleId="nineptblocklist">
    <w:name w:val="nine pt block list"/>
    <w:aliases w:val="9bl"/>
    <w:basedOn w:val="nineptblock"/>
    <w:rsid w:val="00B52564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B5256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B5256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B5256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B5256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B52564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B5256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B52564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B52564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B5256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B52564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B52564"/>
    <w:pPr>
      <w:spacing w:after="80"/>
    </w:pPr>
  </w:style>
  <w:style w:type="paragraph" w:customStyle="1" w:styleId="nineptratecol">
    <w:name w:val="nine pt rate col"/>
    <w:aliases w:val="a9r"/>
    <w:basedOn w:val="nineptnormal"/>
    <w:rsid w:val="00B5256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B5256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B52564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B5256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B5256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B5256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B5256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B5256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B5256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B5256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B52564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B52564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B5256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B5256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B52564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B5256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B5256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B5256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B5256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B52564"/>
    <w:pPr>
      <w:spacing w:after="80"/>
    </w:pPr>
  </w:style>
  <w:style w:type="paragraph" w:customStyle="1" w:styleId="blockbullet2">
    <w:name w:val="block bullet 2"/>
    <w:aliases w:val="bb2"/>
    <w:basedOn w:val="BodyText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B5256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B5256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B5256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B5256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basedOn w:val="DefaultParagraphFont"/>
    <w:rsid w:val="00B52564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rsid w:val="00B52564"/>
    <w:rPr>
      <w:sz w:val="29"/>
      <w:szCs w:val="29"/>
    </w:rPr>
  </w:style>
  <w:style w:type="character" w:customStyle="1" w:styleId="shorttext">
    <w:name w:val="short_text"/>
    <w:basedOn w:val="DefaultParagraphFont"/>
    <w:rsid w:val="00B52564"/>
  </w:style>
  <w:style w:type="paragraph" w:styleId="CommentText">
    <w:name w:val="annotation text"/>
    <w:basedOn w:val="Normal"/>
    <w:link w:val="CommentTextChar"/>
    <w:rsid w:val="00B52564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B52564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B5256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52564"/>
    <w:rPr>
      <w:rFonts w:ascii="Arial" w:hAnsi="Arial"/>
      <w:b/>
      <w:bCs/>
      <w:szCs w:val="25"/>
    </w:rPr>
  </w:style>
  <w:style w:type="character" w:customStyle="1" w:styleId="Heading3Char">
    <w:name w:val="Heading 3 Char"/>
    <w:basedOn w:val="BodyTextChar"/>
    <w:locked/>
    <w:rsid w:val="00B52564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ocked/>
    <w:rsid w:val="00B5256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ocked/>
    <w:rsid w:val="00B5256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ocked/>
    <w:rsid w:val="00B5256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8Char">
    <w:name w:val="Heading 8 Char"/>
    <w:basedOn w:val="DefaultParagraphFont"/>
    <w:locked/>
    <w:rsid w:val="00B5256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ocked/>
    <w:rsid w:val="00B52564"/>
    <w:rPr>
      <w:rFonts w:cs="EucrosiaUPC"/>
      <w:b/>
      <w:bCs/>
      <w:sz w:val="30"/>
      <w:szCs w:val="30"/>
      <w:lang w:bidi="th-TH"/>
    </w:rPr>
  </w:style>
  <w:style w:type="character" w:customStyle="1" w:styleId="BodyTextIndentChar">
    <w:name w:val="Body Text Indent Char"/>
    <w:aliases w:val="i Char"/>
    <w:basedOn w:val="DefaultParagraphFont"/>
    <w:locked/>
    <w:rsid w:val="00B52564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locked/>
    <w:rsid w:val="00B52564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basedOn w:val="DefaultParagraphFont"/>
    <w:locked/>
    <w:rsid w:val="00B52564"/>
    <w:rPr>
      <w:rFonts w:cs="EucrosiaUPC"/>
      <w:sz w:val="30"/>
      <w:szCs w:val="30"/>
      <w:lang w:bidi="th-TH"/>
    </w:rPr>
  </w:style>
  <w:style w:type="character" w:customStyle="1" w:styleId="hps">
    <w:name w:val="hps"/>
    <w:basedOn w:val="DefaultParagraphFont"/>
    <w:rsid w:val="00B52564"/>
    <w:rPr>
      <w:rFonts w:cs="Times New Roman"/>
    </w:rPr>
  </w:style>
  <w:style w:type="character" w:customStyle="1" w:styleId="gt-icon-text1">
    <w:name w:val="gt-icon-text1"/>
    <w:basedOn w:val="DefaultParagraphFont"/>
    <w:rsid w:val="00B52564"/>
    <w:rPr>
      <w:rFonts w:cs="Times New Roman"/>
    </w:rPr>
  </w:style>
  <w:style w:type="character" w:customStyle="1" w:styleId="longtext">
    <w:name w:val="long_text"/>
    <w:basedOn w:val="DefaultParagraphFont"/>
    <w:rsid w:val="00B52564"/>
    <w:rPr>
      <w:rFonts w:cs="Times New Roman"/>
    </w:rPr>
  </w:style>
  <w:style w:type="character" w:styleId="CommentReference">
    <w:name w:val="annotation reference"/>
    <w:basedOn w:val="DefaultParagraphFont"/>
    <w:rsid w:val="00B52564"/>
    <w:rPr>
      <w:rFonts w:cs="Times New Roman"/>
      <w:sz w:val="16"/>
      <w:szCs w:val="16"/>
    </w:rPr>
  </w:style>
  <w:style w:type="character" w:customStyle="1" w:styleId="CharChar22">
    <w:name w:val="Char Char22"/>
    <w:basedOn w:val="DefaultParagraphFont"/>
    <w:rsid w:val="00B5256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B5256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B52564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B52564"/>
  </w:style>
  <w:style w:type="character" w:styleId="Emphasis">
    <w:name w:val="Emphasis"/>
    <w:basedOn w:val="DefaultParagraphFont"/>
    <w:uiPriority w:val="20"/>
    <w:qFormat/>
    <w:rsid w:val="00B52564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B52564"/>
  </w:style>
  <w:style w:type="character" w:styleId="Hyperlink">
    <w:name w:val="Hyperlink"/>
    <w:basedOn w:val="DefaultParagraphFont"/>
    <w:uiPriority w:val="99"/>
    <w:unhideWhenUsed/>
    <w:rsid w:val="00B52564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B52564"/>
    <w:rPr>
      <w:color w:val="4D90F0"/>
    </w:rPr>
  </w:style>
  <w:style w:type="paragraph" w:styleId="NormalWeb">
    <w:name w:val="Normal (Web)"/>
    <w:basedOn w:val="Normal"/>
    <w:uiPriority w:val="99"/>
    <w:unhideWhenUsed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B5256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B52564"/>
    <w:rPr>
      <w:rFonts w:ascii="Univers 45 Light" w:eastAsia="MS Mincho" w:hAnsi="Univers 45 Light" w:cs="Univers 45 Light"/>
      <w:color w:val="000000"/>
      <w:lang w:val="en-GB" w:bidi="ar-SA"/>
    </w:rPr>
  </w:style>
  <w:style w:type="character" w:styleId="FootnoteReference">
    <w:name w:val="footnote reference"/>
    <w:basedOn w:val="DefaultParagraphFont"/>
    <w:uiPriority w:val="99"/>
    <w:semiHidden/>
    <w:unhideWhenUsed/>
    <w:rsid w:val="003C1E0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2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669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6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7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0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0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9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7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3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7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2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9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8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8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4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2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3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2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5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8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5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2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7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3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9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7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6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104E70-A9FF-4F40-BB3F-E1E6055746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9</TotalTime>
  <Pages>70</Pages>
  <Words>13080</Words>
  <Characters>74559</Characters>
  <Application>Microsoft Office Word</Application>
  <DocSecurity>0</DocSecurity>
  <Lines>621</Lines>
  <Paragraphs>174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พฤกษา เรียลเอสเตท จำกัด</vt:lpstr>
    </vt:vector>
  </TitlesOfParts>
  <Company>KPMG</Company>
  <LinksUpToDate>false</LinksUpToDate>
  <CharactersWithSpaces>87465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พฤกษา เรียลเอสเตท จำกัด</dc:title>
  <dc:subject/>
  <dc:creator>Nanthawat Jan-on</dc:creator>
  <cp:keywords/>
  <dc:description/>
  <cp:lastModifiedBy>Wipawan, Preechaworachot</cp:lastModifiedBy>
  <cp:revision>4</cp:revision>
  <cp:lastPrinted>2019-02-20T08:11:00Z</cp:lastPrinted>
  <dcterms:created xsi:type="dcterms:W3CDTF">2019-02-21T06:24:00Z</dcterms:created>
  <dcterms:modified xsi:type="dcterms:W3CDTF">2019-02-21T10:27:00Z</dcterms:modified>
</cp:coreProperties>
</file>