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B96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  <w:bookmarkStart w:id="0" w:name="Title"/>
    </w:p>
    <w:p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:rsidR="00490A2C" w:rsidRPr="007A2571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bookmarkEnd w:id="0"/>
    <w:p w:rsidR="000B353D" w:rsidRDefault="000B353D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44"/>
          <w:szCs w:val="44"/>
        </w:rPr>
      </w:pPr>
    </w:p>
    <w:p w:rsidR="00724FDA" w:rsidRPr="00724FDA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16"/>
          <w:szCs w:val="16"/>
        </w:rPr>
      </w:pPr>
    </w:p>
    <w:p w:rsidR="003C0B96" w:rsidRPr="00490A2C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="Angsana New" w:hAnsi="Angsana New" w:cs="Angsana New"/>
          <w:sz w:val="32"/>
          <w:szCs w:val="32"/>
          <w:cs/>
        </w:rPr>
      </w:pPr>
      <w:r w:rsidRPr="00490A2C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D24901">
        <w:rPr>
          <w:rFonts w:ascii="Times New Roman" w:hAnsi="Times New Roman"/>
          <w:sz w:val="32"/>
          <w:szCs w:val="32"/>
        </w:rPr>
        <w:t xml:space="preserve"> </w:t>
      </w:r>
      <w:r w:rsidR="000B353D" w:rsidRPr="00490A2C">
        <w:rPr>
          <w:rFonts w:ascii="Angsana New" w:hAnsi="Angsana New" w:cs="Angsana New" w:hint="cs"/>
          <w:sz w:val="32"/>
          <w:szCs w:val="32"/>
          <w:cs/>
        </w:rPr>
        <w:t>นิวซิตี้ (กรุงเทพฯ)</w:t>
      </w:r>
      <w:r w:rsidRPr="00490A2C">
        <w:rPr>
          <w:rFonts w:ascii="Times New Roman" w:hAnsi="Times New Roman" w:hint="cs"/>
          <w:sz w:val="32"/>
          <w:szCs w:val="32"/>
          <w:cs/>
        </w:rPr>
        <w:t xml:space="preserve"> </w:t>
      </w:r>
      <w:r w:rsidRPr="00490A2C">
        <w:rPr>
          <w:rFonts w:ascii="Angsana New" w:hAnsi="Angsana New" w:cs="Angsana New" w:hint="cs"/>
          <w:sz w:val="32"/>
          <w:szCs w:val="32"/>
          <w:cs/>
        </w:rPr>
        <w:t>จำกัด</w:t>
      </w:r>
      <w:r w:rsidRPr="00490A2C">
        <w:rPr>
          <w:rFonts w:ascii="Angsana New" w:hAnsi="Angsana New"/>
          <w:sz w:val="32"/>
          <w:szCs w:val="32"/>
        </w:rPr>
        <w:t xml:space="preserve"> </w:t>
      </w:r>
      <w:r w:rsidR="000B353D" w:rsidRPr="00490A2C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</w:p>
    <w:p w:rsidR="00E71F8A" w:rsidRDefault="00E71F8A" w:rsidP="002C6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:rsidR="00972151" w:rsidRPr="00972151" w:rsidRDefault="00972151" w:rsidP="002C6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</w:rPr>
      </w:pP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วันที่ </w:t>
      </w:r>
      <w:r w:rsidR="00E71F8A">
        <w:rPr>
          <w:rFonts w:ascii="Angsana New" w:hAnsi="Angsana New"/>
          <w:b/>
          <w:bCs/>
          <w:sz w:val="32"/>
          <w:szCs w:val="32"/>
        </w:rPr>
        <w:t>31</w:t>
      </w:r>
      <w:r w:rsidR="00E71F8A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</w:t>
      </w:r>
      <w:r w:rsidR="00F25B9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371D2">
        <w:rPr>
          <w:rFonts w:ascii="Angsana New" w:hAnsi="Angsana New"/>
          <w:b/>
          <w:bCs/>
          <w:sz w:val="32"/>
          <w:szCs w:val="32"/>
        </w:rPr>
        <w:t>25</w:t>
      </w:r>
      <w:r w:rsidR="008F5326">
        <w:rPr>
          <w:rFonts w:ascii="Angsana New" w:hAnsi="Angsana New"/>
          <w:b/>
          <w:bCs/>
          <w:sz w:val="32"/>
          <w:szCs w:val="32"/>
        </w:rPr>
        <w:t>61</w:t>
      </w:r>
    </w:p>
    <w:p w:rsidR="00B66AEF" w:rsidRPr="00C0516B" w:rsidRDefault="00E71F8A" w:rsidP="00E71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eastAsia="MS Mincho" w:hAnsi="Angsana New"/>
          <w:sz w:val="32"/>
          <w:szCs w:val="32"/>
          <w:cs/>
          <w:lang w:eastAsia="ja-JP"/>
        </w:rPr>
      </w:pPr>
      <w:r w:rsidRPr="00E71F8A">
        <w:rPr>
          <w:rFonts w:ascii="Angsana New" w:hAnsi="Angsana New"/>
          <w:b/>
          <w:bCs/>
          <w:sz w:val="32"/>
          <w:szCs w:val="32"/>
          <w:cs/>
          <w:lang w:val="th-TH"/>
        </w:rPr>
        <w:t>แล</w:t>
      </w:r>
      <w:r w:rsidRPr="00E71F8A">
        <w:rPr>
          <w:b/>
          <w:bCs/>
          <w:sz w:val="32"/>
          <w:szCs w:val="32"/>
          <w:cs/>
          <w:lang w:val="th-TH" w:eastAsia="ja-JP"/>
        </w:rPr>
        <w:t>ะ</w:t>
      </w:r>
      <w:r w:rsidRPr="00B36DE4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ของผู้สอบบัญชีรับอนุญาต</w:t>
      </w:r>
    </w:p>
    <w:p w:rsidR="003C0B96" w:rsidRPr="00C0516B" w:rsidRDefault="003C0B96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24FDA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A3B0F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490A2C" w:rsidRPr="00F615C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2D2204" w:rsidRDefault="002D220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F3647" w:rsidRDefault="004F3647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B66AEF" w:rsidRPr="00027205" w:rsidRDefault="00B66AEF" w:rsidP="00B66AEF">
      <w:pPr>
        <w:pStyle w:val="Heading5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027205">
        <w:rPr>
          <w:rFonts w:ascii="Angsana New" w:hAnsi="Angsana New" w:cs="Angsana New"/>
          <w:sz w:val="30"/>
          <w:szCs w:val="30"/>
          <w:cs/>
        </w:rPr>
        <w:t>รายงาน</w:t>
      </w:r>
      <w:r w:rsidR="00E71F8A">
        <w:rPr>
          <w:rFonts w:ascii="Angsana New" w:hAnsi="Angsana New" w:cs="Angsana New" w:hint="cs"/>
          <w:sz w:val="30"/>
          <w:szCs w:val="30"/>
          <w:cs/>
        </w:rPr>
        <w:t>ของ</w:t>
      </w:r>
      <w:r w:rsidRPr="00027205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B66AEF" w:rsidRPr="009741A3" w:rsidRDefault="00B66AEF" w:rsidP="00B66AEF">
      <w:pPr>
        <w:spacing w:line="240" w:lineRule="auto"/>
        <w:rPr>
          <w:rFonts w:ascii="Angsana New" w:hAnsi="Angsana New"/>
          <w:sz w:val="24"/>
          <w:szCs w:val="24"/>
        </w:rPr>
      </w:pPr>
    </w:p>
    <w:p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>เสนอ</w:t>
      </w:r>
      <w:r w:rsidRPr="005A31EE">
        <w:rPr>
          <w:rFonts w:ascii="Angsana New" w:hAnsi="Angsana New" w:hint="cs"/>
          <w:sz w:val="28"/>
          <w:szCs w:val="28"/>
          <w:cs/>
        </w:rPr>
        <w:tab/>
      </w:r>
      <w:r w:rsidRPr="005A31EE">
        <w:rPr>
          <w:rFonts w:ascii="Angsana New" w:hAnsi="Angsana New" w:hint="cs"/>
          <w:sz w:val="28"/>
          <w:szCs w:val="28"/>
          <w:cs/>
        </w:rPr>
        <w:tab/>
      </w:r>
      <w:r w:rsidR="00E71F8A">
        <w:rPr>
          <w:rFonts w:ascii="Angsana New" w:hAnsi="Angsana New" w:hint="cs"/>
          <w:sz w:val="28"/>
          <w:szCs w:val="28"/>
          <w:cs/>
        </w:rPr>
        <w:t>ผู้ถือหุ้นของ</w:t>
      </w:r>
      <w:r w:rsidRPr="005A31EE">
        <w:rPr>
          <w:rFonts w:ascii="Angsana New" w:hAnsi="Angsana New" w:hint="cs"/>
          <w:sz w:val="28"/>
          <w:szCs w:val="28"/>
          <w:cs/>
        </w:rPr>
        <w:t>บริษัท นิวซิตี้ (กรุงเทพฯ) จำกัด (มหาชน)</w:t>
      </w:r>
    </w:p>
    <w:p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</w:rPr>
      </w:pPr>
    </w:p>
    <w:p w:rsidR="00E71F8A" w:rsidRPr="000F1ABD" w:rsidRDefault="00E71F8A" w:rsidP="00E71F8A">
      <w:pPr>
        <w:pStyle w:val="Default"/>
        <w:spacing w:before="120" w:after="120" w:line="320" w:lineRule="exact"/>
        <w:jc w:val="both"/>
        <w:rPr>
          <w:rFonts w:ascii="Angsana New" w:hAnsi="Angsana New" w:cs="Angsana New"/>
          <w:sz w:val="28"/>
          <w:szCs w:val="28"/>
        </w:rPr>
      </w:pPr>
      <w:r w:rsidRPr="000F1ABD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:rsidR="00665C29" w:rsidRDefault="00E71F8A" w:rsidP="00665C29">
      <w:pPr>
        <w:spacing w:before="24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 xml:space="preserve">ข้าพเจ้าได้ตรวจสอบงบการเงินของ บริษัท นิวซิตี้ (กรุงเทพฯ) จำกัด (มหาชน) ซึ่งประกอบด้วย งบแสดงฐานะการเงินที่แสดงตามวิธีส่วนได้เสียและงบแสดงฐานะการเงินเฉพาะกิจการ ณ วันที่ </w:t>
      </w:r>
      <w:r w:rsidRPr="000F1ABD">
        <w:rPr>
          <w:rFonts w:ascii="Angsana New" w:hAnsi="Angsana New"/>
          <w:sz w:val="28"/>
          <w:szCs w:val="28"/>
        </w:rPr>
        <w:t xml:space="preserve">31 </w:t>
      </w:r>
      <w:r w:rsidRPr="000F1ABD">
        <w:rPr>
          <w:rFonts w:ascii="Angsana New" w:hAnsi="Angsana New"/>
          <w:sz w:val="28"/>
          <w:szCs w:val="28"/>
          <w:cs/>
        </w:rPr>
        <w:t xml:space="preserve">ธันวาคม </w:t>
      </w:r>
      <w:r w:rsidR="00ED06CF">
        <w:rPr>
          <w:rFonts w:ascii="Angsana New" w:hAnsi="Angsana New"/>
          <w:sz w:val="28"/>
          <w:szCs w:val="28"/>
        </w:rPr>
        <w:t>2561</w:t>
      </w:r>
      <w:r w:rsidRPr="000F1ABD">
        <w:rPr>
          <w:rFonts w:ascii="Angsana New" w:hAnsi="Angsana New"/>
          <w:sz w:val="28"/>
          <w:szCs w:val="28"/>
          <w:cs/>
        </w:rPr>
        <w:t xml:space="preserve"> งบกำไรขาดทุนเบ็ดเสร็จที่แสดงตามวิธีส่วนได้เสียและงบกำไรขาดทุนเบ็ดเสร็จเฉพาะกิจการ งบแสดงการเปลี่ยนแปลงส่วนของผู้ถือหุ้นที่แสดงตามวิธีส่วนได้เสียและงบแสดงการเปลี่ยนแปลงส่วนของผู้ถือหุ้นเฉพาะกิจการและงบกระแสเงินสดที่แสดงตามวิธีส่วนได้เสียและงบกระแสเงินสดเฉพาะกิจการ 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:rsidR="00665C29" w:rsidRDefault="00665C29" w:rsidP="00C6777F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 xml:space="preserve">ข้าพเจ้าเห็นว่า งบการเงินที่แสดงตามวิธีส่วนได้เสียและงบการเงินเฉพาะกิจการข้างต้นนี้ แสดงฐานะการเงินที่แสดงตามวิธีส่วนได้เสียและฐานะการเงินเฉพาะกิจการ ของบริษัท นิวซิตี้ (กรุงเทพฯ) จำกัด (มหาชน)  ณ วันที่ </w:t>
      </w:r>
      <w:r w:rsidRPr="000F1ABD">
        <w:rPr>
          <w:rFonts w:ascii="Angsana New" w:hAnsi="Angsana New"/>
          <w:sz w:val="28"/>
          <w:szCs w:val="28"/>
        </w:rPr>
        <w:t>31</w:t>
      </w:r>
      <w:r w:rsidRPr="000F1ABD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2561</w:t>
      </w:r>
      <w:r w:rsidRPr="000F1ABD">
        <w:rPr>
          <w:rFonts w:ascii="Angsana New" w:hAnsi="Angsana New"/>
          <w:sz w:val="28"/>
          <w:szCs w:val="28"/>
          <w:cs/>
        </w:rPr>
        <w:t xml:space="preserve"> และผลการดำเนินงานที่แสดงตามวิธีส่วนได้เสียและผลการดำเนินงานเฉพาะกิจการ  และกระแสเงินสดที่แสดงตามวิธีส่วนได้เสียและกระแสเงินสดเฉพาะกิจการสำหรับปีสิ้นสุดวันเดียวกัน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ED06CF" w:rsidRDefault="00665C29" w:rsidP="00665C29">
      <w:pPr>
        <w:pStyle w:val="a4"/>
        <w:spacing w:before="240" w:after="240"/>
        <w:ind w:right="-5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เกณฑ์</w:t>
      </w:r>
      <w:r w:rsidRPr="00665C29">
        <w:rPr>
          <w:rFonts w:ascii="Angsana New" w:hAnsi="Angsana New" w:hint="cs"/>
          <w:b/>
          <w:bCs/>
          <w:cs/>
        </w:rPr>
        <w:t>ในการแสดงความเห็น</w:t>
      </w:r>
      <w:r w:rsidR="00B66AEF" w:rsidRPr="00665C29">
        <w:rPr>
          <w:rFonts w:ascii="Angsana New" w:hAnsi="Angsana New"/>
          <w:b/>
          <w:bCs/>
        </w:rPr>
        <w:t xml:space="preserve"> </w:t>
      </w:r>
    </w:p>
    <w:p w:rsidR="00665C29" w:rsidRDefault="00665C29" w:rsidP="00665C29">
      <w:pPr>
        <w:pStyle w:val="a4"/>
        <w:spacing w:before="120" w:after="120"/>
        <w:ind w:right="-57"/>
        <w:jc w:val="thaiDistribute"/>
        <w:rPr>
          <w:rFonts w:ascii="Angsana New" w:hAnsi="Angsana New"/>
        </w:rPr>
      </w:pPr>
      <w:r w:rsidRPr="000F1ABD">
        <w:rPr>
          <w:rFonts w:ascii="Angsana New" w:hAnsi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hAnsi="Angsana New" w:hint="cs"/>
          <w:cs/>
        </w:rPr>
        <w:t>วรรค</w:t>
      </w:r>
      <w:r w:rsidRPr="000F1ABD">
        <w:rPr>
          <w:rFonts w:ascii="Angsana New" w:hAnsi="Angsana New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2D4A5D">
        <w:rPr>
          <w:rFonts w:ascii="Angsana New" w:hAnsi="Angsana New"/>
        </w:rPr>
        <w:t xml:space="preserve"> </w:t>
      </w:r>
      <w:r w:rsidRPr="000F1ABD">
        <w:rPr>
          <w:rFonts w:ascii="Angsana New" w:hAnsi="Angsana New"/>
          <w:cs/>
        </w:rPr>
        <w:t>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</w:t>
      </w:r>
      <w:r>
        <w:rPr>
          <w:rFonts w:ascii="Angsana New" w:hAnsi="Angsana New"/>
          <w:cs/>
        </w:rPr>
        <w:t>กณฑ์ในการแสดงความเห็นของข้าพเจ้า</w:t>
      </w:r>
    </w:p>
    <w:p w:rsidR="00665C29" w:rsidRDefault="00665C29" w:rsidP="00665C29">
      <w:pPr>
        <w:pStyle w:val="a4"/>
        <w:spacing w:before="240" w:after="240"/>
        <w:ind w:right="-57"/>
        <w:jc w:val="thaiDistribute"/>
        <w:rPr>
          <w:rFonts w:ascii="Angsana New" w:hAnsi="Angsana New"/>
          <w:b/>
          <w:bCs/>
        </w:rPr>
      </w:pPr>
      <w:r w:rsidRPr="00665C29">
        <w:rPr>
          <w:rFonts w:ascii="Angsana New" w:hAnsi="Angsana New" w:hint="cs"/>
          <w:b/>
          <w:bCs/>
          <w:cs/>
        </w:rPr>
        <w:t>เรื่องสำคัญในการตรวจสอบ</w:t>
      </w:r>
    </w:p>
    <w:p w:rsidR="00665C29" w:rsidRDefault="00665C29" w:rsidP="00665C29">
      <w:pPr>
        <w:pStyle w:val="a4"/>
        <w:spacing w:before="120" w:after="120"/>
        <w:ind w:right="-57"/>
        <w:jc w:val="thaiDistribute"/>
        <w:rPr>
          <w:rFonts w:ascii="Angsana New" w:hAnsi="Angsana New"/>
        </w:rPr>
      </w:pPr>
      <w:r w:rsidRPr="000F1ABD">
        <w:rPr>
          <w:rFonts w:ascii="Angsana New" w:hAnsi="Angsana New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รวมสำ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665C29" w:rsidRDefault="00665C29" w:rsidP="00665C29">
      <w:pPr>
        <w:pStyle w:val="a4"/>
        <w:spacing w:before="120" w:after="120"/>
        <w:ind w:right="-57"/>
        <w:jc w:val="thaiDistribute"/>
        <w:rPr>
          <w:rFonts w:ascii="Angsana New" w:hAnsi="Angsana New"/>
        </w:rPr>
      </w:pPr>
    </w:p>
    <w:p w:rsidR="00665C29" w:rsidRDefault="00665C29" w:rsidP="00665C29">
      <w:pPr>
        <w:pStyle w:val="a4"/>
        <w:spacing w:before="120" w:after="120"/>
        <w:ind w:right="-57"/>
        <w:jc w:val="thaiDistribute"/>
        <w:rPr>
          <w:rFonts w:ascii="Angsana New" w:hAnsi="Angsana New"/>
          <w:b/>
          <w:bCs/>
        </w:rPr>
      </w:pPr>
    </w:p>
    <w:p w:rsidR="00665C29" w:rsidRDefault="00665C29" w:rsidP="00665C29">
      <w:pPr>
        <w:pStyle w:val="a4"/>
        <w:spacing w:before="120" w:after="120"/>
        <w:ind w:right="-57"/>
        <w:jc w:val="thaiDistribute"/>
        <w:rPr>
          <w:rFonts w:ascii="Angsana New" w:hAnsi="Angsana New"/>
          <w:b/>
          <w:bCs/>
        </w:rPr>
      </w:pPr>
    </w:p>
    <w:p w:rsidR="00665C29" w:rsidRDefault="00665C29" w:rsidP="00665C29">
      <w:pPr>
        <w:pStyle w:val="a4"/>
        <w:spacing w:before="120" w:after="120"/>
        <w:ind w:right="-57"/>
        <w:jc w:val="thaiDistribute"/>
        <w:rPr>
          <w:rFonts w:ascii="Angsana New" w:hAnsi="Angsana New"/>
          <w:b/>
          <w:bCs/>
        </w:rPr>
      </w:pPr>
    </w:p>
    <w:p w:rsidR="00665C29" w:rsidRDefault="00665C29" w:rsidP="00665C29">
      <w:pPr>
        <w:pStyle w:val="a4"/>
        <w:spacing w:before="120" w:after="120"/>
        <w:ind w:right="-57"/>
        <w:jc w:val="thaiDistribute"/>
        <w:rPr>
          <w:rFonts w:ascii="Angsana New" w:hAnsi="Angsana New"/>
          <w:b/>
          <w:bCs/>
        </w:rPr>
      </w:pPr>
    </w:p>
    <w:p w:rsidR="00665C29" w:rsidRDefault="00665C29" w:rsidP="00665C29">
      <w:pPr>
        <w:pStyle w:val="a4"/>
        <w:spacing w:before="120" w:after="120"/>
        <w:ind w:right="-57"/>
        <w:jc w:val="thaiDistribute"/>
        <w:rPr>
          <w:rFonts w:ascii="Angsana New" w:hAnsi="Angsana New"/>
          <w:b/>
          <w:bCs/>
        </w:rPr>
      </w:pPr>
    </w:p>
    <w:p w:rsidR="00665C29" w:rsidRDefault="00665C29" w:rsidP="00665C29">
      <w:pPr>
        <w:spacing w:before="120"/>
        <w:ind w:right="28"/>
        <w:jc w:val="right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</w:rPr>
        <w:t>****/2</w:t>
      </w:r>
    </w:p>
    <w:p w:rsidR="00665C29" w:rsidRPr="000F1ABD" w:rsidRDefault="00665C29" w:rsidP="00665C29">
      <w:pPr>
        <w:spacing w:before="120"/>
        <w:ind w:right="28"/>
        <w:jc w:val="right"/>
        <w:rPr>
          <w:rFonts w:ascii="Angsana New" w:hAnsi="Angsana New"/>
          <w:sz w:val="28"/>
          <w:szCs w:val="28"/>
        </w:rPr>
      </w:pPr>
    </w:p>
    <w:p w:rsidR="00665C29" w:rsidRPr="000F1ABD" w:rsidRDefault="00665C29" w:rsidP="00665C29">
      <w:pPr>
        <w:spacing w:before="120"/>
        <w:ind w:right="28"/>
        <w:jc w:val="center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</w:rPr>
        <w:t>-2-</w:t>
      </w:r>
    </w:p>
    <w:p w:rsidR="00665C29" w:rsidRPr="000F1ABD" w:rsidRDefault="00665C29" w:rsidP="00665C29">
      <w:pPr>
        <w:spacing w:before="240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0F1ABD">
        <w:rPr>
          <w:rFonts w:ascii="Angsana New" w:hAnsi="Angsana New"/>
          <w:b/>
          <w:bCs/>
          <w:sz w:val="28"/>
          <w:szCs w:val="28"/>
          <w:u w:val="single"/>
          <w:cs/>
        </w:rPr>
        <w:t>ค่าเผื่อการลดมูลค่าสินค้า</w:t>
      </w:r>
    </w:p>
    <w:p w:rsidR="00665C29" w:rsidRPr="000F1ABD" w:rsidRDefault="00665C29" w:rsidP="00665C29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 xml:space="preserve">บริษัทมีสินค้าคงเหลือจำนวน </w:t>
      </w:r>
      <w:r w:rsidR="00100F1E">
        <w:rPr>
          <w:rFonts w:ascii="Angsana New" w:hAnsi="Angsana New"/>
          <w:sz w:val="28"/>
          <w:szCs w:val="28"/>
        </w:rPr>
        <w:t>309</w:t>
      </w:r>
      <w:r w:rsidRPr="000F1ABD">
        <w:rPr>
          <w:rFonts w:ascii="Angsana New" w:hAnsi="Angsana New"/>
          <w:sz w:val="28"/>
          <w:szCs w:val="28"/>
        </w:rPr>
        <w:t xml:space="preserve"> </w:t>
      </w:r>
      <w:r w:rsidRPr="000F1ABD">
        <w:rPr>
          <w:rFonts w:ascii="Angsana New" w:hAnsi="Angsana New"/>
          <w:sz w:val="28"/>
          <w:szCs w:val="28"/>
          <w:cs/>
        </w:rPr>
        <w:t xml:space="preserve">ล้านบาท ณ วันที่ </w:t>
      </w:r>
      <w:r w:rsidRPr="000F1ABD">
        <w:rPr>
          <w:rFonts w:ascii="Angsana New" w:hAnsi="Angsana New"/>
          <w:sz w:val="28"/>
          <w:szCs w:val="28"/>
        </w:rPr>
        <w:t>31</w:t>
      </w:r>
      <w:r w:rsidRPr="000F1AB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F1ABD">
        <w:rPr>
          <w:rFonts w:ascii="Angsana New" w:hAnsi="Angsana New"/>
          <w:sz w:val="28"/>
          <w:szCs w:val="28"/>
        </w:rPr>
        <w:t>25</w:t>
      </w:r>
      <w:r w:rsidR="008E1ABF">
        <w:rPr>
          <w:rFonts w:ascii="Angsana New" w:hAnsi="Angsana New"/>
          <w:sz w:val="28"/>
          <w:szCs w:val="28"/>
        </w:rPr>
        <w:t>61</w:t>
      </w:r>
      <w:r w:rsidRPr="000F1ABD">
        <w:rPr>
          <w:rFonts w:ascii="Angsana New" w:hAnsi="Angsana New"/>
          <w:sz w:val="28"/>
          <w:szCs w:val="28"/>
          <w:cs/>
        </w:rPr>
        <w:t xml:space="preserve"> ดังที่อธิบายไว้ในหมายเหตุประกอบงบการเงินข้อ </w:t>
      </w:r>
      <w:r w:rsidRPr="000F1ABD">
        <w:rPr>
          <w:rFonts w:ascii="Angsana New" w:hAnsi="Angsana New"/>
          <w:sz w:val="28"/>
          <w:szCs w:val="28"/>
        </w:rPr>
        <w:t xml:space="preserve">6 </w:t>
      </w:r>
      <w:r w:rsidRPr="000F1ABD">
        <w:rPr>
          <w:rFonts w:ascii="Angsana New" w:hAnsi="Angsana New"/>
          <w:sz w:val="28"/>
          <w:szCs w:val="28"/>
          <w:cs/>
        </w:rPr>
        <w:t>สินค้าคงเหลือแสดงมูลค่าตามราคาทุนหรือมูลค่าที่คาดว่าจะได้รับสุทธิแล้วแต่ราคาใดจะต่ำกว่า ดังนั้น ผู้บริหารต้องใช้ดุลยพินิจในการพิจารณาจำนวนค่าเผื่อการลดมูลค่าสินค้าคงเหลือที่เหมาะสมสำหรับสินค้าเสื่อมสภาพและสินค้าเคลื่อนไหวช้า โดยพิจารณาจากการวิเคราะห์สินค้าที่เสื่อมสภาพของแต่ละรายการ ส่วนมูลค่าที่คาดว่าจะได้รับสุทธิโดยพิจา</w:t>
      </w:r>
      <w:r>
        <w:rPr>
          <w:rFonts w:ascii="Angsana New" w:hAnsi="Angsana New"/>
          <w:sz w:val="28"/>
          <w:szCs w:val="28"/>
          <w:cs/>
        </w:rPr>
        <w:t>รณาจากราคาตลาด ณ วันสิ้นงวด</w:t>
      </w:r>
    </w:p>
    <w:p w:rsidR="00961E9B" w:rsidRPr="00961E9B" w:rsidRDefault="00665C29" w:rsidP="00C6777F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ข้าพเจ้าได้รับความเชื่อมั่นเกี่ยวกับความเหมาะสมของสมมติฐานที่ผู้บริหารใช้ในการคำนวณค่าเผื่อการลดมูลค่าสินค้า โดยเข้าร่วมการตรวจนับสินค้า การสุ่มทดสอบสินค้า เพื่อให้มั่นใจว่าต้นทุนที่บันทึกในบัญชีตรงกับใบกำกับสินค้า และมีการปันส่วนค่าใช้จ่ายที่เกี่ยวข้องกับสินค้าดังกล่าว  เปรียบเทียบต้นทุนสินค้ากับมูลค่าที่คาดว่าจะได้รับสุทธิ ซึ่งคำนวณจากราคาขายสินค้าภายหลังสิ้นปี วิเคราะห์ปริมาณสินค้าที่คงเหลือและการเคลื่อนไหวของสินค้า เพื่อระบุสินค้าที่มีการหมุนเวียนต่ำหรือสินค้าที่เสื่อมสภาพ เป็นต้น</w:t>
      </w:r>
    </w:p>
    <w:p w:rsidR="00665C29" w:rsidRDefault="00961E9B" w:rsidP="00961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-153"/>
        <w:jc w:val="both"/>
        <w:rPr>
          <w:rFonts w:ascii="Angsana New" w:hAnsi="Angsana New"/>
          <w:b/>
          <w:bCs/>
          <w:sz w:val="28"/>
          <w:szCs w:val="28"/>
          <w:u w:val="single"/>
        </w:rPr>
      </w:pPr>
      <w:r w:rsidRPr="000F1ABD">
        <w:rPr>
          <w:rFonts w:ascii="Angsana New" w:hAnsi="Angsana New"/>
          <w:b/>
          <w:bCs/>
          <w:sz w:val="28"/>
          <w:szCs w:val="28"/>
          <w:u w:val="single"/>
          <w:cs/>
        </w:rPr>
        <w:t>การด้อยค่าของเงินลงทุนในบริษัทร่วม</w:t>
      </w:r>
    </w:p>
    <w:p w:rsidR="00961E9B" w:rsidRPr="000F1ABD" w:rsidRDefault="00961E9B" w:rsidP="00961E9B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 xml:space="preserve">เดิมบริษัทมีการบันทึกค่าเผื่อการด้อยค่าของเงินลงทุนในบริษัทร่วมในงบการเงินเฉพาะกิจการดังนั้น บริษัทต้องมีการทดสอบการด้อยค่าของเงินลงทุนในบริษัทร่วมนั้น ตามมาตรฐานรายงานทางการเงิน การทดสอบการด้อยค่านี้มีนัยสำคัญต่อการตรวจสอบเนื่องจากบริษัทร่วมมีมูลค่าที่คาดว่าจะได้รับคืนต่ำกว่ามูลค่าที่ลงทุน ณ วันที่ </w:t>
      </w:r>
      <w:r w:rsidRPr="000F1ABD">
        <w:rPr>
          <w:rFonts w:ascii="Angsana New" w:hAnsi="Angsana New"/>
          <w:sz w:val="28"/>
          <w:szCs w:val="28"/>
        </w:rPr>
        <w:t>31</w:t>
      </w:r>
      <w:r w:rsidRPr="000F1AB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F1ABD">
        <w:rPr>
          <w:rFonts w:ascii="Angsana New" w:hAnsi="Angsana New"/>
          <w:sz w:val="28"/>
          <w:szCs w:val="28"/>
        </w:rPr>
        <w:t>25</w:t>
      </w:r>
      <w:r w:rsidR="008E1ABF">
        <w:rPr>
          <w:rFonts w:ascii="Angsana New" w:hAnsi="Angsana New"/>
          <w:sz w:val="28"/>
          <w:szCs w:val="28"/>
        </w:rPr>
        <w:t>61</w:t>
      </w:r>
      <w:r w:rsidRPr="000F1ABD">
        <w:rPr>
          <w:rFonts w:ascii="Angsana New" w:hAnsi="Angsana New"/>
          <w:sz w:val="28"/>
          <w:szCs w:val="28"/>
          <w:cs/>
        </w:rPr>
        <w:t xml:space="preserve"> และมีสาระสำคัญต่องบการเงิน บริษัทได้พิจารณามูลค่าที่คาดว่าจะได้รับคืนโดยใช้ราคาล่าสุดของบริษัทร่วม ที่มีการซื้อขายในตลาดหลักทรัพย์ฯและได้บันทึกค่าเผื่อผลขาดทุนจากการด้อยค่าของเงินลงทุน ไว้ในบัญชีแล้ว จำนวน </w:t>
      </w:r>
      <w:r w:rsidR="00100F1E">
        <w:rPr>
          <w:rFonts w:ascii="Angsana New" w:hAnsi="Angsana New"/>
          <w:sz w:val="28"/>
          <w:szCs w:val="28"/>
        </w:rPr>
        <w:t>7.62</w:t>
      </w:r>
      <w:r w:rsidRPr="000F1ABD">
        <w:rPr>
          <w:rFonts w:ascii="Angsana New" w:hAnsi="Angsana New"/>
          <w:sz w:val="28"/>
          <w:szCs w:val="28"/>
        </w:rPr>
        <w:t xml:space="preserve"> </w:t>
      </w:r>
      <w:r w:rsidRPr="000F1ABD">
        <w:rPr>
          <w:rFonts w:ascii="Angsana New" w:hAnsi="Angsana New"/>
          <w:sz w:val="28"/>
          <w:szCs w:val="28"/>
          <w:cs/>
        </w:rPr>
        <w:t xml:space="preserve">ล้านบาท ไว้ในงบการเงินเฉพาะกิจการนี้แล้ว </w:t>
      </w:r>
    </w:p>
    <w:p w:rsidR="00961E9B" w:rsidRDefault="00961E9B" w:rsidP="00C6777F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 xml:space="preserve">ดังนั้นวิธีการตรวจสอบของข้าพเจ้าได้รวมถึงการตรวจสอบการปรับปรุงราคาที่มีการซื้อขายในตลาดหลักทรัพย์ฯ และข้าพเจ้าได้ให้ความสำคัญกับความเพียงพอของการเปิดเผยข้อมูลของกิจการตามที่ปรากฏในหมายเหตุประกอบงบการเงินข้อ </w:t>
      </w:r>
      <w:r>
        <w:rPr>
          <w:rFonts w:ascii="Angsana New" w:hAnsi="Angsana New"/>
          <w:sz w:val="28"/>
          <w:szCs w:val="28"/>
        </w:rPr>
        <w:t>9</w:t>
      </w:r>
    </w:p>
    <w:p w:rsidR="00961E9B" w:rsidRDefault="00961E9B" w:rsidP="00961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-153"/>
        <w:jc w:val="both"/>
        <w:rPr>
          <w:rFonts w:ascii="Angsana New" w:hAnsi="Angsana New"/>
          <w:b/>
          <w:bCs/>
          <w:sz w:val="28"/>
          <w:szCs w:val="28"/>
          <w:u w:val="single"/>
        </w:rPr>
      </w:pPr>
      <w:r w:rsidRPr="000F1ABD">
        <w:rPr>
          <w:rFonts w:ascii="Angsana New" w:hAnsi="Angsana New"/>
          <w:b/>
          <w:bCs/>
          <w:sz w:val="28"/>
          <w:szCs w:val="28"/>
          <w:u w:val="single"/>
          <w:cs/>
        </w:rPr>
        <w:t>การรับรู้รายได้</w:t>
      </w:r>
    </w:p>
    <w:p w:rsidR="00961E9B" w:rsidRDefault="00961E9B" w:rsidP="00961E9B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บริษัทมีลักษณะการขายสินค้าในหลายรูปแบบ ได้แก่ ขายปกติให้เครดิตเทอม ขายส่งให้ลูกค้าค้าส่ง ขายระบบ</w:t>
      </w:r>
      <w:r w:rsidRPr="000F1ABD">
        <w:rPr>
          <w:rFonts w:ascii="Angsana New" w:hAnsi="Angsana New"/>
          <w:sz w:val="28"/>
          <w:szCs w:val="28"/>
        </w:rPr>
        <w:t xml:space="preserve"> Point of Sales</w:t>
      </w:r>
      <w:r w:rsidRPr="000F1ABD">
        <w:rPr>
          <w:rFonts w:ascii="Angsana New" w:hAnsi="Angsana New"/>
          <w:sz w:val="28"/>
          <w:szCs w:val="28"/>
          <w:cs/>
        </w:rPr>
        <w:t xml:space="preserve"> บริษัทรับรู้รายได้เมื่อได้โอนความเสี่ยงและผลตอบแทนแก่ผู้ซื้อแล้ว การรับรู้รายได้มีนัยสำคัญต่อการตรวจสอบเนื่องจากขนาดและปริมาณรายการจำนวนมาก</w:t>
      </w:r>
    </w:p>
    <w:p w:rsidR="00961E9B" w:rsidRPr="000F1ABD" w:rsidRDefault="00961E9B" w:rsidP="00C6777F">
      <w:pPr>
        <w:spacing w:before="120" w:line="240" w:lineRule="auto"/>
        <w:ind w:right="28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0F1ABD">
        <w:rPr>
          <w:rFonts w:ascii="Angsana New" w:hAnsi="Angsana New"/>
          <w:sz w:val="28"/>
          <w:szCs w:val="28"/>
          <w:cs/>
        </w:rPr>
        <w:t>ดังนั้นวิธีการตรวจสอบของข้าพเจ้าได้รวมถึง</w:t>
      </w:r>
      <w:r>
        <w:rPr>
          <w:rFonts w:ascii="Angsana New" w:hAnsi="Angsana New" w:hint="cs"/>
          <w:sz w:val="28"/>
          <w:szCs w:val="28"/>
          <w:cs/>
        </w:rPr>
        <w:t>การทำความเข้าใจ</w:t>
      </w:r>
      <w:r w:rsidRPr="000F1ABD">
        <w:rPr>
          <w:rFonts w:ascii="Angsana New" w:hAnsi="Angsana New"/>
          <w:sz w:val="28"/>
          <w:szCs w:val="28"/>
          <w:cs/>
        </w:rPr>
        <w:t xml:space="preserve"> การทดสอบระบบรายได้จากการขาย ว่าโดยระบบบัญชีและการจัดทำรายงานทางการเงินมีจุดควบคุมเพื่อให้รายได้มีการรับรู้เมื่อมีการขายถึงผู้บริโภคสุดท้ายแล้วเท่านั้น การประเมินประสิทธิภาพและประสิทธิผลของระบบโปรแกรมสำเร็จรูปที่ใช้ในการจัดทำข้อมูลรายงานทางการเงินได้อย่างเหมาะสม</w:t>
      </w:r>
      <w:r>
        <w:rPr>
          <w:rFonts w:ascii="Angsana New" w:hAnsi="Angsana New" w:hint="cs"/>
          <w:sz w:val="28"/>
          <w:szCs w:val="28"/>
          <w:cs/>
        </w:rPr>
        <w:t xml:space="preserve"> การตรวจสอบเนื้อหาสาระของรายการขายโดยการกระทบยอดรายงานยอดขายกับจำนวนเงินที่บริษัทได้รับและการบันทึกบัญชี</w:t>
      </w:r>
    </w:p>
    <w:p w:rsidR="00961E9B" w:rsidRDefault="00961E9B" w:rsidP="00961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-153"/>
        <w:jc w:val="both"/>
        <w:rPr>
          <w:rFonts w:ascii="Angsana New" w:hAnsi="Angsana New"/>
          <w:sz w:val="28"/>
          <w:szCs w:val="28"/>
        </w:rPr>
      </w:pPr>
    </w:p>
    <w:p w:rsidR="00665C29" w:rsidRDefault="00665C29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665C29" w:rsidRDefault="00C21D65" w:rsidP="00C21D65">
      <w:pPr>
        <w:spacing w:before="120"/>
        <w:ind w:right="28"/>
        <w:jc w:val="right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</w:rPr>
        <w:t>****/3</w:t>
      </w:r>
    </w:p>
    <w:p w:rsidR="00C21D65" w:rsidRDefault="00C21D65" w:rsidP="00C21D65">
      <w:pPr>
        <w:spacing w:before="120"/>
        <w:ind w:right="28"/>
        <w:jc w:val="right"/>
        <w:rPr>
          <w:rFonts w:ascii="Angsana New" w:hAnsi="Angsana New"/>
          <w:sz w:val="28"/>
          <w:szCs w:val="28"/>
        </w:rPr>
      </w:pPr>
    </w:p>
    <w:p w:rsidR="00C21D65" w:rsidRPr="009104DC" w:rsidRDefault="00C21D65" w:rsidP="00C21D65">
      <w:pPr>
        <w:spacing w:before="120"/>
        <w:ind w:right="28"/>
        <w:jc w:val="center"/>
        <w:rPr>
          <w:rFonts w:ascii="Angsana New" w:hAnsi="Angsana New"/>
          <w:sz w:val="28"/>
          <w:szCs w:val="28"/>
        </w:rPr>
      </w:pPr>
      <w:r w:rsidRPr="009104DC">
        <w:rPr>
          <w:rFonts w:ascii="Angsana New" w:hAnsi="Angsana New"/>
          <w:sz w:val="28"/>
          <w:szCs w:val="28"/>
          <w:cs/>
        </w:rPr>
        <w:lastRenderedPageBreak/>
        <w:t>-3-</w:t>
      </w:r>
    </w:p>
    <w:p w:rsidR="00C21D65" w:rsidRDefault="00C21D65" w:rsidP="00C21D65">
      <w:pPr>
        <w:pStyle w:val="a4"/>
        <w:spacing w:before="240" w:after="240"/>
        <w:ind w:right="-57"/>
        <w:jc w:val="thaiDistribute"/>
        <w:rPr>
          <w:rFonts w:ascii="Angsana New" w:hAnsi="Angsana New"/>
          <w:b/>
          <w:bCs/>
        </w:rPr>
      </w:pPr>
      <w:r w:rsidRPr="000F1ABD">
        <w:rPr>
          <w:rFonts w:ascii="Angsana New" w:hAnsi="Angsana New"/>
          <w:b/>
          <w:bCs/>
          <w:cs/>
        </w:rPr>
        <w:t>ข้อมูลอื่น</w:t>
      </w:r>
    </w:p>
    <w:p w:rsidR="00C21D65" w:rsidRPr="00C21D65" w:rsidRDefault="00C21D65" w:rsidP="004E2C62">
      <w:pPr>
        <w:spacing w:before="24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C21D65" w:rsidRPr="000F1ABD" w:rsidRDefault="00C21D65" w:rsidP="00C6777F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C21D65" w:rsidRPr="000F1ABD" w:rsidRDefault="00C21D65" w:rsidP="00C6777F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665C29" w:rsidRDefault="004E2C62" w:rsidP="004E2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right="-153"/>
        <w:jc w:val="both"/>
        <w:rPr>
          <w:rFonts w:ascii="Angsana New" w:hAnsi="Angsana New"/>
          <w:b/>
          <w:bCs/>
          <w:sz w:val="28"/>
          <w:szCs w:val="28"/>
        </w:rPr>
      </w:pPr>
      <w:r w:rsidRPr="000F1ABD">
        <w:rPr>
          <w:rFonts w:ascii="Angsana New" w:hAnsi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4E2C62" w:rsidRPr="000F1ABD" w:rsidRDefault="004E2C62" w:rsidP="004E2C62">
      <w:pPr>
        <w:spacing w:before="24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4E2C62" w:rsidRPr="000F1ABD" w:rsidRDefault="004E2C62" w:rsidP="004E2C62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:rsidR="004E2C62" w:rsidRDefault="004E2C62" w:rsidP="004E2C62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4E2C62" w:rsidRDefault="004E2C62" w:rsidP="004E2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-153"/>
        <w:jc w:val="both"/>
        <w:rPr>
          <w:rFonts w:ascii="Angsana New" w:hAnsi="Angsana New"/>
          <w:b/>
          <w:bCs/>
          <w:sz w:val="28"/>
          <w:szCs w:val="28"/>
        </w:rPr>
      </w:pPr>
      <w:r w:rsidRPr="007F16F1">
        <w:rPr>
          <w:rFonts w:ascii="Angsana New" w:hAnsi="Angsana New"/>
          <w:b/>
          <w:bCs/>
          <w:sz w:val="28"/>
          <w:szCs w:val="28"/>
          <w:cs/>
        </w:rPr>
        <w:t>ความรับผิดชอบของผู้สอบบ</w:t>
      </w:r>
      <w:r w:rsidR="00315E60">
        <w:rPr>
          <w:rFonts w:ascii="Angsana New" w:hAnsi="Angsana New"/>
          <w:b/>
          <w:bCs/>
          <w:sz w:val="28"/>
          <w:szCs w:val="28"/>
          <w:cs/>
        </w:rPr>
        <w:t>ัญชีต่อการตรวจสอบงบการเงิน</w:t>
      </w:r>
    </w:p>
    <w:p w:rsidR="004E2C62" w:rsidRPr="000F1ABD" w:rsidRDefault="004E2C62" w:rsidP="004E2C62">
      <w:pPr>
        <w:spacing w:before="24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7F16F1">
        <w:rPr>
          <w:rFonts w:ascii="Angsana New" w:hAnsi="Angsana New"/>
          <w:sz w:val="28"/>
          <w:szCs w:val="28"/>
          <w:cs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</w:t>
      </w:r>
      <w:r>
        <w:rPr>
          <w:rFonts w:ascii="Angsana New" w:hAnsi="Angsana New"/>
          <w:sz w:val="28"/>
          <w:szCs w:val="28"/>
          <w:cs/>
        </w:rPr>
        <w:t xml:space="preserve">้วยความเชื่อมั่นอย่างสมเหตุสมผล </w:t>
      </w:r>
      <w:r w:rsidRPr="007F16F1">
        <w:rPr>
          <w:rFonts w:ascii="Angsana New" w:hAnsi="Angsana New"/>
          <w:sz w:val="28"/>
          <w:szCs w:val="28"/>
          <w:cs/>
        </w:rPr>
        <w:t>คือความเชื่อมั่นในระดับสู</w:t>
      </w:r>
      <w:r>
        <w:rPr>
          <w:rFonts w:ascii="Angsana New" w:hAnsi="Angsana New"/>
          <w:sz w:val="28"/>
          <w:szCs w:val="28"/>
          <w:cs/>
        </w:rPr>
        <w:t>งแต่ไม่ได้เป็นการรับประกันว่าการ</w:t>
      </w:r>
      <w:r w:rsidRPr="007F16F1">
        <w:rPr>
          <w:rFonts w:ascii="Angsana New" w:hAnsi="Angsana New"/>
          <w:sz w:val="28"/>
          <w:szCs w:val="28"/>
          <w:cs/>
        </w:rPr>
        <w:t>ปฏิบัติงานตรวจสอบตามมาตรฐานการสอบบัญชี จะสามารถตรวจพบข้อมูลที่ขัดต่อข้อเท็จจริงอันเป็นสาระสำคัญที่มีอยู่ไ</w:t>
      </w:r>
      <w:r>
        <w:rPr>
          <w:rFonts w:ascii="Angsana New" w:hAnsi="Angsana New"/>
          <w:sz w:val="28"/>
          <w:szCs w:val="28"/>
          <w:cs/>
        </w:rPr>
        <w:t>ด้เสมอไป</w:t>
      </w:r>
      <w:r w:rsidRPr="007F16F1">
        <w:rPr>
          <w:rFonts w:ascii="Angsana New" w:hAnsi="Angsana New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</w:t>
      </w:r>
      <w:r>
        <w:rPr>
          <w:rFonts w:ascii="Angsana New" w:hAnsi="Angsana New"/>
          <w:sz w:val="28"/>
          <w:szCs w:val="28"/>
          <w:cs/>
        </w:rPr>
        <w:t>ารเงินจากการใช้งบการเงินเหล่านี้</w:t>
      </w:r>
    </w:p>
    <w:p w:rsidR="004E2C62" w:rsidRDefault="004E2C62" w:rsidP="004E2C62">
      <w:pPr>
        <w:spacing w:before="24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</w:p>
    <w:p w:rsidR="00665C29" w:rsidRDefault="00665C29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8E1ABF" w:rsidRDefault="008E1ABF" w:rsidP="004E2C62">
      <w:pPr>
        <w:pStyle w:val="Default"/>
        <w:spacing w:before="120" w:line="240" w:lineRule="atLeast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:rsidR="004E2C62" w:rsidRPr="000F1ABD" w:rsidRDefault="004E2C62" w:rsidP="004E2C62">
      <w:pPr>
        <w:pStyle w:val="Default"/>
        <w:spacing w:before="120" w:line="240" w:lineRule="atLeast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****/4</w:t>
      </w:r>
    </w:p>
    <w:p w:rsidR="008E1ABF" w:rsidRDefault="008E1ABF" w:rsidP="004E2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center"/>
        <w:rPr>
          <w:rFonts w:ascii="Angsana New" w:hAnsi="Angsana New"/>
          <w:sz w:val="28"/>
          <w:szCs w:val="28"/>
        </w:rPr>
      </w:pPr>
    </w:p>
    <w:p w:rsidR="004E2C62" w:rsidRPr="000F1ABD" w:rsidRDefault="004E2C62" w:rsidP="004E2C62">
      <w:pPr>
        <w:pStyle w:val="Default"/>
        <w:spacing w:before="120" w:line="240" w:lineRule="atLeast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-4-</w:t>
      </w:r>
    </w:p>
    <w:p w:rsidR="004E2C62" w:rsidRPr="000F1ABD" w:rsidRDefault="004E2C62" w:rsidP="008E1ABF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4E2C62" w:rsidRPr="000F1ABD" w:rsidRDefault="004E2C62" w:rsidP="00EC27A9">
      <w:pPr>
        <w:pStyle w:val="Default"/>
        <w:numPr>
          <w:ilvl w:val="0"/>
          <w:numId w:val="18"/>
        </w:numPr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4E2C62" w:rsidRPr="000F1ABD" w:rsidRDefault="004E2C62" w:rsidP="00EC27A9">
      <w:pPr>
        <w:pStyle w:val="Default"/>
        <w:numPr>
          <w:ilvl w:val="0"/>
          <w:numId w:val="18"/>
        </w:numPr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4E2C62" w:rsidRPr="000F1ABD" w:rsidRDefault="004E2C62" w:rsidP="00EC27A9">
      <w:pPr>
        <w:pStyle w:val="Default"/>
        <w:numPr>
          <w:ilvl w:val="0"/>
          <w:numId w:val="18"/>
        </w:numPr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4E2C62" w:rsidRPr="000F1ABD" w:rsidRDefault="004E2C62" w:rsidP="00EC27A9">
      <w:pPr>
        <w:pStyle w:val="Default"/>
        <w:numPr>
          <w:ilvl w:val="0"/>
          <w:numId w:val="18"/>
        </w:numPr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โดยให้ข้อสังเกตถึงการเปิดเผยข้อมูลในงบการเงินที่เกี่ยวข้อง</w:t>
      </w: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4E2C62" w:rsidRPr="00EC27A9" w:rsidRDefault="004E2C62" w:rsidP="00EC27A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4" w:right="-23" w:hanging="357"/>
        <w:jc w:val="thaiDistribute"/>
        <w:rPr>
          <w:rFonts w:ascii="Angsana New" w:hAnsi="Angsana New"/>
          <w:sz w:val="28"/>
          <w:szCs w:val="28"/>
        </w:rPr>
      </w:pPr>
      <w:r w:rsidRPr="00EC27A9">
        <w:rPr>
          <w:rFonts w:ascii="Angsana New" w:hAnsi="Angsana New"/>
          <w:sz w:val="28"/>
          <w:szCs w:val="28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Pr="00EC27A9">
        <w:rPr>
          <w:rFonts w:ascii="Angsana New" w:hAnsi="Angsana New" w:hint="cs"/>
          <w:sz w:val="28"/>
          <w:szCs w:val="28"/>
          <w:cs/>
        </w:rPr>
        <w:t>ข้อมูล</w:t>
      </w:r>
      <w:r w:rsidR="00EC27A9" w:rsidRPr="00EC27A9">
        <w:rPr>
          <w:rFonts w:ascii="Angsana New" w:hAnsi="Angsana New"/>
          <w:sz w:val="28"/>
          <w:szCs w:val="28"/>
          <w:cs/>
        </w:rPr>
        <w:t>ว่างบการเงิน</w:t>
      </w:r>
      <w:r w:rsidRPr="00EC27A9">
        <w:rPr>
          <w:rFonts w:ascii="Angsana New" w:hAnsi="Angsana New"/>
          <w:sz w:val="28"/>
          <w:szCs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EC27A9">
        <w:rPr>
          <w:rFonts w:ascii="Angsana New" w:hAnsi="Angsana New" w:hint="cs"/>
          <w:sz w:val="28"/>
          <w:szCs w:val="28"/>
          <w:cs/>
        </w:rPr>
        <w:t>หรือไม่</w:t>
      </w:r>
    </w:p>
    <w:p w:rsidR="00665C29" w:rsidRDefault="00665C29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665C29" w:rsidRDefault="00665C29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665C29" w:rsidRDefault="00665C29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Pr="000F1ABD" w:rsidRDefault="00C6777F" w:rsidP="00C6777F">
      <w:pPr>
        <w:pStyle w:val="Default"/>
        <w:spacing w:line="240" w:lineRule="atLeast"/>
        <w:ind w:left="426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****/5</w:t>
      </w:r>
    </w:p>
    <w:p w:rsidR="00C6777F" w:rsidRDefault="00C6777F" w:rsidP="00C67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center"/>
        <w:rPr>
          <w:rFonts w:ascii="Angsana New" w:hAnsi="Angsana New"/>
          <w:sz w:val="28"/>
          <w:szCs w:val="28"/>
        </w:rPr>
      </w:pPr>
    </w:p>
    <w:p w:rsidR="00C6777F" w:rsidRDefault="00C6777F" w:rsidP="00C67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center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lastRenderedPageBreak/>
        <w:t>-5-</w:t>
      </w:r>
    </w:p>
    <w:p w:rsidR="00C6777F" w:rsidRPr="000F1ABD" w:rsidRDefault="00C6777F" w:rsidP="00C6777F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:rsidR="00C6777F" w:rsidRDefault="00C6777F" w:rsidP="00C6777F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C6777F" w:rsidRPr="000F1ABD" w:rsidRDefault="00C6777F" w:rsidP="00C6777F">
      <w:pPr>
        <w:pStyle w:val="Default"/>
        <w:spacing w:before="24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ผู้สอบบัญชีที่รับผิดชอบงานสอบบัญชีและการนำเสนอรายงานฉบับนี้คือนางสาวกรรณิการ์ วิภาณุรัตน์</w:t>
      </w:r>
    </w:p>
    <w:p w:rsidR="00C6777F" w:rsidRPr="00C6777F" w:rsidRDefault="00C6777F" w:rsidP="00C6777F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665C29" w:rsidRDefault="00665C29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665C29" w:rsidRDefault="00665C29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B66AEF" w:rsidRPr="005A31EE" w:rsidRDefault="00665C29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 xml:space="preserve"> </w:t>
      </w:r>
      <w:r w:rsidR="00B66AEF" w:rsidRPr="005A31EE">
        <w:rPr>
          <w:rFonts w:ascii="Angsana New" w:hAnsi="Angsana New"/>
          <w:sz w:val="28"/>
          <w:szCs w:val="28"/>
          <w:cs/>
        </w:rPr>
        <w:t>(</w:t>
      </w:r>
      <w:r w:rsidR="00D151EF">
        <w:rPr>
          <w:rFonts w:ascii="Angsana New" w:hAnsi="Angsana New" w:hint="cs"/>
          <w:sz w:val="28"/>
          <w:szCs w:val="28"/>
          <w:cs/>
        </w:rPr>
        <w:t>นางสาวกรรณิการ์  วิภาณุรัตน์</w:t>
      </w:r>
      <w:r w:rsidR="00B66AEF" w:rsidRPr="005A31EE">
        <w:rPr>
          <w:rFonts w:ascii="Angsana New" w:hAnsi="Angsana New"/>
          <w:sz w:val="28"/>
          <w:szCs w:val="28"/>
          <w:cs/>
        </w:rPr>
        <w:t>)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 w:hint="cs"/>
          <w:sz w:val="28"/>
          <w:szCs w:val="28"/>
          <w:cs/>
        </w:rPr>
        <w:t>เลข</w:t>
      </w:r>
      <w:r w:rsidRPr="005A31EE">
        <w:rPr>
          <w:rFonts w:ascii="Angsana New" w:hAnsi="Angsana New"/>
          <w:sz w:val="28"/>
          <w:szCs w:val="28"/>
          <w:cs/>
        </w:rPr>
        <w:t xml:space="preserve">ทะเบียน </w:t>
      </w:r>
      <w:r w:rsidR="00D6031A">
        <w:rPr>
          <w:rFonts w:ascii="Angsana New" w:hAnsi="Angsana New"/>
          <w:sz w:val="28"/>
          <w:szCs w:val="28"/>
        </w:rPr>
        <w:t>7305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490A2C" w:rsidRPr="005A31EE">
        <w:rPr>
          <w:rFonts w:ascii="Angsana New" w:hAnsi="Angsana New" w:hint="cs"/>
          <w:sz w:val="28"/>
          <w:szCs w:val="28"/>
          <w:cs/>
        </w:rPr>
        <w:t>กรินทร์ ออดิท</w:t>
      </w:r>
      <w:r w:rsidRPr="005A31EE">
        <w:rPr>
          <w:rFonts w:ascii="Angsana New" w:hAnsi="Angsana New" w:hint="cs"/>
          <w:sz w:val="28"/>
          <w:szCs w:val="28"/>
          <w:cs/>
        </w:rPr>
        <w:t xml:space="preserve"> จำกัด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8F5326" w:rsidRPr="005A31EE" w:rsidRDefault="00C56B93" w:rsidP="00A07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วันที่</w:t>
      </w:r>
      <w:r w:rsidR="00C83DA9">
        <w:rPr>
          <w:rFonts w:ascii="Angsana New" w:hAnsi="Angsana New"/>
          <w:sz w:val="28"/>
          <w:szCs w:val="28"/>
        </w:rPr>
        <w:t xml:space="preserve"> 22</w:t>
      </w:r>
      <w:bookmarkStart w:id="1" w:name="_GoBack"/>
      <w:bookmarkEnd w:id="1"/>
      <w:r>
        <w:rPr>
          <w:rFonts w:ascii="Angsana New" w:hAnsi="Angsana New"/>
          <w:sz w:val="28"/>
          <w:szCs w:val="28"/>
        </w:rPr>
        <w:t xml:space="preserve"> </w:t>
      </w:r>
      <w:r w:rsidR="00C6777F" w:rsidRPr="00EB6FEB">
        <w:rPr>
          <w:rFonts w:ascii="Angsana New" w:hAnsi="Angsana New"/>
          <w:sz w:val="28"/>
          <w:szCs w:val="28"/>
          <w:cs/>
        </w:rPr>
        <w:t>กุมภาพันธ์</w:t>
      </w:r>
      <w:r w:rsidR="003368E9" w:rsidRPr="00C56B93">
        <w:rPr>
          <w:rFonts w:ascii="Angsana New" w:hAnsi="Angsana New" w:hint="cs"/>
          <w:sz w:val="28"/>
          <w:szCs w:val="28"/>
          <w:cs/>
        </w:rPr>
        <w:t xml:space="preserve"> </w:t>
      </w:r>
      <w:r w:rsidR="00C6777F">
        <w:rPr>
          <w:rFonts w:ascii="Angsana New" w:hAnsi="Angsana New"/>
          <w:sz w:val="28"/>
          <w:szCs w:val="28"/>
        </w:rPr>
        <w:t>2562</w:t>
      </w:r>
    </w:p>
    <w:sectPr w:rsidR="008F5326" w:rsidRPr="005A31EE" w:rsidSect="00795219">
      <w:footerReference w:type="default" r:id="rId8"/>
      <w:pgSz w:w="11909" w:h="16834" w:code="9"/>
      <w:pgMar w:top="1440" w:right="994" w:bottom="284" w:left="1440" w:header="475" w:footer="43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D9A" w:rsidRDefault="00DA0D9A">
      <w:r>
        <w:separator/>
      </w:r>
    </w:p>
  </w:endnote>
  <w:endnote w:type="continuationSeparator" w:id="0">
    <w:p w:rsidR="00DA0D9A" w:rsidRDefault="00DA0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D9A" w:rsidRDefault="00DA0D9A">
      <w:r>
        <w:separator/>
      </w:r>
    </w:p>
  </w:footnote>
  <w:footnote w:type="continuationSeparator" w:id="0">
    <w:p w:rsidR="00DA0D9A" w:rsidRDefault="00DA0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2B42420"/>
    <w:multiLevelType w:val="hybridMultilevel"/>
    <w:tmpl w:val="6D36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6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7"/>
  </w:num>
  <w:num w:numId="14">
    <w:abstractNumId w:val="12"/>
  </w:num>
  <w:num w:numId="15">
    <w:abstractNumId w:val="14"/>
  </w:num>
  <w:num w:numId="16">
    <w:abstractNumId w:val="15"/>
  </w:num>
  <w:num w:numId="17">
    <w:abstractNumId w:val="16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81"/>
    <w:rsid w:val="00000C05"/>
    <w:rsid w:val="000012A8"/>
    <w:rsid w:val="0000142B"/>
    <w:rsid w:val="00001C35"/>
    <w:rsid w:val="0000340B"/>
    <w:rsid w:val="00005A33"/>
    <w:rsid w:val="0000610B"/>
    <w:rsid w:val="0000634C"/>
    <w:rsid w:val="00013A3C"/>
    <w:rsid w:val="00013A3F"/>
    <w:rsid w:val="00016A1C"/>
    <w:rsid w:val="00020D4F"/>
    <w:rsid w:val="000215C4"/>
    <w:rsid w:val="00024307"/>
    <w:rsid w:val="00025445"/>
    <w:rsid w:val="00027205"/>
    <w:rsid w:val="00030341"/>
    <w:rsid w:val="00030D8A"/>
    <w:rsid w:val="0003401B"/>
    <w:rsid w:val="00034E87"/>
    <w:rsid w:val="00035B54"/>
    <w:rsid w:val="00042158"/>
    <w:rsid w:val="00043C5C"/>
    <w:rsid w:val="000468C9"/>
    <w:rsid w:val="000470E1"/>
    <w:rsid w:val="000513D3"/>
    <w:rsid w:val="00052189"/>
    <w:rsid w:val="000527BD"/>
    <w:rsid w:val="0005340E"/>
    <w:rsid w:val="0005780D"/>
    <w:rsid w:val="00060067"/>
    <w:rsid w:val="00060D92"/>
    <w:rsid w:val="00060EC1"/>
    <w:rsid w:val="00062847"/>
    <w:rsid w:val="000636D3"/>
    <w:rsid w:val="000704CD"/>
    <w:rsid w:val="0007067A"/>
    <w:rsid w:val="000742FA"/>
    <w:rsid w:val="000750EC"/>
    <w:rsid w:val="0007519A"/>
    <w:rsid w:val="0007565D"/>
    <w:rsid w:val="00076764"/>
    <w:rsid w:val="00081C2A"/>
    <w:rsid w:val="0008221C"/>
    <w:rsid w:val="000828C8"/>
    <w:rsid w:val="00084C6C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353D"/>
    <w:rsid w:val="000B3C60"/>
    <w:rsid w:val="000B79CA"/>
    <w:rsid w:val="000C0183"/>
    <w:rsid w:val="000C03EF"/>
    <w:rsid w:val="000C1B1C"/>
    <w:rsid w:val="000C5976"/>
    <w:rsid w:val="000C7FE8"/>
    <w:rsid w:val="000D78D4"/>
    <w:rsid w:val="000E3774"/>
    <w:rsid w:val="000E71E1"/>
    <w:rsid w:val="000E7241"/>
    <w:rsid w:val="000F1D40"/>
    <w:rsid w:val="00100F1E"/>
    <w:rsid w:val="0010129F"/>
    <w:rsid w:val="0010272F"/>
    <w:rsid w:val="001047E6"/>
    <w:rsid w:val="00110877"/>
    <w:rsid w:val="00110DC7"/>
    <w:rsid w:val="00113D57"/>
    <w:rsid w:val="00115627"/>
    <w:rsid w:val="00120F85"/>
    <w:rsid w:val="001253B1"/>
    <w:rsid w:val="00131CEE"/>
    <w:rsid w:val="00131F1D"/>
    <w:rsid w:val="00132640"/>
    <w:rsid w:val="001331C5"/>
    <w:rsid w:val="00134548"/>
    <w:rsid w:val="0014321B"/>
    <w:rsid w:val="00143A8F"/>
    <w:rsid w:val="00144DC9"/>
    <w:rsid w:val="00150FAD"/>
    <w:rsid w:val="001511B8"/>
    <w:rsid w:val="00151FBB"/>
    <w:rsid w:val="00152A2D"/>
    <w:rsid w:val="001544C6"/>
    <w:rsid w:val="00156A77"/>
    <w:rsid w:val="00156F5F"/>
    <w:rsid w:val="00160261"/>
    <w:rsid w:val="00161459"/>
    <w:rsid w:val="00162875"/>
    <w:rsid w:val="00166256"/>
    <w:rsid w:val="00180317"/>
    <w:rsid w:val="00186348"/>
    <w:rsid w:val="00196230"/>
    <w:rsid w:val="001B2519"/>
    <w:rsid w:val="001B28DF"/>
    <w:rsid w:val="001B749A"/>
    <w:rsid w:val="001B7E1A"/>
    <w:rsid w:val="001C1CF1"/>
    <w:rsid w:val="001D499A"/>
    <w:rsid w:val="001D55B3"/>
    <w:rsid w:val="001D60AE"/>
    <w:rsid w:val="001D72DD"/>
    <w:rsid w:val="001E1589"/>
    <w:rsid w:val="001F118C"/>
    <w:rsid w:val="001F4C59"/>
    <w:rsid w:val="001F5AB3"/>
    <w:rsid w:val="00201323"/>
    <w:rsid w:val="002014BE"/>
    <w:rsid w:val="002026F8"/>
    <w:rsid w:val="00211044"/>
    <w:rsid w:val="00213CF5"/>
    <w:rsid w:val="002173E9"/>
    <w:rsid w:val="002206CD"/>
    <w:rsid w:val="00220E43"/>
    <w:rsid w:val="002243B1"/>
    <w:rsid w:val="00226821"/>
    <w:rsid w:val="00227B58"/>
    <w:rsid w:val="00227C6E"/>
    <w:rsid w:val="00230AA6"/>
    <w:rsid w:val="00232A89"/>
    <w:rsid w:val="00232CDE"/>
    <w:rsid w:val="00233437"/>
    <w:rsid w:val="00233F25"/>
    <w:rsid w:val="00237AD5"/>
    <w:rsid w:val="002418CF"/>
    <w:rsid w:val="0024632A"/>
    <w:rsid w:val="002463FE"/>
    <w:rsid w:val="0025184B"/>
    <w:rsid w:val="00252C2C"/>
    <w:rsid w:val="00263493"/>
    <w:rsid w:val="002642FC"/>
    <w:rsid w:val="002652C8"/>
    <w:rsid w:val="00273351"/>
    <w:rsid w:val="0027591C"/>
    <w:rsid w:val="00284BDF"/>
    <w:rsid w:val="0028540E"/>
    <w:rsid w:val="00286DFC"/>
    <w:rsid w:val="002903ED"/>
    <w:rsid w:val="00291128"/>
    <w:rsid w:val="002911B9"/>
    <w:rsid w:val="002931B5"/>
    <w:rsid w:val="002A1897"/>
    <w:rsid w:val="002A4B3D"/>
    <w:rsid w:val="002A5644"/>
    <w:rsid w:val="002A592B"/>
    <w:rsid w:val="002A730F"/>
    <w:rsid w:val="002B26F2"/>
    <w:rsid w:val="002B2BC0"/>
    <w:rsid w:val="002B2D71"/>
    <w:rsid w:val="002B3219"/>
    <w:rsid w:val="002B7812"/>
    <w:rsid w:val="002C3375"/>
    <w:rsid w:val="002C65DB"/>
    <w:rsid w:val="002D1843"/>
    <w:rsid w:val="002D2204"/>
    <w:rsid w:val="002D3EF4"/>
    <w:rsid w:val="002D4A5D"/>
    <w:rsid w:val="002E2872"/>
    <w:rsid w:val="002E4735"/>
    <w:rsid w:val="002E7AA1"/>
    <w:rsid w:val="002F2E4B"/>
    <w:rsid w:val="002F4E9D"/>
    <w:rsid w:val="002F696C"/>
    <w:rsid w:val="00301C3B"/>
    <w:rsid w:val="00302DEE"/>
    <w:rsid w:val="00304063"/>
    <w:rsid w:val="00305A21"/>
    <w:rsid w:val="00307522"/>
    <w:rsid w:val="0031066E"/>
    <w:rsid w:val="00311F94"/>
    <w:rsid w:val="0031224C"/>
    <w:rsid w:val="00313AB5"/>
    <w:rsid w:val="00315E60"/>
    <w:rsid w:val="00316389"/>
    <w:rsid w:val="00322C89"/>
    <w:rsid w:val="00323A96"/>
    <w:rsid w:val="00323D53"/>
    <w:rsid w:val="00325777"/>
    <w:rsid w:val="003278F4"/>
    <w:rsid w:val="00330B84"/>
    <w:rsid w:val="003314C8"/>
    <w:rsid w:val="003328D8"/>
    <w:rsid w:val="00333A18"/>
    <w:rsid w:val="00334080"/>
    <w:rsid w:val="0033472D"/>
    <w:rsid w:val="003368E9"/>
    <w:rsid w:val="003376C3"/>
    <w:rsid w:val="00344117"/>
    <w:rsid w:val="003442FF"/>
    <w:rsid w:val="003444D2"/>
    <w:rsid w:val="00350063"/>
    <w:rsid w:val="00350501"/>
    <w:rsid w:val="00350BAF"/>
    <w:rsid w:val="00351ECE"/>
    <w:rsid w:val="00354BF5"/>
    <w:rsid w:val="00361425"/>
    <w:rsid w:val="00372DE1"/>
    <w:rsid w:val="00377A3C"/>
    <w:rsid w:val="003828DD"/>
    <w:rsid w:val="00383D60"/>
    <w:rsid w:val="00384253"/>
    <w:rsid w:val="00384900"/>
    <w:rsid w:val="00387844"/>
    <w:rsid w:val="00390A4B"/>
    <w:rsid w:val="00395028"/>
    <w:rsid w:val="0039508F"/>
    <w:rsid w:val="00397436"/>
    <w:rsid w:val="003A03FE"/>
    <w:rsid w:val="003A1D13"/>
    <w:rsid w:val="003A2336"/>
    <w:rsid w:val="003A2F53"/>
    <w:rsid w:val="003A48E5"/>
    <w:rsid w:val="003A4BD4"/>
    <w:rsid w:val="003B3966"/>
    <w:rsid w:val="003C0B96"/>
    <w:rsid w:val="003C175B"/>
    <w:rsid w:val="003C2D7F"/>
    <w:rsid w:val="003C2DB5"/>
    <w:rsid w:val="003C3617"/>
    <w:rsid w:val="003C5BE3"/>
    <w:rsid w:val="003D2455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6422"/>
    <w:rsid w:val="003F6518"/>
    <w:rsid w:val="0040382F"/>
    <w:rsid w:val="00410590"/>
    <w:rsid w:val="00410878"/>
    <w:rsid w:val="00410E44"/>
    <w:rsid w:val="00410F50"/>
    <w:rsid w:val="00411590"/>
    <w:rsid w:val="00412812"/>
    <w:rsid w:val="00415514"/>
    <w:rsid w:val="004163B2"/>
    <w:rsid w:val="00417A9D"/>
    <w:rsid w:val="00422D7E"/>
    <w:rsid w:val="00426A1D"/>
    <w:rsid w:val="00427101"/>
    <w:rsid w:val="00431625"/>
    <w:rsid w:val="00437333"/>
    <w:rsid w:val="0044018D"/>
    <w:rsid w:val="00441587"/>
    <w:rsid w:val="00441EB6"/>
    <w:rsid w:val="00441FE8"/>
    <w:rsid w:val="00442A2F"/>
    <w:rsid w:val="0044331D"/>
    <w:rsid w:val="00446386"/>
    <w:rsid w:val="004469A7"/>
    <w:rsid w:val="00447EF8"/>
    <w:rsid w:val="00457ADB"/>
    <w:rsid w:val="00460DC8"/>
    <w:rsid w:val="004631FE"/>
    <w:rsid w:val="0046668C"/>
    <w:rsid w:val="0047149E"/>
    <w:rsid w:val="00472DAE"/>
    <w:rsid w:val="004800B1"/>
    <w:rsid w:val="0048268D"/>
    <w:rsid w:val="00483F42"/>
    <w:rsid w:val="00485F68"/>
    <w:rsid w:val="00490A2C"/>
    <w:rsid w:val="00493E4D"/>
    <w:rsid w:val="00494032"/>
    <w:rsid w:val="00494055"/>
    <w:rsid w:val="00494FB7"/>
    <w:rsid w:val="00495E2A"/>
    <w:rsid w:val="004A319D"/>
    <w:rsid w:val="004A45ED"/>
    <w:rsid w:val="004B0F49"/>
    <w:rsid w:val="004B200B"/>
    <w:rsid w:val="004B2135"/>
    <w:rsid w:val="004B2366"/>
    <w:rsid w:val="004B3E69"/>
    <w:rsid w:val="004B5D26"/>
    <w:rsid w:val="004B643C"/>
    <w:rsid w:val="004C1D01"/>
    <w:rsid w:val="004C7483"/>
    <w:rsid w:val="004D6825"/>
    <w:rsid w:val="004E0587"/>
    <w:rsid w:val="004E1BF0"/>
    <w:rsid w:val="004E2450"/>
    <w:rsid w:val="004E2737"/>
    <w:rsid w:val="004E2C62"/>
    <w:rsid w:val="004E2EF4"/>
    <w:rsid w:val="004E39B8"/>
    <w:rsid w:val="004E5B60"/>
    <w:rsid w:val="004F3647"/>
    <w:rsid w:val="004F4E04"/>
    <w:rsid w:val="00502C2D"/>
    <w:rsid w:val="00504B52"/>
    <w:rsid w:val="00506B7F"/>
    <w:rsid w:val="00512FAB"/>
    <w:rsid w:val="00512FDB"/>
    <w:rsid w:val="005142D5"/>
    <w:rsid w:val="00515630"/>
    <w:rsid w:val="005158AE"/>
    <w:rsid w:val="00516B24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1F87"/>
    <w:rsid w:val="00553FF0"/>
    <w:rsid w:val="00554295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4634"/>
    <w:rsid w:val="00584FDF"/>
    <w:rsid w:val="00586915"/>
    <w:rsid w:val="00587837"/>
    <w:rsid w:val="00587B23"/>
    <w:rsid w:val="00591F2B"/>
    <w:rsid w:val="00593B83"/>
    <w:rsid w:val="00594E00"/>
    <w:rsid w:val="00594F8B"/>
    <w:rsid w:val="00596F9A"/>
    <w:rsid w:val="005A31EE"/>
    <w:rsid w:val="005A5D9A"/>
    <w:rsid w:val="005B65FE"/>
    <w:rsid w:val="005B7C7C"/>
    <w:rsid w:val="005C1771"/>
    <w:rsid w:val="005C1CC3"/>
    <w:rsid w:val="005C32A1"/>
    <w:rsid w:val="005D0DA4"/>
    <w:rsid w:val="005D11F8"/>
    <w:rsid w:val="005D133A"/>
    <w:rsid w:val="005D1643"/>
    <w:rsid w:val="005D2077"/>
    <w:rsid w:val="005D3EC4"/>
    <w:rsid w:val="005D6526"/>
    <w:rsid w:val="005D6DA6"/>
    <w:rsid w:val="005E14A6"/>
    <w:rsid w:val="005E396A"/>
    <w:rsid w:val="005F0C60"/>
    <w:rsid w:val="005F124C"/>
    <w:rsid w:val="005F142B"/>
    <w:rsid w:val="005F1963"/>
    <w:rsid w:val="005F4184"/>
    <w:rsid w:val="005F5F41"/>
    <w:rsid w:val="005F7274"/>
    <w:rsid w:val="006024CB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52AB"/>
    <w:rsid w:val="006161C6"/>
    <w:rsid w:val="00616959"/>
    <w:rsid w:val="00623349"/>
    <w:rsid w:val="00624C52"/>
    <w:rsid w:val="006371D2"/>
    <w:rsid w:val="00640578"/>
    <w:rsid w:val="00641685"/>
    <w:rsid w:val="00645921"/>
    <w:rsid w:val="00645FF8"/>
    <w:rsid w:val="006533A4"/>
    <w:rsid w:val="006550AF"/>
    <w:rsid w:val="00655847"/>
    <w:rsid w:val="006575C0"/>
    <w:rsid w:val="006620F3"/>
    <w:rsid w:val="00662310"/>
    <w:rsid w:val="00662351"/>
    <w:rsid w:val="006624A8"/>
    <w:rsid w:val="00665C29"/>
    <w:rsid w:val="00666AB7"/>
    <w:rsid w:val="00667E71"/>
    <w:rsid w:val="00670F66"/>
    <w:rsid w:val="0067532E"/>
    <w:rsid w:val="00675441"/>
    <w:rsid w:val="006802BC"/>
    <w:rsid w:val="00682919"/>
    <w:rsid w:val="006865B2"/>
    <w:rsid w:val="006907FD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B0827"/>
    <w:rsid w:val="006B5919"/>
    <w:rsid w:val="006B5C64"/>
    <w:rsid w:val="006B7653"/>
    <w:rsid w:val="006B7E1B"/>
    <w:rsid w:val="006C2CE4"/>
    <w:rsid w:val="006C57B8"/>
    <w:rsid w:val="006C6206"/>
    <w:rsid w:val="006C64CF"/>
    <w:rsid w:val="006D2B1A"/>
    <w:rsid w:val="006D6B56"/>
    <w:rsid w:val="006E070C"/>
    <w:rsid w:val="006E4DF7"/>
    <w:rsid w:val="006E5CBC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2587"/>
    <w:rsid w:val="00714854"/>
    <w:rsid w:val="00714F8B"/>
    <w:rsid w:val="00716A74"/>
    <w:rsid w:val="007176A1"/>
    <w:rsid w:val="00717DEC"/>
    <w:rsid w:val="00721F6E"/>
    <w:rsid w:val="0072213C"/>
    <w:rsid w:val="00724FDA"/>
    <w:rsid w:val="00726F0E"/>
    <w:rsid w:val="0073104D"/>
    <w:rsid w:val="00731C72"/>
    <w:rsid w:val="00733820"/>
    <w:rsid w:val="00734BE4"/>
    <w:rsid w:val="0074068F"/>
    <w:rsid w:val="00741C82"/>
    <w:rsid w:val="00742CB0"/>
    <w:rsid w:val="00746D5A"/>
    <w:rsid w:val="00751292"/>
    <w:rsid w:val="0075138B"/>
    <w:rsid w:val="00762489"/>
    <w:rsid w:val="00763E1B"/>
    <w:rsid w:val="00763E93"/>
    <w:rsid w:val="007657C6"/>
    <w:rsid w:val="00766DB9"/>
    <w:rsid w:val="00770507"/>
    <w:rsid w:val="007719BA"/>
    <w:rsid w:val="00772A74"/>
    <w:rsid w:val="00780FA6"/>
    <w:rsid w:val="00780FB1"/>
    <w:rsid w:val="007811CD"/>
    <w:rsid w:val="007834F5"/>
    <w:rsid w:val="007846E9"/>
    <w:rsid w:val="00786112"/>
    <w:rsid w:val="007873A3"/>
    <w:rsid w:val="00791988"/>
    <w:rsid w:val="007931C2"/>
    <w:rsid w:val="00793ED6"/>
    <w:rsid w:val="00795219"/>
    <w:rsid w:val="00795CAC"/>
    <w:rsid w:val="0079672A"/>
    <w:rsid w:val="007A15D1"/>
    <w:rsid w:val="007A2571"/>
    <w:rsid w:val="007B16C3"/>
    <w:rsid w:val="007B4EA5"/>
    <w:rsid w:val="007B68DE"/>
    <w:rsid w:val="007B6A84"/>
    <w:rsid w:val="007C1CF9"/>
    <w:rsid w:val="007C263D"/>
    <w:rsid w:val="007C31E5"/>
    <w:rsid w:val="007C3C5F"/>
    <w:rsid w:val="007C4BEE"/>
    <w:rsid w:val="007D6964"/>
    <w:rsid w:val="007D7426"/>
    <w:rsid w:val="007E1357"/>
    <w:rsid w:val="007E2A9A"/>
    <w:rsid w:val="007E54BA"/>
    <w:rsid w:val="007E7BDA"/>
    <w:rsid w:val="007F0E78"/>
    <w:rsid w:val="007F3038"/>
    <w:rsid w:val="007F5FDE"/>
    <w:rsid w:val="0080341E"/>
    <w:rsid w:val="008074F4"/>
    <w:rsid w:val="00807FBF"/>
    <w:rsid w:val="008135A3"/>
    <w:rsid w:val="00813E0E"/>
    <w:rsid w:val="00813F8E"/>
    <w:rsid w:val="00816E00"/>
    <w:rsid w:val="00817867"/>
    <w:rsid w:val="008279F7"/>
    <w:rsid w:val="0083012C"/>
    <w:rsid w:val="00830164"/>
    <w:rsid w:val="00831663"/>
    <w:rsid w:val="00834F2A"/>
    <w:rsid w:val="0083731B"/>
    <w:rsid w:val="00837682"/>
    <w:rsid w:val="0084246E"/>
    <w:rsid w:val="0084346A"/>
    <w:rsid w:val="00843A85"/>
    <w:rsid w:val="00843BD2"/>
    <w:rsid w:val="00845663"/>
    <w:rsid w:val="008476FF"/>
    <w:rsid w:val="00854B6E"/>
    <w:rsid w:val="0085663E"/>
    <w:rsid w:val="008622FA"/>
    <w:rsid w:val="00863E15"/>
    <w:rsid w:val="008652BB"/>
    <w:rsid w:val="0087133C"/>
    <w:rsid w:val="00880617"/>
    <w:rsid w:val="008808AD"/>
    <w:rsid w:val="00881EDE"/>
    <w:rsid w:val="0088664D"/>
    <w:rsid w:val="00886A8C"/>
    <w:rsid w:val="008928FB"/>
    <w:rsid w:val="00896BA6"/>
    <w:rsid w:val="008A1EC7"/>
    <w:rsid w:val="008A487A"/>
    <w:rsid w:val="008A4C40"/>
    <w:rsid w:val="008A5CB0"/>
    <w:rsid w:val="008A64DA"/>
    <w:rsid w:val="008A6D25"/>
    <w:rsid w:val="008B3533"/>
    <w:rsid w:val="008B3E3E"/>
    <w:rsid w:val="008B6726"/>
    <w:rsid w:val="008B680C"/>
    <w:rsid w:val="008B6894"/>
    <w:rsid w:val="008B7515"/>
    <w:rsid w:val="008C0BAA"/>
    <w:rsid w:val="008C2258"/>
    <w:rsid w:val="008C3C9B"/>
    <w:rsid w:val="008C3E27"/>
    <w:rsid w:val="008C47F3"/>
    <w:rsid w:val="008C4F1B"/>
    <w:rsid w:val="008C53B4"/>
    <w:rsid w:val="008D13A7"/>
    <w:rsid w:val="008D30EE"/>
    <w:rsid w:val="008D4C2C"/>
    <w:rsid w:val="008D4E9D"/>
    <w:rsid w:val="008D5208"/>
    <w:rsid w:val="008D74F9"/>
    <w:rsid w:val="008E1ABF"/>
    <w:rsid w:val="008E3160"/>
    <w:rsid w:val="008E7C77"/>
    <w:rsid w:val="008F1653"/>
    <w:rsid w:val="008F3657"/>
    <w:rsid w:val="008F5326"/>
    <w:rsid w:val="008F662B"/>
    <w:rsid w:val="008F69F6"/>
    <w:rsid w:val="008F6C42"/>
    <w:rsid w:val="009007B4"/>
    <w:rsid w:val="00903A90"/>
    <w:rsid w:val="009123B5"/>
    <w:rsid w:val="00913D42"/>
    <w:rsid w:val="00914F4E"/>
    <w:rsid w:val="009177A9"/>
    <w:rsid w:val="009205C5"/>
    <w:rsid w:val="0093289E"/>
    <w:rsid w:val="0093297C"/>
    <w:rsid w:val="00934CBA"/>
    <w:rsid w:val="0093538F"/>
    <w:rsid w:val="00961E9B"/>
    <w:rsid w:val="0096391A"/>
    <w:rsid w:val="00963D35"/>
    <w:rsid w:val="00967CC1"/>
    <w:rsid w:val="00970A20"/>
    <w:rsid w:val="00972151"/>
    <w:rsid w:val="00972DA0"/>
    <w:rsid w:val="009741A3"/>
    <w:rsid w:val="00975365"/>
    <w:rsid w:val="009762E3"/>
    <w:rsid w:val="00982081"/>
    <w:rsid w:val="009841D6"/>
    <w:rsid w:val="00993133"/>
    <w:rsid w:val="00994A58"/>
    <w:rsid w:val="009A0FC8"/>
    <w:rsid w:val="009A23C8"/>
    <w:rsid w:val="009A2CD0"/>
    <w:rsid w:val="009A556D"/>
    <w:rsid w:val="009A6D8E"/>
    <w:rsid w:val="009B020F"/>
    <w:rsid w:val="009B4161"/>
    <w:rsid w:val="009C14D9"/>
    <w:rsid w:val="009C2F8D"/>
    <w:rsid w:val="009C7346"/>
    <w:rsid w:val="009C7351"/>
    <w:rsid w:val="009D1F4E"/>
    <w:rsid w:val="009D61F9"/>
    <w:rsid w:val="009D62D3"/>
    <w:rsid w:val="009E43A7"/>
    <w:rsid w:val="009E5AF2"/>
    <w:rsid w:val="009F34A8"/>
    <w:rsid w:val="009F43D4"/>
    <w:rsid w:val="009F7AA8"/>
    <w:rsid w:val="00A0074D"/>
    <w:rsid w:val="00A02478"/>
    <w:rsid w:val="00A07D4C"/>
    <w:rsid w:val="00A11053"/>
    <w:rsid w:val="00A13417"/>
    <w:rsid w:val="00A20C83"/>
    <w:rsid w:val="00A21768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329D"/>
    <w:rsid w:val="00A44140"/>
    <w:rsid w:val="00A442D6"/>
    <w:rsid w:val="00A44C87"/>
    <w:rsid w:val="00A453AD"/>
    <w:rsid w:val="00A46A90"/>
    <w:rsid w:val="00A519E8"/>
    <w:rsid w:val="00A51D4C"/>
    <w:rsid w:val="00A557D3"/>
    <w:rsid w:val="00A56794"/>
    <w:rsid w:val="00A63006"/>
    <w:rsid w:val="00A63F58"/>
    <w:rsid w:val="00A669E1"/>
    <w:rsid w:val="00A677E6"/>
    <w:rsid w:val="00A67F4A"/>
    <w:rsid w:val="00A7111D"/>
    <w:rsid w:val="00A7315C"/>
    <w:rsid w:val="00A73FE1"/>
    <w:rsid w:val="00A7529D"/>
    <w:rsid w:val="00A76518"/>
    <w:rsid w:val="00A77893"/>
    <w:rsid w:val="00A83657"/>
    <w:rsid w:val="00A8431E"/>
    <w:rsid w:val="00A84E38"/>
    <w:rsid w:val="00A902BD"/>
    <w:rsid w:val="00A92D68"/>
    <w:rsid w:val="00A92DC0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76A1"/>
    <w:rsid w:val="00AD0643"/>
    <w:rsid w:val="00AD24E0"/>
    <w:rsid w:val="00AD5107"/>
    <w:rsid w:val="00AD53E4"/>
    <w:rsid w:val="00AD54D6"/>
    <w:rsid w:val="00AD71B9"/>
    <w:rsid w:val="00AE1AF8"/>
    <w:rsid w:val="00AE273C"/>
    <w:rsid w:val="00AE39DF"/>
    <w:rsid w:val="00AE6CAC"/>
    <w:rsid w:val="00AE77C1"/>
    <w:rsid w:val="00AF0642"/>
    <w:rsid w:val="00AF0F10"/>
    <w:rsid w:val="00AF647B"/>
    <w:rsid w:val="00B00E9F"/>
    <w:rsid w:val="00B02CEF"/>
    <w:rsid w:val="00B03834"/>
    <w:rsid w:val="00B03AFD"/>
    <w:rsid w:val="00B04215"/>
    <w:rsid w:val="00B05A67"/>
    <w:rsid w:val="00B10CEA"/>
    <w:rsid w:val="00B15097"/>
    <w:rsid w:val="00B1757B"/>
    <w:rsid w:val="00B23060"/>
    <w:rsid w:val="00B24D84"/>
    <w:rsid w:val="00B25B02"/>
    <w:rsid w:val="00B30104"/>
    <w:rsid w:val="00B313E2"/>
    <w:rsid w:val="00B35F26"/>
    <w:rsid w:val="00B415F2"/>
    <w:rsid w:val="00B43D84"/>
    <w:rsid w:val="00B5140B"/>
    <w:rsid w:val="00B522E0"/>
    <w:rsid w:val="00B52AEF"/>
    <w:rsid w:val="00B550ED"/>
    <w:rsid w:val="00B55F38"/>
    <w:rsid w:val="00B56FA5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42D"/>
    <w:rsid w:val="00B82B5F"/>
    <w:rsid w:val="00B904AF"/>
    <w:rsid w:val="00B91194"/>
    <w:rsid w:val="00B9390A"/>
    <w:rsid w:val="00B94A8F"/>
    <w:rsid w:val="00B95054"/>
    <w:rsid w:val="00B950B9"/>
    <w:rsid w:val="00BA0C79"/>
    <w:rsid w:val="00BA3FF9"/>
    <w:rsid w:val="00BB640F"/>
    <w:rsid w:val="00BB66DB"/>
    <w:rsid w:val="00BB6701"/>
    <w:rsid w:val="00BB7A22"/>
    <w:rsid w:val="00BC233C"/>
    <w:rsid w:val="00BC4615"/>
    <w:rsid w:val="00BD2287"/>
    <w:rsid w:val="00BD72BF"/>
    <w:rsid w:val="00BD7EE5"/>
    <w:rsid w:val="00BE13E5"/>
    <w:rsid w:val="00BE557C"/>
    <w:rsid w:val="00BE57FA"/>
    <w:rsid w:val="00C0123A"/>
    <w:rsid w:val="00C03C25"/>
    <w:rsid w:val="00C04DFD"/>
    <w:rsid w:val="00C0516B"/>
    <w:rsid w:val="00C06137"/>
    <w:rsid w:val="00C12254"/>
    <w:rsid w:val="00C17F48"/>
    <w:rsid w:val="00C21D65"/>
    <w:rsid w:val="00C23604"/>
    <w:rsid w:val="00C240A9"/>
    <w:rsid w:val="00C25A02"/>
    <w:rsid w:val="00C261EB"/>
    <w:rsid w:val="00C306B8"/>
    <w:rsid w:val="00C30FCC"/>
    <w:rsid w:val="00C32484"/>
    <w:rsid w:val="00C32637"/>
    <w:rsid w:val="00C34450"/>
    <w:rsid w:val="00C34644"/>
    <w:rsid w:val="00C37471"/>
    <w:rsid w:val="00C44933"/>
    <w:rsid w:val="00C47C13"/>
    <w:rsid w:val="00C50646"/>
    <w:rsid w:val="00C50C71"/>
    <w:rsid w:val="00C539EC"/>
    <w:rsid w:val="00C53CF6"/>
    <w:rsid w:val="00C54217"/>
    <w:rsid w:val="00C55510"/>
    <w:rsid w:val="00C56B93"/>
    <w:rsid w:val="00C6029D"/>
    <w:rsid w:val="00C61A81"/>
    <w:rsid w:val="00C64CFE"/>
    <w:rsid w:val="00C66A49"/>
    <w:rsid w:val="00C67290"/>
    <w:rsid w:val="00C6777F"/>
    <w:rsid w:val="00C74B3A"/>
    <w:rsid w:val="00C76F25"/>
    <w:rsid w:val="00C80C79"/>
    <w:rsid w:val="00C81D57"/>
    <w:rsid w:val="00C83DA9"/>
    <w:rsid w:val="00C83E3D"/>
    <w:rsid w:val="00C86026"/>
    <w:rsid w:val="00C8619D"/>
    <w:rsid w:val="00C87D39"/>
    <w:rsid w:val="00C87F46"/>
    <w:rsid w:val="00C902E5"/>
    <w:rsid w:val="00C94700"/>
    <w:rsid w:val="00C96EE2"/>
    <w:rsid w:val="00CA01E0"/>
    <w:rsid w:val="00CA09A2"/>
    <w:rsid w:val="00CA19EF"/>
    <w:rsid w:val="00CA2FF2"/>
    <w:rsid w:val="00CA34C8"/>
    <w:rsid w:val="00CA3A96"/>
    <w:rsid w:val="00CA5FAD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34F7"/>
    <w:rsid w:val="00CC5302"/>
    <w:rsid w:val="00CC6988"/>
    <w:rsid w:val="00CC6A7F"/>
    <w:rsid w:val="00CC7C64"/>
    <w:rsid w:val="00CD18CF"/>
    <w:rsid w:val="00CD2267"/>
    <w:rsid w:val="00CD7DE5"/>
    <w:rsid w:val="00CE0F3A"/>
    <w:rsid w:val="00CE2B54"/>
    <w:rsid w:val="00CF3D31"/>
    <w:rsid w:val="00CF49C5"/>
    <w:rsid w:val="00CF6BBE"/>
    <w:rsid w:val="00CF6BF8"/>
    <w:rsid w:val="00D00676"/>
    <w:rsid w:val="00D00718"/>
    <w:rsid w:val="00D04A31"/>
    <w:rsid w:val="00D04E93"/>
    <w:rsid w:val="00D124CE"/>
    <w:rsid w:val="00D13537"/>
    <w:rsid w:val="00D151EF"/>
    <w:rsid w:val="00D159C5"/>
    <w:rsid w:val="00D17E56"/>
    <w:rsid w:val="00D22714"/>
    <w:rsid w:val="00D2307C"/>
    <w:rsid w:val="00D23F55"/>
    <w:rsid w:val="00D24901"/>
    <w:rsid w:val="00D2565B"/>
    <w:rsid w:val="00D2684F"/>
    <w:rsid w:val="00D316A4"/>
    <w:rsid w:val="00D34002"/>
    <w:rsid w:val="00D36748"/>
    <w:rsid w:val="00D369F3"/>
    <w:rsid w:val="00D416FD"/>
    <w:rsid w:val="00D44859"/>
    <w:rsid w:val="00D45574"/>
    <w:rsid w:val="00D51F98"/>
    <w:rsid w:val="00D56A3F"/>
    <w:rsid w:val="00D57FD3"/>
    <w:rsid w:val="00D6031A"/>
    <w:rsid w:val="00D62E88"/>
    <w:rsid w:val="00D814FF"/>
    <w:rsid w:val="00D81B95"/>
    <w:rsid w:val="00D82080"/>
    <w:rsid w:val="00D86216"/>
    <w:rsid w:val="00D8681E"/>
    <w:rsid w:val="00D86CCA"/>
    <w:rsid w:val="00D90C8E"/>
    <w:rsid w:val="00D914A5"/>
    <w:rsid w:val="00D95E7F"/>
    <w:rsid w:val="00D95F9B"/>
    <w:rsid w:val="00DA0D9A"/>
    <w:rsid w:val="00DA3B0F"/>
    <w:rsid w:val="00DA7C0E"/>
    <w:rsid w:val="00DA7D6B"/>
    <w:rsid w:val="00DA7EA5"/>
    <w:rsid w:val="00DB1517"/>
    <w:rsid w:val="00DB1544"/>
    <w:rsid w:val="00DB38DA"/>
    <w:rsid w:val="00DB48C9"/>
    <w:rsid w:val="00DB5226"/>
    <w:rsid w:val="00DB6CBF"/>
    <w:rsid w:val="00DC14A8"/>
    <w:rsid w:val="00DC6AA2"/>
    <w:rsid w:val="00DC7698"/>
    <w:rsid w:val="00DD0A68"/>
    <w:rsid w:val="00DD1B16"/>
    <w:rsid w:val="00DD1B5C"/>
    <w:rsid w:val="00DD2C77"/>
    <w:rsid w:val="00DD30F9"/>
    <w:rsid w:val="00DD325A"/>
    <w:rsid w:val="00DD61A5"/>
    <w:rsid w:val="00DD6598"/>
    <w:rsid w:val="00DE0BDB"/>
    <w:rsid w:val="00DE1990"/>
    <w:rsid w:val="00DE47D9"/>
    <w:rsid w:val="00DE5269"/>
    <w:rsid w:val="00DE6FB5"/>
    <w:rsid w:val="00DF0AE5"/>
    <w:rsid w:val="00DF1A17"/>
    <w:rsid w:val="00DF20E2"/>
    <w:rsid w:val="00DF2457"/>
    <w:rsid w:val="00E00008"/>
    <w:rsid w:val="00E00623"/>
    <w:rsid w:val="00E02DCE"/>
    <w:rsid w:val="00E145CF"/>
    <w:rsid w:val="00E154E6"/>
    <w:rsid w:val="00E17D21"/>
    <w:rsid w:val="00E21FC2"/>
    <w:rsid w:val="00E230B7"/>
    <w:rsid w:val="00E23651"/>
    <w:rsid w:val="00E27881"/>
    <w:rsid w:val="00E30501"/>
    <w:rsid w:val="00E3667A"/>
    <w:rsid w:val="00E3696C"/>
    <w:rsid w:val="00E53D89"/>
    <w:rsid w:val="00E5418C"/>
    <w:rsid w:val="00E55AEA"/>
    <w:rsid w:val="00E57A8D"/>
    <w:rsid w:val="00E62137"/>
    <w:rsid w:val="00E660CB"/>
    <w:rsid w:val="00E670EC"/>
    <w:rsid w:val="00E676E4"/>
    <w:rsid w:val="00E67F9C"/>
    <w:rsid w:val="00E70403"/>
    <w:rsid w:val="00E7047B"/>
    <w:rsid w:val="00E70B97"/>
    <w:rsid w:val="00E71F8A"/>
    <w:rsid w:val="00E75668"/>
    <w:rsid w:val="00E75FE1"/>
    <w:rsid w:val="00E7658E"/>
    <w:rsid w:val="00E8063F"/>
    <w:rsid w:val="00E8081F"/>
    <w:rsid w:val="00E810C0"/>
    <w:rsid w:val="00E91C91"/>
    <w:rsid w:val="00E9232B"/>
    <w:rsid w:val="00E92CF9"/>
    <w:rsid w:val="00E96D83"/>
    <w:rsid w:val="00EA405C"/>
    <w:rsid w:val="00EA6A10"/>
    <w:rsid w:val="00EB0AB8"/>
    <w:rsid w:val="00EB1E3D"/>
    <w:rsid w:val="00EB243C"/>
    <w:rsid w:val="00EC27A9"/>
    <w:rsid w:val="00EC58F2"/>
    <w:rsid w:val="00EC593D"/>
    <w:rsid w:val="00EC5A9D"/>
    <w:rsid w:val="00EC7C8A"/>
    <w:rsid w:val="00ED06CF"/>
    <w:rsid w:val="00ED0DCC"/>
    <w:rsid w:val="00ED6F73"/>
    <w:rsid w:val="00ED778E"/>
    <w:rsid w:val="00ED77E9"/>
    <w:rsid w:val="00EE2051"/>
    <w:rsid w:val="00EF16A2"/>
    <w:rsid w:val="00EF2D2F"/>
    <w:rsid w:val="00EF38BA"/>
    <w:rsid w:val="00EF7176"/>
    <w:rsid w:val="00EF756F"/>
    <w:rsid w:val="00F00452"/>
    <w:rsid w:val="00F0241F"/>
    <w:rsid w:val="00F078FA"/>
    <w:rsid w:val="00F128A4"/>
    <w:rsid w:val="00F17F28"/>
    <w:rsid w:val="00F2265E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7C72"/>
    <w:rsid w:val="00F51C75"/>
    <w:rsid w:val="00F5435E"/>
    <w:rsid w:val="00F56B35"/>
    <w:rsid w:val="00F615C2"/>
    <w:rsid w:val="00F63477"/>
    <w:rsid w:val="00F71856"/>
    <w:rsid w:val="00F742DF"/>
    <w:rsid w:val="00F76BC4"/>
    <w:rsid w:val="00F76E14"/>
    <w:rsid w:val="00F7799A"/>
    <w:rsid w:val="00F77B77"/>
    <w:rsid w:val="00F77E7E"/>
    <w:rsid w:val="00F84283"/>
    <w:rsid w:val="00F90CA0"/>
    <w:rsid w:val="00F93078"/>
    <w:rsid w:val="00F95B13"/>
    <w:rsid w:val="00FA68BF"/>
    <w:rsid w:val="00FA757C"/>
    <w:rsid w:val="00FB07E5"/>
    <w:rsid w:val="00FB0D46"/>
    <w:rsid w:val="00FB1E57"/>
    <w:rsid w:val="00FB424C"/>
    <w:rsid w:val="00FB62AC"/>
    <w:rsid w:val="00FC1607"/>
    <w:rsid w:val="00FC1AB1"/>
    <w:rsid w:val="00FC4A0B"/>
    <w:rsid w:val="00FD16E8"/>
    <w:rsid w:val="00FD392C"/>
    <w:rsid w:val="00FD3E4E"/>
    <w:rsid w:val="00FE34E8"/>
    <w:rsid w:val="00FE7C17"/>
    <w:rsid w:val="00FF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0149C68B-1A96-4E6A-A49D-8F2829410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4EF46-758B-4112-A44E-2A97B6189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73</TotalTime>
  <Pages>6</Pages>
  <Words>1546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10344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ingsuwat@gmail.com</cp:lastModifiedBy>
  <cp:revision>10</cp:revision>
  <cp:lastPrinted>2018-12-01T02:10:00Z</cp:lastPrinted>
  <dcterms:created xsi:type="dcterms:W3CDTF">2018-08-26T05:10:00Z</dcterms:created>
  <dcterms:modified xsi:type="dcterms:W3CDTF">2019-02-09T11:47:00Z</dcterms:modified>
</cp:coreProperties>
</file>