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20" w:rsidRPr="00C8551D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C8551D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C8551D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4E76B6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proofErr w:type="spellStart"/>
      <w:r w:rsidRPr="004E76B6">
        <w:rPr>
          <w:rFonts w:ascii="Angsana New" w:hAnsi="Angsana New"/>
          <w:spacing w:val="6"/>
          <w:sz w:val="28"/>
          <w:szCs w:val="28"/>
          <w:cs/>
        </w:rPr>
        <w:t>นิวซิตี้</w:t>
      </w:r>
      <w:proofErr w:type="spellEnd"/>
      <w:r w:rsidRPr="004E76B6">
        <w:rPr>
          <w:rFonts w:ascii="Angsana New" w:hAnsi="Angsana New"/>
          <w:spacing w:val="6"/>
          <w:sz w:val="28"/>
          <w:szCs w:val="28"/>
          <w:cs/>
        </w:rPr>
        <w:t xml:space="preserve"> (กรุงเทพฯ) จำกัด (มหาชน)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4E76B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613099">
        <w:rPr>
          <w:rFonts w:ascii="Angsana New" w:hAnsi="Angsana New"/>
          <w:spacing w:val="4"/>
          <w:sz w:val="28"/>
          <w:szCs w:val="28"/>
        </w:rPr>
        <w:t>666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613099">
        <w:rPr>
          <w:rFonts w:ascii="Angsana New" w:hAnsi="Angsana New"/>
          <w:spacing w:val="4"/>
          <w:sz w:val="28"/>
          <w:szCs w:val="28"/>
        </w:rPr>
        <w:t>3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:rsidR="000F6A55" w:rsidRPr="004E76B6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4E76B6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3C4A17" w:rsidRPr="004E76B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2520</w:t>
      </w:r>
      <w:r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4E76B6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Default="00907C82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:rsidR="00BD3750" w:rsidRPr="00B41A83" w:rsidRDefault="00BD3750" w:rsidP="00BD3750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1" w:hanging="425"/>
        <w:contextualSpacing/>
        <w:rPr>
          <w:b/>
          <w:bCs/>
          <w:sz w:val="28"/>
          <w:szCs w:val="28"/>
          <w:lang w:val="en-GB"/>
        </w:rPr>
      </w:pPr>
      <w:r w:rsidRPr="00B41A83">
        <w:rPr>
          <w:rFonts w:hint="cs"/>
          <w:b/>
          <w:bCs/>
          <w:sz w:val="28"/>
          <w:szCs w:val="28"/>
          <w:cs/>
          <w:lang w:val="en-GB"/>
        </w:rPr>
        <w:t>เกณฑ์ในการจัดทำงบการเงิน</w:t>
      </w:r>
    </w:p>
    <w:p w:rsidR="00B41A83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B41A83">
        <w:rPr>
          <w:rFonts w:ascii="Angsana New" w:hAnsi="Angsana New" w:hint="cs"/>
          <w:sz w:val="28"/>
          <w:szCs w:val="28"/>
        </w:rPr>
        <w:t>2543</w:t>
      </w:r>
      <w:r w:rsidRPr="00B41A83">
        <w:rPr>
          <w:rFonts w:ascii="Angsana New" w:hAnsi="Angsana New" w:hint="cs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B41A83">
        <w:rPr>
          <w:rFonts w:ascii="Angsana New" w:hAnsi="Angsana New" w:hint="cs"/>
          <w:sz w:val="28"/>
          <w:szCs w:val="28"/>
        </w:rPr>
        <w:t xml:space="preserve">2547 </w:t>
      </w:r>
      <w:r w:rsidRPr="00B41A83">
        <w:rPr>
          <w:rFonts w:ascii="Angsana New" w:hAnsi="Angsana New" w:hint="cs"/>
          <w:sz w:val="28"/>
          <w:szCs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:rsidR="00B41A83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</w:tabs>
        <w:spacing w:before="120"/>
        <w:ind w:left="851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:rsidR="00B41A83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851"/>
        <w:rPr>
          <w:rFonts w:ascii="Angsana New" w:hAnsi="Angsana New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B41A83">
        <w:rPr>
          <w:rFonts w:ascii="Angsana New" w:hAnsi="Angsana New" w:hint="cs"/>
          <w:sz w:val="28"/>
          <w:szCs w:val="28"/>
        </w:rPr>
        <w:t xml:space="preserve"> </w:t>
      </w:r>
      <w:r w:rsidRPr="00B41A83">
        <w:rPr>
          <w:rFonts w:ascii="Angsana New" w:hAnsi="Angsana New" w:hint="cs"/>
          <w:sz w:val="28"/>
          <w:szCs w:val="28"/>
          <w:cs/>
        </w:rPr>
        <w:t xml:space="preserve">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B41A83">
        <w:rPr>
          <w:rFonts w:ascii="Angsana New" w:hAnsi="Angsana New"/>
          <w:sz w:val="28"/>
          <w:szCs w:val="28"/>
        </w:rPr>
        <w:t>2.4</w:t>
      </w:r>
    </w:p>
    <w:p w:rsidR="00097BE1" w:rsidRPr="00B41A83" w:rsidRDefault="00B41A83" w:rsidP="00B41A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B41A83">
        <w:rPr>
          <w:rFonts w:ascii="Angsana New" w:hAnsi="Angsana New" w:hint="cs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B57B08" w:rsidRPr="00B57B08" w:rsidRDefault="00CE6488" w:rsidP="00B57B08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425"/>
        <w:contextualSpacing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41A83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:rsidR="00CE6488" w:rsidRPr="00644CAB" w:rsidRDefault="00B57B08" w:rsidP="00B57B08">
      <w:pPr>
        <w:overflowPunct w:val="0"/>
        <w:autoSpaceDE w:val="0"/>
        <w:autoSpaceDN w:val="0"/>
        <w:adjustRightInd w:val="0"/>
        <w:spacing w:after="100" w:line="18" w:lineRule="atLeast"/>
        <w:ind w:left="1418" w:hanging="567"/>
        <w:jc w:val="thaiDistribute"/>
        <w:rPr>
          <w:rFonts w:ascii="AngsanaUPC" w:hAnsi="AngsanaUPC" w:cs="AngsanaUPC"/>
          <w:sz w:val="28"/>
          <w:szCs w:val="28"/>
        </w:rPr>
      </w:pPr>
      <w:r w:rsidRPr="00B57B08">
        <w:rPr>
          <w:rFonts w:ascii="Angsana New" w:hAnsi="Angsana New"/>
          <w:spacing w:val="-4"/>
          <w:sz w:val="28"/>
          <w:szCs w:val="28"/>
        </w:rPr>
        <w:t>2.2.1</w:t>
      </w:r>
      <w:r w:rsidRPr="00B57B08">
        <w:rPr>
          <w:rFonts w:ascii="Angsana New" w:hAnsi="Angsana New"/>
          <w:spacing w:val="-4"/>
          <w:sz w:val="28"/>
          <w:szCs w:val="28"/>
        </w:rPr>
        <w:tab/>
      </w:r>
      <w:bookmarkStart w:id="0" w:name="Note3_CurrentAcc"/>
      <w:r w:rsidRPr="00B57B08">
        <w:rPr>
          <w:rFonts w:ascii="Angsana New" w:hAnsi="Angsana New"/>
          <w:spacing w:val="-4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8A6898" w:rsidRPr="00B57B08" w:rsidRDefault="00B57B08" w:rsidP="00B4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  <w:lang w:val="en-GB"/>
        </w:rPr>
      </w:pPr>
      <w:r w:rsidRPr="00B57B08">
        <w:rPr>
          <w:rFonts w:ascii="Angsana New" w:hAnsi="Angsana New"/>
          <w:sz w:val="28"/>
          <w:szCs w:val="28"/>
          <w:cs/>
        </w:rPr>
        <w:t>ในระหว่างปี บริษัทฯและบริษัทย่อยได้นำ</w:t>
      </w:r>
      <w:r w:rsidRPr="00B57B08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57B08">
        <w:rPr>
          <w:rFonts w:ascii="Angsana New" w:hAnsi="Angsana New"/>
          <w:spacing w:val="-4"/>
          <w:sz w:val="28"/>
          <w:szCs w:val="28"/>
        </w:rPr>
        <w:t>2560</w:t>
      </w:r>
      <w:r w:rsidRPr="00B57B08">
        <w:rPr>
          <w:rFonts w:ascii="Angsana New" w:hAnsi="Angsana New"/>
          <w:spacing w:val="-4"/>
          <w:sz w:val="28"/>
          <w:szCs w:val="28"/>
          <w:cs/>
        </w:rPr>
        <w:t>) รวมถึงแนวปฏิบัติทางบัญชีฉบับใหม่</w:t>
      </w:r>
      <w:r w:rsidRPr="00B57B08">
        <w:rPr>
          <w:rFonts w:ascii="Angsana New" w:hAnsi="Angsana New"/>
          <w:spacing w:val="-4"/>
          <w:sz w:val="28"/>
          <w:szCs w:val="28"/>
        </w:rPr>
        <w:t xml:space="preserve"> </w:t>
      </w:r>
      <w:r w:rsidRPr="00B57B08">
        <w:rPr>
          <w:rFonts w:ascii="Angsana New" w:hAnsi="Angsana New"/>
          <w:spacing w:val="-4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57B08">
        <w:rPr>
          <w:rFonts w:ascii="Angsana New" w:hAnsi="Angsana New"/>
          <w:spacing w:val="-4"/>
          <w:sz w:val="28"/>
          <w:szCs w:val="28"/>
        </w:rPr>
        <w:t xml:space="preserve"> 1 </w:t>
      </w:r>
      <w:r w:rsidRPr="00B57B08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B57B08">
        <w:rPr>
          <w:rFonts w:ascii="Angsana New" w:hAnsi="Angsana New"/>
          <w:spacing w:val="-4"/>
          <w:sz w:val="28"/>
          <w:szCs w:val="28"/>
        </w:rPr>
        <w:t xml:space="preserve"> 2561</w:t>
      </w:r>
      <w:r w:rsidRPr="00B57B08">
        <w:rPr>
          <w:rStyle w:val="PageNumber"/>
          <w:rFonts w:ascii="Angsana New" w:hAnsi="Angsana New"/>
          <w:sz w:val="28"/>
          <w:szCs w:val="28"/>
          <w:cs/>
        </w:rPr>
        <w:t xml:space="preserve"> </w:t>
      </w:r>
      <w:r w:rsidRPr="00B57B08">
        <w:rPr>
          <w:rFonts w:ascii="Angsana New" w:hAnsi="Angsana New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8A6898" w:rsidRPr="00FD2E2C" w:rsidRDefault="00B57B08" w:rsidP="00FD2E2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00" w:after="100" w:line="18" w:lineRule="atLeast"/>
        <w:ind w:left="1418" w:hanging="566"/>
        <w:jc w:val="thaiDistribute"/>
        <w:rPr>
          <w:rFonts w:ascii="Angsana New" w:hAnsi="Angsana New"/>
          <w:sz w:val="28"/>
          <w:szCs w:val="28"/>
        </w:rPr>
      </w:pPr>
      <w:bookmarkStart w:id="1" w:name="Note3_NewAcc"/>
      <w:r w:rsidRPr="00FD2E2C">
        <w:rPr>
          <w:rFonts w:ascii="Angsana New" w:hAnsi="Angsana New"/>
          <w:sz w:val="28"/>
          <w:szCs w:val="28"/>
          <w:cs/>
          <w:lang w:val="th-TH"/>
        </w:rPr>
        <w:lastRenderedPageBreak/>
        <w:t>มาตรฐานการรายงานทางการเงินที่จะมีผลบังคับใช้</w:t>
      </w:r>
      <w:r w:rsidRPr="00FD2E2C">
        <w:rPr>
          <w:rFonts w:ascii="Angsana New" w:hAnsi="Angsana New"/>
          <w:spacing w:val="-4"/>
          <w:sz w:val="28"/>
          <w:szCs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Pr="00FD2E2C">
        <w:rPr>
          <w:rFonts w:ascii="Angsana New" w:hAnsi="Angsana New"/>
          <w:spacing w:val="-4"/>
          <w:sz w:val="28"/>
          <w:szCs w:val="28"/>
        </w:rPr>
        <w:t xml:space="preserve"> 1 </w:t>
      </w:r>
      <w:r w:rsidRPr="00FD2E2C">
        <w:rPr>
          <w:rFonts w:ascii="Angsana New" w:hAnsi="Angsana New"/>
          <w:spacing w:val="-4"/>
          <w:sz w:val="28"/>
          <w:szCs w:val="28"/>
          <w:cs/>
        </w:rPr>
        <w:t>มกราคม</w:t>
      </w:r>
      <w:r w:rsidRPr="00FD2E2C">
        <w:rPr>
          <w:rFonts w:ascii="Angsana New" w:hAnsi="Angsana New"/>
          <w:spacing w:val="-4"/>
          <w:sz w:val="28"/>
          <w:szCs w:val="28"/>
        </w:rPr>
        <w:t xml:space="preserve"> 25</w:t>
      </w:r>
      <w:r w:rsidRPr="00FD2E2C">
        <w:rPr>
          <w:rFonts w:ascii="Angsana New" w:hAnsi="Angsana New"/>
          <w:spacing w:val="-4"/>
          <w:sz w:val="28"/>
          <w:szCs w:val="28"/>
          <w:cs/>
        </w:rPr>
        <w:t>6</w:t>
      </w:r>
      <w:r w:rsidRPr="00FD2E2C">
        <w:rPr>
          <w:rFonts w:ascii="Angsana New" w:hAnsi="Angsana New"/>
          <w:spacing w:val="-4"/>
          <w:sz w:val="28"/>
          <w:szCs w:val="28"/>
        </w:rPr>
        <w:t>2</w:t>
      </w:r>
      <w:bookmarkEnd w:id="1"/>
    </w:p>
    <w:p w:rsidR="00B57B08" w:rsidRPr="00284A17" w:rsidRDefault="00B57B08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>ในระหว่างปีปัจจุบัน</w:t>
      </w:r>
      <w:r w:rsidRPr="00284A17">
        <w:rPr>
          <w:rFonts w:ascii="Angsana New" w:hAnsi="Angsana New"/>
          <w:sz w:val="28"/>
          <w:szCs w:val="28"/>
        </w:rPr>
        <w:t xml:space="preserve"> </w:t>
      </w:r>
      <w:r w:rsidRPr="00284A17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84A17">
        <w:rPr>
          <w:rFonts w:ascii="Angsana New" w:hAnsi="Angsana New"/>
          <w:sz w:val="28"/>
          <w:szCs w:val="28"/>
        </w:rPr>
        <w:t>2561</w:t>
      </w:r>
      <w:r w:rsidRPr="00284A17">
        <w:rPr>
          <w:rFonts w:ascii="Angsana New" w:hAnsi="Angsana New"/>
          <w:sz w:val="28"/>
          <w:szCs w:val="28"/>
          <w:cs/>
        </w:rPr>
        <w:t>)</w:t>
      </w:r>
      <w:r w:rsidRPr="00284A17">
        <w:rPr>
          <w:rFonts w:ascii="Angsana New" w:hAnsi="Angsana New"/>
          <w:sz w:val="28"/>
          <w:szCs w:val="28"/>
        </w:rPr>
        <w:t xml:space="preserve"> </w:t>
      </w:r>
      <w:r w:rsidRPr="00284A17">
        <w:rPr>
          <w:rFonts w:ascii="Angsana New" w:hAnsi="Angsana New"/>
          <w:sz w:val="28"/>
          <w:szCs w:val="28"/>
          <w:cs/>
        </w:rPr>
        <w:t xml:space="preserve">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84A17">
        <w:rPr>
          <w:rFonts w:ascii="Angsana New" w:hAnsi="Angsana New"/>
          <w:sz w:val="28"/>
          <w:szCs w:val="28"/>
        </w:rPr>
        <w:t>1</w:t>
      </w:r>
      <w:r w:rsidRPr="00284A17">
        <w:rPr>
          <w:rFonts w:ascii="Angsana New" w:hAnsi="Angsana New"/>
          <w:sz w:val="28"/>
          <w:szCs w:val="28"/>
          <w:cs/>
        </w:rPr>
        <w:t xml:space="preserve"> มกราคม </w:t>
      </w:r>
      <w:r w:rsidRPr="00284A17">
        <w:rPr>
          <w:rFonts w:ascii="Angsana New" w:hAnsi="Angsana New"/>
          <w:sz w:val="28"/>
          <w:szCs w:val="28"/>
        </w:rPr>
        <w:t>2562</w:t>
      </w:r>
      <w:r w:rsidRPr="00284A17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1A7A78" w:rsidRDefault="00B57B08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284A17" w:rsidRPr="00284A17" w:rsidRDefault="00284A17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284A17">
        <w:rPr>
          <w:rFonts w:ascii="Angsana New" w:hAnsi="Angsana New"/>
          <w:sz w:val="28"/>
          <w:szCs w:val="28"/>
        </w:rPr>
        <w:t>15</w:t>
      </w:r>
      <w:r w:rsidRPr="00284A17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284A17" w:rsidRPr="00284A17" w:rsidRDefault="00284A17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right="45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284A17">
        <w:rPr>
          <w:rFonts w:ascii="Angsana New" w:hAnsi="Angsana New"/>
          <w:sz w:val="28"/>
          <w:szCs w:val="28"/>
        </w:rPr>
        <w:t>15</w:t>
      </w:r>
      <w:r w:rsidRPr="00284A17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767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5617"/>
        <w:gridCol w:w="3150"/>
      </w:tblGrid>
      <w:tr w:rsidR="00284A17" w:rsidRPr="00284A17" w:rsidTr="00FB2CFD">
        <w:tc>
          <w:tcPr>
            <w:tcW w:w="5617" w:type="dxa"/>
            <w:hideMark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11 (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150" w:type="dxa"/>
            <w:hideMark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เรื่อง สัญญาก่อสร้าง</w:t>
            </w:r>
          </w:p>
        </w:tc>
      </w:tr>
      <w:tr w:rsidR="00284A17" w:rsidRPr="00284A17" w:rsidTr="00FB2CFD">
        <w:tc>
          <w:tcPr>
            <w:tcW w:w="5617" w:type="dxa"/>
            <w:hideMark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18 (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150" w:type="dxa"/>
            <w:hideMark/>
          </w:tcPr>
          <w:p w:rsidR="00284A17" w:rsidRPr="00284A17" w:rsidRDefault="00284A17" w:rsidP="00FA0A84">
            <w:pPr>
              <w:tabs>
                <w:tab w:val="clear" w:pos="227"/>
                <w:tab w:val="clear" w:pos="454"/>
                <w:tab w:val="clear" w:pos="680"/>
              </w:tabs>
              <w:ind w:left="3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เรื่อง รายได้</w:t>
            </w:r>
          </w:p>
        </w:tc>
      </w:tr>
      <w:tr w:rsidR="00284A17" w:rsidRPr="00284A17" w:rsidTr="00FB2CFD">
        <w:tc>
          <w:tcPr>
            <w:tcW w:w="5617" w:type="dxa"/>
            <w:hideMark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31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(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3150" w:type="dxa"/>
            <w:hideMark/>
          </w:tcPr>
          <w:p w:rsidR="00284A17" w:rsidRPr="00284A17" w:rsidRDefault="00FA0A84" w:rsidP="00FA0A84">
            <w:pPr>
              <w:tabs>
                <w:tab w:val="clear" w:pos="227"/>
                <w:tab w:val="clear" w:pos="454"/>
                <w:tab w:val="clear" w:pos="680"/>
                <w:tab w:val="left" w:pos="938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เรื่อง </w:t>
            </w:r>
            <w:r w:rsidR="00284A17"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รายได้</w:t>
            </w:r>
            <w:r w:rsidR="00284A17"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284A17"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-</w:t>
            </w:r>
            <w:r w:rsidR="00284A17"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284A17"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รายการแลกเปลี่ยน</w:t>
            </w:r>
          </w:p>
        </w:tc>
      </w:tr>
      <w:tr w:rsidR="00FA0A84" w:rsidRPr="00284A17" w:rsidTr="00FB2CFD">
        <w:tc>
          <w:tcPr>
            <w:tcW w:w="5617" w:type="dxa"/>
          </w:tcPr>
          <w:p w:rsidR="00FA0A84" w:rsidRPr="00284A17" w:rsidRDefault="00FA0A84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150" w:type="dxa"/>
          </w:tcPr>
          <w:p w:rsidR="00FA0A84" w:rsidRPr="00284A17" w:rsidRDefault="00FA0A84" w:rsidP="00FA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71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เกี่ยวกับบริการโฆษณา</w:t>
            </w:r>
          </w:p>
        </w:tc>
      </w:tr>
      <w:tr w:rsidR="00284A17" w:rsidRPr="00284A17" w:rsidTr="00FB2CFD">
        <w:tc>
          <w:tcPr>
            <w:tcW w:w="5617" w:type="dxa"/>
          </w:tcPr>
          <w:p w:rsidR="00284A17" w:rsidRPr="00284A17" w:rsidRDefault="00284A17" w:rsidP="00AE39AC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13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150" w:type="dxa"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284A17" w:rsidRPr="00284A17" w:rsidTr="00FB2CFD">
        <w:tc>
          <w:tcPr>
            <w:tcW w:w="5617" w:type="dxa"/>
          </w:tcPr>
          <w:p w:rsidR="00284A17" w:rsidRPr="00284A17" w:rsidRDefault="00284A17" w:rsidP="00AE39AC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15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150" w:type="dxa"/>
          </w:tcPr>
          <w:p w:rsidR="00284A17" w:rsidRPr="00284A17" w:rsidRDefault="00284A17" w:rsidP="00FA0A8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เรื่อง สัญญาสำหรับการก่อสร้าง</w:t>
            </w:r>
          </w:p>
        </w:tc>
      </w:tr>
      <w:tr w:rsidR="00FA0A84" w:rsidRPr="00284A17" w:rsidTr="00FB2CFD">
        <w:tc>
          <w:tcPr>
            <w:tcW w:w="5617" w:type="dxa"/>
          </w:tcPr>
          <w:p w:rsidR="00FA0A84" w:rsidRPr="00284A17" w:rsidRDefault="00FA0A84" w:rsidP="00AE39AC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150" w:type="dxa"/>
          </w:tcPr>
          <w:p w:rsidR="00FA0A84" w:rsidRPr="00284A17" w:rsidRDefault="00FA0A84" w:rsidP="00FA0A84">
            <w:pPr>
              <w:tabs>
                <w:tab w:val="clear" w:pos="227"/>
                <w:tab w:val="clear" w:pos="454"/>
              </w:tabs>
              <w:ind w:left="371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อสังหาริมทรัพย์</w:t>
            </w:r>
          </w:p>
        </w:tc>
      </w:tr>
      <w:tr w:rsidR="00284A17" w:rsidRPr="00284A17" w:rsidTr="00FB2CFD">
        <w:tc>
          <w:tcPr>
            <w:tcW w:w="5617" w:type="dxa"/>
          </w:tcPr>
          <w:p w:rsidR="00284A17" w:rsidRPr="00284A17" w:rsidRDefault="00284A17" w:rsidP="00AE39AC">
            <w:pPr>
              <w:ind w:left="165" w:hanging="180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18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  <w:t>2560</w:t>
            </w: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 xml:space="preserve">) </w:t>
            </w:r>
          </w:p>
        </w:tc>
        <w:tc>
          <w:tcPr>
            <w:tcW w:w="3150" w:type="dxa"/>
          </w:tcPr>
          <w:p w:rsidR="00284A17" w:rsidRPr="00284A17" w:rsidRDefault="00284A17" w:rsidP="00AE39AC">
            <w:pPr>
              <w:ind w:left="3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284A17"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284A17" w:rsidRPr="00284A17" w:rsidRDefault="00284A17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18" w:right="45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284A17">
        <w:rPr>
          <w:rFonts w:ascii="Angsana New" w:hAnsi="Angsana New"/>
          <w:sz w:val="28"/>
          <w:szCs w:val="28"/>
        </w:rPr>
        <w:t>15</w:t>
      </w:r>
      <w:r w:rsidRPr="00284A17">
        <w:rPr>
          <w:rFonts w:ascii="Angsana New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284A17">
        <w:rPr>
          <w:rFonts w:ascii="Angsana New" w:hAnsi="Angsana New"/>
          <w:sz w:val="28"/>
          <w:szCs w:val="28"/>
        </w:rPr>
        <w:t xml:space="preserve"> 5 </w:t>
      </w:r>
      <w:r w:rsidRPr="00284A17">
        <w:rPr>
          <w:rFonts w:ascii="Angsana New" w:hAnsi="Angsana New"/>
          <w:sz w:val="28"/>
          <w:szCs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84A17" w:rsidRPr="00284A17" w:rsidRDefault="00284A17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</w:rPr>
      </w:pPr>
      <w:r w:rsidRPr="00284A17">
        <w:rPr>
          <w:rFonts w:ascii="Angsana New" w:hAnsi="Angsana New"/>
          <w:sz w:val="28"/>
          <w:szCs w:val="28"/>
          <w:cs/>
        </w:rPr>
        <w:t>ฝ่ายบริหารของบริษัทฯเชื่อว่ามาตรฐานฉบับดังกล่าว จะไม่มีผลกระทบอย่างเป็นสาระสำคัญต่องบการเงินของบริษัทฯ</w:t>
      </w:r>
    </w:p>
    <w:p w:rsidR="00284A17" w:rsidRDefault="00284A17" w:rsidP="00284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z w:val="28"/>
          <w:szCs w:val="28"/>
        </w:rPr>
      </w:pPr>
    </w:p>
    <w:p w:rsidR="00284A17" w:rsidRDefault="00DB1498" w:rsidP="00FD2E2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right="43"/>
        <w:jc w:val="thaiDistribute"/>
        <w:rPr>
          <w:rFonts w:ascii="Angsana New" w:hAnsi="Angsana New"/>
          <w:spacing w:val="4"/>
          <w:sz w:val="28"/>
          <w:szCs w:val="28"/>
        </w:rPr>
      </w:pPr>
      <w:r w:rsidRPr="00DB1498">
        <w:rPr>
          <w:rFonts w:ascii="Angsana New" w:hAnsi="Angsana New"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  <w:r w:rsidRPr="00DB1498">
        <w:rPr>
          <w:rFonts w:ascii="Angsana New" w:hAnsi="Angsana New"/>
          <w:sz w:val="28"/>
          <w:szCs w:val="28"/>
          <w:cs/>
          <w:lang w:val="th-TH"/>
        </w:rPr>
        <w:t>ที่จะมีผลบังคับใช้</w:t>
      </w:r>
      <w:r w:rsidRPr="00DB1498">
        <w:rPr>
          <w:rFonts w:ascii="Angsana New" w:hAnsi="Angsana New"/>
          <w:spacing w:val="-4"/>
          <w:sz w:val="28"/>
          <w:szCs w:val="28"/>
          <w:cs/>
        </w:rPr>
        <w:t>สำหรับงบการเงินที่มีรอบ</w:t>
      </w:r>
      <w:r w:rsidRPr="00DB1498">
        <w:rPr>
          <w:rFonts w:ascii="Angsana New" w:hAnsi="Angsana New"/>
          <w:spacing w:val="4"/>
          <w:sz w:val="28"/>
          <w:szCs w:val="28"/>
          <w:cs/>
        </w:rPr>
        <w:t>ระยะเวลาบัญชีที่เริ่มในหรือหลังวันที่</w:t>
      </w:r>
      <w:r w:rsidRPr="00DB1498">
        <w:rPr>
          <w:rFonts w:ascii="Angsana New" w:hAnsi="Angsana New"/>
          <w:spacing w:val="4"/>
          <w:sz w:val="28"/>
          <w:szCs w:val="28"/>
        </w:rPr>
        <w:t xml:space="preserve"> 1 </w:t>
      </w:r>
      <w:r w:rsidRPr="00DB1498">
        <w:rPr>
          <w:rFonts w:ascii="Angsana New" w:hAnsi="Angsana New"/>
          <w:spacing w:val="4"/>
          <w:sz w:val="28"/>
          <w:szCs w:val="28"/>
          <w:cs/>
        </w:rPr>
        <w:t>มกราคม</w:t>
      </w:r>
      <w:r w:rsidRPr="00DB1498">
        <w:rPr>
          <w:rFonts w:ascii="Angsana New" w:hAnsi="Angsana New"/>
          <w:spacing w:val="4"/>
          <w:sz w:val="28"/>
          <w:szCs w:val="28"/>
        </w:rPr>
        <w:t xml:space="preserve"> 25</w:t>
      </w:r>
      <w:r w:rsidRPr="00DB1498">
        <w:rPr>
          <w:rFonts w:ascii="Angsana New" w:hAnsi="Angsana New"/>
          <w:spacing w:val="4"/>
          <w:sz w:val="28"/>
          <w:szCs w:val="28"/>
          <w:cs/>
        </w:rPr>
        <w:t>6</w:t>
      </w:r>
      <w:r w:rsidRPr="00DB1498">
        <w:rPr>
          <w:rFonts w:ascii="Angsana New" w:hAnsi="Angsana New"/>
          <w:spacing w:val="4"/>
          <w:sz w:val="28"/>
          <w:szCs w:val="28"/>
        </w:rPr>
        <w:t>3</w:t>
      </w:r>
    </w:p>
    <w:p w:rsidR="00DB1498" w:rsidRPr="00DB1498" w:rsidRDefault="00DB1498" w:rsidP="00DB14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71" w:right="45"/>
        <w:jc w:val="thaiDistribute"/>
        <w:rPr>
          <w:rFonts w:ascii="Angsana New" w:hAnsi="Angsana New"/>
          <w:spacing w:val="-4"/>
          <w:sz w:val="28"/>
          <w:szCs w:val="28"/>
        </w:rPr>
      </w:pPr>
      <w:r w:rsidRPr="00DB1498">
        <w:rPr>
          <w:rFonts w:ascii="Angsana New" w:hAnsi="Angsana New"/>
          <w:spacing w:val="-4"/>
          <w:sz w:val="28"/>
          <w:szCs w:val="28"/>
          <w:cs/>
        </w:rPr>
        <w:t>ในระหว่างปีปัจจุบัน</w:t>
      </w:r>
      <w:r w:rsidRPr="00DB1498">
        <w:rPr>
          <w:rFonts w:ascii="Angsana New" w:hAnsi="Angsana New"/>
          <w:spacing w:val="-4"/>
          <w:sz w:val="28"/>
          <w:szCs w:val="28"/>
        </w:rPr>
        <w:t xml:space="preserve"> </w:t>
      </w:r>
      <w:r w:rsidRPr="00DB1498">
        <w:rPr>
          <w:rFonts w:ascii="Angsana New" w:hAnsi="Angsana New"/>
          <w:spacing w:val="-4"/>
          <w:sz w:val="28"/>
          <w:szCs w:val="28"/>
          <w:cs/>
        </w:rPr>
        <w:t>สภาวิชาชีพบัญชีได้ประก</w:t>
      </w:r>
      <w:r>
        <w:rPr>
          <w:rFonts w:ascii="Angsana New" w:hAnsi="Angsana New"/>
          <w:spacing w:val="-4"/>
          <w:sz w:val="28"/>
          <w:szCs w:val="28"/>
          <w:cs/>
        </w:rPr>
        <w:t>าศใช้มาตรฐานการรายงานทางการเงิน</w:t>
      </w:r>
      <w:r w:rsidRPr="00DB1498">
        <w:rPr>
          <w:rFonts w:ascii="Angsana New" w:hAnsi="Angsana New"/>
          <w:spacing w:val="-4"/>
          <w:sz w:val="28"/>
          <w:szCs w:val="28"/>
          <w:cs/>
        </w:rPr>
        <w:t xml:space="preserve">กลุ่มเครื่องมือทางการเงิน ประกอบด้วยมาตรฐานและการตีความมาตรฐาน จำนวน </w:t>
      </w:r>
      <w:r w:rsidRPr="00DB1498">
        <w:rPr>
          <w:rFonts w:ascii="Angsana New" w:hAnsi="Angsana New"/>
          <w:spacing w:val="-4"/>
          <w:sz w:val="28"/>
          <w:szCs w:val="28"/>
        </w:rPr>
        <w:t>5</w:t>
      </w:r>
      <w:r w:rsidRPr="00DB1498">
        <w:rPr>
          <w:rFonts w:ascii="Angsana New" w:hAnsi="Angsana New"/>
          <w:spacing w:val="-4"/>
          <w:sz w:val="28"/>
          <w:szCs w:val="28"/>
          <w:cs/>
        </w:rPr>
        <w:t xml:space="preserve"> ฉบับ ได้แก่</w:t>
      </w:r>
    </w:p>
    <w:tbl>
      <w:tblPr>
        <w:tblW w:w="8332" w:type="dxa"/>
        <w:tblInd w:w="1297" w:type="dxa"/>
        <w:tblLook w:val="01E0" w:firstRow="1" w:lastRow="1" w:firstColumn="1" w:lastColumn="1" w:noHBand="0" w:noVBand="0"/>
      </w:tblPr>
      <w:tblGrid>
        <w:gridCol w:w="2120"/>
        <w:gridCol w:w="6212"/>
      </w:tblGrid>
      <w:tr w:rsidR="00DB1498" w:rsidRPr="00DB1498" w:rsidTr="00DB1498">
        <w:tc>
          <w:tcPr>
            <w:tcW w:w="8332" w:type="dxa"/>
            <w:gridSpan w:val="2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2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DB1498" w:rsidRPr="00DB1498" w:rsidTr="00DB1498">
        <w:tc>
          <w:tcPr>
            <w:tcW w:w="2120" w:type="dxa"/>
          </w:tcPr>
          <w:p w:rsidR="00DB1498" w:rsidRPr="00DB1498" w:rsidRDefault="00DB1498" w:rsidP="00AE39AC">
            <w:pPr>
              <w:tabs>
                <w:tab w:val="left" w:pos="540"/>
                <w:tab w:val="left" w:pos="798"/>
              </w:tabs>
              <w:ind w:left="500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DB149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12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B1498" w:rsidRPr="00DB1498" w:rsidTr="00DB1498">
        <w:tc>
          <w:tcPr>
            <w:tcW w:w="2120" w:type="dxa"/>
          </w:tcPr>
          <w:p w:rsidR="00DB1498" w:rsidRPr="00DB1498" w:rsidRDefault="00DB1498" w:rsidP="00AE39AC">
            <w:pPr>
              <w:tabs>
                <w:tab w:val="left" w:pos="540"/>
                <w:tab w:val="left" w:pos="798"/>
              </w:tabs>
              <w:ind w:left="500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DB149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12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DB1498" w:rsidRPr="00DB1498" w:rsidTr="00DB1498">
        <w:tc>
          <w:tcPr>
            <w:tcW w:w="8332" w:type="dxa"/>
            <w:gridSpan w:val="2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2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DB1498" w:rsidRPr="00DB1498" w:rsidTr="00DB1498">
        <w:tc>
          <w:tcPr>
            <w:tcW w:w="2120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DB1498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  <w:tc>
          <w:tcPr>
            <w:tcW w:w="6212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B1498" w:rsidRPr="00DB1498" w:rsidTr="00DB1498">
        <w:tc>
          <w:tcPr>
            <w:tcW w:w="8332" w:type="dxa"/>
            <w:gridSpan w:val="2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2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DB1498" w:rsidRPr="00DB1498" w:rsidTr="00DB1498">
        <w:tc>
          <w:tcPr>
            <w:tcW w:w="2120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DB14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6212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1498" w:rsidRPr="00DB1498" w:rsidTr="00DB1498">
        <w:tc>
          <w:tcPr>
            <w:tcW w:w="2120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B14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DB1498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212" w:type="dxa"/>
          </w:tcPr>
          <w:p w:rsidR="00DB1498" w:rsidRPr="00DB1498" w:rsidRDefault="00DB1498" w:rsidP="00AE39AC">
            <w:pPr>
              <w:tabs>
                <w:tab w:val="left" w:pos="798"/>
              </w:tabs>
              <w:ind w:left="500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B1498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B1498" w:rsidRPr="00DB1498" w:rsidRDefault="00DB1498" w:rsidP="00EE3042">
      <w:pPr>
        <w:tabs>
          <w:tab w:val="clear" w:pos="907"/>
          <w:tab w:val="clear" w:pos="1644"/>
          <w:tab w:val="left" w:pos="1200"/>
          <w:tab w:val="left" w:pos="1800"/>
          <w:tab w:val="left" w:pos="2400"/>
          <w:tab w:val="left" w:pos="3000"/>
        </w:tabs>
        <w:spacing w:before="120" w:after="120"/>
        <w:ind w:left="1418"/>
        <w:jc w:val="thaiDistribute"/>
        <w:rPr>
          <w:rFonts w:ascii="Angsana New" w:hAnsi="Angsana New"/>
          <w:sz w:val="28"/>
          <w:szCs w:val="28"/>
        </w:rPr>
      </w:pPr>
      <w:r w:rsidRPr="00DB1498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B1498">
        <w:rPr>
          <w:rFonts w:ascii="Angsana New" w:hAnsi="Angsana New"/>
          <w:sz w:val="28"/>
          <w:szCs w:val="28"/>
        </w:rPr>
        <w:t>(Business Model)</w:t>
      </w:r>
      <w:r w:rsidRPr="00DB1498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DB1498" w:rsidRPr="00DB1498" w:rsidRDefault="00DB1498" w:rsidP="00EE30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18" w:right="43"/>
        <w:jc w:val="thaiDistribute"/>
        <w:rPr>
          <w:rFonts w:ascii="Angsana New" w:hAnsi="Angsana New"/>
          <w:spacing w:val="4"/>
          <w:sz w:val="28"/>
          <w:szCs w:val="28"/>
        </w:rPr>
      </w:pPr>
      <w:r w:rsidRPr="00DB1498">
        <w:rPr>
          <w:rFonts w:ascii="Angsana New" w:hAnsi="Angsana New"/>
          <w:sz w:val="28"/>
          <w:szCs w:val="28"/>
          <w:cs/>
        </w:rPr>
        <w:t>ปัจจุบันฝ่ายบริหารของบริษัทฯอยู่ระหว่างการประเมินผลกระทบที่อาจมีต่อง</w:t>
      </w:r>
      <w:r w:rsidR="004866CE">
        <w:rPr>
          <w:rFonts w:ascii="Angsana New" w:hAnsi="Angsana New"/>
          <w:sz w:val="28"/>
          <w:szCs w:val="28"/>
          <w:cs/>
        </w:rPr>
        <w:t>บการเงินในปีที่เริ่มนำมาตรฐาน</w:t>
      </w:r>
      <w:r w:rsidRPr="00DB1498">
        <w:rPr>
          <w:rFonts w:ascii="Angsana New" w:hAnsi="Angsana New"/>
          <w:sz w:val="28"/>
          <w:szCs w:val="28"/>
          <w:cs/>
        </w:rPr>
        <w:t>ดังกล่าวมาถือปฏิบัติ</w:t>
      </w:r>
    </w:p>
    <w:p w:rsidR="005D2524" w:rsidRDefault="005D2524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B1498" w:rsidRDefault="00DB1498" w:rsidP="003478BA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97C40" w:rsidRPr="00A34A96" w:rsidRDefault="00097BE1" w:rsidP="008577C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26"/>
          <w:tab w:val="left" w:pos="3828"/>
        </w:tabs>
        <w:spacing w:before="120" w:after="120"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</w:t>
      </w:r>
    </w:p>
    <w:p w:rsidR="00FF5390" w:rsidRPr="008577CE" w:rsidRDefault="00FF5390" w:rsidP="00857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8577CE">
        <w:rPr>
          <w:rFonts w:ascii="Angsana New" w:hAnsi="Angsana New"/>
          <w:b/>
          <w:bCs/>
          <w:sz w:val="28"/>
          <w:szCs w:val="28"/>
          <w:cs/>
          <w:lang w:val="en-GB"/>
        </w:rPr>
        <w:t>เกณฑ์ในการจัดทำงบการเงินที่แสดงเงินลงทุนตามวิธีส่วนได้เสีย</w:t>
      </w:r>
    </w:p>
    <w:p w:rsidR="00FF5390" w:rsidRPr="008577CE" w:rsidRDefault="00FF5390" w:rsidP="00857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  <w:lang w:val="en-GB"/>
        </w:rPr>
      </w:pPr>
      <w:r w:rsidRPr="008577CE">
        <w:rPr>
          <w:rFonts w:ascii="Angsana New" w:hAnsi="Angsana New"/>
          <w:sz w:val="28"/>
          <w:szCs w:val="28"/>
          <w:cs/>
          <w:lang w:val="en-GB"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:rsidR="00697C40" w:rsidRDefault="00697C40" w:rsidP="00DB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5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8577CE">
        <w:rPr>
          <w:rFonts w:ascii="Angsana New" w:hAnsi="Angsana New"/>
          <w:b/>
          <w:bCs/>
          <w:sz w:val="28"/>
          <w:szCs w:val="28"/>
          <w:cs/>
          <w:lang w:val="en-GB"/>
        </w:rPr>
        <w:t>รายการ</w:t>
      </w:r>
      <w:r w:rsidRPr="008577CE">
        <w:rPr>
          <w:rFonts w:ascii="Angsana New" w:hAnsi="Angsana New"/>
          <w:b/>
          <w:bCs/>
          <w:sz w:val="28"/>
          <w:szCs w:val="28"/>
          <w:cs/>
        </w:rPr>
        <w:t>บัญชีที่เป็น</w:t>
      </w:r>
      <w:r w:rsidRPr="00697C40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:rsidR="00697C40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697C40">
        <w:rPr>
          <w:rFonts w:ascii="Angsana New" w:hAnsi="Angsana New"/>
          <w:sz w:val="28"/>
          <w:szCs w:val="28"/>
          <w:cs/>
          <w:lang w:val="en-GB"/>
        </w:rPr>
        <w:t>รายการ</w:t>
      </w:r>
      <w:r w:rsidRPr="00697C40">
        <w:rPr>
          <w:rFonts w:ascii="Angsana New" w:hAnsi="Angsana New"/>
          <w:sz w:val="28"/>
          <w:szCs w:val="28"/>
          <w:cs/>
        </w:rPr>
        <w:t>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:rsidR="00697C40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:rsidR="00697C40" w:rsidRPr="00BB6D65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7C40">
        <w:rPr>
          <w:rFonts w:ascii="Angsana New" w:hAnsi="Angsana New"/>
          <w:b/>
          <w:bCs/>
          <w:sz w:val="28"/>
          <w:szCs w:val="28"/>
          <w:cs/>
          <w:lang w:val="en-GB"/>
        </w:rPr>
        <w:t>รายงาน</w:t>
      </w:r>
      <w:r w:rsidRPr="00BB6D65">
        <w:rPr>
          <w:rFonts w:ascii="Angsana New" w:hAnsi="Angsana New"/>
          <w:b/>
          <w:bCs/>
          <w:sz w:val="28"/>
          <w:szCs w:val="28"/>
          <w:cs/>
        </w:rPr>
        <w:t>ทางการเงินจำแนกตามส่วนงาน</w:t>
      </w:r>
    </w:p>
    <w:p w:rsidR="00697C40" w:rsidRPr="00BB6D65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:rsidR="00697C40" w:rsidRPr="00B10B0C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B6D65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</w:t>
      </w:r>
      <w:r w:rsidR="00B23C7E">
        <w:rPr>
          <w:rFonts w:ascii="Angsana New" w:hAnsi="Angsana New"/>
          <w:sz w:val="28"/>
          <w:szCs w:val="28"/>
          <w:cs/>
        </w:rPr>
        <w:t>ริษัทเป็นเกณฑ์ในการกำหนดส่วน</w:t>
      </w:r>
      <w:r w:rsidR="00B23C7E" w:rsidRPr="00850398">
        <w:rPr>
          <w:rFonts w:ascii="Angsana New" w:hAnsi="Angsana New"/>
          <w:sz w:val="28"/>
          <w:szCs w:val="28"/>
          <w:cs/>
        </w:rPr>
        <w:t>งาน</w:t>
      </w:r>
      <w:r w:rsidR="00097BE1" w:rsidRPr="00850398">
        <w:rPr>
          <w:rFonts w:ascii="Angsana New" w:hAnsi="Angsana New"/>
          <w:sz w:val="28"/>
          <w:szCs w:val="28"/>
        </w:rPr>
        <w:t xml:space="preserve"> </w:t>
      </w:r>
      <w:r w:rsidRPr="00850398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Pr="00850398">
        <w:rPr>
          <w:rFonts w:ascii="Angsana New" w:hAnsi="Angsana New"/>
          <w:sz w:val="28"/>
          <w:szCs w:val="28"/>
        </w:rPr>
        <w:t>22)</w:t>
      </w:r>
    </w:p>
    <w:p w:rsidR="00697C40" w:rsidRPr="00B10B0C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สดและรายการเทียบเท่าเงินสด</w:t>
      </w:r>
    </w:p>
    <w:p w:rsidR="00021D81" w:rsidRDefault="00697C40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เงินสดและรายการเทียบเท่าเงินสดประกอบด้วย เงินสด เงินฝากธนาคารประเภทเผื่อเรียก และเงินลงทุนระยะสั้นที่มีสภาพคล่องสูง</w:t>
      </w:r>
    </w:p>
    <w:p w:rsidR="002A7F05" w:rsidRPr="00021D81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2A7F05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การค้าและลูกหนี้อื่น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ลูกหนี้การค้าและลูกหนี้อื่น แสดงในราคาตามใบแจ้งหนี้หักค่าเผื่อหนี้สงสัยจะสูญ</w:t>
      </w:r>
      <w:r w:rsidRPr="00B10B0C">
        <w:rPr>
          <w:rFonts w:ascii="Angsana New" w:hAnsi="Angsana New"/>
          <w:sz w:val="28"/>
          <w:szCs w:val="28"/>
        </w:rPr>
        <w:t xml:space="preserve"> </w:t>
      </w:r>
    </w:p>
    <w:p w:rsidR="006D39F2" w:rsidRPr="00DB1498" w:rsidRDefault="002A7F05" w:rsidP="00DB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บริษัทตั้งค่าเผื่อหนี้สงสัยจะสูญตามจำนวนที่คาดว่าจะเรียกเก็บเงินจากลูกหนี้ไม่ได้ ทั้งนี้ โดยพิจารณาจากประสบการณ์ในการเรียกเก็บหนี้ในอดีตควบคู่กับการวิเคราะห์ฐานะปัจจุบันของลูกหนี้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:rsidR="00B23C7E" w:rsidRDefault="002A7F05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ต้นทุนของสินค้าคำนวณโดยใช้วิธีถัวเฉลี่ยถ่วงน้ำหนัก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697C40" w:rsidRPr="00697C40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เงินลงทุน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นอกเหนือจากที่ถือไว้เพื่อค้าหรือตั้งใจถือไว้จนครบกำหนด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จัดประเภทเป็นหลักทรัพย์เผื่อขายและแสดงในมูลค่ายุติธรรม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กำไรหรือขาดทุนจากการตีราคาหลักทรัพย์ได้บันทึกในกำไรเบ็ดเสร็จอื่น</w:t>
      </w:r>
    </w:p>
    <w:p w:rsidR="001A7A78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:rsidR="002A7F05" w:rsidRPr="00B10B0C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ที่ดิน อาคารและอุปกรณ์แสดงด้วยราคาทุนหักค่าเสื่อมราคาสะสมและค่าเผื่อผลขาดทุนจากการด้อยค่า (ถ้ามี)</w:t>
      </w:r>
    </w:p>
    <w:p w:rsidR="00697C40" w:rsidRDefault="002A7F05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</w:t>
      </w:r>
      <w:r w:rsidRPr="00B10B0C">
        <w:rPr>
          <w:rFonts w:ascii="Angsana New" w:eastAsia="Arial Unicode MS" w:hAnsi="Angsana New"/>
          <w:sz w:val="28"/>
          <w:szCs w:val="28"/>
          <w:cs/>
        </w:rPr>
        <w:t>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</w:t>
      </w:r>
      <w:r w:rsidRPr="00B10B0C">
        <w:rPr>
          <w:rFonts w:ascii="Angsana New" w:hAnsi="Angsana New"/>
          <w:sz w:val="28"/>
          <w:szCs w:val="28"/>
          <w:cs/>
        </w:rPr>
        <w:t xml:space="preserve">  </w:t>
      </w:r>
      <w:r w:rsidRPr="00B10B0C">
        <w:rPr>
          <w:rFonts w:ascii="Angsana New" w:eastAsia="Arial Unicode MS" w:hAnsi="Angsana New"/>
          <w:sz w:val="28"/>
          <w:szCs w:val="28"/>
          <w:cs/>
        </w:rPr>
        <w:t>อายุการใช้ประโยชน์ของสินทรัพย์โดยประมาณแสดงได้ดังนี้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1984"/>
      </w:tblGrid>
      <w:tr w:rsidR="0003514E" w:rsidRPr="00B10B0C" w:rsidTr="0003514E">
        <w:tc>
          <w:tcPr>
            <w:tcW w:w="7655" w:type="dxa"/>
          </w:tcPr>
          <w:p w:rsidR="0003514E" w:rsidRPr="00B10B0C" w:rsidRDefault="0003514E" w:rsidP="006A120C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03514E" w:rsidRPr="00B10B0C" w:rsidRDefault="0003514E" w:rsidP="006A120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ระยะเวลา (ปี)</w:t>
            </w:r>
          </w:p>
        </w:tc>
      </w:tr>
      <w:tr w:rsidR="0003514E" w:rsidRPr="00B10B0C" w:rsidTr="0003514E">
        <w:trPr>
          <w:trHeight w:val="328"/>
        </w:trPr>
        <w:tc>
          <w:tcPr>
            <w:tcW w:w="7655" w:type="dxa"/>
          </w:tcPr>
          <w:p w:rsidR="0003514E" w:rsidRPr="00B10B0C" w:rsidRDefault="0003514E" w:rsidP="00B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10B0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3514E" w:rsidRPr="00B10B0C" w:rsidTr="0003514E">
        <w:tc>
          <w:tcPr>
            <w:tcW w:w="7655" w:type="dxa"/>
          </w:tcPr>
          <w:p w:rsidR="0003514E" w:rsidRPr="00B10B0C" w:rsidRDefault="0003514E" w:rsidP="00B23C7E">
            <w:pPr>
              <w:tabs>
                <w:tab w:val="clear" w:pos="454"/>
                <w:tab w:val="clear" w:pos="680"/>
                <w:tab w:val="clear" w:pos="907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3514E" w:rsidRPr="00B10B0C" w:rsidTr="0003514E">
        <w:tc>
          <w:tcPr>
            <w:tcW w:w="7655" w:type="dxa"/>
          </w:tcPr>
          <w:p w:rsidR="0003514E" w:rsidRPr="00B10B0C" w:rsidRDefault="0003514E" w:rsidP="00B23C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3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4" w:type="dxa"/>
          </w:tcPr>
          <w:p w:rsidR="0003514E" w:rsidRPr="00B10B0C" w:rsidRDefault="0003514E" w:rsidP="006A120C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:rsidR="00697C40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บริษัท</w:t>
      </w:r>
      <w:r w:rsidRPr="0003514E">
        <w:rPr>
          <w:rFonts w:ascii="Angsana New" w:eastAsia="Arial Unicode MS" w:hAnsi="Angsana New"/>
          <w:sz w:val="28"/>
          <w:szCs w:val="28"/>
          <w:cs/>
        </w:rPr>
        <w:t>ไม่</w:t>
      </w:r>
      <w:r w:rsidRPr="00B10B0C">
        <w:rPr>
          <w:rFonts w:ascii="Angsana New" w:hAnsi="Angsana New"/>
          <w:sz w:val="28"/>
          <w:szCs w:val="28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:rsidR="00EB5DFC" w:rsidRDefault="00EB5DFC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EB5DFC" w:rsidRDefault="00EB5DFC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ที่ดินที่ไม่ได้ใช้งาน</w:t>
      </w: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ที่ดินที่ไม่ได้ใช้งานแสดงในราคาทุนหักค่าเผื่อผลขาดทุนจากการด้อยค่า</w:t>
      </w: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สิทธิการเช่า</w:t>
      </w:r>
    </w:p>
    <w:p w:rsidR="0003514E" w:rsidRPr="00B10B0C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936237">
        <w:rPr>
          <w:rFonts w:ascii="Angsana New" w:hAnsi="Angsana New"/>
          <w:sz w:val="28"/>
          <w:szCs w:val="28"/>
          <w:cs/>
        </w:rPr>
        <w:t>สิทธิ</w:t>
      </w:r>
      <w:r w:rsidRPr="00B10B0C">
        <w:rPr>
          <w:rFonts w:ascii="Angsana New" w:eastAsia="Arial Unicode MS" w:hAnsi="Angsana New"/>
          <w:sz w:val="28"/>
          <w:szCs w:val="28"/>
          <w:cs/>
        </w:rPr>
        <w:t>การเช่าแสดงในราคาทุนหักค่าตัดจำหน่ายสะสมและค่าเผื่อผลขาดทุนจากการด้อยค่า</w:t>
      </w:r>
    </w:p>
    <w:p w:rsidR="00697C40" w:rsidRDefault="0003514E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ค่าตัดจำหน่ายที่บันทึกเป็นค่าใช้จ่ายในกำไรหรือขาดทุน คำนวณโดยวิธีเส้นตรง</w:t>
      </w:r>
      <w:r w:rsidRPr="00D03ACE">
        <w:rPr>
          <w:rFonts w:ascii="Angsana New" w:hAnsi="Angsana New"/>
          <w:sz w:val="28"/>
          <w:szCs w:val="28"/>
          <w:cs/>
        </w:rPr>
        <w:t xml:space="preserve">ตามอายุของสัญญาเช่าระยะเวลา </w:t>
      </w:r>
      <w:r w:rsidR="00B23C7E">
        <w:rPr>
          <w:rFonts w:ascii="Angsana New" w:hAnsi="Angsana New"/>
          <w:sz w:val="28"/>
          <w:szCs w:val="28"/>
        </w:rPr>
        <w:t xml:space="preserve">26 </w:t>
      </w:r>
      <w:r w:rsidRPr="00D03ACE">
        <w:rPr>
          <w:rFonts w:ascii="Angsana New" w:hAnsi="Angsana New"/>
          <w:sz w:val="28"/>
          <w:szCs w:val="28"/>
          <w:cs/>
        </w:rPr>
        <w:t>ถึง</w:t>
      </w:r>
      <w:r w:rsidRPr="00D03ACE">
        <w:rPr>
          <w:rFonts w:ascii="Angsana New" w:hAnsi="Angsana New"/>
          <w:sz w:val="28"/>
          <w:szCs w:val="28"/>
        </w:rPr>
        <w:t xml:space="preserve"> 27 </w:t>
      </w:r>
      <w:r w:rsidRPr="00D03ACE">
        <w:rPr>
          <w:rFonts w:ascii="Angsana New" w:hAnsi="Angsana New"/>
          <w:sz w:val="28"/>
          <w:szCs w:val="28"/>
          <w:cs/>
        </w:rPr>
        <w:t>ปี</w:t>
      </w:r>
    </w:p>
    <w:p w:rsidR="00936237" w:rsidRPr="00A026C3" w:rsidRDefault="00936237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D03ACE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:rsidR="00936237" w:rsidRPr="00A026C3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ยอดสินทรัพย์คงเหลือตามบัญชีของบริษัทได้รับการทบทวน ณ ทุกวันที่ในรายงานว่า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มีข้อบ่งชี้เรื่องการด้อยค่าหรือไม่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</w:rPr>
        <w:t>(</w:t>
      </w:r>
      <w:r w:rsidRPr="00A026C3">
        <w:rPr>
          <w:rFonts w:ascii="Angsana New" w:hAnsi="Angsana New"/>
          <w:sz w:val="28"/>
          <w:szCs w:val="28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A026C3">
        <w:rPr>
          <w:rFonts w:ascii="Angsana New" w:hAnsi="Angsana New"/>
          <w:color w:val="FFFFFF"/>
          <w:sz w:val="28"/>
          <w:szCs w:val="28"/>
        </w:rPr>
        <w:t>_</w:t>
      </w:r>
      <w:r w:rsidRPr="00A026C3">
        <w:rPr>
          <w:rFonts w:ascii="Angsana New" w:hAnsi="Angsana New"/>
          <w:sz w:val="28"/>
          <w:szCs w:val="28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97C40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 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และบริษัทจะบันทึกโอนกลับรายการขาดทุนจากการด้อยค่าโดยถือเป็นรายได้อื่น เมื่อมีข้อบ่งชี้ว่าการด้อยค่าดังกล่าวไม่มีอยู่อีกต่อไปหรือยังคง มีอยู่แต่เป็นไปในทางที่ลดลง</w:t>
      </w:r>
    </w:p>
    <w:p w:rsidR="00936237" w:rsidRPr="00A026C3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6C3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03514E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936237" w:rsidRPr="00A026C3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026C3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:rsidR="00936237" w:rsidRPr="00936237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220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  <w:lang w:val="en-GB"/>
        </w:rPr>
        <w:t xml:space="preserve">-   </w:t>
      </w:r>
      <w:r w:rsidRPr="00936237">
        <w:rPr>
          <w:rFonts w:ascii="Angsana New" w:hAnsi="Angsana New"/>
          <w:sz w:val="28"/>
          <w:szCs w:val="28"/>
          <w:cs/>
          <w:lang w:val="en-GB"/>
        </w:rPr>
        <w:t>กองทุน</w:t>
      </w:r>
      <w:r w:rsidRPr="00936237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สำรองเลี้ยงชีพพนักงาน</w:t>
      </w:r>
    </w:p>
    <w:p w:rsidR="0003514E" w:rsidRDefault="00936237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z w:val="28"/>
          <w:szCs w:val="28"/>
          <w:cs/>
        </w:rPr>
        <w:t>บริษัท</w:t>
      </w:r>
      <w:r w:rsidRPr="00A026C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กองทุนภายนอก กองทุนสำรองเลี้ยงชีพดังกล่าวได้รับเงินสะสมเข้ากองทุนจากพนักงาน</w:t>
      </w:r>
      <w:r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>ในอัตราร้อย</w:t>
      </w:r>
      <w:r w:rsidRPr="0019656A">
        <w:rPr>
          <w:rFonts w:ascii="Angsana New" w:hAnsi="Angsana New" w:hint="cs"/>
          <w:spacing w:val="-2"/>
          <w:sz w:val="28"/>
          <w:szCs w:val="28"/>
          <w:cs/>
          <w:lang w:val="x-none" w:eastAsia="x-none"/>
        </w:rPr>
        <w:t xml:space="preserve">ละ </w:t>
      </w:r>
      <w:r w:rsidRPr="0019656A">
        <w:rPr>
          <w:rFonts w:ascii="Angsana New" w:hAnsi="Angsana New"/>
          <w:spacing w:val="-2"/>
          <w:sz w:val="28"/>
          <w:szCs w:val="28"/>
          <w:lang w:eastAsia="x-none"/>
        </w:rPr>
        <w:t>2 - 15</w:t>
      </w:r>
      <w:r w:rsidRPr="0019656A">
        <w:rPr>
          <w:rFonts w:ascii="Angsana New" w:hAnsi="Angsana New"/>
          <w:spacing w:val="-2"/>
          <w:sz w:val="28"/>
          <w:szCs w:val="28"/>
          <w:lang w:val="x-none" w:eastAsia="x-none"/>
        </w:rPr>
        <w:t xml:space="preserve"> 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ของเงินเดือน และบริษัทจ่ายสมทบเป็นรายเดือนเข้ากองทุนนี้ ในอัตราร้อยละ </w:t>
      </w:r>
      <w:r w:rsidRPr="0019656A">
        <w:rPr>
          <w:rFonts w:ascii="Angsana New" w:hAnsi="Angsana New"/>
          <w:spacing w:val="-2"/>
          <w:sz w:val="28"/>
          <w:szCs w:val="28"/>
          <w:lang w:eastAsia="x-none"/>
        </w:rPr>
        <w:t>2</w:t>
      </w:r>
      <w:r w:rsidRPr="0019656A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 xml:space="preserve"> ของเงินเดือนพนักงาน เงิน</w:t>
      </w:r>
      <w:r w:rsidRPr="00A026C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4B4853" w:rsidRPr="004B4853" w:rsidRDefault="004B4853" w:rsidP="00B23C7E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851" w:right="43" w:hanging="218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4B4853">
        <w:rPr>
          <w:rFonts w:ascii="Angsana New" w:hAnsi="Angsana New"/>
          <w:sz w:val="28"/>
          <w:szCs w:val="28"/>
          <w:cs/>
          <w:lang w:val="en-GB"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พนักงาน</w:t>
      </w:r>
    </w:p>
    <w:p w:rsidR="004B4853" w:rsidRP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  <w:lang w:val="x-none" w:eastAsia="x-none"/>
        </w:rPr>
      </w:pPr>
      <w:r w:rsidRPr="004B4853">
        <w:rPr>
          <w:rFonts w:ascii="Angsana New" w:hAnsi="Angsana New"/>
          <w:i/>
          <w:iCs/>
          <w:sz w:val="28"/>
          <w:szCs w:val="28"/>
          <w:cs/>
        </w:rPr>
        <w:t>ผลประโยชน์</w:t>
      </w: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ระยะสั้นของพนักงาน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4B4853">
        <w:rPr>
          <w:rFonts w:ascii="Angsana New" w:hAnsi="Angsana New"/>
          <w:spacing w:val="-2"/>
          <w:sz w:val="28"/>
          <w:szCs w:val="28"/>
          <w:cs/>
          <w:lang w:val="x-none" w:eastAsia="x-none"/>
        </w:rPr>
        <w:t>บริ</w:t>
      </w:r>
      <w:r w:rsidRPr="00A026C3">
        <w:rPr>
          <w:rFonts w:ascii="Angsana New" w:hAnsi="Angsana New"/>
          <w:sz w:val="28"/>
          <w:szCs w:val="28"/>
          <w:cs/>
        </w:rPr>
        <w:t>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936237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i/>
          <w:iCs/>
          <w:sz w:val="28"/>
          <w:szCs w:val="28"/>
        </w:rPr>
      </w:pPr>
      <w:r w:rsidRPr="00A026C3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</w:t>
      </w:r>
      <w:r>
        <w:rPr>
          <w:rFonts w:ascii="Angsana New" w:hAnsi="Angsana New" w:hint="cs"/>
          <w:i/>
          <w:iCs/>
          <w:sz w:val="28"/>
          <w:szCs w:val="28"/>
          <w:cs/>
        </w:rPr>
        <w:t>น</w:t>
      </w:r>
    </w:p>
    <w:p w:rsidR="004B4853" w:rsidRP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  <w:u w:val="single"/>
        </w:rPr>
      </w:pPr>
      <w:r w:rsidRPr="004B4853">
        <w:rPr>
          <w:rFonts w:ascii="Angsana New" w:hAnsi="Angsana New"/>
          <w:sz w:val="28"/>
          <w:szCs w:val="28"/>
          <w:u w:val="single"/>
          <w:cs/>
        </w:rPr>
        <w:lastRenderedPageBreak/>
        <w:t>โครงการสมทบเงิน</w:t>
      </w:r>
    </w:p>
    <w:p w:rsidR="00A34A96" w:rsidRPr="006D39F2" w:rsidRDefault="004B4853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>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A026C3">
        <w:rPr>
          <w:rFonts w:ascii="Angsana New" w:hAnsi="Angsana New"/>
          <w:sz w:val="28"/>
          <w:szCs w:val="28"/>
        </w:rPr>
        <w:t xml:space="preserve"> </w:t>
      </w:r>
      <w:r w:rsidRPr="00A026C3">
        <w:rPr>
          <w:rFonts w:ascii="Angsana New" w:hAnsi="Angsana New"/>
          <w:sz w:val="28"/>
          <w:szCs w:val="28"/>
          <w:cs/>
        </w:rPr>
        <w:t xml:space="preserve">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A026C3">
        <w:rPr>
          <w:rFonts w:ascii="Angsana New" w:hAnsi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026C3">
        <w:rPr>
          <w:rFonts w:ascii="Angsana New" w:hAnsi="Angsana New"/>
          <w:sz w:val="28"/>
          <w:szCs w:val="28"/>
        </w:rPr>
        <w:t>Projected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Unit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Credit</w:t>
      </w:r>
      <w:r w:rsidRPr="00A026C3">
        <w:rPr>
          <w:rFonts w:ascii="Angsana New" w:hAnsi="Angsana New"/>
          <w:sz w:val="28"/>
          <w:szCs w:val="28"/>
          <w:cs/>
        </w:rPr>
        <w:t xml:space="preserve"> </w:t>
      </w:r>
      <w:r w:rsidRPr="00A026C3">
        <w:rPr>
          <w:rFonts w:ascii="Angsana New" w:hAnsi="Angsana New"/>
          <w:sz w:val="28"/>
          <w:szCs w:val="28"/>
        </w:rPr>
        <w:t>Method)</w:t>
      </w:r>
      <w:r w:rsidRPr="00A026C3">
        <w:rPr>
          <w:rFonts w:ascii="Angsana New" w:hAnsi="Angsana New"/>
          <w:sz w:val="28"/>
          <w:szCs w:val="28"/>
          <w:cs/>
        </w:rPr>
        <w:t xml:space="preserve"> โดยบริษัทได้ทำการประเมินภาระผูกพันดังกล่าวตามหลักคณิตศาสตร์ประกันภัย </w:t>
      </w:r>
    </w:p>
    <w:p w:rsidR="004B4853" w:rsidRDefault="004B4853" w:rsidP="009E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 w:hint="cs"/>
          <w:sz w:val="28"/>
          <w:szCs w:val="28"/>
        </w:rPr>
      </w:pPr>
      <w:r w:rsidRPr="009E3EF0">
        <w:rPr>
          <w:rFonts w:ascii="Angsana New" w:hAnsi="Angsana New"/>
          <w:spacing w:val="4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9E3EF0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E3EF0">
        <w:rPr>
          <w:rFonts w:asciiTheme="majorBidi" w:hAnsiTheme="majorBidi" w:cstheme="majorBidi"/>
          <w:spacing w:val="4"/>
          <w:sz w:val="28"/>
          <w:szCs w:val="28"/>
        </w:rPr>
        <w:t>(Actuarial gains and losses)</w:t>
      </w:r>
      <w:r w:rsidRPr="009E3EF0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E3EF0">
        <w:rPr>
          <w:rFonts w:ascii="Angsana New" w:hAnsi="Angsana New"/>
          <w:spacing w:val="4"/>
          <w:sz w:val="28"/>
          <w:szCs w:val="28"/>
          <w:cs/>
        </w:rPr>
        <w:t>สำหรับโครงการ</w:t>
      </w:r>
      <w:r w:rsidRPr="00A026C3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 w:hint="cs"/>
          <w:b/>
          <w:bCs/>
          <w:sz w:val="28"/>
          <w:szCs w:val="28"/>
          <w:cs/>
          <w:lang w:val="th-TH"/>
        </w:rPr>
      </w:pPr>
      <w:r w:rsidRPr="00B10B0C">
        <w:rPr>
          <w:rFonts w:ascii="Angsana New" w:hAnsi="Angsana New"/>
          <w:b/>
          <w:bCs/>
          <w:sz w:val="28"/>
          <w:szCs w:val="28"/>
          <w:cs/>
          <w:lang w:val="th-TH"/>
        </w:rPr>
        <w:t>ประมาณการ</w:t>
      </w:r>
      <w:r w:rsidRPr="004B4853">
        <w:rPr>
          <w:rFonts w:ascii="Angsana New" w:hAnsi="Angsana New"/>
          <w:b/>
          <w:bCs/>
          <w:sz w:val="28"/>
          <w:szCs w:val="28"/>
          <w:cs/>
        </w:rPr>
        <w:t>หนี้สิน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 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 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t>รายได้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จะรับรู้ในกำไรหรือขาดทุนเมื่อได้โอนความเสี่ยงและผลตอบแทนที่เป็นสาระสำคัญ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รายได้อื่นรับรู้ตามเกณฑ์คงค้าง</w:t>
      </w:r>
    </w:p>
    <w:p w:rsidR="007E0F91" w:rsidRDefault="007E0F91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</w:p>
    <w:p w:rsidR="007E0F91" w:rsidRPr="00B10B0C" w:rsidRDefault="007E0F91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ค่าใช้จ่าย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4B4853" w:rsidRPr="00A026C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ภาษี</w:t>
      </w:r>
      <w:r w:rsidRPr="004B4853">
        <w:rPr>
          <w:rFonts w:ascii="Angsana New" w:hAnsi="Angsana New"/>
          <w:b/>
          <w:bCs/>
          <w:sz w:val="28"/>
          <w:szCs w:val="28"/>
          <w:cs/>
          <w:lang w:val="th-TH"/>
        </w:rPr>
        <w:t>เงิน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ได้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</w:t>
      </w:r>
      <w:r w:rsidRPr="004B4853">
        <w:rPr>
          <w:rFonts w:ascii="Angsana New" w:hAnsi="Angsana New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4B4853" w:rsidRPr="00B10B0C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  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</w:p>
    <w:p w:rsidR="004B4853" w:rsidRDefault="004B4853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659E6" w:rsidRPr="00B10B0C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การใช้ประมาณการ</w:t>
      </w:r>
    </w:p>
    <w:p w:rsidR="008659E6" w:rsidRPr="00B10B0C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 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</w:t>
      </w:r>
      <w:r w:rsidR="009211F5">
        <w:rPr>
          <w:rFonts w:ascii="Angsana New" w:hAnsi="Angsana New"/>
          <w:sz w:val="28"/>
          <w:szCs w:val="28"/>
          <w:cs/>
        </w:rPr>
        <w:t xml:space="preserve">ิน ตลอดจนหนี้สินที่อาจเกิดขึ้น </w:t>
      </w:r>
      <w:r w:rsidRPr="00B10B0C">
        <w:rPr>
          <w:rFonts w:ascii="Angsana New" w:hAnsi="Angsana New"/>
          <w:sz w:val="28"/>
          <w:szCs w:val="28"/>
          <w:cs/>
        </w:rPr>
        <w:t>ด้วยเหตุดังกล่าวผลของรายการเมื่อเกิดขึ้นจริงจึงอาจแตกต่างไปจากที่ได้</w:t>
      </w:r>
      <w:r w:rsidR="009211F5">
        <w:rPr>
          <w:rFonts w:ascii="Angsana New" w:hAnsi="Angsana New" w:hint="cs"/>
          <w:sz w:val="28"/>
          <w:szCs w:val="28"/>
          <w:cs/>
        </w:rPr>
        <w:t xml:space="preserve">           </w:t>
      </w:r>
      <w:r w:rsidRPr="00B10B0C">
        <w:rPr>
          <w:rFonts w:ascii="Angsana New" w:hAnsi="Angsana New"/>
          <w:sz w:val="28"/>
          <w:szCs w:val="28"/>
          <w:cs/>
        </w:rPr>
        <w:t>ประมาณการไว้</w:t>
      </w:r>
    </w:p>
    <w:p w:rsidR="008659E6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8659E6" w:rsidRPr="00961BD3" w:rsidRDefault="008659E6" w:rsidP="00B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61BD3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 ได้แก่</w:t>
      </w:r>
    </w:p>
    <w:p w:rsidR="008659E6" w:rsidRPr="00961BD3" w:rsidRDefault="008659E6" w:rsidP="00B7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61BD3">
        <w:rPr>
          <w:rFonts w:ascii="Angsana New" w:hAnsi="Angsana New"/>
          <w:sz w:val="28"/>
          <w:szCs w:val="28"/>
          <w:cs/>
        </w:rPr>
        <w:t xml:space="preserve">ผลประโยชน์พนักงาน </w:t>
      </w:r>
    </w:p>
    <w:p w:rsidR="008659E6" w:rsidRPr="00961BD3" w:rsidRDefault="008659E6" w:rsidP="00B7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61BD3">
        <w:rPr>
          <w:rFonts w:ascii="Angsana New" w:hAnsi="Angsana New"/>
          <w:sz w:val="28"/>
          <w:szCs w:val="28"/>
          <w:cs/>
        </w:rPr>
        <w:t>มูลค่าปัจจุบันของโครงการผลประโยชน์ขึ้นอยู่กับปัจจัยที่ใช้ในการคำนวณ</w:t>
      </w:r>
      <w:r w:rsidR="002754FF">
        <w:rPr>
          <w:rFonts w:ascii="Angsana New" w:hAnsi="Angsana New"/>
          <w:sz w:val="28"/>
          <w:szCs w:val="28"/>
          <w:cs/>
        </w:rPr>
        <w:t>ตามหลักคณิตศาสตร์ประกันภัย</w:t>
      </w:r>
      <w:r w:rsidRPr="00961BD3">
        <w:rPr>
          <w:rFonts w:ascii="Angsana New" w:hAnsi="Angsana New"/>
          <w:sz w:val="28"/>
          <w:szCs w:val="28"/>
          <w:cs/>
        </w:rPr>
        <w:t>โดยประกอบด้วยสมมติฐานหลายตัว รวมถึงสมมติฐานเกี่ยวกับอัตราคิดลด อัตราการขึ้นเงินเดือนและอัตรา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961BD3">
        <w:rPr>
          <w:rFonts w:ascii="Angsana New" w:hAnsi="Angsana New"/>
          <w:sz w:val="28"/>
          <w:szCs w:val="28"/>
          <w:cs/>
        </w:rPr>
        <w:t xml:space="preserve">การลาออก 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รายละเอียดสมมติฐานที่สำคัญได้เปิดเผยไว้ในหมายเหตุข้อ </w:t>
      </w:r>
      <w:r>
        <w:rPr>
          <w:rFonts w:ascii="Angsana New" w:hAnsi="Angsana New"/>
          <w:sz w:val="28"/>
          <w:szCs w:val="28"/>
        </w:rPr>
        <w:t>16</w:t>
      </w:r>
    </w:p>
    <w:p w:rsidR="006D39F2" w:rsidRDefault="006D39F2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</w:p>
    <w:p w:rsidR="008659E6" w:rsidRPr="00961BD3" w:rsidRDefault="008659E6" w:rsidP="00B7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61BD3">
        <w:rPr>
          <w:rFonts w:ascii="Angsana New" w:hAnsi="Angsana New"/>
          <w:sz w:val="28"/>
          <w:szCs w:val="28"/>
          <w:cs/>
        </w:rPr>
        <w:lastRenderedPageBreak/>
        <w:t>การรับรู้สินทรัพย์ภาษีเงินได้รอตัดบัญชี</w:t>
      </w:r>
    </w:p>
    <w:p w:rsidR="00955F24" w:rsidRDefault="008659E6" w:rsidP="00B7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961BD3">
        <w:rPr>
          <w:rFonts w:ascii="Angsana New" w:hAnsi="Angsana New"/>
          <w:sz w:val="28"/>
          <w:szCs w:val="28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ที่จะนำผลแตกต่างชั่วคราวมาใช้หักภาษีได้ ในการพิจารณากำไรทางภาษีในอนาคต กลุ่มบริษัทได้มีการพิจารณาถึงการคาดการณ์ผลประกอบการล่าสุดที่มีอยู่ ดังนั้น การรับรู้สินทรัพย์ภาษีเงินได้รอตัดบัญชีจึงมาจากการใช้สมมติฐานเกี่ยวกับผลประกอบการในอนาคตของการกลุ่มบริษัท</w:t>
      </w:r>
    </w:p>
    <w:p w:rsidR="008659E6" w:rsidRPr="006E3D85" w:rsidRDefault="008659E6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240" w:line="240" w:lineRule="auto"/>
        <w:ind w:left="426" w:right="45"/>
        <w:jc w:val="thaiDistribute"/>
        <w:rPr>
          <w:rFonts w:ascii="Angsana New" w:hAnsi="Angsana New"/>
          <w:b/>
          <w:bCs/>
          <w:sz w:val="28"/>
          <w:szCs w:val="28"/>
        </w:rPr>
      </w:pPr>
      <w:r w:rsidRPr="006E3D85">
        <w:rPr>
          <w:rFonts w:ascii="Angsana New" w:hAnsi="Angsana New"/>
          <w:b/>
          <w:bCs/>
          <w:sz w:val="28"/>
          <w:szCs w:val="28"/>
          <w:cs/>
        </w:rPr>
        <w:t>กำไร</w:t>
      </w:r>
      <w:r w:rsidRPr="006E3D85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6E3D85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2754FF" w:rsidRDefault="008659E6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after="120" w:line="240" w:lineRule="auto"/>
        <w:ind w:left="426" w:right="45"/>
        <w:jc w:val="thaiDistribute"/>
        <w:rPr>
          <w:rFonts w:ascii="Angsana New" w:hAnsi="Angsana New"/>
          <w:sz w:val="28"/>
          <w:szCs w:val="28"/>
        </w:rPr>
      </w:pPr>
      <w:r w:rsidRPr="006E3D85">
        <w:rPr>
          <w:rFonts w:ascii="Angsana New" w:hAnsi="Angsana New"/>
          <w:sz w:val="28"/>
          <w:szCs w:val="28"/>
          <w:cs/>
        </w:rPr>
        <w:t>กำไร</w:t>
      </w:r>
      <w:r w:rsidRPr="006E3D85">
        <w:rPr>
          <w:rFonts w:ascii="Angsana New" w:hAnsi="Angsana New" w:hint="cs"/>
          <w:sz w:val="28"/>
          <w:szCs w:val="28"/>
          <w:cs/>
        </w:rPr>
        <w:t>(ขาดทุน)</w:t>
      </w:r>
      <w:r w:rsidRPr="006E3D85">
        <w:rPr>
          <w:rFonts w:ascii="Angsana New" w:hAnsi="Angsana New"/>
          <w:sz w:val="28"/>
          <w:szCs w:val="28"/>
          <w:cs/>
        </w:rPr>
        <w:t>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:rsidR="002754FF" w:rsidRPr="00C71117" w:rsidRDefault="002754FF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71117">
        <w:rPr>
          <w:rFonts w:ascii="Angsana New" w:hAnsi="Angsana New" w:hint="cs"/>
          <w:b/>
          <w:bCs/>
          <w:sz w:val="28"/>
          <w:szCs w:val="28"/>
          <w:cs/>
        </w:rPr>
        <w:t>ข้อมูลจำแนกส่วนงาน</w:t>
      </w:r>
    </w:p>
    <w:p w:rsidR="002754FF" w:rsidRPr="00C71117" w:rsidRDefault="002754FF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ส่วนงานทางธุรกิจแสดงให้เห็นถึงผลิตภัณ</w:t>
      </w:r>
      <w:r w:rsidR="009B2ADB" w:rsidRPr="00C71117">
        <w:rPr>
          <w:rFonts w:ascii="Angsana New" w:hAnsi="Angsana New" w:hint="cs"/>
          <w:sz w:val="28"/>
          <w:szCs w:val="28"/>
          <w:cs/>
        </w:rPr>
        <w:t>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:rsidR="00006503" w:rsidRDefault="009B2ADB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C71117">
        <w:rPr>
          <w:rFonts w:ascii="Angsana New" w:hAnsi="Angsana New" w:hint="cs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:rsidR="00F24964" w:rsidRPr="00A34A96" w:rsidRDefault="00F24964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34A9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:rsidR="00F24964" w:rsidRPr="00A34A96" w:rsidRDefault="00F24964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F24964" w:rsidRPr="00A34A96" w:rsidRDefault="00F24964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F24964" w:rsidRPr="00A34A96" w:rsidRDefault="00F24964" w:rsidP="0097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 xml:space="preserve">1 </w:t>
      </w:r>
      <w:r w:rsidR="009757F1">
        <w:rPr>
          <w:rFonts w:ascii="Angsana New" w:hAnsi="Angsana New"/>
          <w:sz w:val="28"/>
          <w:szCs w:val="28"/>
        </w:rPr>
        <w:t xml:space="preserve">        </w:t>
      </w:r>
      <w:r w:rsidRPr="00A34A9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F24964" w:rsidRPr="00A34A96" w:rsidRDefault="00F24964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2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:rsidR="00F24964" w:rsidRPr="00A34A96" w:rsidRDefault="00F24964" w:rsidP="00955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 xml:space="preserve">ระดับ </w:t>
      </w:r>
      <w:r w:rsidRPr="00A34A96">
        <w:rPr>
          <w:rFonts w:ascii="Angsana New" w:hAnsi="Angsana New"/>
          <w:sz w:val="28"/>
          <w:szCs w:val="28"/>
        </w:rPr>
        <w:t>3</w:t>
      </w:r>
      <w:r w:rsidRPr="00A34A96">
        <w:rPr>
          <w:rFonts w:ascii="Angsana New" w:hAnsi="Angsana New"/>
          <w:sz w:val="28"/>
          <w:szCs w:val="28"/>
        </w:rPr>
        <w:tab/>
      </w:r>
      <w:r w:rsidRPr="00A34A96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955F24" w:rsidRPr="009B2ADB" w:rsidRDefault="00F24964" w:rsidP="006D3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A34A96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ณ</w:t>
      </w:r>
      <w:r w:rsidRPr="00A34A96">
        <w:rPr>
          <w:rFonts w:ascii="Angsana New" w:hAnsi="Angsana New"/>
          <w:sz w:val="28"/>
          <w:szCs w:val="28"/>
        </w:rPr>
        <w:t xml:space="preserve"> </w:t>
      </w:r>
      <w:r w:rsidRPr="00A34A96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F1930" w:rsidRPr="00A34A96" w:rsidRDefault="00F2053F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A34A9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F2053F" w:rsidRPr="00C8551D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หมายถึง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283"/>
        <w:gridCol w:w="4394"/>
      </w:tblGrid>
      <w:tr w:rsidR="00F2053F" w:rsidRPr="00C8551D" w:rsidTr="00EC00BC">
        <w:trPr>
          <w:trHeight w:hRule="exact" w:val="432"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tcBorders>
              <w:top w:val="single" w:sz="4" w:space="0" w:color="auto"/>
            </w:tcBorders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</w:t>
            </w:r>
            <w:r w:rsidR="00EC00BC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สุพัฒนี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left="1457" w:right="-108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ซิตี้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พิบูล จำกัด (มหาชน)</w:t>
            </w:r>
            <w:r w:rsidR="00E0034D">
              <w:rPr>
                <w:rFonts w:ascii="Angsana New" w:hAnsi="Angsana New"/>
                <w:b/>
                <w:sz w:val="28"/>
                <w:szCs w:val="28"/>
              </w:rPr>
              <w:t>*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697D9A" w:rsidRPr="00C8551D" w:rsidRDefault="00697D9A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</w:t>
            </w:r>
            <w:r w:rsidR="00E0034D">
              <w:rPr>
                <w:rFonts w:ascii="Angsana New" w:hAnsi="Angsana New"/>
                <w:b/>
                <w:sz w:val="28"/>
                <w:szCs w:val="28"/>
                <w:cs/>
              </w:rPr>
              <w:t>ท โชคชัยพิบูล จำกัด (บริษัทย่อย</w:t>
            </w:r>
            <w:r w:rsidR="00E0034D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E0034D">
              <w:rPr>
                <w:rFonts w:ascii="Angsana New" w:hAnsi="Angsana New" w:hint="cs"/>
                <w:b/>
                <w:sz w:val="28"/>
                <w:szCs w:val="28"/>
                <w:cs/>
              </w:rPr>
              <w:t>ขอ</w:t>
            </w:r>
            <w:r w:rsidR="00E0034D" w:rsidRPr="00EC00BC">
              <w:rPr>
                <w:rFonts w:ascii="Angsana New" w:hAnsi="Angsana New" w:hint="cs"/>
                <w:bCs/>
                <w:sz w:val="28"/>
                <w:szCs w:val="28"/>
                <w:cs/>
              </w:rPr>
              <w:t>ง</w:t>
            </w:r>
            <w:r w:rsidR="00E0034D" w:rsidRPr="00EC00BC">
              <w:rPr>
                <w:rFonts w:ascii="Angsana New" w:hAnsi="Angsana New"/>
                <w:bCs/>
                <w:sz w:val="28"/>
                <w:szCs w:val="28"/>
              </w:rPr>
              <w:t>*)</w:t>
            </w:r>
          </w:p>
        </w:tc>
        <w:tc>
          <w:tcPr>
            <w:tcW w:w="283" w:type="dxa"/>
            <w:vAlign w:val="bottom"/>
          </w:tcPr>
          <w:p w:rsidR="00697D9A" w:rsidRPr="00C8551D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697D9A" w:rsidRPr="00C8551D" w:rsidRDefault="00697D9A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rPr>
          <w:trHeight w:hRule="exact" w:val="432"/>
        </w:trPr>
        <w:tc>
          <w:tcPr>
            <w:tcW w:w="4962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EC00BC">
        <w:tc>
          <w:tcPr>
            <w:tcW w:w="4962" w:type="dxa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:rsidR="00F2053F" w:rsidRPr="00C8551D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6E1D17" w:rsidRPr="00C8551D" w:rsidRDefault="00EA4DE6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144"/>
      </w:tblGrid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C8551D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าที่ตกลงร่วมกับฝ่ายบริหาร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F96FD3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C8551D" w:rsidRDefault="004302A6" w:rsidP="001447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C8551D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C8551D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C8551D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C8551D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="00B23BB2" w:rsidRPr="00C8551D">
        <w:rPr>
          <w:rFonts w:ascii="Angsana New" w:hAnsi="Angsana New"/>
          <w:sz w:val="28"/>
          <w:szCs w:val="28"/>
          <w:cs/>
        </w:rPr>
        <w:t xml:space="preserve"> </w:t>
      </w:r>
      <w:r w:rsidR="007422C5" w:rsidRPr="00C8551D">
        <w:rPr>
          <w:rFonts w:ascii="Angsana New" w:hAnsi="Angsana New"/>
          <w:sz w:val="28"/>
          <w:szCs w:val="28"/>
          <w:cs/>
        </w:rPr>
        <w:t>ธันวาคม</w:t>
      </w:r>
      <w:r w:rsidR="00D174F3" w:rsidRPr="00C8551D">
        <w:rPr>
          <w:rFonts w:ascii="Angsana New" w:hAnsi="Angsana New"/>
          <w:sz w:val="28"/>
          <w:szCs w:val="28"/>
          <w:cs/>
        </w:rPr>
        <w:t xml:space="preserve"> </w:t>
      </w:r>
      <w:r w:rsidR="00B5724F">
        <w:rPr>
          <w:rFonts w:ascii="Angsana New" w:hAnsi="Angsana New"/>
          <w:sz w:val="28"/>
          <w:szCs w:val="28"/>
        </w:rPr>
        <w:t xml:space="preserve">2561 </w:t>
      </w:r>
      <w:r w:rsidR="00B5724F">
        <w:rPr>
          <w:rFonts w:ascii="Angsana New" w:hAnsi="Angsana New" w:hint="cs"/>
          <w:sz w:val="28"/>
          <w:szCs w:val="28"/>
          <w:cs/>
        </w:rPr>
        <w:t xml:space="preserve">และ </w:t>
      </w:r>
      <w:r w:rsidR="00B5724F">
        <w:rPr>
          <w:rFonts w:ascii="Angsana New" w:hAnsi="Angsana New"/>
          <w:sz w:val="28"/>
          <w:szCs w:val="28"/>
        </w:rPr>
        <w:t>2560</w:t>
      </w:r>
      <w:r w:rsidR="009D0E8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2BFA" w:rsidRPr="00C8551D" w:rsidRDefault="001E2BFA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C8551D" w:rsidTr="000F18C6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A95E74" w:rsidRPr="00C8551D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B5724F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1969" w:rsidRPr="00C8551D" w:rsidRDefault="00613099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11969" w:rsidRPr="00C8551D" w:rsidTr="00817B25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C8551D" w:rsidTr="00B5724F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1969" w:rsidRPr="00C8551D" w:rsidRDefault="00F11969" w:rsidP="00B5724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01D" w:rsidRPr="00C8551D" w:rsidTr="00B75FC3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691F2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B75FC3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301D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793C3C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4D05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01D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908" w:rsidRPr="00C8551D" w:rsidRDefault="00B75FC3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</w:tr>
      <w:tr w:rsidR="009F6239" w:rsidRPr="00C8551D" w:rsidTr="00817B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908" w:rsidRPr="00C8551D" w:rsidRDefault="00B75FC3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</w:t>
            </w:r>
          </w:p>
        </w:tc>
      </w:tr>
      <w:tr w:rsidR="00527449" w:rsidRPr="00C8551D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449" w:rsidRPr="00C8551D" w:rsidRDefault="0052744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27449" w:rsidRPr="00C8551D" w:rsidRDefault="0052744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B75FC3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527449" w:rsidRPr="00C8551D" w:rsidRDefault="0052744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44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9F6239" w:rsidRPr="00C8551D" w:rsidTr="00B75F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B75FC3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</w:tbl>
    <w:p w:rsidR="00DD13A4" w:rsidRDefault="00DD13A4" w:rsidP="00A971AA">
      <w:pPr>
        <w:ind w:left="426"/>
        <w:rPr>
          <w:rFonts w:ascii="Angsana New" w:hAnsi="Angsana New"/>
          <w:sz w:val="28"/>
          <w:szCs w:val="28"/>
        </w:rPr>
      </w:pPr>
    </w:p>
    <w:p w:rsidR="00A971AA" w:rsidRDefault="00A971AA" w:rsidP="00A971AA">
      <w:pPr>
        <w:ind w:left="426"/>
        <w:rPr>
          <w:rFonts w:ascii="Angsana New" w:hAnsi="Angsana New"/>
          <w:sz w:val="28"/>
          <w:szCs w:val="28"/>
          <w:u w:val="single"/>
        </w:rPr>
      </w:pPr>
    </w:p>
    <w:p w:rsidR="00A971AA" w:rsidRPr="002F372D" w:rsidRDefault="00A971AA" w:rsidP="002F372D">
      <w:pPr>
        <w:rPr>
          <w:rFonts w:ascii="Angsana New" w:hAnsi="Angsana New"/>
          <w:sz w:val="28"/>
          <w:szCs w:val="28"/>
          <w:u w:val="single"/>
          <w:cs/>
        </w:rPr>
      </w:pPr>
    </w:p>
    <w:p w:rsidR="00793C3C" w:rsidRPr="00C8551D" w:rsidRDefault="00793C3C" w:rsidP="00B902D9">
      <w:pPr>
        <w:rPr>
          <w:rFonts w:ascii="Angsana New" w:hAnsi="Angsana New"/>
          <w:sz w:val="28"/>
          <w:szCs w:val="28"/>
        </w:rPr>
      </w:pPr>
    </w:p>
    <w:tbl>
      <w:tblPr>
        <w:tblW w:w="987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31"/>
      </w:tblGrid>
      <w:tr w:rsidR="00981B3E" w:rsidRPr="00C8551D" w:rsidTr="00981B3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1B3E" w:rsidRPr="000023BC" w:rsidRDefault="00981B3E" w:rsidP="00AE39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23B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981B3E" w:rsidRPr="00C8551D" w:rsidTr="00981B3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81B3E" w:rsidRPr="00C8551D" w:rsidTr="00981B3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81B3E" w:rsidRPr="00C8551D" w:rsidRDefault="00981B3E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81B3E" w:rsidRPr="00C8551D" w:rsidTr="00981B3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6102E5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พิบูล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807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ซิตี้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246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223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  <w:tr w:rsidR="00981B3E" w:rsidRPr="00C8551D" w:rsidTr="003A7A26">
        <w:trPr>
          <w:trHeight w:hRule="exact" w:val="431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3A7A26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1B3E" w:rsidRPr="003A7A26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81B3E" w:rsidRPr="003A7A26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:rsidR="00981B3E" w:rsidRPr="003A7A26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หุ้นกู้แปลงสภาพ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981B3E" w:rsidRPr="00C8551D" w:rsidTr="009B5957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สุพัฒนี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F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แวนซ์อโกรเทค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F2A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อเมริกันฟู้ด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F2A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47F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47F2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694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81B3E" w:rsidRPr="00C8551D" w:rsidTr="00147F2A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 - หุ้นทุน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147F2A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47F2A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</w:tr>
      <w:tr w:rsidR="00981B3E" w:rsidRPr="00C8551D" w:rsidTr="00817B25">
        <w:trPr>
          <w:trHeight w:hRule="exact" w:val="288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AA69F8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สินทรัพย์ไม่หมุนเวียนอื่น (เงินมัดจำรถยนต์)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right w:val="nil"/>
            </w:tcBorders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C8551D" w:rsidTr="00AA69F8">
        <w:trPr>
          <w:trHeight w:hRule="exact" w:val="403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81B3E" w:rsidRPr="00C8551D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350</w:t>
            </w:r>
          </w:p>
        </w:tc>
      </w:tr>
      <w:tr w:rsidR="00464A30" w:rsidRPr="00C8551D" w:rsidTr="00464A30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9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64A30" w:rsidRPr="00C8551D" w:rsidRDefault="00464A30" w:rsidP="00464A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23B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464A30" w:rsidRPr="00C8551D" w:rsidTr="00464A30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64A30" w:rsidRPr="00C8551D" w:rsidTr="00464A30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64A30" w:rsidRPr="00C8551D" w:rsidRDefault="00464A30" w:rsidP="00AE39A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64A30" w:rsidRPr="00C8551D" w:rsidTr="00464A30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64A30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4A30" w:rsidRPr="00C8551D" w:rsidTr="00731C2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87,183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364</w:t>
            </w:r>
          </w:p>
        </w:tc>
      </w:tr>
      <w:tr w:rsidR="00464A30" w:rsidRPr="00C8551D" w:rsidTr="00731C2E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87,183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</w:tr>
      <w:tr w:rsidR="00464A30" w:rsidRPr="00C8551D" w:rsidTr="00817B25">
        <w:trPr>
          <w:trHeight w:hRule="exact" w:val="288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:rsidR="00464A30" w:rsidRPr="00C8551D" w:rsidRDefault="00464A30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C8551D" w:rsidTr="00817B25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64A30" w:rsidRPr="00C8551D" w:rsidTr="00FD46E4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64A30" w:rsidRPr="00C8551D" w:rsidTr="00FD46E4">
        <w:trPr>
          <w:trHeight w:hRule="exact" w:val="432"/>
        </w:trPr>
        <w:tc>
          <w:tcPr>
            <w:tcW w:w="5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64A30" w:rsidRPr="00C8551D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64A30" w:rsidRPr="00C8551D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:rsidR="0048682A" w:rsidRPr="00C8551D" w:rsidRDefault="000E38F9" w:rsidP="007E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8551D">
        <w:rPr>
          <w:rFonts w:ascii="Angsana New" w:hAnsi="Angsana New"/>
          <w:sz w:val="28"/>
          <w:szCs w:val="28"/>
          <w:cs/>
        </w:rPr>
        <w:t>สำหรับ</w:t>
      </w:r>
      <w:r w:rsidR="000C50AC">
        <w:rPr>
          <w:rFonts w:ascii="Angsana New" w:hAnsi="Angsana New" w:hint="cs"/>
          <w:sz w:val="28"/>
          <w:szCs w:val="28"/>
          <w:cs/>
        </w:rPr>
        <w:t>ปี</w:t>
      </w:r>
      <w:r w:rsidR="00D51A19" w:rsidRPr="00C8551D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0C50AC">
        <w:rPr>
          <w:rFonts w:ascii="Angsana New" w:hAnsi="Angsana New"/>
          <w:sz w:val="28"/>
          <w:szCs w:val="28"/>
        </w:rPr>
        <w:t>31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0C50AC">
        <w:rPr>
          <w:rFonts w:ascii="Angsana New" w:hAnsi="Angsana New" w:hint="cs"/>
          <w:sz w:val="28"/>
          <w:szCs w:val="28"/>
          <w:cs/>
        </w:rPr>
        <w:t>ธันวาคม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0C50AC">
        <w:rPr>
          <w:rFonts w:ascii="Angsana New" w:hAnsi="Angsana New"/>
          <w:sz w:val="28"/>
          <w:szCs w:val="28"/>
        </w:rPr>
        <w:t>2561</w:t>
      </w:r>
      <w:r w:rsidR="00D51A19" w:rsidRPr="00C8551D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E0083B" w:rsidRPr="00C8551D">
        <w:rPr>
          <w:rFonts w:ascii="Angsana New" w:hAnsi="Angsana New"/>
          <w:sz w:val="28"/>
          <w:szCs w:val="28"/>
          <w:cs/>
        </w:rPr>
        <w:t xml:space="preserve"> </w:t>
      </w:r>
      <w:r w:rsidR="009C3690"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4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353"/>
        <w:gridCol w:w="284"/>
        <w:gridCol w:w="1842"/>
        <w:gridCol w:w="284"/>
        <w:gridCol w:w="1984"/>
      </w:tblGrid>
      <w:tr w:rsidR="000C50AC" w:rsidRPr="00C8551D" w:rsidTr="00151B07">
        <w:trPr>
          <w:trHeight w:hRule="exact" w:val="432"/>
        </w:trPr>
        <w:tc>
          <w:tcPr>
            <w:tcW w:w="5353" w:type="dxa"/>
          </w:tcPr>
          <w:p w:rsidR="000C50AC" w:rsidRPr="00C8551D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bottom"/>
          </w:tcPr>
          <w:p w:rsidR="000C50AC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:rsidR="003D4FA3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D4FA3" w:rsidRPr="00C8551D" w:rsidRDefault="003D4FA3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</w:tcPr>
          <w:p w:rsidR="000C50AC" w:rsidRPr="00C8551D" w:rsidRDefault="000C50AC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613099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0C50AC" w:rsidRPr="00C8551D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50AC" w:rsidRPr="00613099" w:rsidRDefault="000C50AC" w:rsidP="000F18C6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:rsidR="000C50AC" w:rsidRPr="00C8551D" w:rsidRDefault="000C50AC" w:rsidP="00D32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:rsidR="000C50AC" w:rsidRPr="00C8551D" w:rsidRDefault="000C50AC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shd w:val="clear" w:color="auto" w:fill="auto"/>
            <w:vAlign w:val="center"/>
          </w:tcPr>
          <w:p w:rsidR="000C50AC" w:rsidRPr="00C8551D" w:rsidRDefault="000C50AC" w:rsidP="000C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50AC" w:rsidRPr="00C8551D" w:rsidRDefault="007412A1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429</w:t>
            </w:r>
          </w:p>
        </w:tc>
        <w:tc>
          <w:tcPr>
            <w:tcW w:w="284" w:type="dxa"/>
            <w:vAlign w:val="bottom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0C50AC" w:rsidRPr="00B10B0C" w:rsidRDefault="000C50AC" w:rsidP="000C50AC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</w:t>
            </w:r>
          </w:p>
        </w:tc>
      </w:tr>
      <w:tr w:rsidR="000C50AC" w:rsidRPr="00C8551D" w:rsidTr="00151B07">
        <w:trPr>
          <w:trHeight w:hRule="exact" w:val="432"/>
        </w:trPr>
        <w:tc>
          <w:tcPr>
            <w:tcW w:w="5353" w:type="dxa"/>
            <w:vAlign w:val="center"/>
          </w:tcPr>
          <w:p w:rsidR="000C50AC" w:rsidRPr="00C8551D" w:rsidRDefault="000C50AC" w:rsidP="000C50AC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50AC" w:rsidRPr="00C8551D" w:rsidRDefault="007412A1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284" w:type="dxa"/>
            <w:vAlign w:val="bottom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50AC" w:rsidRPr="00EF118D" w:rsidRDefault="000C50AC" w:rsidP="000C50AC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118D">
              <w:rPr>
                <w:rFonts w:ascii="Angsana New" w:hAnsi="Angsana New"/>
                <w:b/>
                <w:bCs/>
                <w:sz w:val="28"/>
                <w:szCs w:val="28"/>
              </w:rPr>
              <w:t>636</w:t>
            </w:r>
          </w:p>
        </w:tc>
      </w:tr>
      <w:tr w:rsidR="000C50AC" w:rsidRPr="00C8551D" w:rsidTr="00151B07">
        <w:trPr>
          <w:trHeight w:hRule="exact" w:val="438"/>
        </w:trPr>
        <w:tc>
          <w:tcPr>
            <w:tcW w:w="5353" w:type="dxa"/>
            <w:vAlign w:val="bottom"/>
          </w:tcPr>
          <w:p w:rsidR="000C50AC" w:rsidRPr="00C8551D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C50AC" w:rsidRPr="00C8551D" w:rsidTr="002D7903">
        <w:trPr>
          <w:trHeight w:val="369"/>
        </w:trPr>
        <w:tc>
          <w:tcPr>
            <w:tcW w:w="5353" w:type="dxa"/>
            <w:vAlign w:val="bottom"/>
          </w:tcPr>
          <w:p w:rsidR="000C50AC" w:rsidRPr="00C8551D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0C50AC" w:rsidRPr="00C8551D" w:rsidRDefault="000C50AC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C50AC" w:rsidRPr="00C8551D" w:rsidTr="002D7903">
        <w:trPr>
          <w:trHeight w:val="369"/>
        </w:trPr>
        <w:tc>
          <w:tcPr>
            <w:tcW w:w="5353" w:type="dxa"/>
            <w:vAlign w:val="bottom"/>
          </w:tcPr>
          <w:p w:rsidR="000C50AC" w:rsidRPr="00C8551D" w:rsidRDefault="000C50AC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:rsidR="000C50AC" w:rsidRPr="00C8551D" w:rsidRDefault="000C50AC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9135ED" w:rsidRPr="00C8551D" w:rsidTr="007412A1">
        <w:trPr>
          <w:trHeight w:val="369"/>
        </w:trPr>
        <w:tc>
          <w:tcPr>
            <w:tcW w:w="5353" w:type="dxa"/>
            <w:vAlign w:val="bottom"/>
          </w:tcPr>
          <w:p w:rsidR="009135ED" w:rsidRPr="008E29BA" w:rsidRDefault="009135ED" w:rsidP="009135E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E29BA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8E29BA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8E29BA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8E29BA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shd w:val="clear" w:color="auto" w:fill="auto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135ED" w:rsidRPr="00C8551D" w:rsidRDefault="007412A1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338,946</w:t>
            </w:r>
          </w:p>
        </w:tc>
        <w:tc>
          <w:tcPr>
            <w:tcW w:w="284" w:type="dxa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135ED" w:rsidRPr="00B10B0C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316,179</w:t>
            </w:r>
          </w:p>
        </w:tc>
      </w:tr>
      <w:tr w:rsidR="009135ED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9135ED" w:rsidRPr="00C8551D" w:rsidRDefault="009135ED" w:rsidP="009135E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9135ED" w:rsidRPr="00B10B0C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135ED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9135ED" w:rsidRPr="00C8551D" w:rsidRDefault="009135ED" w:rsidP="009135E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C8551D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  <w:shd w:val="clear" w:color="auto" w:fill="auto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35ED" w:rsidRPr="00C8551D" w:rsidRDefault="007412A1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vAlign w:val="bottom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135ED" w:rsidRPr="00B10B0C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9135ED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9135ED" w:rsidRPr="00C8551D" w:rsidRDefault="009135ED" w:rsidP="009135ED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135ED" w:rsidRPr="00C8551D" w:rsidRDefault="007412A1" w:rsidP="00F0295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338,947</w:t>
            </w:r>
          </w:p>
        </w:tc>
        <w:tc>
          <w:tcPr>
            <w:tcW w:w="284" w:type="dxa"/>
            <w:vAlign w:val="bottom"/>
          </w:tcPr>
          <w:p w:rsidR="009135ED" w:rsidRPr="00C8551D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135ED" w:rsidRPr="00550BDB" w:rsidRDefault="009135ED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0BDB">
              <w:rPr>
                <w:rFonts w:ascii="Angsana New" w:hAnsi="Angsana New"/>
                <w:sz w:val="28"/>
                <w:szCs w:val="28"/>
                <w:lang w:val="en-US"/>
              </w:rPr>
              <w:t>316,180</w:t>
            </w:r>
          </w:p>
        </w:tc>
      </w:tr>
      <w:tr w:rsidR="000C50AC" w:rsidRPr="00C8551D" w:rsidTr="00151B07">
        <w:trPr>
          <w:trHeight w:val="369"/>
        </w:trPr>
        <w:tc>
          <w:tcPr>
            <w:tcW w:w="5353" w:type="dxa"/>
            <w:shd w:val="clear" w:color="auto" w:fill="auto"/>
            <w:vAlign w:val="bottom"/>
          </w:tcPr>
          <w:p w:rsidR="000C50AC" w:rsidRPr="00C8551D" w:rsidRDefault="000C50AC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C50AC" w:rsidRPr="00C8551D" w:rsidRDefault="000C50A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:rsidR="000C50AC" w:rsidRPr="00C8551D" w:rsidRDefault="000C50A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0C50AC" w:rsidRPr="00C8551D" w:rsidRDefault="000C50A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0C50AC" w:rsidRPr="00C8551D" w:rsidRDefault="000C50AC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518" w:rsidRPr="002524D0" w:rsidTr="007412A1">
        <w:trPr>
          <w:trHeight w:val="369"/>
        </w:trPr>
        <w:tc>
          <w:tcPr>
            <w:tcW w:w="5353" w:type="dxa"/>
            <w:vAlign w:val="bottom"/>
          </w:tcPr>
          <w:p w:rsidR="00002518" w:rsidRPr="002524D0" w:rsidRDefault="00002518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002518" w:rsidRPr="002524D0" w:rsidRDefault="00002518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02518" w:rsidRPr="002524D0" w:rsidRDefault="00002518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002518" w:rsidRPr="002524D0" w:rsidRDefault="00002518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02518" w:rsidRPr="002524D0" w:rsidRDefault="00002518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518" w:rsidRPr="002524D0" w:rsidTr="00933A5F">
        <w:trPr>
          <w:trHeight w:val="369"/>
        </w:trPr>
        <w:tc>
          <w:tcPr>
            <w:tcW w:w="5353" w:type="dxa"/>
            <w:vAlign w:val="bottom"/>
          </w:tcPr>
          <w:p w:rsidR="00002518" w:rsidRPr="002524D0" w:rsidRDefault="00002518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002518" w:rsidRPr="002524D0" w:rsidRDefault="00002518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002518" w:rsidRPr="002524D0" w:rsidRDefault="00002518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002518" w:rsidRPr="002524D0" w:rsidRDefault="00002518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002518" w:rsidRPr="002524D0" w:rsidRDefault="00002518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BBC" w:rsidRPr="002524D0" w:rsidTr="00933A5F">
        <w:trPr>
          <w:trHeight w:val="431"/>
        </w:trPr>
        <w:tc>
          <w:tcPr>
            <w:tcW w:w="5353" w:type="dxa"/>
            <w:vAlign w:val="bottom"/>
          </w:tcPr>
          <w:p w:rsidR="00EA6BBC" w:rsidRPr="002524D0" w:rsidRDefault="00EA6BBC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EA6BBC" w:rsidRPr="002524D0" w:rsidRDefault="00EA6BBC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BBC" w:rsidRPr="002524D0" w:rsidRDefault="00EA6BBC" w:rsidP="00EA6BB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A6BBC" w:rsidRPr="002524D0" w:rsidTr="00933A5F">
        <w:trPr>
          <w:trHeight w:val="431"/>
        </w:trPr>
        <w:tc>
          <w:tcPr>
            <w:tcW w:w="5353" w:type="dxa"/>
            <w:vAlign w:val="bottom"/>
          </w:tcPr>
          <w:p w:rsidR="00EA6BBC" w:rsidRPr="002524D0" w:rsidRDefault="00EA6BBC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EA6BBC" w:rsidRPr="002524D0" w:rsidRDefault="00EA6BBC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6BBC" w:rsidRPr="00613099" w:rsidRDefault="00EA6BBC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EA6BBC" w:rsidRPr="00C8551D" w:rsidRDefault="00EA6BBC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6BBC" w:rsidRPr="00613099" w:rsidRDefault="00EA6BBC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A6BBC" w:rsidRPr="002524D0" w:rsidTr="00933A5F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284" w:type="dxa"/>
          </w:tcPr>
          <w:p w:rsidR="00EA6BBC" w:rsidRPr="002524D0" w:rsidRDefault="00EA6BBC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EA6BBC" w:rsidRPr="002524D0" w:rsidRDefault="00EA6BBC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4" w:type="dxa"/>
            <w:shd w:val="clear" w:color="auto" w:fill="auto"/>
          </w:tcPr>
          <w:p w:rsidR="00EA6BBC" w:rsidRPr="002524D0" w:rsidRDefault="00EA6BBC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:rsidR="00EA6BBC" w:rsidRPr="002524D0" w:rsidRDefault="00EA6BBC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A6BBC" w:rsidRPr="002524D0" w:rsidRDefault="00EA6BBC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BBC" w:rsidRPr="002524D0" w:rsidTr="007412A1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9135E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สหพัฒน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EA6BBC" w:rsidRPr="002524D0" w:rsidRDefault="00EA6BBC" w:rsidP="009135ED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2524D0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2,701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2524D0" w:rsidRDefault="00EA6BBC" w:rsidP="009135ED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A6BBC" w:rsidRPr="00550BDB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0B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3,241</w:t>
            </w:r>
          </w:p>
        </w:tc>
      </w:tr>
      <w:tr w:rsidR="00EA6BBC" w:rsidRPr="002524D0" w:rsidTr="00870EA2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913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สห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EA6BBC" w:rsidRPr="002524D0" w:rsidRDefault="00EA6BBC" w:rsidP="009135ED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2524D0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2524D0" w:rsidRDefault="00EA6BBC" w:rsidP="009135ED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A6BBC" w:rsidRPr="00550BDB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0B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161</w:t>
            </w:r>
          </w:p>
        </w:tc>
      </w:tr>
      <w:tr w:rsidR="00EA6BBC" w:rsidRPr="00705AEF" w:rsidTr="00870EA2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9135E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ซิตี้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shd w:val="clear" w:color="auto" w:fill="auto"/>
          </w:tcPr>
          <w:p w:rsidR="00EA6BBC" w:rsidRPr="00705AEF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2524D0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705AEF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EA6BBC" w:rsidRPr="00550BDB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50B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FA5656" w:rsidRPr="00705AEF" w:rsidTr="00870EA2">
        <w:trPr>
          <w:trHeight w:val="369"/>
        </w:trPr>
        <w:tc>
          <w:tcPr>
            <w:tcW w:w="5353" w:type="dxa"/>
            <w:vAlign w:val="bottom"/>
          </w:tcPr>
          <w:p w:rsidR="00FA5656" w:rsidRPr="002524D0" w:rsidRDefault="00870EA2" w:rsidP="009135E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70EA2">
              <w:rPr>
                <w:rFonts w:ascii="Angsana New" w:hAnsi="Angsana New"/>
                <w:sz w:val="28"/>
                <w:szCs w:val="28"/>
                <w:cs/>
              </w:rPr>
              <w:t>สุพัฒนี</w:t>
            </w:r>
            <w:proofErr w:type="spellEnd"/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  <w:shd w:val="clear" w:color="auto" w:fill="auto"/>
          </w:tcPr>
          <w:p w:rsidR="00FA5656" w:rsidRPr="00705AEF" w:rsidRDefault="00FA5656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656" w:rsidRDefault="00870EA2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1,605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A5656" w:rsidRPr="00705AEF" w:rsidRDefault="00FA5656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656" w:rsidRPr="00550BDB" w:rsidRDefault="00870EA2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9135E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EA6BBC" w:rsidRPr="00855207" w:rsidRDefault="00EA6BBC" w:rsidP="009135ED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BBC" w:rsidRPr="00151B07" w:rsidRDefault="00870EA2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A6BBC" w:rsidRPr="00151B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A6BBC" w:rsidRPr="00151B07" w:rsidRDefault="00EA6BBC" w:rsidP="009135ED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BBC" w:rsidRPr="00151B07" w:rsidRDefault="00EA6BBC" w:rsidP="009135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51B07">
              <w:rPr>
                <w:rFonts w:ascii="Angsana New" w:hAnsi="Angsana New"/>
                <w:sz w:val="28"/>
                <w:szCs w:val="28"/>
                <w:lang w:val="en-US"/>
              </w:rPr>
              <w:t>3,544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2524D0" w:rsidRDefault="00EA6BBC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:rsidR="00EA6BBC" w:rsidRPr="002524D0" w:rsidRDefault="00EA6BBC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EA6BBC" w:rsidRPr="002524D0" w:rsidRDefault="00EA6BBC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EA6BBC" w:rsidRPr="002524D0" w:rsidRDefault="00EA6BBC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:rsidR="00EA6BBC" w:rsidRPr="002524D0" w:rsidRDefault="00EA6BBC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A6BBC" w:rsidRPr="002524D0" w:rsidTr="007412A1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550BDB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355</w:t>
            </w:r>
          </w:p>
        </w:tc>
      </w:tr>
      <w:tr w:rsidR="00EA6BBC" w:rsidRPr="002524D0" w:rsidTr="007412A1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EA6BBC" w:rsidRPr="002524D0" w:rsidTr="007412A1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สหพัฒน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2,701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3,241</w:t>
            </w:r>
          </w:p>
        </w:tc>
      </w:tr>
      <w:tr w:rsidR="00EA6BBC" w:rsidRPr="002524D0" w:rsidTr="00870EA2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สห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281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161</w:t>
            </w:r>
          </w:p>
        </w:tc>
      </w:tr>
      <w:tr w:rsidR="00EA6BBC" w:rsidRPr="002524D0" w:rsidTr="00870EA2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บริษัท ไอที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ซิตี้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870EA2" w:rsidRPr="002524D0" w:rsidTr="00870EA2">
        <w:trPr>
          <w:trHeight w:val="369"/>
        </w:trPr>
        <w:tc>
          <w:tcPr>
            <w:tcW w:w="5353" w:type="dxa"/>
            <w:vAlign w:val="bottom"/>
          </w:tcPr>
          <w:p w:rsidR="00870EA2" w:rsidRPr="00B10B0C" w:rsidRDefault="00870EA2" w:rsidP="00E815C3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870EA2">
              <w:rPr>
                <w:rFonts w:ascii="Angsana New" w:hAnsi="Angsana New"/>
                <w:sz w:val="28"/>
                <w:szCs w:val="28"/>
                <w:cs/>
              </w:rPr>
              <w:t>สุพัฒนี</w:t>
            </w:r>
            <w:proofErr w:type="spellEnd"/>
            <w:r w:rsidRPr="00870EA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:rsidR="00870EA2" w:rsidRPr="00B10B0C" w:rsidRDefault="00870EA2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EA2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1,605</w:t>
            </w:r>
          </w:p>
        </w:tc>
        <w:tc>
          <w:tcPr>
            <w:tcW w:w="284" w:type="dxa"/>
            <w:vAlign w:val="bottom"/>
          </w:tcPr>
          <w:p w:rsidR="00870EA2" w:rsidRPr="00B10B0C" w:rsidRDefault="00870EA2" w:rsidP="002D7903">
            <w:pPr>
              <w:spacing w:line="216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870EA2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BBC" w:rsidRPr="00550BDB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EA6B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50BDB">
              <w:rPr>
                <w:rFonts w:ascii="Angsana New" w:hAnsi="Angsana New"/>
                <w:sz w:val="28"/>
                <w:szCs w:val="28"/>
                <w:lang w:val="en-US"/>
              </w:rPr>
              <w:t>3,899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A6BBC" w:rsidRPr="00550BDB" w:rsidRDefault="00EA6BBC" w:rsidP="002D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:rsidR="00EA6BBC" w:rsidRPr="00550BDB" w:rsidRDefault="00EA6BBC" w:rsidP="002D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BBC" w:rsidRPr="002524D0" w:rsidTr="00931482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A6BBC" w:rsidRPr="002524D0" w:rsidTr="007412A1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นิวพลัส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นิ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ตติ้ง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B10B0C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1,001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514</w:t>
            </w:r>
          </w:p>
        </w:tc>
      </w:tr>
      <w:tr w:rsidR="00EA6BBC" w:rsidRPr="002524D0" w:rsidTr="002D7903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sz w:val="28"/>
                <w:szCs w:val="28"/>
                <w:cs/>
              </w:rPr>
              <w:t>บุญวัฒน</w:t>
            </w:r>
            <w:proofErr w:type="spellEnd"/>
            <w:r w:rsidRPr="00B10B0C">
              <w:rPr>
                <w:rFonts w:ascii="Angsana New" w:hAnsi="Angsana New"/>
                <w:sz w:val="28"/>
                <w:szCs w:val="28"/>
                <w:cs/>
              </w:rPr>
              <w:t>โชค จำกัด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144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160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สห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พัฒนาอินเตอร์โฮ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ลดิ้ง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</w:t>
            </w: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>ำกัด (มหาชน)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BBC" w:rsidRPr="00F565DE" w:rsidRDefault="00870EA2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EA6BBC" w:rsidRPr="00F565DE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E815C3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BBC" w:rsidRPr="00F565DE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</w:t>
            </w:r>
            <w:r w:rsidR="00870EA2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6BBC" w:rsidRPr="00F565DE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565DE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</w:p>
        </w:tc>
      </w:tr>
      <w:tr w:rsidR="00EA6BBC" w:rsidRPr="002524D0" w:rsidTr="00151B07">
        <w:trPr>
          <w:trHeight w:val="369"/>
        </w:trPr>
        <w:tc>
          <w:tcPr>
            <w:tcW w:w="5353" w:type="dxa"/>
            <w:vAlign w:val="bottom"/>
          </w:tcPr>
          <w:p w:rsidR="00EA6BBC" w:rsidRPr="00B10B0C" w:rsidRDefault="00EA6BBC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A6BBC" w:rsidRPr="00B10B0C" w:rsidRDefault="00EA6BBC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A6BBC" w:rsidRPr="00B10B0C" w:rsidRDefault="00EA6BBC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:rsidR="00EA6BBC" w:rsidRPr="00550BDB" w:rsidRDefault="00EA6BBC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709A" w:rsidRPr="002524D0" w:rsidTr="00E5709A">
        <w:trPr>
          <w:trHeight w:val="369"/>
        </w:trPr>
        <w:tc>
          <w:tcPr>
            <w:tcW w:w="5353" w:type="dxa"/>
            <w:vAlign w:val="bottom"/>
          </w:tcPr>
          <w:p w:rsidR="00E5709A" w:rsidRPr="00B10B0C" w:rsidRDefault="00E5709A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5709A" w:rsidRPr="00B10B0C" w:rsidRDefault="00E5709A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5709A" w:rsidRPr="00B10B0C" w:rsidRDefault="00E5709A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709A" w:rsidRPr="002524D0" w:rsidTr="00E5709A">
        <w:trPr>
          <w:trHeight w:val="369"/>
        </w:trPr>
        <w:tc>
          <w:tcPr>
            <w:tcW w:w="5353" w:type="dxa"/>
            <w:vAlign w:val="bottom"/>
          </w:tcPr>
          <w:p w:rsidR="00E5709A" w:rsidRPr="00B10B0C" w:rsidRDefault="00E5709A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5709A" w:rsidRPr="00B10B0C" w:rsidRDefault="00E5709A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5709A" w:rsidRPr="00B10B0C" w:rsidRDefault="00E5709A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709A" w:rsidRPr="002524D0" w:rsidTr="00E5709A">
        <w:trPr>
          <w:trHeight w:val="369"/>
        </w:trPr>
        <w:tc>
          <w:tcPr>
            <w:tcW w:w="5353" w:type="dxa"/>
            <w:vAlign w:val="bottom"/>
          </w:tcPr>
          <w:p w:rsidR="00E5709A" w:rsidRPr="00B10B0C" w:rsidRDefault="00E5709A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5709A" w:rsidRPr="00B10B0C" w:rsidRDefault="00E5709A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5709A" w:rsidRPr="00B10B0C" w:rsidRDefault="00E5709A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709A" w:rsidRPr="002524D0" w:rsidTr="00E5709A">
        <w:trPr>
          <w:trHeight w:val="369"/>
        </w:trPr>
        <w:tc>
          <w:tcPr>
            <w:tcW w:w="5353" w:type="dxa"/>
            <w:vAlign w:val="bottom"/>
          </w:tcPr>
          <w:p w:rsidR="00E5709A" w:rsidRPr="00B10B0C" w:rsidRDefault="00E5709A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E5709A" w:rsidRPr="00B10B0C" w:rsidRDefault="00E5709A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5709A" w:rsidRPr="00B10B0C" w:rsidRDefault="00E5709A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E5709A" w:rsidRPr="00550BDB" w:rsidRDefault="00E5709A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30B0">
        <w:trPr>
          <w:trHeight w:val="431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4C4" w:rsidRPr="005A74C4" w:rsidRDefault="005A74C4" w:rsidP="005A74C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A74C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5A74C4" w:rsidRPr="002524D0" w:rsidTr="002D30B0">
        <w:trPr>
          <w:trHeight w:val="431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74C4" w:rsidRPr="00613099" w:rsidRDefault="005A74C4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5A74C4" w:rsidRPr="00C8551D" w:rsidRDefault="005A74C4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A74C4" w:rsidRPr="00613099" w:rsidRDefault="005A74C4" w:rsidP="00AE39A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74C4" w:rsidRPr="002524D0" w:rsidTr="002D30B0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บริษัท</w:t>
            </w: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ร่วม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7412A1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นิวพลัส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นิ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ตติ้ง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C49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23</w:t>
            </w: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A74C4" w:rsidRPr="002524D0" w:rsidTr="007412A1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สหพัฒน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พิบูล จำกัด (มหาชน)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1,682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C49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1,682</w:t>
            </w:r>
          </w:p>
        </w:tc>
      </w:tr>
      <w:tr w:rsidR="005A74C4" w:rsidRPr="002524D0" w:rsidTr="007412A1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10B0C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457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C49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166</w:t>
            </w:r>
          </w:p>
        </w:tc>
      </w:tr>
      <w:tr w:rsidR="005A74C4" w:rsidRPr="002524D0" w:rsidTr="0058008E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114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อินดัสท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C49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960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สห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พัฒนาอินเตอร์โฮ</w:t>
            </w:r>
            <w:proofErr w:type="spellStart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>ลดิ้ง</w:t>
            </w:r>
            <w:proofErr w:type="spellEnd"/>
            <w:r w:rsidRPr="00B10B0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4C4" w:rsidRPr="007412A1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12A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 w:rsidR="000640F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284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A74C4" w:rsidRPr="00DC499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DC49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1,120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74C4" w:rsidRPr="00F565DE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</w:t>
            </w:r>
            <w:r w:rsidR="000640FF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4C4" w:rsidRPr="009D7D18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3,951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6A120C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A74C4" w:rsidRPr="002524D0" w:rsidTr="0058008E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14,631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15,272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266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290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074A1A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74C4" w:rsidRPr="007731E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14,897</w:t>
            </w: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74C4" w:rsidRPr="007731E4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15,562</w:t>
            </w:r>
          </w:p>
        </w:tc>
      </w:tr>
      <w:tr w:rsidR="005A74C4" w:rsidRPr="002524D0" w:rsidTr="00E62362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A74C4" w:rsidRPr="002524D0" w:rsidTr="002D7903">
        <w:trPr>
          <w:trHeight w:val="369"/>
        </w:trPr>
        <w:tc>
          <w:tcPr>
            <w:tcW w:w="5353" w:type="dxa"/>
            <w:vAlign w:val="bottom"/>
          </w:tcPr>
          <w:p w:rsidR="005A74C4" w:rsidRPr="00B10B0C" w:rsidRDefault="005A74C4" w:rsidP="002D7903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5A74C4" w:rsidRPr="00B10B0C" w:rsidRDefault="005A74C4" w:rsidP="002D7903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5A74C4" w:rsidRPr="00B10B0C" w:rsidRDefault="005A74C4" w:rsidP="002D7903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5A74C4" w:rsidRPr="00550BDB" w:rsidRDefault="005A74C4" w:rsidP="002D79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:rsidR="002D7903" w:rsidRDefault="002D7903" w:rsidP="002D7903">
      <w:pPr>
        <w:rPr>
          <w:rFonts w:ascii="Angsana New" w:hAnsi="Angsana New"/>
          <w:sz w:val="28"/>
          <w:szCs w:val="28"/>
        </w:rPr>
      </w:pPr>
    </w:p>
    <w:p w:rsidR="009135ED" w:rsidRDefault="009135ED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E815C3" w:rsidRDefault="00E815C3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840A4" w:rsidRDefault="003840A4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840A4" w:rsidRDefault="003840A4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840A4" w:rsidRDefault="003840A4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840A4" w:rsidRDefault="003840A4" w:rsidP="0091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7B3030" w:rsidRPr="00E815C3" w:rsidRDefault="0012600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ลูกหนี้การค้า</w:t>
      </w:r>
      <w:r w:rsidR="004753AE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675" w:type="dxa"/>
        <w:tblInd w:w="108" w:type="dxa"/>
        <w:tblLook w:val="0000" w:firstRow="0" w:lastRow="0" w:firstColumn="0" w:lastColumn="0" w:noHBand="0" w:noVBand="0"/>
      </w:tblPr>
      <w:tblGrid>
        <w:gridCol w:w="4535"/>
        <w:gridCol w:w="1106"/>
        <w:gridCol w:w="236"/>
        <w:gridCol w:w="1757"/>
        <w:gridCol w:w="284"/>
        <w:gridCol w:w="1757"/>
      </w:tblGrid>
      <w:tr w:rsidR="006E53F1" w:rsidRPr="00C8551D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6E53F1" w:rsidRPr="00C8551D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:rsidR="006E53F1" w:rsidRPr="00C8551D" w:rsidRDefault="006E53F1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14A" w:rsidRPr="00C8551D" w:rsidTr="0081014A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81014A" w:rsidRPr="00C8551D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1014A" w:rsidRPr="00C8551D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</w:tcBorders>
            <w:vAlign w:val="bottom"/>
          </w:tcPr>
          <w:p w:rsidR="0081014A" w:rsidRPr="00C8551D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33883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433883" w:rsidRPr="00C8551D" w:rsidTr="00433883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433883" w:rsidRPr="00C8551D" w:rsidRDefault="00433883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433883" w:rsidRPr="00C8551D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Align w:val="bottom"/>
          </w:tcPr>
          <w:p w:rsidR="00433883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14A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81014A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1014A" w:rsidRPr="00C8551D" w:rsidTr="000F18C6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81014A" w:rsidRPr="00C8551D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81014A" w:rsidRPr="00C8551D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1014A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bottom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016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146,207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(5,206)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021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141,001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144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81014A" w:rsidRPr="00C8551D" w:rsidTr="002D7D4D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12,508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1,746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center"/>
          </w:tcPr>
          <w:p w:rsidR="0081014A" w:rsidRPr="00C8551D" w:rsidRDefault="0081014A" w:rsidP="0081014A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81014A" w:rsidRPr="00C8551D" w:rsidTr="007412A1">
        <w:trPr>
          <w:trHeight w:hRule="exact" w:val="432"/>
        </w:trPr>
        <w:tc>
          <w:tcPr>
            <w:tcW w:w="4535" w:type="dxa"/>
            <w:shd w:val="clear" w:color="auto" w:fill="auto"/>
            <w:vAlign w:val="bottom"/>
          </w:tcPr>
          <w:p w:rsidR="0081014A" w:rsidRPr="00C8551D" w:rsidRDefault="0081014A" w:rsidP="0081014A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6" w:type="dxa"/>
          </w:tcPr>
          <w:p w:rsidR="0081014A" w:rsidRPr="00C8551D" w:rsidRDefault="0081014A" w:rsidP="00810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1014A" w:rsidRPr="00C8551D" w:rsidRDefault="0081014A" w:rsidP="0081014A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156,155</w:t>
            </w:r>
          </w:p>
        </w:tc>
        <w:tc>
          <w:tcPr>
            <w:tcW w:w="284" w:type="dxa"/>
            <w:vAlign w:val="center"/>
          </w:tcPr>
          <w:p w:rsidR="0081014A" w:rsidRPr="00C8551D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1014A" w:rsidRPr="00C8551D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049</w:t>
            </w:r>
          </w:p>
        </w:tc>
      </w:tr>
    </w:tbl>
    <w:p w:rsidR="00A4096F" w:rsidRPr="00C8551D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C8551D" w:rsidRDefault="00A4096F" w:rsidP="00A4096F">
      <w:pPr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br w:type="page"/>
      </w:r>
    </w:p>
    <w:p w:rsidR="00D127B9" w:rsidRPr="00C8551D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C8551D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C8551D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C8551D" w:rsidTr="00433883">
        <w:trPr>
          <w:trHeight w:hRule="exact" w:val="432"/>
        </w:trPr>
        <w:tc>
          <w:tcPr>
            <w:tcW w:w="4360" w:type="dxa"/>
          </w:tcPr>
          <w:p w:rsidR="00417130" w:rsidRPr="00C8551D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:rsidR="00417130" w:rsidRPr="00C8551D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C8551D" w:rsidTr="0031359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433883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C8551D" w:rsidTr="00433883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:rsidR="00433883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C8551D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:rsidR="00433883" w:rsidRPr="00C8551D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33883" w:rsidRPr="00C8551D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33883" w:rsidRPr="00C8551D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3883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:rsidR="00433883" w:rsidRPr="00C8551D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C8551D" w:rsidTr="000F18C6">
        <w:trPr>
          <w:trHeight w:hRule="exact" w:val="432"/>
        </w:trPr>
        <w:tc>
          <w:tcPr>
            <w:tcW w:w="4360" w:type="dxa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33883" w:rsidRPr="00C8551D" w:rsidRDefault="00433883" w:rsidP="0043388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33883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433883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3883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113,964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587</w:t>
            </w:r>
          </w:p>
        </w:tc>
      </w:tr>
      <w:tr w:rsidR="00433883" w:rsidRPr="00C8551D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347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2,433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061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916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3,880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146,162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016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(5,206)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33883" w:rsidRPr="00C8551D" w:rsidTr="007412A1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140,956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433883" w:rsidRPr="00C8551D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C8551D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</w:tr>
    </w:tbl>
    <w:p w:rsidR="00277882" w:rsidRPr="00C8551D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C8551D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C8551D">
        <w:rPr>
          <w:rFonts w:ascii="Angsana New" w:hAnsi="Angsana New" w:cs="Angsana New"/>
          <w:cs/>
        </w:rPr>
        <w:t>ค่าเผื่อหนี้สงสัยจะสูญ</w:t>
      </w:r>
      <w:r w:rsidRPr="00C8551D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C8551D">
        <w:rPr>
          <w:rFonts w:ascii="Angsana New" w:hAnsi="Angsana New" w:cs="Angsana New"/>
          <w:cs/>
        </w:rPr>
        <w:t xml:space="preserve">ณ </w:t>
      </w:r>
      <w:r w:rsidRPr="00C8551D">
        <w:rPr>
          <w:rFonts w:ascii="Angsana New" w:hAnsi="Angsana New" w:cs="Angsana New"/>
          <w:cs/>
        </w:rPr>
        <w:t xml:space="preserve">วันที่ </w:t>
      </w:r>
      <w:r w:rsidR="00074A1A" w:rsidRPr="00074A1A">
        <w:rPr>
          <w:rFonts w:ascii="Angsana New" w:hAnsi="Angsana New" w:cs="Angsana New"/>
        </w:rPr>
        <w:t xml:space="preserve">31 </w:t>
      </w:r>
      <w:r w:rsidR="00074A1A" w:rsidRPr="00074A1A">
        <w:rPr>
          <w:rFonts w:ascii="Angsana New" w:hAnsi="Angsana New" w:cs="Angsana New" w:hint="cs"/>
          <w:cs/>
        </w:rPr>
        <w:t>ธันวาคม</w:t>
      </w:r>
      <w:r w:rsidR="00074A1A" w:rsidRPr="00074A1A">
        <w:rPr>
          <w:rFonts w:ascii="Angsana New" w:hAnsi="Angsana New" w:cs="Angsana New"/>
          <w:cs/>
        </w:rPr>
        <w:t xml:space="preserve"> </w:t>
      </w:r>
      <w:r w:rsidR="000549BC">
        <w:rPr>
          <w:rFonts w:ascii="Angsana New" w:hAnsi="Angsana New" w:cs="Angsana New"/>
        </w:rPr>
        <w:t>2561</w:t>
      </w:r>
      <w:r w:rsidRPr="00C8551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C8551D" w:rsidTr="00014D18">
        <w:trPr>
          <w:cantSplit/>
          <w:trHeight w:hRule="exact" w:val="432"/>
        </w:trPr>
        <w:tc>
          <w:tcPr>
            <w:tcW w:w="432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C7998" w:rsidRPr="00C8551D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655A7B" w:rsidTr="00014D18">
        <w:trPr>
          <w:cantSplit/>
          <w:trHeight w:hRule="exact" w:val="432"/>
        </w:trPr>
        <w:tc>
          <w:tcPr>
            <w:tcW w:w="4324" w:type="dxa"/>
          </w:tcPr>
          <w:p w:rsidR="002D7D4D" w:rsidRPr="00E0766A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E0766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0766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0766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D7D4D" w:rsidRPr="00655A7B" w:rsidRDefault="00655A7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655A7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(5,021)</w:t>
            </w:r>
          </w:p>
        </w:tc>
      </w:tr>
      <w:tr w:rsidR="002D7D4D" w:rsidRPr="00C8551D" w:rsidTr="007412A1">
        <w:trPr>
          <w:cantSplit/>
          <w:trHeight w:hRule="exact" w:val="432"/>
        </w:trPr>
        <w:tc>
          <w:tcPr>
            <w:tcW w:w="4324" w:type="dxa"/>
          </w:tcPr>
          <w:p w:rsidR="002D7D4D" w:rsidRPr="002D7D4D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2D7D4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655A7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ยอดลดลงระหว่างปี</w:t>
            </w:r>
          </w:p>
        </w:tc>
        <w:tc>
          <w:tcPr>
            <w:tcW w:w="1134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C8551D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7D4D" w:rsidRPr="00C8551D" w:rsidRDefault="007412A1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(185)</w:t>
            </w:r>
          </w:p>
        </w:tc>
      </w:tr>
      <w:tr w:rsidR="002D7D4D" w:rsidRPr="00C8551D" w:rsidTr="007412A1">
        <w:trPr>
          <w:cantSplit/>
          <w:trHeight w:hRule="exact" w:val="432"/>
        </w:trPr>
        <w:tc>
          <w:tcPr>
            <w:tcW w:w="4324" w:type="dxa"/>
          </w:tcPr>
          <w:p w:rsidR="002D7D4D" w:rsidRPr="00E0766A" w:rsidRDefault="002D7D4D" w:rsidP="002D7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E0766A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E0766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074A1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0766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074A1A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  <w:r w:rsidRPr="00E0766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Pr="00E0766A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134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:rsidR="002D7D4D" w:rsidRPr="00E0766A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D7D4D" w:rsidRPr="00E0766A" w:rsidRDefault="007412A1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(5,206)</w:t>
            </w:r>
          </w:p>
        </w:tc>
      </w:tr>
    </w:tbl>
    <w:p w:rsidR="006C7B9F" w:rsidRPr="00C8551D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0940DA" w:rsidRPr="009D2D95" w:rsidRDefault="000940DA" w:rsidP="009D2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</w:rPr>
      </w:pPr>
    </w:p>
    <w:p w:rsidR="007B3030" w:rsidRDefault="009D2D95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074A1A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Pr="00074A1A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74A1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528"/>
        <w:gridCol w:w="284"/>
        <w:gridCol w:w="1701"/>
        <w:gridCol w:w="236"/>
        <w:gridCol w:w="1607"/>
      </w:tblGrid>
      <w:tr w:rsidR="009D2D95" w:rsidRPr="00B10B0C" w:rsidTr="00433883">
        <w:trPr>
          <w:cantSplit/>
          <w:trHeight w:val="340"/>
        </w:trPr>
        <w:tc>
          <w:tcPr>
            <w:tcW w:w="5528" w:type="dxa"/>
          </w:tcPr>
          <w:p w:rsidR="009D2D95" w:rsidRPr="00B10B0C" w:rsidRDefault="009D2D95" w:rsidP="006A120C">
            <w:pPr>
              <w:pStyle w:val="1"/>
              <w:widowControl/>
              <w:spacing w:line="216" w:lineRule="auto"/>
              <w:ind w:left="284" w:right="0" w:firstLine="142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9D2D95" w:rsidRPr="00B10B0C" w:rsidRDefault="009D2D95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9D2D95" w:rsidRPr="00B10B0C" w:rsidRDefault="009D2D95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B10B0C" w:rsidTr="00433883">
        <w:trPr>
          <w:cantSplit/>
          <w:trHeight w:val="340"/>
        </w:trPr>
        <w:tc>
          <w:tcPr>
            <w:tcW w:w="5528" w:type="dxa"/>
          </w:tcPr>
          <w:p w:rsidR="00AE39AC" w:rsidRPr="00B10B0C" w:rsidRDefault="00AE39AC" w:rsidP="006A120C">
            <w:pPr>
              <w:pStyle w:val="1"/>
              <w:widowControl/>
              <w:spacing w:line="216" w:lineRule="auto"/>
              <w:ind w:left="284" w:right="0" w:firstLine="142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:rsidR="00AE39AC" w:rsidRPr="00B10B0C" w:rsidRDefault="00AE39AC" w:rsidP="006A120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vAlign w:val="center"/>
          </w:tcPr>
          <w:p w:rsidR="00AE39AC" w:rsidRPr="00B10B0C" w:rsidRDefault="00AE39AC" w:rsidP="00AE39A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B5F03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</w:tc>
      </w:tr>
      <w:tr w:rsidR="00433883" w:rsidRPr="00B10B0C" w:rsidTr="00433883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38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B10B0C" w:rsidTr="00433883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B10B0C" w:rsidTr="009D2D95">
        <w:trPr>
          <w:cantSplit/>
          <w:trHeight w:val="340"/>
        </w:trPr>
        <w:tc>
          <w:tcPr>
            <w:tcW w:w="5528" w:type="dxa"/>
          </w:tcPr>
          <w:p w:rsidR="00433883" w:rsidRPr="00B10B0C" w:rsidRDefault="00433883" w:rsidP="00433883">
            <w:pPr>
              <w:spacing w:line="21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284" w:type="dxa"/>
          </w:tcPr>
          <w:p w:rsidR="00433883" w:rsidRPr="00B10B0C" w:rsidRDefault="00433883" w:rsidP="00433883">
            <w:pPr>
              <w:spacing w:line="21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261D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ind w:firstLine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:rsidR="00433883" w:rsidRPr="00D261D5" w:rsidRDefault="00433883" w:rsidP="00433883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61D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61D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33883" w:rsidRPr="00B10B0C" w:rsidTr="007412A1">
        <w:trPr>
          <w:trHeight w:val="17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433883" w:rsidRPr="00B10B0C" w:rsidRDefault="00433883" w:rsidP="00433883">
            <w:pPr>
              <w:tabs>
                <w:tab w:val="clear" w:pos="227"/>
                <w:tab w:val="clear" w:pos="454"/>
              </w:tabs>
              <w:spacing w:line="216" w:lineRule="auto"/>
              <w:ind w:left="175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33883" w:rsidRPr="00B10B0C" w:rsidRDefault="00433883" w:rsidP="00433883">
            <w:pPr>
              <w:spacing w:line="216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33883" w:rsidRPr="00B10B0C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308,614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433883" w:rsidRPr="00B10B0C" w:rsidRDefault="00433883" w:rsidP="00433883">
            <w:pPr>
              <w:spacing w:line="216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33883" w:rsidRPr="00B10B0C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274,502</w:t>
            </w:r>
          </w:p>
        </w:tc>
      </w:tr>
    </w:tbl>
    <w:p w:rsidR="002D7D4D" w:rsidRPr="009D2D95" w:rsidRDefault="009D2D95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9D2D95">
        <w:rPr>
          <w:rFonts w:ascii="Angsana New" w:hAnsi="Angsana New"/>
          <w:b/>
          <w:bCs/>
          <w:sz w:val="28"/>
          <w:szCs w:val="28"/>
          <w:cs/>
          <w:lang w:val="en-GB"/>
        </w:rPr>
        <w:t>เงินลงทุน</w:t>
      </w:r>
      <w:r w:rsidR="00AB165F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ในหลักทรัพย์เผื่อขาย - หุ้นทุน </w:t>
      </w:r>
      <w:r w:rsidR="00AB165F">
        <w:rPr>
          <w:rFonts w:ascii="Angsana New" w:hAnsi="Angsana New"/>
          <w:b/>
          <w:bCs/>
          <w:sz w:val="28"/>
          <w:szCs w:val="28"/>
        </w:rPr>
        <w:t>-</w:t>
      </w:r>
      <w:r w:rsidRPr="009D2D95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077"/>
        <w:gridCol w:w="1734"/>
        <w:gridCol w:w="236"/>
        <w:gridCol w:w="1560"/>
        <w:gridCol w:w="236"/>
        <w:gridCol w:w="1479"/>
      </w:tblGrid>
      <w:tr w:rsidR="00BA3355" w:rsidRPr="00C8551D" w:rsidTr="00313595">
        <w:trPr>
          <w:trHeight w:hRule="exact" w:val="432"/>
        </w:trPr>
        <w:tc>
          <w:tcPr>
            <w:tcW w:w="4077" w:type="dxa"/>
          </w:tcPr>
          <w:p w:rsidR="00BA3355" w:rsidRPr="00C8551D" w:rsidRDefault="00BA3355" w:rsidP="002D7D4D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C8551D" w:rsidTr="00313595">
        <w:trPr>
          <w:trHeight w:hRule="exact" w:val="371"/>
        </w:trPr>
        <w:tc>
          <w:tcPr>
            <w:tcW w:w="4077" w:type="dxa"/>
          </w:tcPr>
          <w:p w:rsidR="00AE39AC" w:rsidRPr="00C8551D" w:rsidRDefault="00AE39AC" w:rsidP="0031359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  <w:vAlign w:val="center"/>
          </w:tcPr>
          <w:p w:rsidR="00AE39AC" w:rsidRPr="00AE39AC" w:rsidRDefault="00AE39AC" w:rsidP="0031359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AE39A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C8551D" w:rsidTr="00313595">
        <w:trPr>
          <w:trHeight w:hRule="exact" w:val="432"/>
        </w:trPr>
        <w:tc>
          <w:tcPr>
            <w:tcW w:w="4077" w:type="dxa"/>
          </w:tcPr>
          <w:p w:rsidR="00313595" w:rsidRPr="00313595" w:rsidRDefault="0031359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31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313595" w:rsidRPr="00C8551D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4A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6644D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EC00BC" w:rsidRPr="0096644D">
              <w:rPr>
                <w:rFonts w:ascii="Angsana New" w:hAnsi="Angsana New"/>
                <w:sz w:val="28"/>
                <w:szCs w:val="28"/>
              </w:rPr>
              <w:t>4</w:t>
            </w:r>
            <w:r w:rsidRPr="0096644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D2D95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119,288</w:t>
            </w: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135,703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156,813</w:t>
            </w:r>
          </w:p>
        </w:tc>
      </w:tr>
      <w:tr w:rsidR="003714E2" w:rsidRPr="00C8551D" w:rsidTr="00313595">
        <w:trPr>
          <w:trHeight w:hRule="exact" w:val="283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438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627</w:t>
            </w:r>
          </w:p>
        </w:tc>
      </w:tr>
      <w:tr w:rsidR="00B87438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128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B87438" w:rsidRPr="00C8551D" w:rsidTr="00313595">
        <w:trPr>
          <w:trHeight w:hRule="exact" w:val="43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548</w:t>
            </w:r>
          </w:p>
        </w:tc>
      </w:tr>
    </w:tbl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B7A6B" w:rsidRDefault="000B7A6B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2D7D4D" w:rsidRPr="009D2D95" w:rsidRDefault="004B5991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เงินลงทุนในหลักทรัพย์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- หุ้นกู้แปลงสภาพ </w:t>
      </w:r>
      <w:r w:rsidR="002D7D4D">
        <w:rPr>
          <w:rFonts w:ascii="Angsana New" w:hAnsi="Angsana New" w:hint="cs"/>
          <w:b/>
          <w:bCs/>
          <w:sz w:val="28"/>
          <w:szCs w:val="28"/>
          <w:cs/>
          <w:lang w:val="en-GB"/>
        </w:rPr>
        <w:t>-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1559"/>
        <w:gridCol w:w="283"/>
        <w:gridCol w:w="1560"/>
        <w:gridCol w:w="283"/>
        <w:gridCol w:w="1526"/>
      </w:tblGrid>
      <w:tr w:rsidR="00BA3355" w:rsidRPr="00C8551D" w:rsidTr="00246AAC">
        <w:trPr>
          <w:trHeight w:hRule="exact" w:val="432"/>
        </w:trPr>
        <w:tc>
          <w:tcPr>
            <w:tcW w:w="4252" w:type="dxa"/>
          </w:tcPr>
          <w:p w:rsidR="00BA3355" w:rsidRDefault="00BA3355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  <w:p w:rsidR="00343AAC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  <w:p w:rsidR="00343AAC" w:rsidRPr="00C8551D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211" w:type="dxa"/>
            <w:gridSpan w:val="5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C8551D" w:rsidTr="008161DC">
        <w:trPr>
          <w:trHeight w:hRule="exact" w:val="518"/>
        </w:trPr>
        <w:tc>
          <w:tcPr>
            <w:tcW w:w="4252" w:type="dxa"/>
          </w:tcPr>
          <w:p w:rsidR="00AE39AC" w:rsidRPr="00C8551D" w:rsidRDefault="00AE39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211" w:type="dxa"/>
            <w:gridSpan w:val="5"/>
            <w:tcBorders>
              <w:bottom w:val="single" w:sz="4" w:space="0" w:color="auto"/>
            </w:tcBorders>
            <w:vAlign w:val="center"/>
          </w:tcPr>
          <w:p w:rsidR="00AE39AC" w:rsidRPr="00C8551D" w:rsidRDefault="00AE39AC" w:rsidP="00AE39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AE39A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AE39A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355" w:rsidRPr="00C8551D" w:rsidTr="00246AAC">
        <w:trPr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246AAC">
        <w:trPr>
          <w:trHeight w:hRule="exact" w:val="432"/>
        </w:trPr>
        <w:tc>
          <w:tcPr>
            <w:tcW w:w="4252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96644D">
        <w:trPr>
          <w:trHeight w:hRule="exact" w:val="432"/>
        </w:trPr>
        <w:tc>
          <w:tcPr>
            <w:tcW w:w="4252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EC00BC">
              <w:rPr>
                <w:rFonts w:ascii="Angsana New" w:hAnsi="Angsana New"/>
                <w:sz w:val="28"/>
                <w:szCs w:val="28"/>
              </w:rPr>
              <w:t>4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246AAC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" w:name="_Hlk508821404"/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9D2D95"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D2D95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3355" w:rsidRPr="00C8551D" w:rsidTr="007412A1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7412A1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2,898</w:t>
            </w:r>
          </w:p>
        </w:tc>
      </w:tr>
      <w:bookmarkEnd w:id="2"/>
      <w:tr w:rsidR="00C30AE0" w:rsidRPr="00C8551D" w:rsidTr="007412A1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7412A1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7412A1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1,533</w:t>
            </w:r>
          </w:p>
        </w:tc>
      </w:tr>
      <w:tr w:rsidR="00C30AE0" w:rsidRPr="00C8551D" w:rsidTr="007412A1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(4,431)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(4,431)</w:t>
            </w:r>
          </w:p>
        </w:tc>
      </w:tr>
      <w:tr w:rsidR="00C30AE0" w:rsidRPr="00C8551D" w:rsidTr="007412A1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7412A1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30AE0" w:rsidRPr="00C8551D" w:rsidTr="00246AAC">
        <w:trPr>
          <w:trHeight w:hRule="exact"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246AAC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246AAC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C30AE0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C30AE0" w:rsidRPr="00C8551D" w:rsidTr="00246AAC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C30AE0" w:rsidRPr="00C8551D" w:rsidTr="00246AAC">
        <w:trPr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C30AE0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343AAC" w:rsidRPr="00C8551D" w:rsidRDefault="00343AAC" w:rsidP="00C35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</w:tbl>
    <w:p w:rsidR="00BA3355" w:rsidRPr="00C8551D" w:rsidRDefault="00BA335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cs/>
        </w:rPr>
        <w:sectPr w:rsidR="00BA3355" w:rsidRPr="00C8551D" w:rsidSect="00AF2634">
          <w:headerReference w:type="default" r:id="rId9"/>
          <w:footerReference w:type="default" r:id="rId10"/>
          <w:pgSz w:w="11909" w:h="16834" w:code="9"/>
          <w:pgMar w:top="1440" w:right="851" w:bottom="578" w:left="1440" w:header="1276" w:footer="448" w:gutter="0"/>
          <w:pgNumType w:start="8"/>
          <w:cols w:space="720"/>
          <w:docGrid w:linePitch="245"/>
        </w:sectPr>
      </w:pPr>
    </w:p>
    <w:p w:rsidR="00CD4062" w:rsidRPr="00C35082" w:rsidRDefault="006E3C5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12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4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57"/>
        <w:gridCol w:w="1418"/>
        <w:gridCol w:w="283"/>
        <w:gridCol w:w="993"/>
        <w:gridCol w:w="236"/>
        <w:gridCol w:w="1039"/>
        <w:gridCol w:w="284"/>
        <w:gridCol w:w="850"/>
        <w:gridCol w:w="284"/>
        <w:gridCol w:w="992"/>
        <w:gridCol w:w="284"/>
        <w:gridCol w:w="1134"/>
        <w:gridCol w:w="283"/>
        <w:gridCol w:w="992"/>
        <w:gridCol w:w="284"/>
        <w:gridCol w:w="1134"/>
      </w:tblGrid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  <w:vAlign w:val="bottom"/>
          </w:tcPr>
          <w:p w:rsidR="007B231F" w:rsidRPr="00C8551D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C8551D" w:rsidTr="00C35082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7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001476" w:rsidRPr="00C8551D" w:rsidTr="00C35082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:rsidR="00001476" w:rsidRPr="0090275D" w:rsidRDefault="00C35082" w:rsidP="00C35082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  <w:vAlign w:val="bottom"/>
          </w:tcPr>
          <w:p w:rsidR="00001476" w:rsidRPr="0090275D" w:rsidRDefault="00613099" w:rsidP="00C35082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0275D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90275D" w:rsidRDefault="00C35082" w:rsidP="00C35082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:rsidR="00001476" w:rsidRPr="00723FF3" w:rsidRDefault="00C35082" w:rsidP="00C35082">
            <w:pPr>
              <w:pStyle w:val="a4"/>
              <w:widowControl/>
              <w:ind w:left="-143" w:right="-78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  <w:vAlign w:val="bottom"/>
          </w:tcPr>
          <w:p w:rsidR="00001476" w:rsidRPr="0090275D" w:rsidRDefault="00001476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:rsidR="00001476" w:rsidRPr="00723FF3" w:rsidRDefault="00613099" w:rsidP="000F18C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001476" w:rsidRPr="00C8551D" w:rsidTr="00C35082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7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6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3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left="-143"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  <w:vAlign w:val="bottom"/>
          </w:tcPr>
          <w:p w:rsidR="00001476" w:rsidRPr="00C8551D" w:rsidRDefault="00001476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01476" w:rsidRPr="00C8551D" w:rsidRDefault="00613099" w:rsidP="000F18C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</w:tr>
      <w:tr w:rsidR="00B70FF9" w:rsidRPr="00C8551D" w:rsidTr="00C35082">
        <w:trPr>
          <w:trHeight w:hRule="exact" w:val="432"/>
        </w:trPr>
        <w:tc>
          <w:tcPr>
            <w:tcW w:w="3424" w:type="dxa"/>
          </w:tcPr>
          <w:p w:rsidR="00B70FF9" w:rsidRPr="00C8551D" w:rsidRDefault="00B70FF9" w:rsidP="00AB165F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57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714E2" w:rsidRPr="00C8551D" w:rsidTr="007412A1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="005F411D" w:rsidRPr="00C8551D">
              <w:rPr>
                <w:rFonts w:ascii="Angsana New" w:hAnsi="Angsana New" w:cs="Angsana New"/>
                <w:cs/>
              </w:rPr>
              <w:t>นิวพลัส</w:t>
            </w:r>
            <w:proofErr w:type="spellEnd"/>
            <w:r w:rsidR="005F411D" w:rsidRPr="00C8551D">
              <w:rPr>
                <w:rFonts w:ascii="Angsana New" w:hAnsi="Angsana New" w:cs="Angsana New"/>
                <w:cs/>
              </w:rPr>
              <w:t>นิ</w:t>
            </w:r>
            <w:proofErr w:type="spellStart"/>
            <w:r w:rsidR="005F411D" w:rsidRPr="00C8551D">
              <w:rPr>
                <w:rFonts w:ascii="Angsana New" w:hAnsi="Angsana New" w:cs="Angsana New"/>
                <w:cs/>
              </w:rPr>
              <w:t>ตติ้ง</w:t>
            </w:r>
            <w:proofErr w:type="spellEnd"/>
            <w:r w:rsidR="005F411D" w:rsidRPr="00C8551D">
              <w:rPr>
                <w:rFonts w:ascii="Angsana New" w:hAnsi="Angsana New" w:cs="Angsana New"/>
                <w:cs/>
              </w:rPr>
              <w:t xml:space="preserve"> จำกัด </w:t>
            </w:r>
            <w:r w:rsidRPr="00C8551D">
              <w:rPr>
                <w:rFonts w:ascii="Angsana New" w:hAnsi="Angsana New" w:cs="Angsana New"/>
                <w:cs/>
              </w:rPr>
              <w:t>(มหาชน)</w:t>
            </w:r>
          </w:p>
        </w:tc>
        <w:tc>
          <w:tcPr>
            <w:tcW w:w="257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3714E2" w:rsidRPr="00C8551D" w:rsidRDefault="003714E2" w:rsidP="00001476">
            <w:pPr>
              <w:pStyle w:val="a4"/>
              <w:widowControl/>
              <w:ind w:left="-131"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7412A1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14</w:t>
            </w:r>
            <w:r w:rsidR="003714E2" w:rsidRPr="00C8551D">
              <w:rPr>
                <w:rFonts w:ascii="Angsana New" w:hAnsi="Angsana New" w:cs="Angsana New"/>
                <w:cs/>
              </w:rPr>
              <w:t>.</w:t>
            </w:r>
            <w:r w:rsidRPr="00613099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100</w:t>
            </w:r>
            <w:r w:rsidR="003E165D">
              <w:rPr>
                <w:rFonts w:ascii="Angsana New" w:hAnsi="Angsana New" w:cs="Angsana New"/>
              </w:rPr>
              <w:t>,</w:t>
            </w:r>
            <w:r w:rsidRPr="00613099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7412A1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69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7412A1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</w:t>
            </w:r>
            <w:r w:rsidR="001E6BB6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3714E2" w:rsidRPr="00C8551D" w:rsidTr="007412A1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551D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57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1E6BB6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(7,619</w:t>
            </w:r>
            <w:r w:rsidR="007412A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707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714E2" w:rsidRPr="00C8551D" w:rsidTr="007412A1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AB165F">
            <w:pPr>
              <w:pStyle w:val="a4"/>
              <w:widowControl/>
              <w:ind w:left="138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855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57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</w:t>
            </w:r>
            <w:r w:rsidR="001E6BB6">
              <w:rPr>
                <w:rFonts w:ascii="Angsana New" w:hAnsi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7412A1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46,</w:t>
            </w:r>
            <w:r w:rsidR="001E6BB6">
              <w:rPr>
                <w:rFonts w:ascii="Angsana New" w:hAnsi="Angsana New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</w:tr>
    </w:tbl>
    <w:p w:rsidR="00B76E70" w:rsidRDefault="00B76E70"/>
    <w:p w:rsidR="00B76E70" w:rsidRPr="00B76E70" w:rsidRDefault="00B76E70" w:rsidP="00AB165F">
      <w:pPr>
        <w:tabs>
          <w:tab w:val="clear" w:pos="227"/>
          <w:tab w:val="clear" w:pos="454"/>
          <w:tab w:val="clear" w:pos="680"/>
          <w:tab w:val="clear" w:pos="907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</w:t>
      </w:r>
      <w:r w:rsidRPr="007412A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B15B9">
        <w:rPr>
          <w:rFonts w:ascii="Angsana New" w:hAnsi="Angsana New"/>
          <w:sz w:val="28"/>
          <w:szCs w:val="28"/>
        </w:rPr>
        <w:t>7.62</w:t>
      </w:r>
      <w:r w:rsidRPr="007412A1">
        <w:rPr>
          <w:rFonts w:ascii="Angsana New" w:hAnsi="Angsana New"/>
          <w:sz w:val="28"/>
          <w:szCs w:val="28"/>
        </w:rPr>
        <w:t xml:space="preserve"> </w:t>
      </w:r>
      <w:r w:rsidRPr="007412A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Pr="007412A1">
        <w:rPr>
          <w:rFonts w:ascii="Angsana New" w:hAnsi="Angsana New"/>
          <w:sz w:val="28"/>
          <w:szCs w:val="28"/>
        </w:rPr>
        <w:t xml:space="preserve">12.71 </w:t>
      </w:r>
      <w:r w:rsidRPr="007412A1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7412A1">
        <w:rPr>
          <w:rFonts w:ascii="Angsana New" w:hAnsi="Angsana New"/>
          <w:sz w:val="28"/>
          <w:szCs w:val="28"/>
        </w:rPr>
        <w:t xml:space="preserve"> </w:t>
      </w:r>
      <w:r w:rsidRPr="007412A1">
        <w:rPr>
          <w:rFonts w:ascii="Angsana New" w:hAnsi="Angsana New"/>
          <w:sz w:val="28"/>
          <w:szCs w:val="28"/>
        </w:rPr>
        <w:t xml:space="preserve"> </w:t>
      </w:r>
      <w:r w:rsidRPr="007412A1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AB165F" w:rsidRPr="007412A1">
        <w:rPr>
          <w:rFonts w:ascii="Angsana New" w:hAnsi="Angsana New"/>
          <w:sz w:val="28"/>
          <w:szCs w:val="28"/>
        </w:rPr>
        <w:t>2561</w:t>
      </w:r>
      <w:r w:rsidRPr="007412A1">
        <w:rPr>
          <w:rFonts w:ascii="Angsana New" w:hAnsi="Angsana New"/>
          <w:sz w:val="28"/>
          <w:szCs w:val="28"/>
        </w:rPr>
        <w:t xml:space="preserve"> </w:t>
      </w:r>
      <w:r w:rsidRPr="007412A1">
        <w:rPr>
          <w:rFonts w:ascii="Angsana New" w:hAnsi="Angsana New" w:hint="cs"/>
          <w:sz w:val="28"/>
          <w:szCs w:val="28"/>
          <w:cs/>
        </w:rPr>
        <w:t>บริษัทบันทึกการโอนกลับค่าเผื่อการด้อยค่</w:t>
      </w:r>
      <w:r w:rsidR="007412A1" w:rsidRPr="007412A1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8B15B9">
        <w:rPr>
          <w:rFonts w:ascii="Angsana New" w:hAnsi="Angsana New"/>
          <w:sz w:val="28"/>
          <w:szCs w:val="28"/>
        </w:rPr>
        <w:t xml:space="preserve"> 5.09</w:t>
      </w:r>
      <w:r w:rsidRPr="007412A1">
        <w:rPr>
          <w:rFonts w:ascii="Angsana New" w:hAnsi="Angsana New"/>
          <w:sz w:val="28"/>
          <w:szCs w:val="28"/>
        </w:rPr>
        <w:t xml:space="preserve"> </w:t>
      </w:r>
      <w:r w:rsidRPr="007412A1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เนื่องจากราคาซื้อขายครั้งล่าสุดสูงขึ้นจากปีก่อน</w:t>
      </w:r>
    </w:p>
    <w:p w:rsidR="000E19AF" w:rsidRPr="00B76E70" w:rsidRDefault="000E19AF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0E19AF" w:rsidRPr="00B76E70" w:rsidSect="008A7A57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440" w:right="1440" w:bottom="994" w:left="1411" w:header="1282" w:footer="446" w:gutter="0"/>
          <w:cols w:space="720"/>
          <w:docGrid w:linePitch="245"/>
        </w:sect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D3AA6" w:rsidRDefault="009A2297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524D0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Pr="002524D0">
        <w:rPr>
          <w:rFonts w:ascii="Angsana New" w:hAnsi="Angsana New" w:cs="Angsana New"/>
          <w:sz w:val="28"/>
          <w:szCs w:val="28"/>
          <w:cs/>
        </w:rPr>
        <w:t>ที่</w:t>
      </w:r>
      <w:r w:rsidR="00FD002A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2524D0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ณ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>
        <w:rPr>
          <w:rFonts w:ascii="Angsana New" w:hAnsi="Angsana New" w:cs="Angsana New"/>
          <w:sz w:val="28"/>
          <w:szCs w:val="28"/>
          <w:lang w:val="en-US"/>
        </w:rPr>
        <w:t>31</w:t>
      </w:r>
      <w:r w:rsidR="00FD002A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="00984F91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2524D0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สำหรับปี</w:t>
      </w:r>
      <w:r w:rsidR="00FD002A">
        <w:rPr>
          <w:rFonts w:ascii="Angsana New" w:hAnsi="Angsana New" w:cs="Angsana New"/>
          <w:sz w:val="28"/>
          <w:szCs w:val="28"/>
          <w:cs/>
        </w:rPr>
        <w:t>สิ้นส</w:t>
      </w:r>
      <w:r w:rsidR="00FD002A">
        <w:rPr>
          <w:rFonts w:ascii="Angsana New" w:hAnsi="Angsana New" w:cs="Angsana New" w:hint="cs"/>
          <w:sz w:val="28"/>
          <w:szCs w:val="28"/>
          <w:cs/>
        </w:rPr>
        <w:t>ุด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256</w:t>
      </w:r>
      <w:r w:rsidR="00FD002A">
        <w:rPr>
          <w:rFonts w:ascii="Angsana New" w:hAnsi="Angsana New" w:cs="Angsana New"/>
          <w:sz w:val="28"/>
          <w:szCs w:val="28"/>
          <w:lang w:val="en-US"/>
        </w:rPr>
        <w:t>1</w:t>
      </w:r>
      <w:r w:rsidR="00FD002A" w:rsidRPr="00B10B0C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รวม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>สำหรับปี</w:t>
      </w:r>
      <w:r w:rsidR="00FD002A" w:rsidRPr="00B10B0C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B10B0C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="00FD002A"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</w:t>
      </w:r>
      <w:r w:rsidR="00FD002A">
        <w:rPr>
          <w:rFonts w:ascii="Angsana New" w:hAnsi="Angsana New" w:cs="Angsana New"/>
          <w:sz w:val="28"/>
          <w:szCs w:val="28"/>
          <w:lang w:val="en-US"/>
        </w:rPr>
        <w:t>2561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proofErr w:type="spellStart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นิวพลัส</w:t>
      </w:r>
      <w:proofErr w:type="spellEnd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</w:t>
      </w:r>
      <w:proofErr w:type="spellStart"/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ตติ้ง</w:t>
      </w:r>
      <w:proofErr w:type="spellEnd"/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จำกัด(มหาชน) และบริษัทย่อย ซึ่ง</w:t>
      </w:r>
      <w:r w:rsidR="00385EF0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255085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FD002A" w:rsidRPr="00255085">
        <w:rPr>
          <w:rFonts w:ascii="Angsana New" w:hAnsi="Angsana New" w:cs="Angsana New"/>
          <w:sz w:val="28"/>
          <w:szCs w:val="28"/>
          <w:cs/>
          <w:lang w:val="en-US"/>
        </w:rPr>
        <w:t>ธันวาคม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0E6766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7412A1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 xml:space="preserve"> 46.</w:t>
      </w:r>
      <w:r w:rsidR="00482D80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60</w:t>
      </w:r>
      <w:r w:rsidRPr="00AC7DA9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AC7DA9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>บาท</w:t>
      </w:r>
      <w:r w:rsidRPr="000E6766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และ </w:t>
      </w:r>
      <w:r w:rsidR="000E6766" w:rsidRPr="000E6766">
        <w:rPr>
          <w:rFonts w:ascii="Angsana New" w:hAnsi="Angsana New" w:cs="Angsana New"/>
          <w:sz w:val="28"/>
          <w:szCs w:val="28"/>
          <w:lang w:val="en-US"/>
        </w:rPr>
        <w:t>41.78</w:t>
      </w:r>
      <w:r w:rsidRPr="00255085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247BC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FD002A" w:rsidRPr="00B10B0C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สำหรับปีสิ้นสุด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255085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FD002A" w:rsidRPr="00255085">
        <w:rPr>
          <w:rFonts w:ascii="Angsana New" w:hAnsi="Angsana New" w:cs="Angsana New"/>
          <w:sz w:val="28"/>
          <w:szCs w:val="28"/>
          <w:cs/>
          <w:lang w:val="en-US"/>
        </w:rPr>
        <w:t>ธันวาคม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AC7DA9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7412A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4878C9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5.22</w:t>
      </w:r>
      <w:r w:rsidRPr="00AC7DA9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AC7DA9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FD002A">
        <w:rPr>
          <w:rFonts w:ascii="Angsana New" w:hAnsi="Angsana New" w:cs="Angsana New"/>
          <w:sz w:val="28"/>
          <w:szCs w:val="28"/>
          <w:lang w:val="en-US"/>
        </w:rPr>
        <w:t>5.38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8D3AA6" w:rsidRDefault="008D3AA6" w:rsidP="008D3AA6">
      <w:pPr>
        <w:pStyle w:val="a"/>
        <w:tabs>
          <w:tab w:val="clear" w:pos="1080"/>
        </w:tabs>
        <w:spacing w:before="24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</w:rPr>
        <w:t xml:space="preserve">บริษัทได้รับเงินปันผลจากบริษัท </w:t>
      </w:r>
      <w:proofErr w:type="spellStart"/>
      <w:r w:rsidRPr="00B10B0C">
        <w:rPr>
          <w:rFonts w:ascii="Angsana New" w:hAnsi="Angsana New" w:cs="Angsana New"/>
          <w:sz w:val="28"/>
          <w:szCs w:val="28"/>
          <w:cs/>
        </w:rPr>
        <w:t>นิวพลัส</w:t>
      </w:r>
      <w:proofErr w:type="spellEnd"/>
      <w:r w:rsidRPr="00B10B0C">
        <w:rPr>
          <w:rFonts w:ascii="Angsana New" w:hAnsi="Angsana New" w:cs="Angsana New"/>
          <w:sz w:val="28"/>
          <w:szCs w:val="28"/>
          <w:cs/>
        </w:rPr>
        <w:t>นิ</w:t>
      </w:r>
      <w:proofErr w:type="spellStart"/>
      <w:r w:rsidRPr="00B10B0C">
        <w:rPr>
          <w:rFonts w:ascii="Angsana New" w:hAnsi="Angsana New" w:cs="Angsana New"/>
          <w:sz w:val="28"/>
          <w:szCs w:val="28"/>
          <w:cs/>
        </w:rPr>
        <w:t>ตติ้ง</w:t>
      </w:r>
      <w:proofErr w:type="spellEnd"/>
      <w:r w:rsidRPr="00B10B0C">
        <w:rPr>
          <w:rFonts w:ascii="Angsana New" w:hAnsi="Angsana New" w:cs="Angsana New"/>
          <w:sz w:val="28"/>
          <w:szCs w:val="28"/>
          <w:cs/>
        </w:rPr>
        <w:t xml:space="preserve"> จำกัด (มหาชน) สำหรับปีสิ้นสุดวันที่ </w:t>
      </w:r>
      <w:r w:rsidRPr="00B10B0C">
        <w:rPr>
          <w:rFonts w:ascii="Angsana New" w:hAnsi="Angsana New" w:cs="Angsana New"/>
          <w:sz w:val="28"/>
          <w:szCs w:val="28"/>
          <w:lang w:val="en-US"/>
        </w:rPr>
        <w:t>31</w:t>
      </w:r>
      <w:r w:rsidRPr="00B10B0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D002A">
        <w:rPr>
          <w:rFonts w:ascii="Angsana New" w:hAnsi="Angsana New" w:cs="Angsana New"/>
          <w:sz w:val="28"/>
          <w:szCs w:val="28"/>
          <w:lang w:val="en-US"/>
        </w:rPr>
        <w:t>2561</w:t>
      </w:r>
      <w:r w:rsidRPr="00B10B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FD002A">
        <w:rPr>
          <w:rFonts w:ascii="Angsana New" w:hAnsi="Angsana New" w:cs="Angsana New"/>
          <w:sz w:val="28"/>
          <w:szCs w:val="28"/>
          <w:lang w:val="en-US"/>
        </w:rPr>
        <w:t>2560</w:t>
      </w:r>
      <w:r w:rsidRPr="00B10B0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เป็นจำนวน</w:t>
      </w:r>
      <w:r w:rsidRPr="00BE64D0">
        <w:rPr>
          <w:rFonts w:ascii="Angsana New" w:hAnsi="Angsana New" w:cs="Angsana New"/>
          <w:sz w:val="28"/>
          <w:szCs w:val="28"/>
          <w:cs/>
          <w:lang w:val="en-US"/>
        </w:rPr>
        <w:t>เงิน</w:t>
      </w:r>
      <w:r w:rsidR="007412A1">
        <w:rPr>
          <w:rFonts w:ascii="Angsana New" w:hAnsi="Angsana New" w:cs="Angsana New"/>
          <w:sz w:val="28"/>
          <w:szCs w:val="28"/>
          <w:lang w:val="en-US"/>
        </w:rPr>
        <w:t xml:space="preserve"> 0.37</w:t>
      </w:r>
      <w:r w:rsidRPr="00BE64D0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บาท และ </w:t>
      </w:r>
      <w:r w:rsidR="00FD002A">
        <w:rPr>
          <w:rFonts w:ascii="Angsana New" w:hAnsi="Angsana New" w:cs="Angsana New"/>
          <w:sz w:val="28"/>
          <w:szCs w:val="28"/>
          <w:lang w:val="en-US"/>
        </w:rPr>
        <w:t>0.35</w:t>
      </w:r>
      <w:r w:rsidRPr="00B10B0C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ล้านบาท</w:t>
      </w:r>
    </w:p>
    <w:p w:rsidR="008D3AA6" w:rsidRDefault="00FD002A" w:rsidP="00FD002A">
      <w:pPr>
        <w:pStyle w:val="a"/>
        <w:tabs>
          <w:tab w:val="clear" w:pos="1080"/>
        </w:tabs>
        <w:spacing w:before="24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B10B0C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5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283"/>
        <w:gridCol w:w="1985"/>
        <w:gridCol w:w="284"/>
        <w:gridCol w:w="1847"/>
      </w:tblGrid>
      <w:tr w:rsidR="00FD002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374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57374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25</w:t>
            </w:r>
            <w:r w:rsidR="0057374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</w:t>
            </w:r>
          </w:p>
        </w:tc>
      </w:tr>
      <w:tr w:rsidR="0057374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57374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5A5161" w:rsidRDefault="00B8088D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210,358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5A5161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A516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183,741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5A5161" w:rsidRDefault="00B8088D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298,661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5A5161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A516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303,390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5A5161" w:rsidRDefault="00B8088D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64,936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5A5161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A516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77,062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5A5161" w:rsidRDefault="00B8088D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22,759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5A5161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A516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23,148</w:t>
            </w:r>
          </w:p>
        </w:tc>
      </w:tr>
      <w:tr w:rsidR="0057374A" w:rsidRPr="00B10B0C" w:rsidTr="00EC00BC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57374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B10B0C" w:rsidRDefault="00184342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387,370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358,242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74A" w:rsidRPr="00D27B6F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D27B6F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57374A" w:rsidRPr="00D27B6F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74A" w:rsidRPr="00D27B6F" w:rsidRDefault="00184342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37,174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D27B6F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D27B6F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27B6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32,416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374A" w:rsidRPr="00B10B0C" w:rsidRDefault="00184342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5,181</w:t>
            </w:r>
          </w:p>
        </w:tc>
      </w:tr>
      <w:tr w:rsidR="0057374A" w:rsidRPr="00B10B0C" w:rsidTr="00EF7317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374A" w:rsidRPr="00B10B0C" w:rsidRDefault="0057374A" w:rsidP="005737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374A" w:rsidRPr="00B10B0C" w:rsidRDefault="00184342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36,903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7374A" w:rsidRPr="00B10B0C" w:rsidRDefault="0057374A" w:rsidP="005737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37,597</w:t>
            </w:r>
          </w:p>
        </w:tc>
      </w:tr>
      <w:tr w:rsidR="0057374A" w:rsidRPr="00B10B0C" w:rsidTr="0057374A">
        <w:trPr>
          <w:trHeight w:val="369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D002A" w:rsidRPr="00B10B0C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8D3AA6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CD4062" w:rsidRPr="0057374A" w:rsidRDefault="00555BC9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  <w:cs/>
        </w:rPr>
      </w:pP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เงินลงทุนทั่วไป</w:t>
      </w:r>
      <w:r w:rsidR="004E3F0A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 w:rsidRPr="008D3AA6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8D3AA6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3700A6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8161DC" w:rsidRPr="00C8551D" w:rsidTr="00313595">
        <w:trPr>
          <w:trHeight w:hRule="exact" w:val="511"/>
        </w:trPr>
        <w:tc>
          <w:tcPr>
            <w:tcW w:w="3935" w:type="dxa"/>
            <w:vAlign w:val="center"/>
          </w:tcPr>
          <w:p w:rsidR="008161DC" w:rsidRPr="008161DC" w:rsidRDefault="008161DC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:rsidR="008161DC" w:rsidRPr="008161DC" w:rsidRDefault="008161DC" w:rsidP="00313595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246AAC">
              <w:rPr>
                <w:rFonts w:ascii="Angsana New" w:hAnsi="Angsana New"/>
                <w:sz w:val="28"/>
                <w:szCs w:val="28"/>
              </w:rPr>
              <w:t>4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277D5F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A12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6A120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1A6D2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5A7EE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96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7412A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96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B3472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962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693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0678" w:rsidRPr="00C8551D" w:rsidTr="00313595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  <w:sectPr w:rsidR="006A120C" w:rsidSect="00C91024">
          <w:headerReference w:type="default" r:id="rId15"/>
          <w:footerReference w:type="default" r:id="rId16"/>
          <w:pgSz w:w="11909" w:h="16834" w:code="9"/>
          <w:pgMar w:top="1440" w:right="994" w:bottom="576" w:left="1440" w:header="1276" w:footer="448" w:gutter="0"/>
          <w:cols w:space="720"/>
          <w:docGrid w:linePitch="245"/>
        </w:sectPr>
      </w:pPr>
    </w:p>
    <w:p w:rsidR="0033708A" w:rsidRPr="00246AAC" w:rsidRDefault="00A93AB8" w:rsidP="007449D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240" w:after="120"/>
        <w:ind w:left="1134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246AAC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ที่ดิน อาคาร และอุปกรณ์ - สุทธิ </w:t>
      </w:r>
    </w:p>
    <w:tbl>
      <w:tblPr>
        <w:tblW w:w="469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541"/>
        <w:gridCol w:w="1717"/>
        <w:gridCol w:w="271"/>
        <w:gridCol w:w="1700"/>
        <w:gridCol w:w="237"/>
        <w:gridCol w:w="1605"/>
        <w:gridCol w:w="279"/>
        <w:gridCol w:w="1700"/>
        <w:gridCol w:w="290"/>
        <w:gridCol w:w="1754"/>
        <w:gridCol w:w="6"/>
      </w:tblGrid>
      <w:tr w:rsidR="006A120C" w:rsidRPr="00B10B0C" w:rsidTr="008161DC">
        <w:trPr>
          <w:gridAfter w:val="1"/>
          <w:wAfter w:w="2" w:type="pct"/>
          <w:trHeight w:val="340"/>
        </w:trPr>
        <w:tc>
          <w:tcPr>
            <w:tcW w:w="1610" w:type="pct"/>
          </w:tcPr>
          <w:p w:rsidR="006A120C" w:rsidRPr="00B10B0C" w:rsidRDefault="006A120C" w:rsidP="006A120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88" w:type="pct"/>
            <w:gridSpan w:val="9"/>
            <w:tcBorders>
              <w:bottom w:val="single" w:sz="4" w:space="0" w:color="auto"/>
            </w:tcBorders>
          </w:tcPr>
          <w:p w:rsidR="006A120C" w:rsidRPr="00B10B0C" w:rsidRDefault="006A120C" w:rsidP="006A120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61DC" w:rsidRPr="00B10B0C" w:rsidTr="008161DC">
        <w:trPr>
          <w:gridAfter w:val="1"/>
          <w:wAfter w:w="2" w:type="pct"/>
          <w:trHeight w:val="340"/>
        </w:trPr>
        <w:tc>
          <w:tcPr>
            <w:tcW w:w="1610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88" w:type="pct"/>
            <w:gridSpan w:val="9"/>
            <w:tcBorders>
              <w:top w:val="single" w:sz="4" w:space="0" w:color="auto"/>
            </w:tcBorders>
            <w:vAlign w:val="center"/>
          </w:tcPr>
          <w:p w:rsidR="008161DC" w:rsidRPr="008161DC" w:rsidRDefault="008161DC" w:rsidP="008161D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9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9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99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8161DC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6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84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9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pct"/>
          </w:tcPr>
          <w:p w:rsidR="008161DC" w:rsidRPr="00B10B0C" w:rsidRDefault="008161DC" w:rsidP="008161D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bottom w:val="single" w:sz="4" w:space="0" w:color="auto"/>
            </w:tcBorders>
          </w:tcPr>
          <w:p w:rsidR="008161DC" w:rsidRPr="00B10B0C" w:rsidRDefault="008161DC" w:rsidP="008161DC">
            <w:pPr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</w:tcPr>
          <w:p w:rsidR="008161DC" w:rsidRPr="00B10B0C" w:rsidRDefault="008161DC" w:rsidP="008161DC">
            <w:pPr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60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sz w:val="28"/>
                <w:szCs w:val="28"/>
                <w:lang w:val="en-US"/>
              </w:rPr>
              <w:t>15,810</w:t>
            </w:r>
          </w:p>
        </w:tc>
        <w:tc>
          <w:tcPr>
            <w:tcW w:w="96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:rsidR="008161DC" w:rsidRPr="00610FC5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0FC5">
              <w:rPr>
                <w:rFonts w:ascii="Angsana New" w:hAnsi="Angsana New"/>
                <w:sz w:val="28"/>
                <w:szCs w:val="28"/>
                <w:lang w:val="en-US"/>
              </w:rPr>
              <w:t>42,765</w:t>
            </w:r>
          </w:p>
        </w:tc>
        <w:tc>
          <w:tcPr>
            <w:tcW w:w="84" w:type="pct"/>
            <w:vAlign w:val="bottom"/>
          </w:tcPr>
          <w:p w:rsidR="008161DC" w:rsidRPr="00610FC5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:rsidR="008161DC" w:rsidRPr="00610FC5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0FC5">
              <w:rPr>
                <w:rFonts w:ascii="Angsana New" w:hAnsi="Angsana New"/>
                <w:sz w:val="28"/>
                <w:szCs w:val="28"/>
                <w:lang w:val="en-US"/>
              </w:rPr>
              <w:t>73,175</w:t>
            </w:r>
          </w:p>
        </w:tc>
        <w:tc>
          <w:tcPr>
            <w:tcW w:w="99" w:type="pct"/>
            <w:vAlign w:val="bottom"/>
          </w:tcPr>
          <w:p w:rsidR="008161DC" w:rsidRPr="00610FC5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8161DC" w:rsidRPr="00610FC5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0FC5">
              <w:rPr>
                <w:rFonts w:ascii="Angsana New" w:hAnsi="Angsana New"/>
                <w:sz w:val="28"/>
                <w:szCs w:val="28"/>
                <w:lang w:val="en-US"/>
              </w:rPr>
              <w:t>5,328</w:t>
            </w:r>
          </w:p>
        </w:tc>
        <w:tc>
          <w:tcPr>
            <w:tcW w:w="103" w:type="pct"/>
            <w:vAlign w:val="bottom"/>
          </w:tcPr>
          <w:p w:rsidR="008161DC" w:rsidRPr="00610FC5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bottom"/>
          </w:tcPr>
          <w:p w:rsidR="008161DC" w:rsidRPr="00610FC5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0FC5">
              <w:rPr>
                <w:rFonts w:ascii="Angsana New" w:hAnsi="Angsana New"/>
                <w:sz w:val="28"/>
                <w:szCs w:val="28"/>
                <w:lang w:val="en-US"/>
              </w:rPr>
              <w:t>137,078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0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84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4,194</w:t>
            </w:r>
          </w:p>
        </w:tc>
        <w:tc>
          <w:tcPr>
            <w:tcW w:w="9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103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4,730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84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(579)</w:t>
            </w:r>
          </w:p>
        </w:tc>
        <w:tc>
          <w:tcPr>
            <w:tcW w:w="99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(692)</w:t>
            </w:r>
          </w:p>
        </w:tc>
        <w:tc>
          <w:tcPr>
            <w:tcW w:w="103" w:type="pct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(1,811)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15,810</w:t>
            </w:r>
          </w:p>
        </w:tc>
        <w:tc>
          <w:tcPr>
            <w:tcW w:w="96" w:type="pct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42,322</w:t>
            </w:r>
          </w:p>
        </w:tc>
        <w:tc>
          <w:tcPr>
            <w:tcW w:w="84" w:type="pct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76,790</w:t>
            </w:r>
          </w:p>
        </w:tc>
        <w:tc>
          <w:tcPr>
            <w:tcW w:w="99" w:type="pct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5,075</w:t>
            </w:r>
          </w:p>
        </w:tc>
        <w:tc>
          <w:tcPr>
            <w:tcW w:w="103" w:type="pct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139,997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4,354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4,354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(79)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(3,582)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(950)</w:t>
            </w:r>
          </w:p>
        </w:tc>
        <w:tc>
          <w:tcPr>
            <w:tcW w:w="1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(4,611)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โอนเข้า/โอนออก</w:t>
            </w:r>
          </w:p>
        </w:tc>
        <w:tc>
          <w:tcPr>
            <w:tcW w:w="609" w:type="pct"/>
            <w:shd w:val="clear" w:color="auto" w:fill="auto"/>
            <w:vAlign w:val="bottom"/>
          </w:tcPr>
          <w:p w:rsidR="008161D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:rsidR="008161D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:rsidR="008161D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pct"/>
            <w:shd w:val="clear" w:color="auto" w:fill="auto"/>
            <w:vAlign w:val="bottom"/>
          </w:tcPr>
          <w:p w:rsidR="008161DC" w:rsidRPr="00B10B0C" w:rsidRDefault="008161DC" w:rsidP="008161D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bottom"/>
          </w:tcPr>
          <w:p w:rsidR="008161DC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</w:tr>
      <w:tr w:rsidR="008161DC" w:rsidRPr="00B10B0C" w:rsidTr="008161DC">
        <w:trPr>
          <w:trHeight w:val="340"/>
        </w:trPr>
        <w:tc>
          <w:tcPr>
            <w:tcW w:w="1610" w:type="pct"/>
          </w:tcPr>
          <w:p w:rsidR="008161DC" w:rsidRPr="00B10B0C" w:rsidRDefault="008161DC" w:rsidP="007449D9">
            <w:pPr>
              <w:pStyle w:val="BlockText"/>
              <w:spacing w:line="240" w:lineRule="atLeast"/>
              <w:ind w:left="314" w:right="0" w:firstLine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,810</w:t>
            </w:r>
          </w:p>
        </w:tc>
        <w:tc>
          <w:tcPr>
            <w:tcW w:w="96" w:type="pct"/>
            <w:shd w:val="clear" w:color="auto" w:fill="auto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42,783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77,562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4,125</w:t>
            </w:r>
          </w:p>
        </w:tc>
        <w:tc>
          <w:tcPr>
            <w:tcW w:w="103" w:type="pct"/>
            <w:shd w:val="clear" w:color="auto" w:fill="auto"/>
            <w:vAlign w:val="bottom"/>
          </w:tcPr>
          <w:p w:rsidR="008161DC" w:rsidRPr="0058702E" w:rsidRDefault="008161DC" w:rsidP="008161D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8161DC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140,280</w:t>
            </w:r>
          </w:p>
        </w:tc>
      </w:tr>
    </w:tbl>
    <w:p w:rsidR="006A120C" w:rsidRDefault="006A120C" w:rsidP="006A1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A120C" w:rsidRDefault="006A120C" w:rsidP="00A94DE6">
      <w:pPr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lang w:val="en-GB"/>
        </w:rPr>
        <w:br w:type="page"/>
      </w:r>
    </w:p>
    <w:tbl>
      <w:tblPr>
        <w:tblpPr w:leftFromText="180" w:rightFromText="180" w:vertAnchor="text" w:horzAnchor="margin" w:tblpX="889" w:tblpY="-114"/>
        <w:tblW w:w="4656" w:type="pct"/>
        <w:tblLayout w:type="fixed"/>
        <w:tblLook w:val="0000" w:firstRow="0" w:lastRow="0" w:firstColumn="0" w:lastColumn="0" w:noHBand="0" w:noVBand="0"/>
      </w:tblPr>
      <w:tblGrid>
        <w:gridCol w:w="4501"/>
        <w:gridCol w:w="1781"/>
        <w:gridCol w:w="277"/>
        <w:gridCol w:w="1540"/>
        <w:gridCol w:w="291"/>
        <w:gridCol w:w="1635"/>
        <w:gridCol w:w="263"/>
        <w:gridCol w:w="1649"/>
        <w:gridCol w:w="236"/>
        <w:gridCol w:w="1825"/>
      </w:tblGrid>
      <w:tr w:rsidR="007449D9" w:rsidRPr="00B10B0C" w:rsidTr="00365D22">
        <w:trPr>
          <w:trHeight w:val="283"/>
        </w:trPr>
        <w:tc>
          <w:tcPr>
            <w:tcW w:w="1608" w:type="pct"/>
          </w:tcPr>
          <w:p w:rsidR="00C22F61" w:rsidRPr="00B10B0C" w:rsidRDefault="00C22F61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92" w:type="pct"/>
            <w:gridSpan w:val="9"/>
            <w:tcBorders>
              <w:bottom w:val="single" w:sz="4" w:space="0" w:color="auto"/>
            </w:tcBorders>
          </w:tcPr>
          <w:p w:rsidR="00C22F61" w:rsidRPr="00B10B0C" w:rsidRDefault="00C22F61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449D9" w:rsidRPr="00B10B0C" w:rsidTr="00365D22">
        <w:trPr>
          <w:trHeight w:val="283"/>
        </w:trPr>
        <w:tc>
          <w:tcPr>
            <w:tcW w:w="1608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392" w:type="pct"/>
            <w:gridSpan w:val="9"/>
            <w:tcBorders>
              <w:top w:val="single" w:sz="4" w:space="0" w:color="auto"/>
            </w:tcBorders>
            <w:vAlign w:val="center"/>
          </w:tcPr>
          <w:p w:rsidR="008161DC" w:rsidRPr="008161DC" w:rsidRDefault="008161DC" w:rsidP="00365D2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7449D9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6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0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9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365D22">
            <w:pPr>
              <w:pStyle w:val="BlockText"/>
              <w:spacing w:line="240" w:lineRule="atLeast"/>
              <w:ind w:left="0" w:right="-45" w:firstLine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99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0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9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8161DC" w:rsidRPr="00B10B0C" w:rsidRDefault="008161DC" w:rsidP="00365D2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36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</w:tcPr>
          <w:p w:rsidR="008161DC" w:rsidRPr="00B10B0C" w:rsidRDefault="008161DC" w:rsidP="00365D2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636" w:type="pct"/>
            <w:vAlign w:val="bottom"/>
          </w:tcPr>
          <w:p w:rsidR="008161DC" w:rsidRPr="00C22F61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F6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:rsidR="008161DC" w:rsidRPr="00C22F61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:rsidR="008161DC" w:rsidRPr="00C22F61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F61">
              <w:rPr>
                <w:rFonts w:ascii="Angsana New" w:hAnsi="Angsana New"/>
                <w:sz w:val="28"/>
                <w:szCs w:val="28"/>
                <w:lang w:val="en-US"/>
              </w:rPr>
              <w:t>42,219</w:t>
            </w:r>
          </w:p>
        </w:tc>
        <w:tc>
          <w:tcPr>
            <w:tcW w:w="104" w:type="pct"/>
            <w:vAlign w:val="bottom"/>
          </w:tcPr>
          <w:p w:rsidR="008161DC" w:rsidRPr="00C22F61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161DC" w:rsidRPr="00C22F61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F61">
              <w:rPr>
                <w:rFonts w:ascii="Angsana New" w:hAnsi="Angsana New"/>
                <w:sz w:val="28"/>
                <w:szCs w:val="28"/>
                <w:lang w:val="en-US"/>
              </w:rPr>
              <w:t>61,096</w:t>
            </w:r>
          </w:p>
        </w:tc>
        <w:tc>
          <w:tcPr>
            <w:tcW w:w="94" w:type="pct"/>
            <w:vAlign w:val="bottom"/>
          </w:tcPr>
          <w:p w:rsidR="008161DC" w:rsidRPr="00C22F61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:rsidR="008161DC" w:rsidRPr="00C22F61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F61">
              <w:rPr>
                <w:rFonts w:ascii="Angsana New" w:hAnsi="Angsana New"/>
                <w:sz w:val="28"/>
                <w:szCs w:val="28"/>
                <w:lang w:val="en-US"/>
              </w:rPr>
              <w:t>5,225</w:t>
            </w:r>
          </w:p>
        </w:tc>
        <w:tc>
          <w:tcPr>
            <w:tcW w:w="84" w:type="pct"/>
            <w:vAlign w:val="bottom"/>
          </w:tcPr>
          <w:p w:rsidR="008161DC" w:rsidRPr="00C22F61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:rsidR="008161DC" w:rsidRPr="00C22F61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F61">
              <w:rPr>
                <w:rFonts w:ascii="Angsana New" w:hAnsi="Angsana New"/>
                <w:sz w:val="28"/>
                <w:szCs w:val="28"/>
                <w:lang w:val="en-US"/>
              </w:rPr>
              <w:t>108,540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36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0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4,524</w:t>
            </w:r>
          </w:p>
        </w:tc>
        <w:tc>
          <w:tcPr>
            <w:tcW w:w="9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182</w:t>
            </w:r>
          </w:p>
        </w:tc>
        <w:tc>
          <w:tcPr>
            <w:tcW w:w="8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4,742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36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10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(578)</w:t>
            </w:r>
          </w:p>
        </w:tc>
        <w:tc>
          <w:tcPr>
            <w:tcW w:w="9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(693)</w:t>
            </w:r>
          </w:p>
        </w:tc>
        <w:tc>
          <w:tcPr>
            <w:tcW w:w="8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(1,811)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41,715</w:t>
            </w:r>
          </w:p>
        </w:tc>
        <w:tc>
          <w:tcPr>
            <w:tcW w:w="104" w:type="pct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65,042</w:t>
            </w:r>
          </w:p>
        </w:tc>
        <w:tc>
          <w:tcPr>
            <w:tcW w:w="94" w:type="pct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4,714</w:t>
            </w:r>
          </w:p>
        </w:tc>
        <w:tc>
          <w:tcPr>
            <w:tcW w:w="84" w:type="pct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702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111,471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15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4,755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4,858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(3,582)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(950)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(4,532)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โอนเข้า/โอนออก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540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42,270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66,215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3,852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58702E" w:rsidRDefault="008161DC" w:rsidP="00365D2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161DC" w:rsidRPr="0058702E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112,337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B10B0C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36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  <w:shd w:val="clear" w:color="auto" w:fill="auto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highlight w:val="green"/>
                <w:lang w:val="en-US"/>
              </w:rPr>
            </w:pPr>
            <w:r w:rsidRPr="00B10B0C">
              <w:rPr>
                <w:rFonts w:ascii="Angsana New" w:hAnsi="Angsana New"/>
                <w:sz w:val="28"/>
                <w:szCs w:val="28"/>
                <w:lang w:val="en-US"/>
              </w:rPr>
              <w:t>15,810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11,748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28,526</w:t>
            </w:r>
          </w:p>
        </w:tc>
      </w:tr>
      <w:tr w:rsidR="00365D22" w:rsidRPr="00B10B0C" w:rsidTr="0081014A">
        <w:trPr>
          <w:trHeight w:val="283"/>
        </w:trPr>
        <w:tc>
          <w:tcPr>
            <w:tcW w:w="1608" w:type="pct"/>
          </w:tcPr>
          <w:p w:rsidR="008161DC" w:rsidRPr="00B10B0C" w:rsidRDefault="008161DC" w:rsidP="00540AAF">
            <w:pPr>
              <w:pStyle w:val="BlockText"/>
              <w:spacing w:line="240" w:lineRule="atLeast"/>
              <w:ind w:left="284" w:right="0" w:firstLine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10B0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61DC" w:rsidRPr="00477CB4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15,810</w:t>
            </w:r>
          </w:p>
        </w:tc>
        <w:tc>
          <w:tcPr>
            <w:tcW w:w="99" w:type="pct"/>
            <w:shd w:val="clear" w:color="auto" w:fill="auto"/>
            <w:vAlign w:val="bottom"/>
          </w:tcPr>
          <w:p w:rsidR="008161DC" w:rsidRPr="00477CB4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61DC" w:rsidRPr="00477CB4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513</w:t>
            </w:r>
          </w:p>
        </w:tc>
        <w:tc>
          <w:tcPr>
            <w:tcW w:w="10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11,347</w:t>
            </w:r>
          </w:p>
        </w:tc>
        <w:tc>
          <w:tcPr>
            <w:tcW w:w="9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84" w:type="pct"/>
            <w:shd w:val="clear" w:color="auto" w:fill="auto"/>
            <w:vAlign w:val="bottom"/>
          </w:tcPr>
          <w:p w:rsidR="008161DC" w:rsidRPr="00B10B0C" w:rsidRDefault="008161DC" w:rsidP="00365D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61DC" w:rsidRPr="00B10B0C" w:rsidRDefault="008161DC" w:rsidP="00365D22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27,943</w:t>
            </w:r>
          </w:p>
        </w:tc>
      </w:tr>
    </w:tbl>
    <w:p w:rsidR="007449D9" w:rsidRDefault="007449D9" w:rsidP="00C64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7449D9" w:rsidRDefault="007449D9" w:rsidP="0074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127" w:hanging="2127"/>
        <w:jc w:val="thaiDistribute"/>
        <w:rPr>
          <w:rFonts w:ascii="Angsana New" w:hAnsi="Angsana New"/>
          <w:sz w:val="28"/>
          <w:szCs w:val="28"/>
        </w:rPr>
      </w:pPr>
    </w:p>
    <w:p w:rsidR="00DE1A48" w:rsidRDefault="00DE1A48" w:rsidP="0073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7351B4" w:rsidRDefault="007351B4" w:rsidP="0073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01"/>
        <w:rPr>
          <w:rFonts w:ascii="Angsana New" w:hAnsi="Angsana New"/>
          <w:sz w:val="28"/>
          <w:szCs w:val="28"/>
          <w:cs/>
        </w:rPr>
      </w:pPr>
    </w:p>
    <w:p w:rsidR="007351B4" w:rsidRPr="007351B4" w:rsidRDefault="00540AAF" w:rsidP="0054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134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7351B4">
        <w:rPr>
          <w:rFonts w:ascii="Angsana New" w:hAnsi="Angsana New" w:hint="cs"/>
          <w:sz w:val="28"/>
          <w:szCs w:val="28"/>
          <w:cs/>
        </w:rPr>
        <w:t xml:space="preserve">ราคาทุนของอาคารและอุปกรณ์ที่ตัดค่าเสื่อมราคาทั้งจำนวนแล้วแต่ยังคงใช้งานอยู่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7351B4">
        <w:rPr>
          <w:rFonts w:ascii="Angsana New" w:hAnsi="Angsana New"/>
          <w:sz w:val="28"/>
          <w:szCs w:val="28"/>
        </w:rPr>
        <w:t xml:space="preserve">31 </w:t>
      </w:r>
      <w:r w:rsidR="007351B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351B4">
        <w:rPr>
          <w:rFonts w:ascii="Angsana New" w:hAnsi="Angsana New"/>
          <w:sz w:val="28"/>
          <w:szCs w:val="28"/>
        </w:rPr>
        <w:t xml:space="preserve">2561 </w:t>
      </w:r>
      <w:r w:rsidR="007351B4">
        <w:rPr>
          <w:rFonts w:ascii="Angsana New" w:hAnsi="Angsana New" w:hint="cs"/>
          <w:sz w:val="28"/>
          <w:szCs w:val="28"/>
          <w:cs/>
        </w:rPr>
        <w:t xml:space="preserve">และ </w:t>
      </w:r>
      <w:r w:rsidR="007351B4">
        <w:rPr>
          <w:rFonts w:ascii="Angsana New" w:hAnsi="Angsana New"/>
          <w:sz w:val="28"/>
          <w:szCs w:val="28"/>
        </w:rPr>
        <w:t xml:space="preserve">2560 </w:t>
      </w:r>
      <w:r w:rsidR="007351B4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7351B4">
        <w:rPr>
          <w:rFonts w:ascii="Angsana New" w:hAnsi="Angsana New"/>
          <w:sz w:val="28"/>
          <w:szCs w:val="28"/>
        </w:rPr>
        <w:t xml:space="preserve">116.05 </w:t>
      </w:r>
      <w:r w:rsidR="007351B4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7351B4">
        <w:rPr>
          <w:rFonts w:ascii="Angsana New" w:hAnsi="Angsana New"/>
          <w:sz w:val="28"/>
          <w:szCs w:val="28"/>
        </w:rPr>
        <w:t xml:space="preserve">100.06 </w:t>
      </w:r>
      <w:r w:rsidR="007351B4">
        <w:rPr>
          <w:rFonts w:ascii="Angsana New" w:hAnsi="Angsana New" w:hint="cs"/>
          <w:sz w:val="28"/>
          <w:szCs w:val="28"/>
          <w:cs/>
        </w:rPr>
        <w:t>ล้านบาทตามลำดับ</w:t>
      </w:r>
    </w:p>
    <w:p w:rsidR="00604A65" w:rsidRPr="007351B4" w:rsidRDefault="00604A65" w:rsidP="00735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604A65" w:rsidRPr="007351B4" w:rsidSect="007351B4">
          <w:headerReference w:type="default" r:id="rId17"/>
          <w:pgSz w:w="16834" w:h="11909" w:orient="landscape" w:code="9"/>
          <w:pgMar w:top="1440" w:right="1440" w:bottom="992" w:left="578" w:header="1304" w:footer="170" w:gutter="0"/>
          <w:cols w:space="720"/>
          <w:docGrid w:linePitch="245"/>
        </w:sectPr>
      </w:pPr>
    </w:p>
    <w:p w:rsidR="00C23101" w:rsidRDefault="00C23101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3101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ที่ดินที่ไม่ได้ใช้งาน</w:t>
      </w:r>
      <w:r w:rsidRPr="00C23101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-</w:t>
      </w:r>
      <w:r w:rsidRPr="00C23101">
        <w:rPr>
          <w:rFonts w:ascii="Angsana New" w:hAnsi="Angsana New"/>
          <w:b/>
          <w:bCs/>
          <w:sz w:val="28"/>
          <w:szCs w:val="28"/>
        </w:rPr>
        <w:t xml:space="preserve"> </w:t>
      </w:r>
      <w:r w:rsidRPr="00C23101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104"/>
        <w:gridCol w:w="283"/>
        <w:gridCol w:w="1985"/>
        <w:gridCol w:w="284"/>
        <w:gridCol w:w="1842"/>
      </w:tblGrid>
      <w:tr w:rsidR="00C23101" w:rsidRPr="00B10B0C" w:rsidTr="00C23101">
        <w:trPr>
          <w:trHeight w:val="43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101" w:rsidRPr="00B10B0C" w:rsidRDefault="00C23101" w:rsidP="008B3B3B">
            <w:pPr>
              <w:ind w:left="3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101" w:rsidRPr="00B10B0C" w:rsidRDefault="00C23101" w:rsidP="008B3B3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3101" w:rsidRPr="00B10B0C" w:rsidRDefault="00C23101" w:rsidP="008B3B3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B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61DC" w:rsidRPr="00B10B0C" w:rsidTr="009E3EF0">
        <w:trPr>
          <w:trHeight w:val="43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61DC" w:rsidRPr="00B10B0C" w:rsidRDefault="008161DC" w:rsidP="008161DC">
            <w:pPr>
              <w:ind w:left="3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61DC" w:rsidRPr="00B10B0C" w:rsidRDefault="008161DC" w:rsidP="008161D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61DC" w:rsidRPr="008161DC" w:rsidRDefault="008161DC" w:rsidP="008161D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CB5F0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</w:p>
        </w:tc>
      </w:tr>
      <w:tr w:rsidR="00313595" w:rsidRPr="00B10B0C" w:rsidTr="009E3EF0">
        <w:trPr>
          <w:trHeight w:val="43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595" w:rsidRPr="00B10B0C" w:rsidRDefault="00313595" w:rsidP="008161DC">
            <w:pPr>
              <w:ind w:left="3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595" w:rsidRPr="00B10B0C" w:rsidRDefault="00313595" w:rsidP="008161D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3595" w:rsidRPr="00397DF0" w:rsidRDefault="00313595" w:rsidP="008161DC">
            <w:pPr>
              <w:ind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B10B0C" w:rsidTr="009E3EF0">
        <w:trPr>
          <w:trHeight w:val="43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595" w:rsidRPr="00B10B0C" w:rsidRDefault="00313595" w:rsidP="00313595">
            <w:pPr>
              <w:ind w:left="363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595" w:rsidRPr="00B10B0C" w:rsidRDefault="00313595" w:rsidP="0031359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13595" w:rsidRPr="00397DF0" w:rsidRDefault="00313595" w:rsidP="00313595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D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3595" w:rsidRPr="00397DF0" w:rsidRDefault="00313595" w:rsidP="00313595">
            <w:pPr>
              <w:ind w:left="284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13595" w:rsidRPr="00397DF0" w:rsidRDefault="00313595" w:rsidP="00313595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DF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313595" w:rsidRPr="00B10B0C" w:rsidTr="00C23101">
        <w:trPr>
          <w:trHeight w:val="43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ind w:left="36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595" w:rsidRPr="00397DF0" w:rsidRDefault="00313595" w:rsidP="00313595">
            <w:pPr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7DF0">
              <w:rPr>
                <w:rFonts w:ascii="Angsana New" w:hAnsi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97DF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95" w:rsidRPr="00397DF0" w:rsidRDefault="00313595" w:rsidP="00313595">
            <w:pPr>
              <w:ind w:left="284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3595" w:rsidRPr="00397DF0" w:rsidRDefault="00313595" w:rsidP="00313595">
            <w:pPr>
              <w:keepNext/>
              <w:tabs>
                <w:tab w:val="left" w:pos="0"/>
                <w:tab w:val="left" w:pos="284"/>
                <w:tab w:val="left" w:pos="851"/>
                <w:tab w:val="left" w:pos="1418"/>
                <w:tab w:val="left" w:pos="1985"/>
              </w:tabs>
              <w:ind w:right="65"/>
              <w:jc w:val="center"/>
              <w:outlineLvl w:val="8"/>
              <w:rPr>
                <w:rFonts w:ascii="Angsana New" w:hAnsi="Angsana New"/>
                <w:sz w:val="28"/>
                <w:szCs w:val="28"/>
              </w:rPr>
            </w:pPr>
            <w:r w:rsidRPr="00397DF0">
              <w:rPr>
                <w:rFonts w:ascii="Angsana New" w:hAnsi="Angsana New"/>
                <w:sz w:val="28"/>
                <w:szCs w:val="28"/>
              </w:rPr>
              <w:t>31</w:t>
            </w:r>
            <w:r w:rsidRPr="00397DF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13595" w:rsidRPr="00B10B0C" w:rsidTr="001B3626">
        <w:trPr>
          <w:trHeight w:val="206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3595" w:rsidRPr="00B10B0C" w:rsidRDefault="00313595" w:rsidP="00313595">
            <w:pPr>
              <w:tabs>
                <w:tab w:val="clear" w:pos="227"/>
                <w:tab w:val="clear" w:pos="454"/>
              </w:tabs>
              <w:ind w:left="46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ที่ดินที่ไม่ได้ใช้งาน </w:t>
            </w:r>
            <w:r w:rsidRPr="00B10B0C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B10B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3595" w:rsidRPr="00B10B0C" w:rsidRDefault="00313595" w:rsidP="003135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3595" w:rsidRPr="00B10B0C" w:rsidRDefault="00313595" w:rsidP="0031359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5,047</w:t>
            </w:r>
          </w:p>
        </w:tc>
      </w:tr>
      <w:tr w:rsidR="00313595" w:rsidRPr="00B10B0C" w:rsidTr="001B3626">
        <w:trPr>
          <w:trHeight w:val="361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3595" w:rsidRPr="00B10B0C" w:rsidRDefault="00313595" w:rsidP="00313595">
            <w:pPr>
              <w:tabs>
                <w:tab w:val="clear" w:pos="227"/>
                <w:tab w:val="clear" w:pos="454"/>
              </w:tabs>
              <w:ind w:left="4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0B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3595" w:rsidRPr="00B10B0C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(3,836)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595" w:rsidRPr="00B10B0C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(3,836)</w:t>
            </w:r>
          </w:p>
        </w:tc>
      </w:tr>
      <w:tr w:rsidR="00313595" w:rsidRPr="00B10B0C" w:rsidTr="001B3626">
        <w:trPr>
          <w:trHeight w:val="363"/>
        </w:trPr>
        <w:tc>
          <w:tcPr>
            <w:tcW w:w="510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13595" w:rsidRPr="00B10B0C" w:rsidRDefault="00313595" w:rsidP="00313595">
            <w:pPr>
              <w:tabs>
                <w:tab w:val="clear" w:pos="227"/>
                <w:tab w:val="clear" w:pos="454"/>
              </w:tabs>
              <w:ind w:left="46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B10B0C" w:rsidRDefault="00313595" w:rsidP="0031359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13595" w:rsidRPr="00EC163F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1,211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595" w:rsidRPr="00EC163F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3595" w:rsidRPr="00EC163F" w:rsidRDefault="00313595" w:rsidP="00313595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C163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1,211</w:t>
            </w:r>
          </w:p>
        </w:tc>
      </w:tr>
    </w:tbl>
    <w:p w:rsidR="00C23101" w:rsidRPr="00C23101" w:rsidRDefault="00C23101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310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สิทธิการเช่า </w:t>
      </w:r>
      <w:r w:rsidR="00C648EC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C23101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63"/>
        <w:gridCol w:w="2835"/>
      </w:tblGrid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8B3B3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23101" w:rsidRPr="00B10B0C" w:rsidRDefault="00C23101" w:rsidP="008B3B3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61DC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161DC" w:rsidRPr="00B10B0C" w:rsidRDefault="008161DC" w:rsidP="008B3B3B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61DC" w:rsidRPr="00B10B0C" w:rsidRDefault="008161DC" w:rsidP="008B3B3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="00313595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8161DC">
              <w:rPr>
                <w:rFonts w:ascii="Angsana New" w:hAnsi="Angsana New"/>
                <w:sz w:val="28"/>
                <w:szCs w:val="28"/>
              </w:rPr>
              <w:t>/</w:t>
            </w:r>
            <w:r w:rsidRPr="008161D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101" w:rsidRPr="00B10B0C" w:rsidRDefault="00F545AA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19,025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3101" w:rsidRPr="00C23101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3101">
              <w:rPr>
                <w:rFonts w:ascii="Angsana New" w:hAnsi="Angsana New"/>
                <w:sz w:val="28"/>
                <w:szCs w:val="28"/>
                <w:lang w:val="en-US"/>
              </w:rPr>
              <w:t>(13,365)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(713)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3101" w:rsidRPr="00636EE2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(14,078)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101" w:rsidRPr="00B10B0C" w:rsidRDefault="00F545AA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(713)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3101" w:rsidRPr="006F7AEC" w:rsidRDefault="00F545AA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(14,791)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8B3B3B">
            <w:pPr>
              <w:ind w:left="363" w:hanging="28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3101" w:rsidRPr="00B10B0C" w:rsidRDefault="00C23101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4,947</w:t>
            </w:r>
          </w:p>
        </w:tc>
      </w:tr>
      <w:tr w:rsidR="00C23101" w:rsidRPr="00B10B0C" w:rsidTr="008161DC">
        <w:trPr>
          <w:trHeight w:val="40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3101" w:rsidRPr="00B10B0C" w:rsidRDefault="00C23101" w:rsidP="00035CED">
            <w:pPr>
              <w:tabs>
                <w:tab w:val="clear" w:pos="227"/>
                <w:tab w:val="clear" w:pos="454"/>
                <w:tab w:val="clear" w:pos="680"/>
              </w:tabs>
              <w:ind w:left="464" w:firstLine="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3101" w:rsidRPr="00B10B0C" w:rsidRDefault="00F545AA" w:rsidP="008B3B3B">
            <w:pPr>
              <w:pStyle w:val="a1"/>
              <w:spacing w:line="320" w:lineRule="exact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4,233</w:t>
            </w:r>
          </w:p>
        </w:tc>
      </w:tr>
    </w:tbl>
    <w:p w:rsidR="005F63D6" w:rsidRPr="00F33763" w:rsidRDefault="00C23101" w:rsidP="00633D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F33763">
        <w:rPr>
          <w:rFonts w:ascii="Angsana New" w:hAnsi="Angsana New"/>
          <w:sz w:val="28"/>
          <w:szCs w:val="28"/>
          <w:cs/>
        </w:rPr>
        <w:t>บริษัทได้ทำสัญญาเช่าอาคาร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</w:rPr>
        <w:t>2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ฉบับเป็นระยะเวลา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</w:rPr>
        <w:t>26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ปี</w:t>
      </w:r>
      <w:r w:rsidRPr="00F33763">
        <w:rPr>
          <w:rFonts w:ascii="Angsana New" w:hAnsi="Angsana New"/>
          <w:sz w:val="28"/>
          <w:szCs w:val="28"/>
        </w:rPr>
        <w:t xml:space="preserve"> 6 </w:t>
      </w:r>
      <w:r w:rsidRPr="00F33763">
        <w:rPr>
          <w:rFonts w:ascii="Angsana New" w:hAnsi="Angsana New"/>
          <w:sz w:val="28"/>
          <w:szCs w:val="28"/>
          <w:cs/>
        </w:rPr>
        <w:t>เดือน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ถึง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</w:rPr>
        <w:t>27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ปี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สิ้นสุดในเดือนมกราคม</w:t>
      </w:r>
      <w:r w:rsidRPr="00F33763">
        <w:rPr>
          <w:rFonts w:ascii="Angsana New" w:hAnsi="Angsana New"/>
          <w:sz w:val="28"/>
          <w:szCs w:val="28"/>
        </w:rPr>
        <w:t xml:space="preserve"> 2570 </w:t>
      </w:r>
      <w:r w:rsidRPr="00F33763">
        <w:rPr>
          <w:rFonts w:ascii="Angsana New" w:hAnsi="Angsana New"/>
          <w:sz w:val="28"/>
          <w:szCs w:val="28"/>
          <w:cs/>
        </w:rPr>
        <w:t>ภายใต้เงื่อนไขของสัญญา</w:t>
      </w:r>
      <w:r w:rsidR="00F545AA"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บริษัทได้จ่ายเงินค่าสิทธิการเช่าเป็นจำนวนเงิน</w:t>
      </w:r>
      <w:r w:rsidR="00F545AA" w:rsidRPr="00F33763">
        <w:rPr>
          <w:rFonts w:ascii="Angsana New" w:hAnsi="Angsana New"/>
          <w:sz w:val="28"/>
          <w:szCs w:val="28"/>
        </w:rPr>
        <w:t xml:space="preserve"> 19.02</w:t>
      </w:r>
      <w:r w:rsidRPr="00F33763">
        <w:rPr>
          <w:rFonts w:ascii="Angsana New" w:hAnsi="Angsana New"/>
          <w:sz w:val="28"/>
          <w:szCs w:val="28"/>
        </w:rPr>
        <w:t xml:space="preserve"> </w:t>
      </w:r>
      <w:r w:rsidRPr="00F33763">
        <w:rPr>
          <w:rFonts w:ascii="Angsana New" w:hAnsi="Angsana New"/>
          <w:sz w:val="28"/>
          <w:szCs w:val="28"/>
          <w:cs/>
        </w:rPr>
        <w:t>ล้านบาท</w:t>
      </w:r>
    </w:p>
    <w:p w:rsidR="005F63D6" w:rsidRPr="00F545AA" w:rsidRDefault="005F63D6" w:rsidP="00C231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  <w:highlight w:val="yellow"/>
          <w:cs/>
        </w:rPr>
        <w:sectPr w:rsidR="005F63D6" w:rsidRPr="00F545AA" w:rsidSect="00A94DE6">
          <w:headerReference w:type="default" r:id="rId18"/>
          <w:pgSz w:w="11909" w:h="16834" w:code="9"/>
          <w:pgMar w:top="1440" w:right="994" w:bottom="576" w:left="1440" w:header="1276" w:footer="448" w:gutter="0"/>
          <w:cols w:space="720"/>
          <w:docGrid w:linePitch="245"/>
        </w:sectPr>
      </w:pPr>
    </w:p>
    <w:p w:rsidR="005F63D6" w:rsidRPr="005F63D6" w:rsidRDefault="005F63D6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426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5F63D6" w:rsidRDefault="005F63D6" w:rsidP="00D24FB3">
      <w:pPr>
        <w:pStyle w:val="ListParagraph"/>
        <w:tabs>
          <w:tab w:val="clear" w:pos="907"/>
          <w:tab w:val="clear" w:pos="1644"/>
        </w:tabs>
        <w:spacing w:before="120" w:line="240" w:lineRule="auto"/>
        <w:ind w:left="1134"/>
        <w:jc w:val="thaiDistribute"/>
        <w:rPr>
          <w:rFonts w:ascii="Angsana New" w:hAnsi="Angsana New"/>
          <w:sz w:val="28"/>
          <w:szCs w:val="28"/>
        </w:rPr>
      </w:pPr>
      <w:r w:rsidRPr="005F63D6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8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275"/>
        <w:gridCol w:w="284"/>
        <w:gridCol w:w="1418"/>
      </w:tblGrid>
      <w:tr w:rsidR="005F63D6" w:rsidRPr="00B10B0C" w:rsidTr="00A47E3A">
        <w:trPr>
          <w:trHeight w:val="279"/>
        </w:trPr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4" w:type="dxa"/>
            <w:gridSpan w:val="13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5F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05F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705F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A47E3A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left" w:pos="596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2,206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ที่ดินที่ไม่ได้ใช้งาน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3,969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4,386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4,540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ขายฝาก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11,053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12,526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</w:t>
            </w:r>
            <w:r w:rsidR="00501F5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</w:t>
            </w:r>
            <w:r w:rsidR="00501F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19,135</w:t>
            </w:r>
          </w:p>
        </w:tc>
        <w:tc>
          <w:tcPr>
            <w:tcW w:w="284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1,887</w:t>
            </w:r>
          </w:p>
        </w:tc>
        <w:tc>
          <w:tcPr>
            <w:tcW w:w="284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21,022</w:t>
            </w:r>
          </w:p>
        </w:tc>
        <w:tc>
          <w:tcPr>
            <w:tcW w:w="283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501F50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2,21</w:t>
            </w:r>
            <w:r w:rsidR="00501F5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23,24</w:t>
            </w:r>
            <w:r w:rsidR="00501F5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705FFC" w:rsidRPr="00B10B0C" w:rsidTr="00A47E3A">
        <w:trPr>
          <w:trHeight w:val="20"/>
        </w:trPr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A47E3A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A47E3A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ผลต่างจากการเปลี่ยนแปลงใน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มูลค่ายุติธรรมของหุ้นกู้แปลงสภาพ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มูลค่ายุติธรรมของเงินลงทุนเผื่อขาย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17,143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25,784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23,857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spacing w:line="260" w:lineRule="atLeast"/>
              <w:ind w:left="5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1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17,143</w:t>
            </w:r>
          </w:p>
        </w:tc>
        <w:tc>
          <w:tcPr>
            <w:tcW w:w="284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8,948</w:t>
            </w:r>
          </w:p>
        </w:tc>
        <w:tc>
          <w:tcPr>
            <w:tcW w:w="284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7AEC">
              <w:rPr>
                <w:rFonts w:ascii="Angsana New" w:hAnsi="Angsana New"/>
                <w:b/>
                <w:bCs/>
                <w:sz w:val="28"/>
                <w:szCs w:val="28"/>
              </w:rPr>
              <w:t>26,091</w:t>
            </w:r>
          </w:p>
        </w:tc>
        <w:tc>
          <w:tcPr>
            <w:tcW w:w="283" w:type="dxa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(1,927)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6F7AEC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6F7AEC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24,164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4" w:type="dxa"/>
            <w:gridSpan w:val="13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AE0D46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รับรู้ใน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8B3B3B">
            <w:pPr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705FF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</w:t>
            </w:r>
            <w:r w:rsidR="00705FF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F63D6" w:rsidRPr="00B10B0C" w:rsidRDefault="005F63D6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10B0C">
              <w:rPr>
                <w:rFonts w:ascii="Angsana New" w:hAnsi="Angsana New"/>
                <w:sz w:val="28"/>
                <w:szCs w:val="28"/>
              </w:rPr>
              <w:t>256</w:t>
            </w:r>
            <w:r w:rsidR="00705FF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63D6" w:rsidRPr="00B10B0C" w:rsidTr="00A47E3A">
        <w:tc>
          <w:tcPr>
            <w:tcW w:w="3827" w:type="dxa"/>
          </w:tcPr>
          <w:p w:rsidR="005F63D6" w:rsidRPr="00B10B0C" w:rsidRDefault="005F63D6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5F63D6" w:rsidRPr="00B10B0C" w:rsidRDefault="005F63D6" w:rsidP="008B3B3B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3,834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(1,293)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1A2011" w:rsidP="007A745F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</w:t>
            </w:r>
            <w:r w:rsidR="007A745F">
              <w:rPr>
                <w:rFonts w:ascii="Angsana New" w:hAnsi="Angsana New"/>
                <w:sz w:val="28"/>
                <w:szCs w:val="28"/>
              </w:rPr>
              <w:t>7</w:t>
            </w:r>
            <w:r w:rsidR="00EF75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8316FE">
              <w:rPr>
                <w:rFonts w:ascii="Angsana New" w:hAnsi="Angsana New"/>
                <w:sz w:val="28"/>
                <w:szCs w:val="28"/>
              </w:rPr>
              <w:t>2</w:t>
            </w:r>
            <w:r w:rsidR="007A74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2,206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2,259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ที่ดินที่ไม่ได้ใช้งาน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3,969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4,386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4,540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ขายฝาก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11,053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12,526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A745F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</w:t>
            </w:r>
            <w:r w:rsidR="007A74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</w:t>
            </w:r>
            <w:r w:rsidR="007A745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05FFC" w:rsidRPr="007F05CD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22,969</w:t>
            </w:r>
          </w:p>
        </w:tc>
        <w:tc>
          <w:tcPr>
            <w:tcW w:w="284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84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23,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83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</w:t>
            </w:r>
            <w:r w:rsidR="001A201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7A745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</w:t>
            </w:r>
            <w:r w:rsidR="008316FE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7A745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705FFC" w:rsidRPr="00B10B0C" w:rsidTr="00A47E3A">
        <w:tc>
          <w:tcPr>
            <w:tcW w:w="3827" w:type="dxa"/>
          </w:tcPr>
          <w:p w:rsidR="00705FFC" w:rsidRPr="00B10B0C" w:rsidRDefault="00705FFC" w:rsidP="00705FFC">
            <w:pPr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A47E3A">
        <w:tc>
          <w:tcPr>
            <w:tcW w:w="3827" w:type="dxa"/>
          </w:tcPr>
          <w:p w:rsidR="00705FFC" w:rsidRPr="00B10B0C" w:rsidRDefault="00705FFC" w:rsidP="00A47E3A">
            <w:pPr>
              <w:spacing w:line="260" w:lineRule="atLeast"/>
              <w:ind w:left="59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A47E3A">
        <w:tc>
          <w:tcPr>
            <w:tcW w:w="3827" w:type="dxa"/>
          </w:tcPr>
          <w:p w:rsidR="00705FFC" w:rsidRPr="00B10B0C" w:rsidRDefault="00705FFC" w:rsidP="00A47E3A">
            <w:pPr>
              <w:spacing w:line="260" w:lineRule="atLeast"/>
              <w:ind w:left="595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ผลต่างจากการเปลี่ยนแปลงใน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มูลค่ายุติธรรมของหุ้นกู้แปลงสภาพ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705FFC" w:rsidRPr="00B10B0C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879"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มูลค่ายุติธรรมของเงินลงทุนเผื่อขาย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</w:rPr>
              <w:t>17,143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  <w:tc>
          <w:tcPr>
            <w:tcW w:w="284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25,784</w:t>
            </w:r>
          </w:p>
        </w:tc>
        <w:tc>
          <w:tcPr>
            <w:tcW w:w="283" w:type="dxa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B10B0C" w:rsidRDefault="00705FFC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FFC" w:rsidRPr="00B10B0C" w:rsidRDefault="00EF758E" w:rsidP="00705FFC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23,857</w:t>
            </w:r>
          </w:p>
        </w:tc>
      </w:tr>
      <w:tr w:rsidR="00705FFC" w:rsidRPr="007F05CD" w:rsidTr="00EF758E">
        <w:tc>
          <w:tcPr>
            <w:tcW w:w="3827" w:type="dxa"/>
          </w:tcPr>
          <w:p w:rsidR="00705FFC" w:rsidRPr="00B10B0C" w:rsidRDefault="00705FFC" w:rsidP="00A47E3A">
            <w:pPr>
              <w:tabs>
                <w:tab w:val="clear" w:pos="454"/>
                <w:tab w:val="left" w:pos="595"/>
              </w:tabs>
              <w:spacing w:line="260" w:lineRule="atLeast"/>
              <w:ind w:left="59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11C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705FFC" w:rsidRPr="00B10B0C" w:rsidRDefault="00705FFC" w:rsidP="00705FFC">
            <w:pPr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17,143</w:t>
            </w:r>
          </w:p>
        </w:tc>
        <w:tc>
          <w:tcPr>
            <w:tcW w:w="284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8,948</w:t>
            </w:r>
          </w:p>
        </w:tc>
        <w:tc>
          <w:tcPr>
            <w:tcW w:w="284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5CD">
              <w:rPr>
                <w:rFonts w:ascii="Angsana New" w:hAnsi="Angsana New"/>
                <w:b/>
                <w:bCs/>
                <w:sz w:val="28"/>
                <w:szCs w:val="28"/>
              </w:rPr>
              <w:t>26,091</w:t>
            </w:r>
          </w:p>
        </w:tc>
        <w:tc>
          <w:tcPr>
            <w:tcW w:w="283" w:type="dxa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(1,927)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5FFC" w:rsidRPr="007F05CD" w:rsidRDefault="00705FFC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FFC" w:rsidRPr="007F05CD" w:rsidRDefault="00EF758E" w:rsidP="00705FFC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24,164</w:t>
            </w:r>
          </w:p>
        </w:tc>
      </w:tr>
    </w:tbl>
    <w:p w:rsidR="00705FFC" w:rsidRDefault="00705FFC" w:rsidP="005F63D6">
      <w:pPr>
        <w:pStyle w:val="ListParagraph"/>
        <w:spacing w:before="120" w:after="120"/>
        <w:ind w:left="1495"/>
        <w:jc w:val="thaiDistribute"/>
        <w:rPr>
          <w:rFonts w:ascii="Angsana New" w:hAnsi="Angsana New"/>
          <w:sz w:val="28"/>
          <w:szCs w:val="28"/>
        </w:rPr>
        <w:sectPr w:rsidR="00705FFC" w:rsidSect="00705FFC">
          <w:headerReference w:type="default" r:id="rId19"/>
          <w:pgSz w:w="16834" w:h="11909" w:orient="landscape" w:code="9"/>
          <w:pgMar w:top="1440" w:right="1440" w:bottom="992" w:left="709" w:header="1134" w:footer="448" w:gutter="0"/>
          <w:cols w:space="720"/>
          <w:docGrid w:linePitch="245"/>
        </w:sectPr>
      </w:pPr>
    </w:p>
    <w:p w:rsidR="006F3440" w:rsidRDefault="006F3440" w:rsidP="00940FAD">
      <w:pPr>
        <w:tabs>
          <w:tab w:val="clear" w:pos="227"/>
        </w:tabs>
        <w:spacing w:after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ค่าใช้จ่ายภาษีเงินได้</w:t>
      </w:r>
    </w:p>
    <w:p w:rsidR="006F3440" w:rsidRPr="00B52449" w:rsidRDefault="006F3440" w:rsidP="00940FAD">
      <w:pPr>
        <w:tabs>
          <w:tab w:val="clear" w:pos="227"/>
        </w:tabs>
        <w:spacing w:after="120"/>
        <w:jc w:val="thaiDistribute"/>
        <w:rPr>
          <w:rFonts w:ascii="Angsana New" w:hAnsi="Angsana New"/>
          <w:sz w:val="28"/>
          <w:szCs w:val="28"/>
          <w:cs/>
        </w:rPr>
      </w:pPr>
      <w:r w:rsidRPr="00B52449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Pr="00B52449">
        <w:rPr>
          <w:rFonts w:ascii="Angsana New" w:hAnsi="Angsana New"/>
          <w:sz w:val="28"/>
          <w:szCs w:val="28"/>
        </w:rPr>
        <w:t xml:space="preserve">31 </w:t>
      </w:r>
      <w:r w:rsidRPr="00B5244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93292">
        <w:rPr>
          <w:rFonts w:ascii="Angsana New" w:hAnsi="Angsana New"/>
          <w:sz w:val="28"/>
          <w:szCs w:val="28"/>
        </w:rPr>
        <w:t>2561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 xml:space="preserve">และ </w:t>
      </w:r>
      <w:r w:rsidR="00B93292">
        <w:rPr>
          <w:rFonts w:ascii="Angsana New" w:hAnsi="Angsana New"/>
          <w:sz w:val="28"/>
          <w:szCs w:val="28"/>
        </w:rPr>
        <w:t>2560</w:t>
      </w:r>
      <w:r w:rsidRPr="00B52449">
        <w:rPr>
          <w:rFonts w:ascii="Angsana New" w:hAnsi="Angsana New"/>
          <w:sz w:val="28"/>
          <w:szCs w:val="28"/>
        </w:rPr>
        <w:t xml:space="preserve"> </w:t>
      </w:r>
      <w:r w:rsidRPr="00B52449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p w:rsidR="006F3440" w:rsidRPr="00B10B0C" w:rsidRDefault="006F3440" w:rsidP="00940FAD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8"/>
          <w:szCs w:val="28"/>
          <w:u w:val="single"/>
        </w:rPr>
      </w:pPr>
      <w:r w:rsidRPr="00B10B0C">
        <w:rPr>
          <w:rFonts w:ascii="Angsana New" w:hAnsi="Angsana New"/>
          <w:sz w:val="28"/>
          <w:szCs w:val="28"/>
          <w:u w:val="single"/>
          <w:cs/>
        </w:rPr>
        <w:t>งบการเงินที่แสดงเงินลงทุนตามวิธีส่วนได้เสีย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283"/>
        <w:gridCol w:w="1985"/>
        <w:gridCol w:w="240"/>
        <w:gridCol w:w="1886"/>
      </w:tblGrid>
      <w:tr w:rsidR="00B93292" w:rsidRPr="00B10B0C" w:rsidTr="00FE70ED"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B93292" w:rsidRPr="00B10B0C" w:rsidRDefault="00B93292" w:rsidP="008B3B3B">
            <w:pPr>
              <w:spacing w:line="260" w:lineRule="atLeast"/>
              <w:ind w:right="-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93292" w:rsidRPr="00B10B0C" w:rsidTr="00FE70ED">
        <w:trPr>
          <w:trHeight w:val="169"/>
        </w:trPr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93292" w:rsidRPr="00B10B0C" w:rsidRDefault="00B93292" w:rsidP="008B3B3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0" w:type="dxa"/>
          </w:tcPr>
          <w:p w:rsidR="00B93292" w:rsidRPr="00B10B0C" w:rsidRDefault="00B93292" w:rsidP="008B3B3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:rsidR="00B93292" w:rsidRPr="00B10B0C" w:rsidRDefault="00B93292" w:rsidP="008B3B3B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93292" w:rsidRPr="00B10B0C" w:rsidTr="00FE70ED">
        <w:trPr>
          <w:trHeight w:val="169"/>
        </w:trPr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93292" w:rsidRPr="00B10B0C" w:rsidTr="00EF758E">
        <w:trPr>
          <w:trHeight w:val="175"/>
        </w:trPr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3,766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2,371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  <w:tab w:val="clear" w:pos="454"/>
                <w:tab w:val="left" w:pos="567"/>
              </w:tabs>
              <w:ind w:left="284"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(2,220)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(1,886)</w:t>
            </w:r>
          </w:p>
        </w:tc>
      </w:tr>
      <w:tr w:rsidR="00B93292" w:rsidRPr="007D057F" w:rsidTr="00EF758E">
        <w:tc>
          <w:tcPr>
            <w:tcW w:w="5070" w:type="dxa"/>
          </w:tcPr>
          <w:p w:rsidR="00B93292" w:rsidRPr="00B10B0C" w:rsidRDefault="00B93292" w:rsidP="00783127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1,546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485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3292" w:rsidRPr="006E3C52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:rsidR="00B93292" w:rsidRPr="00B10B0C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B10B0C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B93292" w:rsidRPr="00B10B0C" w:rsidTr="00EF758E">
        <w:trPr>
          <w:trHeight w:val="163"/>
        </w:trPr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ind w:right="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3292" w:rsidRPr="006E3C52" w:rsidRDefault="00EF758E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20,</w:t>
            </w:r>
            <w:r w:rsidR="00243F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635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double" w:sz="4" w:space="0" w:color="auto"/>
            </w:tcBorders>
            <w:vAlign w:val="bottom"/>
          </w:tcPr>
          <w:p w:rsidR="00B93292" w:rsidRPr="00B10B0C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cs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15,7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15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8B3B3B">
            <w:pPr>
              <w:spacing w:line="260" w:lineRule="atLeast"/>
              <w:ind w:left="284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B93292" w:rsidRPr="00B10B0C" w:rsidRDefault="00B93292" w:rsidP="008B3B3B">
            <w:pPr>
              <w:spacing w:line="260" w:lineRule="atLeast"/>
              <w:ind w:left="284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93292" w:rsidRPr="00B10B0C" w:rsidRDefault="00B93292" w:rsidP="008B3B3B">
            <w:pPr>
              <w:spacing w:line="26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3292" w:rsidRPr="006E3C52" w:rsidRDefault="00B93292" w:rsidP="008B3B3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  <w:vAlign w:val="bottom"/>
          </w:tcPr>
          <w:p w:rsidR="00B93292" w:rsidRPr="00B10B0C" w:rsidRDefault="00B93292" w:rsidP="008B3B3B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 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4,</w:t>
            </w:r>
            <w:r w:rsidR="00243F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127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3,1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43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  <w:tab w:val="clear" w:pos="454"/>
              </w:tabs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(1,461)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(1,144)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  <w:tab w:val="clear" w:pos="454"/>
              </w:tabs>
              <w:spacing w:line="260" w:lineRule="atLeast"/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(984)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(1,0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76</w:t>
            </w: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B93292" w:rsidRPr="00B10B0C" w:rsidTr="00EF758E">
        <w:trPr>
          <w:trHeight w:val="242"/>
        </w:trPr>
        <w:tc>
          <w:tcPr>
            <w:tcW w:w="5070" w:type="dxa"/>
            <w:tcBorders>
              <w:bottom w:val="nil"/>
            </w:tcBorders>
          </w:tcPr>
          <w:p w:rsidR="00B93292" w:rsidRPr="00B10B0C" w:rsidRDefault="00B93292" w:rsidP="00940FAD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  <w:tcBorders>
              <w:bottom w:val="nil"/>
            </w:tcBorders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(75)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nil"/>
            </w:tcBorders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E3C52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(438)</w:t>
            </w:r>
          </w:p>
        </w:tc>
      </w:tr>
      <w:tr w:rsidR="00B93292" w:rsidRPr="00B10B0C" w:rsidTr="00EF758E">
        <w:tc>
          <w:tcPr>
            <w:tcW w:w="5070" w:type="dxa"/>
          </w:tcPr>
          <w:p w:rsidR="00B93292" w:rsidRPr="00B10B0C" w:rsidRDefault="00B93292" w:rsidP="00940FAD">
            <w:pPr>
              <w:tabs>
                <w:tab w:val="clear" w:pos="227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B93292" w:rsidRPr="00B10B0C" w:rsidRDefault="00B93292" w:rsidP="00B93292">
            <w:pPr>
              <w:spacing w:line="2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292" w:rsidRPr="006E3C52" w:rsidRDefault="00EF758E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1,546</w:t>
            </w:r>
          </w:p>
        </w:tc>
        <w:tc>
          <w:tcPr>
            <w:tcW w:w="240" w:type="dxa"/>
            <w:vAlign w:val="bottom"/>
          </w:tcPr>
          <w:p w:rsidR="00B93292" w:rsidRPr="00B10B0C" w:rsidRDefault="00B93292" w:rsidP="00B93292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3292" w:rsidRPr="006E3C52" w:rsidRDefault="00B93292" w:rsidP="00B932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E3C5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485</w:t>
            </w:r>
          </w:p>
        </w:tc>
      </w:tr>
    </w:tbl>
    <w:p w:rsidR="006F3440" w:rsidRDefault="006F3440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B93292" w:rsidRDefault="00B9329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E41145" w:rsidRDefault="00E41145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E41145" w:rsidRDefault="00E41145" w:rsidP="00E41145">
      <w:pPr>
        <w:spacing w:before="120" w:after="120" w:line="120" w:lineRule="atLeast"/>
        <w:ind w:left="284"/>
        <w:jc w:val="both"/>
        <w:rPr>
          <w:rFonts w:ascii="Angsana New" w:hAnsi="Angsana New"/>
          <w:sz w:val="28"/>
          <w:szCs w:val="28"/>
          <w:u w:val="single"/>
        </w:rPr>
      </w:pPr>
    </w:p>
    <w:p w:rsidR="00B93292" w:rsidRDefault="00E41145" w:rsidP="00E965FC">
      <w:pPr>
        <w:tabs>
          <w:tab w:val="clear" w:pos="227"/>
        </w:tabs>
        <w:spacing w:before="120" w:after="120" w:line="120" w:lineRule="atLeast"/>
        <w:jc w:val="both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u w:val="single"/>
          <w:cs/>
        </w:rPr>
        <w:lastRenderedPageBreak/>
        <w:t>งบการเงินเฉพาะกิจการ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283"/>
        <w:gridCol w:w="1985"/>
        <w:gridCol w:w="283"/>
        <w:gridCol w:w="1843"/>
      </w:tblGrid>
      <w:tr w:rsidR="00E41145" w:rsidRPr="00B10B0C" w:rsidTr="00FE70ED">
        <w:tc>
          <w:tcPr>
            <w:tcW w:w="5070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:rsidR="00E41145" w:rsidRPr="00B10B0C" w:rsidRDefault="00E41145" w:rsidP="000A7CA7">
            <w:pPr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41145" w:rsidRPr="00B10B0C" w:rsidTr="00FE70ED">
        <w:trPr>
          <w:trHeight w:val="169"/>
        </w:trPr>
        <w:tc>
          <w:tcPr>
            <w:tcW w:w="5070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41145" w:rsidRPr="00B10B0C" w:rsidRDefault="00E41145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</w:tcPr>
          <w:p w:rsidR="00E41145" w:rsidRPr="00B10B0C" w:rsidRDefault="00E41145" w:rsidP="000A7CA7">
            <w:pPr>
              <w:pStyle w:val="BodyText3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41145" w:rsidRPr="00B10B0C" w:rsidRDefault="00E41145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41145" w:rsidRPr="00B10B0C" w:rsidTr="00FE70ED">
        <w:trPr>
          <w:trHeight w:val="169"/>
        </w:trPr>
        <w:tc>
          <w:tcPr>
            <w:tcW w:w="5070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41145" w:rsidRPr="00B10B0C" w:rsidTr="00EF758E">
        <w:trPr>
          <w:trHeight w:val="175"/>
        </w:trPr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E41145" w:rsidRPr="00826D36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3,765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6D36">
              <w:rPr>
                <w:rFonts w:ascii="Angsana New" w:hAnsi="Angsana New" w:cs="Angsana New"/>
                <w:sz w:val="28"/>
                <w:szCs w:val="28"/>
                <w:lang w:bidi="th-TH"/>
              </w:rPr>
              <w:t>2,371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1145" w:rsidRPr="00826D36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(1,255)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6D36">
              <w:rPr>
                <w:rFonts w:ascii="Angsana New" w:hAnsi="Angsana New" w:cs="Angsana New"/>
                <w:sz w:val="28"/>
                <w:szCs w:val="28"/>
                <w:lang w:bidi="th-TH"/>
              </w:rPr>
              <w:t>(5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94</w:t>
            </w:r>
            <w:r w:rsidRPr="00826D3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65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1145" w:rsidRPr="00826D36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2,510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26D3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777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41145" w:rsidRPr="00826D36" w:rsidRDefault="00E41145" w:rsidP="000A7C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E41145" w:rsidRPr="00B10B0C" w:rsidRDefault="00E41145" w:rsidP="000A7CA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:rsidR="00E41145" w:rsidRPr="00B10B0C" w:rsidRDefault="00E41145" w:rsidP="000A7C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83" w:type="dxa"/>
          </w:tcPr>
          <w:p w:rsidR="00E41145" w:rsidRPr="00B10B0C" w:rsidRDefault="00E41145" w:rsidP="000A7CA7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E41145" w:rsidRPr="00826D36" w:rsidRDefault="00E41145" w:rsidP="000A7C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E41145" w:rsidRPr="00B10B0C" w:rsidRDefault="00E41145" w:rsidP="000A7CA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41145" w:rsidRPr="00B10B0C" w:rsidRDefault="00E41145" w:rsidP="000A7CA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</w:tc>
      </w:tr>
      <w:tr w:rsidR="00E41145" w:rsidRPr="00B10B0C" w:rsidTr="00EF758E">
        <w:trPr>
          <w:trHeight w:val="163"/>
        </w:trPr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1145" w:rsidRPr="00B6156B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20,602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E41145" w:rsidRPr="00B6156B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Pr="00826D3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152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41145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ภาษีตามอัตราภาษีเงินได้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10B0C">
              <w:rPr>
                <w:rFonts w:ascii="Angsana New" w:hAnsi="Angsana New"/>
                <w:sz w:val="28"/>
                <w:szCs w:val="28"/>
              </w:rPr>
              <w:t>20%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E41145" w:rsidRPr="00B6156B" w:rsidRDefault="001D3CD4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4,173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41145" w:rsidRPr="00B6156B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430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E41145" w:rsidRPr="00826D36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(1,535)</w:t>
            </w:r>
          </w:p>
        </w:tc>
        <w:tc>
          <w:tcPr>
            <w:tcW w:w="283" w:type="dxa"/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E41145" w:rsidRPr="00826D36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26D36">
              <w:rPr>
                <w:rFonts w:ascii="Angsana New" w:hAnsi="Angsana New" w:cs="Angsana New"/>
                <w:sz w:val="28"/>
                <w:szCs w:val="28"/>
                <w:lang w:bidi="th-TH"/>
              </w:rPr>
              <w:t>(1,215)</w:t>
            </w:r>
          </w:p>
        </w:tc>
      </w:tr>
      <w:tr w:rsidR="00E41145" w:rsidRPr="00B10B0C" w:rsidTr="00EF758E">
        <w:trPr>
          <w:trHeight w:val="242"/>
        </w:trPr>
        <w:tc>
          <w:tcPr>
            <w:tcW w:w="5070" w:type="dxa"/>
            <w:tcBorders>
              <w:bottom w:val="nil"/>
            </w:tcBorders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  <w:tcBorders>
              <w:bottom w:val="nil"/>
            </w:tcBorders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vAlign w:val="bottom"/>
          </w:tcPr>
          <w:p w:rsidR="00E41145" w:rsidRPr="00B10B0C" w:rsidRDefault="00EF758E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(75)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:rsidR="00E41145" w:rsidRPr="00B10B0C" w:rsidRDefault="00E41145" w:rsidP="00E41145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E41145" w:rsidRPr="00B10B0C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(438)</w:t>
            </w:r>
          </w:p>
        </w:tc>
      </w:tr>
      <w:tr w:rsidR="00E41145" w:rsidRPr="00B10B0C" w:rsidTr="00EF758E">
        <w:tc>
          <w:tcPr>
            <w:tcW w:w="5070" w:type="dxa"/>
          </w:tcPr>
          <w:p w:rsidR="00E41145" w:rsidRPr="00B10B0C" w:rsidRDefault="00E41145" w:rsidP="00E965FC">
            <w:pPr>
              <w:tabs>
                <w:tab w:val="clear" w:pos="227"/>
                <w:tab w:val="clear" w:pos="454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0B0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:rsidR="00E41145" w:rsidRPr="00B10B0C" w:rsidRDefault="00E41145" w:rsidP="00E41145">
            <w:pPr>
              <w:spacing w:line="260" w:lineRule="atLeast"/>
              <w:ind w:left="36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1145" w:rsidRPr="00B6156B" w:rsidRDefault="001D3CD4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2,563</w:t>
            </w:r>
          </w:p>
        </w:tc>
        <w:tc>
          <w:tcPr>
            <w:tcW w:w="283" w:type="dxa"/>
            <w:vAlign w:val="bottom"/>
          </w:tcPr>
          <w:p w:rsidR="00E41145" w:rsidRPr="00826D36" w:rsidRDefault="00E41145" w:rsidP="00E41145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1145" w:rsidRPr="00B6156B" w:rsidRDefault="00E41145" w:rsidP="00E4114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26D3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</w:tr>
    </w:tbl>
    <w:p w:rsidR="006F3440" w:rsidRDefault="006F3440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4809D2" w:rsidRPr="006F3440" w:rsidRDefault="004809D2" w:rsidP="006F3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jc w:val="thaiDistribute"/>
        <w:rPr>
          <w:rFonts w:ascii="Angsana New" w:hAnsi="Angsana New"/>
          <w:sz w:val="28"/>
          <w:szCs w:val="28"/>
        </w:rPr>
      </w:pPr>
    </w:p>
    <w:p w:rsidR="009A2297" w:rsidRPr="00A94DE6" w:rsidRDefault="00A94DE6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A94DE6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3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53"/>
        <w:gridCol w:w="1559"/>
        <w:gridCol w:w="236"/>
        <w:gridCol w:w="1550"/>
        <w:gridCol w:w="10"/>
      </w:tblGrid>
      <w:tr w:rsidR="00A94DE6" w:rsidRPr="00C8551D" w:rsidTr="008A43EA">
        <w:trPr>
          <w:gridAfter w:val="1"/>
          <w:wAfter w:w="10" w:type="dxa"/>
          <w:trHeight w:hRule="exact" w:val="403"/>
        </w:trPr>
        <w:tc>
          <w:tcPr>
            <w:tcW w:w="5953" w:type="dxa"/>
          </w:tcPr>
          <w:p w:rsidR="00A94DE6" w:rsidRPr="00C8551D" w:rsidRDefault="00A94DE6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3595" w:rsidRPr="00C8551D" w:rsidTr="008A43EA">
        <w:trPr>
          <w:gridAfter w:val="1"/>
          <w:wAfter w:w="10" w:type="dxa"/>
          <w:trHeight w:hRule="exact" w:val="403"/>
        </w:trPr>
        <w:tc>
          <w:tcPr>
            <w:tcW w:w="5953" w:type="dxa"/>
          </w:tcPr>
          <w:p w:rsidR="00313595" w:rsidRPr="00C8551D" w:rsidRDefault="00313595" w:rsidP="008B3B3B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5" w:type="dxa"/>
            <w:gridSpan w:val="3"/>
            <w:tcBorders>
              <w:top w:val="single" w:sz="4" w:space="0" w:color="auto"/>
            </w:tcBorders>
            <w:vAlign w:val="bottom"/>
          </w:tcPr>
          <w:p w:rsidR="008A43EA" w:rsidRPr="00B10B0C" w:rsidRDefault="008A43EA" w:rsidP="008A43EA">
            <w:pPr>
              <w:tabs>
                <w:tab w:val="clear" w:pos="227"/>
              </w:tabs>
              <w:spacing w:before="120" w:after="120" w:line="12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10B0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งบการเงินที่แสดงเงินลงทุนตามวิธีส่วนเสีย</w:t>
            </w:r>
          </w:p>
          <w:p w:rsidR="00313595" w:rsidRPr="00C8551D" w:rsidRDefault="00313595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595" w:rsidRPr="00C8551D" w:rsidTr="00313595">
        <w:trPr>
          <w:gridAfter w:val="1"/>
          <w:wAfter w:w="10" w:type="dxa"/>
          <w:trHeight w:hRule="exact" w:val="409"/>
        </w:trPr>
        <w:tc>
          <w:tcPr>
            <w:tcW w:w="5953" w:type="dxa"/>
          </w:tcPr>
          <w:p w:rsidR="00313595" w:rsidRPr="00C8551D" w:rsidRDefault="00313595" w:rsidP="00313595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5" w:type="dxa"/>
            <w:gridSpan w:val="3"/>
            <w:tcBorders>
              <w:bottom w:val="single" w:sz="4" w:space="0" w:color="auto"/>
            </w:tcBorders>
            <w:vAlign w:val="bottom"/>
          </w:tcPr>
          <w:p w:rsidR="00313595" w:rsidRPr="008161DC" w:rsidRDefault="008A43EA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ได้เสีย</w:t>
            </w:r>
            <w:r w:rsidR="00313595" w:rsidRPr="00313595">
              <w:rPr>
                <w:rFonts w:ascii="Angsana New" w:hAnsi="Angsana New"/>
                <w:sz w:val="28"/>
                <w:szCs w:val="28"/>
              </w:rPr>
              <w:t>/</w:t>
            </w:r>
            <w:r w:rsidR="00313595" w:rsidRPr="003135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</w:tcPr>
          <w:p w:rsidR="00A94DE6" w:rsidRPr="00C8551D" w:rsidRDefault="00A94DE6" w:rsidP="008B3B3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</w:tcPr>
          <w:p w:rsidR="00A94DE6" w:rsidRPr="00C8551D" w:rsidRDefault="00A94DE6" w:rsidP="008B3B3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94DE6" w:rsidRPr="00C8551D" w:rsidRDefault="004809D2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A94D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94DE6"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</w:tcPr>
          <w:p w:rsidR="00A94DE6" w:rsidRPr="00C8551D" w:rsidRDefault="00A94DE6" w:rsidP="005A3F8C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559" w:type="dxa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47446C" w:rsidRDefault="005A3F8C" w:rsidP="005A3F8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อัตราดอกเบี้ยร้อยละ </w:t>
            </w:r>
            <w:r w:rsidR="00EF75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6.87</w:t>
            </w:r>
            <w:r w:rsidR="00A94DE6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EF75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="00EF75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7.75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4809D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4809D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94DE6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94DE6" w:rsidRPr="00C8551D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94DE6" w:rsidRPr="00C8551D" w:rsidTr="005D4837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47446C" w:rsidRDefault="00A94DE6" w:rsidP="005A3F8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4DE6" w:rsidRPr="00C8551D" w:rsidRDefault="005D4837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30,369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47446C" w:rsidRDefault="00A94DE6" w:rsidP="008B3B3B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47446C" w:rsidRDefault="00A94DE6" w:rsidP="005A3F8C">
            <w:pPr>
              <w:pStyle w:val="Heading5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94DE6" w:rsidRPr="00C8551D" w:rsidTr="008B3B3B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47446C" w:rsidRDefault="005A3F8C" w:rsidP="005A3F8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5D483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อัตราดอกเบี้ยร้อยละ</w:t>
            </w:r>
            <w:r w:rsidR="005D483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2.30</w:t>
            </w:r>
            <w:r w:rsidR="00A94DE6" w:rsidRPr="0018254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5D483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="005D483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2.50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4809D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4809D2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4809D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="00A94DE6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A94DE6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A94DE6" w:rsidRPr="00C8551D" w:rsidTr="005D4837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C8551D" w:rsidRDefault="00A94DE6" w:rsidP="005A3F8C">
            <w:pPr>
              <w:pStyle w:val="Heading5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4DE6" w:rsidRPr="00C8551D" w:rsidRDefault="005D4837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A94DE6" w:rsidRPr="00C8551D" w:rsidTr="005D4837">
        <w:trPr>
          <w:trHeight w:hRule="exact" w:val="403"/>
        </w:trPr>
        <w:tc>
          <w:tcPr>
            <w:tcW w:w="5953" w:type="dxa"/>
            <w:shd w:val="clear" w:color="auto" w:fill="auto"/>
          </w:tcPr>
          <w:p w:rsidR="00A94DE6" w:rsidRPr="00C8551D" w:rsidRDefault="00A94DE6" w:rsidP="005A3F8C">
            <w:pPr>
              <w:pStyle w:val="Heading5"/>
              <w:spacing w:line="240" w:lineRule="auto"/>
              <w:ind w:left="563" w:hanging="425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744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94DE6" w:rsidRPr="00C8551D" w:rsidRDefault="005D4837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90,369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94DE6" w:rsidRPr="00C8551D" w:rsidRDefault="00A94DE6" w:rsidP="008B3B3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94DE6" w:rsidRPr="00C8551D" w:rsidRDefault="00A94DE6" w:rsidP="008B3B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</w:t>
            </w:r>
            <w:r w:rsidRPr="00C855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</w:tr>
    </w:tbl>
    <w:p w:rsidR="004809D2" w:rsidRPr="004809D2" w:rsidRDefault="00A94DE6" w:rsidP="0048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4809D2">
        <w:rPr>
          <w:rFonts w:ascii="Angsana New" w:hAnsi="Angsana New"/>
          <w:sz w:val="28"/>
          <w:szCs w:val="28"/>
        </w:rPr>
        <w:t xml:space="preserve">31 </w:t>
      </w:r>
      <w:r w:rsidR="004809D2" w:rsidRPr="004809D2">
        <w:rPr>
          <w:rFonts w:ascii="Angsana New" w:hAnsi="Angsana New" w:hint="cs"/>
          <w:sz w:val="28"/>
          <w:szCs w:val="28"/>
          <w:cs/>
        </w:rPr>
        <w:t>ธันวาคม</w:t>
      </w:r>
      <w:r w:rsidR="004809D2" w:rsidRPr="004809D2">
        <w:rPr>
          <w:rFonts w:ascii="Angsana New" w:hAnsi="Angsana New"/>
          <w:sz w:val="28"/>
          <w:szCs w:val="28"/>
        </w:rPr>
        <w:t xml:space="preserve"> </w:t>
      </w:r>
      <w:r w:rsidRPr="004809D2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Pr="00613099">
        <w:rPr>
          <w:rFonts w:ascii="Angsana New" w:hAnsi="Angsana New"/>
          <w:sz w:val="28"/>
          <w:szCs w:val="28"/>
        </w:rPr>
        <w:t>2560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Pr="0047446C">
        <w:rPr>
          <w:rFonts w:ascii="Angsana New" w:hAnsi="Angsana New"/>
          <w:sz w:val="28"/>
          <w:szCs w:val="28"/>
          <w:cs/>
        </w:rPr>
        <w:t xml:space="preserve">จำนวน </w:t>
      </w:r>
      <w:r w:rsidR="005D4837" w:rsidRPr="005D4837">
        <w:rPr>
          <w:rFonts w:ascii="Angsana New" w:hAnsi="Angsana New"/>
          <w:sz w:val="28"/>
          <w:szCs w:val="28"/>
        </w:rPr>
        <w:t>328</w:t>
      </w:r>
      <w:r w:rsidRPr="005D4837">
        <w:rPr>
          <w:rFonts w:ascii="Angsana New" w:hAnsi="Angsana New"/>
          <w:sz w:val="28"/>
          <w:szCs w:val="28"/>
          <w:cs/>
        </w:rPr>
        <w:t xml:space="preserve"> ล้าน</w:t>
      </w:r>
      <w:r w:rsidRPr="0018254E">
        <w:rPr>
          <w:rFonts w:ascii="Angsana New" w:hAnsi="Angsana New"/>
          <w:sz w:val="28"/>
          <w:szCs w:val="28"/>
          <w:cs/>
        </w:rPr>
        <w:t>บาท</w:t>
      </w:r>
      <w:r w:rsidRPr="00C8551D">
        <w:rPr>
          <w:rFonts w:ascii="Angsana New" w:hAnsi="Angsana New"/>
          <w:sz w:val="28"/>
          <w:szCs w:val="28"/>
          <w:cs/>
        </w:rPr>
        <w:t xml:space="preserve"> และ </w:t>
      </w:r>
      <w:r w:rsidRPr="00613099">
        <w:rPr>
          <w:rFonts w:ascii="Angsana New" w:hAnsi="Angsana New"/>
          <w:sz w:val="28"/>
          <w:szCs w:val="28"/>
        </w:rPr>
        <w:t>317</w:t>
      </w:r>
      <w:r w:rsidRPr="00C8551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4809D2" w:rsidRPr="004809D2" w:rsidRDefault="004809D2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446947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</w:t>
      </w:r>
      <w:r>
        <w:rPr>
          <w:rFonts w:ascii="Angsana New" w:hAnsi="Angsana New" w:hint="cs"/>
          <w:b/>
          <w:bCs/>
          <w:sz w:val="28"/>
          <w:szCs w:val="28"/>
          <w:cs/>
        </w:rPr>
        <w:t>การหนี้สินไม่หมุนเวียนสำหรับ</w:t>
      </w:r>
      <w:r w:rsidRPr="00B10B0C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:rsidR="004809D2" w:rsidRDefault="004809D2" w:rsidP="0044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(ไม่ได้จัดเป็นกองทุน) มีดังนี้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5954"/>
        <w:gridCol w:w="1559"/>
        <w:gridCol w:w="249"/>
        <w:gridCol w:w="1594"/>
      </w:tblGrid>
      <w:tr w:rsidR="00446947" w:rsidRPr="00B10B0C" w:rsidTr="00446947">
        <w:tc>
          <w:tcPr>
            <w:tcW w:w="5954" w:type="dxa"/>
          </w:tcPr>
          <w:p w:rsidR="00446947" w:rsidRPr="00B10B0C" w:rsidRDefault="00446947" w:rsidP="000A7C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446947" w:rsidRPr="00B10B0C" w:rsidRDefault="00446947" w:rsidP="000A7C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46947" w:rsidRPr="00B10B0C" w:rsidTr="00446947">
        <w:tc>
          <w:tcPr>
            <w:tcW w:w="5954" w:type="dxa"/>
          </w:tcPr>
          <w:p w:rsidR="00446947" w:rsidRPr="00B10B0C" w:rsidRDefault="00446947" w:rsidP="000A7C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46947" w:rsidRPr="00B10B0C" w:rsidRDefault="00446947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446947" w:rsidRPr="00B10B0C" w:rsidRDefault="00446947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46947" w:rsidRPr="00B10B0C" w:rsidTr="00446947">
        <w:trPr>
          <w:trHeight w:val="114"/>
        </w:trPr>
        <w:tc>
          <w:tcPr>
            <w:tcW w:w="5954" w:type="dxa"/>
          </w:tcPr>
          <w:p w:rsidR="00446947" w:rsidRPr="00B10B0C" w:rsidRDefault="00446947" w:rsidP="000A7CA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46947" w:rsidRPr="00B10B0C" w:rsidRDefault="00446947" w:rsidP="000A7CA7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:rsidR="00446947" w:rsidRPr="00B10B0C" w:rsidRDefault="00446947" w:rsidP="000A7CA7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vAlign w:val="bottom"/>
          </w:tcPr>
          <w:p w:rsidR="00446947" w:rsidRPr="00B10B0C" w:rsidRDefault="00446947" w:rsidP="000A7CA7">
            <w:pPr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21,935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19,848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446947">
            <w:pPr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cs/>
                <w:lang w:val="en-US" w:bidi="th-TH"/>
              </w:rPr>
            </w:pP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highlight w:val="green"/>
                <w:lang w:val="en-US" w:bidi="th-TH"/>
              </w:rPr>
            </w:pP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680"/>
              </w:tabs>
              <w:ind w:left="316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   สิ้นสุดวันที่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1,765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1,147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4" w:type="dxa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จ่ายผลประโยชน์พนักงาน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(859)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94" w:type="dxa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446947">
            <w:pPr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2,08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446947">
            <w:pPr>
              <w:ind w:left="6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</w:tr>
      <w:tr w:rsidR="00446947" w:rsidRPr="00B10B0C" w:rsidTr="005D4837">
        <w:trPr>
          <w:trHeight w:val="317"/>
        </w:trPr>
        <w:tc>
          <w:tcPr>
            <w:tcW w:w="5954" w:type="dxa"/>
          </w:tcPr>
          <w:p w:rsidR="00446947" w:rsidRPr="00B10B0C" w:rsidRDefault="00446947" w:rsidP="005A3F8C">
            <w:pPr>
              <w:tabs>
                <w:tab w:val="clear" w:pos="227"/>
                <w:tab w:val="clear" w:pos="454"/>
                <w:tab w:val="clear" w:pos="680"/>
              </w:tabs>
              <w:ind w:left="175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B10B0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10B0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6947" w:rsidRPr="00215EFF" w:rsidRDefault="005D483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22,707</w:t>
            </w:r>
          </w:p>
        </w:tc>
        <w:tc>
          <w:tcPr>
            <w:tcW w:w="249" w:type="dxa"/>
            <w:vAlign w:val="bottom"/>
          </w:tcPr>
          <w:p w:rsidR="00446947" w:rsidRPr="00B10B0C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94" w:type="dxa"/>
            <w:tcBorders>
              <w:bottom w:val="double" w:sz="4" w:space="0" w:color="auto"/>
            </w:tcBorders>
            <w:vAlign w:val="bottom"/>
          </w:tcPr>
          <w:p w:rsidR="00446947" w:rsidRPr="00215EFF" w:rsidRDefault="00446947" w:rsidP="004469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15EF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21,93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</w:tr>
    </w:tbl>
    <w:p w:rsidR="00446947" w:rsidRPr="006066F4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73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62"/>
        <w:gridCol w:w="2268"/>
        <w:gridCol w:w="236"/>
        <w:gridCol w:w="2270"/>
      </w:tblGrid>
      <w:tr w:rsidR="00D37605" w:rsidRPr="006066F4" w:rsidTr="00054134">
        <w:trPr>
          <w:trHeight w:val="389"/>
        </w:trPr>
        <w:tc>
          <w:tcPr>
            <w:tcW w:w="4962" w:type="dxa"/>
          </w:tcPr>
          <w:p w:rsidR="00D37605" w:rsidRPr="006066F4" w:rsidRDefault="00D37605" w:rsidP="0005413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774" w:type="dxa"/>
            <w:gridSpan w:val="3"/>
            <w:tcBorders>
              <w:bottom w:val="single" w:sz="4" w:space="0" w:color="auto"/>
            </w:tcBorders>
          </w:tcPr>
          <w:p w:rsidR="00D37605" w:rsidRPr="006066F4" w:rsidRDefault="00D37605" w:rsidP="0005413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605" w:rsidRPr="006066F4" w:rsidTr="008A43EA">
        <w:tblPrEx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4962" w:type="dxa"/>
            <w:vAlign w:val="bottom"/>
          </w:tcPr>
          <w:p w:rsidR="00D37605" w:rsidRPr="006066F4" w:rsidRDefault="00D37605" w:rsidP="00054134">
            <w:pPr>
              <w:pStyle w:val="BodyTextInden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vAlign w:val="bottom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66F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85F38" w:rsidRPr="006066F4">
              <w:rPr>
                <w:rFonts w:ascii="Angsana New" w:hAnsi="Angsana New"/>
                <w:sz w:val="28"/>
                <w:szCs w:val="28"/>
              </w:rPr>
              <w:t>256</w:t>
            </w:r>
            <w:r w:rsidRPr="006066F4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9E2BA7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2.77</w:t>
            </w:r>
          </w:p>
        </w:tc>
        <w:tc>
          <w:tcPr>
            <w:tcW w:w="236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2.77</w:t>
            </w:r>
          </w:p>
        </w:tc>
      </w:tr>
      <w:tr w:rsidR="009E2BA7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6066F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68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  <w:tc>
          <w:tcPr>
            <w:tcW w:w="236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9E2BA7" w:rsidRPr="006066F4" w:rsidRDefault="009E2BA7" w:rsidP="009E2BA7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</w:tr>
      <w:tr w:rsidR="00D37605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268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36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D37605" w:rsidRPr="006066F4" w:rsidTr="009E2BA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962" w:type="dxa"/>
            <w:vAlign w:val="bottom"/>
          </w:tcPr>
          <w:p w:rsidR="00D37605" w:rsidRPr="006066F4" w:rsidRDefault="00D37605" w:rsidP="000E5E83">
            <w:pPr>
              <w:tabs>
                <w:tab w:val="left" w:pos="3390"/>
              </w:tabs>
              <w:spacing w:line="240" w:lineRule="auto"/>
              <w:ind w:left="3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</w:t>
            </w:r>
            <w:r w:rsidR="005D4837" w:rsidRPr="006066F4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5D4837" w:rsidRPr="006066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="005D4837" w:rsidRPr="006066F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:rsidR="00D37605" w:rsidRPr="006066F4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66F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:rsidR="00D37605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6066F4">
        <w:rPr>
          <w:rFonts w:ascii="Angsana New" w:hAnsi="Angsana New"/>
          <w:spacing w:val="4"/>
          <w:sz w:val="28"/>
          <w:szCs w:val="28"/>
        </w:rPr>
        <w:t>(</w:t>
      </w:r>
      <w:r w:rsidRPr="006066F4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6066F4">
        <w:rPr>
          <w:rFonts w:ascii="Angsana New" w:hAnsi="Angsana New"/>
          <w:spacing w:val="4"/>
          <w:sz w:val="28"/>
          <w:szCs w:val="28"/>
        </w:rPr>
        <w:t xml:space="preserve">)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6066F4">
        <w:rPr>
          <w:rFonts w:ascii="Angsana New" w:hAnsi="Angsana New"/>
          <w:spacing w:val="4"/>
          <w:sz w:val="28"/>
          <w:szCs w:val="28"/>
        </w:rPr>
        <w:t>2561</w:t>
      </w:r>
      <w:r w:rsidR="0086064B"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="0086064B" w:rsidRPr="006066F4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86064B" w:rsidRPr="006066F4">
        <w:rPr>
          <w:rFonts w:ascii="Angsana New" w:hAnsi="Angsana New"/>
          <w:spacing w:val="4"/>
          <w:sz w:val="28"/>
          <w:szCs w:val="28"/>
        </w:rPr>
        <w:t xml:space="preserve"> 2560</w:t>
      </w:r>
      <w:r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9781" w:type="dxa"/>
        <w:tblInd w:w="-8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4"/>
        <w:gridCol w:w="1415"/>
        <w:gridCol w:w="144"/>
        <w:gridCol w:w="1415"/>
        <w:gridCol w:w="144"/>
        <w:gridCol w:w="1557"/>
      </w:tblGrid>
      <w:tr w:rsidR="00043980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043980" w:rsidRPr="0083173B" w:rsidRDefault="00043980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043980" w:rsidRPr="0083173B" w:rsidRDefault="00043980" w:rsidP="00B23C7E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z w:val="26"/>
                <w:szCs w:val="26"/>
                <w:u w:val="single"/>
              </w:rPr>
            </w:pP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>(</w:t>
            </w: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="009E2BA7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043980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043980" w:rsidRPr="0083173B" w:rsidRDefault="00043980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043980" w:rsidRPr="0083173B" w:rsidRDefault="00043980" w:rsidP="00B23C7E">
            <w:pPr>
              <w:spacing w:line="240" w:lineRule="auto"/>
              <w:ind w:right="-78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lang w:eastAsia="th-TH"/>
              </w:rPr>
            </w:pPr>
            <w:r w:rsidRPr="0083173B"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5D1841" w:rsidRPr="0083173B" w:rsidTr="00B23C7E">
        <w:trPr>
          <w:cantSplit/>
          <w:trHeight w:val="351"/>
          <w:tblHeader/>
        </w:trPr>
        <w:tc>
          <w:tcPr>
            <w:tcW w:w="3544" w:type="dxa"/>
          </w:tcPr>
          <w:p w:rsidR="005D1841" w:rsidRPr="0083173B" w:rsidRDefault="005D1841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173B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841" w:rsidRPr="0083173B" w:rsidTr="005D1841">
        <w:trPr>
          <w:cantSplit/>
          <w:trHeight w:val="351"/>
          <w:tblHeader/>
        </w:trPr>
        <w:tc>
          <w:tcPr>
            <w:tcW w:w="3544" w:type="dxa"/>
          </w:tcPr>
          <w:p w:rsidR="005D1841" w:rsidRPr="0083173B" w:rsidRDefault="005D1841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1841" w:rsidRPr="0083173B" w:rsidRDefault="005D1841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</w:tr>
      <w:tr w:rsidR="008A43EA" w:rsidRPr="0083173B" w:rsidTr="008A43EA">
        <w:trPr>
          <w:cantSplit/>
          <w:trHeight w:val="351"/>
          <w:tblHeader/>
        </w:trPr>
        <w:tc>
          <w:tcPr>
            <w:tcW w:w="3544" w:type="dxa"/>
          </w:tcPr>
          <w:p w:rsidR="008A43EA" w:rsidRPr="0083173B" w:rsidRDefault="008A43EA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กรณีอัตราลดลง</w:t>
            </w:r>
          </w:p>
        </w:tc>
      </w:tr>
      <w:tr w:rsidR="008A43EA" w:rsidRPr="0083173B" w:rsidTr="008A43EA">
        <w:trPr>
          <w:cantSplit/>
          <w:trHeight w:val="351"/>
          <w:tblHeader/>
        </w:trPr>
        <w:tc>
          <w:tcPr>
            <w:tcW w:w="3544" w:type="dxa"/>
          </w:tcPr>
          <w:p w:rsidR="008A43EA" w:rsidRPr="0083173B" w:rsidRDefault="008A43EA" w:rsidP="00B23C7E">
            <w:pPr>
              <w:spacing w:line="240" w:lineRule="auto"/>
              <w:ind w:right="-13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</w:tcBorders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ind w:left="-62" w:right="-6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" w:type="dxa"/>
          </w:tcPr>
          <w:p w:rsidR="008A43EA" w:rsidRPr="0083173B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</w:tcBorders>
          </w:tcPr>
          <w:p w:rsidR="008A43EA" w:rsidRDefault="008A43EA" w:rsidP="00B23C7E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A43EA">
              <w:rPr>
                <w:rFonts w:ascii="AngsanaUPC" w:hAnsi="AngsanaUPC" w:cs="AngsanaUPC"/>
                <w:sz w:val="28"/>
                <w:szCs w:val="28"/>
                <w:cs/>
              </w:rPr>
              <w:t>ร้อยละ</w:t>
            </w:r>
          </w:p>
        </w:tc>
      </w:tr>
      <w:tr w:rsidR="00043980" w:rsidRPr="0083173B" w:rsidTr="00397EBB">
        <w:trPr>
          <w:cantSplit/>
        </w:trPr>
        <w:tc>
          <w:tcPr>
            <w:tcW w:w="3544" w:type="dxa"/>
            <w:vAlign w:val="bottom"/>
          </w:tcPr>
          <w:p w:rsidR="00043980" w:rsidRPr="0083173B" w:rsidRDefault="00043980" w:rsidP="00B23C7E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ind w:left="-108" w:right="38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(4,098)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761</w:t>
            </w:r>
          </w:p>
        </w:tc>
        <w:tc>
          <w:tcPr>
            <w:tcW w:w="144" w:type="dxa"/>
            <w:shd w:val="clear" w:color="auto" w:fill="auto"/>
          </w:tcPr>
          <w:p w:rsidR="00043980" w:rsidRPr="00CA24C3" w:rsidRDefault="00043980" w:rsidP="00B23C7E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(2,561)</w:t>
            </w:r>
          </w:p>
        </w:tc>
      </w:tr>
      <w:tr w:rsidR="00043980" w:rsidRPr="0083173B" w:rsidTr="00397EBB">
        <w:trPr>
          <w:cantSplit/>
        </w:trPr>
        <w:tc>
          <w:tcPr>
            <w:tcW w:w="3544" w:type="dxa"/>
            <w:vAlign w:val="bottom"/>
          </w:tcPr>
          <w:p w:rsidR="00043980" w:rsidRPr="0083173B" w:rsidRDefault="00043980" w:rsidP="00B23C7E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18" w:type="dxa"/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(4,370)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1,431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left="-108"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(2,584)</w:t>
            </w:r>
          </w:p>
        </w:tc>
        <w:tc>
          <w:tcPr>
            <w:tcW w:w="144" w:type="dxa"/>
            <w:shd w:val="clear" w:color="auto" w:fill="auto"/>
          </w:tcPr>
          <w:p w:rsidR="00043980" w:rsidRPr="00CA24C3" w:rsidRDefault="00043980" w:rsidP="00B23C7E">
            <w:pPr>
              <w:spacing w:line="240" w:lineRule="auto"/>
              <w:ind w:left="-108"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ind w:left="-108" w:right="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811</w:t>
            </w:r>
          </w:p>
        </w:tc>
      </w:tr>
      <w:tr w:rsidR="00043980" w:rsidRPr="0083173B" w:rsidTr="00397EBB">
        <w:trPr>
          <w:cantSplit/>
          <w:trHeight w:val="87"/>
        </w:trPr>
        <w:tc>
          <w:tcPr>
            <w:tcW w:w="3544" w:type="dxa"/>
            <w:vAlign w:val="bottom"/>
          </w:tcPr>
          <w:p w:rsidR="00043980" w:rsidRPr="0083173B" w:rsidRDefault="00043980" w:rsidP="00B23C7E">
            <w:pPr>
              <w:tabs>
                <w:tab w:val="left" w:pos="3390"/>
              </w:tabs>
              <w:spacing w:line="240" w:lineRule="auto"/>
              <w:ind w:left="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3173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4,953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tcBorders>
              <w:left w:val="nil"/>
            </w:tcBorders>
            <w:shd w:val="clear" w:color="auto" w:fill="auto"/>
          </w:tcPr>
          <w:p w:rsidR="00043980" w:rsidRPr="00397EBB" w:rsidRDefault="003A2430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(9,311)</w:t>
            </w:r>
          </w:p>
        </w:tc>
        <w:tc>
          <w:tcPr>
            <w:tcW w:w="144" w:type="dxa"/>
            <w:shd w:val="clear" w:color="auto" w:fill="auto"/>
          </w:tcPr>
          <w:p w:rsidR="00043980" w:rsidRPr="00397EBB" w:rsidRDefault="00043980" w:rsidP="00B23C7E">
            <w:pPr>
              <w:spacing w:line="240" w:lineRule="auto"/>
              <w:ind w:right="35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5,938</w:t>
            </w:r>
          </w:p>
        </w:tc>
        <w:tc>
          <w:tcPr>
            <w:tcW w:w="144" w:type="dxa"/>
            <w:shd w:val="clear" w:color="auto" w:fill="auto"/>
          </w:tcPr>
          <w:p w:rsidR="00043980" w:rsidRPr="00CA24C3" w:rsidRDefault="00043980" w:rsidP="00B23C7E">
            <w:pPr>
              <w:spacing w:line="240" w:lineRule="auto"/>
              <w:ind w:right="32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:rsidR="00043980" w:rsidRPr="00CA24C3" w:rsidRDefault="00397EBB" w:rsidP="00B23C7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(7,464)</w:t>
            </w:r>
          </w:p>
        </w:tc>
      </w:tr>
    </w:tbl>
    <w:p w:rsidR="00D37605" w:rsidRPr="006066F4" w:rsidRDefault="00D37605" w:rsidP="005D1841">
      <w:pPr>
        <w:tabs>
          <w:tab w:val="clear" w:pos="227"/>
          <w:tab w:val="clear" w:pos="454"/>
        </w:tabs>
        <w:spacing w:before="24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วามสัมพันธ์กัน</w:t>
      </w:r>
    </w:p>
    <w:p w:rsidR="00D37605" w:rsidRDefault="00D3760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6066F4">
        <w:rPr>
          <w:rFonts w:ascii="Angsana New" w:hAnsi="Angsana New"/>
          <w:spacing w:val="4"/>
          <w:sz w:val="28"/>
          <w:szCs w:val="28"/>
        </w:rPr>
        <w:t xml:space="preserve">31 </w:t>
      </w:r>
      <w:r w:rsidRPr="006066F4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Pr="006066F4">
        <w:rPr>
          <w:rFonts w:ascii="Angsana New" w:hAnsi="Angsana New"/>
          <w:spacing w:val="4"/>
          <w:sz w:val="28"/>
          <w:szCs w:val="28"/>
        </w:rPr>
        <w:t>2561</w:t>
      </w:r>
      <w:r w:rsidR="005D1841" w:rsidRPr="006066F4">
        <w:rPr>
          <w:rFonts w:ascii="Angsana New" w:hAnsi="Angsana New"/>
          <w:spacing w:val="4"/>
          <w:sz w:val="28"/>
          <w:szCs w:val="28"/>
        </w:rPr>
        <w:t xml:space="preserve"> </w:t>
      </w:r>
      <w:r w:rsidR="005D1841" w:rsidRPr="006066F4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5D1841" w:rsidRPr="006066F4">
        <w:rPr>
          <w:rFonts w:ascii="Angsana New" w:hAnsi="Angsana New"/>
          <w:spacing w:val="4"/>
          <w:sz w:val="28"/>
          <w:szCs w:val="28"/>
        </w:rPr>
        <w:t xml:space="preserve">2560 </w:t>
      </w:r>
      <w:r w:rsidRPr="006066F4">
        <w:rPr>
          <w:rFonts w:ascii="Angsana New" w:hAnsi="Angsana New"/>
          <w:spacing w:val="4"/>
          <w:sz w:val="28"/>
          <w:szCs w:val="28"/>
          <w:cs/>
        </w:rPr>
        <w:t>มีรายละเอียดดังนี้</w:t>
      </w:r>
    </w:p>
    <w:tbl>
      <w:tblPr>
        <w:tblW w:w="978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29"/>
        <w:gridCol w:w="1984"/>
        <w:gridCol w:w="281"/>
        <w:gridCol w:w="1993"/>
      </w:tblGrid>
      <w:tr w:rsidR="009D25D4" w:rsidRPr="00030032" w:rsidTr="009D25D4">
        <w:trPr>
          <w:trHeight w:val="389"/>
        </w:trPr>
        <w:tc>
          <w:tcPr>
            <w:tcW w:w="5529" w:type="dxa"/>
          </w:tcPr>
          <w:p w:rsidR="009D25D4" w:rsidRPr="00030032" w:rsidRDefault="009D25D4" w:rsidP="0005413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8" w:type="dxa"/>
            <w:gridSpan w:val="3"/>
            <w:tcBorders>
              <w:bottom w:val="single" w:sz="4" w:space="0" w:color="auto"/>
            </w:tcBorders>
          </w:tcPr>
          <w:p w:rsidR="009D25D4" w:rsidRPr="00030032" w:rsidRDefault="009D25D4" w:rsidP="0005413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D25D4" w:rsidRPr="00030032" w:rsidTr="009D25D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9D25D4" w:rsidRPr="00030032" w:rsidRDefault="009D25D4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58" w:type="dxa"/>
            <w:gridSpan w:val="3"/>
            <w:shd w:val="clear" w:color="auto" w:fill="auto"/>
            <w:vAlign w:val="center"/>
          </w:tcPr>
          <w:p w:rsidR="009D25D4" w:rsidRPr="00030032" w:rsidRDefault="009D25D4" w:rsidP="009D2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5D4" w:rsidRPr="00030032" w:rsidTr="009D25D4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9D25D4" w:rsidRPr="00030032" w:rsidRDefault="009D25D4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D25D4" w:rsidRPr="00030032" w:rsidRDefault="009D25D4" w:rsidP="009D2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9D25D4" w:rsidRPr="00030032" w:rsidRDefault="009D25D4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5D4" w:rsidRPr="00030032" w:rsidRDefault="009D25D4" w:rsidP="009D2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DF1AD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9D25D4" w:rsidRPr="00030032" w:rsidTr="00963E3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9D25D4" w:rsidRPr="00030032" w:rsidRDefault="009D25D4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D25D4" w:rsidRPr="00963E38" w:rsidRDefault="00963E38" w:rsidP="000541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1,774</w:t>
            </w:r>
          </w:p>
        </w:tc>
        <w:tc>
          <w:tcPr>
            <w:tcW w:w="281" w:type="dxa"/>
            <w:shd w:val="clear" w:color="auto" w:fill="auto"/>
          </w:tcPr>
          <w:p w:rsidR="009D25D4" w:rsidRPr="00963E38" w:rsidRDefault="009D25D4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9D25D4" w:rsidRPr="00963E38" w:rsidRDefault="00963E38" w:rsidP="000541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1,776</w:t>
            </w:r>
          </w:p>
        </w:tc>
      </w:tr>
      <w:tr w:rsidR="00D37605" w:rsidRPr="00030032" w:rsidTr="00963E3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D37605" w:rsidRPr="00030032" w:rsidRDefault="00D37605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:rsidR="00D37605" w:rsidRPr="00963E38" w:rsidRDefault="00963E38" w:rsidP="000541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13,488</w:t>
            </w:r>
          </w:p>
        </w:tc>
        <w:tc>
          <w:tcPr>
            <w:tcW w:w="281" w:type="dxa"/>
            <w:shd w:val="clear" w:color="auto" w:fill="auto"/>
          </w:tcPr>
          <w:p w:rsidR="00D37605" w:rsidRPr="00963E38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D37605" w:rsidRPr="00963E38" w:rsidRDefault="00963E38" w:rsidP="000541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11,078</w:t>
            </w:r>
          </w:p>
        </w:tc>
      </w:tr>
      <w:tr w:rsidR="00D37605" w:rsidRPr="00030032" w:rsidTr="00963E38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529" w:type="dxa"/>
            <w:vAlign w:val="bottom"/>
          </w:tcPr>
          <w:p w:rsidR="00D37605" w:rsidRPr="00030032" w:rsidRDefault="00D37605" w:rsidP="0005413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3003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:rsidR="00D37605" w:rsidRPr="00963E38" w:rsidRDefault="00963E38" w:rsidP="000541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34,707</w:t>
            </w:r>
          </w:p>
        </w:tc>
        <w:tc>
          <w:tcPr>
            <w:tcW w:w="281" w:type="dxa"/>
            <w:shd w:val="clear" w:color="auto" w:fill="auto"/>
          </w:tcPr>
          <w:p w:rsidR="00D37605" w:rsidRPr="00963E38" w:rsidRDefault="00D37605" w:rsidP="000541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shd w:val="clear" w:color="auto" w:fill="auto"/>
          </w:tcPr>
          <w:p w:rsidR="00D37605" w:rsidRPr="00963E38" w:rsidRDefault="00963E38" w:rsidP="00054134">
            <w:pPr>
              <w:tabs>
                <w:tab w:val="left" w:pos="339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3E38">
              <w:rPr>
                <w:rFonts w:ascii="Angsana New" w:hAnsi="Angsana New"/>
                <w:color w:val="000000"/>
                <w:sz w:val="28"/>
                <w:szCs w:val="28"/>
              </w:rPr>
              <w:t>31,844</w:t>
            </w:r>
          </w:p>
        </w:tc>
      </w:tr>
    </w:tbl>
    <w:p w:rsidR="00D37605" w:rsidRDefault="00D37605" w:rsidP="00EF5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:rsidR="00511569" w:rsidRPr="00B10B0C" w:rsidRDefault="00511569" w:rsidP="0051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11569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511569">
        <w:rPr>
          <w:rFonts w:ascii="Angsana New" w:hAnsi="Angsana New"/>
          <w:sz w:val="28"/>
          <w:szCs w:val="28"/>
        </w:rPr>
        <w:t>13</w:t>
      </w:r>
      <w:r w:rsidRPr="0051156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511569">
        <w:rPr>
          <w:rFonts w:ascii="Angsana New" w:hAnsi="Angsana New"/>
          <w:sz w:val="28"/>
          <w:szCs w:val="28"/>
        </w:rPr>
        <w:t>2561</w:t>
      </w:r>
      <w:r w:rsidRPr="00511569">
        <w:rPr>
          <w:rFonts w:ascii="Angsana New" w:hAnsi="Angsana New" w:hint="cs"/>
          <w:sz w:val="28"/>
          <w:szCs w:val="28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ซึ่ง</w:t>
      </w:r>
      <w:r w:rsidRPr="00511569">
        <w:rPr>
          <w:rFonts w:ascii="Angsana New" w:hAnsi="Angsana New"/>
          <w:sz w:val="28"/>
          <w:szCs w:val="28"/>
          <w:cs/>
        </w:rPr>
        <w:t>กฎหมายดังกล่าวอยู่ในระหว่างรอประกาศในราชกิจจา</w:t>
      </w:r>
      <w:proofErr w:type="spellStart"/>
      <w:r w:rsidRPr="00511569">
        <w:rPr>
          <w:rFonts w:ascii="Angsana New" w:hAnsi="Angsana New"/>
          <w:sz w:val="28"/>
          <w:szCs w:val="28"/>
          <w:cs/>
        </w:rPr>
        <w:t>นุเบกษา</w:t>
      </w:r>
      <w:proofErr w:type="spellEnd"/>
      <w:r w:rsidRPr="00511569">
        <w:rPr>
          <w:rFonts w:ascii="Angsana New" w:hAnsi="Angsana New"/>
          <w:sz w:val="28"/>
          <w:szCs w:val="28"/>
          <w:cs/>
        </w:rPr>
        <w:t xml:space="preserve">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11569">
        <w:rPr>
          <w:rFonts w:ascii="Angsana New" w:hAnsi="Angsana New"/>
          <w:sz w:val="28"/>
          <w:szCs w:val="28"/>
        </w:rPr>
        <w:t>20</w:t>
      </w:r>
      <w:r w:rsidRPr="00511569">
        <w:rPr>
          <w:rFonts w:ascii="Angsana New" w:hAnsi="Angsana New" w:hint="cs"/>
          <w:sz w:val="28"/>
          <w:szCs w:val="28"/>
          <w:cs/>
        </w:rPr>
        <w:t xml:space="preserve"> ปีขึ้นไปให้มีสิทธิได้รับค่าชดเชยไม่</w:t>
      </w:r>
      <w:r w:rsidRPr="00511569">
        <w:rPr>
          <w:rFonts w:ascii="Angsana New" w:hAnsi="Angsana New"/>
          <w:sz w:val="28"/>
          <w:szCs w:val="28"/>
          <w:cs/>
        </w:rPr>
        <w:t xml:space="preserve">น้อยกว่าอัตราค่าจ้างล่าสุด </w:t>
      </w:r>
      <w:r w:rsidRPr="00511569">
        <w:rPr>
          <w:rFonts w:ascii="Angsana New" w:hAnsi="Angsana New"/>
          <w:sz w:val="28"/>
          <w:szCs w:val="28"/>
        </w:rPr>
        <w:t>400</w:t>
      </w:r>
      <w:r w:rsidRPr="00511569">
        <w:rPr>
          <w:rFonts w:ascii="Angsana New" w:hAnsi="Angsana New" w:hint="cs"/>
          <w:sz w:val="28"/>
          <w:szCs w:val="28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เป็นจำนวน </w:t>
      </w:r>
      <w:r>
        <w:rPr>
          <w:rFonts w:ascii="Angsana New" w:hAnsi="Angsana New"/>
          <w:sz w:val="28"/>
          <w:szCs w:val="28"/>
        </w:rPr>
        <w:t>8.61</w:t>
      </w:r>
      <w:r w:rsidRPr="00511569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A10FC0" w:rsidRDefault="00A10FC0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10FC0">
        <w:rPr>
          <w:rFonts w:ascii="Angsana New" w:hAnsi="Angsana New"/>
          <w:b/>
          <w:bCs/>
          <w:sz w:val="28"/>
          <w:szCs w:val="28"/>
          <w:cs/>
          <w:lang w:val="en-GB"/>
        </w:rPr>
        <w:t>ทุนสำรองตามกฎหมาย</w:t>
      </w:r>
    </w:p>
    <w:p w:rsidR="00CE6185" w:rsidRPr="00A10FC0" w:rsidRDefault="00CE6185" w:rsidP="00C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ตาม</w:t>
      </w:r>
      <w:r w:rsidRPr="00B10B0C">
        <w:rPr>
          <w:rFonts w:ascii="Angsana New" w:hAnsi="Angsana New"/>
          <w:sz w:val="28"/>
          <w:szCs w:val="28"/>
          <w:cs/>
        </w:rPr>
        <w:t>บทบัญญัติแห่งพระราชบัญญัติบริษัทมหาชนจำกัด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พ.ศ.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2535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มาตรา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116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บร</w:t>
      </w:r>
      <w:r w:rsidR="008209CC">
        <w:rPr>
          <w:rFonts w:ascii="Angsana New" w:hAnsi="Angsana New"/>
          <w:sz w:val="28"/>
          <w:szCs w:val="28"/>
          <w:cs/>
        </w:rPr>
        <w:t>ิษัทจะต้องจัดสรรทุนสำรอง</w:t>
      </w:r>
      <w:r w:rsidR="008209CC">
        <w:rPr>
          <w:rFonts w:ascii="Angsana New" w:hAnsi="Angsana New"/>
          <w:sz w:val="28"/>
          <w:szCs w:val="28"/>
        </w:rPr>
        <w:t xml:space="preserve">           </w:t>
      </w:r>
      <w:r w:rsidRPr="00B10B0C">
        <w:rPr>
          <w:rFonts w:ascii="Angsana New" w:hAnsi="Angsana New"/>
          <w:sz w:val="28"/>
          <w:szCs w:val="28"/>
          <w:cs/>
        </w:rPr>
        <w:t>(</w:t>
      </w:r>
      <w:r w:rsidRPr="00B10B0C">
        <w:rPr>
          <w:rFonts w:ascii="Angsana New" w:hAnsi="Angsana New"/>
          <w:sz w:val="28"/>
          <w:szCs w:val="28"/>
        </w:rPr>
        <w:t>“</w:t>
      </w:r>
      <w:r w:rsidRPr="00B10B0C">
        <w:rPr>
          <w:rFonts w:ascii="Angsana New" w:hAnsi="Angsana New"/>
          <w:sz w:val="28"/>
          <w:szCs w:val="28"/>
          <w:cs/>
        </w:rPr>
        <w:t>ทุนสำรองตามกฎหมาย</w:t>
      </w:r>
      <w:r w:rsidRPr="00B10B0C">
        <w:rPr>
          <w:rFonts w:ascii="Angsana New" w:hAnsi="Angsana New"/>
          <w:sz w:val="28"/>
          <w:szCs w:val="28"/>
        </w:rPr>
        <w:t>”</w:t>
      </w:r>
      <w:r w:rsidRPr="00B10B0C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B10B0C">
        <w:rPr>
          <w:rFonts w:ascii="Angsana New" w:hAnsi="Angsana New"/>
          <w:sz w:val="28"/>
          <w:szCs w:val="28"/>
        </w:rPr>
        <w:t xml:space="preserve">5 </w:t>
      </w:r>
      <w:r w:rsidRPr="00B10B0C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B10B0C">
        <w:rPr>
          <w:rFonts w:ascii="Angsana New" w:hAnsi="Angsana New"/>
          <w:sz w:val="28"/>
          <w:szCs w:val="28"/>
        </w:rPr>
        <w:t xml:space="preserve">10 </w:t>
      </w:r>
      <w:r w:rsidRPr="00B10B0C">
        <w:rPr>
          <w:rFonts w:ascii="Angsana New" w:hAnsi="Angsana New"/>
          <w:sz w:val="28"/>
          <w:szCs w:val="28"/>
          <w:cs/>
        </w:rPr>
        <w:t>ของทุนจดทะเบียน</w:t>
      </w:r>
      <w:r w:rsidRPr="00B10B0C">
        <w:rPr>
          <w:rFonts w:ascii="Angsana New" w:hAnsi="Angsana New"/>
          <w:color w:val="FFFFFF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ทุนสำรองนี้จะนำไปจ่ายเป็นเงินปันผลไม่ได้</w:t>
      </w:r>
    </w:p>
    <w:p w:rsidR="00CE6185" w:rsidRDefault="00CE6185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:rsidR="00CE6185" w:rsidRDefault="00CE6185" w:rsidP="00CE6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E6185">
        <w:rPr>
          <w:rFonts w:ascii="Angsana New" w:hAnsi="Angsana New"/>
          <w:spacing w:val="6"/>
          <w:sz w:val="28"/>
          <w:szCs w:val="28"/>
          <w:cs/>
        </w:rPr>
        <w:t>ค่าใช้จ่าย</w:t>
      </w:r>
      <w:r w:rsidRPr="00B10B0C">
        <w:rPr>
          <w:rFonts w:ascii="Angsana New" w:hAnsi="Angsana New"/>
          <w:sz w:val="28"/>
          <w:szCs w:val="28"/>
          <w:cs/>
        </w:rPr>
        <w:t>ตามลักษณะที่สำคัญ</w:t>
      </w:r>
      <w:r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2560</w:t>
      </w:r>
      <w:r w:rsidRPr="00B10B0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16" w:type="dxa"/>
        <w:tblInd w:w="392" w:type="dxa"/>
        <w:tblLook w:val="04A0" w:firstRow="1" w:lastRow="0" w:firstColumn="1" w:lastColumn="0" w:noHBand="0" w:noVBand="1"/>
      </w:tblPr>
      <w:tblGrid>
        <w:gridCol w:w="5953"/>
        <w:gridCol w:w="1460"/>
        <w:gridCol w:w="249"/>
        <w:gridCol w:w="1354"/>
      </w:tblGrid>
      <w:tr w:rsidR="00CE6185" w:rsidRPr="00B10B0C" w:rsidTr="000A7CA7">
        <w:tc>
          <w:tcPr>
            <w:tcW w:w="5953" w:type="dxa"/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:rsidR="00CE6185" w:rsidRPr="00B10B0C" w:rsidRDefault="00CE6185" w:rsidP="000A7CA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E6185" w:rsidRPr="00B10B0C" w:rsidTr="000A7CA7">
        <w:tc>
          <w:tcPr>
            <w:tcW w:w="5953" w:type="dxa"/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</w:tcPr>
          <w:p w:rsidR="00CE6185" w:rsidRPr="00B10B0C" w:rsidRDefault="00CE6185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CE6185" w:rsidRPr="00B10B0C" w:rsidRDefault="00CE6185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CE6185" w:rsidRPr="00B10B0C" w:rsidRDefault="00CE6185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E6185" w:rsidRPr="00B10B0C" w:rsidTr="000A7CA7">
        <w:tc>
          <w:tcPr>
            <w:tcW w:w="5953" w:type="dxa"/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E6185" w:rsidRPr="00B10B0C" w:rsidRDefault="00CE6185" w:rsidP="000A7CA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34,113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8,604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490,748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440,593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F92EDC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143,482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145,733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5,039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9,529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F92EDC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15,514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12,167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5,20</w:t>
            </w:r>
            <w:r w:rsidR="00F92E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5,064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6,216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6,055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5,481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4,890</w:t>
            </w:r>
          </w:p>
        </w:tc>
      </w:tr>
      <w:tr w:rsidR="00CE6185" w:rsidRPr="00B10B0C" w:rsidTr="005D4837">
        <w:tc>
          <w:tcPr>
            <w:tcW w:w="5953" w:type="dxa"/>
          </w:tcPr>
          <w:p w:rsidR="00CE6185" w:rsidRPr="00B10B0C" w:rsidRDefault="00CE6185" w:rsidP="001B3C77">
            <w:pPr>
              <w:tabs>
                <w:tab w:val="clear" w:pos="227"/>
                <w:tab w:val="clear" w:pos="454"/>
              </w:tabs>
              <w:ind w:left="38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CE6185" w:rsidRPr="00B10B0C" w:rsidRDefault="005D4837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49" w:type="dxa"/>
            <w:vAlign w:val="bottom"/>
          </w:tcPr>
          <w:p w:rsidR="00CE6185" w:rsidRPr="00B10B0C" w:rsidRDefault="00CE6185" w:rsidP="00CE61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:rsidR="00CE6185" w:rsidRPr="00B10B0C" w:rsidRDefault="00CE6185" w:rsidP="00CE618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2,858</w:t>
            </w:r>
          </w:p>
        </w:tc>
      </w:tr>
    </w:tbl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69237A" w:rsidRDefault="0069237A" w:rsidP="006923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:rsidR="00A10FC0" w:rsidRPr="000E5E83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E5E83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0E5E83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0E5E83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0E5E83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:rsidR="00CE6185" w:rsidRPr="00CE6185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E6185">
        <w:rPr>
          <w:rFonts w:ascii="Angsana New" w:hAnsi="Angsana New"/>
          <w:b/>
          <w:bCs/>
          <w:spacing w:val="6"/>
          <w:sz w:val="28"/>
          <w:szCs w:val="28"/>
          <w:cs/>
        </w:rPr>
        <w:t>กำไร</w:t>
      </w:r>
      <w:r w:rsidRPr="00CE6185">
        <w:rPr>
          <w:rFonts w:ascii="Angsana New" w:hAnsi="Angsana New"/>
          <w:b/>
          <w:bCs/>
          <w:sz w:val="28"/>
          <w:szCs w:val="28"/>
          <w:cs/>
        </w:rPr>
        <w:t>(ขาดทุน)ต่อหุ้นขั้นพื้นฐาน :</w:t>
      </w:r>
    </w:p>
    <w:p w:rsidR="0019469C" w:rsidRPr="00C8551D" w:rsidRDefault="00CE6185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B639B3">
        <w:rPr>
          <w:rFonts w:ascii="Angsana New" w:hAnsi="Angsana New"/>
          <w:sz w:val="28"/>
          <w:szCs w:val="28"/>
          <w:cs/>
        </w:rPr>
        <w:t xml:space="preserve">กำไร(ขาดทุน)ต่อหุ้นขั้นพื้นฐานสำหรับปีสิ้นสุดวันที่ </w:t>
      </w:r>
      <w:r w:rsidRPr="00B639B3">
        <w:rPr>
          <w:rFonts w:ascii="Angsana New" w:hAnsi="Angsana New"/>
          <w:sz w:val="28"/>
          <w:szCs w:val="28"/>
        </w:rPr>
        <w:t xml:space="preserve">31 </w:t>
      </w:r>
      <w:r w:rsidRPr="00B639B3">
        <w:rPr>
          <w:rFonts w:ascii="Angsana New" w:hAnsi="Angsana New"/>
          <w:sz w:val="28"/>
          <w:szCs w:val="28"/>
          <w:cs/>
        </w:rPr>
        <w:t xml:space="preserve">ธันวาคม </w:t>
      </w:r>
      <w:r w:rsidR="001D7282">
        <w:rPr>
          <w:rFonts w:ascii="Angsana New" w:hAnsi="Angsana New"/>
          <w:sz w:val="28"/>
          <w:szCs w:val="28"/>
        </w:rPr>
        <w:t>2561</w:t>
      </w:r>
      <w:r w:rsidRPr="00B639B3">
        <w:rPr>
          <w:rFonts w:ascii="Angsana New" w:hAnsi="Angsana New"/>
          <w:sz w:val="28"/>
          <w:szCs w:val="28"/>
        </w:rPr>
        <w:t xml:space="preserve"> </w:t>
      </w:r>
      <w:r w:rsidRPr="00B639B3">
        <w:rPr>
          <w:rFonts w:ascii="Angsana New" w:hAnsi="Angsana New"/>
          <w:sz w:val="28"/>
          <w:szCs w:val="28"/>
          <w:cs/>
        </w:rPr>
        <w:t xml:space="preserve">และ </w:t>
      </w:r>
      <w:r w:rsidR="001D7282">
        <w:rPr>
          <w:rFonts w:ascii="Angsana New" w:hAnsi="Angsana New"/>
          <w:sz w:val="28"/>
          <w:szCs w:val="28"/>
        </w:rPr>
        <w:t>2560</w:t>
      </w:r>
      <w:r w:rsidRPr="00B639B3">
        <w:rPr>
          <w:rFonts w:ascii="Angsana New" w:hAnsi="Angsana New"/>
          <w:sz w:val="28"/>
          <w:szCs w:val="28"/>
        </w:rPr>
        <w:t xml:space="preserve"> </w:t>
      </w:r>
      <w:r w:rsidRPr="00B639B3">
        <w:rPr>
          <w:rFonts w:ascii="Angsana New" w:hAnsi="Angsana New"/>
          <w:sz w:val="28"/>
          <w:szCs w:val="28"/>
          <w:cs/>
        </w:rPr>
        <w:t>คำนวณจากกำไร(ขาดทุน)สำหรับปีที่เป็นส่วนของผู้ถือหุ้นสามั</w:t>
      </w:r>
      <w:r>
        <w:rPr>
          <w:rFonts w:ascii="Angsana New" w:hAnsi="Angsana New" w:hint="cs"/>
          <w:sz w:val="28"/>
          <w:szCs w:val="28"/>
          <w:cs/>
        </w:rPr>
        <w:t>ญ</w:t>
      </w:r>
      <w:r w:rsidRPr="00B639B3">
        <w:rPr>
          <w:rFonts w:ascii="Angsana New" w:hAnsi="Angsana New"/>
          <w:sz w:val="28"/>
          <w:szCs w:val="28"/>
          <w:cs/>
        </w:rPr>
        <w:t>ของบริษัทและจำนวนหุ้นสามัญที่ออกจำหน่ายแล้วระหว่างปีในแต่ละปี โดยแสดงการคำนวณดังนี้</w:t>
      </w:r>
    </w:p>
    <w:tbl>
      <w:tblPr>
        <w:tblpPr w:leftFromText="180" w:rightFromText="180" w:vertAnchor="text" w:horzAnchor="margin" w:tblpX="396" w:tblpY="161"/>
        <w:tblW w:w="9038" w:type="dxa"/>
        <w:tblLook w:val="01E0" w:firstRow="1" w:lastRow="1" w:firstColumn="1" w:lastColumn="1" w:noHBand="0" w:noVBand="0"/>
      </w:tblPr>
      <w:tblGrid>
        <w:gridCol w:w="4219"/>
        <w:gridCol w:w="1417"/>
        <w:gridCol w:w="1701"/>
        <w:gridCol w:w="1701"/>
      </w:tblGrid>
      <w:tr w:rsidR="00CE6185" w:rsidRPr="00335DCA" w:rsidTr="00CE6185">
        <w:trPr>
          <w:trHeight w:hRule="exact" w:val="432"/>
        </w:trPr>
        <w:tc>
          <w:tcPr>
            <w:tcW w:w="4219" w:type="dxa"/>
            <w:shd w:val="clear" w:color="auto" w:fill="auto"/>
            <w:vAlign w:val="bottom"/>
          </w:tcPr>
          <w:p w:rsidR="00CE6185" w:rsidRPr="00335DCA" w:rsidRDefault="00CE6185" w:rsidP="00CE6185">
            <w:pPr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E6185" w:rsidRPr="00013C98" w:rsidRDefault="00CE6185" w:rsidP="00CE618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CE6185" w:rsidRPr="00335DCA" w:rsidRDefault="00CE6185" w:rsidP="00CE618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335DCA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CE6185" w:rsidRPr="00335DCA" w:rsidTr="00CE6185">
        <w:trPr>
          <w:trHeight w:hRule="exact" w:val="432"/>
        </w:trPr>
        <w:tc>
          <w:tcPr>
            <w:tcW w:w="4219" w:type="dxa"/>
            <w:shd w:val="clear" w:color="auto" w:fill="auto"/>
            <w:vAlign w:val="bottom"/>
          </w:tcPr>
          <w:p w:rsidR="00CE6185" w:rsidRPr="00335DCA" w:rsidRDefault="00CE6185" w:rsidP="00CE6185">
            <w:pPr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E6185" w:rsidRPr="00335DCA" w:rsidRDefault="00CE6185" w:rsidP="00CE6185">
            <w:pPr>
              <w:spacing w:before="12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6185" w:rsidRPr="00335DCA" w:rsidRDefault="00CE6185" w:rsidP="00CE6185">
            <w:pPr>
              <w:pBdr>
                <w:bottom w:val="single" w:sz="4" w:space="1" w:color="auto"/>
              </w:pBdr>
              <w:spacing w:after="200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B10B0C">
              <w:rPr>
                <w:rFonts w:ascii="Angsana New" w:hAnsi="Angsana New"/>
                <w:sz w:val="28"/>
                <w:szCs w:val="28"/>
              </w:rPr>
              <w:t>6</w:t>
            </w:r>
            <w:r w:rsidR="009E5B4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E6185" w:rsidRPr="00335DCA" w:rsidRDefault="00CE6185" w:rsidP="00CE6185">
            <w:pPr>
              <w:pBdr>
                <w:bottom w:val="single" w:sz="4" w:space="1" w:color="auto"/>
              </w:pBdr>
              <w:spacing w:after="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9E5B43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E6185" w:rsidRPr="00335DCA" w:rsidTr="00CE6185">
        <w:trPr>
          <w:trHeight w:hRule="exact" w:val="153"/>
        </w:trPr>
        <w:tc>
          <w:tcPr>
            <w:tcW w:w="4219" w:type="dxa"/>
            <w:shd w:val="clear" w:color="auto" w:fill="auto"/>
            <w:vAlign w:val="bottom"/>
          </w:tcPr>
          <w:p w:rsidR="00CE6185" w:rsidRPr="00335DCA" w:rsidRDefault="00CE6185" w:rsidP="00CE6185">
            <w:pPr>
              <w:ind w:left="284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E6185" w:rsidRPr="00335DCA" w:rsidRDefault="00CE6185" w:rsidP="00CE6185">
            <w:pPr>
              <w:spacing w:before="12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6185" w:rsidRPr="00B10B0C" w:rsidRDefault="00CE6185" w:rsidP="00CE6185">
            <w:pPr>
              <w:pBdr>
                <w:bottom w:val="single" w:sz="4" w:space="1" w:color="auto"/>
              </w:pBdr>
              <w:spacing w:after="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E6185" w:rsidRPr="00B10B0C" w:rsidRDefault="00CE6185" w:rsidP="00CE6185">
            <w:pPr>
              <w:pBdr>
                <w:bottom w:val="single" w:sz="4" w:space="1" w:color="auto"/>
              </w:pBdr>
              <w:spacing w:after="2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E5B43" w:rsidRPr="00335DCA" w:rsidTr="005A6105">
        <w:trPr>
          <w:trHeight w:hRule="exact" w:val="536"/>
        </w:trPr>
        <w:tc>
          <w:tcPr>
            <w:tcW w:w="4219" w:type="dxa"/>
            <w:shd w:val="clear" w:color="auto" w:fill="auto"/>
            <w:vAlign w:val="bottom"/>
          </w:tcPr>
          <w:p w:rsidR="009E5B43" w:rsidRPr="00335DCA" w:rsidRDefault="009E5B43" w:rsidP="000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E279FD">
              <w:rPr>
                <w:rFonts w:ascii="Angsana New" w:eastAsia="Calibri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ขาด</w:t>
            </w:r>
            <w:r w:rsidRPr="00960925">
              <w:rPr>
                <w:rFonts w:ascii="Angsana New" w:eastAsia="Calibri" w:hAnsi="Angsana New"/>
                <w:sz w:val="28"/>
                <w:szCs w:val="28"/>
                <w:cs/>
              </w:rPr>
              <w:t>ทุน</w:t>
            </w:r>
            <w:r w:rsidR="00E279FD">
              <w:rPr>
                <w:rFonts w:ascii="Angsana New" w:eastAsia="Calibri" w:hAnsi="Angsana New" w:hint="cs"/>
                <w:sz w:val="28"/>
                <w:szCs w:val="28"/>
                <w:cs/>
              </w:rPr>
              <w:t>)</w:t>
            </w:r>
            <w:r w:rsidRPr="00960925">
              <w:rPr>
                <w:rFonts w:ascii="Angsana New" w:eastAsia="Calibri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before="12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E5B43" w:rsidRPr="00335DCA" w:rsidRDefault="005A6105" w:rsidP="005D4837">
            <w:pPr>
              <w:pBdr>
                <w:bottom w:val="doub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18,305</w:t>
            </w:r>
          </w:p>
        </w:tc>
        <w:tc>
          <w:tcPr>
            <w:tcW w:w="1701" w:type="dxa"/>
            <w:shd w:val="clear" w:color="auto" w:fill="auto"/>
          </w:tcPr>
          <w:p w:rsidR="009E5B43" w:rsidRPr="00335DCA" w:rsidRDefault="009E5B43" w:rsidP="005D4837">
            <w:pPr>
              <w:pBdr>
                <w:bottom w:val="doub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15,375</w:t>
            </w:r>
          </w:p>
        </w:tc>
      </w:tr>
      <w:tr w:rsidR="009E5B43" w:rsidRPr="00335DCA" w:rsidTr="00CE6185">
        <w:trPr>
          <w:trHeight w:hRule="exact" w:val="397"/>
        </w:trPr>
        <w:tc>
          <w:tcPr>
            <w:tcW w:w="4219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E5B43" w:rsidRPr="00335DCA" w:rsidTr="005A6105">
        <w:trPr>
          <w:trHeight w:hRule="exact" w:val="463"/>
        </w:trPr>
        <w:tc>
          <w:tcPr>
            <w:tcW w:w="4219" w:type="dxa"/>
            <w:shd w:val="clear" w:color="auto" w:fill="auto"/>
            <w:vAlign w:val="bottom"/>
          </w:tcPr>
          <w:p w:rsidR="009E5B43" w:rsidRPr="00335DCA" w:rsidRDefault="009E5B43" w:rsidP="000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335DCA">
              <w:rPr>
                <w:rFonts w:ascii="Angsana New" w:eastAsia="Calibri" w:hAnsi="Angsana New"/>
                <w:sz w:val="28"/>
                <w:szCs w:val="28"/>
                <w:cs/>
              </w:rPr>
              <w:t xml:space="preserve">จำนวนหุ้นถัวเฉลี่ยถ่วงน้ำหนัก </w:t>
            </w:r>
            <w:r w:rsidRPr="00335DCA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5A6105" w:rsidP="009E5B43">
            <w:pPr>
              <w:pBdr>
                <w:bottom w:val="sing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9E5B43" w:rsidP="009E5B43">
            <w:pPr>
              <w:pBdr>
                <w:bottom w:val="sing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3A08E1"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</w:tr>
      <w:tr w:rsidR="009E5B43" w:rsidRPr="00335DCA" w:rsidTr="005A6105">
        <w:trPr>
          <w:trHeight w:hRule="exact" w:val="498"/>
        </w:trPr>
        <w:tc>
          <w:tcPr>
            <w:tcW w:w="4219" w:type="dxa"/>
            <w:shd w:val="clear" w:color="auto" w:fill="auto"/>
            <w:vAlign w:val="bottom"/>
          </w:tcPr>
          <w:p w:rsidR="009E5B43" w:rsidRPr="00335DCA" w:rsidRDefault="009E5B43" w:rsidP="00015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35DCA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Pr="00335DCA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335DCA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  <w:r w:rsidRPr="00335DCA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E5B43" w:rsidRPr="00335DCA" w:rsidRDefault="009E5B43" w:rsidP="009E5B43">
            <w:pP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5A6105" w:rsidP="009E5B43">
            <w:pPr>
              <w:pBdr>
                <w:bottom w:val="doub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1.22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5B43" w:rsidRPr="00335DCA" w:rsidRDefault="009E5B43" w:rsidP="009E5B43">
            <w:pPr>
              <w:pBdr>
                <w:bottom w:val="double" w:sz="4" w:space="1" w:color="auto"/>
              </w:pBdr>
              <w:spacing w:after="200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1.03</w:t>
            </w:r>
          </w:p>
        </w:tc>
      </w:tr>
    </w:tbl>
    <w:p w:rsidR="00C14CF6" w:rsidRDefault="00C14CF6" w:rsidP="00D449F1">
      <w:pPr>
        <w:rPr>
          <w:cs/>
          <w:lang w:val="en-GB"/>
        </w:rPr>
        <w:sectPr w:rsidR="00C14CF6" w:rsidSect="000E5E83">
          <w:headerReference w:type="default" r:id="rId20"/>
          <w:pgSz w:w="11909" w:h="16834" w:code="9"/>
          <w:pgMar w:top="1440" w:right="994" w:bottom="576" w:left="1440" w:header="1276" w:footer="170" w:gutter="0"/>
          <w:cols w:space="720"/>
          <w:docGrid w:linePitch="245"/>
        </w:sectPr>
      </w:pPr>
    </w:p>
    <w:p w:rsidR="00C8551D" w:rsidRPr="00C8551D" w:rsidRDefault="00C8551D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4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C14CF6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="00725C7D">
        <w:rPr>
          <w:rFonts w:ascii="Angsana New" w:hAnsi="Angsana New"/>
          <w:b/>
          <w:bCs/>
          <w:sz w:val="28"/>
          <w:szCs w:val="28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>
        <w:rPr>
          <w:rFonts w:ascii="Angsana New" w:hAnsi="Angsana New"/>
          <w:b/>
          <w:bCs/>
          <w:sz w:val="28"/>
          <w:szCs w:val="28"/>
          <w:lang w:val="en-GB"/>
        </w:rPr>
        <w:t>)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14356" w:type="dxa"/>
        <w:tblInd w:w="534" w:type="dxa"/>
        <w:tblLook w:val="04A0" w:firstRow="1" w:lastRow="0" w:firstColumn="1" w:lastColumn="0" w:noHBand="0" w:noVBand="1"/>
      </w:tblPr>
      <w:tblGrid>
        <w:gridCol w:w="4677"/>
        <w:gridCol w:w="1418"/>
        <w:gridCol w:w="236"/>
        <w:gridCol w:w="1395"/>
        <w:gridCol w:w="236"/>
        <w:gridCol w:w="1381"/>
        <w:gridCol w:w="236"/>
        <w:gridCol w:w="1409"/>
        <w:gridCol w:w="236"/>
        <w:gridCol w:w="1431"/>
        <w:gridCol w:w="236"/>
        <w:gridCol w:w="1465"/>
      </w:tblGrid>
      <w:tr w:rsidR="00824C84" w:rsidRPr="00B10B0C" w:rsidTr="00497D70">
        <w:trPr>
          <w:trHeight w:val="263"/>
        </w:trPr>
        <w:tc>
          <w:tcPr>
            <w:tcW w:w="4677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79" w:type="dxa"/>
            <w:gridSpan w:val="11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6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  <w:vAlign w:val="bottom"/>
          </w:tcPr>
          <w:p w:rsidR="00824C84" w:rsidRPr="009D4330" w:rsidRDefault="00824C84" w:rsidP="000A7CA7">
            <w:pPr>
              <w:ind w:right="-3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8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</w:tcPr>
          <w:p w:rsidR="00824C84" w:rsidRPr="009D4330" w:rsidRDefault="00824C84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  <w:vAlign w:val="bottom"/>
          </w:tcPr>
          <w:p w:rsidR="00824C84" w:rsidRPr="009D4330" w:rsidRDefault="00824C84" w:rsidP="00497D70">
            <w:pPr>
              <w:tabs>
                <w:tab w:val="clear" w:pos="454"/>
                <w:tab w:val="clear" w:pos="680"/>
              </w:tabs>
              <w:ind w:left="601" w:right="-36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4330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</w:tcPr>
          <w:p w:rsidR="00824C84" w:rsidRPr="009D4330" w:rsidRDefault="00824C84" w:rsidP="00497D70">
            <w:pPr>
              <w:tabs>
                <w:tab w:val="clear" w:pos="454"/>
                <w:tab w:val="clear" w:pos="680"/>
              </w:tabs>
              <w:ind w:left="60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418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</w:tcPr>
          <w:p w:rsidR="00824C84" w:rsidRPr="009D4330" w:rsidRDefault="00824C84" w:rsidP="000A7CA7">
            <w:pPr>
              <w:ind w:left="88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เข้าในกำไรหรือขาดทุนในภายหลัง</w:t>
            </w:r>
          </w:p>
        </w:tc>
        <w:tc>
          <w:tcPr>
            <w:tcW w:w="1418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</w:tcPr>
          <w:p w:rsidR="00824C84" w:rsidRPr="009D4330" w:rsidRDefault="00824C84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497D70">
        <w:trPr>
          <w:trHeight w:val="369"/>
        </w:trPr>
        <w:tc>
          <w:tcPr>
            <w:tcW w:w="4677" w:type="dxa"/>
          </w:tcPr>
          <w:p w:rsidR="00824C84" w:rsidRPr="009D4330" w:rsidRDefault="00824C84" w:rsidP="00824C8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418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Default="00824C84" w:rsidP="00824C84">
            <w:pPr>
              <w:ind w:left="743" w:firstLine="19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ในหลักทรัพย์เผื่อขาย </w:t>
            </w:r>
            <w:r w:rsidR="000159C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หุ้นทุน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(9,633)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(7,706)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43,207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(8,641)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34,566</w:t>
            </w: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Default="00824C84" w:rsidP="00824C8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2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จากการ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วัดมูลค่าเงินลงทุน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Default="00824C84" w:rsidP="00824C84">
            <w:pPr>
              <w:ind w:left="743" w:firstLine="19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ในหลักทรัพย์ </w:t>
            </w:r>
            <w:r w:rsidR="000159C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หุ้นกู้แปลงสภาพ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1,226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1,533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(307)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1,226</w:t>
            </w: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Pr="009D4330" w:rsidRDefault="00824C84" w:rsidP="00824C8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43" w:hanging="14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Pr="009D4330" w:rsidRDefault="00824C84" w:rsidP="00824C84">
            <w:pPr>
              <w:ind w:left="885" w:hanging="14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Pr="009D4330" w:rsidRDefault="00824C84" w:rsidP="00824C8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3" w:hanging="142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C70D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กำไร(ขาดทุน)จากการ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ประมาณการตามหลัก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Pr="009D4330" w:rsidRDefault="00824C84" w:rsidP="00824C84">
            <w:pPr>
              <w:ind w:left="743" w:firstLine="19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(2,207)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(1,766)</w:t>
            </w:r>
          </w:p>
        </w:tc>
      </w:tr>
      <w:tr w:rsidR="00824C84" w:rsidRPr="00B10B0C" w:rsidTr="005D4837">
        <w:trPr>
          <w:trHeight w:val="369"/>
        </w:trPr>
        <w:tc>
          <w:tcPr>
            <w:tcW w:w="4677" w:type="dxa"/>
          </w:tcPr>
          <w:p w:rsidR="00824C84" w:rsidRPr="009D4330" w:rsidRDefault="00824C84" w:rsidP="00497D70">
            <w:pPr>
              <w:tabs>
                <w:tab w:val="clear" w:pos="454"/>
                <w:tab w:val="left" w:pos="601"/>
              </w:tabs>
              <w:ind w:left="60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(8,060)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4C84" w:rsidRPr="009D4330" w:rsidRDefault="005D4837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(6,440)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43,299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(8,507)</w:t>
            </w:r>
          </w:p>
        </w:tc>
        <w:tc>
          <w:tcPr>
            <w:tcW w:w="236" w:type="dxa"/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4C84" w:rsidRPr="009D4330" w:rsidRDefault="00824C84" w:rsidP="00824C84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34,792</w:t>
            </w:r>
          </w:p>
        </w:tc>
      </w:tr>
    </w:tbl>
    <w:p w:rsidR="00C16410" w:rsidRDefault="00C16410"/>
    <w:p w:rsidR="00C8551D" w:rsidRDefault="00C8551D" w:rsidP="00C8551D">
      <w:pPr>
        <w:spacing w:before="240"/>
        <w:rPr>
          <w:rFonts w:ascii="Angsana New" w:hAnsi="Angsana New"/>
          <w:color w:val="000000"/>
          <w:sz w:val="28"/>
          <w:szCs w:val="28"/>
          <w:cs/>
        </w:rPr>
      </w:pPr>
    </w:p>
    <w:p w:rsidR="00C8551D" w:rsidRDefault="00C8551D" w:rsidP="00C8551D">
      <w:pPr>
        <w:rPr>
          <w:cs/>
        </w:rPr>
      </w:pPr>
      <w:r>
        <w:rPr>
          <w:cs/>
        </w:rPr>
        <w:br w:type="page"/>
      </w:r>
    </w:p>
    <w:tbl>
      <w:tblPr>
        <w:tblW w:w="14316" w:type="dxa"/>
        <w:tblInd w:w="534" w:type="dxa"/>
        <w:tblLook w:val="04A0" w:firstRow="1" w:lastRow="0" w:firstColumn="1" w:lastColumn="0" w:noHBand="0" w:noVBand="1"/>
      </w:tblPr>
      <w:tblGrid>
        <w:gridCol w:w="4677"/>
        <w:gridCol w:w="1417"/>
        <w:gridCol w:w="236"/>
        <w:gridCol w:w="1395"/>
        <w:gridCol w:w="236"/>
        <w:gridCol w:w="1376"/>
        <w:gridCol w:w="236"/>
        <w:gridCol w:w="1409"/>
        <w:gridCol w:w="236"/>
        <w:gridCol w:w="1417"/>
        <w:gridCol w:w="236"/>
        <w:gridCol w:w="1445"/>
      </w:tblGrid>
      <w:tr w:rsidR="00C01A77" w:rsidRPr="00B10B0C" w:rsidTr="00497D70">
        <w:trPr>
          <w:trHeight w:val="369"/>
        </w:trPr>
        <w:tc>
          <w:tcPr>
            <w:tcW w:w="4677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gridSpan w:val="11"/>
            <w:tcBorders>
              <w:bottom w:val="single" w:sz="4" w:space="0" w:color="auto"/>
            </w:tcBorders>
          </w:tcPr>
          <w:p w:rsidR="00C01A77" w:rsidRPr="004B540D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74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1A77" w:rsidRPr="004B540D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60</w:t>
            </w: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9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  <w:vAlign w:val="bottom"/>
          </w:tcPr>
          <w:p w:rsidR="00C01A77" w:rsidRPr="009D4330" w:rsidRDefault="00C01A77" w:rsidP="000A7CA7">
            <w:pPr>
              <w:ind w:right="-3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  <w:vAlign w:val="bottom"/>
          </w:tcPr>
          <w:p w:rsidR="00C01A77" w:rsidRPr="009D4330" w:rsidRDefault="00C01A77" w:rsidP="00497D70">
            <w:pPr>
              <w:ind w:left="601" w:right="-36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01A77" w:rsidRPr="009D4330" w:rsidRDefault="00C01A77" w:rsidP="000A7CA7">
            <w:pPr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</w:tcPr>
          <w:p w:rsidR="00C01A77" w:rsidRPr="009D4330" w:rsidRDefault="00C01A77" w:rsidP="000A7CA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</w:tcPr>
          <w:p w:rsidR="00C01A77" w:rsidRPr="009D4330" w:rsidRDefault="00C01A77" w:rsidP="000A7CA7">
            <w:pPr>
              <w:ind w:left="601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417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37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</w:tr>
      <w:tr w:rsidR="00C01A77" w:rsidRPr="00B10B0C" w:rsidTr="00497D70">
        <w:trPr>
          <w:trHeight w:val="369"/>
        </w:trPr>
        <w:tc>
          <w:tcPr>
            <w:tcW w:w="4677" w:type="dxa"/>
          </w:tcPr>
          <w:p w:rsidR="00C01A77" w:rsidRPr="009D4330" w:rsidRDefault="00C01A77" w:rsidP="000A7CA7">
            <w:pPr>
              <w:ind w:left="88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1417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37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green"/>
              </w:rPr>
            </w:pP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Pr="009D4330" w:rsidRDefault="00C01A77" w:rsidP="00C01A7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ผล</w:t>
            </w: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0A7CA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Default="00C01A77" w:rsidP="00C01A77">
            <w:pPr>
              <w:ind w:left="601" w:firstLine="2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ในหลักทรัพย์เผื่อขาย </w:t>
            </w:r>
            <w:r w:rsidR="000159C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หุ้นทุน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(9,633)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1,927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(7,706)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43,207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(8,641)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34,566</w:t>
            </w: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Default="00C01A77" w:rsidP="001045A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6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ผลกำไร (ขาทุน) จากการวัดมูลค่าเงินลงทุน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Default="00C01A77" w:rsidP="00C01A77">
            <w:pPr>
              <w:ind w:left="601" w:firstLine="2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ในหลักทรัพย์ </w:t>
            </w:r>
            <w:r w:rsidR="000159C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หุ้นกู้แปลงสภาพ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1,226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1,533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(307)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1,226</w:t>
            </w: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Pr="009D4330" w:rsidRDefault="00C01A77" w:rsidP="00C01A7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firstLine="0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C70D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กำไร(ขาดทุน)จากการ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ประมาณการตามหลัก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Pr="009D4330" w:rsidRDefault="00C01A77" w:rsidP="00C01A77">
            <w:pPr>
              <w:ind w:left="88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(2,207)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(1,766)</w:t>
            </w:r>
          </w:p>
        </w:tc>
      </w:tr>
      <w:tr w:rsidR="00C01A77" w:rsidRPr="00B10B0C" w:rsidTr="005D4837">
        <w:trPr>
          <w:trHeight w:val="369"/>
        </w:trPr>
        <w:tc>
          <w:tcPr>
            <w:tcW w:w="4677" w:type="dxa"/>
          </w:tcPr>
          <w:p w:rsidR="00C01A77" w:rsidRPr="009D4330" w:rsidRDefault="00C01A77" w:rsidP="00C01A77">
            <w:pPr>
              <w:ind w:left="601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D433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(8,100)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1,620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1A77" w:rsidRPr="009D4330" w:rsidRDefault="005D483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(6,480)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42,533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(8,507)</w:t>
            </w:r>
          </w:p>
        </w:tc>
        <w:tc>
          <w:tcPr>
            <w:tcW w:w="236" w:type="dxa"/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1A77" w:rsidRPr="009D4330" w:rsidRDefault="00C01A77" w:rsidP="00C01A7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34,026</w:t>
            </w:r>
          </w:p>
        </w:tc>
      </w:tr>
    </w:tbl>
    <w:p w:rsidR="00BB0601" w:rsidRPr="00C8551D" w:rsidRDefault="00BB0601" w:rsidP="006E323D">
      <w:pPr>
        <w:spacing w:line="240" w:lineRule="auto"/>
        <w:rPr>
          <w:rFonts w:ascii="Angsana New" w:hAnsi="Angsana New"/>
          <w:sz w:val="28"/>
          <w:szCs w:val="28"/>
        </w:rPr>
      </w:pPr>
    </w:p>
    <w:p w:rsidR="00C14CF6" w:rsidRDefault="006E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  <w:sectPr w:rsidR="00C14CF6" w:rsidSect="00C14CF6">
          <w:headerReference w:type="default" r:id="rId21"/>
          <w:pgSz w:w="16834" w:h="11909" w:orient="landscape" w:code="9"/>
          <w:pgMar w:top="1440" w:right="1440" w:bottom="994" w:left="576" w:header="1276" w:footer="448" w:gutter="0"/>
          <w:cols w:space="720"/>
          <w:docGrid w:linePitch="245"/>
        </w:sect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DA5EB7" w:rsidRDefault="00DA5EB7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DA5EB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เงินปันผลจ่าย</w:t>
      </w:r>
    </w:p>
    <w:p w:rsidR="00FB4336" w:rsidRPr="00FB4336" w:rsidRDefault="00FB4336" w:rsidP="00FB4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FB4336">
        <w:rPr>
          <w:rFonts w:ascii="Angsana New" w:hAnsi="Angsana New"/>
          <w:sz w:val="28"/>
          <w:szCs w:val="28"/>
          <w:cs/>
        </w:rPr>
        <w:t>ใน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การประชุมผู้ถือหุ้น เมื่อ วันที่ </w:t>
      </w:r>
      <w:r w:rsidRPr="00FB4336">
        <w:rPr>
          <w:rFonts w:asciiTheme="majorBidi" w:hAnsiTheme="majorBidi" w:cstheme="majorBidi"/>
          <w:sz w:val="28"/>
          <w:szCs w:val="28"/>
        </w:rPr>
        <w:t>24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FB4336">
        <w:rPr>
          <w:rFonts w:asciiTheme="majorBidi" w:hAnsiTheme="majorBidi" w:cstheme="majorBidi"/>
          <w:sz w:val="28"/>
          <w:szCs w:val="28"/>
        </w:rPr>
        <w:t>2561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Pr="00FB4336">
        <w:rPr>
          <w:rFonts w:asciiTheme="majorBidi" w:hAnsiTheme="majorBidi" w:cstheme="majorBidi"/>
          <w:sz w:val="28"/>
          <w:szCs w:val="28"/>
        </w:rPr>
        <w:t>31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4336">
        <w:rPr>
          <w:rFonts w:asciiTheme="majorBidi" w:hAnsiTheme="majorBidi" w:cstheme="majorBidi"/>
          <w:sz w:val="28"/>
          <w:szCs w:val="28"/>
        </w:rPr>
        <w:t>2560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Pr="00FB4336">
        <w:rPr>
          <w:rFonts w:asciiTheme="majorBidi" w:hAnsiTheme="majorBidi" w:cstheme="majorBidi"/>
          <w:sz w:val="28"/>
          <w:szCs w:val="28"/>
        </w:rPr>
        <w:t>0</w:t>
      </w:r>
      <w:r w:rsidRPr="00FB4336">
        <w:rPr>
          <w:rFonts w:asciiTheme="majorBidi" w:hAnsiTheme="majorBidi" w:cstheme="majorBidi"/>
          <w:sz w:val="28"/>
          <w:szCs w:val="28"/>
          <w:cs/>
        </w:rPr>
        <w:t>.</w:t>
      </w:r>
      <w:r w:rsidRPr="00FB4336">
        <w:rPr>
          <w:rFonts w:asciiTheme="majorBidi" w:hAnsiTheme="majorBidi" w:cstheme="majorBidi"/>
          <w:sz w:val="28"/>
          <w:szCs w:val="28"/>
        </w:rPr>
        <w:t>30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FB4336">
        <w:rPr>
          <w:rFonts w:asciiTheme="majorBidi" w:hAnsiTheme="majorBidi" w:cstheme="majorBidi"/>
          <w:sz w:val="28"/>
          <w:szCs w:val="28"/>
        </w:rPr>
        <w:t>14</w:t>
      </w:r>
      <w:r w:rsidRPr="00FB4336">
        <w:rPr>
          <w:rFonts w:asciiTheme="majorBidi" w:hAnsiTheme="majorBidi" w:cstheme="majorBidi"/>
          <w:sz w:val="28"/>
          <w:szCs w:val="28"/>
          <w:cs/>
        </w:rPr>
        <w:t>,</w:t>
      </w:r>
      <w:r w:rsidRPr="00FB4336">
        <w:rPr>
          <w:rFonts w:asciiTheme="majorBidi" w:hAnsiTheme="majorBidi" w:cstheme="majorBidi"/>
          <w:sz w:val="28"/>
          <w:szCs w:val="28"/>
        </w:rPr>
        <w:t>951</w:t>
      </w:r>
      <w:r w:rsidRPr="00FB4336">
        <w:rPr>
          <w:rFonts w:asciiTheme="majorBidi" w:hAnsiTheme="majorBidi" w:cstheme="majorBidi"/>
          <w:sz w:val="28"/>
          <w:szCs w:val="28"/>
          <w:cs/>
        </w:rPr>
        <w:t>,</w:t>
      </w:r>
      <w:r w:rsidRPr="00FB4336">
        <w:rPr>
          <w:rFonts w:asciiTheme="majorBidi" w:hAnsiTheme="majorBidi" w:cstheme="majorBidi"/>
          <w:sz w:val="28"/>
          <w:szCs w:val="28"/>
        </w:rPr>
        <w:t>000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Pr="00FB4336">
        <w:rPr>
          <w:rFonts w:asciiTheme="majorBidi" w:hAnsiTheme="majorBidi" w:cstheme="majorBidi"/>
          <w:sz w:val="28"/>
          <w:szCs w:val="28"/>
        </w:rPr>
        <w:t>4.49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และกำหนดจ่ายเงินปันผลในวันที่ </w:t>
      </w:r>
      <w:r w:rsidRPr="00FB4336">
        <w:rPr>
          <w:rFonts w:asciiTheme="majorBidi" w:hAnsiTheme="majorBidi" w:cstheme="majorBidi"/>
          <w:sz w:val="28"/>
          <w:szCs w:val="28"/>
        </w:rPr>
        <w:t xml:space="preserve">    21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FB4336">
        <w:rPr>
          <w:rFonts w:asciiTheme="majorBidi" w:hAnsiTheme="majorBidi" w:cstheme="majorBidi"/>
          <w:sz w:val="28"/>
          <w:szCs w:val="28"/>
        </w:rPr>
        <w:t>2561</w:t>
      </w:r>
    </w:p>
    <w:p w:rsidR="00DA5EB7" w:rsidRPr="00FB4336" w:rsidRDefault="00FB4336" w:rsidP="00FB4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B4336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ในการประชุมผู้ถือหุ้นของบริษัทเมื่อวันที่ </w:t>
      </w:r>
      <w:r w:rsidRPr="00FB4336">
        <w:rPr>
          <w:rFonts w:asciiTheme="majorBidi" w:hAnsiTheme="majorBidi" w:cstheme="majorBidi"/>
          <w:sz w:val="28"/>
          <w:szCs w:val="28"/>
        </w:rPr>
        <w:t>25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FB4336">
        <w:rPr>
          <w:rFonts w:asciiTheme="majorBidi" w:hAnsiTheme="majorBidi" w:cstheme="majorBidi"/>
          <w:sz w:val="28"/>
          <w:szCs w:val="28"/>
        </w:rPr>
        <w:t>2560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Pr="00FB4336">
        <w:rPr>
          <w:rFonts w:asciiTheme="majorBidi" w:hAnsiTheme="majorBidi" w:cstheme="majorBidi"/>
          <w:sz w:val="28"/>
          <w:szCs w:val="28"/>
        </w:rPr>
        <w:t>31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B4336">
        <w:rPr>
          <w:rFonts w:asciiTheme="majorBidi" w:hAnsiTheme="majorBidi" w:cstheme="majorBidi"/>
          <w:sz w:val="28"/>
          <w:szCs w:val="28"/>
        </w:rPr>
        <w:t>2559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Pr="00FB4336">
        <w:rPr>
          <w:rFonts w:asciiTheme="majorBidi" w:hAnsiTheme="majorBidi" w:cstheme="majorBidi"/>
          <w:sz w:val="28"/>
          <w:szCs w:val="28"/>
        </w:rPr>
        <w:t>0</w:t>
      </w:r>
      <w:r w:rsidRPr="00FB4336">
        <w:rPr>
          <w:rFonts w:asciiTheme="majorBidi" w:hAnsiTheme="majorBidi" w:cstheme="majorBidi"/>
          <w:sz w:val="28"/>
          <w:szCs w:val="28"/>
          <w:cs/>
        </w:rPr>
        <w:t>.</w:t>
      </w:r>
      <w:r w:rsidRPr="00FB4336">
        <w:rPr>
          <w:rFonts w:asciiTheme="majorBidi" w:hAnsiTheme="majorBidi" w:cstheme="majorBidi"/>
          <w:sz w:val="28"/>
          <w:szCs w:val="28"/>
        </w:rPr>
        <w:t>22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บาท จำนวน </w:t>
      </w:r>
      <w:r w:rsidRPr="00FB4336">
        <w:rPr>
          <w:rFonts w:asciiTheme="majorBidi" w:hAnsiTheme="majorBidi" w:cstheme="majorBidi"/>
          <w:sz w:val="28"/>
          <w:szCs w:val="28"/>
        </w:rPr>
        <w:t>14</w:t>
      </w:r>
      <w:r w:rsidRPr="00FB4336">
        <w:rPr>
          <w:rFonts w:asciiTheme="majorBidi" w:hAnsiTheme="majorBidi" w:cstheme="majorBidi"/>
          <w:sz w:val="28"/>
          <w:szCs w:val="28"/>
          <w:cs/>
        </w:rPr>
        <w:t>,</w:t>
      </w:r>
      <w:r w:rsidRPr="00FB4336">
        <w:rPr>
          <w:rFonts w:asciiTheme="majorBidi" w:hAnsiTheme="majorBidi" w:cstheme="majorBidi"/>
          <w:sz w:val="28"/>
          <w:szCs w:val="28"/>
        </w:rPr>
        <w:t>951</w:t>
      </w:r>
      <w:r w:rsidRPr="00FB4336">
        <w:rPr>
          <w:rFonts w:asciiTheme="majorBidi" w:hAnsiTheme="majorBidi" w:cstheme="majorBidi"/>
          <w:sz w:val="28"/>
          <w:szCs w:val="28"/>
          <w:cs/>
        </w:rPr>
        <w:t>,</w:t>
      </w:r>
      <w:r w:rsidRPr="00FB4336">
        <w:rPr>
          <w:rFonts w:asciiTheme="majorBidi" w:hAnsiTheme="majorBidi" w:cstheme="majorBidi"/>
          <w:sz w:val="28"/>
          <w:szCs w:val="28"/>
        </w:rPr>
        <w:t>000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Pr="00FB4336">
        <w:rPr>
          <w:rFonts w:asciiTheme="majorBidi" w:hAnsiTheme="majorBidi" w:cstheme="majorBidi"/>
          <w:sz w:val="28"/>
          <w:szCs w:val="28"/>
        </w:rPr>
        <w:t>3.29</w:t>
      </w:r>
      <w:r w:rsidRPr="00FB433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D344D5" w:rsidRPr="00D344D5" w:rsidRDefault="00B6235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D344D5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:rsidR="00F36552" w:rsidRPr="00F36552" w:rsidRDefault="00D344D5" w:rsidP="00D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ข้อมูลทางการเงินจำแนกตามส่วนงานธุรกิจของบริษัทสำหรับปีสิ้นสุดวันที่ </w:t>
      </w:r>
      <w:r w:rsidRPr="00B10B0C">
        <w:rPr>
          <w:rFonts w:ascii="Angsana New" w:hAnsi="Angsana New"/>
          <w:sz w:val="28"/>
          <w:szCs w:val="28"/>
        </w:rPr>
        <w:t xml:space="preserve">31 </w:t>
      </w:r>
      <w:r w:rsidRPr="00B10B0C">
        <w:rPr>
          <w:rFonts w:ascii="Angsana New" w:hAnsi="Angsana New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2561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2560</w:t>
      </w:r>
      <w:r w:rsidRPr="00B10B0C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1157"/>
        <w:gridCol w:w="260"/>
        <w:gridCol w:w="1154"/>
        <w:gridCol w:w="236"/>
        <w:gridCol w:w="1020"/>
        <w:gridCol w:w="284"/>
        <w:gridCol w:w="1134"/>
      </w:tblGrid>
      <w:tr w:rsidR="00D344D5" w:rsidRPr="00B10B0C" w:rsidTr="000A7CA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 w:cs="Angsana New"/>
              </w:rPr>
              <w:t xml:space="preserve"> </w:t>
            </w:r>
            <w:r w:rsidRPr="00B10B0C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B10B0C" w:rsidTr="000A7CA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0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4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44D5" w:rsidRPr="00B10B0C" w:rsidRDefault="00D344D5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B10B0C" w:rsidTr="000A7CA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B10B0C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1</w:t>
            </w:r>
          </w:p>
        </w:tc>
        <w:tc>
          <w:tcPr>
            <w:tcW w:w="1157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44D5" w:rsidRPr="00B10B0C" w:rsidRDefault="00D344D5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460,914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135,210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665,718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140,868</w:t>
            </w: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55,551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209,083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10,959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(202,381)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(2,251)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344D5" w:rsidRPr="00B10B0C" w:rsidRDefault="003C17B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44D5" w:rsidRPr="00B10B0C" w:rsidRDefault="005D4837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(1,546)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44D5" w:rsidRPr="00B10B0C" w:rsidRDefault="003C17B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19,089</w:t>
            </w:r>
          </w:p>
        </w:tc>
      </w:tr>
      <w:tr w:rsidR="00D344D5" w:rsidRPr="00B10B0C" w:rsidTr="005D4837">
        <w:tc>
          <w:tcPr>
            <w:tcW w:w="3969" w:type="dxa"/>
          </w:tcPr>
          <w:p w:rsidR="00D344D5" w:rsidRPr="00B10B0C" w:rsidRDefault="00D344D5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44D5" w:rsidRPr="00B10B0C" w:rsidRDefault="00D344D5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344D5" w:rsidRDefault="00D344D5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737B6C" w:rsidRPr="00C8551D" w:rsidRDefault="00737B6C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Default="006968D0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p w:rsidR="0007338D" w:rsidRDefault="0007338D">
      <w:pPr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83"/>
        <w:gridCol w:w="1134"/>
        <w:gridCol w:w="284"/>
        <w:gridCol w:w="1134"/>
        <w:gridCol w:w="282"/>
        <w:gridCol w:w="1135"/>
      </w:tblGrid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B10B0C">
              <w:rPr>
                <w:rFonts w:ascii="Angsana New" w:hAnsi="Angsana New" w:cs="Angsana New"/>
              </w:rPr>
              <w:t xml:space="preserve"> </w:t>
            </w:r>
            <w:r w:rsidRPr="00B10B0C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2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07338D" w:rsidRPr="00B10B0C" w:rsidRDefault="0007338D" w:rsidP="000A7CA7">
            <w:pPr>
              <w:pStyle w:val="BodyText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472,087</w:t>
            </w: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76,812</w:t>
            </w: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91,603</w:t>
            </w: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640,502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157,450</w:t>
            </w: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17,381</w:t>
            </w: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33,682</w:t>
            </w: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208,513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9,253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(204,560)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(2,874)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5,382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(484)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B10B0C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38D" w:rsidRPr="00B10B0C" w:rsidRDefault="0007338D" w:rsidP="0007338D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15,230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41677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10B0C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B10B0C" w:rsidTr="008427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B10B0C">
              <w:rPr>
                <w:rFonts w:ascii="Angsana New" w:hAnsi="Angsana New" w:cs="Angsana New"/>
              </w:rPr>
              <w:t xml:space="preserve">31 </w:t>
            </w:r>
            <w:r w:rsidRPr="00B10B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10B0C">
              <w:rPr>
                <w:rFonts w:ascii="Angsana New" w:hAnsi="Angsana New" w:cs="Angsana New"/>
              </w:rPr>
              <w:t>25</w:t>
            </w:r>
            <w:r>
              <w:rPr>
                <w:rFonts w:ascii="Angsana New" w:hAnsi="Angsana New" w:cs="Angsana New"/>
              </w:rPr>
              <w:t>61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7338D" w:rsidRPr="000C5537" w:rsidRDefault="0084273F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745,479</w:t>
            </w:r>
          </w:p>
        </w:tc>
      </w:tr>
      <w:tr w:rsidR="0007338D" w:rsidRPr="00B10B0C" w:rsidTr="00CC213F">
        <w:tc>
          <w:tcPr>
            <w:tcW w:w="3970" w:type="dxa"/>
          </w:tcPr>
          <w:p w:rsidR="0007338D" w:rsidRPr="00B10B0C" w:rsidRDefault="0007338D" w:rsidP="000A7C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r w:rsidRPr="00B10B0C">
              <w:rPr>
                <w:rFonts w:ascii="Angsana New" w:hAnsi="Angsana New" w:cs="Angsana New"/>
                <w:cs/>
              </w:rPr>
              <w:t xml:space="preserve">   ณ วันที่ </w:t>
            </w:r>
            <w:r w:rsidRPr="00B10B0C">
              <w:rPr>
                <w:rFonts w:ascii="Angsana New" w:hAnsi="Angsana New" w:cs="Angsana New"/>
              </w:rPr>
              <w:t xml:space="preserve">31 </w:t>
            </w:r>
            <w:r w:rsidRPr="00B10B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10B0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560</w:t>
            </w: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7338D" w:rsidRPr="00B10B0C" w:rsidRDefault="0007338D" w:rsidP="000A7CA7">
            <w:pPr>
              <w:pStyle w:val="BodyText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338D" w:rsidRPr="000C5537" w:rsidRDefault="0007338D" w:rsidP="000A7CA7">
            <w:pPr>
              <w:pStyle w:val="BodyText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537">
              <w:rPr>
                <w:rFonts w:ascii="Angsana New" w:hAnsi="Angsana New"/>
                <w:sz w:val="28"/>
                <w:szCs w:val="28"/>
              </w:rPr>
              <w:t>721,993</w:t>
            </w:r>
          </w:p>
        </w:tc>
      </w:tr>
    </w:tbl>
    <w:p w:rsidR="0007338D" w:rsidRDefault="0007338D" w:rsidP="00CC2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ยอดขายให้ลูกค้ารายใหญ่ในระหว่างปีสิ้นสุดวันที่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</w:rPr>
        <w:t>31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ธันวาคม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>
        <w:rPr>
          <w:rFonts w:ascii="Angsana New" w:hAnsi="Angsana New"/>
          <w:sz w:val="28"/>
          <w:szCs w:val="28"/>
        </w:rPr>
        <w:t>2561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และ</w:t>
      </w:r>
      <w:r w:rsidRPr="00B10B0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2560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มี</w:t>
      </w:r>
      <w:r w:rsidRPr="0084273F">
        <w:rPr>
          <w:rFonts w:ascii="Angsana New" w:hAnsi="Angsana New"/>
          <w:sz w:val="28"/>
          <w:szCs w:val="28"/>
          <w:cs/>
        </w:rPr>
        <w:t>จำนวน</w:t>
      </w:r>
      <w:r w:rsidRPr="0084273F">
        <w:rPr>
          <w:rFonts w:ascii="Angsana New" w:hAnsi="Angsana New"/>
          <w:sz w:val="28"/>
          <w:szCs w:val="28"/>
        </w:rPr>
        <w:t xml:space="preserve"> </w:t>
      </w:r>
      <w:r w:rsidR="0084273F" w:rsidRPr="0084273F">
        <w:rPr>
          <w:rFonts w:ascii="Angsana New" w:hAnsi="Angsana New"/>
          <w:sz w:val="28"/>
          <w:szCs w:val="28"/>
        </w:rPr>
        <w:t>116</w:t>
      </w:r>
      <w:r w:rsidR="00FF4C8A" w:rsidRPr="0084273F">
        <w:rPr>
          <w:rFonts w:ascii="Angsana New" w:hAnsi="Angsana New"/>
          <w:sz w:val="28"/>
          <w:szCs w:val="28"/>
        </w:rPr>
        <w:t xml:space="preserve"> </w:t>
      </w:r>
      <w:r w:rsidRPr="0084273F">
        <w:rPr>
          <w:rFonts w:ascii="Angsana New" w:hAnsi="Angsana New"/>
          <w:sz w:val="28"/>
          <w:szCs w:val="28"/>
          <w:cs/>
        </w:rPr>
        <w:t>ล้าน</w:t>
      </w:r>
      <w:r w:rsidRPr="00963050">
        <w:rPr>
          <w:rFonts w:ascii="Angsana New" w:hAnsi="Angsana New"/>
          <w:sz w:val="28"/>
          <w:szCs w:val="28"/>
          <w:cs/>
        </w:rPr>
        <w:t>บาท</w:t>
      </w:r>
      <w:r w:rsidRPr="00B10B0C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121</w:t>
      </w:r>
      <w:r w:rsidRPr="00B10B0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B6235B" w:rsidRPr="00C8551D" w:rsidRDefault="00B6235B" w:rsidP="00BE2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07338D">
        <w:rPr>
          <w:rFonts w:ascii="Angsana New" w:hAnsi="Angsana New" w:hint="cs"/>
          <w:sz w:val="28"/>
          <w:szCs w:val="28"/>
          <w:cs/>
        </w:rPr>
        <w:t>ปี</w:t>
      </w:r>
      <w:r w:rsidRPr="00C8551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7338D">
        <w:rPr>
          <w:rFonts w:ascii="Angsana New" w:hAnsi="Angsana New"/>
          <w:sz w:val="28"/>
          <w:szCs w:val="28"/>
        </w:rPr>
        <w:t>31</w:t>
      </w:r>
      <w:r w:rsidR="0007338D" w:rsidRPr="00B10B0C">
        <w:rPr>
          <w:rFonts w:ascii="Angsana New" w:hAnsi="Angsana New"/>
          <w:sz w:val="28"/>
          <w:szCs w:val="28"/>
          <w:cs/>
        </w:rPr>
        <w:t xml:space="preserve"> ธันวาคม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B81610" w:rsidRPr="00C8551D">
        <w:rPr>
          <w:rFonts w:ascii="Angsana New" w:hAnsi="Angsana New"/>
          <w:color w:val="FFFFFF"/>
          <w:sz w:val="28"/>
          <w:szCs w:val="28"/>
        </w:rPr>
        <w:t>_</w:t>
      </w:r>
      <w:r w:rsidR="00B81610" w:rsidRPr="00C8551D">
        <w:rPr>
          <w:rFonts w:ascii="Angsana New" w:hAnsi="Angsana New"/>
          <w:sz w:val="28"/>
          <w:szCs w:val="28"/>
          <w:cs/>
        </w:rPr>
        <w:t>และ</w:t>
      </w:r>
      <w:r w:rsidR="005B388A" w:rsidRPr="00C8551D">
        <w:rPr>
          <w:rFonts w:ascii="Angsana New" w:hAnsi="Angsana New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B8161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418"/>
        <w:gridCol w:w="283"/>
        <w:gridCol w:w="1418"/>
      </w:tblGrid>
      <w:tr w:rsidR="0007338D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38D" w:rsidRPr="00B10B0C" w:rsidRDefault="0007338D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7338D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38D" w:rsidRPr="00B10B0C" w:rsidRDefault="003B7C28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7338D" w:rsidRPr="00B10B0C" w:rsidRDefault="0007338D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38D" w:rsidRPr="00B10B0C" w:rsidRDefault="003B7C28" w:rsidP="000A7CA7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7338D" w:rsidRPr="00B10B0C" w:rsidTr="00CC213F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38D" w:rsidRPr="00B10B0C" w:rsidRDefault="0007338D" w:rsidP="000A7CA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7C28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B10B0C" w:rsidRDefault="003B7C28" w:rsidP="00041677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7C28" w:rsidRPr="00A617B0" w:rsidRDefault="001151EB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B10B0C" w:rsidRDefault="003B7C28" w:rsidP="003B7C28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A617B0" w:rsidRDefault="003B7C28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7B0">
              <w:rPr>
                <w:rFonts w:ascii="Angsana New" w:hAnsi="Angsana New"/>
                <w:sz w:val="28"/>
                <w:szCs w:val="28"/>
              </w:rPr>
              <w:t>625,305</w:t>
            </w:r>
          </w:p>
        </w:tc>
      </w:tr>
      <w:tr w:rsidR="003B7C28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B10B0C" w:rsidRDefault="003B7C28" w:rsidP="00041677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10B0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C28" w:rsidRPr="00A617B0" w:rsidRDefault="001151EB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B10B0C" w:rsidRDefault="003B7C28" w:rsidP="003B7C28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7C28" w:rsidRPr="00A617B0" w:rsidRDefault="003B7C28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17B0">
              <w:rPr>
                <w:rFonts w:ascii="Angsana New" w:hAnsi="Angsana New"/>
                <w:sz w:val="28"/>
                <w:szCs w:val="28"/>
              </w:rPr>
              <w:t>15,198</w:t>
            </w:r>
          </w:p>
        </w:tc>
      </w:tr>
      <w:tr w:rsidR="003B7C28" w:rsidRPr="00B10B0C" w:rsidTr="001151EB"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8" w:rsidRPr="00B10B0C" w:rsidRDefault="003B7C28" w:rsidP="00041677">
            <w:pPr>
              <w:pStyle w:val="Heading5"/>
              <w:spacing w:line="260" w:lineRule="atLeast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B10B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B7C28" w:rsidRPr="00A617B0" w:rsidRDefault="001151EB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665,719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7C28" w:rsidRPr="00B10B0C" w:rsidRDefault="003B7C28" w:rsidP="003B7C28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B7C28" w:rsidRPr="00A617B0" w:rsidRDefault="003B7C28" w:rsidP="003B7C28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17B0">
              <w:rPr>
                <w:rFonts w:ascii="Angsana New" w:hAnsi="Angsana New"/>
                <w:b/>
                <w:bCs/>
                <w:sz w:val="28"/>
                <w:szCs w:val="28"/>
              </w:rPr>
              <w:t>640,503</w:t>
            </w:r>
          </w:p>
        </w:tc>
      </w:tr>
    </w:tbl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7338D" w:rsidRDefault="0007338D" w:rsidP="00073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0F47BB" w:rsidRDefault="000F47B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eastAsia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:rsidR="000F47BB" w:rsidRPr="000F47BB" w:rsidRDefault="000F47BB" w:rsidP="000F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F47BB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:rsidR="000F47BB" w:rsidRPr="000F47BB" w:rsidRDefault="000F47BB" w:rsidP="000F4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0F47BB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บริษัทไม่มีการออกเครื่องมือทางการเงินที่เป็นตราสารอนุพันธ์เพื่อการค้า</w:t>
      </w:r>
    </w:p>
    <w:p w:rsidR="000F47BB" w:rsidRPr="00B10B0C" w:rsidRDefault="000F47BB" w:rsidP="000F47B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ความเสี่ยงด้านอัตราดอกเบี้ย</w:t>
      </w:r>
    </w:p>
    <w:p w:rsidR="000F47BB" w:rsidRPr="00B10B0C" w:rsidRDefault="000F47BB" w:rsidP="000F47BB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B10B0C">
        <w:rPr>
          <w:rFonts w:ascii="Angsana New" w:hAnsi="Angsana New"/>
          <w:sz w:val="28"/>
          <w:szCs w:val="28"/>
          <w:cs/>
        </w:rPr>
        <w:t>ความเสี่ยงด้านอัตราดอกเบี้ย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หมายถึง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B10B0C">
        <w:rPr>
          <w:rFonts w:ascii="Angsana New" w:hAnsi="Angsana New"/>
          <w:sz w:val="28"/>
          <w:szCs w:val="28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ในตลาด</w:t>
      </w:r>
      <w:r w:rsidRPr="00B10B0C">
        <w:rPr>
          <w:rFonts w:ascii="Angsana New" w:hAnsi="Angsana New"/>
          <w:color w:val="FFFFFF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ซึ่งส่งผลกระทบต่อการดำเนินงานและกระแสเงินสดของบริษัท</w:t>
      </w:r>
      <w:r w:rsidRPr="00822D2B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822D2B">
        <w:rPr>
          <w:rFonts w:ascii="Angsana New" w:hAnsi="Angsana New"/>
          <w:spacing w:val="-4"/>
          <w:sz w:val="28"/>
          <w:szCs w:val="28"/>
          <w:cs/>
        </w:rPr>
        <w:t>บริษัทมีความเสี่ยงด้านอัตราดอกเบี้ยจาก</w:t>
      </w:r>
      <w:r w:rsidRPr="00822D2B">
        <w:rPr>
          <w:rFonts w:ascii="Angsana New" w:hAnsi="Angsana New"/>
          <w:spacing w:val="-4"/>
          <w:sz w:val="28"/>
          <w:szCs w:val="28"/>
        </w:rPr>
        <w:t xml:space="preserve"> </w:t>
      </w:r>
      <w:r w:rsidRPr="00822D2B">
        <w:rPr>
          <w:rFonts w:ascii="Angsana New" w:hAnsi="Angsana New"/>
          <w:spacing w:val="-4"/>
          <w:sz w:val="28"/>
          <w:szCs w:val="28"/>
          <w:cs/>
        </w:rPr>
        <w:t>การลงทุนใน</w:t>
      </w:r>
      <w:r w:rsidRPr="00B10B0C">
        <w:rPr>
          <w:rFonts w:ascii="Angsana New" w:hAnsi="Angsana New"/>
          <w:sz w:val="28"/>
          <w:szCs w:val="28"/>
          <w:cs/>
        </w:rPr>
        <w:t>สถาบันการเงิน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เงินเบิกเกินบัญชีธนาคาร เงินกู้ยืมจากธนาคารและตั๋วสัญญาใช้เงินจากสถาบันการเงิน</w:t>
      </w:r>
    </w:p>
    <w:p w:rsidR="000F47BB" w:rsidRPr="00B10B0C" w:rsidRDefault="000F47BB" w:rsidP="000F47BB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11E19">
        <w:rPr>
          <w:rFonts w:ascii="Angsana New" w:hAnsi="Angsana New"/>
          <w:sz w:val="28"/>
          <w:szCs w:val="28"/>
          <w:cs/>
        </w:rPr>
        <w:t>เนื่องจาก</w:t>
      </w:r>
      <w:r w:rsidRPr="00B11E19">
        <w:rPr>
          <w:rFonts w:ascii="Angsana New" w:eastAsia="Angsana New" w:hAnsi="Angsana New"/>
          <w:sz w:val="28"/>
          <w:szCs w:val="28"/>
          <w:cs/>
        </w:rPr>
        <w:t>สินทรัพย์ทางการเงินและหนี้สินทางการเงินมีอัตราดอกเบี้ยใกล้เคียงกับอัตราดอกเบี้ยในตลาดและจะ</w:t>
      </w:r>
      <w:r w:rsidRPr="00B11E19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Pr="00B11E19">
        <w:rPr>
          <w:rFonts w:ascii="Angsana New" w:eastAsia="Angsana New" w:hAnsi="Angsana New"/>
          <w:sz w:val="28"/>
          <w:szCs w:val="28"/>
          <w:cs/>
        </w:rPr>
        <w:t>ครบกำหนดในระยะเวลาอันสั้น</w:t>
      </w:r>
      <w:r w:rsidRPr="00B11E19">
        <w:rPr>
          <w:rFonts w:ascii="Angsana New" w:hAnsi="Angsana New"/>
          <w:sz w:val="28"/>
          <w:szCs w:val="28"/>
          <w:lang w:val="en-US"/>
        </w:rPr>
        <w:t xml:space="preserve"> </w:t>
      </w:r>
      <w:r w:rsidRPr="00B11E19">
        <w:rPr>
          <w:rFonts w:ascii="Angsana New" w:hAnsi="Angsana New"/>
          <w:sz w:val="28"/>
          <w:szCs w:val="28"/>
          <w:cs/>
          <w:lang w:val="en-US"/>
        </w:rPr>
        <w:t>บริษัทจึงไม่ได้ใช้เครื่องมือทางการเงินเพื่อป้องกันความเสี่ยงดังกล่าว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82"/>
        <w:gridCol w:w="979"/>
        <w:gridCol w:w="979"/>
        <w:gridCol w:w="912"/>
        <w:gridCol w:w="1212"/>
        <w:gridCol w:w="1083"/>
        <w:gridCol w:w="981"/>
        <w:gridCol w:w="1012"/>
      </w:tblGrid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spacing w:before="120"/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8" w:type="dxa"/>
            <w:gridSpan w:val="7"/>
            <w:vAlign w:val="bottom"/>
            <w:hideMark/>
          </w:tcPr>
          <w:p w:rsidR="009D25D4" w:rsidRPr="009D25D4" w:rsidRDefault="000E5611" w:rsidP="007E06C7">
            <w:pPr>
              <w:pBdr>
                <w:bottom w:val="single" w:sz="4" w:space="1" w:color="auto"/>
              </w:pBdr>
              <w:spacing w:before="120"/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8" w:type="dxa"/>
            <w:gridSpan w:val="7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8" w:type="dxa"/>
            <w:gridSpan w:val="7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  <w:hideMark/>
          </w:tcPr>
          <w:p w:rsidR="009D25D4" w:rsidRPr="009D25D4" w:rsidRDefault="009D25D4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D25D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12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:rsidR="009D25D4" w:rsidRPr="009D25D4" w:rsidRDefault="009D25D4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  <w:hideMark/>
          </w:tcPr>
          <w:p w:rsidR="009D25D4" w:rsidRPr="009D25D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9D25D4" w:rsidRPr="009D25D4" w:rsidTr="009D25D4">
        <w:trPr>
          <w:cantSplit/>
          <w:tblHeader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9D25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12" w:type="dxa"/>
            <w:vAlign w:val="bottom"/>
            <w:hideMark/>
          </w:tcPr>
          <w:p w:rsidR="009D25D4" w:rsidRPr="009D25D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9D25D4" w:rsidRPr="009D25D4" w:rsidTr="009D25D4">
        <w:trPr>
          <w:cantSplit/>
          <w:trHeight w:val="80"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9D25D4" w:rsidRPr="009D25D4" w:rsidRDefault="009D25D4" w:rsidP="00B23C7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  <w:hideMark/>
          </w:tcPr>
          <w:p w:rsidR="009D25D4" w:rsidRPr="009D25D4" w:rsidRDefault="009D25D4" w:rsidP="00B23C7E">
            <w:pPr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9D25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25D4" w:rsidRPr="009D25D4" w:rsidTr="009D25D4">
        <w:trPr>
          <w:cantSplit/>
        </w:trPr>
        <w:tc>
          <w:tcPr>
            <w:tcW w:w="2482" w:type="dxa"/>
            <w:vAlign w:val="bottom"/>
            <w:hideMark/>
          </w:tcPr>
          <w:p w:rsidR="009D25D4" w:rsidRPr="009D25D4" w:rsidRDefault="009D25D4" w:rsidP="00DF1094">
            <w:pPr>
              <w:tabs>
                <w:tab w:val="clear" w:pos="227"/>
              </w:tabs>
              <w:ind w:left="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RPr="009D25D4" w:rsidTr="009D25D4">
        <w:trPr>
          <w:cantSplit/>
        </w:trPr>
        <w:tc>
          <w:tcPr>
            <w:tcW w:w="2482" w:type="dxa"/>
            <w:vAlign w:val="bottom"/>
            <w:hideMark/>
          </w:tcPr>
          <w:p w:rsidR="009D25D4" w:rsidRPr="009D25D4" w:rsidRDefault="009D25D4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083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981" w:type="dxa"/>
            <w:vAlign w:val="bottom"/>
          </w:tcPr>
          <w:p w:rsidR="009D25D4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012" w:type="dxa"/>
            <w:vAlign w:val="bottom"/>
          </w:tcPr>
          <w:p w:rsidR="009D25D4" w:rsidRPr="009D25D4" w:rsidRDefault="00E95F4F" w:rsidP="001151EB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0.12 - 0.75</w:t>
            </w:r>
          </w:p>
        </w:tc>
      </w:tr>
      <w:tr w:rsidR="009D25D4" w:rsidRPr="009D25D4" w:rsidTr="009D25D4">
        <w:trPr>
          <w:cantSplit/>
        </w:trPr>
        <w:tc>
          <w:tcPr>
            <w:tcW w:w="2482" w:type="dxa"/>
            <w:vAlign w:val="bottom"/>
            <w:hideMark/>
          </w:tcPr>
          <w:p w:rsidR="009D25D4" w:rsidRPr="009D25D4" w:rsidRDefault="009D25D4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156,920</w:t>
            </w:r>
          </w:p>
        </w:tc>
        <w:tc>
          <w:tcPr>
            <w:tcW w:w="981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156,920</w:t>
            </w: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RPr="009D25D4" w:rsidTr="009D25D4">
        <w:trPr>
          <w:cantSplit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083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157,290</w:t>
            </w:r>
          </w:p>
        </w:tc>
        <w:tc>
          <w:tcPr>
            <w:tcW w:w="981" w:type="dxa"/>
            <w:vAlign w:val="bottom"/>
          </w:tcPr>
          <w:p w:rsidR="009D25D4" w:rsidRPr="009D25D4" w:rsidRDefault="001151EB" w:rsidP="001151E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157,381</w:t>
            </w: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RPr="009D25D4" w:rsidTr="009D25D4">
        <w:trPr>
          <w:cantSplit/>
        </w:trPr>
        <w:tc>
          <w:tcPr>
            <w:tcW w:w="2482" w:type="dxa"/>
            <w:vAlign w:val="bottom"/>
            <w:hideMark/>
          </w:tcPr>
          <w:p w:rsidR="009D25D4" w:rsidRPr="00DF1094" w:rsidRDefault="009D25D4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9D25D4" w:rsidRDefault="009D25D4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51EB" w:rsidRPr="009D25D4" w:rsidTr="009D25D4">
        <w:trPr>
          <w:cantSplit/>
        </w:trPr>
        <w:tc>
          <w:tcPr>
            <w:tcW w:w="2482" w:type="dxa"/>
            <w:vAlign w:val="bottom"/>
          </w:tcPr>
          <w:p w:rsidR="001151EB" w:rsidRPr="009D25D4" w:rsidRDefault="001151EB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30,369</w:t>
            </w:r>
          </w:p>
        </w:tc>
        <w:tc>
          <w:tcPr>
            <w:tcW w:w="1083" w:type="dxa"/>
            <w:vAlign w:val="bottom"/>
          </w:tcPr>
          <w:p w:rsidR="001151EB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:rsidR="001151EB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30,369</w:t>
            </w:r>
          </w:p>
        </w:tc>
        <w:tc>
          <w:tcPr>
            <w:tcW w:w="1012" w:type="dxa"/>
            <w:vAlign w:val="bottom"/>
          </w:tcPr>
          <w:p w:rsidR="001151EB" w:rsidRPr="009D25D4" w:rsidRDefault="001151EB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6.87 - 7.75</w:t>
            </w:r>
          </w:p>
        </w:tc>
      </w:tr>
      <w:tr w:rsidR="001151EB" w:rsidRPr="009D25D4" w:rsidTr="009D25D4">
        <w:trPr>
          <w:cantSplit/>
        </w:trPr>
        <w:tc>
          <w:tcPr>
            <w:tcW w:w="2482" w:type="dxa"/>
            <w:vAlign w:val="bottom"/>
          </w:tcPr>
          <w:p w:rsidR="001151EB" w:rsidRPr="009D25D4" w:rsidRDefault="001151EB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979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1151EB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083" w:type="dxa"/>
            <w:vAlign w:val="bottom"/>
          </w:tcPr>
          <w:p w:rsidR="001151EB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:rsidR="001151EB" w:rsidRPr="009D25D4" w:rsidRDefault="001151EB" w:rsidP="001151EB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012" w:type="dxa"/>
            <w:vAlign w:val="bottom"/>
          </w:tcPr>
          <w:p w:rsidR="001151EB" w:rsidRPr="009D25D4" w:rsidRDefault="001151EB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2.30 - 2.50</w:t>
            </w:r>
          </w:p>
        </w:tc>
      </w:tr>
      <w:tr w:rsidR="009D25D4" w:rsidRPr="009D25D4" w:rsidTr="005D0930">
        <w:trPr>
          <w:cantSplit/>
        </w:trPr>
        <w:tc>
          <w:tcPr>
            <w:tcW w:w="2482" w:type="dxa"/>
            <w:vAlign w:val="bottom"/>
            <w:hideMark/>
          </w:tcPr>
          <w:p w:rsidR="009D25D4" w:rsidRPr="009D25D4" w:rsidRDefault="009D25D4" w:rsidP="00DF1094">
            <w:pPr>
              <w:tabs>
                <w:tab w:val="clear" w:pos="227"/>
              </w:tabs>
              <w:ind w:left="33" w:right="-228"/>
              <w:rPr>
                <w:rFonts w:asciiTheme="majorBidi" w:hAnsiTheme="majorBidi" w:cstheme="majorBidi"/>
                <w:sz w:val="24"/>
                <w:szCs w:val="24"/>
              </w:rPr>
            </w:pPr>
            <w:r w:rsidRPr="009D25D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155,852</w:t>
            </w:r>
          </w:p>
        </w:tc>
        <w:tc>
          <w:tcPr>
            <w:tcW w:w="981" w:type="dxa"/>
            <w:vAlign w:val="bottom"/>
          </w:tcPr>
          <w:p w:rsidR="009D25D4" w:rsidRPr="009D25D4" w:rsidRDefault="001151EB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155,852</w:t>
            </w: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RPr="009D25D4" w:rsidTr="00F83319">
        <w:trPr>
          <w:cantSplit/>
        </w:trPr>
        <w:tc>
          <w:tcPr>
            <w:tcW w:w="2482" w:type="dxa"/>
            <w:vAlign w:val="bottom"/>
          </w:tcPr>
          <w:p w:rsidR="009D25D4" w:rsidRPr="009D25D4" w:rsidRDefault="009D25D4" w:rsidP="00B23C7E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90,369</w:t>
            </w:r>
          </w:p>
        </w:tc>
        <w:tc>
          <w:tcPr>
            <w:tcW w:w="1083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155,852</w:t>
            </w:r>
          </w:p>
        </w:tc>
        <w:tc>
          <w:tcPr>
            <w:tcW w:w="981" w:type="dxa"/>
            <w:vAlign w:val="bottom"/>
          </w:tcPr>
          <w:p w:rsidR="009D25D4" w:rsidRPr="009D25D4" w:rsidRDefault="005D0930" w:rsidP="005D0930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246,221</w:t>
            </w:r>
          </w:p>
        </w:tc>
        <w:tc>
          <w:tcPr>
            <w:tcW w:w="1012" w:type="dxa"/>
            <w:vAlign w:val="bottom"/>
          </w:tcPr>
          <w:p w:rsidR="009D25D4" w:rsidRPr="009D25D4" w:rsidRDefault="009D25D4" w:rsidP="001151EB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0930" w:rsidRPr="009D25D4" w:rsidTr="00F83319">
        <w:trPr>
          <w:cantSplit/>
        </w:trPr>
        <w:tc>
          <w:tcPr>
            <w:tcW w:w="2482" w:type="dxa"/>
            <w:vAlign w:val="bottom"/>
          </w:tcPr>
          <w:p w:rsidR="005D0930" w:rsidRPr="009D25D4" w:rsidRDefault="005D0930" w:rsidP="00B23C7E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5D0930" w:rsidRPr="009D25D4" w:rsidRDefault="005D0930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:rsidR="005D0930" w:rsidRPr="009D25D4" w:rsidRDefault="005D0930" w:rsidP="00F83319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83319" w:rsidRPr="009D25D4" w:rsidTr="005D0930">
        <w:trPr>
          <w:cantSplit/>
        </w:trPr>
        <w:tc>
          <w:tcPr>
            <w:tcW w:w="2482" w:type="dxa"/>
            <w:vAlign w:val="bottom"/>
          </w:tcPr>
          <w:p w:rsidR="00F83319" w:rsidRPr="009D25D4" w:rsidRDefault="00F83319" w:rsidP="00B23C7E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F83319" w:rsidRPr="009D25D4" w:rsidRDefault="00F83319" w:rsidP="00F8331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:rsidR="00F83319" w:rsidRPr="009D25D4" w:rsidRDefault="00F83319" w:rsidP="00F83319">
            <w:pPr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9D25D4" w:rsidRDefault="009D25D4" w:rsidP="000F47BB">
      <w:pPr>
        <w:tabs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5D0930" w:rsidRPr="009D25D4" w:rsidRDefault="005D0930" w:rsidP="000F47BB">
      <w:pPr>
        <w:tabs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79"/>
        <w:gridCol w:w="979"/>
        <w:gridCol w:w="912"/>
        <w:gridCol w:w="1212"/>
        <w:gridCol w:w="1083"/>
        <w:gridCol w:w="981"/>
        <w:gridCol w:w="1054"/>
      </w:tblGrid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  <w:vAlign w:val="bottom"/>
            <w:hideMark/>
          </w:tcPr>
          <w:p w:rsidR="009D25D4" w:rsidRPr="00DF1094" w:rsidRDefault="000E5611" w:rsidP="000E561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DF1094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F1094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870" w:type="dxa"/>
            <w:gridSpan w:val="3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  <w:hideMark/>
          </w:tcPr>
          <w:p w:rsidR="009D25D4" w:rsidRPr="00DF1094" w:rsidRDefault="009D25D4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</w:tr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</w:p>
        </w:tc>
        <w:tc>
          <w:tcPr>
            <w:tcW w:w="979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F109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12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12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  <w:hideMark/>
          </w:tcPr>
          <w:p w:rsidR="009D25D4" w:rsidRPr="00DF1094" w:rsidRDefault="009D25D4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  <w:hideMark/>
          </w:tcPr>
          <w:p w:rsidR="009D25D4" w:rsidRPr="00DF1094" w:rsidRDefault="009D25D4" w:rsidP="00B23C7E">
            <w:pP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</w:tr>
      <w:tr w:rsidR="009D25D4" w:rsidTr="00B23C7E">
        <w:trPr>
          <w:cantSplit/>
          <w:tblHeader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F109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vAlign w:val="bottom"/>
            <w:hideMark/>
          </w:tcPr>
          <w:p w:rsidR="009D25D4" w:rsidRPr="00DF1094" w:rsidRDefault="009D25D4" w:rsidP="00B23C7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9D25D4" w:rsidTr="00B23C7E">
        <w:trPr>
          <w:cantSplit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9D25D4" w:rsidRPr="00DF1094" w:rsidRDefault="009D25D4" w:rsidP="00B23C7E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  <w:hideMark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DF109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25D4" w:rsidTr="00B23C7E">
        <w:trPr>
          <w:cantSplit/>
        </w:trPr>
        <w:tc>
          <w:tcPr>
            <w:tcW w:w="2430" w:type="dxa"/>
            <w:vAlign w:val="bottom"/>
            <w:hideMark/>
          </w:tcPr>
          <w:p w:rsidR="009D25D4" w:rsidRPr="00DF1094" w:rsidRDefault="009D25D4" w:rsidP="00DF1094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Tr="000E4D43">
        <w:trPr>
          <w:cantSplit/>
        </w:trPr>
        <w:tc>
          <w:tcPr>
            <w:tcW w:w="2430" w:type="dxa"/>
            <w:vAlign w:val="bottom"/>
            <w:hideMark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DF1094">
            <w:pPr>
              <w:tabs>
                <w:tab w:val="clear" w:pos="227"/>
                <w:tab w:val="clear" w:pos="454"/>
                <w:tab w:val="clear" w:pos="680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DF109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9D25D4" w:rsidRPr="00DF1094" w:rsidRDefault="005D0930" w:rsidP="00DF109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DF1094" w:rsidRDefault="005D0930" w:rsidP="00DF109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DF1094" w:rsidRDefault="000E4D43" w:rsidP="00DF109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DF1094" w:rsidRDefault="000E4D43" w:rsidP="00DF1094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D25D4" w:rsidRPr="00DF1094" w:rsidRDefault="00C66705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0.12 - 0.75</w:t>
            </w:r>
          </w:p>
        </w:tc>
      </w:tr>
      <w:tr w:rsidR="009D25D4" w:rsidTr="000E4D43">
        <w:trPr>
          <w:cantSplit/>
        </w:trPr>
        <w:tc>
          <w:tcPr>
            <w:tcW w:w="2430" w:type="dxa"/>
            <w:vAlign w:val="bottom"/>
            <w:hideMark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9D25D4" w:rsidRPr="00DF1094" w:rsidRDefault="005D0930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DF1094" w:rsidRDefault="000E4D43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DF1094" w:rsidRDefault="000E4D43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156,049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DF1094" w:rsidRDefault="000E4D43" w:rsidP="000E4D4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156,049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D25D4" w:rsidRPr="00DF1094" w:rsidRDefault="009D25D4" w:rsidP="00B23C7E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Tr="000E4D43">
        <w:trPr>
          <w:cantSplit/>
        </w:trPr>
        <w:tc>
          <w:tcPr>
            <w:tcW w:w="2430" w:type="dxa"/>
            <w:vAlign w:val="bottom"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9D25D4" w:rsidRPr="00DF1094" w:rsidRDefault="005D0930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9D25D4" w:rsidRPr="00DF1094" w:rsidRDefault="005D0930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9D25D4" w:rsidRPr="00DF1094" w:rsidRDefault="005D0930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9D25D4" w:rsidRPr="00DF1094" w:rsidRDefault="000E4D43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156,530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9D25D4" w:rsidRPr="00DF1094" w:rsidRDefault="000E4D43" w:rsidP="00DF109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156,575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9D25D4" w:rsidRPr="00DF1094" w:rsidRDefault="009D25D4" w:rsidP="00B23C7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25D4" w:rsidTr="00A13B24">
        <w:trPr>
          <w:cantSplit/>
        </w:trPr>
        <w:tc>
          <w:tcPr>
            <w:tcW w:w="2430" w:type="dxa"/>
            <w:vAlign w:val="bottom"/>
            <w:hideMark/>
          </w:tcPr>
          <w:p w:rsidR="009D25D4" w:rsidRPr="00DF1094" w:rsidRDefault="009D25D4" w:rsidP="00B23C7E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2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:rsidR="009D25D4" w:rsidRPr="00DF1094" w:rsidRDefault="009D25D4" w:rsidP="00B23C7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9D25D4" w:rsidRPr="00DF1094" w:rsidRDefault="009D25D4" w:rsidP="00B23C7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2D9" w:rsidTr="00A13B24">
        <w:trPr>
          <w:cantSplit/>
        </w:trPr>
        <w:tc>
          <w:tcPr>
            <w:tcW w:w="2430" w:type="dxa"/>
            <w:vAlign w:val="bottom"/>
          </w:tcPr>
          <w:p w:rsidR="00D522D9" w:rsidRPr="00DF1094" w:rsidRDefault="00D522D9" w:rsidP="00D522D9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979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D522D9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22,241</w:t>
            </w:r>
          </w:p>
        </w:tc>
        <w:tc>
          <w:tcPr>
            <w:tcW w:w="1083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22,241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522D9" w:rsidRPr="00DF1094" w:rsidRDefault="00D522D9" w:rsidP="00D522D9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6.87 - 7.75</w:t>
            </w:r>
          </w:p>
        </w:tc>
      </w:tr>
      <w:tr w:rsidR="00D522D9" w:rsidTr="00A13B24">
        <w:trPr>
          <w:cantSplit/>
        </w:trPr>
        <w:tc>
          <w:tcPr>
            <w:tcW w:w="2430" w:type="dxa"/>
            <w:vAlign w:val="bottom"/>
          </w:tcPr>
          <w:p w:rsidR="00D522D9" w:rsidRPr="00DF1094" w:rsidRDefault="00D522D9" w:rsidP="00D522D9">
            <w:pPr>
              <w:tabs>
                <w:tab w:val="clear" w:pos="227"/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vAlign w:val="bottom"/>
          </w:tcPr>
          <w:p w:rsidR="00D522D9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083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1" w:type="dxa"/>
            <w:vAlign w:val="bottom"/>
          </w:tcPr>
          <w:p w:rsidR="00D522D9" w:rsidRPr="00DF1094" w:rsidRDefault="00D522D9" w:rsidP="00D522D9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522D9" w:rsidRPr="00DF1094" w:rsidRDefault="00D522D9" w:rsidP="00D522D9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2.45 - 2.50</w:t>
            </w:r>
          </w:p>
        </w:tc>
      </w:tr>
      <w:tr w:rsidR="00D522D9" w:rsidRPr="00D522D9" w:rsidTr="00A56EDF">
        <w:trPr>
          <w:cantSplit/>
        </w:trPr>
        <w:tc>
          <w:tcPr>
            <w:tcW w:w="2430" w:type="dxa"/>
            <w:vAlign w:val="bottom"/>
            <w:hideMark/>
          </w:tcPr>
          <w:p w:rsidR="00D522D9" w:rsidRPr="00DF1094" w:rsidRDefault="00D522D9" w:rsidP="00D522D9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4"/>
                <w:szCs w:val="24"/>
              </w:rPr>
            </w:pPr>
            <w:r w:rsidRPr="00DF1094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126,207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126,207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522D9" w:rsidRPr="00DF1094" w:rsidRDefault="00D522D9" w:rsidP="00D522D9">
            <w:pP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2D9" w:rsidTr="00A56EDF">
        <w:trPr>
          <w:cantSplit/>
        </w:trPr>
        <w:tc>
          <w:tcPr>
            <w:tcW w:w="2430" w:type="dxa"/>
            <w:vAlign w:val="bottom"/>
          </w:tcPr>
          <w:p w:rsidR="00D522D9" w:rsidRPr="00DF1094" w:rsidRDefault="00D522D9" w:rsidP="00D522D9">
            <w:pPr>
              <w:tabs>
                <w:tab w:val="clear" w:pos="227"/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102,241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126,207</w:t>
            </w:r>
          </w:p>
        </w:tc>
        <w:tc>
          <w:tcPr>
            <w:tcW w:w="981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228,448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D522D9" w:rsidRPr="00DF1094" w:rsidRDefault="00D522D9" w:rsidP="00D522D9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F47BB" w:rsidRPr="00B10B0C" w:rsidRDefault="000F47BB" w:rsidP="007D1F6A">
      <w:pPr>
        <w:tabs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B10B0C">
        <w:rPr>
          <w:rFonts w:ascii="Angsana New" w:hAnsi="Angsana New"/>
          <w:b/>
          <w:bCs/>
          <w:sz w:val="28"/>
          <w:szCs w:val="28"/>
          <w:cs/>
        </w:rPr>
        <w:t>ความเสี่ยงจากการขาดสภาพคล่อง</w:t>
      </w:r>
    </w:p>
    <w:p w:rsidR="000F47BB" w:rsidRDefault="000F47BB" w:rsidP="000F47BB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B10B0C">
        <w:rPr>
          <w:rFonts w:ascii="Angsana New" w:hAnsi="Angsana New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</w:t>
      </w:r>
      <w:r>
        <w:rPr>
          <w:rFonts w:ascii="Angsana New" w:hAnsi="Angsana New"/>
          <w:sz w:val="28"/>
          <w:szCs w:val="28"/>
          <w:cs/>
        </w:rPr>
        <w:t>งินสดและรายการเทียบเท่าเงินสด</w:t>
      </w:r>
      <w:r w:rsidRPr="00B10B0C">
        <w:rPr>
          <w:rFonts w:ascii="Angsana New" w:hAnsi="Angsana New"/>
          <w:sz w:val="28"/>
          <w:szCs w:val="28"/>
          <w:cs/>
        </w:rPr>
        <w:t>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F95B73" w:rsidRPr="00F95B73" w:rsidRDefault="00F95B73" w:rsidP="00F95B73">
      <w:pPr>
        <w:tabs>
          <w:tab w:val="clear" w:pos="907"/>
          <w:tab w:val="left" w:pos="900"/>
          <w:tab w:val="left" w:pos="2268"/>
        </w:tabs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95B73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:rsidR="00F95B73" w:rsidRP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/>
          <w:sz w:val="28"/>
          <w:szCs w:val="28"/>
          <w:cs/>
        </w:rPr>
        <w:t>เนื่องจาก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ทางการเงินส่วนใหญ่ของบริษัทฯจัดอยู่ในประเภทระยะสั้น</w:t>
      </w:r>
      <w:r w:rsidRPr="00F95B73">
        <w:rPr>
          <w:rFonts w:ascii="Angsana New" w:hAnsi="Angsana New" w:hint="cs"/>
          <w:sz w:val="28"/>
          <w:szCs w:val="28"/>
          <w:cs/>
        </w:rPr>
        <w:t>หรือ</w:t>
      </w:r>
      <w:r w:rsidRPr="00F95B73">
        <w:rPr>
          <w:rFonts w:ascii="Angsana New" w:hAnsi="Angsana New"/>
          <w:sz w:val="28"/>
          <w:szCs w:val="28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F95B73">
        <w:rPr>
          <w:rFonts w:ascii="Angsana New" w:hAnsi="Angsana New" w:hint="cs"/>
          <w:sz w:val="28"/>
          <w:szCs w:val="28"/>
          <w:cs/>
        </w:rPr>
        <w:t>เครื่องมือ</w:t>
      </w:r>
      <w:r w:rsidRPr="00F95B73">
        <w:rPr>
          <w:rFonts w:ascii="Angsana New" w:hAnsi="Angsana New"/>
          <w:sz w:val="28"/>
          <w:szCs w:val="28"/>
          <w:cs/>
        </w:rPr>
        <w:t>ทางการเงินใกล้เคียงกับมูลค่าตามบัญชีที่แสดงในงบ</w:t>
      </w:r>
      <w:r w:rsidRPr="00F95B73">
        <w:rPr>
          <w:rFonts w:ascii="Angsana New" w:hAnsi="Angsana New" w:hint="cs"/>
          <w:sz w:val="28"/>
          <w:szCs w:val="28"/>
          <w:cs/>
        </w:rPr>
        <w:t>แสดงฐานะการเงิน</w:t>
      </w:r>
    </w:p>
    <w:p w:rsidR="00EF5F77" w:rsidRP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95B73">
        <w:rPr>
          <w:rFonts w:ascii="Angsana New" w:hAnsi="Angsana New" w:hint="cs"/>
          <w:sz w:val="28"/>
          <w:szCs w:val="28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:rsidR="00F95B73" w:rsidRDefault="00F95B73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:rsidR="00A56EDF" w:rsidRDefault="00A56EDF" w:rsidP="00F95B73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:rsidR="00F95B73" w:rsidRPr="00A56EDF" w:rsidRDefault="00F95B73" w:rsidP="00E3084A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2670DA" w:rsidRDefault="002670DA" w:rsidP="00E05052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</w:p>
    <w:p w:rsidR="000F47BB" w:rsidRPr="009419C5" w:rsidRDefault="00EF5F77" w:rsidP="00E05052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9419C5">
        <w:rPr>
          <w:rFonts w:asciiTheme="majorBidi" w:hAnsiTheme="majorBidi" w:cstheme="majorBidi"/>
          <w:sz w:val="28"/>
          <w:szCs w:val="28"/>
          <w:cs/>
        </w:rPr>
        <w:lastRenderedPageBreak/>
        <w:t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ดังต่อไปนี้</w:t>
      </w:r>
    </w:p>
    <w:tbl>
      <w:tblPr>
        <w:tblW w:w="101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72"/>
        <w:gridCol w:w="922"/>
        <w:gridCol w:w="923"/>
        <w:gridCol w:w="922"/>
        <w:gridCol w:w="923"/>
        <w:gridCol w:w="922"/>
        <w:gridCol w:w="923"/>
        <w:gridCol w:w="922"/>
        <w:gridCol w:w="923"/>
        <w:gridCol w:w="8"/>
      </w:tblGrid>
      <w:tr w:rsidR="00EF5F77" w:rsidRPr="00EF5F77" w:rsidTr="00700CD6">
        <w:tc>
          <w:tcPr>
            <w:tcW w:w="2772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88" w:type="dxa"/>
            <w:gridSpan w:val="9"/>
            <w:shd w:val="clear" w:color="auto" w:fill="auto"/>
            <w:vAlign w:val="bottom"/>
          </w:tcPr>
          <w:p w:rsidR="00EF5F77" w:rsidRPr="00700CD6" w:rsidRDefault="00700CD6" w:rsidP="0005413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</w:t>
            </w:r>
            <w:r w:rsidR="00EF5F77"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EF5F77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EF5F77" w:rsidRDefault="00EF5F77" w:rsidP="0005413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7380" w:type="dxa"/>
            <w:gridSpan w:val="8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5F77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EF5F77" w:rsidRDefault="00EF5F77" w:rsidP="0005413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F5F77" w:rsidRPr="00EF5F77" w:rsidTr="00700CD6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EF5F77" w:rsidRDefault="00EF5F77" w:rsidP="00054134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256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700CD6" w:rsidRDefault="00EF5F77" w:rsidP="0005413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sz w:val="28"/>
                <w:szCs w:val="28"/>
                <w:cs/>
              </w:rPr>
              <w:t>25</w:t>
            </w:r>
            <w:r w:rsidRPr="00700CD6">
              <w:rPr>
                <w:rFonts w:ascii="Angsana New" w:hAnsi="Angsana New"/>
                <w:spacing w:val="-5"/>
                <w:sz w:val="28"/>
                <w:szCs w:val="28"/>
              </w:rPr>
              <w:t>60</w:t>
            </w:r>
          </w:p>
        </w:tc>
      </w:tr>
      <w:tr w:rsidR="00EF5F77" w:rsidRPr="00EF5F77" w:rsidTr="00054134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700CD6" w:rsidRDefault="00EF5F77" w:rsidP="00054134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700CD6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</w:t>
            </w:r>
          </w:p>
        </w:tc>
        <w:tc>
          <w:tcPr>
            <w:tcW w:w="922" w:type="dxa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:rsidR="00EF5F77" w:rsidRPr="00EF5F77" w:rsidRDefault="00EF5F77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8A43EA" w:rsidRPr="00EF5F77" w:rsidTr="00054134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8A43EA" w:rsidRPr="00700CD6" w:rsidRDefault="008A43EA" w:rsidP="00054134">
            <w:pPr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kern w:val="28"/>
                <w:sz w:val="28"/>
                <w:szCs w:val="28"/>
                <w:cs/>
              </w:rPr>
              <w:t xml:space="preserve">    </w:t>
            </w:r>
            <w:r w:rsidRPr="008A43EA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922" w:type="dxa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22" w:type="dxa"/>
            <w:vAlign w:val="bottom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23" w:type="dxa"/>
            <w:vAlign w:val="bottom"/>
          </w:tcPr>
          <w:p w:rsidR="008A43EA" w:rsidRPr="00EF5F77" w:rsidRDefault="008A43EA" w:rsidP="00054134">
            <w:pPr>
              <w:tabs>
                <w:tab w:val="decimal" w:pos="582"/>
              </w:tabs>
              <w:ind w:left="-18" w:hanging="18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EF5F77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700CD6" w:rsidRDefault="00A56EDF" w:rsidP="00A56EDF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A56EDF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419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,529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A56EDF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386,920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A56EDF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419,529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A56EDF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386,920</w:t>
            </w:r>
          </w:p>
        </w:tc>
      </w:tr>
      <w:tr w:rsidR="00EF5F77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700CD6" w:rsidRDefault="00700CD6" w:rsidP="00054134">
            <w:pPr>
              <w:ind w:left="342" w:hanging="288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เงิน</w:t>
            </w:r>
            <w:r w:rsidRPr="00700CD6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ลงทุนในหลักทรัพย์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F5F77" w:rsidRPr="00EF5F77" w:rsidTr="00A56EDF">
        <w:trPr>
          <w:gridAfter w:val="1"/>
          <w:wAfter w:w="8" w:type="dxa"/>
        </w:trPr>
        <w:tc>
          <w:tcPr>
            <w:tcW w:w="2772" w:type="dxa"/>
            <w:vAlign w:val="bottom"/>
          </w:tcPr>
          <w:p w:rsidR="00EF5F77" w:rsidRPr="00700CD6" w:rsidRDefault="00700CD6" w:rsidP="00054134">
            <w:pPr>
              <w:ind w:left="342" w:hanging="9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700CD6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C24FC3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C24FC3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2,898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EF5F77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EF5F77" w:rsidRPr="00A56EDF" w:rsidRDefault="00C24FC3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EF5F77" w:rsidRPr="00A56EDF" w:rsidRDefault="00C24FC3" w:rsidP="00A56EDF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2,898</w:t>
            </w:r>
          </w:p>
        </w:tc>
      </w:tr>
      <w:tr w:rsidR="00EF5F77" w:rsidRPr="00030032" w:rsidTr="00094E26">
        <w:trPr>
          <w:gridAfter w:val="1"/>
          <w:wAfter w:w="8" w:type="dxa"/>
          <w:trHeight w:val="423"/>
        </w:trPr>
        <w:tc>
          <w:tcPr>
            <w:tcW w:w="10152" w:type="dxa"/>
            <w:gridSpan w:val="9"/>
            <w:shd w:val="clear" w:color="auto" w:fill="auto"/>
            <w:vAlign w:val="bottom"/>
          </w:tcPr>
          <w:p w:rsidR="00EF5F77" w:rsidRPr="00A56EDF" w:rsidRDefault="00EF5F77" w:rsidP="00054134">
            <w:pPr>
              <w:tabs>
                <w:tab w:val="decimal" w:pos="582"/>
              </w:tabs>
              <w:ind w:firstLine="504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* ระดับ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2 </w:t>
            </w:r>
            <w:r w:rsidRPr="00A56EDF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</w:p>
        </w:tc>
      </w:tr>
    </w:tbl>
    <w:p w:rsidR="000F0239" w:rsidRPr="007D1F6A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7D1F6A">
        <w:rPr>
          <w:rFonts w:ascii="Angsana New" w:hAnsi="Angsana New"/>
          <w:b/>
          <w:bCs/>
          <w:sz w:val="28"/>
          <w:szCs w:val="28"/>
          <w:cs/>
          <w:lang w:val="en-GB"/>
        </w:rPr>
        <w:t>ภาระผูกพัน</w:t>
      </w:r>
      <w:r w:rsidR="007548AD" w:rsidRPr="007D1F6A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0F47BB" w:rsidRDefault="00106E75" w:rsidP="00700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b/>
          <w:bCs/>
          <w:sz w:val="28"/>
          <w:szCs w:val="28"/>
        </w:rPr>
        <w:t>24.1</w:t>
      </w:r>
      <w:r w:rsidR="000F47BB" w:rsidRPr="00B10B0C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0F47BB" w:rsidRPr="00B10B0C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proofErr w:type="gramEnd"/>
    </w:p>
    <w:p w:rsidR="00B6235B" w:rsidRPr="00C8551D" w:rsidRDefault="00B6235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0F47BB">
        <w:rPr>
          <w:rFonts w:ascii="Angsana New" w:hAnsi="Angsana New"/>
          <w:sz w:val="28"/>
          <w:szCs w:val="28"/>
        </w:rPr>
        <w:t>31</w:t>
      </w:r>
      <w:r w:rsidR="00410678" w:rsidRPr="00C8551D">
        <w:rPr>
          <w:rFonts w:ascii="Angsana New" w:hAnsi="Angsana New"/>
          <w:sz w:val="28"/>
          <w:szCs w:val="28"/>
        </w:rPr>
        <w:t xml:space="preserve"> </w:t>
      </w:r>
      <w:r w:rsidR="000F47BB">
        <w:rPr>
          <w:rFonts w:ascii="Angsana New" w:hAnsi="Angsana New" w:hint="cs"/>
          <w:sz w:val="28"/>
          <w:szCs w:val="28"/>
          <w:cs/>
        </w:rPr>
        <w:t>ธันวาคม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326" w:type="dxa"/>
        <w:tblInd w:w="284" w:type="dxa"/>
        <w:tblLook w:val="04A0" w:firstRow="1" w:lastRow="0" w:firstColumn="1" w:lastColumn="0" w:noHBand="0" w:noVBand="1"/>
      </w:tblPr>
      <w:tblGrid>
        <w:gridCol w:w="7483"/>
        <w:gridCol w:w="284"/>
        <w:gridCol w:w="1559"/>
      </w:tblGrid>
      <w:tr w:rsidR="00B6235B" w:rsidRPr="00C8551D" w:rsidTr="004E6090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6235B" w:rsidRPr="00C8551D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A56EDF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6235B" w:rsidRPr="00C8551D" w:rsidRDefault="00A56EDF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6,340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35B" w:rsidRPr="00C8551D" w:rsidRDefault="00A56EDF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</w:tr>
      <w:tr w:rsidR="00B6235B" w:rsidRPr="00C8551D" w:rsidTr="00094E26">
        <w:trPr>
          <w:trHeight w:hRule="exact" w:val="432"/>
        </w:trPr>
        <w:tc>
          <w:tcPr>
            <w:tcW w:w="7483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6235B" w:rsidRPr="00C8551D" w:rsidRDefault="00A56EDF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12,369</w:t>
            </w:r>
          </w:p>
        </w:tc>
      </w:tr>
    </w:tbl>
    <w:p w:rsidR="000F47BB" w:rsidRPr="00700CD6" w:rsidRDefault="000F47BB" w:rsidP="00700CD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00CD6">
        <w:rPr>
          <w:rFonts w:ascii="Angsana New" w:hAnsi="Angsana New"/>
          <w:b/>
          <w:bCs/>
          <w:sz w:val="28"/>
          <w:szCs w:val="28"/>
          <w:cs/>
        </w:rPr>
        <w:t>หนี้สินที่อาจเกิดขึ้น</w:t>
      </w:r>
    </w:p>
    <w:p w:rsidR="000F47BB" w:rsidRDefault="000F47BB" w:rsidP="00094E26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10B0C">
        <w:rPr>
          <w:rFonts w:ascii="Angsana New" w:hAnsi="Angsana New"/>
          <w:sz w:val="28"/>
          <w:szCs w:val="28"/>
        </w:rPr>
        <w:t xml:space="preserve">31 </w:t>
      </w:r>
      <w:r w:rsidRPr="00B10B0C">
        <w:rPr>
          <w:rFonts w:ascii="Angsana New" w:hAnsi="Angsana New"/>
          <w:sz w:val="28"/>
          <w:szCs w:val="28"/>
          <w:cs/>
        </w:rPr>
        <w:t xml:space="preserve">ธันวาคม </w:t>
      </w:r>
      <w:r w:rsidR="003D32E2">
        <w:rPr>
          <w:rFonts w:ascii="Angsana New" w:hAnsi="Angsana New"/>
          <w:sz w:val="28"/>
          <w:szCs w:val="28"/>
        </w:rPr>
        <w:t>2561</w:t>
      </w:r>
      <w:r w:rsidRPr="00B10B0C">
        <w:rPr>
          <w:rFonts w:ascii="Angsana New" w:hAnsi="Angsana New"/>
          <w:sz w:val="28"/>
          <w:szCs w:val="28"/>
        </w:rPr>
        <w:t xml:space="preserve"> </w:t>
      </w:r>
      <w:r w:rsidRPr="00B10B0C">
        <w:rPr>
          <w:rFonts w:ascii="Angsana New" w:hAnsi="Angsana New"/>
          <w:sz w:val="28"/>
          <w:szCs w:val="28"/>
          <w:cs/>
        </w:rPr>
        <w:t>บริษัทมีภาระหนี้สินที่อาจเกิดขึ้นจากการที่ธนาคารออกหนังสือค้ำประกันเป็นจำนวน</w:t>
      </w:r>
      <w:r w:rsidR="00A56EDF">
        <w:rPr>
          <w:rFonts w:ascii="Angsana New" w:hAnsi="Angsana New"/>
          <w:sz w:val="28"/>
          <w:szCs w:val="28"/>
          <w:cs/>
        </w:rPr>
        <w:t>เงิน</w:t>
      </w:r>
      <w:r w:rsidR="00A56EDF">
        <w:rPr>
          <w:rFonts w:ascii="Angsana New" w:hAnsi="Angsana New"/>
          <w:sz w:val="28"/>
          <w:szCs w:val="28"/>
        </w:rPr>
        <w:t xml:space="preserve"> </w:t>
      </w:r>
      <w:r w:rsidR="00094E26">
        <w:rPr>
          <w:rFonts w:ascii="Angsana New" w:hAnsi="Angsana New"/>
          <w:sz w:val="28"/>
          <w:szCs w:val="28"/>
        </w:rPr>
        <w:t xml:space="preserve">      </w:t>
      </w:r>
      <w:r w:rsidR="00A56EDF">
        <w:rPr>
          <w:rFonts w:ascii="Angsana New" w:hAnsi="Angsana New"/>
          <w:sz w:val="28"/>
          <w:szCs w:val="28"/>
        </w:rPr>
        <w:t>1.00</w:t>
      </w:r>
      <w:r w:rsidRPr="00B74745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B6235B" w:rsidRPr="000F47BB" w:rsidRDefault="000F47B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0F47BB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27487F" w:rsidRPr="00C8551D" w:rsidRDefault="000F47B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B10B0C">
        <w:rPr>
          <w:rFonts w:ascii="Angsana New" w:hAnsi="Angsana New"/>
          <w:sz w:val="28"/>
          <w:szCs w:val="28"/>
          <w:cs/>
        </w:rPr>
        <w:t>งบการเงินนี้ได้รับการอนุมัติให้ออกโดย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Pr="00B10B0C">
        <w:rPr>
          <w:rFonts w:ascii="Angsana New" w:hAnsi="Angsana New"/>
          <w:sz w:val="28"/>
          <w:szCs w:val="28"/>
          <w:cs/>
        </w:rPr>
        <w:t>กรรมการ</w:t>
      </w:r>
      <w:r w:rsidRPr="00390F11">
        <w:rPr>
          <w:rFonts w:ascii="Angsana New" w:hAnsi="Angsana New"/>
          <w:sz w:val="28"/>
          <w:szCs w:val="28"/>
          <w:cs/>
        </w:rPr>
        <w:t xml:space="preserve">ของบริษัทเมื่อวันที่ </w:t>
      </w:r>
      <w:r w:rsidR="00A56EDF">
        <w:rPr>
          <w:rFonts w:ascii="Angsana New" w:hAnsi="Angsana New"/>
          <w:sz w:val="28"/>
          <w:szCs w:val="28"/>
        </w:rPr>
        <w:t>22</w:t>
      </w:r>
      <w:r w:rsidRPr="00390F11">
        <w:rPr>
          <w:rFonts w:ascii="Angsana New" w:hAnsi="Angsana New"/>
          <w:sz w:val="28"/>
          <w:szCs w:val="28"/>
        </w:rPr>
        <w:t xml:space="preserve"> </w:t>
      </w:r>
      <w:r w:rsidRPr="00390F11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390F11">
        <w:rPr>
          <w:rFonts w:ascii="Angsana New" w:hAnsi="Angsana New"/>
          <w:sz w:val="28"/>
          <w:szCs w:val="28"/>
        </w:rPr>
        <w:t>256</w:t>
      </w:r>
      <w:r w:rsidR="003D32E2">
        <w:rPr>
          <w:rFonts w:ascii="Angsana New" w:hAnsi="Angsana New"/>
          <w:sz w:val="28"/>
          <w:szCs w:val="28"/>
        </w:rPr>
        <w:t>2</w:t>
      </w:r>
    </w:p>
    <w:sectPr w:rsidR="0027487F" w:rsidRPr="00C8551D" w:rsidSect="005F63D6">
      <w:headerReference w:type="default" r:id="rId22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78" w:rsidRDefault="00ED5E78">
      <w:r>
        <w:separator/>
      </w:r>
    </w:p>
  </w:endnote>
  <w:endnote w:type="continuationSeparator" w:id="0">
    <w:p w:rsidR="00ED5E78" w:rsidRDefault="00ED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5C321B" w:rsidRDefault="00313595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9E3EF0">
      <w:rPr>
        <w:rFonts w:ascii="Angsana New" w:hAnsi="Angsana New"/>
        <w:noProof/>
        <w:sz w:val="28"/>
        <w:szCs w:val="28"/>
      </w:rPr>
      <w:t>26</w:t>
    </w:r>
    <w:r w:rsidRPr="00831E4C">
      <w:rPr>
        <w:rFonts w:ascii="Angsana New" w:hAnsi="Angsana New"/>
        <w:sz w:val="28"/>
        <w:szCs w:val="28"/>
      </w:rPr>
      <w:fldChar w:fldCharType="end"/>
    </w:r>
  </w:p>
  <w:p w:rsidR="00313595" w:rsidRDefault="00313595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C91024" w:rsidRDefault="00313595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9E3EF0"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A20434" w:rsidRDefault="00313595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313595" w:rsidRPr="0017742A" w:rsidRDefault="00313595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7C5BBB" w:rsidRDefault="00313595">
    <w:pPr>
      <w:pStyle w:val="Footer"/>
      <w:jc w:val="right"/>
      <w:rPr>
        <w:rFonts w:ascii="Angsana New" w:hAnsi="Angsana New"/>
        <w:sz w:val="28"/>
        <w:szCs w:val="28"/>
      </w:rPr>
    </w:pPr>
    <w:r w:rsidRPr="007C5BBB">
      <w:rPr>
        <w:rFonts w:ascii="Angsana New" w:hAnsi="Angsana New"/>
        <w:noProof/>
        <w:sz w:val="28"/>
        <w:szCs w:val="28"/>
      </w:rPr>
      <w:fldChar w:fldCharType="begin"/>
    </w:r>
    <w:r w:rsidRPr="007C5BBB">
      <w:rPr>
        <w:rFonts w:ascii="Angsana New" w:hAnsi="Angsana New"/>
        <w:noProof/>
        <w:sz w:val="28"/>
        <w:szCs w:val="28"/>
      </w:rPr>
      <w:instrText xml:space="preserve"> PAGE   \</w:instrText>
    </w:r>
    <w:r w:rsidRPr="007C5BBB">
      <w:rPr>
        <w:rFonts w:ascii="Angsana New" w:hAnsi="Angsana New"/>
        <w:noProof/>
        <w:sz w:val="28"/>
        <w:szCs w:val="28"/>
        <w:cs/>
      </w:rPr>
      <w:instrText xml:space="preserve">* </w:instrText>
    </w:r>
    <w:r w:rsidRPr="007C5BBB">
      <w:rPr>
        <w:rFonts w:ascii="Angsana New" w:hAnsi="Angsana New"/>
        <w:noProof/>
        <w:sz w:val="28"/>
        <w:szCs w:val="28"/>
      </w:rPr>
      <w:instrText xml:space="preserve">MERGEFORMAT </w:instrText>
    </w:r>
    <w:r w:rsidRPr="007C5BBB">
      <w:rPr>
        <w:rFonts w:ascii="Angsana New" w:hAnsi="Angsana New"/>
        <w:noProof/>
        <w:sz w:val="28"/>
        <w:szCs w:val="28"/>
      </w:rPr>
      <w:fldChar w:fldCharType="separate"/>
    </w:r>
    <w:r w:rsidR="009E3EF0">
      <w:rPr>
        <w:rFonts w:ascii="Angsana New" w:hAnsi="Angsana New"/>
        <w:noProof/>
        <w:sz w:val="28"/>
        <w:szCs w:val="28"/>
      </w:rPr>
      <w:t>32</w:t>
    </w:r>
    <w:r w:rsidRPr="007C5BBB">
      <w:rPr>
        <w:rFonts w:ascii="Angsana New" w:hAnsi="Angsana New"/>
        <w:noProof/>
        <w:sz w:val="28"/>
        <w:szCs w:val="28"/>
      </w:rPr>
      <w:fldChar w:fldCharType="end"/>
    </w:r>
  </w:p>
  <w:p w:rsidR="00313595" w:rsidRPr="008A28CE" w:rsidRDefault="00313595" w:rsidP="000E5E83">
    <w:pPr>
      <w:tabs>
        <w:tab w:val="clear" w:pos="6322"/>
        <w:tab w:val="left" w:pos="6311"/>
      </w:tabs>
      <w:ind w:right="360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  <w:r>
      <w:rPr>
        <w:rFonts w:ascii="Angsana New" w:hAnsi="Angsana New"/>
        <w:b/>
        <w:b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78" w:rsidRDefault="00ED5E78">
      <w:r>
        <w:separator/>
      </w:r>
    </w:p>
  </w:footnote>
  <w:footnote w:type="continuationSeparator" w:id="0">
    <w:p w:rsidR="00ED5E78" w:rsidRDefault="00ED5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DF7602" w:rsidRDefault="00313595" w:rsidP="00831E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31E4C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31E4C">
      <w:rPr>
        <w:rFonts w:ascii="Angsana New" w:hAnsi="Angsana New" w:hint="cs"/>
        <w:b/>
        <w:bCs/>
        <w:sz w:val="32"/>
        <w:szCs w:val="32"/>
        <w:cs/>
      </w:rPr>
      <w:t xml:space="preserve">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 xml:space="preserve">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313595" w:rsidRPr="00831E4C" w:rsidRDefault="00313595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                                                                                     </w:t>
    </w:r>
    <w:r w:rsidRPr="00DF7602">
      <w:rPr>
        <w:rFonts w:ascii="Angsana New" w:hAnsi="Angsana New"/>
        <w:b/>
        <w:bCs/>
        <w:sz w:val="32"/>
        <w:szCs w:val="32"/>
      </w:rPr>
      <w:t xml:space="preserve"> 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</w:p>
  <w:p w:rsidR="00313595" w:rsidRPr="00831E4C" w:rsidRDefault="00313595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225770" w:rsidRDefault="00313595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:rsidR="00313595" w:rsidRPr="00877D23" w:rsidRDefault="00313595" w:rsidP="00A855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                                                                                                                                                                                 </w:t>
    </w:r>
  </w:p>
  <w:p w:rsidR="00313595" w:rsidRPr="005C0EDC" w:rsidRDefault="00313595" w:rsidP="00C35082">
    <w:pPr>
      <w:pStyle w:val="Header"/>
      <w:ind w:left="227" w:hanging="22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Default="0031359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313595" w:rsidRPr="0093624F" w:rsidRDefault="0031359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313595" w:rsidRDefault="0031359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313595" w:rsidRDefault="00313595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313595" w:rsidRPr="0093624F" w:rsidRDefault="0031359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0159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246AA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035C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783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595" w:rsidRPr="00877D23" w:rsidRDefault="00313595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proofErr w:type="spellEnd"/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</w:p>
  <w:p w:rsidR="00313595" w:rsidRPr="00877D23" w:rsidRDefault="00313595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313595" w:rsidRPr="00965D7B" w:rsidRDefault="00313595" w:rsidP="00497D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313595" w:rsidRPr="00637127" w:rsidRDefault="003135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18F7FC5"/>
    <w:multiLevelType w:val="hybridMultilevel"/>
    <w:tmpl w:val="BFA6F572"/>
    <w:lvl w:ilvl="0" w:tplc="8BA6C56E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>
    <w:nsid w:val="072D7B39"/>
    <w:multiLevelType w:val="multilevel"/>
    <w:tmpl w:val="6EAC4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>
    <w:nsid w:val="085B4D69"/>
    <w:multiLevelType w:val="hybridMultilevel"/>
    <w:tmpl w:val="42B6A434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4">
    <w:nsid w:val="0F8D3789"/>
    <w:multiLevelType w:val="hybridMultilevel"/>
    <w:tmpl w:val="FDC29B08"/>
    <w:lvl w:ilvl="0" w:tplc="38882EA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0FCD7025"/>
    <w:multiLevelType w:val="hybridMultilevel"/>
    <w:tmpl w:val="143CB60A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6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1BFF44EF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8">
    <w:nsid w:val="1D947A84"/>
    <w:multiLevelType w:val="hybridMultilevel"/>
    <w:tmpl w:val="5BB8FF14"/>
    <w:lvl w:ilvl="0" w:tplc="9558D26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281017CD"/>
    <w:multiLevelType w:val="hybridMultilevel"/>
    <w:tmpl w:val="1B46BF66"/>
    <w:lvl w:ilvl="0" w:tplc="627EE60C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8FA1261"/>
    <w:multiLevelType w:val="hybridMultilevel"/>
    <w:tmpl w:val="0FD4B3AC"/>
    <w:lvl w:ilvl="0" w:tplc="05F8411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>
    <w:nsid w:val="4A50290F"/>
    <w:multiLevelType w:val="multilevel"/>
    <w:tmpl w:val="9970F42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6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>
    <w:nsid w:val="519B6B65"/>
    <w:multiLevelType w:val="hybridMultilevel"/>
    <w:tmpl w:val="AF4EBA4E"/>
    <w:lvl w:ilvl="0" w:tplc="68FAD40E"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>
    <w:nsid w:val="5E4E2AAB"/>
    <w:multiLevelType w:val="hybridMultilevel"/>
    <w:tmpl w:val="0952DADA"/>
    <w:lvl w:ilvl="0" w:tplc="DFF4182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9">
    <w:nsid w:val="5F6A2A11"/>
    <w:multiLevelType w:val="multilevel"/>
    <w:tmpl w:val="188ABDC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644" w:hanging="432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30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1">
    <w:nsid w:val="6252246B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34">
    <w:nsid w:val="6B5603F1"/>
    <w:multiLevelType w:val="hybridMultilevel"/>
    <w:tmpl w:val="7606510E"/>
    <w:lvl w:ilvl="0" w:tplc="08E0F5E8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>
    <w:nsid w:val="73932E97"/>
    <w:multiLevelType w:val="multilevel"/>
    <w:tmpl w:val="051E9716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>
    <w:nsid w:val="73AD71FC"/>
    <w:multiLevelType w:val="hybridMultilevel"/>
    <w:tmpl w:val="B4E68D3E"/>
    <w:lvl w:ilvl="0" w:tplc="693EE18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7">
    <w:nsid w:val="76D21FD8"/>
    <w:multiLevelType w:val="hybridMultilevel"/>
    <w:tmpl w:val="94FCF00E"/>
    <w:lvl w:ilvl="0" w:tplc="2F564840"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8">
    <w:nsid w:val="7992164C"/>
    <w:multiLevelType w:val="hybridMultilevel"/>
    <w:tmpl w:val="7EB08E2A"/>
    <w:lvl w:ilvl="0" w:tplc="472003AE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9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2"/>
  </w:num>
  <w:num w:numId="14">
    <w:abstractNumId w:val="21"/>
  </w:num>
  <w:num w:numId="15">
    <w:abstractNumId w:val="24"/>
  </w:num>
  <w:num w:numId="16">
    <w:abstractNumId w:val="39"/>
  </w:num>
  <w:num w:numId="17">
    <w:abstractNumId w:val="17"/>
  </w:num>
  <w:num w:numId="18">
    <w:abstractNumId w:val="30"/>
  </w:num>
  <w:num w:numId="19">
    <w:abstractNumId w:val="33"/>
  </w:num>
  <w:num w:numId="20">
    <w:abstractNumId w:val="16"/>
  </w:num>
  <w:num w:numId="21">
    <w:abstractNumId w:val="26"/>
  </w:num>
  <w:num w:numId="22">
    <w:abstractNumId w:val="13"/>
  </w:num>
  <w:num w:numId="23">
    <w:abstractNumId w:val="15"/>
  </w:num>
  <w:num w:numId="24">
    <w:abstractNumId w:val="37"/>
  </w:num>
  <w:num w:numId="25">
    <w:abstractNumId w:val="38"/>
  </w:num>
  <w:num w:numId="26">
    <w:abstractNumId w:val="34"/>
  </w:num>
  <w:num w:numId="27">
    <w:abstractNumId w:val="20"/>
  </w:num>
  <w:num w:numId="28">
    <w:abstractNumId w:val="36"/>
  </w:num>
  <w:num w:numId="29">
    <w:abstractNumId w:val="28"/>
  </w:num>
  <w:num w:numId="30">
    <w:abstractNumId w:val="27"/>
  </w:num>
  <w:num w:numId="31">
    <w:abstractNumId w:val="18"/>
  </w:num>
  <w:num w:numId="32">
    <w:abstractNumId w:val="22"/>
  </w:num>
  <w:num w:numId="33">
    <w:abstractNumId w:val="10"/>
  </w:num>
  <w:num w:numId="34">
    <w:abstractNumId w:val="25"/>
  </w:num>
  <w:num w:numId="35">
    <w:abstractNumId w:val="14"/>
  </w:num>
  <w:num w:numId="36">
    <w:abstractNumId w:val="29"/>
  </w:num>
  <w:num w:numId="37">
    <w:abstractNumId w:val="12"/>
  </w:num>
  <w:num w:numId="38">
    <w:abstractNumId w:val="35"/>
  </w:num>
  <w:num w:numId="39">
    <w:abstractNumId w:val="31"/>
  </w:num>
  <w:num w:numId="4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4F7"/>
    <w:rsid w:val="0001157B"/>
    <w:rsid w:val="000118FF"/>
    <w:rsid w:val="00012139"/>
    <w:rsid w:val="00013586"/>
    <w:rsid w:val="00013B52"/>
    <w:rsid w:val="00014556"/>
    <w:rsid w:val="00014620"/>
    <w:rsid w:val="00014D18"/>
    <w:rsid w:val="000151B1"/>
    <w:rsid w:val="00015810"/>
    <w:rsid w:val="000159C2"/>
    <w:rsid w:val="00016895"/>
    <w:rsid w:val="00016D45"/>
    <w:rsid w:val="00016E9B"/>
    <w:rsid w:val="00016FAB"/>
    <w:rsid w:val="000179D5"/>
    <w:rsid w:val="00020190"/>
    <w:rsid w:val="00020E5D"/>
    <w:rsid w:val="00021538"/>
    <w:rsid w:val="0002172F"/>
    <w:rsid w:val="000217E7"/>
    <w:rsid w:val="00021949"/>
    <w:rsid w:val="00021D81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52F0"/>
    <w:rsid w:val="00026931"/>
    <w:rsid w:val="00027939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14E"/>
    <w:rsid w:val="00035CED"/>
    <w:rsid w:val="00035E84"/>
    <w:rsid w:val="00036402"/>
    <w:rsid w:val="00036C01"/>
    <w:rsid w:val="00037962"/>
    <w:rsid w:val="0004017B"/>
    <w:rsid w:val="000402D7"/>
    <w:rsid w:val="00041677"/>
    <w:rsid w:val="000416D5"/>
    <w:rsid w:val="00042006"/>
    <w:rsid w:val="000429E6"/>
    <w:rsid w:val="00042DE6"/>
    <w:rsid w:val="00043419"/>
    <w:rsid w:val="0004358E"/>
    <w:rsid w:val="00043980"/>
    <w:rsid w:val="00043BA7"/>
    <w:rsid w:val="00045A88"/>
    <w:rsid w:val="00046847"/>
    <w:rsid w:val="00047226"/>
    <w:rsid w:val="00047FD9"/>
    <w:rsid w:val="000502C9"/>
    <w:rsid w:val="00050571"/>
    <w:rsid w:val="00051138"/>
    <w:rsid w:val="00051F65"/>
    <w:rsid w:val="00052AE3"/>
    <w:rsid w:val="000533E0"/>
    <w:rsid w:val="000536C7"/>
    <w:rsid w:val="00054134"/>
    <w:rsid w:val="000549BC"/>
    <w:rsid w:val="00054CFF"/>
    <w:rsid w:val="000550CF"/>
    <w:rsid w:val="00056B95"/>
    <w:rsid w:val="00056C13"/>
    <w:rsid w:val="00057B6E"/>
    <w:rsid w:val="00057E28"/>
    <w:rsid w:val="00057ED5"/>
    <w:rsid w:val="00057FFC"/>
    <w:rsid w:val="0006118B"/>
    <w:rsid w:val="00061521"/>
    <w:rsid w:val="00061D22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3451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0DA"/>
    <w:rsid w:val="0009446D"/>
    <w:rsid w:val="00094E26"/>
    <w:rsid w:val="00095357"/>
    <w:rsid w:val="00096CDF"/>
    <w:rsid w:val="00096D4B"/>
    <w:rsid w:val="000978A4"/>
    <w:rsid w:val="00097BE1"/>
    <w:rsid w:val="000A01E8"/>
    <w:rsid w:val="000A0459"/>
    <w:rsid w:val="000A113F"/>
    <w:rsid w:val="000A137B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A7CA7"/>
    <w:rsid w:val="000B06C4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DCD"/>
    <w:rsid w:val="000B5392"/>
    <w:rsid w:val="000B5CFC"/>
    <w:rsid w:val="000B63F6"/>
    <w:rsid w:val="000B7A6B"/>
    <w:rsid w:val="000B7C10"/>
    <w:rsid w:val="000B7C4F"/>
    <w:rsid w:val="000B7FE4"/>
    <w:rsid w:val="000C16AE"/>
    <w:rsid w:val="000C1831"/>
    <w:rsid w:val="000C1B64"/>
    <w:rsid w:val="000C1C26"/>
    <w:rsid w:val="000C25E2"/>
    <w:rsid w:val="000C26A2"/>
    <w:rsid w:val="000C2D87"/>
    <w:rsid w:val="000C50AC"/>
    <w:rsid w:val="000C52D7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F0239"/>
    <w:rsid w:val="000F09F4"/>
    <w:rsid w:val="000F0C89"/>
    <w:rsid w:val="000F18C6"/>
    <w:rsid w:val="000F2433"/>
    <w:rsid w:val="000F3D51"/>
    <w:rsid w:val="000F47BB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10BE3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FE"/>
    <w:rsid w:val="00120160"/>
    <w:rsid w:val="00120554"/>
    <w:rsid w:val="00121410"/>
    <w:rsid w:val="001214D8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6C8"/>
    <w:rsid w:val="00146A4F"/>
    <w:rsid w:val="00146FE5"/>
    <w:rsid w:val="001473CB"/>
    <w:rsid w:val="00147B5A"/>
    <w:rsid w:val="00147F2A"/>
    <w:rsid w:val="00147F33"/>
    <w:rsid w:val="00147F4B"/>
    <w:rsid w:val="00150A3D"/>
    <w:rsid w:val="00151B07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8FE"/>
    <w:rsid w:val="00156CF4"/>
    <w:rsid w:val="00157463"/>
    <w:rsid w:val="00157AE4"/>
    <w:rsid w:val="001604CE"/>
    <w:rsid w:val="001607E8"/>
    <w:rsid w:val="00161041"/>
    <w:rsid w:val="001613B4"/>
    <w:rsid w:val="00161497"/>
    <w:rsid w:val="00161B8C"/>
    <w:rsid w:val="00161E51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C6"/>
    <w:rsid w:val="0017319E"/>
    <w:rsid w:val="001738B3"/>
    <w:rsid w:val="00173CBC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8E6"/>
    <w:rsid w:val="00191C2C"/>
    <w:rsid w:val="001920E1"/>
    <w:rsid w:val="001924AF"/>
    <w:rsid w:val="00192A1A"/>
    <w:rsid w:val="00192CED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D65"/>
    <w:rsid w:val="001A0DE5"/>
    <w:rsid w:val="001A12AB"/>
    <w:rsid w:val="001A1B02"/>
    <w:rsid w:val="001A1CD4"/>
    <w:rsid w:val="001A2011"/>
    <w:rsid w:val="001A25BB"/>
    <w:rsid w:val="001A25DC"/>
    <w:rsid w:val="001A281F"/>
    <w:rsid w:val="001A3301"/>
    <w:rsid w:val="001A3AB7"/>
    <w:rsid w:val="001A3E16"/>
    <w:rsid w:val="001A41C3"/>
    <w:rsid w:val="001A4300"/>
    <w:rsid w:val="001A5543"/>
    <w:rsid w:val="001A6828"/>
    <w:rsid w:val="001A6B72"/>
    <w:rsid w:val="001A6D2C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C77"/>
    <w:rsid w:val="001B51A7"/>
    <w:rsid w:val="001B5A1E"/>
    <w:rsid w:val="001B5C0A"/>
    <w:rsid w:val="001B6D6C"/>
    <w:rsid w:val="001B6F04"/>
    <w:rsid w:val="001B71EA"/>
    <w:rsid w:val="001B79B0"/>
    <w:rsid w:val="001B7A0E"/>
    <w:rsid w:val="001B7BF4"/>
    <w:rsid w:val="001C0976"/>
    <w:rsid w:val="001C1531"/>
    <w:rsid w:val="001C234B"/>
    <w:rsid w:val="001C25F4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3CD4"/>
    <w:rsid w:val="001D5372"/>
    <w:rsid w:val="001D57F9"/>
    <w:rsid w:val="001D600B"/>
    <w:rsid w:val="001D654D"/>
    <w:rsid w:val="001D6884"/>
    <w:rsid w:val="001D7282"/>
    <w:rsid w:val="001E0DA7"/>
    <w:rsid w:val="001E155E"/>
    <w:rsid w:val="001E1639"/>
    <w:rsid w:val="001E1A94"/>
    <w:rsid w:val="001E23F7"/>
    <w:rsid w:val="001E293B"/>
    <w:rsid w:val="001E2BFA"/>
    <w:rsid w:val="001E462E"/>
    <w:rsid w:val="001E4A60"/>
    <w:rsid w:val="001E50EA"/>
    <w:rsid w:val="001E5CD5"/>
    <w:rsid w:val="001E6BB6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4C65"/>
    <w:rsid w:val="002069B4"/>
    <w:rsid w:val="00207669"/>
    <w:rsid w:val="002079E1"/>
    <w:rsid w:val="00211067"/>
    <w:rsid w:val="00211E53"/>
    <w:rsid w:val="00212180"/>
    <w:rsid w:val="00212908"/>
    <w:rsid w:val="00212D95"/>
    <w:rsid w:val="00212FF5"/>
    <w:rsid w:val="002136EA"/>
    <w:rsid w:val="00214C7C"/>
    <w:rsid w:val="002155C1"/>
    <w:rsid w:val="002157E3"/>
    <w:rsid w:val="002161E9"/>
    <w:rsid w:val="00216684"/>
    <w:rsid w:val="002167B2"/>
    <w:rsid w:val="00216C6B"/>
    <w:rsid w:val="00216DA4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26CFF"/>
    <w:rsid w:val="002304C4"/>
    <w:rsid w:val="00230E24"/>
    <w:rsid w:val="0023140F"/>
    <w:rsid w:val="00231723"/>
    <w:rsid w:val="00231CA1"/>
    <w:rsid w:val="002327C0"/>
    <w:rsid w:val="00232DF1"/>
    <w:rsid w:val="00233318"/>
    <w:rsid w:val="0023353D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3C90"/>
    <w:rsid w:val="00243F3B"/>
    <w:rsid w:val="00244C2F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502EA"/>
    <w:rsid w:val="0025145C"/>
    <w:rsid w:val="0025178F"/>
    <w:rsid w:val="002524D0"/>
    <w:rsid w:val="00252F0B"/>
    <w:rsid w:val="00253443"/>
    <w:rsid w:val="00253A05"/>
    <w:rsid w:val="00253F1E"/>
    <w:rsid w:val="00255085"/>
    <w:rsid w:val="00255592"/>
    <w:rsid w:val="00256683"/>
    <w:rsid w:val="00260704"/>
    <w:rsid w:val="00260B2A"/>
    <w:rsid w:val="002615FB"/>
    <w:rsid w:val="002620E8"/>
    <w:rsid w:val="00262366"/>
    <w:rsid w:val="002623A4"/>
    <w:rsid w:val="00262A21"/>
    <w:rsid w:val="0026339F"/>
    <w:rsid w:val="002670DA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54FF"/>
    <w:rsid w:val="00276495"/>
    <w:rsid w:val="00276989"/>
    <w:rsid w:val="00276AF6"/>
    <w:rsid w:val="00277227"/>
    <w:rsid w:val="00277882"/>
    <w:rsid w:val="00277907"/>
    <w:rsid w:val="00277D5F"/>
    <w:rsid w:val="00280019"/>
    <w:rsid w:val="0028088E"/>
    <w:rsid w:val="00280DE9"/>
    <w:rsid w:val="002823B4"/>
    <w:rsid w:val="00282E8B"/>
    <w:rsid w:val="002834D4"/>
    <w:rsid w:val="00283830"/>
    <w:rsid w:val="002839EE"/>
    <w:rsid w:val="00284A17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65C"/>
    <w:rsid w:val="002948F6"/>
    <w:rsid w:val="00294FB6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910"/>
    <w:rsid w:val="002A2FDF"/>
    <w:rsid w:val="002A3622"/>
    <w:rsid w:val="002A39C8"/>
    <w:rsid w:val="002A3B24"/>
    <w:rsid w:val="002A3DF7"/>
    <w:rsid w:val="002A4A25"/>
    <w:rsid w:val="002A5042"/>
    <w:rsid w:val="002A5781"/>
    <w:rsid w:val="002A664B"/>
    <w:rsid w:val="002A6890"/>
    <w:rsid w:val="002A7F05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5182"/>
    <w:rsid w:val="002B57FD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C35"/>
    <w:rsid w:val="002C7613"/>
    <w:rsid w:val="002C7F22"/>
    <w:rsid w:val="002D086D"/>
    <w:rsid w:val="002D1042"/>
    <w:rsid w:val="002D1346"/>
    <w:rsid w:val="002D1979"/>
    <w:rsid w:val="002D2250"/>
    <w:rsid w:val="002D30B0"/>
    <w:rsid w:val="002D3CA1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35CE"/>
    <w:rsid w:val="002E4093"/>
    <w:rsid w:val="002E515E"/>
    <w:rsid w:val="002E5235"/>
    <w:rsid w:val="002E6249"/>
    <w:rsid w:val="002E6E23"/>
    <w:rsid w:val="002E702B"/>
    <w:rsid w:val="002E791B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5230"/>
    <w:rsid w:val="002F5425"/>
    <w:rsid w:val="002F590B"/>
    <w:rsid w:val="002F59B5"/>
    <w:rsid w:val="002F5DBC"/>
    <w:rsid w:val="002F5DDC"/>
    <w:rsid w:val="002F7A70"/>
    <w:rsid w:val="002F7A99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595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7F2D"/>
    <w:rsid w:val="00320048"/>
    <w:rsid w:val="003202DB"/>
    <w:rsid w:val="00320B30"/>
    <w:rsid w:val="00321A26"/>
    <w:rsid w:val="00323777"/>
    <w:rsid w:val="00323AA7"/>
    <w:rsid w:val="0032440D"/>
    <w:rsid w:val="003244E0"/>
    <w:rsid w:val="003261F0"/>
    <w:rsid w:val="0032711E"/>
    <w:rsid w:val="00327D5D"/>
    <w:rsid w:val="003305BF"/>
    <w:rsid w:val="0033068E"/>
    <w:rsid w:val="00330E63"/>
    <w:rsid w:val="00331ECE"/>
    <w:rsid w:val="00332DD4"/>
    <w:rsid w:val="0033336A"/>
    <w:rsid w:val="00333EAE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5A5F"/>
    <w:rsid w:val="003470C6"/>
    <w:rsid w:val="003473EA"/>
    <w:rsid w:val="00347440"/>
    <w:rsid w:val="003478BA"/>
    <w:rsid w:val="00347C78"/>
    <w:rsid w:val="00347C89"/>
    <w:rsid w:val="003500D5"/>
    <w:rsid w:val="003512A3"/>
    <w:rsid w:val="003512D4"/>
    <w:rsid w:val="0035168F"/>
    <w:rsid w:val="00352652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606AB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A10"/>
    <w:rsid w:val="003656A8"/>
    <w:rsid w:val="00365D22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40A4"/>
    <w:rsid w:val="003848DF"/>
    <w:rsid w:val="00384FAB"/>
    <w:rsid w:val="003853EF"/>
    <w:rsid w:val="003855EE"/>
    <w:rsid w:val="00385EF0"/>
    <w:rsid w:val="00386F96"/>
    <w:rsid w:val="003873D6"/>
    <w:rsid w:val="003912DD"/>
    <w:rsid w:val="003913F1"/>
    <w:rsid w:val="003915D5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97EBB"/>
    <w:rsid w:val="003A0AC9"/>
    <w:rsid w:val="003A2430"/>
    <w:rsid w:val="003A3375"/>
    <w:rsid w:val="003A3859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A7A26"/>
    <w:rsid w:val="003B003F"/>
    <w:rsid w:val="003B0934"/>
    <w:rsid w:val="003B30FB"/>
    <w:rsid w:val="003B35F4"/>
    <w:rsid w:val="003B37E8"/>
    <w:rsid w:val="003B4A96"/>
    <w:rsid w:val="003B58D4"/>
    <w:rsid w:val="003B7BD3"/>
    <w:rsid w:val="003B7C28"/>
    <w:rsid w:val="003C0763"/>
    <w:rsid w:val="003C1220"/>
    <w:rsid w:val="003C17BF"/>
    <w:rsid w:val="003C18EA"/>
    <w:rsid w:val="003C1B03"/>
    <w:rsid w:val="003C27D3"/>
    <w:rsid w:val="003C3001"/>
    <w:rsid w:val="003C3C54"/>
    <w:rsid w:val="003C448B"/>
    <w:rsid w:val="003C496A"/>
    <w:rsid w:val="003C4A17"/>
    <w:rsid w:val="003C5176"/>
    <w:rsid w:val="003C6ADC"/>
    <w:rsid w:val="003C6BC1"/>
    <w:rsid w:val="003C7D42"/>
    <w:rsid w:val="003D32E2"/>
    <w:rsid w:val="003D377D"/>
    <w:rsid w:val="003D3B9C"/>
    <w:rsid w:val="003D3FE9"/>
    <w:rsid w:val="003D4955"/>
    <w:rsid w:val="003D4C28"/>
    <w:rsid w:val="003D4FA3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C6A"/>
    <w:rsid w:val="003F1C9D"/>
    <w:rsid w:val="003F1E86"/>
    <w:rsid w:val="003F2501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46F4"/>
    <w:rsid w:val="0040494D"/>
    <w:rsid w:val="004054F7"/>
    <w:rsid w:val="00405658"/>
    <w:rsid w:val="004056C8"/>
    <w:rsid w:val="00405996"/>
    <w:rsid w:val="00405D37"/>
    <w:rsid w:val="004063FD"/>
    <w:rsid w:val="00410678"/>
    <w:rsid w:val="00410BDD"/>
    <w:rsid w:val="00411363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3C6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6243"/>
    <w:rsid w:val="00427601"/>
    <w:rsid w:val="004277DF"/>
    <w:rsid w:val="00427F4A"/>
    <w:rsid w:val="004302A6"/>
    <w:rsid w:val="004302E0"/>
    <w:rsid w:val="00430421"/>
    <w:rsid w:val="0043096D"/>
    <w:rsid w:val="004314B5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79B2"/>
    <w:rsid w:val="00437D83"/>
    <w:rsid w:val="00441AB0"/>
    <w:rsid w:val="00442A97"/>
    <w:rsid w:val="00442E68"/>
    <w:rsid w:val="00442E7E"/>
    <w:rsid w:val="004438B5"/>
    <w:rsid w:val="00443E2B"/>
    <w:rsid w:val="0044409C"/>
    <w:rsid w:val="004445CF"/>
    <w:rsid w:val="004446C2"/>
    <w:rsid w:val="00445080"/>
    <w:rsid w:val="00445CD8"/>
    <w:rsid w:val="00446004"/>
    <w:rsid w:val="00446947"/>
    <w:rsid w:val="00447503"/>
    <w:rsid w:val="00447F58"/>
    <w:rsid w:val="00450613"/>
    <w:rsid w:val="00450A77"/>
    <w:rsid w:val="004511E5"/>
    <w:rsid w:val="00451B2F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9D2"/>
    <w:rsid w:val="00480BA4"/>
    <w:rsid w:val="00481784"/>
    <w:rsid w:val="00481C88"/>
    <w:rsid w:val="00482B89"/>
    <w:rsid w:val="00482D80"/>
    <w:rsid w:val="00482DC9"/>
    <w:rsid w:val="00482DFF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78C9"/>
    <w:rsid w:val="00490474"/>
    <w:rsid w:val="00490AEB"/>
    <w:rsid w:val="00490F9B"/>
    <w:rsid w:val="00492D54"/>
    <w:rsid w:val="00493253"/>
    <w:rsid w:val="00493C0A"/>
    <w:rsid w:val="00493C66"/>
    <w:rsid w:val="00493C9A"/>
    <w:rsid w:val="00493F02"/>
    <w:rsid w:val="004943B7"/>
    <w:rsid w:val="00495039"/>
    <w:rsid w:val="0049506C"/>
    <w:rsid w:val="004957E9"/>
    <w:rsid w:val="00495AE5"/>
    <w:rsid w:val="00496115"/>
    <w:rsid w:val="00497D70"/>
    <w:rsid w:val="004A0829"/>
    <w:rsid w:val="004A1FDD"/>
    <w:rsid w:val="004A22FE"/>
    <w:rsid w:val="004A2CE1"/>
    <w:rsid w:val="004A2F78"/>
    <w:rsid w:val="004A30F1"/>
    <w:rsid w:val="004A3933"/>
    <w:rsid w:val="004A3FD4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853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0540"/>
    <w:rsid w:val="004C12A9"/>
    <w:rsid w:val="004C2EDA"/>
    <w:rsid w:val="004C37DF"/>
    <w:rsid w:val="004C3D4F"/>
    <w:rsid w:val="004C40B6"/>
    <w:rsid w:val="004C4BBD"/>
    <w:rsid w:val="004C4D6A"/>
    <w:rsid w:val="004C4E51"/>
    <w:rsid w:val="004C54C0"/>
    <w:rsid w:val="004C6452"/>
    <w:rsid w:val="004D05BE"/>
    <w:rsid w:val="004D0755"/>
    <w:rsid w:val="004D0F21"/>
    <w:rsid w:val="004D1D71"/>
    <w:rsid w:val="004D205C"/>
    <w:rsid w:val="004D253D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6C16"/>
    <w:rsid w:val="004D72CB"/>
    <w:rsid w:val="004D7C88"/>
    <w:rsid w:val="004E088D"/>
    <w:rsid w:val="004E0ED3"/>
    <w:rsid w:val="004E2256"/>
    <w:rsid w:val="004E319C"/>
    <w:rsid w:val="004E3F0A"/>
    <w:rsid w:val="004E4C60"/>
    <w:rsid w:val="004E51BF"/>
    <w:rsid w:val="004E6090"/>
    <w:rsid w:val="004E624D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4776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F68"/>
    <w:rsid w:val="005039A1"/>
    <w:rsid w:val="005066BF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DB0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6B5"/>
    <w:rsid w:val="00547E32"/>
    <w:rsid w:val="0055096E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48FC"/>
    <w:rsid w:val="00554FC8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AF3"/>
    <w:rsid w:val="00570FD5"/>
    <w:rsid w:val="0057208D"/>
    <w:rsid w:val="00572806"/>
    <w:rsid w:val="00572A30"/>
    <w:rsid w:val="00572F53"/>
    <w:rsid w:val="0057374A"/>
    <w:rsid w:val="00573AC0"/>
    <w:rsid w:val="005743D9"/>
    <w:rsid w:val="00575521"/>
    <w:rsid w:val="005758A7"/>
    <w:rsid w:val="005761A3"/>
    <w:rsid w:val="00576D6F"/>
    <w:rsid w:val="00576F64"/>
    <w:rsid w:val="00577779"/>
    <w:rsid w:val="0058008E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30F"/>
    <w:rsid w:val="0058615A"/>
    <w:rsid w:val="0058686B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73A"/>
    <w:rsid w:val="00596C89"/>
    <w:rsid w:val="0059743F"/>
    <w:rsid w:val="005976C9"/>
    <w:rsid w:val="005A0784"/>
    <w:rsid w:val="005A0A78"/>
    <w:rsid w:val="005A0B28"/>
    <w:rsid w:val="005A1ACD"/>
    <w:rsid w:val="005A28C5"/>
    <w:rsid w:val="005A2DDC"/>
    <w:rsid w:val="005A332E"/>
    <w:rsid w:val="005A3708"/>
    <w:rsid w:val="005A3B76"/>
    <w:rsid w:val="005A3C71"/>
    <w:rsid w:val="005A3F8C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B64"/>
    <w:rsid w:val="005B0E60"/>
    <w:rsid w:val="005B0EB0"/>
    <w:rsid w:val="005B1A4B"/>
    <w:rsid w:val="005B1BD8"/>
    <w:rsid w:val="005B35E9"/>
    <w:rsid w:val="005B388A"/>
    <w:rsid w:val="005B3CC2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CD4"/>
    <w:rsid w:val="005C4D74"/>
    <w:rsid w:val="005C67E8"/>
    <w:rsid w:val="005C6B19"/>
    <w:rsid w:val="005C7754"/>
    <w:rsid w:val="005C7C20"/>
    <w:rsid w:val="005C7CF4"/>
    <w:rsid w:val="005D0930"/>
    <w:rsid w:val="005D17A5"/>
    <w:rsid w:val="005D1841"/>
    <w:rsid w:val="005D2524"/>
    <w:rsid w:val="005D4837"/>
    <w:rsid w:val="005D4BBE"/>
    <w:rsid w:val="005D668B"/>
    <w:rsid w:val="005D6C21"/>
    <w:rsid w:val="005D7CD8"/>
    <w:rsid w:val="005E0228"/>
    <w:rsid w:val="005E0451"/>
    <w:rsid w:val="005E0730"/>
    <w:rsid w:val="005E0FE7"/>
    <w:rsid w:val="005E30A1"/>
    <w:rsid w:val="005E40F5"/>
    <w:rsid w:val="005E4241"/>
    <w:rsid w:val="005E4B60"/>
    <w:rsid w:val="005E4BCB"/>
    <w:rsid w:val="005E4D75"/>
    <w:rsid w:val="005E4D88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63D6"/>
    <w:rsid w:val="005F717F"/>
    <w:rsid w:val="005F7CE8"/>
    <w:rsid w:val="006001FD"/>
    <w:rsid w:val="006003AA"/>
    <w:rsid w:val="0060138B"/>
    <w:rsid w:val="006016A6"/>
    <w:rsid w:val="00602053"/>
    <w:rsid w:val="00602445"/>
    <w:rsid w:val="00602495"/>
    <w:rsid w:val="00603630"/>
    <w:rsid w:val="00603B0E"/>
    <w:rsid w:val="006046D4"/>
    <w:rsid w:val="0060478A"/>
    <w:rsid w:val="00604A65"/>
    <w:rsid w:val="00606104"/>
    <w:rsid w:val="006066F4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3099"/>
    <w:rsid w:val="00613219"/>
    <w:rsid w:val="006136F8"/>
    <w:rsid w:val="00614CE4"/>
    <w:rsid w:val="0061608E"/>
    <w:rsid w:val="00616D8A"/>
    <w:rsid w:val="0061747F"/>
    <w:rsid w:val="00617776"/>
    <w:rsid w:val="00620C9C"/>
    <w:rsid w:val="006216A8"/>
    <w:rsid w:val="00621A6D"/>
    <w:rsid w:val="00621D2B"/>
    <w:rsid w:val="0062230E"/>
    <w:rsid w:val="0062299C"/>
    <w:rsid w:val="00622F7A"/>
    <w:rsid w:val="00623775"/>
    <w:rsid w:val="006242C1"/>
    <w:rsid w:val="00624CDD"/>
    <w:rsid w:val="00624F3B"/>
    <w:rsid w:val="0062547D"/>
    <w:rsid w:val="00626DC5"/>
    <w:rsid w:val="00627CBF"/>
    <w:rsid w:val="00631600"/>
    <w:rsid w:val="00632B7F"/>
    <w:rsid w:val="006330C1"/>
    <w:rsid w:val="00633D2F"/>
    <w:rsid w:val="00634E04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4CAB"/>
    <w:rsid w:val="00645019"/>
    <w:rsid w:val="00645DDA"/>
    <w:rsid w:val="00646F62"/>
    <w:rsid w:val="006476EA"/>
    <w:rsid w:val="00647A33"/>
    <w:rsid w:val="00647C03"/>
    <w:rsid w:val="00651BE5"/>
    <w:rsid w:val="00652243"/>
    <w:rsid w:val="00652254"/>
    <w:rsid w:val="00653983"/>
    <w:rsid w:val="00653C75"/>
    <w:rsid w:val="0065403B"/>
    <w:rsid w:val="00654CE6"/>
    <w:rsid w:val="00655000"/>
    <w:rsid w:val="00655A7B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BD1"/>
    <w:rsid w:val="00665850"/>
    <w:rsid w:val="006659D0"/>
    <w:rsid w:val="006669A8"/>
    <w:rsid w:val="00666E5C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6A8"/>
    <w:rsid w:val="006726DF"/>
    <w:rsid w:val="0067371A"/>
    <w:rsid w:val="00674101"/>
    <w:rsid w:val="00674BE3"/>
    <w:rsid w:val="0067563C"/>
    <w:rsid w:val="00675D98"/>
    <w:rsid w:val="00676C9D"/>
    <w:rsid w:val="006770BE"/>
    <w:rsid w:val="006775BD"/>
    <w:rsid w:val="006806A9"/>
    <w:rsid w:val="006812B9"/>
    <w:rsid w:val="00681F0D"/>
    <w:rsid w:val="006844C9"/>
    <w:rsid w:val="00684A5A"/>
    <w:rsid w:val="0068542B"/>
    <w:rsid w:val="00685ECE"/>
    <w:rsid w:val="006863EC"/>
    <w:rsid w:val="00686E0E"/>
    <w:rsid w:val="00686EC4"/>
    <w:rsid w:val="00686EF8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43DF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C40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874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0620"/>
    <w:rsid w:val="006D1115"/>
    <w:rsid w:val="006D1AB6"/>
    <w:rsid w:val="006D3248"/>
    <w:rsid w:val="006D388B"/>
    <w:rsid w:val="006D3921"/>
    <w:rsid w:val="006D39F2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589"/>
    <w:rsid w:val="006E3C5E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D81"/>
    <w:rsid w:val="006F005D"/>
    <w:rsid w:val="006F01AF"/>
    <w:rsid w:val="006F1017"/>
    <w:rsid w:val="006F103F"/>
    <w:rsid w:val="006F1E38"/>
    <w:rsid w:val="006F1FDD"/>
    <w:rsid w:val="006F20DE"/>
    <w:rsid w:val="006F32A7"/>
    <w:rsid w:val="006F3440"/>
    <w:rsid w:val="006F3695"/>
    <w:rsid w:val="006F3EE2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11641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5E2F"/>
    <w:rsid w:val="0071630D"/>
    <w:rsid w:val="00716FEF"/>
    <w:rsid w:val="007173F8"/>
    <w:rsid w:val="00717C35"/>
    <w:rsid w:val="00717EC5"/>
    <w:rsid w:val="007201A3"/>
    <w:rsid w:val="00721AEF"/>
    <w:rsid w:val="00721C9C"/>
    <w:rsid w:val="00721D53"/>
    <w:rsid w:val="00721DDF"/>
    <w:rsid w:val="00722033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E8F"/>
    <w:rsid w:val="00727347"/>
    <w:rsid w:val="00727597"/>
    <w:rsid w:val="0073064E"/>
    <w:rsid w:val="00730B42"/>
    <w:rsid w:val="00730D5C"/>
    <w:rsid w:val="00730EAC"/>
    <w:rsid w:val="007311E9"/>
    <w:rsid w:val="00731C2E"/>
    <w:rsid w:val="007325A9"/>
    <w:rsid w:val="0073333C"/>
    <w:rsid w:val="00734AE9"/>
    <w:rsid w:val="00734E36"/>
    <w:rsid w:val="00734F4A"/>
    <w:rsid w:val="00735001"/>
    <w:rsid w:val="007351B4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12A1"/>
    <w:rsid w:val="007422C5"/>
    <w:rsid w:val="007430E5"/>
    <w:rsid w:val="0074321B"/>
    <w:rsid w:val="00744096"/>
    <w:rsid w:val="007449D9"/>
    <w:rsid w:val="007450B8"/>
    <w:rsid w:val="00745F00"/>
    <w:rsid w:val="007461BF"/>
    <w:rsid w:val="0074695F"/>
    <w:rsid w:val="007473D1"/>
    <w:rsid w:val="007476D5"/>
    <w:rsid w:val="00747856"/>
    <w:rsid w:val="00747AC6"/>
    <w:rsid w:val="00747CC9"/>
    <w:rsid w:val="00751AFC"/>
    <w:rsid w:val="0075347A"/>
    <w:rsid w:val="007548AD"/>
    <w:rsid w:val="007550DD"/>
    <w:rsid w:val="0075511C"/>
    <w:rsid w:val="00755CF9"/>
    <w:rsid w:val="00755F50"/>
    <w:rsid w:val="00756CCA"/>
    <w:rsid w:val="00756D09"/>
    <w:rsid w:val="00757163"/>
    <w:rsid w:val="00760149"/>
    <w:rsid w:val="00760570"/>
    <w:rsid w:val="00760CC5"/>
    <w:rsid w:val="00761051"/>
    <w:rsid w:val="007618E8"/>
    <w:rsid w:val="0076367F"/>
    <w:rsid w:val="00764DF0"/>
    <w:rsid w:val="00766BF5"/>
    <w:rsid w:val="00766C1A"/>
    <w:rsid w:val="007714FA"/>
    <w:rsid w:val="007719BB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80F59"/>
    <w:rsid w:val="007810EF"/>
    <w:rsid w:val="007813FA"/>
    <w:rsid w:val="00781AD3"/>
    <w:rsid w:val="00781B0D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45F"/>
    <w:rsid w:val="007A757C"/>
    <w:rsid w:val="007B08E9"/>
    <w:rsid w:val="007B103D"/>
    <w:rsid w:val="007B1DFB"/>
    <w:rsid w:val="007B231F"/>
    <w:rsid w:val="007B2CCA"/>
    <w:rsid w:val="007B3030"/>
    <w:rsid w:val="007B46D6"/>
    <w:rsid w:val="007B4C2A"/>
    <w:rsid w:val="007B549C"/>
    <w:rsid w:val="007B64A0"/>
    <w:rsid w:val="007B6580"/>
    <w:rsid w:val="007B6948"/>
    <w:rsid w:val="007B72B3"/>
    <w:rsid w:val="007B784F"/>
    <w:rsid w:val="007C3534"/>
    <w:rsid w:val="007C4027"/>
    <w:rsid w:val="007C5060"/>
    <w:rsid w:val="007C51A4"/>
    <w:rsid w:val="007C5584"/>
    <w:rsid w:val="007C5BBB"/>
    <w:rsid w:val="007C77D4"/>
    <w:rsid w:val="007C7FF8"/>
    <w:rsid w:val="007D0BC1"/>
    <w:rsid w:val="007D0CE9"/>
    <w:rsid w:val="007D1B5D"/>
    <w:rsid w:val="007D1F6A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6711"/>
    <w:rsid w:val="007E7A4A"/>
    <w:rsid w:val="007E7F32"/>
    <w:rsid w:val="007F0663"/>
    <w:rsid w:val="007F07E3"/>
    <w:rsid w:val="007F118B"/>
    <w:rsid w:val="007F148A"/>
    <w:rsid w:val="007F17FC"/>
    <w:rsid w:val="007F23BF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EFF"/>
    <w:rsid w:val="008020F2"/>
    <w:rsid w:val="00803DFC"/>
    <w:rsid w:val="00805128"/>
    <w:rsid w:val="008051A6"/>
    <w:rsid w:val="008053CD"/>
    <w:rsid w:val="00805714"/>
    <w:rsid w:val="008076AD"/>
    <w:rsid w:val="0081014A"/>
    <w:rsid w:val="00811574"/>
    <w:rsid w:val="00811610"/>
    <w:rsid w:val="00811642"/>
    <w:rsid w:val="008128DE"/>
    <w:rsid w:val="00813273"/>
    <w:rsid w:val="0081376F"/>
    <w:rsid w:val="00813872"/>
    <w:rsid w:val="00813CF9"/>
    <w:rsid w:val="00813E8D"/>
    <w:rsid w:val="00814CB5"/>
    <w:rsid w:val="008161DC"/>
    <w:rsid w:val="008169DE"/>
    <w:rsid w:val="00816CD4"/>
    <w:rsid w:val="00817B25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C84"/>
    <w:rsid w:val="008266B3"/>
    <w:rsid w:val="00826868"/>
    <w:rsid w:val="00826BDF"/>
    <w:rsid w:val="00826FF6"/>
    <w:rsid w:val="008302BC"/>
    <w:rsid w:val="008308C3"/>
    <w:rsid w:val="008316FE"/>
    <w:rsid w:val="00831E4C"/>
    <w:rsid w:val="008320EA"/>
    <w:rsid w:val="00832175"/>
    <w:rsid w:val="008341D8"/>
    <w:rsid w:val="00834565"/>
    <w:rsid w:val="00834923"/>
    <w:rsid w:val="008358D6"/>
    <w:rsid w:val="00835B75"/>
    <w:rsid w:val="0083626C"/>
    <w:rsid w:val="008366C9"/>
    <w:rsid w:val="00836B52"/>
    <w:rsid w:val="008372AA"/>
    <w:rsid w:val="00837AF8"/>
    <w:rsid w:val="00840A75"/>
    <w:rsid w:val="00840BE3"/>
    <w:rsid w:val="0084156C"/>
    <w:rsid w:val="00841E36"/>
    <w:rsid w:val="00841F6D"/>
    <w:rsid w:val="00842284"/>
    <w:rsid w:val="0084273F"/>
    <w:rsid w:val="00842F53"/>
    <w:rsid w:val="00843240"/>
    <w:rsid w:val="00843F68"/>
    <w:rsid w:val="00844796"/>
    <w:rsid w:val="008451F8"/>
    <w:rsid w:val="0084580A"/>
    <w:rsid w:val="00845F35"/>
    <w:rsid w:val="008460E1"/>
    <w:rsid w:val="00846173"/>
    <w:rsid w:val="008461F7"/>
    <w:rsid w:val="008466C5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1C5F"/>
    <w:rsid w:val="00861F8C"/>
    <w:rsid w:val="0086232D"/>
    <w:rsid w:val="0086379F"/>
    <w:rsid w:val="008645A5"/>
    <w:rsid w:val="00865317"/>
    <w:rsid w:val="0086562F"/>
    <w:rsid w:val="008657FD"/>
    <w:rsid w:val="008659E6"/>
    <w:rsid w:val="008665EC"/>
    <w:rsid w:val="00866BBA"/>
    <w:rsid w:val="00866CF1"/>
    <w:rsid w:val="00870EA2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6898"/>
    <w:rsid w:val="008A7A57"/>
    <w:rsid w:val="008A7F00"/>
    <w:rsid w:val="008B15B9"/>
    <w:rsid w:val="008B1871"/>
    <w:rsid w:val="008B1B0B"/>
    <w:rsid w:val="008B3B3B"/>
    <w:rsid w:val="008B4679"/>
    <w:rsid w:val="008B4BE8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1E49"/>
    <w:rsid w:val="008E23EA"/>
    <w:rsid w:val="008E245E"/>
    <w:rsid w:val="008E29BA"/>
    <w:rsid w:val="008E3202"/>
    <w:rsid w:val="008E42FF"/>
    <w:rsid w:val="008E4889"/>
    <w:rsid w:val="008E5CC1"/>
    <w:rsid w:val="008E5D8E"/>
    <w:rsid w:val="008E5FEB"/>
    <w:rsid w:val="008E628A"/>
    <w:rsid w:val="008E6B91"/>
    <w:rsid w:val="008E7741"/>
    <w:rsid w:val="008F0072"/>
    <w:rsid w:val="008F06D1"/>
    <w:rsid w:val="008F09A1"/>
    <w:rsid w:val="008F17BC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A57"/>
    <w:rsid w:val="00900EDC"/>
    <w:rsid w:val="00901442"/>
    <w:rsid w:val="009016AD"/>
    <w:rsid w:val="00901AFA"/>
    <w:rsid w:val="00901EE4"/>
    <w:rsid w:val="0090275D"/>
    <w:rsid w:val="00903EBD"/>
    <w:rsid w:val="00903F05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FAE"/>
    <w:rsid w:val="00915546"/>
    <w:rsid w:val="00915B75"/>
    <w:rsid w:val="009172E1"/>
    <w:rsid w:val="00917E1B"/>
    <w:rsid w:val="00920CA6"/>
    <w:rsid w:val="009211F5"/>
    <w:rsid w:val="009219B3"/>
    <w:rsid w:val="00921AD2"/>
    <w:rsid w:val="00922FBE"/>
    <w:rsid w:val="00923CD9"/>
    <w:rsid w:val="0092413C"/>
    <w:rsid w:val="00924B26"/>
    <w:rsid w:val="009252E7"/>
    <w:rsid w:val="0092562E"/>
    <w:rsid w:val="009263C3"/>
    <w:rsid w:val="00926535"/>
    <w:rsid w:val="0092740F"/>
    <w:rsid w:val="00927740"/>
    <w:rsid w:val="009279E6"/>
    <w:rsid w:val="00927C6F"/>
    <w:rsid w:val="00930996"/>
    <w:rsid w:val="00930C4E"/>
    <w:rsid w:val="00931482"/>
    <w:rsid w:val="0093165E"/>
    <w:rsid w:val="00932346"/>
    <w:rsid w:val="009331C6"/>
    <w:rsid w:val="0093323E"/>
    <w:rsid w:val="00933A5F"/>
    <w:rsid w:val="00934C47"/>
    <w:rsid w:val="00934D62"/>
    <w:rsid w:val="00936237"/>
    <w:rsid w:val="0093624F"/>
    <w:rsid w:val="00936A25"/>
    <w:rsid w:val="00936A9B"/>
    <w:rsid w:val="00936ABA"/>
    <w:rsid w:val="00936ADC"/>
    <w:rsid w:val="0093719B"/>
    <w:rsid w:val="0093794F"/>
    <w:rsid w:val="009403DB"/>
    <w:rsid w:val="00940FAD"/>
    <w:rsid w:val="009419C5"/>
    <w:rsid w:val="009422E8"/>
    <w:rsid w:val="00942614"/>
    <w:rsid w:val="00943037"/>
    <w:rsid w:val="00944215"/>
    <w:rsid w:val="0094466D"/>
    <w:rsid w:val="009447C1"/>
    <w:rsid w:val="00944B48"/>
    <w:rsid w:val="00944F91"/>
    <w:rsid w:val="00945259"/>
    <w:rsid w:val="00945A20"/>
    <w:rsid w:val="00946E2C"/>
    <w:rsid w:val="00951A75"/>
    <w:rsid w:val="00952A10"/>
    <w:rsid w:val="00954126"/>
    <w:rsid w:val="00954749"/>
    <w:rsid w:val="00954930"/>
    <w:rsid w:val="0095493D"/>
    <w:rsid w:val="00954A51"/>
    <w:rsid w:val="00954F57"/>
    <w:rsid w:val="00955D6B"/>
    <w:rsid w:val="00955F24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3E38"/>
    <w:rsid w:val="00964E46"/>
    <w:rsid w:val="00965D7B"/>
    <w:rsid w:val="0096644D"/>
    <w:rsid w:val="00966579"/>
    <w:rsid w:val="009668D0"/>
    <w:rsid w:val="009669DC"/>
    <w:rsid w:val="00967715"/>
    <w:rsid w:val="00967A21"/>
    <w:rsid w:val="00971688"/>
    <w:rsid w:val="0097225C"/>
    <w:rsid w:val="0097231D"/>
    <w:rsid w:val="00973683"/>
    <w:rsid w:val="00974811"/>
    <w:rsid w:val="00975468"/>
    <w:rsid w:val="0097556F"/>
    <w:rsid w:val="009757F1"/>
    <w:rsid w:val="0097600F"/>
    <w:rsid w:val="0097619A"/>
    <w:rsid w:val="009761CB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643"/>
    <w:rsid w:val="00983757"/>
    <w:rsid w:val="0098397D"/>
    <w:rsid w:val="00983D9F"/>
    <w:rsid w:val="009847EA"/>
    <w:rsid w:val="00984F91"/>
    <w:rsid w:val="0099177E"/>
    <w:rsid w:val="00991B86"/>
    <w:rsid w:val="00991E36"/>
    <w:rsid w:val="0099247B"/>
    <w:rsid w:val="00993390"/>
    <w:rsid w:val="00993887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C94"/>
    <w:rsid w:val="009B2481"/>
    <w:rsid w:val="009B2921"/>
    <w:rsid w:val="009B2ADB"/>
    <w:rsid w:val="009B38DD"/>
    <w:rsid w:val="009B4C2A"/>
    <w:rsid w:val="009B5957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BA7"/>
    <w:rsid w:val="009E3AAC"/>
    <w:rsid w:val="009E3EF0"/>
    <w:rsid w:val="009E408B"/>
    <w:rsid w:val="009E43C8"/>
    <w:rsid w:val="009E563F"/>
    <w:rsid w:val="009E5B43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0FC0"/>
    <w:rsid w:val="00A11483"/>
    <w:rsid w:val="00A126B9"/>
    <w:rsid w:val="00A129DB"/>
    <w:rsid w:val="00A1315A"/>
    <w:rsid w:val="00A133E8"/>
    <w:rsid w:val="00A133F2"/>
    <w:rsid w:val="00A13547"/>
    <w:rsid w:val="00A13774"/>
    <w:rsid w:val="00A13B24"/>
    <w:rsid w:val="00A13F38"/>
    <w:rsid w:val="00A14928"/>
    <w:rsid w:val="00A14A74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4CA5"/>
    <w:rsid w:val="00A2510E"/>
    <w:rsid w:val="00A254F1"/>
    <w:rsid w:val="00A25C9A"/>
    <w:rsid w:val="00A26AAF"/>
    <w:rsid w:val="00A26BE4"/>
    <w:rsid w:val="00A26FD5"/>
    <w:rsid w:val="00A2789E"/>
    <w:rsid w:val="00A27F42"/>
    <w:rsid w:val="00A27F6D"/>
    <w:rsid w:val="00A30BCC"/>
    <w:rsid w:val="00A30CBE"/>
    <w:rsid w:val="00A310FA"/>
    <w:rsid w:val="00A31D12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B0"/>
    <w:rsid w:val="00A43B5C"/>
    <w:rsid w:val="00A446B0"/>
    <w:rsid w:val="00A455D4"/>
    <w:rsid w:val="00A46ED0"/>
    <w:rsid w:val="00A47E3A"/>
    <w:rsid w:val="00A5087F"/>
    <w:rsid w:val="00A5161F"/>
    <w:rsid w:val="00A5256A"/>
    <w:rsid w:val="00A52F5E"/>
    <w:rsid w:val="00A54DAE"/>
    <w:rsid w:val="00A5634E"/>
    <w:rsid w:val="00A56EDF"/>
    <w:rsid w:val="00A57098"/>
    <w:rsid w:val="00A572D3"/>
    <w:rsid w:val="00A61AFF"/>
    <w:rsid w:val="00A6227D"/>
    <w:rsid w:val="00A62A5E"/>
    <w:rsid w:val="00A62E10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7018B"/>
    <w:rsid w:val="00A70B73"/>
    <w:rsid w:val="00A71839"/>
    <w:rsid w:val="00A71F36"/>
    <w:rsid w:val="00A727A5"/>
    <w:rsid w:val="00A74DB2"/>
    <w:rsid w:val="00A756BF"/>
    <w:rsid w:val="00A75A86"/>
    <w:rsid w:val="00A76BEB"/>
    <w:rsid w:val="00A76E20"/>
    <w:rsid w:val="00A76F89"/>
    <w:rsid w:val="00A800B1"/>
    <w:rsid w:val="00A806E8"/>
    <w:rsid w:val="00A80803"/>
    <w:rsid w:val="00A8262B"/>
    <w:rsid w:val="00A82AF4"/>
    <w:rsid w:val="00A82B52"/>
    <w:rsid w:val="00A82D44"/>
    <w:rsid w:val="00A8420D"/>
    <w:rsid w:val="00A84273"/>
    <w:rsid w:val="00A846A7"/>
    <w:rsid w:val="00A84F43"/>
    <w:rsid w:val="00A85146"/>
    <w:rsid w:val="00A855D1"/>
    <w:rsid w:val="00A85F38"/>
    <w:rsid w:val="00A8605A"/>
    <w:rsid w:val="00A87249"/>
    <w:rsid w:val="00A87756"/>
    <w:rsid w:val="00A90358"/>
    <w:rsid w:val="00A91450"/>
    <w:rsid w:val="00A91C0C"/>
    <w:rsid w:val="00A9219F"/>
    <w:rsid w:val="00A937AD"/>
    <w:rsid w:val="00A93AB8"/>
    <w:rsid w:val="00A94DE6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FB3"/>
    <w:rsid w:val="00AA295C"/>
    <w:rsid w:val="00AA2ABD"/>
    <w:rsid w:val="00AA2CD0"/>
    <w:rsid w:val="00AA2D55"/>
    <w:rsid w:val="00AA2E1B"/>
    <w:rsid w:val="00AA3761"/>
    <w:rsid w:val="00AA3AF8"/>
    <w:rsid w:val="00AA5555"/>
    <w:rsid w:val="00AA69F8"/>
    <w:rsid w:val="00AA72A1"/>
    <w:rsid w:val="00AB00EA"/>
    <w:rsid w:val="00AB0306"/>
    <w:rsid w:val="00AB0644"/>
    <w:rsid w:val="00AB165F"/>
    <w:rsid w:val="00AB19B3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3084"/>
    <w:rsid w:val="00AC417E"/>
    <w:rsid w:val="00AC4881"/>
    <w:rsid w:val="00AC4B63"/>
    <w:rsid w:val="00AC4F09"/>
    <w:rsid w:val="00AC53E6"/>
    <w:rsid w:val="00AC7DA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3F6"/>
    <w:rsid w:val="00AD7EA2"/>
    <w:rsid w:val="00AE097E"/>
    <w:rsid w:val="00AE0D46"/>
    <w:rsid w:val="00AE1F9B"/>
    <w:rsid w:val="00AE321E"/>
    <w:rsid w:val="00AE346B"/>
    <w:rsid w:val="00AE36F5"/>
    <w:rsid w:val="00AE39AC"/>
    <w:rsid w:val="00AE3E04"/>
    <w:rsid w:val="00AE46CF"/>
    <w:rsid w:val="00AE4B0D"/>
    <w:rsid w:val="00AE51B1"/>
    <w:rsid w:val="00AE56C9"/>
    <w:rsid w:val="00AE586B"/>
    <w:rsid w:val="00AE65BF"/>
    <w:rsid w:val="00AE72EC"/>
    <w:rsid w:val="00AE7AF0"/>
    <w:rsid w:val="00AE7F15"/>
    <w:rsid w:val="00AF0B3A"/>
    <w:rsid w:val="00AF1930"/>
    <w:rsid w:val="00AF1AED"/>
    <w:rsid w:val="00AF2634"/>
    <w:rsid w:val="00AF32C4"/>
    <w:rsid w:val="00AF6012"/>
    <w:rsid w:val="00AF65AE"/>
    <w:rsid w:val="00AF6610"/>
    <w:rsid w:val="00AF7131"/>
    <w:rsid w:val="00AF77A0"/>
    <w:rsid w:val="00AF7CF7"/>
    <w:rsid w:val="00AF7E79"/>
    <w:rsid w:val="00B008CB"/>
    <w:rsid w:val="00B00A15"/>
    <w:rsid w:val="00B00A4C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988"/>
    <w:rsid w:val="00B117F4"/>
    <w:rsid w:val="00B118D9"/>
    <w:rsid w:val="00B11D86"/>
    <w:rsid w:val="00B11E19"/>
    <w:rsid w:val="00B12744"/>
    <w:rsid w:val="00B13294"/>
    <w:rsid w:val="00B13775"/>
    <w:rsid w:val="00B15040"/>
    <w:rsid w:val="00B156D5"/>
    <w:rsid w:val="00B1672F"/>
    <w:rsid w:val="00B169CF"/>
    <w:rsid w:val="00B17BD4"/>
    <w:rsid w:val="00B20E5D"/>
    <w:rsid w:val="00B21A92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7E"/>
    <w:rsid w:val="00B23CAA"/>
    <w:rsid w:val="00B24372"/>
    <w:rsid w:val="00B2505C"/>
    <w:rsid w:val="00B251A5"/>
    <w:rsid w:val="00B25279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21B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1599"/>
    <w:rsid w:val="00B416AC"/>
    <w:rsid w:val="00B41866"/>
    <w:rsid w:val="00B41A12"/>
    <w:rsid w:val="00B41A83"/>
    <w:rsid w:val="00B43447"/>
    <w:rsid w:val="00B435E8"/>
    <w:rsid w:val="00B46C98"/>
    <w:rsid w:val="00B47C94"/>
    <w:rsid w:val="00B505D5"/>
    <w:rsid w:val="00B527A0"/>
    <w:rsid w:val="00B5286A"/>
    <w:rsid w:val="00B53549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A28"/>
    <w:rsid w:val="00B63DCC"/>
    <w:rsid w:val="00B64A57"/>
    <w:rsid w:val="00B6538B"/>
    <w:rsid w:val="00B655C5"/>
    <w:rsid w:val="00B664CB"/>
    <w:rsid w:val="00B67062"/>
    <w:rsid w:val="00B6788C"/>
    <w:rsid w:val="00B67F59"/>
    <w:rsid w:val="00B70FF9"/>
    <w:rsid w:val="00B710A6"/>
    <w:rsid w:val="00B71629"/>
    <w:rsid w:val="00B71A29"/>
    <w:rsid w:val="00B71C84"/>
    <w:rsid w:val="00B7200C"/>
    <w:rsid w:val="00B72955"/>
    <w:rsid w:val="00B72F5B"/>
    <w:rsid w:val="00B74F08"/>
    <w:rsid w:val="00B7510E"/>
    <w:rsid w:val="00B75255"/>
    <w:rsid w:val="00B75FC3"/>
    <w:rsid w:val="00B763E8"/>
    <w:rsid w:val="00B76E70"/>
    <w:rsid w:val="00B7707F"/>
    <w:rsid w:val="00B77352"/>
    <w:rsid w:val="00B77422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2D9"/>
    <w:rsid w:val="00B91006"/>
    <w:rsid w:val="00B91D77"/>
    <w:rsid w:val="00B91F4E"/>
    <w:rsid w:val="00B923A1"/>
    <w:rsid w:val="00B931AB"/>
    <w:rsid w:val="00B93292"/>
    <w:rsid w:val="00B9372E"/>
    <w:rsid w:val="00B93FB8"/>
    <w:rsid w:val="00B94626"/>
    <w:rsid w:val="00B94CD0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8FE"/>
    <w:rsid w:val="00BB22AC"/>
    <w:rsid w:val="00BB3B59"/>
    <w:rsid w:val="00BB433C"/>
    <w:rsid w:val="00BB5319"/>
    <w:rsid w:val="00BB542D"/>
    <w:rsid w:val="00BB5AC1"/>
    <w:rsid w:val="00BB5B99"/>
    <w:rsid w:val="00BB70C1"/>
    <w:rsid w:val="00BC1786"/>
    <w:rsid w:val="00BC1E0C"/>
    <w:rsid w:val="00BC1EF1"/>
    <w:rsid w:val="00BC3548"/>
    <w:rsid w:val="00BC367E"/>
    <w:rsid w:val="00BC4711"/>
    <w:rsid w:val="00BC5C6D"/>
    <w:rsid w:val="00BC7814"/>
    <w:rsid w:val="00BC7C48"/>
    <w:rsid w:val="00BD00AF"/>
    <w:rsid w:val="00BD026B"/>
    <w:rsid w:val="00BD0378"/>
    <w:rsid w:val="00BD0AE8"/>
    <w:rsid w:val="00BD121D"/>
    <w:rsid w:val="00BD2C70"/>
    <w:rsid w:val="00BD3342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31D1"/>
    <w:rsid w:val="00BF46AE"/>
    <w:rsid w:val="00BF55CE"/>
    <w:rsid w:val="00BF5ABF"/>
    <w:rsid w:val="00BF606A"/>
    <w:rsid w:val="00BF6133"/>
    <w:rsid w:val="00BF6441"/>
    <w:rsid w:val="00BF6EBD"/>
    <w:rsid w:val="00C00528"/>
    <w:rsid w:val="00C00DC3"/>
    <w:rsid w:val="00C013DE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20B2"/>
    <w:rsid w:val="00C12A93"/>
    <w:rsid w:val="00C12EC2"/>
    <w:rsid w:val="00C1351D"/>
    <w:rsid w:val="00C143EC"/>
    <w:rsid w:val="00C14C40"/>
    <w:rsid w:val="00C14C58"/>
    <w:rsid w:val="00C14CD8"/>
    <w:rsid w:val="00C14CF6"/>
    <w:rsid w:val="00C1624F"/>
    <w:rsid w:val="00C16410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2F61"/>
    <w:rsid w:val="00C23042"/>
    <w:rsid w:val="00C23101"/>
    <w:rsid w:val="00C23588"/>
    <w:rsid w:val="00C23923"/>
    <w:rsid w:val="00C23940"/>
    <w:rsid w:val="00C2457E"/>
    <w:rsid w:val="00C24FC3"/>
    <w:rsid w:val="00C25288"/>
    <w:rsid w:val="00C25AFB"/>
    <w:rsid w:val="00C2610F"/>
    <w:rsid w:val="00C26741"/>
    <w:rsid w:val="00C26D7C"/>
    <w:rsid w:val="00C26E76"/>
    <w:rsid w:val="00C276FA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082"/>
    <w:rsid w:val="00C35DDE"/>
    <w:rsid w:val="00C3746F"/>
    <w:rsid w:val="00C37BE1"/>
    <w:rsid w:val="00C37DD4"/>
    <w:rsid w:val="00C4163F"/>
    <w:rsid w:val="00C41AB0"/>
    <w:rsid w:val="00C41D4B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684"/>
    <w:rsid w:val="00C518E3"/>
    <w:rsid w:val="00C521D7"/>
    <w:rsid w:val="00C52AD5"/>
    <w:rsid w:val="00C533C7"/>
    <w:rsid w:val="00C537A9"/>
    <w:rsid w:val="00C53F56"/>
    <w:rsid w:val="00C5475B"/>
    <w:rsid w:val="00C5482F"/>
    <w:rsid w:val="00C5562C"/>
    <w:rsid w:val="00C556F3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704A0"/>
    <w:rsid w:val="00C705D3"/>
    <w:rsid w:val="00C70C56"/>
    <w:rsid w:val="00C70DB5"/>
    <w:rsid w:val="00C70DF0"/>
    <w:rsid w:val="00C71117"/>
    <w:rsid w:val="00C7142D"/>
    <w:rsid w:val="00C71E91"/>
    <w:rsid w:val="00C72105"/>
    <w:rsid w:val="00C72C11"/>
    <w:rsid w:val="00C72D48"/>
    <w:rsid w:val="00C72F09"/>
    <w:rsid w:val="00C73234"/>
    <w:rsid w:val="00C73295"/>
    <w:rsid w:val="00C741F6"/>
    <w:rsid w:val="00C74265"/>
    <w:rsid w:val="00C74A36"/>
    <w:rsid w:val="00C750CB"/>
    <w:rsid w:val="00C75587"/>
    <w:rsid w:val="00C75887"/>
    <w:rsid w:val="00C75A99"/>
    <w:rsid w:val="00C76E2F"/>
    <w:rsid w:val="00C77D52"/>
    <w:rsid w:val="00C80313"/>
    <w:rsid w:val="00C80D93"/>
    <w:rsid w:val="00C80F1D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63E7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936"/>
    <w:rsid w:val="00CA24C3"/>
    <w:rsid w:val="00CA3132"/>
    <w:rsid w:val="00CA4424"/>
    <w:rsid w:val="00CA601D"/>
    <w:rsid w:val="00CA629F"/>
    <w:rsid w:val="00CA6321"/>
    <w:rsid w:val="00CA767D"/>
    <w:rsid w:val="00CB0380"/>
    <w:rsid w:val="00CB06B2"/>
    <w:rsid w:val="00CB0C07"/>
    <w:rsid w:val="00CB1072"/>
    <w:rsid w:val="00CB4025"/>
    <w:rsid w:val="00CB58C1"/>
    <w:rsid w:val="00CB5F03"/>
    <w:rsid w:val="00CB5F87"/>
    <w:rsid w:val="00CB6AE1"/>
    <w:rsid w:val="00CC0722"/>
    <w:rsid w:val="00CC0AF0"/>
    <w:rsid w:val="00CC1338"/>
    <w:rsid w:val="00CC180F"/>
    <w:rsid w:val="00CC213F"/>
    <w:rsid w:val="00CC2217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B21"/>
    <w:rsid w:val="00CD0ED1"/>
    <w:rsid w:val="00CD1546"/>
    <w:rsid w:val="00CD1DD2"/>
    <w:rsid w:val="00CD2E24"/>
    <w:rsid w:val="00CD3218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DC"/>
    <w:rsid w:val="00CF3167"/>
    <w:rsid w:val="00CF3AF7"/>
    <w:rsid w:val="00CF4645"/>
    <w:rsid w:val="00CF590B"/>
    <w:rsid w:val="00CF5C92"/>
    <w:rsid w:val="00CF65CD"/>
    <w:rsid w:val="00CF6BCF"/>
    <w:rsid w:val="00CF779D"/>
    <w:rsid w:val="00CF79A8"/>
    <w:rsid w:val="00D0122A"/>
    <w:rsid w:val="00D01B31"/>
    <w:rsid w:val="00D02D87"/>
    <w:rsid w:val="00D0348E"/>
    <w:rsid w:val="00D03CD0"/>
    <w:rsid w:val="00D043C5"/>
    <w:rsid w:val="00D05043"/>
    <w:rsid w:val="00D050CD"/>
    <w:rsid w:val="00D05BB2"/>
    <w:rsid w:val="00D05D82"/>
    <w:rsid w:val="00D0612B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4FB3"/>
    <w:rsid w:val="00D2561A"/>
    <w:rsid w:val="00D3046A"/>
    <w:rsid w:val="00D30817"/>
    <w:rsid w:val="00D30B51"/>
    <w:rsid w:val="00D30EB0"/>
    <w:rsid w:val="00D312D1"/>
    <w:rsid w:val="00D31878"/>
    <w:rsid w:val="00D319B9"/>
    <w:rsid w:val="00D321C2"/>
    <w:rsid w:val="00D3245F"/>
    <w:rsid w:val="00D32ED4"/>
    <w:rsid w:val="00D33778"/>
    <w:rsid w:val="00D33892"/>
    <w:rsid w:val="00D33FDE"/>
    <w:rsid w:val="00D340A2"/>
    <w:rsid w:val="00D344D5"/>
    <w:rsid w:val="00D34722"/>
    <w:rsid w:val="00D347CB"/>
    <w:rsid w:val="00D34A22"/>
    <w:rsid w:val="00D34D05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35A6"/>
    <w:rsid w:val="00D53F21"/>
    <w:rsid w:val="00D54F1A"/>
    <w:rsid w:val="00D55830"/>
    <w:rsid w:val="00D56530"/>
    <w:rsid w:val="00D567F1"/>
    <w:rsid w:val="00D615BF"/>
    <w:rsid w:val="00D61629"/>
    <w:rsid w:val="00D618F1"/>
    <w:rsid w:val="00D643EE"/>
    <w:rsid w:val="00D64934"/>
    <w:rsid w:val="00D649C1"/>
    <w:rsid w:val="00D64D0A"/>
    <w:rsid w:val="00D66A74"/>
    <w:rsid w:val="00D679C3"/>
    <w:rsid w:val="00D67D57"/>
    <w:rsid w:val="00D67E6D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4239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46A"/>
    <w:rsid w:val="00D81699"/>
    <w:rsid w:val="00D81B9B"/>
    <w:rsid w:val="00D81F26"/>
    <w:rsid w:val="00D8207E"/>
    <w:rsid w:val="00D83175"/>
    <w:rsid w:val="00D83595"/>
    <w:rsid w:val="00D839B7"/>
    <w:rsid w:val="00D83CAD"/>
    <w:rsid w:val="00D8429C"/>
    <w:rsid w:val="00D8455A"/>
    <w:rsid w:val="00D8478D"/>
    <w:rsid w:val="00D84840"/>
    <w:rsid w:val="00D856F6"/>
    <w:rsid w:val="00D859E2"/>
    <w:rsid w:val="00D85E4F"/>
    <w:rsid w:val="00D8678E"/>
    <w:rsid w:val="00D86933"/>
    <w:rsid w:val="00D8701B"/>
    <w:rsid w:val="00D870D5"/>
    <w:rsid w:val="00D87E84"/>
    <w:rsid w:val="00D900EA"/>
    <w:rsid w:val="00D90850"/>
    <w:rsid w:val="00D91060"/>
    <w:rsid w:val="00D920EE"/>
    <w:rsid w:val="00D9247A"/>
    <w:rsid w:val="00D927F8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A3C"/>
    <w:rsid w:val="00DA2C74"/>
    <w:rsid w:val="00DA30C4"/>
    <w:rsid w:val="00DA326F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1498"/>
    <w:rsid w:val="00DB1C3A"/>
    <w:rsid w:val="00DB1D93"/>
    <w:rsid w:val="00DB2054"/>
    <w:rsid w:val="00DB31B0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12A6"/>
    <w:rsid w:val="00DC19CB"/>
    <w:rsid w:val="00DC1AD3"/>
    <w:rsid w:val="00DC2A57"/>
    <w:rsid w:val="00DC44FF"/>
    <w:rsid w:val="00DC49BC"/>
    <w:rsid w:val="00DC4B21"/>
    <w:rsid w:val="00DC4D24"/>
    <w:rsid w:val="00DC5E57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A48"/>
    <w:rsid w:val="00DE1BDC"/>
    <w:rsid w:val="00DE4807"/>
    <w:rsid w:val="00DE4AFA"/>
    <w:rsid w:val="00DE6E8F"/>
    <w:rsid w:val="00DE7E3D"/>
    <w:rsid w:val="00DE7EDD"/>
    <w:rsid w:val="00DE7F8B"/>
    <w:rsid w:val="00DF00E4"/>
    <w:rsid w:val="00DF03C0"/>
    <w:rsid w:val="00DF0757"/>
    <w:rsid w:val="00DF1094"/>
    <w:rsid w:val="00DF1AD5"/>
    <w:rsid w:val="00DF207D"/>
    <w:rsid w:val="00DF326E"/>
    <w:rsid w:val="00DF339D"/>
    <w:rsid w:val="00DF46CE"/>
    <w:rsid w:val="00DF4AC8"/>
    <w:rsid w:val="00DF51FC"/>
    <w:rsid w:val="00DF5236"/>
    <w:rsid w:val="00DF54D0"/>
    <w:rsid w:val="00DF5571"/>
    <w:rsid w:val="00DF60F3"/>
    <w:rsid w:val="00DF65D7"/>
    <w:rsid w:val="00DF6A62"/>
    <w:rsid w:val="00DF7602"/>
    <w:rsid w:val="00E002F0"/>
    <w:rsid w:val="00E0034D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127E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16E7F"/>
    <w:rsid w:val="00E17286"/>
    <w:rsid w:val="00E20C14"/>
    <w:rsid w:val="00E2235B"/>
    <w:rsid w:val="00E227D4"/>
    <w:rsid w:val="00E246EE"/>
    <w:rsid w:val="00E2483A"/>
    <w:rsid w:val="00E24F3F"/>
    <w:rsid w:val="00E253A6"/>
    <w:rsid w:val="00E262B3"/>
    <w:rsid w:val="00E27091"/>
    <w:rsid w:val="00E27809"/>
    <w:rsid w:val="00E279FD"/>
    <w:rsid w:val="00E3013D"/>
    <w:rsid w:val="00E30604"/>
    <w:rsid w:val="00E3084A"/>
    <w:rsid w:val="00E30D84"/>
    <w:rsid w:val="00E310AB"/>
    <w:rsid w:val="00E315D4"/>
    <w:rsid w:val="00E31B7A"/>
    <w:rsid w:val="00E3289E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C42"/>
    <w:rsid w:val="00E36D78"/>
    <w:rsid w:val="00E40097"/>
    <w:rsid w:val="00E40BB5"/>
    <w:rsid w:val="00E41145"/>
    <w:rsid w:val="00E418F9"/>
    <w:rsid w:val="00E4222A"/>
    <w:rsid w:val="00E423DF"/>
    <w:rsid w:val="00E4248A"/>
    <w:rsid w:val="00E432A6"/>
    <w:rsid w:val="00E45175"/>
    <w:rsid w:val="00E458C4"/>
    <w:rsid w:val="00E47BF0"/>
    <w:rsid w:val="00E50348"/>
    <w:rsid w:val="00E50423"/>
    <w:rsid w:val="00E50B52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F58"/>
    <w:rsid w:val="00E6206C"/>
    <w:rsid w:val="00E621B3"/>
    <w:rsid w:val="00E62362"/>
    <w:rsid w:val="00E63336"/>
    <w:rsid w:val="00E63A34"/>
    <w:rsid w:val="00E65376"/>
    <w:rsid w:val="00E67790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15C3"/>
    <w:rsid w:val="00E82154"/>
    <w:rsid w:val="00E82C4D"/>
    <w:rsid w:val="00E83255"/>
    <w:rsid w:val="00E835E6"/>
    <w:rsid w:val="00E84A49"/>
    <w:rsid w:val="00E8530C"/>
    <w:rsid w:val="00E86D10"/>
    <w:rsid w:val="00E87469"/>
    <w:rsid w:val="00E8756C"/>
    <w:rsid w:val="00E87595"/>
    <w:rsid w:val="00E91239"/>
    <w:rsid w:val="00E91DB7"/>
    <w:rsid w:val="00E92B5B"/>
    <w:rsid w:val="00E9387E"/>
    <w:rsid w:val="00E94454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2318"/>
    <w:rsid w:val="00EA2E65"/>
    <w:rsid w:val="00EA2F8A"/>
    <w:rsid w:val="00EA343E"/>
    <w:rsid w:val="00EA397A"/>
    <w:rsid w:val="00EA481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E9F"/>
    <w:rsid w:val="00EB3040"/>
    <w:rsid w:val="00EB311E"/>
    <w:rsid w:val="00EB4198"/>
    <w:rsid w:val="00EB4A84"/>
    <w:rsid w:val="00EB4FE5"/>
    <w:rsid w:val="00EB5DFC"/>
    <w:rsid w:val="00EB6213"/>
    <w:rsid w:val="00EB64F2"/>
    <w:rsid w:val="00EB681D"/>
    <w:rsid w:val="00EC00BC"/>
    <w:rsid w:val="00EC016F"/>
    <w:rsid w:val="00EC0430"/>
    <w:rsid w:val="00EC1B76"/>
    <w:rsid w:val="00EC203F"/>
    <w:rsid w:val="00EC2283"/>
    <w:rsid w:val="00EC2D82"/>
    <w:rsid w:val="00EC3619"/>
    <w:rsid w:val="00EC36C9"/>
    <w:rsid w:val="00EC4AFF"/>
    <w:rsid w:val="00EC4C99"/>
    <w:rsid w:val="00EC5575"/>
    <w:rsid w:val="00EC5FD1"/>
    <w:rsid w:val="00EC6D75"/>
    <w:rsid w:val="00EC79D1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4813"/>
    <w:rsid w:val="00ED51E9"/>
    <w:rsid w:val="00ED5E78"/>
    <w:rsid w:val="00EE12C4"/>
    <w:rsid w:val="00EE14D2"/>
    <w:rsid w:val="00EE16A0"/>
    <w:rsid w:val="00EE1CC9"/>
    <w:rsid w:val="00EE28D9"/>
    <w:rsid w:val="00EE2A4A"/>
    <w:rsid w:val="00EE3042"/>
    <w:rsid w:val="00EE3CB4"/>
    <w:rsid w:val="00EE4271"/>
    <w:rsid w:val="00EE4677"/>
    <w:rsid w:val="00EE4E11"/>
    <w:rsid w:val="00EE4E80"/>
    <w:rsid w:val="00EE5754"/>
    <w:rsid w:val="00EE6C5C"/>
    <w:rsid w:val="00EE6C7C"/>
    <w:rsid w:val="00EE71AE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5F77"/>
    <w:rsid w:val="00EF633B"/>
    <w:rsid w:val="00EF6EC5"/>
    <w:rsid w:val="00EF6FEE"/>
    <w:rsid w:val="00EF7317"/>
    <w:rsid w:val="00EF758E"/>
    <w:rsid w:val="00EF75E7"/>
    <w:rsid w:val="00EF7727"/>
    <w:rsid w:val="00F00C26"/>
    <w:rsid w:val="00F01647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5282"/>
    <w:rsid w:val="00F05C8F"/>
    <w:rsid w:val="00F07804"/>
    <w:rsid w:val="00F10A2A"/>
    <w:rsid w:val="00F10FD3"/>
    <w:rsid w:val="00F11969"/>
    <w:rsid w:val="00F13B25"/>
    <w:rsid w:val="00F14247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4964"/>
    <w:rsid w:val="00F2524E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EC5"/>
    <w:rsid w:val="00F33244"/>
    <w:rsid w:val="00F33763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C16"/>
    <w:rsid w:val="00F45F42"/>
    <w:rsid w:val="00F46DB2"/>
    <w:rsid w:val="00F4738F"/>
    <w:rsid w:val="00F478E7"/>
    <w:rsid w:val="00F51ABE"/>
    <w:rsid w:val="00F51F09"/>
    <w:rsid w:val="00F5255D"/>
    <w:rsid w:val="00F52C80"/>
    <w:rsid w:val="00F53730"/>
    <w:rsid w:val="00F54561"/>
    <w:rsid w:val="00F545AA"/>
    <w:rsid w:val="00F546C1"/>
    <w:rsid w:val="00F54AD9"/>
    <w:rsid w:val="00F550B0"/>
    <w:rsid w:val="00F55520"/>
    <w:rsid w:val="00F55E78"/>
    <w:rsid w:val="00F5607B"/>
    <w:rsid w:val="00F56D2A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5EAA"/>
    <w:rsid w:val="00F66340"/>
    <w:rsid w:val="00F6695C"/>
    <w:rsid w:val="00F66F65"/>
    <w:rsid w:val="00F6747B"/>
    <w:rsid w:val="00F67D2D"/>
    <w:rsid w:val="00F7009C"/>
    <w:rsid w:val="00F705AD"/>
    <w:rsid w:val="00F70E32"/>
    <w:rsid w:val="00F710BB"/>
    <w:rsid w:val="00F719B7"/>
    <w:rsid w:val="00F72711"/>
    <w:rsid w:val="00F733DD"/>
    <w:rsid w:val="00F7385C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720B"/>
    <w:rsid w:val="00F87AB5"/>
    <w:rsid w:val="00F902B0"/>
    <w:rsid w:val="00F902CC"/>
    <w:rsid w:val="00F905D1"/>
    <w:rsid w:val="00F913DA"/>
    <w:rsid w:val="00F9181E"/>
    <w:rsid w:val="00F922A5"/>
    <w:rsid w:val="00F92EDC"/>
    <w:rsid w:val="00F92FCB"/>
    <w:rsid w:val="00F93279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FD3"/>
    <w:rsid w:val="00F97843"/>
    <w:rsid w:val="00F97993"/>
    <w:rsid w:val="00F97CF6"/>
    <w:rsid w:val="00FA052D"/>
    <w:rsid w:val="00FA065E"/>
    <w:rsid w:val="00FA0A84"/>
    <w:rsid w:val="00FA0DCF"/>
    <w:rsid w:val="00FA1D33"/>
    <w:rsid w:val="00FA2131"/>
    <w:rsid w:val="00FA283F"/>
    <w:rsid w:val="00FA302D"/>
    <w:rsid w:val="00FA40E6"/>
    <w:rsid w:val="00FA428A"/>
    <w:rsid w:val="00FA4523"/>
    <w:rsid w:val="00FA4C3C"/>
    <w:rsid w:val="00FA4C44"/>
    <w:rsid w:val="00FA5656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778"/>
    <w:rsid w:val="00FB1855"/>
    <w:rsid w:val="00FB2723"/>
    <w:rsid w:val="00FB2CFD"/>
    <w:rsid w:val="00FB3154"/>
    <w:rsid w:val="00FB3CEC"/>
    <w:rsid w:val="00FB3D2F"/>
    <w:rsid w:val="00FB4336"/>
    <w:rsid w:val="00FB44D8"/>
    <w:rsid w:val="00FB5C63"/>
    <w:rsid w:val="00FB5D30"/>
    <w:rsid w:val="00FB5EDC"/>
    <w:rsid w:val="00FB6432"/>
    <w:rsid w:val="00FB6518"/>
    <w:rsid w:val="00FB683C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823"/>
    <w:rsid w:val="00FC72C0"/>
    <w:rsid w:val="00FD002A"/>
    <w:rsid w:val="00FD009D"/>
    <w:rsid w:val="00FD02F6"/>
    <w:rsid w:val="00FD1187"/>
    <w:rsid w:val="00FD163C"/>
    <w:rsid w:val="00FD1AA1"/>
    <w:rsid w:val="00FD1ACC"/>
    <w:rsid w:val="00FD1DB5"/>
    <w:rsid w:val="00FD28F6"/>
    <w:rsid w:val="00FD2E2C"/>
    <w:rsid w:val="00FD46E4"/>
    <w:rsid w:val="00FD59DB"/>
    <w:rsid w:val="00FD5D73"/>
    <w:rsid w:val="00FD5DC4"/>
    <w:rsid w:val="00FD5E84"/>
    <w:rsid w:val="00FD62C7"/>
    <w:rsid w:val="00FD65D3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0ED"/>
    <w:rsid w:val="00FE7B72"/>
    <w:rsid w:val="00FF04CE"/>
    <w:rsid w:val="00FF08AE"/>
    <w:rsid w:val="00FF16BA"/>
    <w:rsid w:val="00FF3146"/>
    <w:rsid w:val="00FF3A54"/>
    <w:rsid w:val="00FF4428"/>
    <w:rsid w:val="00FF4AAD"/>
    <w:rsid w:val="00FF4C8A"/>
    <w:rsid w:val="00FF5390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3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E23E1-989A-4E2F-9D9B-E79F42DE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1970</TotalTime>
  <Pages>40</Pages>
  <Words>6869</Words>
  <Characters>39158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45936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Kanita team</cp:lastModifiedBy>
  <cp:revision>173</cp:revision>
  <cp:lastPrinted>2019-02-22T03:15:00Z</cp:lastPrinted>
  <dcterms:created xsi:type="dcterms:W3CDTF">2018-08-26T04:23:00Z</dcterms:created>
  <dcterms:modified xsi:type="dcterms:W3CDTF">2019-02-22T03:17:00Z</dcterms:modified>
</cp:coreProperties>
</file>