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175" w:rsidRPr="002C5218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:rsidR="00705CFB" w:rsidRPr="002C5218" w:rsidRDefault="00705CFB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28"/>
          <w:szCs w:val="28"/>
        </w:rPr>
      </w:pPr>
    </w:p>
    <w:p w:rsidR="00DA256C" w:rsidRPr="002C5218" w:rsidRDefault="00DA256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:rsidR="006F2C07" w:rsidRPr="002C5218" w:rsidRDefault="006F2C0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</w:rPr>
      </w:pPr>
    </w:p>
    <w:p w:rsidR="00DA256C" w:rsidRPr="002C5218" w:rsidRDefault="00DA256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:rsidR="00D611F6" w:rsidRDefault="00D611F6" w:rsidP="00D611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2C5218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AF423C">
        <w:rPr>
          <w:rFonts w:asciiTheme="majorBidi" w:hAnsiTheme="majorBidi" w:cstheme="majorBidi" w:hint="cs"/>
          <w:sz w:val="52"/>
          <w:szCs w:val="52"/>
          <w:cs/>
        </w:rPr>
        <w:t>ซีโอ</w:t>
      </w:r>
      <w:proofErr w:type="spellStart"/>
      <w:r w:rsidR="00AF423C">
        <w:rPr>
          <w:rFonts w:asciiTheme="majorBidi" w:hAnsiTheme="majorBidi" w:cstheme="majorBidi" w:hint="cs"/>
          <w:sz w:val="52"/>
          <w:szCs w:val="52"/>
          <w:cs/>
        </w:rPr>
        <w:t>แอล</w:t>
      </w:r>
      <w:proofErr w:type="spellEnd"/>
      <w:r w:rsidR="00AF423C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2C521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C5218">
        <w:rPr>
          <w:rFonts w:asciiTheme="majorBidi" w:hAnsiTheme="majorBidi" w:cstheme="majorBidi"/>
          <w:sz w:val="52"/>
          <w:szCs w:val="52"/>
        </w:rPr>
        <w:t xml:space="preserve"> </w:t>
      </w:r>
      <w:r w:rsidRPr="002C5218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:rsidR="00D611F6" w:rsidRPr="00AF423C" w:rsidRDefault="00D611F6" w:rsidP="00D611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:rsidR="006C19A9" w:rsidRPr="002C5218" w:rsidRDefault="006C19A9" w:rsidP="006C19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C521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2C5218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2C521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CB62CA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</w:p>
    <w:p w:rsidR="006C19A9" w:rsidRPr="002C5218" w:rsidRDefault="006C19A9" w:rsidP="006C19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2C521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2C521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:rsidR="00804175" w:rsidRPr="002C5218" w:rsidRDefault="006C19A9" w:rsidP="006C19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C521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804175" w:rsidRPr="002C521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:rsidR="00804175" w:rsidRPr="002C5218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:rsidR="00804175" w:rsidRPr="002C5218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:rsidR="00804175" w:rsidRPr="002C5218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804175" w:rsidRPr="002C5218" w:rsidRDefault="00804175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804175" w:rsidRPr="002C5218" w:rsidSect="005559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:rsidR="006F2C07" w:rsidRPr="002C5218" w:rsidRDefault="006F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414DF" w:rsidRPr="00FA00A0" w:rsidRDefault="00841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</w:p>
    <w:p w:rsidR="006F2C07" w:rsidRPr="002C5218" w:rsidRDefault="006F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97678" w:rsidRPr="002C5218" w:rsidRDefault="00F9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97678" w:rsidRDefault="00F97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9413BD" w:rsidRDefault="00941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9413BD" w:rsidRDefault="00941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04175" w:rsidRPr="002C5218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5218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E243D1" w:rsidRPr="002C5218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Pr="002C5218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:rsidR="00804175" w:rsidRPr="00E9617B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:rsidR="00D611F6" w:rsidRPr="002C5218" w:rsidRDefault="00D611F6" w:rsidP="00D6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C521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45256A" w:rsidRPr="002C5218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</w:t>
      </w:r>
      <w:r w:rsidR="00917A96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ซีโอ</w:t>
      </w:r>
      <w:proofErr w:type="spellStart"/>
      <w:r w:rsidR="00917A96">
        <w:rPr>
          <w:rFonts w:asciiTheme="majorBidi" w:hAnsiTheme="majorBidi" w:cstheme="majorBidi" w:hint="cs"/>
          <w:b/>
          <w:bCs/>
          <w:sz w:val="30"/>
          <w:szCs w:val="30"/>
          <w:cs/>
        </w:rPr>
        <w:t>แอล</w:t>
      </w:r>
      <w:proofErr w:type="spellEnd"/>
      <w:r w:rsidR="00917A9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จำกัด (มหาชน)</w:t>
      </w:r>
      <w:r w:rsidR="002719A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D611F6" w:rsidRPr="00E9617B" w:rsidRDefault="00D611F6" w:rsidP="00E9617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DA6620" w:rsidRDefault="00DA6620" w:rsidP="00E9617B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E9617B" w:rsidRPr="00E9617B" w:rsidRDefault="00E9617B" w:rsidP="00E9617B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24"/>
          <w:szCs w:val="24"/>
        </w:rPr>
      </w:pPr>
    </w:p>
    <w:p w:rsidR="00DA6620" w:rsidRDefault="00DA6620" w:rsidP="00E9617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EC5EE0">
        <w:rPr>
          <w:rFonts w:asciiTheme="majorBidi" w:hAnsiTheme="majorBidi" w:cstheme="majorBidi" w:hint="cs"/>
          <w:sz w:val="30"/>
          <w:szCs w:val="30"/>
          <w:cs/>
        </w:rPr>
        <w:t>ซีโอ</w:t>
      </w:r>
      <w:proofErr w:type="spellStart"/>
      <w:r w:rsidRPr="00EC5EE0">
        <w:rPr>
          <w:rFonts w:asciiTheme="majorBidi" w:hAnsiTheme="majorBidi" w:cstheme="majorBidi" w:hint="cs"/>
          <w:sz w:val="30"/>
          <w:szCs w:val="30"/>
          <w:cs/>
        </w:rPr>
        <w:t>แอล</w:t>
      </w:r>
      <w:proofErr w:type="spellEnd"/>
      <w:r w:rsidRPr="00EC5E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5EE0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Pr="00EC5EE0">
        <w:rPr>
          <w:rFonts w:ascii="Angsana New" w:hAnsi="Angsana New" w:cs="Angsana New"/>
          <w:sz w:val="30"/>
          <w:szCs w:val="30"/>
          <w:cs/>
        </w:rPr>
        <w:t>และบริษัทย่อย (</w:t>
      </w:r>
      <w:r w:rsidR="004D0EA3">
        <w:rPr>
          <w:rFonts w:ascii="Angsana New" w:hAnsi="Angsana New" w:cs="Angsana New"/>
          <w:sz w:val="30"/>
          <w:szCs w:val="30"/>
        </w:rPr>
        <w:t>“</w:t>
      </w:r>
      <w:r w:rsidRPr="00EC5EE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4D0EA3">
        <w:rPr>
          <w:rFonts w:ascii="Angsana New" w:hAnsi="Angsana New" w:cs="Angsana New"/>
          <w:sz w:val="30"/>
          <w:szCs w:val="30"/>
        </w:rPr>
        <w:t>”</w:t>
      </w:r>
      <w:r w:rsidRPr="00EC5EE0">
        <w:rPr>
          <w:rFonts w:ascii="Angsana New" w:hAnsi="Angsana New" w:cs="Angsana New"/>
          <w:sz w:val="30"/>
          <w:szCs w:val="30"/>
          <w:cs/>
        </w:rPr>
        <w:t>)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Pr="00EC5EE0">
        <w:rPr>
          <w:rFonts w:asciiTheme="majorBidi" w:hAnsiTheme="majorBidi" w:cstheme="majorBidi" w:hint="cs"/>
          <w:sz w:val="30"/>
          <w:szCs w:val="30"/>
          <w:cs/>
        </w:rPr>
        <w:t>ซีโอ</w:t>
      </w:r>
      <w:proofErr w:type="spellStart"/>
      <w:r w:rsidRPr="00EC5EE0">
        <w:rPr>
          <w:rFonts w:asciiTheme="majorBidi" w:hAnsiTheme="majorBidi" w:cstheme="majorBidi" w:hint="cs"/>
          <w:sz w:val="30"/>
          <w:szCs w:val="30"/>
          <w:cs/>
        </w:rPr>
        <w:t>แอล</w:t>
      </w:r>
      <w:proofErr w:type="spellEnd"/>
      <w:r w:rsidRPr="00EC5E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5EE0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 (</w:t>
      </w:r>
      <w:r w:rsidR="00273E4A">
        <w:rPr>
          <w:rFonts w:ascii="Angsana New" w:hAnsi="Angsana New" w:cs="Angsana New"/>
          <w:sz w:val="30"/>
          <w:szCs w:val="30"/>
        </w:rPr>
        <w:t>“</w:t>
      </w:r>
      <w:r w:rsidRPr="00EC5EE0">
        <w:rPr>
          <w:rFonts w:ascii="Angsana New" w:hAnsi="Angsana New" w:cs="Angsana New"/>
          <w:sz w:val="30"/>
          <w:szCs w:val="30"/>
          <w:cs/>
        </w:rPr>
        <w:t>บริษัท</w:t>
      </w:r>
      <w:r w:rsidR="00273E4A">
        <w:rPr>
          <w:rFonts w:ascii="Angsana New" w:hAnsi="Angsana New" w:cs="Angsana New"/>
          <w:sz w:val="30"/>
          <w:szCs w:val="30"/>
        </w:rPr>
        <w:t>”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) ตามลำดับ 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ณ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C5EE0">
        <w:rPr>
          <w:rFonts w:ascii="Angsana New" w:hAnsi="Angsana New" w:cs="Angsana New"/>
          <w:sz w:val="30"/>
          <w:szCs w:val="30"/>
        </w:rPr>
        <w:t xml:space="preserve">31 </w:t>
      </w:r>
      <w:r w:rsidRPr="00EC5EE0">
        <w:rPr>
          <w:rFonts w:ascii="Angsana New" w:hAnsi="Angsana New" w:cs="Angsana New"/>
          <w:sz w:val="30"/>
          <w:szCs w:val="30"/>
          <w:cs/>
        </w:rPr>
        <w:t>ธันวาคม</w:t>
      </w:r>
      <w:r w:rsidRPr="00EC5EE0">
        <w:rPr>
          <w:rFonts w:ascii="Angsana New" w:hAnsi="Angsana New" w:cs="Angsana New"/>
          <w:sz w:val="30"/>
          <w:szCs w:val="30"/>
        </w:rPr>
        <w:t xml:space="preserve"> 25</w:t>
      </w:r>
      <w:r w:rsidR="00361FBC">
        <w:rPr>
          <w:rFonts w:ascii="Angsana New" w:hAnsi="Angsana New" w:cs="Angsana New"/>
          <w:sz w:val="30"/>
          <w:szCs w:val="30"/>
        </w:rPr>
        <w:t>6</w:t>
      </w:r>
      <w:r w:rsidR="001518B0">
        <w:rPr>
          <w:rFonts w:ascii="Angsana New" w:hAnsi="Angsana New" w:cs="Angsana New"/>
          <w:sz w:val="30"/>
          <w:szCs w:val="30"/>
        </w:rPr>
        <w:t xml:space="preserve">1 </w:t>
      </w:r>
      <w:r w:rsidRPr="00EC5EE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</w:t>
      </w:r>
      <w:r w:rsidR="00C55C9C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EC5EE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สำหรับปีสิ้นสุด</w:t>
      </w:r>
      <w:r w:rsidR="009B60F6">
        <w:rPr>
          <w:rFonts w:ascii="Angsana New" w:hAnsi="Angsana New" w:cs="Angsana New"/>
          <w:sz w:val="30"/>
          <w:szCs w:val="30"/>
        </w:rPr>
        <w:br/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Pr="00EC5EE0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EC5EE0">
        <w:rPr>
          <w:rFonts w:ascii="Angsana New" w:hAnsi="Angsana New" w:cs="Angsana New"/>
          <w:sz w:val="30"/>
          <w:szCs w:val="30"/>
          <w:cs/>
        </w:rPr>
        <w:t>ญ</w:t>
      </w:r>
      <w:r w:rsidR="001F0BD7">
        <w:rPr>
          <w:rFonts w:ascii="Angsana New" w:hAnsi="Angsana New" w:cs="Angsana New" w:hint="cs"/>
          <w:sz w:val="30"/>
          <w:szCs w:val="30"/>
          <w:cs/>
        </w:rPr>
        <w:t>และเรื่องอื่น</w:t>
      </w:r>
      <w:r w:rsidRPr="007616B3">
        <w:rPr>
          <w:rFonts w:ascii="Angsana New" w:hAnsi="Angsana New" w:cs="Angsana New" w:hint="cs"/>
          <w:sz w:val="30"/>
          <w:szCs w:val="30"/>
          <w:cs/>
        </w:rPr>
        <w:t xml:space="preserve">ๆ </w:t>
      </w:r>
    </w:p>
    <w:p w:rsidR="00DA6620" w:rsidRPr="00E9617B" w:rsidRDefault="00DA6620" w:rsidP="00CA29E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DA6620" w:rsidRPr="00EC5EE0" w:rsidRDefault="00DA6620" w:rsidP="00DA6620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EC5EE0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วันที่</w:t>
      </w:r>
      <w:r w:rsidRPr="00EC5EE0">
        <w:rPr>
          <w:rFonts w:ascii="Angsana New" w:hAnsi="Angsana New" w:cs="Angsana New"/>
          <w:sz w:val="30"/>
          <w:szCs w:val="30"/>
        </w:rPr>
        <w:t xml:space="preserve"> 31 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C5EE0">
        <w:rPr>
          <w:rFonts w:ascii="Angsana New" w:hAnsi="Angsana New" w:cs="Angsana New"/>
          <w:sz w:val="30"/>
          <w:szCs w:val="30"/>
        </w:rPr>
        <w:t>25</w:t>
      </w:r>
      <w:r w:rsidR="00361FBC">
        <w:rPr>
          <w:rFonts w:ascii="Angsana New" w:hAnsi="Angsana New" w:cs="Angsana New"/>
          <w:sz w:val="30"/>
          <w:szCs w:val="30"/>
        </w:rPr>
        <w:t>6</w:t>
      </w:r>
      <w:r w:rsidR="001518B0">
        <w:rPr>
          <w:rFonts w:ascii="Angsana New" w:hAnsi="Angsana New" w:cs="Angsana New"/>
          <w:sz w:val="30"/>
          <w:szCs w:val="30"/>
        </w:rPr>
        <w:t>1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EC5EE0">
        <w:rPr>
          <w:rFonts w:ascii="Angsana New" w:hAnsi="Angsana New" w:cs="Angsana New"/>
          <w:sz w:val="30"/>
          <w:szCs w:val="30"/>
        </w:rPr>
        <w:t xml:space="preserve"> </w:t>
      </w:r>
      <w:r w:rsidRPr="00EC5EE0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C5EE0">
        <w:rPr>
          <w:rFonts w:ascii="Angsana New" w:hAnsi="Angsana New" w:cs="Angsana New"/>
          <w:sz w:val="30"/>
          <w:szCs w:val="30"/>
          <w:cs/>
        </w:rPr>
        <w:t>น</w:t>
      </w:r>
    </w:p>
    <w:p w:rsidR="00DA6620" w:rsidRPr="00E9617B" w:rsidRDefault="00DA6620" w:rsidP="00DA6620">
      <w:pPr>
        <w:jc w:val="thaiDistribute"/>
        <w:outlineLvl w:val="0"/>
        <w:rPr>
          <w:rFonts w:ascii="Angsana New" w:hAnsi="Angsana New" w:cs="Angsana New"/>
          <w:i/>
          <w:iCs/>
          <w:sz w:val="24"/>
          <w:szCs w:val="24"/>
        </w:rPr>
      </w:pPr>
    </w:p>
    <w:p w:rsidR="00DA6620" w:rsidRPr="00C101D5" w:rsidRDefault="00DA6620" w:rsidP="00DA6620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DA6620" w:rsidRPr="00BB11C4" w:rsidRDefault="00DA6620" w:rsidP="00DA6620">
      <w:pPr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:rsidR="00BB11C4" w:rsidRPr="00BB11C4" w:rsidRDefault="00BB11C4" w:rsidP="00BB11C4">
      <w:pPr>
        <w:jc w:val="thaiDistribute"/>
        <w:rPr>
          <w:rFonts w:ascii="Angsana New" w:hAnsi="Angsana New" w:cs="Angsana New"/>
          <w:sz w:val="30"/>
          <w:szCs w:val="30"/>
        </w:rPr>
      </w:pPr>
      <w:r w:rsidRPr="00BB11C4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BB11C4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2B434D">
        <w:rPr>
          <w:rFonts w:ascii="Angsana New" w:eastAsia="Calibri" w:hAnsi="Angsana New" w:cs="Angsana New"/>
          <w:sz w:val="30"/>
          <w:szCs w:val="30"/>
        </w:rPr>
        <w:t xml:space="preserve">          </w:t>
      </w:r>
      <w:r w:rsidRPr="00BB11C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BB11C4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BB11C4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BB11C4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BB11C4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B11C4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BB11C4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A6620" w:rsidRDefault="00DA6620" w:rsidP="00DA6620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9D5AA1" w:rsidRDefault="009D5AA1" w:rsidP="00DA6620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9D5AA1" w:rsidSect="005559E7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440" w:header="720" w:footer="720" w:gutter="0"/>
          <w:cols w:space="708"/>
          <w:titlePg/>
          <w:docGrid w:linePitch="360"/>
        </w:sectPr>
      </w:pPr>
    </w:p>
    <w:p w:rsidR="00DA6620" w:rsidRPr="00C101D5" w:rsidRDefault="00DA6620" w:rsidP="00DA6620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DA6620" w:rsidRPr="00C101D5" w:rsidRDefault="00DA6620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A6620" w:rsidRPr="00C101D5" w:rsidRDefault="00DA6620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EC5EE0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EC5EE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EC5EE0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เรื่องเหล่านี้</w:t>
      </w:r>
    </w:p>
    <w:p w:rsidR="00DA6620" w:rsidRPr="00C101D5" w:rsidRDefault="00DA6620" w:rsidP="00DA662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1"/>
        <w:gridCol w:w="4654"/>
      </w:tblGrid>
      <w:tr w:rsidR="00DA6620" w:rsidRPr="007616B3" w:rsidTr="003B243F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DA6620" w:rsidRPr="009B7BF3" w:rsidRDefault="009B7BF3" w:rsidP="00F310B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7BF3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การด้อยค่าของค่าความนิยม</w:t>
            </w:r>
            <w:r w:rsidR="007C0B18"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และเงินลงทุน</w:t>
            </w:r>
            <w:r w:rsidR="008A318B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ในบริษัทย่อย</w:t>
            </w:r>
          </w:p>
        </w:tc>
      </w:tr>
      <w:tr w:rsidR="00DA6620" w:rsidRPr="007616B3" w:rsidTr="003B243F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DA6620" w:rsidRPr="009B7BF3" w:rsidRDefault="00DA6620" w:rsidP="001F0BD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7C0B18"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="007C0B18"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B7BF3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B1EEF">
              <w:rPr>
                <w:rFonts w:ascii="Angsana New" w:hAnsi="Angsana New" w:cs="Angsana New"/>
                <w:sz w:val="30"/>
                <w:szCs w:val="30"/>
              </w:rPr>
              <w:t>2 (</w:t>
            </w:r>
            <w:r w:rsidR="008B1EEF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="008B1EEF">
              <w:rPr>
                <w:rFonts w:ascii="Angsana New" w:hAnsi="Angsana New" w:cs="Angsana New"/>
                <w:sz w:val="30"/>
                <w:szCs w:val="30"/>
              </w:rPr>
              <w:t>), 3 (</w:t>
            </w:r>
            <w:r w:rsidR="008B1EEF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8B1EEF">
              <w:rPr>
                <w:rFonts w:ascii="Angsana New" w:hAnsi="Angsana New" w:cs="Angsana New"/>
                <w:sz w:val="30"/>
                <w:szCs w:val="30"/>
              </w:rPr>
              <w:t>), 3 (</w:t>
            </w:r>
            <w:r w:rsidR="009A1C0E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="008B1EEF">
              <w:rPr>
                <w:rFonts w:ascii="Angsana New" w:hAnsi="Angsana New" w:cs="Angsana New"/>
                <w:sz w:val="30"/>
                <w:szCs w:val="30"/>
              </w:rPr>
              <w:t>), 1</w:t>
            </w:r>
            <w:r w:rsidR="009A1C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B1E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B1EE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9B7BF3" w:rsidRPr="009B7BF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A0BEA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A6620" w:rsidRPr="007616B3" w:rsidTr="003B243F">
        <w:trPr>
          <w:tblHeader/>
        </w:trPr>
        <w:tc>
          <w:tcPr>
            <w:tcW w:w="4675" w:type="dxa"/>
            <w:shd w:val="clear" w:color="auto" w:fill="auto"/>
          </w:tcPr>
          <w:p w:rsidR="00DA6620" w:rsidRPr="009B7BF3" w:rsidRDefault="00DA6620" w:rsidP="00F310B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DA6620" w:rsidRPr="009B7BF3" w:rsidRDefault="00DA6620" w:rsidP="00F310B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9B7B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A6620" w:rsidRPr="00C101D5" w:rsidTr="00F310B4">
        <w:tc>
          <w:tcPr>
            <w:tcW w:w="4675" w:type="dxa"/>
            <w:shd w:val="clear" w:color="auto" w:fill="auto"/>
          </w:tcPr>
          <w:p w:rsidR="00AB71DA" w:rsidRDefault="00AB71DA" w:rsidP="007C0B1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7C0B18" w:rsidRPr="007C0B18" w:rsidRDefault="007C0B18" w:rsidP="007C0B1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เนื่องจากความไม่แน่นอนของสถานการณ์เศรษฐกิจในปัจจุบัน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9297C"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อาจส่งผลกระทบต่อ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="0069297C">
              <w:rPr>
                <w:rFonts w:ascii="Angsana New" w:hAnsi="Angsana New" w:cs="Angsana New" w:hint="cs"/>
                <w:sz w:val="30"/>
                <w:szCs w:val="30"/>
                <w:cs/>
              </w:rPr>
              <w:t>ย่อยของบริษัท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ที่ดำเนินกิจการจำหน่ายอุปกรณ์สำนักงาน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เครื่องเขียน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และหนังสือตามสาขาในจังหวัดต่างๆ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ครอบคลุมทั่วประเทศ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โดยอาจมีสาขาในบางจังหวัดมีผลประกอบการไม่เป็นไปตามแผนของบริษัท</w:t>
            </w:r>
            <w:r w:rsidR="0069297C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จนทำให้ประมาณการกระแสเงินสด</w:t>
            </w:r>
            <w:r w:rsidR="00FE3FB4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ต่ำกว่ามูลค่าของค่าความนิยมและเงินลงทุน</w:t>
            </w:r>
            <w:r w:rsidR="00342139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ในบริษัทย่อย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และอาจส่งผลให้ต้องมีการตั้งค่าเผื่อการด้อยค่าของค่าความนิยมและเงินลงทุน</w:t>
            </w:r>
          </w:p>
          <w:p w:rsidR="007C0B18" w:rsidRPr="007C0B18" w:rsidRDefault="007C0B18" w:rsidP="007C0B1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7C0B18" w:rsidRDefault="007C0B18" w:rsidP="007C0B1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ในการประเมินการด้อยค่าของค่าความนิยมและเงินลงทุน</w:t>
            </w:r>
            <w:r w:rsidR="00342139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ในบริษัทย่อย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โดยการพิจารณามูลค่าตามบัญชีของสินทรัพย์ว่าสูงกว่ามูลค่าที่</w:t>
            </w:r>
            <w:r w:rsidR="00342139">
              <w:rPr>
                <w:rFonts w:ascii="Angsana New" w:hAnsi="Angsana New" w:cs="Angsana New" w:hint="cs"/>
                <w:sz w:val="30"/>
                <w:szCs w:val="30"/>
                <w:cs/>
              </w:rPr>
              <w:t>คาดว่า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จะได้รับคืนหรือไม่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ต้องใช้วิจารณญาณอย่างสูงของผู้บริหารในการจัดทำประมาณการผลการดำเนินงานทางธุรกิจในอนาคต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421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ข้อสมมติที่จัดทำโดยผู้บริหารในการสอบทาน</w:t>
            </w:r>
            <w:r w:rsidR="003421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การด้อยค่าได้ถูกพิจารณาเป็นเรื่องสำคัญของการใช้วิจารณญาณ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ได้แก่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ประมาณการกระแสเงินสด</w:t>
            </w:r>
            <w:r w:rsidR="00FE3FB4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9297C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การเติบโตทางเศรษฐกิจ</w:t>
            </w:r>
            <w:r w:rsidRPr="007C0B1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และอัตราคิดลด</w:t>
            </w:r>
            <w:r w:rsidR="003421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ข้าพเจ้าจึงเห็นว่าเรื่องดังกล่าวเป็น</w:t>
            </w:r>
            <w:r w:rsidR="00A54133">
              <w:rPr>
                <w:rFonts w:ascii="Angsana New" w:hAnsi="Angsana New" w:cs="Angsana New" w:hint="cs"/>
                <w:sz w:val="30"/>
                <w:szCs w:val="30"/>
                <w:cs/>
              </w:rPr>
              <w:t>เ</w:t>
            </w:r>
            <w:r w:rsidR="00342139">
              <w:rPr>
                <w:rFonts w:ascii="Angsana New" w:hAnsi="Angsana New" w:cs="Angsana New" w:hint="cs"/>
                <w:sz w:val="30"/>
                <w:szCs w:val="30"/>
                <w:cs/>
              </w:rPr>
              <w:t>รื่องสำคัญในการตรวจสอบ</w:t>
            </w:r>
          </w:p>
          <w:p w:rsidR="009B7BF3" w:rsidRPr="009B7BF3" w:rsidRDefault="009B7BF3" w:rsidP="009B7BF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DA6620" w:rsidRPr="009B7BF3" w:rsidRDefault="00DA6620" w:rsidP="00F310B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:rsidR="00AB71DA" w:rsidRDefault="00AB71DA" w:rsidP="0066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="Angsana New"/>
                <w:sz w:val="30"/>
                <w:szCs w:val="30"/>
              </w:rPr>
            </w:pPr>
          </w:p>
          <w:p w:rsidR="006609AA" w:rsidRDefault="006609AA" w:rsidP="0066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609AA">
              <w:rPr>
                <w:rFonts w:asciiTheme="majorBidi" w:eastAsia="Arial" w:hAnsiTheme="majorBidi" w:cs="Angsana New" w:hint="cs"/>
                <w:sz w:val="30"/>
                <w:szCs w:val="30"/>
                <w:cs/>
              </w:rPr>
              <w:t>วิธีการตรวจสอบของข้าพเจ้า</w:t>
            </w:r>
            <w:r w:rsidR="00FD7E22">
              <w:rPr>
                <w:rFonts w:asciiTheme="majorBidi" w:eastAsia="Arial" w:hAnsiTheme="majorBidi" w:cs="Angsana New" w:hint="cs"/>
                <w:sz w:val="30"/>
                <w:szCs w:val="30"/>
                <w:cs/>
              </w:rPr>
              <w:t>รวมถึง</w:t>
            </w:r>
          </w:p>
          <w:p w:rsidR="007C0B18" w:rsidRPr="007C0B18" w:rsidRDefault="00185EEC" w:rsidP="00BC23B6">
            <w:pPr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การ</w:t>
            </w:r>
            <w:r w:rsidR="007C0B18" w:rsidRPr="007C0B1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ประเมินการกำหนดหน่วยสินทรัพย์ที่ก่อให้เกิดกระแสเงินสด ความสมเหตุสมผลของข้อบ่งชี้และรูปแบบประมาณการกระแสเงินสดที่ฝ่ายบริหารของกลุ่มบริษัทเลือกใช้</w:t>
            </w:r>
          </w:p>
          <w:p w:rsidR="007C0B18" w:rsidRPr="00205CBB" w:rsidRDefault="00205CBB" w:rsidP="00BC23B6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05CB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การประเมินผลประกอบการในอดีต</w:t>
            </w:r>
            <w:r w:rsidRPr="00205CBB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 </w:t>
            </w:r>
            <w:r w:rsidR="007C0B18" w:rsidRPr="00205CB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ผลประกอบการในปัจจุบันและแผนการ</w:t>
            </w:r>
            <w:r w:rsidR="007C3F51" w:rsidRPr="00205CBB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 xml:space="preserve">ดำเนินงาน    </w:t>
            </w:r>
            <w:r w:rsidR="007C0B18" w:rsidRPr="00205CB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ในอนาคตของกลุ่มบริษัท และพิจารณาว่ามีปัจจัยใดหรือไม่ที่แสดงให้เห็นว่าค่าความนิยมและเงินลงทุนในบริษัทย่อยเกิดการด้อยค่า</w:t>
            </w:r>
          </w:p>
          <w:p w:rsidR="00C0109E" w:rsidRPr="00C0109E" w:rsidRDefault="00C0109E" w:rsidP="004121CC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0109E">
              <w:rPr>
                <w:rFonts w:asciiTheme="majorBidi" w:eastAsia="Arial" w:hAnsiTheme="majorBidi" w:hint="cs"/>
                <w:sz w:val="30"/>
                <w:szCs w:val="30"/>
                <w:cs/>
              </w:rPr>
              <w:t>การเปรียบเทีย</w:t>
            </w:r>
            <w:r w:rsidR="00E54AD9">
              <w:rPr>
                <w:rFonts w:asciiTheme="majorBidi" w:eastAsia="Arial" w:hAnsiTheme="majorBidi" w:hint="cs"/>
                <w:sz w:val="30"/>
                <w:szCs w:val="30"/>
                <w:cs/>
              </w:rPr>
              <w:t>บประมาณการกระแสเงินสดในอนาคตและข้อสมมติ</w:t>
            </w:r>
            <w:r w:rsidRPr="00C0109E">
              <w:rPr>
                <w:rFonts w:asciiTheme="majorBidi" w:eastAsia="Arial" w:hAnsiTheme="majorBidi" w:hint="cs"/>
                <w:sz w:val="30"/>
                <w:szCs w:val="30"/>
                <w:cs/>
              </w:rPr>
              <w:t>เกี่ยวกับอัตราการเติบโตทางเศรษฐกิจกับแผนการดำเนินงานของกลุ่มบริษัทและผลการดำเนินงานในอดีต</w:t>
            </w:r>
            <w:r w:rsidRPr="00C0109E">
              <w:rPr>
                <w:rFonts w:asciiTheme="majorBidi" w:eastAsia="Arial" w:hAnsiTheme="majorBidi"/>
                <w:sz w:val="30"/>
                <w:szCs w:val="30"/>
                <w:cs/>
              </w:rPr>
              <w:t xml:space="preserve"> </w:t>
            </w:r>
            <w:r w:rsidRPr="00C0109E">
              <w:rPr>
                <w:rFonts w:asciiTheme="majorBidi" w:eastAsia="Arial" w:hAnsiTheme="majorBidi" w:hint="cs"/>
                <w:sz w:val="30"/>
                <w:szCs w:val="30"/>
                <w:cs/>
              </w:rPr>
              <w:t>เพื่อพิจารณาความสมเหตุสมผลของการประมาณการรวมถึงการเปรียบเทียบข้อมูลของอุตสาหกรรมกับการวิเคราะห์ของตลาดภายนอก</w:t>
            </w:r>
          </w:p>
          <w:p w:rsidR="00C0109E" w:rsidRPr="00C0109E" w:rsidRDefault="00C0109E" w:rsidP="00C0109E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0109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ทดสอบความน่าเชื่อถือของอัตราคิดลดที่ใช้ในการประมาณการกระแสเงินสดในอนาคตโดยเปรียบเทียบกับข้อมูลของบริษัทอื่นในกลุ่มอุตสาหกรรมเดียวกัน</w:t>
            </w:r>
            <w:r w:rsidRPr="00C0109E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  <w:r w:rsidRPr="00C0109E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และ</w:t>
            </w:r>
          </w:p>
          <w:p w:rsidR="006609AA" w:rsidRDefault="007C0B18" w:rsidP="00BC23B6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05CBB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การประเมินความเหมาะสมและความเพียงพอของการเปิดเผยข้อมูล</w:t>
            </w:r>
            <w:r w:rsidR="00BC23B6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:rsidR="001D6C8F" w:rsidRPr="00BC23B6" w:rsidRDefault="001D6C8F" w:rsidP="001D6C8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</w:tbl>
    <w:p w:rsidR="006D64F0" w:rsidRPr="00C101D5" w:rsidRDefault="006D64F0" w:rsidP="00DA662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51"/>
        <w:gridCol w:w="4654"/>
      </w:tblGrid>
      <w:tr w:rsidR="009B7BF3" w:rsidRPr="007616B3" w:rsidTr="00F42F42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9B7BF3" w:rsidRPr="009B7BF3" w:rsidRDefault="00462FAD" w:rsidP="00F42F4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ส่วนลด</w:t>
            </w:r>
            <w:r w:rsidR="009B7BF3">
              <w:rPr>
                <w:rFonts w:ascii="Angsana New" w:hAnsi="Angsana New" w:cs="Angsana New" w:hint="cs"/>
                <w:sz w:val="30"/>
                <w:szCs w:val="30"/>
                <w:cs/>
              </w:rPr>
              <w:t>การค้า</w:t>
            </w:r>
          </w:p>
        </w:tc>
      </w:tr>
      <w:tr w:rsidR="009B7BF3" w:rsidRPr="007616B3" w:rsidTr="00F42F42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9B7BF3" w:rsidRPr="009B7BF3" w:rsidRDefault="006609AA" w:rsidP="00F42F4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7C0B1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609A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73E4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609A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F0BD7">
              <w:rPr>
                <w:rFonts w:ascii="Angsana New" w:hAnsi="Angsana New" w:cs="Angsana New" w:hint="cs"/>
                <w:sz w:val="30"/>
                <w:szCs w:val="30"/>
                <w:cs/>
              </w:rPr>
              <w:t>ฑ</w:t>
            </w:r>
            <w:r w:rsidRPr="006609A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B7BF3" w:rsidRPr="007616B3" w:rsidTr="00F42F42">
        <w:trPr>
          <w:tblHeader/>
        </w:trPr>
        <w:tc>
          <w:tcPr>
            <w:tcW w:w="4675" w:type="dxa"/>
            <w:shd w:val="clear" w:color="auto" w:fill="auto"/>
          </w:tcPr>
          <w:p w:rsidR="009B7BF3" w:rsidRPr="009B7BF3" w:rsidRDefault="009B7BF3" w:rsidP="00F42F4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9B7BF3" w:rsidRPr="009B7BF3" w:rsidRDefault="009B7BF3" w:rsidP="00F42F4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9B7B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9B7B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B7BF3" w:rsidRPr="00C101D5" w:rsidTr="00F42F42">
        <w:tc>
          <w:tcPr>
            <w:tcW w:w="4675" w:type="dxa"/>
            <w:shd w:val="clear" w:color="auto" w:fill="auto"/>
          </w:tcPr>
          <w:p w:rsidR="00562739" w:rsidRDefault="00562739" w:rsidP="00F42F42">
            <w:pPr>
              <w:ind w:firstLine="706"/>
              <w:jc w:val="both"/>
              <w:rPr>
                <w:rFonts w:ascii="Angsana New" w:hAnsi="Angsana New" w:cs="Angsana New"/>
                <w:i/>
                <w:sz w:val="30"/>
                <w:szCs w:val="30"/>
              </w:rPr>
            </w:pPr>
          </w:p>
          <w:p w:rsidR="006609AA" w:rsidRPr="006609AA" w:rsidRDefault="006609AA" w:rsidP="00F42F42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ในระหว่างปี</w:t>
            </w:r>
            <w:r w:rsidRPr="006609AA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กลุ่มบริษัทได้รับส่วนลดการค้าจากผู้จำหน่ายสินค้าเป็นจำนวน</w:t>
            </w:r>
            <w:r w:rsidR="0062308D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เงิน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ที่มีสาระสำคัญ</w:t>
            </w:r>
            <w:r w:rsidRPr="006609AA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โดยส่วนลดการค้านั้นจะถูกรับรู้ตามอัตราที่กำหนดไว้ในสัญญาที่</w:t>
            </w:r>
            <w:r w:rsidR="00345F6B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ทำ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กับผู้จำหน่ายสินค้าแต่ละราย</w:t>
            </w:r>
            <w:r w:rsidRPr="006609AA">
              <w:rPr>
                <w:rFonts w:ascii="Angsana New" w:hAnsi="Angsana New" w:cs="Angsana New"/>
                <w:i/>
                <w:sz w:val="30"/>
                <w:szCs w:val="30"/>
                <w:cs/>
              </w:rPr>
              <w:t xml:space="preserve"> </w:t>
            </w:r>
          </w:p>
          <w:p w:rsidR="00573EB5" w:rsidRDefault="00573EB5" w:rsidP="00F42F42">
            <w:pPr>
              <w:ind w:firstLine="706"/>
              <w:jc w:val="both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</w:p>
          <w:p w:rsidR="009B7BF3" w:rsidRPr="006609AA" w:rsidRDefault="006609AA" w:rsidP="00F42F42">
            <w:pPr>
              <w:pStyle w:val="BodyText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ข้าพเจ้าให้ความสนใจสำหรับการตรวจสอบส่วนลดการค้า</w:t>
            </w:r>
            <w:r w:rsidR="0056071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</w:t>
            </w:r>
            <w:r w:rsidR="00273E4A">
              <w:rPr>
                <w:rFonts w:ascii="Angsana New" w:hAnsi="Angsana New" w:cs="Angsana New" w:hint="cs"/>
                <w:sz w:val="30"/>
                <w:szCs w:val="30"/>
                <w:cs/>
              </w:rPr>
              <w:t>โดยเฉพาะ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ส่วนลดการค้าค้างรับตอนสิ้นปี</w:t>
            </w:r>
            <w:r w:rsidR="00273E4A"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เนื่องจากการคำนวณ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ต้องใช้</w:t>
            </w:r>
            <w:r w:rsidR="00E677B2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วิจารณญาณ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ในการประมาณการตามข้อตกลงในสัญญาซึ่งมีสัญญาเป็นจำนวนมากจึงมีความเสี่ยงว่า</w:t>
            </w:r>
            <w:r w:rsidR="00273E4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สินค้าคงเหลือ 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ต้นทุนขายและส่วนลดการค้าค้างรับ</w:t>
            </w:r>
            <w:r w:rsidR="00E677B2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 xml:space="preserve"> ณ วัน</w:t>
            </w:r>
            <w:r w:rsidRPr="006609AA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สิ้นปีจะ</w:t>
            </w:r>
            <w:r w:rsidR="00FE3FB4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ถูก</w:t>
            </w:r>
            <w:r w:rsidR="00560717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บันทึกในจำนวนเงินและช่วงเวลาที่เหมาะสม</w:t>
            </w:r>
            <w:r w:rsidR="00704BD6">
              <w:rPr>
                <w:rFonts w:ascii="Angsana New" w:hAnsi="Angsana New" w:cs="Angsana New" w:hint="cs"/>
                <w:i/>
                <w:sz w:val="30"/>
                <w:szCs w:val="30"/>
                <w:cs/>
              </w:rPr>
              <w:t>หรือไม่</w:t>
            </w:r>
          </w:p>
        </w:tc>
        <w:tc>
          <w:tcPr>
            <w:tcW w:w="4675" w:type="dxa"/>
            <w:shd w:val="clear" w:color="auto" w:fill="auto"/>
          </w:tcPr>
          <w:p w:rsidR="00562739" w:rsidRDefault="00562739" w:rsidP="00F42F42">
            <w:pPr>
              <w:ind w:firstLine="706"/>
              <w:jc w:val="both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</w:p>
          <w:p w:rsidR="005E0D1B" w:rsidRDefault="005E0D1B" w:rsidP="00F42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609AA">
              <w:rPr>
                <w:rFonts w:asciiTheme="majorBidi" w:eastAsia="Arial" w:hAnsiTheme="majorBidi" w:cs="Angsana New" w:hint="cs"/>
                <w:sz w:val="30"/>
                <w:szCs w:val="30"/>
                <w:cs/>
              </w:rPr>
              <w:t>วิธีการตรวจสอบของข้าพเจ้า</w:t>
            </w:r>
            <w:r>
              <w:rPr>
                <w:rFonts w:asciiTheme="majorBidi" w:eastAsia="Arial" w:hAnsiTheme="majorBidi" w:cs="Angsana New" w:hint="cs"/>
                <w:sz w:val="30"/>
                <w:szCs w:val="30"/>
                <w:cs/>
              </w:rPr>
              <w:t>รวมถึง</w:t>
            </w:r>
          </w:p>
          <w:p w:rsidR="006609AA" w:rsidRPr="006609AA" w:rsidRDefault="006609AA" w:rsidP="00F42F4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การทำความเข้าใจ</w:t>
            </w:r>
            <w:r w:rsidR="00F05ED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ในกระบวนการรับรู้</w:t>
            </w:r>
            <w:r w:rsidR="00BE29D7">
              <w:rPr>
                <w:rFonts w:ascii="Angsana New" w:hAnsi="Angsana New" w:hint="cs"/>
                <w:sz w:val="30"/>
                <w:szCs w:val="30"/>
                <w:cs/>
              </w:rPr>
              <w:t>ส่วนลดการค้า</w:t>
            </w:r>
            <w:r w:rsidR="00F05ED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 xml:space="preserve"> และส่วนลดการค้าค้างรับ</w:t>
            </w:r>
            <w:r w:rsidRPr="006609AA">
              <w:rPr>
                <w:rFonts w:asciiTheme="majorBidi" w:eastAsia="Arial" w:hAnsiTheme="majorBidi"/>
                <w:i/>
                <w:sz w:val="30"/>
                <w:szCs w:val="30"/>
                <w:cs/>
              </w:rPr>
              <w:t xml:space="preserve"> </w:t>
            </w:r>
            <w:r w:rsidR="00F05ED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รวมถึงการประเมินการออกแบบ</w:t>
            </w: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และทดสอบการควบคุมที่สำคัญของผู้บริหาร</w:t>
            </w:r>
            <w:r w:rsidRPr="006609AA">
              <w:rPr>
                <w:rFonts w:asciiTheme="majorBidi" w:eastAsia="Arial" w:hAnsiTheme="majorBidi"/>
                <w:i/>
                <w:sz w:val="30"/>
                <w:szCs w:val="30"/>
                <w:cs/>
              </w:rPr>
              <w:t xml:space="preserve"> </w:t>
            </w:r>
          </w:p>
          <w:p w:rsidR="006609AA" w:rsidRPr="006609AA" w:rsidRDefault="006609AA" w:rsidP="00F42F4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การประเมินความมีประสิทธิผลของการควบคุมภายใน</w:t>
            </w:r>
            <w:r w:rsidR="0088204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ที่สำคัญ</w:t>
            </w:r>
            <w:r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ของกลุ่มบริษัท</w:t>
            </w:r>
            <w:r w:rsidR="0031631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ที่เกี่ย</w:t>
            </w:r>
            <w:r w:rsidR="00560717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วข้องกับกระบวนการรับรู้</w:t>
            </w:r>
            <w:r w:rsidR="0031631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ส่วนลดการค้า</w:t>
            </w:r>
          </w:p>
          <w:p w:rsidR="006609AA" w:rsidRPr="006609AA" w:rsidRDefault="00A725E8" w:rsidP="00F42F4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</w:t>
            </w:r>
            <w:r w:rsidR="006609AA"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สุ่มทดสอบ</w:t>
            </w:r>
            <w:r w:rsidR="00F633E1" w:rsidRPr="00F633E1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เอกสารหลักฐานประกอบรายการ</w:t>
            </w:r>
            <w:r w:rsidR="00F633E1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โดยตรวจสอบ</w:t>
            </w:r>
            <w:r w:rsidR="006609AA"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สัญญาที่ทำกับผู้จำหน่ายสินค้าว่าได้มีการอนุมัติโดยผู้มีอำนาจลงนาม</w:t>
            </w:r>
            <w:r w:rsidR="00F633E1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และทดสอบการคำนวณส่วนลดการค้า</w:t>
            </w:r>
            <w:r w:rsidR="006609AA"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กับข้อม</w:t>
            </w:r>
            <w:r w:rsidR="00F633E1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ูลในสัญญาและ</w:t>
            </w:r>
            <w:r w:rsidR="006609AA"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ยอดซื้อสินค้าในระบบและการประมาณ</w:t>
            </w:r>
            <w:r w:rsidR="001C1F84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</w:t>
            </w:r>
            <w:r w:rsidR="006609AA"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ของผู้บริหาร</w:t>
            </w:r>
            <w:r w:rsidR="00F456DC">
              <w:rPr>
                <w:rFonts w:asciiTheme="majorBidi" w:eastAsia="Arial" w:hAnsiTheme="majorBidi"/>
                <w:i/>
                <w:sz w:val="30"/>
                <w:szCs w:val="30"/>
              </w:rPr>
              <w:t xml:space="preserve"> </w:t>
            </w:r>
          </w:p>
          <w:p w:rsidR="00AB71DA" w:rsidRPr="009C11D3" w:rsidRDefault="001C1F84" w:rsidP="00F42F4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</w:t>
            </w:r>
            <w:r w:rsidR="006609AA"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สุ่มทดสอบการรับชำระเงินสำหรับส่วนลดการค้าค้างรับใน</w:t>
            </w:r>
            <w:r w:rsidR="009C11D3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รอบ</w:t>
            </w:r>
            <w:r w:rsidR="006609AA"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ระยะเวลาหลังวันสิ้นปี</w:t>
            </w:r>
            <w:r w:rsidR="009C11D3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 xml:space="preserve"> </w:t>
            </w:r>
            <w:r w:rsidR="00F42F42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 xml:space="preserve">รวมถึงสุ่มทดสอบเอกสารที่เกี่ยวข้องในการบันทึกส่วนลดการค้าค้างรับ </w:t>
            </w:r>
            <w:r w:rsidR="00573EB5" w:rsidRPr="006609AA"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และ</w:t>
            </w:r>
          </w:p>
          <w:p w:rsidR="006D64F0" w:rsidRPr="00F42F42" w:rsidRDefault="009C11D3" w:rsidP="00F42F4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Arial" w:hAnsiTheme="majorBidi" w:cstheme="majorBidi"/>
                <w:i/>
                <w:sz w:val="30"/>
                <w:szCs w:val="30"/>
              </w:rPr>
            </w:pPr>
            <w:r>
              <w:rPr>
                <w:rFonts w:asciiTheme="majorBidi" w:eastAsia="Arial" w:hAnsiTheme="majorBidi" w:hint="cs"/>
                <w:i/>
                <w:sz w:val="30"/>
                <w:szCs w:val="30"/>
                <w:cs/>
              </w:rPr>
              <w:t>การประเมินความเหมาะสมและความเพียงพอของการเปิดเผยข้อมูลให้เป็นไปตามมาตรฐานการรายงานทางการเงิน</w:t>
            </w:r>
          </w:p>
        </w:tc>
      </w:tr>
    </w:tbl>
    <w:p w:rsidR="009B60F6" w:rsidRDefault="009B60F6" w:rsidP="009B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  <w:sectPr w:rsidR="009B60F6" w:rsidSect="005559E7">
          <w:footerReference w:type="default" r:id="rId19"/>
          <w:footerReference w:type="first" r:id="rId20"/>
          <w:pgSz w:w="11907" w:h="16840" w:code="9"/>
          <w:pgMar w:top="1960" w:right="1152" w:bottom="576" w:left="1440" w:header="720" w:footer="720" w:gutter="0"/>
          <w:cols w:space="708"/>
          <w:titlePg/>
          <w:docGrid w:linePitch="360"/>
        </w:sectPr>
      </w:pPr>
    </w:p>
    <w:p w:rsidR="00DA6620" w:rsidRPr="00C101D5" w:rsidRDefault="00DA6620" w:rsidP="009B7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:rsidR="00DA6620" w:rsidRDefault="00DA6620" w:rsidP="00DA662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:rsidR="00DA6620" w:rsidRPr="007616B3" w:rsidRDefault="00DA6620" w:rsidP="00DA662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แต่ไม่รวมถึง</w:t>
      </w:r>
      <w:r w:rsidR="00704BD6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            </w:t>
      </w:r>
      <w:r w:rsidRPr="00C101D5">
        <w:rPr>
          <w:rFonts w:ascii="Angsana New" w:eastAsiaTheme="minorHAnsi" w:hAnsi="Angsana New" w:cs="Angsana New"/>
          <w:color w:val="000000"/>
          <w:sz w:val="30"/>
          <w:szCs w:val="30"/>
          <w:cs/>
        </w:rPr>
        <w:t>งบ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และ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7113D">
        <w:rPr>
          <w:rFonts w:ascii="Angsana New" w:eastAsiaTheme="minorHAnsi" w:hAnsi="Angsana New" w:cs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ภายหลังวันที่ในรายงานของผู้สอบบัญชีนี้</w:t>
      </w:r>
    </w:p>
    <w:p w:rsidR="00DA6620" w:rsidRPr="007616B3" w:rsidRDefault="00DA6620" w:rsidP="00DA662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:rsidR="003B243F" w:rsidRDefault="00DA6620" w:rsidP="00DA662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ความเห็นของข้าพเจ้าต่องบ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:rsidR="003B243F" w:rsidRDefault="003B243F" w:rsidP="00DA662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:rsidR="00DA6620" w:rsidRPr="007616B3" w:rsidRDefault="00DA6620" w:rsidP="00DA6620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EC5EE0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EC5EE0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จากการตรวจสอบของข้าพเจ้า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16B3">
        <w:rPr>
          <w:rFonts w:ascii="Angsana New" w:eastAsiaTheme="minorHAnsi" w:hAnsi="Angsana New" w:cs="Angsana New"/>
          <w:color w:val="000000"/>
          <w:sz w:val="30"/>
          <w:szCs w:val="30"/>
        </w:rPr>
        <w:t xml:space="preserve"> </w:t>
      </w:r>
    </w:p>
    <w:p w:rsidR="00DA6620" w:rsidRDefault="00DA6620" w:rsidP="00DA662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B714CE" w:rsidRDefault="00B714CE" w:rsidP="00DA662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714CE"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B714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14CE">
        <w:rPr>
          <w:rFonts w:ascii="Angsana New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714CE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14CE">
        <w:rPr>
          <w:rFonts w:ascii="Angsana New" w:hAnsi="Angsana New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B714CE" w:rsidRPr="007616B3" w:rsidRDefault="00B714CE" w:rsidP="00DA662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A6620" w:rsidRPr="00EC5EE0" w:rsidRDefault="00DA6620" w:rsidP="00DA6620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</w:t>
      </w:r>
      <w:r w:rsidRPr="00EC5EE0">
        <w:rPr>
          <w:rFonts w:ascii="Angsana New" w:eastAsia="Calibri" w:hAnsi="Angsana New" w:cs="Angsana New"/>
          <w:i/>
          <w:iCs/>
          <w:sz w:val="30"/>
          <w:szCs w:val="30"/>
          <w:cs/>
        </w:rPr>
        <w:t>กำกับดูแลต่องบการเงิน</w:t>
      </w:r>
      <w:r w:rsidRPr="00EC5EE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DA6620" w:rsidRPr="007616B3" w:rsidRDefault="00DA6620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A6620" w:rsidRPr="00EC5EE0" w:rsidRDefault="00DA6620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60012B" w:rsidRPr="00EC5EE0" w:rsidRDefault="0060012B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A6620" w:rsidRDefault="00DA6620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EC5EE0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EC5EE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CE6551" w:rsidRPr="00EC5EE0" w:rsidRDefault="00CE6551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A6620" w:rsidRDefault="00DA6620" w:rsidP="00DA6620">
      <w:pPr>
        <w:jc w:val="thaiDistribute"/>
        <w:rPr>
          <w:rFonts w:ascii="Angsana New" w:hAnsi="Angsana New" w:cs="Angsana New"/>
          <w:sz w:val="30"/>
          <w:szCs w:val="30"/>
        </w:rPr>
      </w:pPr>
      <w:r w:rsidRPr="00EC5EE0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EC5EE0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:rsidR="00AB71DA" w:rsidRDefault="00AB71DA" w:rsidP="00DA6620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B63CB6" w:rsidRPr="00EC5EE0" w:rsidRDefault="00B63CB6" w:rsidP="00DA6620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DA6620" w:rsidRPr="007616B3" w:rsidRDefault="00DA6620" w:rsidP="00AB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</w:rPr>
        <w:t>ตรวจสอบงบการเงิน</w:t>
      </w:r>
      <w:r w:rsidRPr="00EC5EE0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DA6620" w:rsidRPr="007616B3" w:rsidRDefault="00DA6620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409E3" w:rsidRDefault="00DA6620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</w:p>
    <w:p w:rsidR="00B37379" w:rsidRDefault="00DA6620" w:rsidP="00DA6620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1F36D7">
        <w:rPr>
          <w:rFonts w:ascii="Angsana New" w:eastAsia="Calibri" w:hAnsi="Angsana New" w:cs="Angsana New"/>
          <w:sz w:val="30"/>
          <w:szCs w:val="30"/>
          <w:cs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แต่ละรายการหรือทุกรายการรวมกันจะมีผ</w:t>
      </w:r>
      <w:r w:rsidRPr="007616B3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</w:t>
      </w:r>
      <w:r w:rsidRPr="00EC5EE0">
        <w:rPr>
          <w:rFonts w:ascii="Angsana New" w:hAnsi="Angsana New" w:cs="Angsana New"/>
          <w:sz w:val="30"/>
          <w:szCs w:val="30"/>
          <w:cs/>
        </w:rPr>
        <w:t>การใช้งบการเงินรวมและงบการเงินเฉพาะกิจการเหล่านี้</w:t>
      </w:r>
    </w:p>
    <w:p w:rsidR="00AB71DA" w:rsidRDefault="00AB71DA" w:rsidP="00DA6620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AB71DA" w:rsidRDefault="00DA6620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FA00A0">
        <w:rPr>
          <w:rFonts w:ascii="Angsana New" w:eastAsia="Calibri" w:hAnsi="Angsana New" w:cs="Angsana New"/>
          <w:sz w:val="30"/>
          <w:szCs w:val="30"/>
        </w:rPr>
        <w:t xml:space="preserve">             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1F36D7" w:rsidRPr="00B46BBD" w:rsidRDefault="001F36D7" w:rsidP="00DA662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DA6620" w:rsidRPr="007616B3" w:rsidRDefault="00DA6620" w:rsidP="00DA662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C5EE0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5EE0">
        <w:rPr>
          <w:rFonts w:ascii="Angsana New" w:hAnsi="Angsana New" w:cs="Angsana New"/>
          <w:sz w:val="30"/>
          <w:szCs w:val="30"/>
          <w:cs/>
        </w:rPr>
        <w:t>รวมและ</w:t>
      </w:r>
      <w:r w:rsidR="0041460F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EC5EE0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ไม่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</w:rPr>
        <w:t>ายใน</w:t>
      </w:r>
    </w:p>
    <w:p w:rsidR="00DA6620" w:rsidRPr="00EC5EE0" w:rsidRDefault="00DA6620" w:rsidP="00DA662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EC5EE0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Pr="00EC5EE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EC5EE0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AB71DA" w:rsidRDefault="00DA6620" w:rsidP="00DA662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6D64F0" w:rsidRDefault="006D6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8481A" w:rsidRPr="00EC5EE0" w:rsidRDefault="00DA6620" w:rsidP="00B8481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</w:t>
      </w:r>
      <w:r w:rsidRPr="00EC5EE0">
        <w:rPr>
          <w:rFonts w:ascii="Angsana New" w:hAnsi="Angsana New" w:cs="Angsana New"/>
          <w:sz w:val="30"/>
          <w:szCs w:val="30"/>
          <w:cs/>
        </w:rPr>
        <w:t>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C5EE0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EC5EE0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</w:t>
      </w:r>
      <w:r w:rsidR="001F36D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072A" w:rsidRPr="00405D26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D8072A" w:rsidRPr="00405D2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072A" w:rsidRPr="00405D26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</w:t>
      </w:r>
      <w:r w:rsidR="00D8072A" w:rsidRPr="004274D2">
        <w:rPr>
          <w:rFonts w:ascii="Angsana New" w:hAnsi="Angsana New" w:cs="Angsana New"/>
          <w:sz w:val="30"/>
          <w:szCs w:val="30"/>
          <w:cs/>
        </w:rPr>
        <w:t>บบัญชีของข้าพเจ้า</w:t>
      </w:r>
      <w:r w:rsidR="00D8072A" w:rsidRPr="004274D2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D8072A" w:rsidRPr="004274D2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D8072A" w:rsidRPr="004274D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D8072A" w:rsidRPr="004274D2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8072A" w:rsidRPr="004274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072A" w:rsidRPr="004274D2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D8072A" w:rsidRPr="004274D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EC5EE0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5416CC">
        <w:rPr>
          <w:rFonts w:ascii="Angsana New" w:hAnsi="Angsana New" w:cs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</w:t>
      </w:r>
      <w:r w:rsidR="00B8481A" w:rsidRPr="005416CC">
        <w:rPr>
          <w:rFonts w:ascii="Angsana New" w:hAnsi="Angsana New" w:cs="Angsana New"/>
          <w:sz w:val="30"/>
          <w:szCs w:val="30"/>
          <w:cs/>
        </w:rPr>
        <w:t>ในรายงานของผู้สอบ</w:t>
      </w:r>
      <w:r w:rsidR="00B8481A" w:rsidRPr="00EC5EE0">
        <w:rPr>
          <w:rFonts w:ascii="Angsana New" w:hAnsi="Angsana New" w:cs="Angsana New"/>
          <w:sz w:val="30"/>
          <w:szCs w:val="30"/>
          <w:cs/>
        </w:rPr>
        <w:t>บัญชีของข้าพเจ้า อย่างไรก็ตาม เหตุการณ์หรือสถานการณ์ในอนาคตอาจเป็นเหตุให้</w:t>
      </w:r>
      <w:r w:rsidR="00B8481A" w:rsidRPr="00EC5EE0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B8481A" w:rsidRPr="00EC5EE0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B8481A" w:rsidRPr="004274D2" w:rsidRDefault="00B8481A" w:rsidP="00F310B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274D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</w:t>
      </w:r>
      <w:r w:rsidR="004274D2" w:rsidRPr="004274D2">
        <w:rPr>
          <w:rFonts w:ascii="Angsana New" w:hAnsi="Angsana New" w:cs="Angsana New"/>
          <w:sz w:val="30"/>
          <w:szCs w:val="30"/>
          <w:cs/>
        </w:rPr>
        <w:t>รเงินเฉพาะกิจการโดยรวม รวมถึงการเปิดเผย</w:t>
      </w:r>
      <w:r w:rsidR="004274D2" w:rsidRPr="004274D2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4274D2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4274D2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D07ED4">
        <w:rPr>
          <w:rFonts w:ascii="Angsana New" w:hAnsi="Angsana New" w:cs="Angsana New"/>
          <w:sz w:val="30"/>
          <w:szCs w:val="30"/>
        </w:rPr>
        <w:tab/>
      </w:r>
    </w:p>
    <w:p w:rsidR="003B243F" w:rsidRPr="00FA00A0" w:rsidRDefault="00B8481A" w:rsidP="0026728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A00A0">
        <w:rPr>
          <w:rFonts w:ascii="Angsana New" w:hAnsi="Angsana New" w:cs="Angsana New"/>
          <w:sz w:val="30"/>
          <w:szCs w:val="30"/>
          <w:cs/>
        </w:rPr>
        <w:t>ได้</w:t>
      </w:r>
      <w:r w:rsidRPr="00FA00A0">
        <w:rPr>
          <w:rFonts w:ascii="Angsana New" w:hAnsi="Angsana New" w:cs="Angsana New" w:hint="cs"/>
          <w:sz w:val="30"/>
          <w:szCs w:val="30"/>
          <w:cs/>
        </w:rPr>
        <w:t>รับ</w:t>
      </w:r>
      <w:r w:rsidRPr="00FA00A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A00A0">
        <w:rPr>
          <w:rFonts w:ascii="Angsana New" w:hAnsi="Angsana New" w:cs="Angsana New"/>
          <w:sz w:val="30"/>
          <w:szCs w:val="30"/>
        </w:rPr>
        <w:t xml:space="preserve"> </w:t>
      </w:r>
      <w:r w:rsidRPr="00FA00A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FA00A0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FA00A0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FA00A0">
        <w:rPr>
          <w:rFonts w:ascii="Angsana New" w:hAnsi="Angsana New" w:cs="Angsana New"/>
          <w:sz w:val="30"/>
          <w:szCs w:val="30"/>
        </w:rPr>
        <w:t xml:space="preserve"> </w:t>
      </w:r>
      <w:r w:rsidRPr="00FA00A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FA00A0">
        <w:rPr>
          <w:rFonts w:ascii="Angsana New" w:hAnsi="Angsana New" w:cs="Angsana New"/>
          <w:color w:val="000000"/>
          <w:sz w:val="30"/>
          <w:szCs w:val="30"/>
          <w:cs/>
        </w:rPr>
        <w:t>ของข้าพเจ้า</w:t>
      </w:r>
    </w:p>
    <w:p w:rsidR="003B243F" w:rsidRDefault="003B243F" w:rsidP="00B8481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505AAC" w:rsidRPr="00C101D5" w:rsidRDefault="00505AAC" w:rsidP="00505AAC">
      <w:pPr>
        <w:jc w:val="thaiDistribute"/>
        <w:rPr>
          <w:rFonts w:ascii="Angsana New" w:hAnsi="Angsana New" w:cs="Angsana New"/>
          <w:sz w:val="30"/>
          <w:szCs w:val="30"/>
        </w:rPr>
      </w:pPr>
      <w:r w:rsidRPr="00505AAC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505AAC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505AAC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505AAC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505AAC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505AAC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1F0BD7" w:rsidRDefault="001F0BD7" w:rsidP="00B8481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B8481A" w:rsidRPr="00C101D5" w:rsidRDefault="00B8481A" w:rsidP="00B8481A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 w:cs="Angsana New"/>
          <w:sz w:val="30"/>
          <w:szCs w:val="30"/>
          <w:cs/>
        </w:rPr>
        <w:t>อิสระ</w:t>
      </w:r>
    </w:p>
    <w:p w:rsidR="00AB71DA" w:rsidRDefault="00AB7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B8481A" w:rsidRDefault="00B8481A" w:rsidP="00B8481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จากเรื่องที่สื่อ</w:t>
      </w:r>
      <w:r w:rsidRPr="00EC5EE0">
        <w:rPr>
          <w:rFonts w:ascii="Angsana New" w:hAnsi="Angsana New" w:cs="Angsana New"/>
          <w:sz w:val="30"/>
          <w:szCs w:val="30"/>
          <w:cs/>
        </w:rPr>
        <w:t>สารกับผู้มีหน้าที่ในการกำกับดู</w:t>
      </w:r>
      <w:r w:rsidR="00451551">
        <w:rPr>
          <w:rFonts w:ascii="Angsana New" w:hAnsi="Angsana New" w:cs="Angsana New"/>
          <w:sz w:val="30"/>
          <w:szCs w:val="30"/>
          <w:cs/>
        </w:rPr>
        <w:t>แล ข้าพเจ้าได้พิจารณาเรื่องต่าง</w:t>
      </w:r>
      <w:r w:rsidRPr="00EC5EE0">
        <w:rPr>
          <w:rFonts w:ascii="Angsana New" w:hAnsi="Angsana New" w:cs="Angsana New"/>
          <w:sz w:val="30"/>
          <w:szCs w:val="30"/>
          <w:cs/>
        </w:rPr>
        <w:t>ๆ ที่มีนัยสำคัญที่สุดในการตรวจสอบ</w:t>
      </w:r>
      <w:r w:rsidR="0041460F">
        <w:rPr>
          <w:rFonts w:ascii="Angsana New" w:hAnsi="Angsana New" w:cs="Angsana New" w:hint="cs"/>
          <w:sz w:val="30"/>
          <w:szCs w:val="30"/>
          <w:cs/>
        </w:rPr>
        <w:t xml:space="preserve">       </w:t>
      </w:r>
      <w:r w:rsidRPr="00EC5EE0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7616B3">
        <w:rPr>
          <w:rFonts w:ascii="Angsana New" w:hAnsi="Angsana New" w:cs="Angsana New"/>
          <w:sz w:val="30"/>
          <w:szCs w:val="30"/>
          <w:cs/>
        </w:rPr>
        <w:t>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A6620" w:rsidRDefault="00DA6620" w:rsidP="00CA29E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8481A" w:rsidRDefault="00B8481A" w:rsidP="00DD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p w:rsidR="003B243F" w:rsidRDefault="003B243F" w:rsidP="00B8481A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="Angsana New"/>
          <w:cs/>
        </w:rPr>
      </w:pPr>
    </w:p>
    <w:p w:rsidR="00C7318B" w:rsidRDefault="00C7318B" w:rsidP="00B8481A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</w:p>
    <w:p w:rsidR="00B8481A" w:rsidRPr="002C5218" w:rsidRDefault="00B8481A" w:rsidP="00B8481A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(</w:t>
      </w:r>
      <w:r w:rsidR="00234F25">
        <w:rPr>
          <w:rFonts w:asciiTheme="majorBidi" w:hAnsiTheme="majorBidi" w:cstheme="majorBidi"/>
          <w:cs/>
        </w:rPr>
        <w:t>วัชระ ภัทรพิทักษ์</w:t>
      </w:r>
      <w:r w:rsidRPr="002C5218">
        <w:rPr>
          <w:rFonts w:asciiTheme="majorBidi" w:hAnsiTheme="majorBidi" w:cstheme="majorBidi"/>
          <w:cs/>
        </w:rPr>
        <w:t>)</w:t>
      </w:r>
    </w:p>
    <w:p w:rsidR="00B8481A" w:rsidRPr="002C5218" w:rsidRDefault="00B8481A" w:rsidP="00B8481A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theme="majorBidi"/>
          <w:cs/>
        </w:rPr>
      </w:pPr>
      <w:r w:rsidRPr="002C5218">
        <w:rPr>
          <w:rFonts w:asciiTheme="majorBidi" w:hAnsiTheme="majorBidi" w:cstheme="majorBidi"/>
          <w:cs/>
        </w:rPr>
        <w:t>ผู้สอบบัญชีรับอนุญาต</w:t>
      </w:r>
    </w:p>
    <w:p w:rsidR="00B8481A" w:rsidRPr="002C5218" w:rsidRDefault="00B8481A" w:rsidP="00B8481A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Theme="majorBidi" w:hAnsiTheme="majorBidi" w:cs="Angsana New"/>
          <w:cs/>
        </w:rPr>
      </w:pPr>
      <w:r w:rsidRPr="002C5218">
        <w:rPr>
          <w:rFonts w:asciiTheme="majorBidi" w:hAnsiTheme="majorBidi" w:cstheme="majorBidi"/>
          <w:cs/>
        </w:rPr>
        <w:t>เลขทะเบียน</w:t>
      </w:r>
      <w:r w:rsidR="00234F25">
        <w:rPr>
          <w:rFonts w:asciiTheme="majorBidi" w:hAnsiTheme="majorBidi" w:cstheme="majorBidi"/>
          <w:lang w:val="en-US"/>
        </w:rPr>
        <w:t xml:space="preserve"> 6669</w:t>
      </w:r>
    </w:p>
    <w:p w:rsidR="00B8481A" w:rsidRPr="00C101D5" w:rsidRDefault="00B8481A" w:rsidP="00B8481A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B8481A" w:rsidRPr="00C101D5" w:rsidRDefault="00B8481A" w:rsidP="00B8481A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C101D5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C101D5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C101D5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C101D5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B8481A" w:rsidRPr="00C101D5" w:rsidRDefault="00B8481A" w:rsidP="00B8481A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B8481A" w:rsidRDefault="0041460F" w:rsidP="00B84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2562</w:t>
      </w:r>
      <w:bookmarkStart w:id="0" w:name="_GoBack"/>
      <w:bookmarkEnd w:id="0"/>
    </w:p>
    <w:sectPr w:rsidR="00B8481A" w:rsidSect="00D827DC">
      <w:pgSz w:w="11907" w:h="16840" w:code="9"/>
      <w:pgMar w:top="1960" w:right="1152" w:bottom="576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513" w:rsidRDefault="00A02513">
      <w:r>
        <w:separator/>
      </w:r>
    </w:p>
  </w:endnote>
  <w:endnote w:type="continuationSeparator" w:id="0">
    <w:p w:rsidR="00A02513" w:rsidRDefault="00A0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:rsidR="00F46853" w:rsidRDefault="00F468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>
      <w:rPr>
        <w:noProof/>
      </w:rPr>
      <w:t>COL a181a-12t-1 Rev 21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48</w:t>
    </w:r>
    <w:r>
      <w:rPr>
        <w:rStyle w:val="PageNumber"/>
      </w:rPr>
      <w:fldChar w:fldCharType="end"/>
    </w:r>
  </w:p>
  <w:p w:rsidR="00F46853" w:rsidRPr="00960645" w:rsidRDefault="00F468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F2000C">
    <w:pPr>
      <w:pStyle w:val="Footer"/>
      <w:framePr w:wrap="around" w:vAnchor="text" w:hAnchor="margin" w:xAlign="right" w:y="1"/>
      <w:rPr>
        <w:rStyle w:val="PageNumber"/>
      </w:rPr>
    </w:pPr>
  </w:p>
  <w:p w:rsidR="00F46853" w:rsidRPr="00754709" w:rsidRDefault="00F46853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Pr="00994728" w:rsidRDefault="00F46853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F2000C">
    <w:pPr>
      <w:pStyle w:val="Footer"/>
      <w:framePr w:wrap="around" w:vAnchor="text" w:hAnchor="margin" w:xAlign="right" w:y="1"/>
      <w:rPr>
        <w:rStyle w:val="PageNumber"/>
      </w:rPr>
    </w:pPr>
  </w:p>
  <w:p w:rsidR="00F46853" w:rsidRPr="00754709" w:rsidRDefault="00F46853" w:rsidP="005862D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8084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F46853" w:rsidRPr="009D5AA1" w:rsidRDefault="00F4685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D5AA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D5AA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D5AA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827DC"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Pr="009D5AA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1828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6853" w:rsidRDefault="00F46853">
        <w:pPr>
          <w:pStyle w:val="Footer"/>
          <w:jc w:val="center"/>
        </w:pPr>
        <w:r w:rsidRPr="009D5AA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D5AA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D5AA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827D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D5AA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513" w:rsidRDefault="00A02513">
      <w:r>
        <w:separator/>
      </w:r>
    </w:p>
  </w:footnote>
  <w:footnote w:type="continuationSeparator" w:id="0">
    <w:p w:rsidR="00A02513" w:rsidRDefault="00A02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AA0" w:rsidRDefault="00927A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AA0" w:rsidRDefault="00927A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 w:rsidP="00713C50">
    <w:pPr>
      <w:pStyle w:val="Header"/>
    </w:pPr>
  </w:p>
  <w:p w:rsidR="00F46853" w:rsidRDefault="00F46853" w:rsidP="00713C50">
    <w:pPr>
      <w:pStyle w:val="Header"/>
    </w:pPr>
  </w:p>
  <w:p w:rsidR="00F46853" w:rsidRDefault="00F46853" w:rsidP="00713C50">
    <w:pPr>
      <w:pStyle w:val="Header"/>
    </w:pPr>
  </w:p>
  <w:p w:rsidR="00F46853" w:rsidRDefault="00F46853" w:rsidP="00713C50">
    <w:pPr>
      <w:pStyle w:val="Header"/>
    </w:pPr>
  </w:p>
  <w:p w:rsidR="00F46853" w:rsidRDefault="00F46853" w:rsidP="00713C50">
    <w:pPr>
      <w:pStyle w:val="Header"/>
    </w:pPr>
  </w:p>
  <w:p w:rsidR="00F46853" w:rsidRDefault="00F46853" w:rsidP="00713C50">
    <w:pPr>
      <w:pStyle w:val="Header"/>
    </w:pPr>
  </w:p>
  <w:p w:rsidR="00F46853" w:rsidRPr="00005ACB" w:rsidRDefault="00F46853" w:rsidP="00713C5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853" w:rsidRDefault="00F468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75604EE2"/>
    <w:lvl w:ilvl="0" w:tplc="94CCE95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E5C4A"/>
    <w:multiLevelType w:val="hybridMultilevel"/>
    <w:tmpl w:val="01BA821C"/>
    <w:lvl w:ilvl="0" w:tplc="DB06FA82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0A40B2A"/>
    <w:multiLevelType w:val="multilevel"/>
    <w:tmpl w:val="9D844D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eastAsia="Times New Roman" w:hAnsi="Angsana New" w:cs="Angsana New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3C77891"/>
    <w:multiLevelType w:val="multilevel"/>
    <w:tmpl w:val="C81A4B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0" w:hanging="1440"/>
      </w:pPr>
      <w:rPr>
        <w:rFonts w:hint="default"/>
      </w:rPr>
    </w:lvl>
  </w:abstractNum>
  <w:abstractNum w:abstractNumId="7" w15:restartNumberingAfterBreak="0">
    <w:nsid w:val="185C3160"/>
    <w:multiLevelType w:val="multilevel"/>
    <w:tmpl w:val="B25CF72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646044"/>
    <w:multiLevelType w:val="hybridMultilevel"/>
    <w:tmpl w:val="0B3407EA"/>
    <w:lvl w:ilvl="0" w:tplc="50007AD0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244B"/>
    <w:multiLevelType w:val="singleLevel"/>
    <w:tmpl w:val="31D8A1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FEE26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1974B12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36224AE"/>
    <w:multiLevelType w:val="hybridMultilevel"/>
    <w:tmpl w:val="AE9C4662"/>
    <w:lvl w:ilvl="0" w:tplc="6D16745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F47D44"/>
    <w:multiLevelType w:val="hybridMultilevel"/>
    <w:tmpl w:val="CE94BA9C"/>
    <w:lvl w:ilvl="0" w:tplc="83F4AB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9CD1FB7"/>
    <w:multiLevelType w:val="hybridMultilevel"/>
    <w:tmpl w:val="B55E8A5C"/>
    <w:lvl w:ilvl="0" w:tplc="4BAA1B0A">
      <w:start w:val="15"/>
      <w:numFmt w:val="decimal"/>
      <w:lvlText w:val="%1"/>
      <w:lvlJc w:val="left"/>
      <w:pPr>
        <w:ind w:left="38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7263C93"/>
    <w:multiLevelType w:val="multilevel"/>
    <w:tmpl w:val="B0D20C9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D3D0C7F"/>
    <w:multiLevelType w:val="multilevel"/>
    <w:tmpl w:val="9692FA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77C334A1"/>
    <w:multiLevelType w:val="hybridMultilevel"/>
    <w:tmpl w:val="78BC3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3E04C7"/>
    <w:multiLevelType w:val="singleLevel"/>
    <w:tmpl w:val="39E80A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8"/>
  </w:num>
  <w:num w:numId="4">
    <w:abstractNumId w:val="23"/>
  </w:num>
  <w:num w:numId="5">
    <w:abstractNumId w:val="19"/>
  </w:num>
  <w:num w:numId="6">
    <w:abstractNumId w:val="24"/>
  </w:num>
  <w:num w:numId="7">
    <w:abstractNumId w:val="7"/>
  </w:num>
  <w:num w:numId="8">
    <w:abstractNumId w:val="20"/>
  </w:num>
  <w:num w:numId="9">
    <w:abstractNumId w:val="6"/>
  </w:num>
  <w:num w:numId="10">
    <w:abstractNumId w:val="26"/>
  </w:num>
  <w:num w:numId="11">
    <w:abstractNumId w:val="12"/>
  </w:num>
  <w:num w:numId="12">
    <w:abstractNumId w:val="1"/>
  </w:num>
  <w:num w:numId="13">
    <w:abstractNumId w:val="21"/>
  </w:num>
  <w:num w:numId="14">
    <w:abstractNumId w:val="17"/>
  </w:num>
  <w:num w:numId="15">
    <w:abstractNumId w:val="10"/>
  </w:num>
  <w:num w:numId="16">
    <w:abstractNumId w:val="13"/>
  </w:num>
  <w:num w:numId="17">
    <w:abstractNumId w:val="16"/>
  </w:num>
  <w:num w:numId="18">
    <w:abstractNumId w:val="0"/>
  </w:num>
  <w:num w:numId="19">
    <w:abstractNumId w:val="0"/>
  </w:num>
  <w:num w:numId="20">
    <w:abstractNumId w:val="3"/>
  </w:num>
  <w:num w:numId="21">
    <w:abstractNumId w:val="0"/>
  </w:num>
  <w:num w:numId="22">
    <w:abstractNumId w:val="0"/>
  </w:num>
  <w:num w:numId="23">
    <w:abstractNumId w:val="8"/>
  </w:num>
  <w:num w:numId="24">
    <w:abstractNumId w:val="11"/>
  </w:num>
  <w:num w:numId="25">
    <w:abstractNumId w:val="0"/>
  </w:num>
  <w:num w:numId="26">
    <w:abstractNumId w:val="0"/>
  </w:num>
  <w:num w:numId="27">
    <w:abstractNumId w:val="27"/>
  </w:num>
  <w:num w:numId="28">
    <w:abstractNumId w:val="22"/>
  </w:num>
  <w:num w:numId="29">
    <w:abstractNumId w:val="14"/>
  </w:num>
  <w:num w:numId="30">
    <w:abstractNumId w:val="4"/>
  </w:num>
  <w:num w:numId="31">
    <w:abstractNumId w:val="25"/>
  </w:num>
  <w:num w:numId="32">
    <w:abstractNumId w:val="15"/>
  </w:num>
  <w:num w:numId="33">
    <w:abstractNumId w:val="9"/>
  </w:num>
  <w:num w:numId="34">
    <w:abstractNumId w:val="0"/>
  </w:num>
  <w:num w:numId="35">
    <w:abstractNumId w:val="0"/>
  </w:num>
  <w:num w:numId="36">
    <w:abstractNumId w:val="28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???????"/>
  </w:docVars>
  <w:rsids>
    <w:rsidRoot w:val="00385CFC"/>
    <w:rsid w:val="000007F6"/>
    <w:rsid w:val="000009B5"/>
    <w:rsid w:val="000011B7"/>
    <w:rsid w:val="000019A3"/>
    <w:rsid w:val="00001AD0"/>
    <w:rsid w:val="00001BEF"/>
    <w:rsid w:val="00002527"/>
    <w:rsid w:val="0000270E"/>
    <w:rsid w:val="000027AB"/>
    <w:rsid w:val="00002ACF"/>
    <w:rsid w:val="00002D6B"/>
    <w:rsid w:val="000039AE"/>
    <w:rsid w:val="00003C07"/>
    <w:rsid w:val="0000435C"/>
    <w:rsid w:val="000044EB"/>
    <w:rsid w:val="0000464A"/>
    <w:rsid w:val="00004CEA"/>
    <w:rsid w:val="00004CFC"/>
    <w:rsid w:val="00004DF4"/>
    <w:rsid w:val="00005185"/>
    <w:rsid w:val="00005A39"/>
    <w:rsid w:val="00005ACB"/>
    <w:rsid w:val="00005BAB"/>
    <w:rsid w:val="000070ED"/>
    <w:rsid w:val="00007512"/>
    <w:rsid w:val="000077E1"/>
    <w:rsid w:val="000077F3"/>
    <w:rsid w:val="00007B57"/>
    <w:rsid w:val="00010374"/>
    <w:rsid w:val="00010B6C"/>
    <w:rsid w:val="000112EE"/>
    <w:rsid w:val="00011906"/>
    <w:rsid w:val="0001192B"/>
    <w:rsid w:val="00011E79"/>
    <w:rsid w:val="000120FF"/>
    <w:rsid w:val="00012E83"/>
    <w:rsid w:val="000135F7"/>
    <w:rsid w:val="0001364C"/>
    <w:rsid w:val="000138D3"/>
    <w:rsid w:val="00013C07"/>
    <w:rsid w:val="00014039"/>
    <w:rsid w:val="00014083"/>
    <w:rsid w:val="000151F0"/>
    <w:rsid w:val="00015C52"/>
    <w:rsid w:val="00015C57"/>
    <w:rsid w:val="00015C72"/>
    <w:rsid w:val="00016187"/>
    <w:rsid w:val="00016B4E"/>
    <w:rsid w:val="000179F5"/>
    <w:rsid w:val="00020021"/>
    <w:rsid w:val="00020144"/>
    <w:rsid w:val="0002026D"/>
    <w:rsid w:val="0002055E"/>
    <w:rsid w:val="00020882"/>
    <w:rsid w:val="00020CC3"/>
    <w:rsid w:val="00020D3D"/>
    <w:rsid w:val="00020E35"/>
    <w:rsid w:val="00021255"/>
    <w:rsid w:val="00021BD6"/>
    <w:rsid w:val="00021D7F"/>
    <w:rsid w:val="00022087"/>
    <w:rsid w:val="000224D7"/>
    <w:rsid w:val="00022960"/>
    <w:rsid w:val="0002303A"/>
    <w:rsid w:val="00023101"/>
    <w:rsid w:val="00023CE6"/>
    <w:rsid w:val="00023F0E"/>
    <w:rsid w:val="00024953"/>
    <w:rsid w:val="00024DC6"/>
    <w:rsid w:val="00024F30"/>
    <w:rsid w:val="00025A7B"/>
    <w:rsid w:val="00025DA0"/>
    <w:rsid w:val="00025DFF"/>
    <w:rsid w:val="00025E80"/>
    <w:rsid w:val="00026036"/>
    <w:rsid w:val="00026132"/>
    <w:rsid w:val="0002666D"/>
    <w:rsid w:val="0002679A"/>
    <w:rsid w:val="00026979"/>
    <w:rsid w:val="00026FB4"/>
    <w:rsid w:val="00027482"/>
    <w:rsid w:val="000278C8"/>
    <w:rsid w:val="00027A4F"/>
    <w:rsid w:val="00030896"/>
    <w:rsid w:val="00030D14"/>
    <w:rsid w:val="0003110D"/>
    <w:rsid w:val="000315D1"/>
    <w:rsid w:val="000318C9"/>
    <w:rsid w:val="00031980"/>
    <w:rsid w:val="00031ADE"/>
    <w:rsid w:val="00031B3E"/>
    <w:rsid w:val="00031D68"/>
    <w:rsid w:val="00031F20"/>
    <w:rsid w:val="00031FF7"/>
    <w:rsid w:val="000325D3"/>
    <w:rsid w:val="00032ABF"/>
    <w:rsid w:val="00032F88"/>
    <w:rsid w:val="0003340E"/>
    <w:rsid w:val="00033483"/>
    <w:rsid w:val="00033DD1"/>
    <w:rsid w:val="00033EFB"/>
    <w:rsid w:val="00034053"/>
    <w:rsid w:val="000340A0"/>
    <w:rsid w:val="00034959"/>
    <w:rsid w:val="000351D6"/>
    <w:rsid w:val="0003588D"/>
    <w:rsid w:val="00035A15"/>
    <w:rsid w:val="00036C24"/>
    <w:rsid w:val="00036E95"/>
    <w:rsid w:val="0003727A"/>
    <w:rsid w:val="000372D8"/>
    <w:rsid w:val="00037647"/>
    <w:rsid w:val="00037979"/>
    <w:rsid w:val="00037B38"/>
    <w:rsid w:val="00037C37"/>
    <w:rsid w:val="000401E2"/>
    <w:rsid w:val="00040250"/>
    <w:rsid w:val="000404E2"/>
    <w:rsid w:val="000406CC"/>
    <w:rsid w:val="00040791"/>
    <w:rsid w:val="00040952"/>
    <w:rsid w:val="00040BDC"/>
    <w:rsid w:val="00040EA6"/>
    <w:rsid w:val="00041597"/>
    <w:rsid w:val="00041A34"/>
    <w:rsid w:val="00041C82"/>
    <w:rsid w:val="00041E72"/>
    <w:rsid w:val="00042371"/>
    <w:rsid w:val="0004274D"/>
    <w:rsid w:val="00042C7D"/>
    <w:rsid w:val="00042F74"/>
    <w:rsid w:val="00043355"/>
    <w:rsid w:val="000434F1"/>
    <w:rsid w:val="00043DDD"/>
    <w:rsid w:val="00043EF5"/>
    <w:rsid w:val="0004419A"/>
    <w:rsid w:val="0004445C"/>
    <w:rsid w:val="000444A8"/>
    <w:rsid w:val="00045A9B"/>
    <w:rsid w:val="00045E6A"/>
    <w:rsid w:val="00046118"/>
    <w:rsid w:val="000463AC"/>
    <w:rsid w:val="00047356"/>
    <w:rsid w:val="000505EF"/>
    <w:rsid w:val="00050935"/>
    <w:rsid w:val="00050DDE"/>
    <w:rsid w:val="00050E9A"/>
    <w:rsid w:val="00051417"/>
    <w:rsid w:val="00051EA1"/>
    <w:rsid w:val="00051EB6"/>
    <w:rsid w:val="00052133"/>
    <w:rsid w:val="00052251"/>
    <w:rsid w:val="000526F9"/>
    <w:rsid w:val="000529CD"/>
    <w:rsid w:val="000529F4"/>
    <w:rsid w:val="0005334E"/>
    <w:rsid w:val="0005349F"/>
    <w:rsid w:val="00053811"/>
    <w:rsid w:val="00053E99"/>
    <w:rsid w:val="00054249"/>
    <w:rsid w:val="00054433"/>
    <w:rsid w:val="0005542F"/>
    <w:rsid w:val="000558C4"/>
    <w:rsid w:val="000563AC"/>
    <w:rsid w:val="000571F7"/>
    <w:rsid w:val="0006031F"/>
    <w:rsid w:val="000609FF"/>
    <w:rsid w:val="00060A08"/>
    <w:rsid w:val="00061692"/>
    <w:rsid w:val="000616FC"/>
    <w:rsid w:val="00061B0E"/>
    <w:rsid w:val="00061BA0"/>
    <w:rsid w:val="00061BA6"/>
    <w:rsid w:val="00061CDD"/>
    <w:rsid w:val="00062766"/>
    <w:rsid w:val="0006276B"/>
    <w:rsid w:val="00062B25"/>
    <w:rsid w:val="000631FC"/>
    <w:rsid w:val="000639A9"/>
    <w:rsid w:val="000641BE"/>
    <w:rsid w:val="000643EC"/>
    <w:rsid w:val="00065008"/>
    <w:rsid w:val="00065027"/>
    <w:rsid w:val="0006524A"/>
    <w:rsid w:val="00065348"/>
    <w:rsid w:val="0006537A"/>
    <w:rsid w:val="00065526"/>
    <w:rsid w:val="00065604"/>
    <w:rsid w:val="00065709"/>
    <w:rsid w:val="00065BC1"/>
    <w:rsid w:val="00065C76"/>
    <w:rsid w:val="00065C7D"/>
    <w:rsid w:val="00066225"/>
    <w:rsid w:val="000664E4"/>
    <w:rsid w:val="00066A2F"/>
    <w:rsid w:val="00066DD5"/>
    <w:rsid w:val="000672F9"/>
    <w:rsid w:val="000675C1"/>
    <w:rsid w:val="00067A26"/>
    <w:rsid w:val="00067BB8"/>
    <w:rsid w:val="00070C77"/>
    <w:rsid w:val="000712D0"/>
    <w:rsid w:val="00071E82"/>
    <w:rsid w:val="00072552"/>
    <w:rsid w:val="00073367"/>
    <w:rsid w:val="0007337C"/>
    <w:rsid w:val="000739BC"/>
    <w:rsid w:val="00073E77"/>
    <w:rsid w:val="0007407B"/>
    <w:rsid w:val="00074891"/>
    <w:rsid w:val="00074A1B"/>
    <w:rsid w:val="00074C81"/>
    <w:rsid w:val="00074F14"/>
    <w:rsid w:val="000750C1"/>
    <w:rsid w:val="00075761"/>
    <w:rsid w:val="00075907"/>
    <w:rsid w:val="00075927"/>
    <w:rsid w:val="00075A56"/>
    <w:rsid w:val="00075A9B"/>
    <w:rsid w:val="00075FFE"/>
    <w:rsid w:val="00076077"/>
    <w:rsid w:val="00076280"/>
    <w:rsid w:val="00076EA3"/>
    <w:rsid w:val="00077245"/>
    <w:rsid w:val="0007761B"/>
    <w:rsid w:val="00077D7A"/>
    <w:rsid w:val="00077E11"/>
    <w:rsid w:val="000802E7"/>
    <w:rsid w:val="0008099D"/>
    <w:rsid w:val="000809E9"/>
    <w:rsid w:val="00080ED9"/>
    <w:rsid w:val="000813DD"/>
    <w:rsid w:val="000813F2"/>
    <w:rsid w:val="00081F05"/>
    <w:rsid w:val="00082881"/>
    <w:rsid w:val="00084C84"/>
    <w:rsid w:val="00084E43"/>
    <w:rsid w:val="00084E93"/>
    <w:rsid w:val="00085378"/>
    <w:rsid w:val="00085EAB"/>
    <w:rsid w:val="000861AD"/>
    <w:rsid w:val="00086220"/>
    <w:rsid w:val="00086754"/>
    <w:rsid w:val="00086942"/>
    <w:rsid w:val="000869E1"/>
    <w:rsid w:val="00086D43"/>
    <w:rsid w:val="00087256"/>
    <w:rsid w:val="00087870"/>
    <w:rsid w:val="00087B11"/>
    <w:rsid w:val="00090025"/>
    <w:rsid w:val="00090048"/>
    <w:rsid w:val="000900D2"/>
    <w:rsid w:val="000901E2"/>
    <w:rsid w:val="000904B7"/>
    <w:rsid w:val="00090A84"/>
    <w:rsid w:val="00090EBA"/>
    <w:rsid w:val="00090F48"/>
    <w:rsid w:val="000912E4"/>
    <w:rsid w:val="000913A0"/>
    <w:rsid w:val="00092224"/>
    <w:rsid w:val="00092357"/>
    <w:rsid w:val="000923F8"/>
    <w:rsid w:val="00092B09"/>
    <w:rsid w:val="00092FA5"/>
    <w:rsid w:val="0009306C"/>
    <w:rsid w:val="0009353D"/>
    <w:rsid w:val="0009384E"/>
    <w:rsid w:val="00093B30"/>
    <w:rsid w:val="00093B4B"/>
    <w:rsid w:val="00093F38"/>
    <w:rsid w:val="0009470A"/>
    <w:rsid w:val="00094BAF"/>
    <w:rsid w:val="00094D1B"/>
    <w:rsid w:val="00094FB4"/>
    <w:rsid w:val="00095832"/>
    <w:rsid w:val="00095A5F"/>
    <w:rsid w:val="00095E09"/>
    <w:rsid w:val="00095FC1"/>
    <w:rsid w:val="000961D0"/>
    <w:rsid w:val="00096466"/>
    <w:rsid w:val="000967D6"/>
    <w:rsid w:val="000967F3"/>
    <w:rsid w:val="00097659"/>
    <w:rsid w:val="00097677"/>
    <w:rsid w:val="000976A1"/>
    <w:rsid w:val="000978F5"/>
    <w:rsid w:val="000A0559"/>
    <w:rsid w:val="000A09B4"/>
    <w:rsid w:val="000A0BB9"/>
    <w:rsid w:val="000A0FBB"/>
    <w:rsid w:val="000A12A1"/>
    <w:rsid w:val="000A171A"/>
    <w:rsid w:val="000A1E01"/>
    <w:rsid w:val="000A1E4E"/>
    <w:rsid w:val="000A2CF5"/>
    <w:rsid w:val="000A4553"/>
    <w:rsid w:val="000A473B"/>
    <w:rsid w:val="000A4B55"/>
    <w:rsid w:val="000A4D19"/>
    <w:rsid w:val="000A519F"/>
    <w:rsid w:val="000A5C48"/>
    <w:rsid w:val="000A60F5"/>
    <w:rsid w:val="000A63A6"/>
    <w:rsid w:val="000A6B33"/>
    <w:rsid w:val="000A6BAD"/>
    <w:rsid w:val="000A6D5A"/>
    <w:rsid w:val="000A6DB6"/>
    <w:rsid w:val="000A6F3E"/>
    <w:rsid w:val="000A74A7"/>
    <w:rsid w:val="000A770E"/>
    <w:rsid w:val="000A78E1"/>
    <w:rsid w:val="000B00A5"/>
    <w:rsid w:val="000B0823"/>
    <w:rsid w:val="000B0D32"/>
    <w:rsid w:val="000B142E"/>
    <w:rsid w:val="000B14A1"/>
    <w:rsid w:val="000B26AE"/>
    <w:rsid w:val="000B287F"/>
    <w:rsid w:val="000B2D0B"/>
    <w:rsid w:val="000B334F"/>
    <w:rsid w:val="000B33FE"/>
    <w:rsid w:val="000B4D70"/>
    <w:rsid w:val="000B4E03"/>
    <w:rsid w:val="000B4E09"/>
    <w:rsid w:val="000B4ED5"/>
    <w:rsid w:val="000B558A"/>
    <w:rsid w:val="000B57F9"/>
    <w:rsid w:val="000B5A36"/>
    <w:rsid w:val="000B5ACA"/>
    <w:rsid w:val="000B5B29"/>
    <w:rsid w:val="000B60FD"/>
    <w:rsid w:val="000B63BE"/>
    <w:rsid w:val="000B6CDD"/>
    <w:rsid w:val="000B7292"/>
    <w:rsid w:val="000B7375"/>
    <w:rsid w:val="000B7699"/>
    <w:rsid w:val="000B7961"/>
    <w:rsid w:val="000C00BB"/>
    <w:rsid w:val="000C0973"/>
    <w:rsid w:val="000C0BAF"/>
    <w:rsid w:val="000C1276"/>
    <w:rsid w:val="000C1511"/>
    <w:rsid w:val="000C1616"/>
    <w:rsid w:val="000C1B4D"/>
    <w:rsid w:val="000C21A5"/>
    <w:rsid w:val="000C2252"/>
    <w:rsid w:val="000C271E"/>
    <w:rsid w:val="000C3A49"/>
    <w:rsid w:val="000C3FCD"/>
    <w:rsid w:val="000C442E"/>
    <w:rsid w:val="000C451D"/>
    <w:rsid w:val="000C4DF0"/>
    <w:rsid w:val="000C5008"/>
    <w:rsid w:val="000C52FF"/>
    <w:rsid w:val="000C539F"/>
    <w:rsid w:val="000C582A"/>
    <w:rsid w:val="000C675F"/>
    <w:rsid w:val="000C698D"/>
    <w:rsid w:val="000C6B3B"/>
    <w:rsid w:val="000C7D63"/>
    <w:rsid w:val="000D041B"/>
    <w:rsid w:val="000D0479"/>
    <w:rsid w:val="000D080B"/>
    <w:rsid w:val="000D0AE2"/>
    <w:rsid w:val="000D0CDC"/>
    <w:rsid w:val="000D165D"/>
    <w:rsid w:val="000D16F5"/>
    <w:rsid w:val="000D1947"/>
    <w:rsid w:val="000D1F12"/>
    <w:rsid w:val="000D218F"/>
    <w:rsid w:val="000D246F"/>
    <w:rsid w:val="000D2904"/>
    <w:rsid w:val="000D3629"/>
    <w:rsid w:val="000D36EB"/>
    <w:rsid w:val="000D3CC7"/>
    <w:rsid w:val="000D3E01"/>
    <w:rsid w:val="000D3EDE"/>
    <w:rsid w:val="000D3F3E"/>
    <w:rsid w:val="000D414F"/>
    <w:rsid w:val="000D439B"/>
    <w:rsid w:val="000D4450"/>
    <w:rsid w:val="000D4AED"/>
    <w:rsid w:val="000D4B10"/>
    <w:rsid w:val="000D4CEA"/>
    <w:rsid w:val="000D4E2B"/>
    <w:rsid w:val="000D522A"/>
    <w:rsid w:val="000D5457"/>
    <w:rsid w:val="000D56C1"/>
    <w:rsid w:val="000D5A9D"/>
    <w:rsid w:val="000D6480"/>
    <w:rsid w:val="000D6696"/>
    <w:rsid w:val="000D6971"/>
    <w:rsid w:val="000D6D2E"/>
    <w:rsid w:val="000D6F57"/>
    <w:rsid w:val="000D793E"/>
    <w:rsid w:val="000D7D43"/>
    <w:rsid w:val="000E04A1"/>
    <w:rsid w:val="000E069E"/>
    <w:rsid w:val="000E0963"/>
    <w:rsid w:val="000E0A6E"/>
    <w:rsid w:val="000E14C0"/>
    <w:rsid w:val="000E16D7"/>
    <w:rsid w:val="000E1770"/>
    <w:rsid w:val="000E2EA5"/>
    <w:rsid w:val="000E2F85"/>
    <w:rsid w:val="000E3366"/>
    <w:rsid w:val="000E3890"/>
    <w:rsid w:val="000E3A49"/>
    <w:rsid w:val="000E3D6F"/>
    <w:rsid w:val="000E42B7"/>
    <w:rsid w:val="000E4754"/>
    <w:rsid w:val="000E4BD7"/>
    <w:rsid w:val="000E5037"/>
    <w:rsid w:val="000E5221"/>
    <w:rsid w:val="000E547A"/>
    <w:rsid w:val="000E56AF"/>
    <w:rsid w:val="000E5B65"/>
    <w:rsid w:val="000E5F1E"/>
    <w:rsid w:val="000E5F52"/>
    <w:rsid w:val="000E6306"/>
    <w:rsid w:val="000E6788"/>
    <w:rsid w:val="000E6D34"/>
    <w:rsid w:val="000E77C8"/>
    <w:rsid w:val="000F0BC6"/>
    <w:rsid w:val="000F1A6F"/>
    <w:rsid w:val="000F2C64"/>
    <w:rsid w:val="000F2DC9"/>
    <w:rsid w:val="000F2F42"/>
    <w:rsid w:val="000F2F67"/>
    <w:rsid w:val="000F3BD5"/>
    <w:rsid w:val="000F4034"/>
    <w:rsid w:val="000F46AE"/>
    <w:rsid w:val="000F6725"/>
    <w:rsid w:val="000F6A15"/>
    <w:rsid w:val="000F6A3F"/>
    <w:rsid w:val="000F6E39"/>
    <w:rsid w:val="000F6F02"/>
    <w:rsid w:val="000F6F6B"/>
    <w:rsid w:val="00100142"/>
    <w:rsid w:val="00100A6A"/>
    <w:rsid w:val="00100F02"/>
    <w:rsid w:val="00101663"/>
    <w:rsid w:val="00101E1D"/>
    <w:rsid w:val="001023E8"/>
    <w:rsid w:val="00102D95"/>
    <w:rsid w:val="00103297"/>
    <w:rsid w:val="00103565"/>
    <w:rsid w:val="0010403C"/>
    <w:rsid w:val="001047FB"/>
    <w:rsid w:val="00104960"/>
    <w:rsid w:val="00105389"/>
    <w:rsid w:val="001056CA"/>
    <w:rsid w:val="0010587B"/>
    <w:rsid w:val="00106455"/>
    <w:rsid w:val="00106B72"/>
    <w:rsid w:val="00107763"/>
    <w:rsid w:val="00107B86"/>
    <w:rsid w:val="0011021A"/>
    <w:rsid w:val="00110867"/>
    <w:rsid w:val="00110C30"/>
    <w:rsid w:val="001111E1"/>
    <w:rsid w:val="00111335"/>
    <w:rsid w:val="00111498"/>
    <w:rsid w:val="00111771"/>
    <w:rsid w:val="0011238B"/>
    <w:rsid w:val="00112677"/>
    <w:rsid w:val="00112DB3"/>
    <w:rsid w:val="00113C8B"/>
    <w:rsid w:val="00113FF0"/>
    <w:rsid w:val="00114778"/>
    <w:rsid w:val="00115D9F"/>
    <w:rsid w:val="001164DF"/>
    <w:rsid w:val="0011673B"/>
    <w:rsid w:val="00116EC2"/>
    <w:rsid w:val="001176BA"/>
    <w:rsid w:val="00117755"/>
    <w:rsid w:val="00117DB8"/>
    <w:rsid w:val="001201B0"/>
    <w:rsid w:val="001202FD"/>
    <w:rsid w:val="00120A55"/>
    <w:rsid w:val="00120C4E"/>
    <w:rsid w:val="00120D66"/>
    <w:rsid w:val="00121944"/>
    <w:rsid w:val="00121B9E"/>
    <w:rsid w:val="00122A14"/>
    <w:rsid w:val="00122CC6"/>
    <w:rsid w:val="00123587"/>
    <w:rsid w:val="001238A0"/>
    <w:rsid w:val="001239BC"/>
    <w:rsid w:val="00123F47"/>
    <w:rsid w:val="0012490D"/>
    <w:rsid w:val="001249D6"/>
    <w:rsid w:val="00124D70"/>
    <w:rsid w:val="00124DA2"/>
    <w:rsid w:val="00125313"/>
    <w:rsid w:val="0012566F"/>
    <w:rsid w:val="00125754"/>
    <w:rsid w:val="00126420"/>
    <w:rsid w:val="00127D87"/>
    <w:rsid w:val="00127E72"/>
    <w:rsid w:val="00130996"/>
    <w:rsid w:val="001309E2"/>
    <w:rsid w:val="0013113A"/>
    <w:rsid w:val="001311D3"/>
    <w:rsid w:val="001311D7"/>
    <w:rsid w:val="00131892"/>
    <w:rsid w:val="00131B88"/>
    <w:rsid w:val="00131EB2"/>
    <w:rsid w:val="00132222"/>
    <w:rsid w:val="001323DA"/>
    <w:rsid w:val="00132980"/>
    <w:rsid w:val="00132F57"/>
    <w:rsid w:val="00132FB6"/>
    <w:rsid w:val="00132FD0"/>
    <w:rsid w:val="0013366C"/>
    <w:rsid w:val="00134349"/>
    <w:rsid w:val="001346D4"/>
    <w:rsid w:val="00134915"/>
    <w:rsid w:val="00134D5F"/>
    <w:rsid w:val="00135138"/>
    <w:rsid w:val="0013549D"/>
    <w:rsid w:val="00135511"/>
    <w:rsid w:val="001357F2"/>
    <w:rsid w:val="00135C32"/>
    <w:rsid w:val="00135DDB"/>
    <w:rsid w:val="00135FDB"/>
    <w:rsid w:val="00136170"/>
    <w:rsid w:val="001363A0"/>
    <w:rsid w:val="00136419"/>
    <w:rsid w:val="0013657B"/>
    <w:rsid w:val="00136E77"/>
    <w:rsid w:val="00137083"/>
    <w:rsid w:val="00137110"/>
    <w:rsid w:val="00137129"/>
    <w:rsid w:val="0013717D"/>
    <w:rsid w:val="00137292"/>
    <w:rsid w:val="00137305"/>
    <w:rsid w:val="0013796D"/>
    <w:rsid w:val="00137991"/>
    <w:rsid w:val="00137DA3"/>
    <w:rsid w:val="001400CC"/>
    <w:rsid w:val="00140190"/>
    <w:rsid w:val="001401E0"/>
    <w:rsid w:val="00140292"/>
    <w:rsid w:val="00140401"/>
    <w:rsid w:val="00140A2C"/>
    <w:rsid w:val="00140C9C"/>
    <w:rsid w:val="00141269"/>
    <w:rsid w:val="00141A20"/>
    <w:rsid w:val="00141D2E"/>
    <w:rsid w:val="001422FE"/>
    <w:rsid w:val="00142B35"/>
    <w:rsid w:val="00142C71"/>
    <w:rsid w:val="001434C9"/>
    <w:rsid w:val="001435C0"/>
    <w:rsid w:val="001435F7"/>
    <w:rsid w:val="00143A0B"/>
    <w:rsid w:val="00143F40"/>
    <w:rsid w:val="00143FF6"/>
    <w:rsid w:val="001440DC"/>
    <w:rsid w:val="001443A7"/>
    <w:rsid w:val="0014517B"/>
    <w:rsid w:val="001456B7"/>
    <w:rsid w:val="001458DB"/>
    <w:rsid w:val="0014645B"/>
    <w:rsid w:val="0014650E"/>
    <w:rsid w:val="00146E4D"/>
    <w:rsid w:val="00146EC7"/>
    <w:rsid w:val="001471C7"/>
    <w:rsid w:val="00147323"/>
    <w:rsid w:val="0014738E"/>
    <w:rsid w:val="001476E8"/>
    <w:rsid w:val="00147740"/>
    <w:rsid w:val="00147A15"/>
    <w:rsid w:val="00147BCD"/>
    <w:rsid w:val="00150172"/>
    <w:rsid w:val="00150273"/>
    <w:rsid w:val="00150787"/>
    <w:rsid w:val="001518B0"/>
    <w:rsid w:val="00151CA8"/>
    <w:rsid w:val="001525DA"/>
    <w:rsid w:val="001529F5"/>
    <w:rsid w:val="00152E00"/>
    <w:rsid w:val="00153E26"/>
    <w:rsid w:val="001544E3"/>
    <w:rsid w:val="0015451C"/>
    <w:rsid w:val="00154776"/>
    <w:rsid w:val="00154863"/>
    <w:rsid w:val="00154A6F"/>
    <w:rsid w:val="00154AE1"/>
    <w:rsid w:val="00154C74"/>
    <w:rsid w:val="00154F42"/>
    <w:rsid w:val="001550B0"/>
    <w:rsid w:val="001553C9"/>
    <w:rsid w:val="00155479"/>
    <w:rsid w:val="0015584C"/>
    <w:rsid w:val="001558CC"/>
    <w:rsid w:val="00155BF1"/>
    <w:rsid w:val="00155E86"/>
    <w:rsid w:val="001560C8"/>
    <w:rsid w:val="00156344"/>
    <w:rsid w:val="001564FD"/>
    <w:rsid w:val="0015681F"/>
    <w:rsid w:val="00156BE6"/>
    <w:rsid w:val="00156EE5"/>
    <w:rsid w:val="001573FD"/>
    <w:rsid w:val="0015750A"/>
    <w:rsid w:val="00157897"/>
    <w:rsid w:val="0015798A"/>
    <w:rsid w:val="0015798B"/>
    <w:rsid w:val="00157A10"/>
    <w:rsid w:val="00157C97"/>
    <w:rsid w:val="00157D6F"/>
    <w:rsid w:val="00157E5F"/>
    <w:rsid w:val="0016031D"/>
    <w:rsid w:val="00160769"/>
    <w:rsid w:val="001607EA"/>
    <w:rsid w:val="00161082"/>
    <w:rsid w:val="0016178C"/>
    <w:rsid w:val="00161AC9"/>
    <w:rsid w:val="00161E5F"/>
    <w:rsid w:val="00161FE9"/>
    <w:rsid w:val="00162451"/>
    <w:rsid w:val="001626D4"/>
    <w:rsid w:val="00162E95"/>
    <w:rsid w:val="00162EAC"/>
    <w:rsid w:val="00163F8F"/>
    <w:rsid w:val="00163FB1"/>
    <w:rsid w:val="00164286"/>
    <w:rsid w:val="00164621"/>
    <w:rsid w:val="00164BF3"/>
    <w:rsid w:val="00164FA7"/>
    <w:rsid w:val="001657B2"/>
    <w:rsid w:val="00165A2C"/>
    <w:rsid w:val="00165B9E"/>
    <w:rsid w:val="00165BBC"/>
    <w:rsid w:val="00166027"/>
    <w:rsid w:val="001665CE"/>
    <w:rsid w:val="001668A3"/>
    <w:rsid w:val="00166A97"/>
    <w:rsid w:val="00167728"/>
    <w:rsid w:val="00167E16"/>
    <w:rsid w:val="00167EB5"/>
    <w:rsid w:val="0017045E"/>
    <w:rsid w:val="00170693"/>
    <w:rsid w:val="00170EB5"/>
    <w:rsid w:val="001710DB"/>
    <w:rsid w:val="001711C3"/>
    <w:rsid w:val="00171361"/>
    <w:rsid w:val="0017145A"/>
    <w:rsid w:val="00171586"/>
    <w:rsid w:val="001717D4"/>
    <w:rsid w:val="001719AF"/>
    <w:rsid w:val="00171BA2"/>
    <w:rsid w:val="00171EAF"/>
    <w:rsid w:val="0017268E"/>
    <w:rsid w:val="00172705"/>
    <w:rsid w:val="00173059"/>
    <w:rsid w:val="0017391F"/>
    <w:rsid w:val="00173DDD"/>
    <w:rsid w:val="00173E52"/>
    <w:rsid w:val="00174060"/>
    <w:rsid w:val="001742FD"/>
    <w:rsid w:val="001751A8"/>
    <w:rsid w:val="00175E89"/>
    <w:rsid w:val="00175F1A"/>
    <w:rsid w:val="001760A7"/>
    <w:rsid w:val="00176192"/>
    <w:rsid w:val="0017765D"/>
    <w:rsid w:val="001776D0"/>
    <w:rsid w:val="00177BDE"/>
    <w:rsid w:val="00177DB0"/>
    <w:rsid w:val="001801B2"/>
    <w:rsid w:val="0018035E"/>
    <w:rsid w:val="0018068A"/>
    <w:rsid w:val="0018075B"/>
    <w:rsid w:val="00181530"/>
    <w:rsid w:val="001820AC"/>
    <w:rsid w:val="00182364"/>
    <w:rsid w:val="0018256F"/>
    <w:rsid w:val="00182D71"/>
    <w:rsid w:val="001833DF"/>
    <w:rsid w:val="00184256"/>
    <w:rsid w:val="00184715"/>
    <w:rsid w:val="00184FDA"/>
    <w:rsid w:val="0018561C"/>
    <w:rsid w:val="0018586A"/>
    <w:rsid w:val="00185EEC"/>
    <w:rsid w:val="00185FDB"/>
    <w:rsid w:val="001863FF"/>
    <w:rsid w:val="0018681D"/>
    <w:rsid w:val="00186A36"/>
    <w:rsid w:val="00186C5D"/>
    <w:rsid w:val="00186E89"/>
    <w:rsid w:val="00187423"/>
    <w:rsid w:val="00187882"/>
    <w:rsid w:val="00190101"/>
    <w:rsid w:val="001901AA"/>
    <w:rsid w:val="0019068E"/>
    <w:rsid w:val="0019106A"/>
    <w:rsid w:val="00191148"/>
    <w:rsid w:val="00191454"/>
    <w:rsid w:val="00191564"/>
    <w:rsid w:val="00191873"/>
    <w:rsid w:val="00191907"/>
    <w:rsid w:val="00191940"/>
    <w:rsid w:val="00191B7A"/>
    <w:rsid w:val="00191DBD"/>
    <w:rsid w:val="00191E84"/>
    <w:rsid w:val="001921AD"/>
    <w:rsid w:val="001921AF"/>
    <w:rsid w:val="001927C3"/>
    <w:rsid w:val="0019280E"/>
    <w:rsid w:val="001928A4"/>
    <w:rsid w:val="0019294D"/>
    <w:rsid w:val="00192AF0"/>
    <w:rsid w:val="00192DA2"/>
    <w:rsid w:val="00192F3E"/>
    <w:rsid w:val="00193520"/>
    <w:rsid w:val="00193725"/>
    <w:rsid w:val="00193883"/>
    <w:rsid w:val="00193BFA"/>
    <w:rsid w:val="00193CB5"/>
    <w:rsid w:val="00193D08"/>
    <w:rsid w:val="00194187"/>
    <w:rsid w:val="00194552"/>
    <w:rsid w:val="001949BC"/>
    <w:rsid w:val="00194D35"/>
    <w:rsid w:val="00194DD2"/>
    <w:rsid w:val="00195304"/>
    <w:rsid w:val="0019547F"/>
    <w:rsid w:val="00195B5B"/>
    <w:rsid w:val="00195CA5"/>
    <w:rsid w:val="00195DC1"/>
    <w:rsid w:val="001960AD"/>
    <w:rsid w:val="00196228"/>
    <w:rsid w:val="00196321"/>
    <w:rsid w:val="00196B79"/>
    <w:rsid w:val="00196CBF"/>
    <w:rsid w:val="0019739F"/>
    <w:rsid w:val="00197591"/>
    <w:rsid w:val="001976C8"/>
    <w:rsid w:val="00197EE5"/>
    <w:rsid w:val="001A0715"/>
    <w:rsid w:val="001A1130"/>
    <w:rsid w:val="001A1B0D"/>
    <w:rsid w:val="001A1B87"/>
    <w:rsid w:val="001A1C25"/>
    <w:rsid w:val="001A257A"/>
    <w:rsid w:val="001A2ACE"/>
    <w:rsid w:val="001A2B73"/>
    <w:rsid w:val="001A3467"/>
    <w:rsid w:val="001A3920"/>
    <w:rsid w:val="001A442F"/>
    <w:rsid w:val="001A485D"/>
    <w:rsid w:val="001A55D8"/>
    <w:rsid w:val="001A56C3"/>
    <w:rsid w:val="001A5B87"/>
    <w:rsid w:val="001A5DF2"/>
    <w:rsid w:val="001A5E35"/>
    <w:rsid w:val="001A5F7B"/>
    <w:rsid w:val="001A6089"/>
    <w:rsid w:val="001A6699"/>
    <w:rsid w:val="001A6BB5"/>
    <w:rsid w:val="001A6E03"/>
    <w:rsid w:val="001A725E"/>
    <w:rsid w:val="001A72FE"/>
    <w:rsid w:val="001A75BB"/>
    <w:rsid w:val="001A7C47"/>
    <w:rsid w:val="001A7D7E"/>
    <w:rsid w:val="001A7DB7"/>
    <w:rsid w:val="001B0063"/>
    <w:rsid w:val="001B039E"/>
    <w:rsid w:val="001B058B"/>
    <w:rsid w:val="001B087C"/>
    <w:rsid w:val="001B0EB1"/>
    <w:rsid w:val="001B0F1A"/>
    <w:rsid w:val="001B1249"/>
    <w:rsid w:val="001B12FD"/>
    <w:rsid w:val="001B1480"/>
    <w:rsid w:val="001B15BE"/>
    <w:rsid w:val="001B17BC"/>
    <w:rsid w:val="001B17DE"/>
    <w:rsid w:val="001B1BE6"/>
    <w:rsid w:val="001B1E30"/>
    <w:rsid w:val="001B1EFC"/>
    <w:rsid w:val="001B24DE"/>
    <w:rsid w:val="001B2937"/>
    <w:rsid w:val="001B32CE"/>
    <w:rsid w:val="001B3CDD"/>
    <w:rsid w:val="001B49E6"/>
    <w:rsid w:val="001B4F5D"/>
    <w:rsid w:val="001B5485"/>
    <w:rsid w:val="001B59FA"/>
    <w:rsid w:val="001B5F08"/>
    <w:rsid w:val="001B5FAE"/>
    <w:rsid w:val="001B662B"/>
    <w:rsid w:val="001B68C0"/>
    <w:rsid w:val="001B6DC0"/>
    <w:rsid w:val="001B707A"/>
    <w:rsid w:val="001B753E"/>
    <w:rsid w:val="001B764F"/>
    <w:rsid w:val="001B7900"/>
    <w:rsid w:val="001B7E1F"/>
    <w:rsid w:val="001C069E"/>
    <w:rsid w:val="001C0CE9"/>
    <w:rsid w:val="001C1415"/>
    <w:rsid w:val="001C167A"/>
    <w:rsid w:val="001C1F84"/>
    <w:rsid w:val="001C246C"/>
    <w:rsid w:val="001C28A3"/>
    <w:rsid w:val="001C351A"/>
    <w:rsid w:val="001C367A"/>
    <w:rsid w:val="001C37E3"/>
    <w:rsid w:val="001C3A14"/>
    <w:rsid w:val="001C3B09"/>
    <w:rsid w:val="001C3EA2"/>
    <w:rsid w:val="001C50F2"/>
    <w:rsid w:val="001C5E62"/>
    <w:rsid w:val="001C627A"/>
    <w:rsid w:val="001C6457"/>
    <w:rsid w:val="001C658F"/>
    <w:rsid w:val="001C6B04"/>
    <w:rsid w:val="001C6B2D"/>
    <w:rsid w:val="001C6BBA"/>
    <w:rsid w:val="001C6BDD"/>
    <w:rsid w:val="001C74C6"/>
    <w:rsid w:val="001C7556"/>
    <w:rsid w:val="001C7E52"/>
    <w:rsid w:val="001D0A2A"/>
    <w:rsid w:val="001D0DF9"/>
    <w:rsid w:val="001D0EFA"/>
    <w:rsid w:val="001D13A9"/>
    <w:rsid w:val="001D1889"/>
    <w:rsid w:val="001D1FA2"/>
    <w:rsid w:val="001D228F"/>
    <w:rsid w:val="001D2A82"/>
    <w:rsid w:val="001D2FE2"/>
    <w:rsid w:val="001D3217"/>
    <w:rsid w:val="001D3B06"/>
    <w:rsid w:val="001D4418"/>
    <w:rsid w:val="001D4B6B"/>
    <w:rsid w:val="001D5080"/>
    <w:rsid w:val="001D522E"/>
    <w:rsid w:val="001D54BE"/>
    <w:rsid w:val="001D5D99"/>
    <w:rsid w:val="001D6B9E"/>
    <w:rsid w:val="001D6C8F"/>
    <w:rsid w:val="001D727B"/>
    <w:rsid w:val="001D73E2"/>
    <w:rsid w:val="001D74C2"/>
    <w:rsid w:val="001D7A43"/>
    <w:rsid w:val="001D7AF0"/>
    <w:rsid w:val="001D7C07"/>
    <w:rsid w:val="001E0976"/>
    <w:rsid w:val="001E0CE4"/>
    <w:rsid w:val="001E152F"/>
    <w:rsid w:val="001E15E7"/>
    <w:rsid w:val="001E18C3"/>
    <w:rsid w:val="001E1C32"/>
    <w:rsid w:val="001E1C3F"/>
    <w:rsid w:val="001E1C65"/>
    <w:rsid w:val="001E2990"/>
    <w:rsid w:val="001E2C43"/>
    <w:rsid w:val="001E3043"/>
    <w:rsid w:val="001E3F31"/>
    <w:rsid w:val="001E4733"/>
    <w:rsid w:val="001E4DC3"/>
    <w:rsid w:val="001E4FB5"/>
    <w:rsid w:val="001E55ED"/>
    <w:rsid w:val="001E56F2"/>
    <w:rsid w:val="001E5A0A"/>
    <w:rsid w:val="001E5B4E"/>
    <w:rsid w:val="001E5DC2"/>
    <w:rsid w:val="001E7143"/>
    <w:rsid w:val="001E7517"/>
    <w:rsid w:val="001E75DA"/>
    <w:rsid w:val="001E7747"/>
    <w:rsid w:val="001E7A2E"/>
    <w:rsid w:val="001E7A88"/>
    <w:rsid w:val="001E7B16"/>
    <w:rsid w:val="001E7BFD"/>
    <w:rsid w:val="001E7D05"/>
    <w:rsid w:val="001E7DBD"/>
    <w:rsid w:val="001E7EF8"/>
    <w:rsid w:val="001F005D"/>
    <w:rsid w:val="001F0B07"/>
    <w:rsid w:val="001F0BD7"/>
    <w:rsid w:val="001F11E8"/>
    <w:rsid w:val="001F134A"/>
    <w:rsid w:val="001F160F"/>
    <w:rsid w:val="001F17E2"/>
    <w:rsid w:val="001F18CF"/>
    <w:rsid w:val="001F1C27"/>
    <w:rsid w:val="001F1EF5"/>
    <w:rsid w:val="001F21C6"/>
    <w:rsid w:val="001F229B"/>
    <w:rsid w:val="001F2343"/>
    <w:rsid w:val="001F248C"/>
    <w:rsid w:val="001F2E68"/>
    <w:rsid w:val="001F3574"/>
    <w:rsid w:val="001F36D7"/>
    <w:rsid w:val="001F43FD"/>
    <w:rsid w:val="001F4489"/>
    <w:rsid w:val="001F465F"/>
    <w:rsid w:val="001F475C"/>
    <w:rsid w:val="001F49DC"/>
    <w:rsid w:val="001F4EC9"/>
    <w:rsid w:val="001F5440"/>
    <w:rsid w:val="001F568E"/>
    <w:rsid w:val="001F5C19"/>
    <w:rsid w:val="001F5C3D"/>
    <w:rsid w:val="001F5F43"/>
    <w:rsid w:val="001F624B"/>
    <w:rsid w:val="001F6556"/>
    <w:rsid w:val="001F65F9"/>
    <w:rsid w:val="001F680F"/>
    <w:rsid w:val="001F69B2"/>
    <w:rsid w:val="001F6DAD"/>
    <w:rsid w:val="001F7191"/>
    <w:rsid w:val="001F7CA1"/>
    <w:rsid w:val="001F7F09"/>
    <w:rsid w:val="0020041F"/>
    <w:rsid w:val="00200861"/>
    <w:rsid w:val="00200BB9"/>
    <w:rsid w:val="002011EF"/>
    <w:rsid w:val="0020124E"/>
    <w:rsid w:val="00201259"/>
    <w:rsid w:val="00201484"/>
    <w:rsid w:val="002014D4"/>
    <w:rsid w:val="002015A6"/>
    <w:rsid w:val="002017EF"/>
    <w:rsid w:val="00202BDA"/>
    <w:rsid w:val="00202E9D"/>
    <w:rsid w:val="002032D8"/>
    <w:rsid w:val="00203B9F"/>
    <w:rsid w:val="00204770"/>
    <w:rsid w:val="00204E6B"/>
    <w:rsid w:val="00204E7A"/>
    <w:rsid w:val="00204EA3"/>
    <w:rsid w:val="0020584F"/>
    <w:rsid w:val="00205CBB"/>
    <w:rsid w:val="00206782"/>
    <w:rsid w:val="0020690E"/>
    <w:rsid w:val="00206DEC"/>
    <w:rsid w:val="00206E65"/>
    <w:rsid w:val="00206EFE"/>
    <w:rsid w:val="00206F35"/>
    <w:rsid w:val="00207168"/>
    <w:rsid w:val="002079C5"/>
    <w:rsid w:val="00207C4F"/>
    <w:rsid w:val="002105E4"/>
    <w:rsid w:val="0021066C"/>
    <w:rsid w:val="00211092"/>
    <w:rsid w:val="00211A41"/>
    <w:rsid w:val="00212444"/>
    <w:rsid w:val="0021287D"/>
    <w:rsid w:val="00212B02"/>
    <w:rsid w:val="00212D61"/>
    <w:rsid w:val="0021327E"/>
    <w:rsid w:val="002134EA"/>
    <w:rsid w:val="00213B00"/>
    <w:rsid w:val="00213C25"/>
    <w:rsid w:val="00213DE6"/>
    <w:rsid w:val="00213E0C"/>
    <w:rsid w:val="00214177"/>
    <w:rsid w:val="002141F0"/>
    <w:rsid w:val="00214C30"/>
    <w:rsid w:val="00215113"/>
    <w:rsid w:val="002153BE"/>
    <w:rsid w:val="002157F9"/>
    <w:rsid w:val="00215862"/>
    <w:rsid w:val="002159A2"/>
    <w:rsid w:val="00215A71"/>
    <w:rsid w:val="00216313"/>
    <w:rsid w:val="00216A3E"/>
    <w:rsid w:val="0021713B"/>
    <w:rsid w:val="002175E4"/>
    <w:rsid w:val="0021790A"/>
    <w:rsid w:val="00217ABA"/>
    <w:rsid w:val="00217AC7"/>
    <w:rsid w:val="00217E0A"/>
    <w:rsid w:val="00217F39"/>
    <w:rsid w:val="00220220"/>
    <w:rsid w:val="0022092C"/>
    <w:rsid w:val="002209ED"/>
    <w:rsid w:val="00220F81"/>
    <w:rsid w:val="00220FDE"/>
    <w:rsid w:val="0022159F"/>
    <w:rsid w:val="00221EB8"/>
    <w:rsid w:val="00221F0A"/>
    <w:rsid w:val="00221F91"/>
    <w:rsid w:val="00222360"/>
    <w:rsid w:val="00222558"/>
    <w:rsid w:val="0022255F"/>
    <w:rsid w:val="002225C5"/>
    <w:rsid w:val="00222634"/>
    <w:rsid w:val="00222EA1"/>
    <w:rsid w:val="00223650"/>
    <w:rsid w:val="00223AEC"/>
    <w:rsid w:val="00223CD5"/>
    <w:rsid w:val="00224BB2"/>
    <w:rsid w:val="00224D67"/>
    <w:rsid w:val="002254D7"/>
    <w:rsid w:val="00225A95"/>
    <w:rsid w:val="00225D4D"/>
    <w:rsid w:val="002265D8"/>
    <w:rsid w:val="002268A1"/>
    <w:rsid w:val="00226C6B"/>
    <w:rsid w:val="00227348"/>
    <w:rsid w:val="0022736F"/>
    <w:rsid w:val="00227969"/>
    <w:rsid w:val="00227A6E"/>
    <w:rsid w:val="00227E99"/>
    <w:rsid w:val="002301FE"/>
    <w:rsid w:val="00230246"/>
    <w:rsid w:val="00230488"/>
    <w:rsid w:val="002308F0"/>
    <w:rsid w:val="00230FE6"/>
    <w:rsid w:val="00231254"/>
    <w:rsid w:val="002313DB"/>
    <w:rsid w:val="00231565"/>
    <w:rsid w:val="00231C4B"/>
    <w:rsid w:val="00231F26"/>
    <w:rsid w:val="0023200A"/>
    <w:rsid w:val="002321AF"/>
    <w:rsid w:val="00232360"/>
    <w:rsid w:val="002326BD"/>
    <w:rsid w:val="00232A65"/>
    <w:rsid w:val="002338AE"/>
    <w:rsid w:val="002338F4"/>
    <w:rsid w:val="002340A7"/>
    <w:rsid w:val="0023412E"/>
    <w:rsid w:val="002343FC"/>
    <w:rsid w:val="002344BF"/>
    <w:rsid w:val="0023475F"/>
    <w:rsid w:val="0023479B"/>
    <w:rsid w:val="002349E9"/>
    <w:rsid w:val="00234B12"/>
    <w:rsid w:val="00234F25"/>
    <w:rsid w:val="002355A6"/>
    <w:rsid w:val="0023600C"/>
    <w:rsid w:val="00236096"/>
    <w:rsid w:val="00236500"/>
    <w:rsid w:val="0023655C"/>
    <w:rsid w:val="00236A88"/>
    <w:rsid w:val="00236EFF"/>
    <w:rsid w:val="00237DA6"/>
    <w:rsid w:val="00237DF7"/>
    <w:rsid w:val="00237EF0"/>
    <w:rsid w:val="002402D3"/>
    <w:rsid w:val="002403EE"/>
    <w:rsid w:val="00240773"/>
    <w:rsid w:val="00240841"/>
    <w:rsid w:val="00240B99"/>
    <w:rsid w:val="002411B1"/>
    <w:rsid w:val="0024180D"/>
    <w:rsid w:val="0024183A"/>
    <w:rsid w:val="00241ABE"/>
    <w:rsid w:val="00242267"/>
    <w:rsid w:val="00242AF0"/>
    <w:rsid w:val="002432FF"/>
    <w:rsid w:val="0024350E"/>
    <w:rsid w:val="0024351C"/>
    <w:rsid w:val="00243648"/>
    <w:rsid w:val="0024387A"/>
    <w:rsid w:val="00244B67"/>
    <w:rsid w:val="00245E4F"/>
    <w:rsid w:val="00246023"/>
    <w:rsid w:val="002462E8"/>
    <w:rsid w:val="002466AD"/>
    <w:rsid w:val="00246AF9"/>
    <w:rsid w:val="0024733B"/>
    <w:rsid w:val="00247837"/>
    <w:rsid w:val="002479A1"/>
    <w:rsid w:val="00247CB9"/>
    <w:rsid w:val="00250423"/>
    <w:rsid w:val="002508FE"/>
    <w:rsid w:val="002509DF"/>
    <w:rsid w:val="00250B66"/>
    <w:rsid w:val="00251050"/>
    <w:rsid w:val="0025105F"/>
    <w:rsid w:val="00251380"/>
    <w:rsid w:val="002513A9"/>
    <w:rsid w:val="0025164D"/>
    <w:rsid w:val="00251BB8"/>
    <w:rsid w:val="00251BEC"/>
    <w:rsid w:val="00252647"/>
    <w:rsid w:val="00252A5D"/>
    <w:rsid w:val="00252CB3"/>
    <w:rsid w:val="0025310B"/>
    <w:rsid w:val="0025315B"/>
    <w:rsid w:val="0025323B"/>
    <w:rsid w:val="0025326E"/>
    <w:rsid w:val="0025356A"/>
    <w:rsid w:val="002539C6"/>
    <w:rsid w:val="00253A33"/>
    <w:rsid w:val="00253C64"/>
    <w:rsid w:val="00253ECD"/>
    <w:rsid w:val="0025432B"/>
    <w:rsid w:val="00254490"/>
    <w:rsid w:val="0025480C"/>
    <w:rsid w:val="00254FD9"/>
    <w:rsid w:val="0025501A"/>
    <w:rsid w:val="002551B0"/>
    <w:rsid w:val="00255332"/>
    <w:rsid w:val="00255638"/>
    <w:rsid w:val="002556DB"/>
    <w:rsid w:val="00255A85"/>
    <w:rsid w:val="00255C1A"/>
    <w:rsid w:val="00255C3F"/>
    <w:rsid w:val="002562D6"/>
    <w:rsid w:val="002567E0"/>
    <w:rsid w:val="002571B5"/>
    <w:rsid w:val="002573B5"/>
    <w:rsid w:val="00257591"/>
    <w:rsid w:val="002601D0"/>
    <w:rsid w:val="002603B1"/>
    <w:rsid w:val="00260596"/>
    <w:rsid w:val="0026092F"/>
    <w:rsid w:val="00260F18"/>
    <w:rsid w:val="00260F5E"/>
    <w:rsid w:val="0026103F"/>
    <w:rsid w:val="00261375"/>
    <w:rsid w:val="002617F9"/>
    <w:rsid w:val="00261BFA"/>
    <w:rsid w:val="00263417"/>
    <w:rsid w:val="00264142"/>
    <w:rsid w:val="00264686"/>
    <w:rsid w:val="002647D4"/>
    <w:rsid w:val="002649FC"/>
    <w:rsid w:val="002652C0"/>
    <w:rsid w:val="002656CF"/>
    <w:rsid w:val="00265A8B"/>
    <w:rsid w:val="00265F65"/>
    <w:rsid w:val="002662D6"/>
    <w:rsid w:val="0026660B"/>
    <w:rsid w:val="00266B98"/>
    <w:rsid w:val="002670CC"/>
    <w:rsid w:val="00267285"/>
    <w:rsid w:val="00267594"/>
    <w:rsid w:val="00267877"/>
    <w:rsid w:val="00270BF6"/>
    <w:rsid w:val="00270F60"/>
    <w:rsid w:val="00271216"/>
    <w:rsid w:val="002719A2"/>
    <w:rsid w:val="00271CDD"/>
    <w:rsid w:val="00272451"/>
    <w:rsid w:val="00272951"/>
    <w:rsid w:val="00272BAC"/>
    <w:rsid w:val="00272D23"/>
    <w:rsid w:val="00272FC2"/>
    <w:rsid w:val="002734AC"/>
    <w:rsid w:val="0027358C"/>
    <w:rsid w:val="0027366A"/>
    <w:rsid w:val="0027389A"/>
    <w:rsid w:val="00273A2B"/>
    <w:rsid w:val="00273AB0"/>
    <w:rsid w:val="00273E4A"/>
    <w:rsid w:val="0027442D"/>
    <w:rsid w:val="00274A3A"/>
    <w:rsid w:val="00274B49"/>
    <w:rsid w:val="00274E94"/>
    <w:rsid w:val="0027500A"/>
    <w:rsid w:val="00275799"/>
    <w:rsid w:val="00275D10"/>
    <w:rsid w:val="00276171"/>
    <w:rsid w:val="0027618A"/>
    <w:rsid w:val="00276F0F"/>
    <w:rsid w:val="0027703D"/>
    <w:rsid w:val="00277232"/>
    <w:rsid w:val="0027745D"/>
    <w:rsid w:val="002775DC"/>
    <w:rsid w:val="0028029D"/>
    <w:rsid w:val="00280B2C"/>
    <w:rsid w:val="00280FFC"/>
    <w:rsid w:val="002810FC"/>
    <w:rsid w:val="0028145C"/>
    <w:rsid w:val="002815DA"/>
    <w:rsid w:val="00281B74"/>
    <w:rsid w:val="00281FAB"/>
    <w:rsid w:val="00282600"/>
    <w:rsid w:val="00282DD3"/>
    <w:rsid w:val="0028327B"/>
    <w:rsid w:val="002837D7"/>
    <w:rsid w:val="00283A5D"/>
    <w:rsid w:val="00284110"/>
    <w:rsid w:val="002847C5"/>
    <w:rsid w:val="00284D1A"/>
    <w:rsid w:val="00284FE0"/>
    <w:rsid w:val="002852BF"/>
    <w:rsid w:val="0028545D"/>
    <w:rsid w:val="00285613"/>
    <w:rsid w:val="00285A45"/>
    <w:rsid w:val="00286484"/>
    <w:rsid w:val="00286617"/>
    <w:rsid w:val="00286671"/>
    <w:rsid w:val="00286717"/>
    <w:rsid w:val="002867FF"/>
    <w:rsid w:val="002869DE"/>
    <w:rsid w:val="00286CC8"/>
    <w:rsid w:val="0028775A"/>
    <w:rsid w:val="0028799B"/>
    <w:rsid w:val="00287B5B"/>
    <w:rsid w:val="00287BD2"/>
    <w:rsid w:val="00287DC0"/>
    <w:rsid w:val="002900A6"/>
    <w:rsid w:val="002904B9"/>
    <w:rsid w:val="0029087E"/>
    <w:rsid w:val="00290B44"/>
    <w:rsid w:val="002917DD"/>
    <w:rsid w:val="00291DF6"/>
    <w:rsid w:val="00291FC2"/>
    <w:rsid w:val="0029219B"/>
    <w:rsid w:val="002925C2"/>
    <w:rsid w:val="002925F7"/>
    <w:rsid w:val="00292A4E"/>
    <w:rsid w:val="00293041"/>
    <w:rsid w:val="00293332"/>
    <w:rsid w:val="0029379A"/>
    <w:rsid w:val="002939FC"/>
    <w:rsid w:val="00293BE2"/>
    <w:rsid w:val="0029489D"/>
    <w:rsid w:val="00294959"/>
    <w:rsid w:val="00294C8E"/>
    <w:rsid w:val="0029521E"/>
    <w:rsid w:val="0029590A"/>
    <w:rsid w:val="00296381"/>
    <w:rsid w:val="0029672F"/>
    <w:rsid w:val="002968DE"/>
    <w:rsid w:val="00296A92"/>
    <w:rsid w:val="00296B5A"/>
    <w:rsid w:val="00296C4D"/>
    <w:rsid w:val="00296E37"/>
    <w:rsid w:val="002974C8"/>
    <w:rsid w:val="0029756C"/>
    <w:rsid w:val="002975B1"/>
    <w:rsid w:val="00297655"/>
    <w:rsid w:val="002A03F0"/>
    <w:rsid w:val="002A0628"/>
    <w:rsid w:val="002A0725"/>
    <w:rsid w:val="002A09C2"/>
    <w:rsid w:val="002A0CDD"/>
    <w:rsid w:val="002A117D"/>
    <w:rsid w:val="002A11D5"/>
    <w:rsid w:val="002A1331"/>
    <w:rsid w:val="002A1F77"/>
    <w:rsid w:val="002A2265"/>
    <w:rsid w:val="002A26E3"/>
    <w:rsid w:val="002A2A61"/>
    <w:rsid w:val="002A2D02"/>
    <w:rsid w:val="002A2D24"/>
    <w:rsid w:val="002A2DBB"/>
    <w:rsid w:val="002A41A0"/>
    <w:rsid w:val="002A43C7"/>
    <w:rsid w:val="002A443C"/>
    <w:rsid w:val="002A447F"/>
    <w:rsid w:val="002A45D3"/>
    <w:rsid w:val="002A4811"/>
    <w:rsid w:val="002A495F"/>
    <w:rsid w:val="002A4B3E"/>
    <w:rsid w:val="002A4C02"/>
    <w:rsid w:val="002A4E4E"/>
    <w:rsid w:val="002A56AB"/>
    <w:rsid w:val="002A6287"/>
    <w:rsid w:val="002A6930"/>
    <w:rsid w:val="002A6B20"/>
    <w:rsid w:val="002A7680"/>
    <w:rsid w:val="002A7795"/>
    <w:rsid w:val="002A7BA5"/>
    <w:rsid w:val="002A7D0F"/>
    <w:rsid w:val="002A7E5D"/>
    <w:rsid w:val="002B016F"/>
    <w:rsid w:val="002B0991"/>
    <w:rsid w:val="002B0C32"/>
    <w:rsid w:val="002B11E3"/>
    <w:rsid w:val="002B1247"/>
    <w:rsid w:val="002B1825"/>
    <w:rsid w:val="002B1BCD"/>
    <w:rsid w:val="002B1CBD"/>
    <w:rsid w:val="002B1D7F"/>
    <w:rsid w:val="002B1FBC"/>
    <w:rsid w:val="002B24EE"/>
    <w:rsid w:val="002B274D"/>
    <w:rsid w:val="002B2757"/>
    <w:rsid w:val="002B2759"/>
    <w:rsid w:val="002B2B1B"/>
    <w:rsid w:val="002B35E0"/>
    <w:rsid w:val="002B3CF6"/>
    <w:rsid w:val="002B3EC7"/>
    <w:rsid w:val="002B41AE"/>
    <w:rsid w:val="002B434D"/>
    <w:rsid w:val="002B55F3"/>
    <w:rsid w:val="002B55F8"/>
    <w:rsid w:val="002B56CC"/>
    <w:rsid w:val="002B5B13"/>
    <w:rsid w:val="002B5EAA"/>
    <w:rsid w:val="002B62E3"/>
    <w:rsid w:val="002B64A4"/>
    <w:rsid w:val="002B6D07"/>
    <w:rsid w:val="002B75DA"/>
    <w:rsid w:val="002B7A45"/>
    <w:rsid w:val="002C03D9"/>
    <w:rsid w:val="002C08A2"/>
    <w:rsid w:val="002C0C60"/>
    <w:rsid w:val="002C0CA0"/>
    <w:rsid w:val="002C0D52"/>
    <w:rsid w:val="002C0EED"/>
    <w:rsid w:val="002C0FA8"/>
    <w:rsid w:val="002C0FE0"/>
    <w:rsid w:val="002C158E"/>
    <w:rsid w:val="002C1679"/>
    <w:rsid w:val="002C1999"/>
    <w:rsid w:val="002C26CC"/>
    <w:rsid w:val="002C336F"/>
    <w:rsid w:val="002C33B9"/>
    <w:rsid w:val="002C3B96"/>
    <w:rsid w:val="002C41D7"/>
    <w:rsid w:val="002C4B29"/>
    <w:rsid w:val="002C4FFD"/>
    <w:rsid w:val="002C5047"/>
    <w:rsid w:val="002C5218"/>
    <w:rsid w:val="002C5BAC"/>
    <w:rsid w:val="002C6547"/>
    <w:rsid w:val="002C6668"/>
    <w:rsid w:val="002C673F"/>
    <w:rsid w:val="002C6BF2"/>
    <w:rsid w:val="002C717D"/>
    <w:rsid w:val="002C7739"/>
    <w:rsid w:val="002C79BF"/>
    <w:rsid w:val="002C7A18"/>
    <w:rsid w:val="002C7FBC"/>
    <w:rsid w:val="002D07E9"/>
    <w:rsid w:val="002D0E8D"/>
    <w:rsid w:val="002D16DF"/>
    <w:rsid w:val="002D194A"/>
    <w:rsid w:val="002D1B08"/>
    <w:rsid w:val="002D304C"/>
    <w:rsid w:val="002D310E"/>
    <w:rsid w:val="002D3165"/>
    <w:rsid w:val="002D33D9"/>
    <w:rsid w:val="002D369B"/>
    <w:rsid w:val="002D45A1"/>
    <w:rsid w:val="002D46CA"/>
    <w:rsid w:val="002D55E7"/>
    <w:rsid w:val="002D59C0"/>
    <w:rsid w:val="002D5BE0"/>
    <w:rsid w:val="002D5ECD"/>
    <w:rsid w:val="002D5F4C"/>
    <w:rsid w:val="002D60EF"/>
    <w:rsid w:val="002D68ED"/>
    <w:rsid w:val="002D6C5A"/>
    <w:rsid w:val="002D6D42"/>
    <w:rsid w:val="002D7384"/>
    <w:rsid w:val="002D7506"/>
    <w:rsid w:val="002D7FA1"/>
    <w:rsid w:val="002E00A6"/>
    <w:rsid w:val="002E00F9"/>
    <w:rsid w:val="002E051D"/>
    <w:rsid w:val="002E0567"/>
    <w:rsid w:val="002E07B3"/>
    <w:rsid w:val="002E0A6D"/>
    <w:rsid w:val="002E0AB7"/>
    <w:rsid w:val="002E10A1"/>
    <w:rsid w:val="002E149B"/>
    <w:rsid w:val="002E15C5"/>
    <w:rsid w:val="002E170A"/>
    <w:rsid w:val="002E1AC8"/>
    <w:rsid w:val="002E1DD8"/>
    <w:rsid w:val="002E20E4"/>
    <w:rsid w:val="002E2783"/>
    <w:rsid w:val="002E2AD3"/>
    <w:rsid w:val="002E3FC1"/>
    <w:rsid w:val="002E431E"/>
    <w:rsid w:val="002E49EE"/>
    <w:rsid w:val="002E4C0E"/>
    <w:rsid w:val="002E4C88"/>
    <w:rsid w:val="002E4D02"/>
    <w:rsid w:val="002E4F0A"/>
    <w:rsid w:val="002E50A6"/>
    <w:rsid w:val="002E51D6"/>
    <w:rsid w:val="002E5F22"/>
    <w:rsid w:val="002E6263"/>
    <w:rsid w:val="002E6295"/>
    <w:rsid w:val="002E654A"/>
    <w:rsid w:val="002E6591"/>
    <w:rsid w:val="002E6F62"/>
    <w:rsid w:val="002F0CE4"/>
    <w:rsid w:val="002F0F2C"/>
    <w:rsid w:val="002F12B5"/>
    <w:rsid w:val="002F12F3"/>
    <w:rsid w:val="002F17C3"/>
    <w:rsid w:val="002F182A"/>
    <w:rsid w:val="002F1907"/>
    <w:rsid w:val="002F1A0B"/>
    <w:rsid w:val="002F1B5A"/>
    <w:rsid w:val="002F1C81"/>
    <w:rsid w:val="002F1CCE"/>
    <w:rsid w:val="002F1EDD"/>
    <w:rsid w:val="002F20EF"/>
    <w:rsid w:val="002F224A"/>
    <w:rsid w:val="002F22BB"/>
    <w:rsid w:val="002F2E24"/>
    <w:rsid w:val="002F2F73"/>
    <w:rsid w:val="002F3215"/>
    <w:rsid w:val="002F33BD"/>
    <w:rsid w:val="002F35E4"/>
    <w:rsid w:val="002F3638"/>
    <w:rsid w:val="002F428C"/>
    <w:rsid w:val="002F4806"/>
    <w:rsid w:val="002F5003"/>
    <w:rsid w:val="002F503C"/>
    <w:rsid w:val="002F50F1"/>
    <w:rsid w:val="002F6148"/>
    <w:rsid w:val="002F62AA"/>
    <w:rsid w:val="002F6314"/>
    <w:rsid w:val="002F675E"/>
    <w:rsid w:val="002F682A"/>
    <w:rsid w:val="002F68D8"/>
    <w:rsid w:val="002F6948"/>
    <w:rsid w:val="002F6A3A"/>
    <w:rsid w:val="002F6C84"/>
    <w:rsid w:val="002F6F41"/>
    <w:rsid w:val="002F6FC3"/>
    <w:rsid w:val="002F7E23"/>
    <w:rsid w:val="003001F9"/>
    <w:rsid w:val="003010E1"/>
    <w:rsid w:val="003015BC"/>
    <w:rsid w:val="003015D9"/>
    <w:rsid w:val="003018BD"/>
    <w:rsid w:val="003019E5"/>
    <w:rsid w:val="00301C87"/>
    <w:rsid w:val="00301E05"/>
    <w:rsid w:val="00301EC0"/>
    <w:rsid w:val="003021AC"/>
    <w:rsid w:val="003029D5"/>
    <w:rsid w:val="00302BDD"/>
    <w:rsid w:val="00302D6F"/>
    <w:rsid w:val="00302E85"/>
    <w:rsid w:val="00302E95"/>
    <w:rsid w:val="00302EE6"/>
    <w:rsid w:val="003034E8"/>
    <w:rsid w:val="003038A3"/>
    <w:rsid w:val="00304418"/>
    <w:rsid w:val="0030490B"/>
    <w:rsid w:val="00304D2A"/>
    <w:rsid w:val="00304DA2"/>
    <w:rsid w:val="00305B63"/>
    <w:rsid w:val="00305CF3"/>
    <w:rsid w:val="00305CFD"/>
    <w:rsid w:val="00305E34"/>
    <w:rsid w:val="00307521"/>
    <w:rsid w:val="00310457"/>
    <w:rsid w:val="003109BD"/>
    <w:rsid w:val="00310BAA"/>
    <w:rsid w:val="00311435"/>
    <w:rsid w:val="003119AE"/>
    <w:rsid w:val="00312D54"/>
    <w:rsid w:val="00313258"/>
    <w:rsid w:val="00313335"/>
    <w:rsid w:val="00313761"/>
    <w:rsid w:val="00313967"/>
    <w:rsid w:val="0031399E"/>
    <w:rsid w:val="003139A4"/>
    <w:rsid w:val="00313F98"/>
    <w:rsid w:val="00314088"/>
    <w:rsid w:val="003140C4"/>
    <w:rsid w:val="00314B8A"/>
    <w:rsid w:val="00315382"/>
    <w:rsid w:val="00315E0F"/>
    <w:rsid w:val="00316312"/>
    <w:rsid w:val="003172FB"/>
    <w:rsid w:val="00317456"/>
    <w:rsid w:val="00317524"/>
    <w:rsid w:val="003177CF"/>
    <w:rsid w:val="00317B82"/>
    <w:rsid w:val="00317E7E"/>
    <w:rsid w:val="0032044C"/>
    <w:rsid w:val="0032076C"/>
    <w:rsid w:val="00320E2E"/>
    <w:rsid w:val="0032127E"/>
    <w:rsid w:val="00321924"/>
    <w:rsid w:val="00321B0F"/>
    <w:rsid w:val="00321B89"/>
    <w:rsid w:val="00321D1E"/>
    <w:rsid w:val="0032217D"/>
    <w:rsid w:val="0032273A"/>
    <w:rsid w:val="003229AC"/>
    <w:rsid w:val="00322BF2"/>
    <w:rsid w:val="00323C0A"/>
    <w:rsid w:val="00323F81"/>
    <w:rsid w:val="00324055"/>
    <w:rsid w:val="00324290"/>
    <w:rsid w:val="003248FA"/>
    <w:rsid w:val="0032512E"/>
    <w:rsid w:val="0032529C"/>
    <w:rsid w:val="0032545A"/>
    <w:rsid w:val="00325518"/>
    <w:rsid w:val="003255EE"/>
    <w:rsid w:val="00325C37"/>
    <w:rsid w:val="00325C89"/>
    <w:rsid w:val="00325D64"/>
    <w:rsid w:val="00325FA9"/>
    <w:rsid w:val="00326562"/>
    <w:rsid w:val="003265CD"/>
    <w:rsid w:val="00326694"/>
    <w:rsid w:val="003267BF"/>
    <w:rsid w:val="00326801"/>
    <w:rsid w:val="00326B8A"/>
    <w:rsid w:val="00327557"/>
    <w:rsid w:val="00330C37"/>
    <w:rsid w:val="00331012"/>
    <w:rsid w:val="00331205"/>
    <w:rsid w:val="00331763"/>
    <w:rsid w:val="00332215"/>
    <w:rsid w:val="003327C6"/>
    <w:rsid w:val="003329C1"/>
    <w:rsid w:val="00332CA7"/>
    <w:rsid w:val="00332DB2"/>
    <w:rsid w:val="0033301C"/>
    <w:rsid w:val="00333CEF"/>
    <w:rsid w:val="00333D1A"/>
    <w:rsid w:val="00333E34"/>
    <w:rsid w:val="003341A1"/>
    <w:rsid w:val="00334422"/>
    <w:rsid w:val="003347BF"/>
    <w:rsid w:val="003347F9"/>
    <w:rsid w:val="00335352"/>
    <w:rsid w:val="003359A8"/>
    <w:rsid w:val="00335E6B"/>
    <w:rsid w:val="00336118"/>
    <w:rsid w:val="003362FE"/>
    <w:rsid w:val="0033680C"/>
    <w:rsid w:val="00336A2C"/>
    <w:rsid w:val="00336AAC"/>
    <w:rsid w:val="00336C45"/>
    <w:rsid w:val="00336F45"/>
    <w:rsid w:val="0033743D"/>
    <w:rsid w:val="0033768B"/>
    <w:rsid w:val="003376A2"/>
    <w:rsid w:val="0033781D"/>
    <w:rsid w:val="0034040D"/>
    <w:rsid w:val="00340488"/>
    <w:rsid w:val="003405B4"/>
    <w:rsid w:val="003409E3"/>
    <w:rsid w:val="00340E55"/>
    <w:rsid w:val="003414C0"/>
    <w:rsid w:val="00341970"/>
    <w:rsid w:val="0034211C"/>
    <w:rsid w:val="00342139"/>
    <w:rsid w:val="0034224C"/>
    <w:rsid w:val="0034250B"/>
    <w:rsid w:val="00342BC2"/>
    <w:rsid w:val="00342FB6"/>
    <w:rsid w:val="003432D4"/>
    <w:rsid w:val="00343324"/>
    <w:rsid w:val="003434AD"/>
    <w:rsid w:val="003434CC"/>
    <w:rsid w:val="00343837"/>
    <w:rsid w:val="00344B56"/>
    <w:rsid w:val="0034504C"/>
    <w:rsid w:val="003455CF"/>
    <w:rsid w:val="0034576D"/>
    <w:rsid w:val="00345CE9"/>
    <w:rsid w:val="00345D2B"/>
    <w:rsid w:val="00345F6B"/>
    <w:rsid w:val="00345FDC"/>
    <w:rsid w:val="00346194"/>
    <w:rsid w:val="003463C0"/>
    <w:rsid w:val="003465C1"/>
    <w:rsid w:val="003470F8"/>
    <w:rsid w:val="003471CA"/>
    <w:rsid w:val="003475AD"/>
    <w:rsid w:val="00347A18"/>
    <w:rsid w:val="003501A3"/>
    <w:rsid w:val="00350981"/>
    <w:rsid w:val="00350CA2"/>
    <w:rsid w:val="00351009"/>
    <w:rsid w:val="0035123D"/>
    <w:rsid w:val="0035173D"/>
    <w:rsid w:val="00351862"/>
    <w:rsid w:val="00351C8C"/>
    <w:rsid w:val="00351CE0"/>
    <w:rsid w:val="0035281F"/>
    <w:rsid w:val="00352DDC"/>
    <w:rsid w:val="00352E3A"/>
    <w:rsid w:val="003531E0"/>
    <w:rsid w:val="00354205"/>
    <w:rsid w:val="003549F5"/>
    <w:rsid w:val="00354A33"/>
    <w:rsid w:val="00354C68"/>
    <w:rsid w:val="00354DE6"/>
    <w:rsid w:val="0035585D"/>
    <w:rsid w:val="00355CA1"/>
    <w:rsid w:val="00355F5B"/>
    <w:rsid w:val="003576BC"/>
    <w:rsid w:val="00357EE5"/>
    <w:rsid w:val="00360ED1"/>
    <w:rsid w:val="00360F21"/>
    <w:rsid w:val="003613EC"/>
    <w:rsid w:val="003615A7"/>
    <w:rsid w:val="00361B11"/>
    <w:rsid w:val="00361BA2"/>
    <w:rsid w:val="00361BDB"/>
    <w:rsid w:val="00361FBC"/>
    <w:rsid w:val="0036219C"/>
    <w:rsid w:val="003627C3"/>
    <w:rsid w:val="00362A1B"/>
    <w:rsid w:val="00362A74"/>
    <w:rsid w:val="00362DA7"/>
    <w:rsid w:val="00362E50"/>
    <w:rsid w:val="00362EDD"/>
    <w:rsid w:val="00363378"/>
    <w:rsid w:val="00363394"/>
    <w:rsid w:val="00363492"/>
    <w:rsid w:val="00363837"/>
    <w:rsid w:val="00363846"/>
    <w:rsid w:val="00363C35"/>
    <w:rsid w:val="003642E0"/>
    <w:rsid w:val="003651FC"/>
    <w:rsid w:val="00365305"/>
    <w:rsid w:val="003657EC"/>
    <w:rsid w:val="00365C86"/>
    <w:rsid w:val="00365F41"/>
    <w:rsid w:val="00366ED8"/>
    <w:rsid w:val="003670DA"/>
    <w:rsid w:val="0036761F"/>
    <w:rsid w:val="003679C8"/>
    <w:rsid w:val="00367A07"/>
    <w:rsid w:val="00367E33"/>
    <w:rsid w:val="00367E9C"/>
    <w:rsid w:val="00367FAE"/>
    <w:rsid w:val="003702BE"/>
    <w:rsid w:val="003706E7"/>
    <w:rsid w:val="00370B8B"/>
    <w:rsid w:val="00371652"/>
    <w:rsid w:val="00371BBF"/>
    <w:rsid w:val="0037222A"/>
    <w:rsid w:val="0037230D"/>
    <w:rsid w:val="00372360"/>
    <w:rsid w:val="0037248A"/>
    <w:rsid w:val="00372909"/>
    <w:rsid w:val="00372A4F"/>
    <w:rsid w:val="00372A70"/>
    <w:rsid w:val="00372AAC"/>
    <w:rsid w:val="00372B0A"/>
    <w:rsid w:val="00372FA8"/>
    <w:rsid w:val="0037352F"/>
    <w:rsid w:val="003739BB"/>
    <w:rsid w:val="00373DB2"/>
    <w:rsid w:val="003743F7"/>
    <w:rsid w:val="003744FD"/>
    <w:rsid w:val="00374C40"/>
    <w:rsid w:val="00374D81"/>
    <w:rsid w:val="00375231"/>
    <w:rsid w:val="0037559B"/>
    <w:rsid w:val="00375BD6"/>
    <w:rsid w:val="00375C0F"/>
    <w:rsid w:val="003760D4"/>
    <w:rsid w:val="003765F3"/>
    <w:rsid w:val="00376738"/>
    <w:rsid w:val="00376967"/>
    <w:rsid w:val="00376C0F"/>
    <w:rsid w:val="003770AE"/>
    <w:rsid w:val="003771A9"/>
    <w:rsid w:val="00377490"/>
    <w:rsid w:val="00377AEA"/>
    <w:rsid w:val="00377CE9"/>
    <w:rsid w:val="0038051B"/>
    <w:rsid w:val="0038077E"/>
    <w:rsid w:val="00380980"/>
    <w:rsid w:val="003809E1"/>
    <w:rsid w:val="00380B48"/>
    <w:rsid w:val="00381A9F"/>
    <w:rsid w:val="00381F00"/>
    <w:rsid w:val="003823D3"/>
    <w:rsid w:val="00382906"/>
    <w:rsid w:val="003830F0"/>
    <w:rsid w:val="00383858"/>
    <w:rsid w:val="00383A98"/>
    <w:rsid w:val="0038458C"/>
    <w:rsid w:val="00384667"/>
    <w:rsid w:val="0038488E"/>
    <w:rsid w:val="00384898"/>
    <w:rsid w:val="00384DF8"/>
    <w:rsid w:val="003856F3"/>
    <w:rsid w:val="003857E3"/>
    <w:rsid w:val="00385982"/>
    <w:rsid w:val="00385B0C"/>
    <w:rsid w:val="00385CFC"/>
    <w:rsid w:val="0038632A"/>
    <w:rsid w:val="0038686B"/>
    <w:rsid w:val="00387BC1"/>
    <w:rsid w:val="00387EE6"/>
    <w:rsid w:val="00390144"/>
    <w:rsid w:val="003904D3"/>
    <w:rsid w:val="0039068A"/>
    <w:rsid w:val="003908C7"/>
    <w:rsid w:val="00390943"/>
    <w:rsid w:val="003909D6"/>
    <w:rsid w:val="00391515"/>
    <w:rsid w:val="00391887"/>
    <w:rsid w:val="003922F5"/>
    <w:rsid w:val="0039242A"/>
    <w:rsid w:val="0039266E"/>
    <w:rsid w:val="00392F0C"/>
    <w:rsid w:val="00393013"/>
    <w:rsid w:val="00393102"/>
    <w:rsid w:val="003932B1"/>
    <w:rsid w:val="0039344A"/>
    <w:rsid w:val="0039370B"/>
    <w:rsid w:val="00393D0C"/>
    <w:rsid w:val="00394842"/>
    <w:rsid w:val="00394FB4"/>
    <w:rsid w:val="003952A4"/>
    <w:rsid w:val="003955B1"/>
    <w:rsid w:val="00395D09"/>
    <w:rsid w:val="00395DF1"/>
    <w:rsid w:val="00395E55"/>
    <w:rsid w:val="0039677A"/>
    <w:rsid w:val="00396930"/>
    <w:rsid w:val="003969E7"/>
    <w:rsid w:val="00396A0E"/>
    <w:rsid w:val="00396B96"/>
    <w:rsid w:val="00396DDB"/>
    <w:rsid w:val="00397EE1"/>
    <w:rsid w:val="003A00DB"/>
    <w:rsid w:val="003A02A1"/>
    <w:rsid w:val="003A093A"/>
    <w:rsid w:val="003A0C89"/>
    <w:rsid w:val="003A0E2D"/>
    <w:rsid w:val="003A0EF4"/>
    <w:rsid w:val="003A1095"/>
    <w:rsid w:val="003A20B0"/>
    <w:rsid w:val="003A24B5"/>
    <w:rsid w:val="003A24E7"/>
    <w:rsid w:val="003A2785"/>
    <w:rsid w:val="003A2C67"/>
    <w:rsid w:val="003A2D5B"/>
    <w:rsid w:val="003A3354"/>
    <w:rsid w:val="003A3575"/>
    <w:rsid w:val="003A3879"/>
    <w:rsid w:val="003A3924"/>
    <w:rsid w:val="003A3B2C"/>
    <w:rsid w:val="003A40E3"/>
    <w:rsid w:val="003A412D"/>
    <w:rsid w:val="003A4876"/>
    <w:rsid w:val="003A52E8"/>
    <w:rsid w:val="003A5767"/>
    <w:rsid w:val="003A645A"/>
    <w:rsid w:val="003A699A"/>
    <w:rsid w:val="003A6F0C"/>
    <w:rsid w:val="003A71E7"/>
    <w:rsid w:val="003A72FF"/>
    <w:rsid w:val="003A76DC"/>
    <w:rsid w:val="003B00EC"/>
    <w:rsid w:val="003B072E"/>
    <w:rsid w:val="003B0A78"/>
    <w:rsid w:val="003B0BE2"/>
    <w:rsid w:val="003B0CA7"/>
    <w:rsid w:val="003B0DD0"/>
    <w:rsid w:val="003B1F86"/>
    <w:rsid w:val="003B243F"/>
    <w:rsid w:val="003B317A"/>
    <w:rsid w:val="003B3504"/>
    <w:rsid w:val="003B392D"/>
    <w:rsid w:val="003B3998"/>
    <w:rsid w:val="003B3C29"/>
    <w:rsid w:val="003B40FE"/>
    <w:rsid w:val="003B4498"/>
    <w:rsid w:val="003B4537"/>
    <w:rsid w:val="003B4773"/>
    <w:rsid w:val="003B50D2"/>
    <w:rsid w:val="003B5564"/>
    <w:rsid w:val="003B5A14"/>
    <w:rsid w:val="003B68CF"/>
    <w:rsid w:val="003B6E9B"/>
    <w:rsid w:val="003B74C1"/>
    <w:rsid w:val="003B7739"/>
    <w:rsid w:val="003B78FE"/>
    <w:rsid w:val="003B7F60"/>
    <w:rsid w:val="003C0083"/>
    <w:rsid w:val="003C03FF"/>
    <w:rsid w:val="003C0463"/>
    <w:rsid w:val="003C094B"/>
    <w:rsid w:val="003C0F13"/>
    <w:rsid w:val="003C0F68"/>
    <w:rsid w:val="003C1306"/>
    <w:rsid w:val="003C14AB"/>
    <w:rsid w:val="003C17EB"/>
    <w:rsid w:val="003C1B9D"/>
    <w:rsid w:val="003C1E16"/>
    <w:rsid w:val="003C2122"/>
    <w:rsid w:val="003C2133"/>
    <w:rsid w:val="003C2162"/>
    <w:rsid w:val="003C2590"/>
    <w:rsid w:val="003C284F"/>
    <w:rsid w:val="003C2C58"/>
    <w:rsid w:val="003C2E6E"/>
    <w:rsid w:val="003C30A8"/>
    <w:rsid w:val="003C30FC"/>
    <w:rsid w:val="003C3236"/>
    <w:rsid w:val="003C37B1"/>
    <w:rsid w:val="003C39A4"/>
    <w:rsid w:val="003C4984"/>
    <w:rsid w:val="003C545F"/>
    <w:rsid w:val="003C56A6"/>
    <w:rsid w:val="003C56D8"/>
    <w:rsid w:val="003C63F5"/>
    <w:rsid w:val="003C6AB0"/>
    <w:rsid w:val="003C6B3C"/>
    <w:rsid w:val="003C6BF0"/>
    <w:rsid w:val="003C71E0"/>
    <w:rsid w:val="003C763B"/>
    <w:rsid w:val="003C769B"/>
    <w:rsid w:val="003C78F0"/>
    <w:rsid w:val="003C7F54"/>
    <w:rsid w:val="003C7FBB"/>
    <w:rsid w:val="003D025E"/>
    <w:rsid w:val="003D0775"/>
    <w:rsid w:val="003D089C"/>
    <w:rsid w:val="003D08E1"/>
    <w:rsid w:val="003D117A"/>
    <w:rsid w:val="003D11B0"/>
    <w:rsid w:val="003D129F"/>
    <w:rsid w:val="003D165C"/>
    <w:rsid w:val="003D17AD"/>
    <w:rsid w:val="003D1AF0"/>
    <w:rsid w:val="003D1C00"/>
    <w:rsid w:val="003D2031"/>
    <w:rsid w:val="003D30B1"/>
    <w:rsid w:val="003D3263"/>
    <w:rsid w:val="003D3339"/>
    <w:rsid w:val="003D36A5"/>
    <w:rsid w:val="003D36E9"/>
    <w:rsid w:val="003D3784"/>
    <w:rsid w:val="003D38D6"/>
    <w:rsid w:val="003D3B95"/>
    <w:rsid w:val="003D3BFF"/>
    <w:rsid w:val="003D3D3C"/>
    <w:rsid w:val="003D41F3"/>
    <w:rsid w:val="003D4303"/>
    <w:rsid w:val="003D458A"/>
    <w:rsid w:val="003D489A"/>
    <w:rsid w:val="003D4D8E"/>
    <w:rsid w:val="003D4F58"/>
    <w:rsid w:val="003D506A"/>
    <w:rsid w:val="003D570B"/>
    <w:rsid w:val="003D6857"/>
    <w:rsid w:val="003D6BA4"/>
    <w:rsid w:val="003D7071"/>
    <w:rsid w:val="003D7400"/>
    <w:rsid w:val="003D791A"/>
    <w:rsid w:val="003D7F8C"/>
    <w:rsid w:val="003E08D0"/>
    <w:rsid w:val="003E0BB3"/>
    <w:rsid w:val="003E0BCC"/>
    <w:rsid w:val="003E0FB3"/>
    <w:rsid w:val="003E12E9"/>
    <w:rsid w:val="003E265E"/>
    <w:rsid w:val="003E2695"/>
    <w:rsid w:val="003E2897"/>
    <w:rsid w:val="003E2F5D"/>
    <w:rsid w:val="003E3873"/>
    <w:rsid w:val="003E3964"/>
    <w:rsid w:val="003E3C6C"/>
    <w:rsid w:val="003E3E48"/>
    <w:rsid w:val="003E4391"/>
    <w:rsid w:val="003E52A0"/>
    <w:rsid w:val="003E56A7"/>
    <w:rsid w:val="003E619D"/>
    <w:rsid w:val="003E63A3"/>
    <w:rsid w:val="003E6403"/>
    <w:rsid w:val="003E6979"/>
    <w:rsid w:val="003E6A5C"/>
    <w:rsid w:val="003E6D58"/>
    <w:rsid w:val="003E7496"/>
    <w:rsid w:val="003E74E0"/>
    <w:rsid w:val="003E7613"/>
    <w:rsid w:val="003F0648"/>
    <w:rsid w:val="003F06E0"/>
    <w:rsid w:val="003F0C6C"/>
    <w:rsid w:val="003F148A"/>
    <w:rsid w:val="003F15C3"/>
    <w:rsid w:val="003F226E"/>
    <w:rsid w:val="003F2371"/>
    <w:rsid w:val="003F2544"/>
    <w:rsid w:val="003F28B5"/>
    <w:rsid w:val="003F2DC4"/>
    <w:rsid w:val="003F2F35"/>
    <w:rsid w:val="003F308C"/>
    <w:rsid w:val="003F31F5"/>
    <w:rsid w:val="003F3728"/>
    <w:rsid w:val="003F3916"/>
    <w:rsid w:val="003F3D32"/>
    <w:rsid w:val="003F3F42"/>
    <w:rsid w:val="003F433D"/>
    <w:rsid w:val="003F4CA6"/>
    <w:rsid w:val="003F51A4"/>
    <w:rsid w:val="003F5463"/>
    <w:rsid w:val="003F55A0"/>
    <w:rsid w:val="003F59FE"/>
    <w:rsid w:val="003F7135"/>
    <w:rsid w:val="003F7266"/>
    <w:rsid w:val="003F759B"/>
    <w:rsid w:val="003F7692"/>
    <w:rsid w:val="003F7808"/>
    <w:rsid w:val="003F7A6B"/>
    <w:rsid w:val="00400347"/>
    <w:rsid w:val="004003D7"/>
    <w:rsid w:val="00400C0D"/>
    <w:rsid w:val="00400D92"/>
    <w:rsid w:val="0040104D"/>
    <w:rsid w:val="004011B4"/>
    <w:rsid w:val="004012BD"/>
    <w:rsid w:val="00401310"/>
    <w:rsid w:val="00401335"/>
    <w:rsid w:val="00401C77"/>
    <w:rsid w:val="004022C9"/>
    <w:rsid w:val="0040297E"/>
    <w:rsid w:val="0040306B"/>
    <w:rsid w:val="00403115"/>
    <w:rsid w:val="00403533"/>
    <w:rsid w:val="00403A61"/>
    <w:rsid w:val="00403A67"/>
    <w:rsid w:val="0040433F"/>
    <w:rsid w:val="00405062"/>
    <w:rsid w:val="00405071"/>
    <w:rsid w:val="00405240"/>
    <w:rsid w:val="0040570A"/>
    <w:rsid w:val="00405967"/>
    <w:rsid w:val="00405D69"/>
    <w:rsid w:val="0040618A"/>
    <w:rsid w:val="004065C3"/>
    <w:rsid w:val="00406A02"/>
    <w:rsid w:val="00406E82"/>
    <w:rsid w:val="004100E7"/>
    <w:rsid w:val="00410770"/>
    <w:rsid w:val="00410E02"/>
    <w:rsid w:val="0041106F"/>
    <w:rsid w:val="00411380"/>
    <w:rsid w:val="00411778"/>
    <w:rsid w:val="004119BC"/>
    <w:rsid w:val="00411A61"/>
    <w:rsid w:val="00411B1C"/>
    <w:rsid w:val="00411C08"/>
    <w:rsid w:val="0041212D"/>
    <w:rsid w:val="004121CC"/>
    <w:rsid w:val="00412276"/>
    <w:rsid w:val="004123F4"/>
    <w:rsid w:val="00413666"/>
    <w:rsid w:val="00413987"/>
    <w:rsid w:val="00413B6E"/>
    <w:rsid w:val="00414405"/>
    <w:rsid w:val="004144E6"/>
    <w:rsid w:val="0041460F"/>
    <w:rsid w:val="004146E0"/>
    <w:rsid w:val="004147AC"/>
    <w:rsid w:val="00414843"/>
    <w:rsid w:val="00414984"/>
    <w:rsid w:val="00414D55"/>
    <w:rsid w:val="00414EDE"/>
    <w:rsid w:val="00415221"/>
    <w:rsid w:val="0041541C"/>
    <w:rsid w:val="00415726"/>
    <w:rsid w:val="00415BA7"/>
    <w:rsid w:val="00415E3E"/>
    <w:rsid w:val="00416004"/>
    <w:rsid w:val="0041619E"/>
    <w:rsid w:val="00416BD0"/>
    <w:rsid w:val="004172D5"/>
    <w:rsid w:val="004174BC"/>
    <w:rsid w:val="00417502"/>
    <w:rsid w:val="0041768F"/>
    <w:rsid w:val="00417E85"/>
    <w:rsid w:val="00420121"/>
    <w:rsid w:val="00420763"/>
    <w:rsid w:val="00420F8A"/>
    <w:rsid w:val="004210F2"/>
    <w:rsid w:val="004219DB"/>
    <w:rsid w:val="0042290E"/>
    <w:rsid w:val="00422AAB"/>
    <w:rsid w:val="004239CE"/>
    <w:rsid w:val="00423FA8"/>
    <w:rsid w:val="004240C2"/>
    <w:rsid w:val="00424279"/>
    <w:rsid w:val="00424418"/>
    <w:rsid w:val="0042468B"/>
    <w:rsid w:val="0042491D"/>
    <w:rsid w:val="00424C23"/>
    <w:rsid w:val="00425017"/>
    <w:rsid w:val="004251FA"/>
    <w:rsid w:val="0042534C"/>
    <w:rsid w:val="004262D3"/>
    <w:rsid w:val="0042693F"/>
    <w:rsid w:val="00427132"/>
    <w:rsid w:val="00427443"/>
    <w:rsid w:val="004274D2"/>
    <w:rsid w:val="0042765C"/>
    <w:rsid w:val="00427724"/>
    <w:rsid w:val="0042787B"/>
    <w:rsid w:val="00427A9A"/>
    <w:rsid w:val="00427D4A"/>
    <w:rsid w:val="00427EB9"/>
    <w:rsid w:val="00430521"/>
    <w:rsid w:val="00430524"/>
    <w:rsid w:val="00430C9E"/>
    <w:rsid w:val="00431676"/>
    <w:rsid w:val="00431917"/>
    <w:rsid w:val="004319EC"/>
    <w:rsid w:val="004319EE"/>
    <w:rsid w:val="00431B03"/>
    <w:rsid w:val="00431EC7"/>
    <w:rsid w:val="00432B27"/>
    <w:rsid w:val="00432B2F"/>
    <w:rsid w:val="0043315F"/>
    <w:rsid w:val="004332E8"/>
    <w:rsid w:val="00433BA6"/>
    <w:rsid w:val="004342D5"/>
    <w:rsid w:val="00434642"/>
    <w:rsid w:val="00434715"/>
    <w:rsid w:val="00434A75"/>
    <w:rsid w:val="00434ED3"/>
    <w:rsid w:val="0043509D"/>
    <w:rsid w:val="0043537F"/>
    <w:rsid w:val="00435827"/>
    <w:rsid w:val="00435DC0"/>
    <w:rsid w:val="004364ED"/>
    <w:rsid w:val="00437131"/>
    <w:rsid w:val="0043728C"/>
    <w:rsid w:val="004372A1"/>
    <w:rsid w:val="0043740F"/>
    <w:rsid w:val="00437D87"/>
    <w:rsid w:val="00437EAE"/>
    <w:rsid w:val="00440002"/>
    <w:rsid w:val="00440222"/>
    <w:rsid w:val="00440558"/>
    <w:rsid w:val="004414A1"/>
    <w:rsid w:val="0044199A"/>
    <w:rsid w:val="00441E8F"/>
    <w:rsid w:val="00442161"/>
    <w:rsid w:val="00442763"/>
    <w:rsid w:val="0044312A"/>
    <w:rsid w:val="00443498"/>
    <w:rsid w:val="004434FD"/>
    <w:rsid w:val="004435D8"/>
    <w:rsid w:val="00443652"/>
    <w:rsid w:val="0044365A"/>
    <w:rsid w:val="00443DE7"/>
    <w:rsid w:val="0044441D"/>
    <w:rsid w:val="0044499B"/>
    <w:rsid w:val="00445196"/>
    <w:rsid w:val="00445795"/>
    <w:rsid w:val="00445812"/>
    <w:rsid w:val="00446245"/>
    <w:rsid w:val="004462FD"/>
    <w:rsid w:val="00447BB8"/>
    <w:rsid w:val="00450BED"/>
    <w:rsid w:val="00451009"/>
    <w:rsid w:val="00451062"/>
    <w:rsid w:val="004511FA"/>
    <w:rsid w:val="0045141E"/>
    <w:rsid w:val="00451551"/>
    <w:rsid w:val="00451C14"/>
    <w:rsid w:val="0045256A"/>
    <w:rsid w:val="004528A9"/>
    <w:rsid w:val="00452DFF"/>
    <w:rsid w:val="00452FCC"/>
    <w:rsid w:val="00453F18"/>
    <w:rsid w:val="004540B2"/>
    <w:rsid w:val="00454289"/>
    <w:rsid w:val="004550BD"/>
    <w:rsid w:val="004556AB"/>
    <w:rsid w:val="004561B5"/>
    <w:rsid w:val="00456625"/>
    <w:rsid w:val="00456801"/>
    <w:rsid w:val="00456D39"/>
    <w:rsid w:val="00456DD7"/>
    <w:rsid w:val="0046040A"/>
    <w:rsid w:val="004604F8"/>
    <w:rsid w:val="00460722"/>
    <w:rsid w:val="0046101C"/>
    <w:rsid w:val="00461877"/>
    <w:rsid w:val="00461906"/>
    <w:rsid w:val="00461A3B"/>
    <w:rsid w:val="00461E30"/>
    <w:rsid w:val="0046212C"/>
    <w:rsid w:val="0046251B"/>
    <w:rsid w:val="00462970"/>
    <w:rsid w:val="00462FAD"/>
    <w:rsid w:val="00463450"/>
    <w:rsid w:val="00464051"/>
    <w:rsid w:val="0046437C"/>
    <w:rsid w:val="004648C8"/>
    <w:rsid w:val="00464BE1"/>
    <w:rsid w:val="00464CBA"/>
    <w:rsid w:val="00465258"/>
    <w:rsid w:val="004655B7"/>
    <w:rsid w:val="00465BE4"/>
    <w:rsid w:val="00465C09"/>
    <w:rsid w:val="00465C94"/>
    <w:rsid w:val="00465F9C"/>
    <w:rsid w:val="004661CA"/>
    <w:rsid w:val="004662C2"/>
    <w:rsid w:val="00466578"/>
    <w:rsid w:val="00466CF8"/>
    <w:rsid w:val="00466E04"/>
    <w:rsid w:val="004675EA"/>
    <w:rsid w:val="00467952"/>
    <w:rsid w:val="00467D5D"/>
    <w:rsid w:val="00470444"/>
    <w:rsid w:val="00470AC8"/>
    <w:rsid w:val="00470B6D"/>
    <w:rsid w:val="00470E45"/>
    <w:rsid w:val="0047122C"/>
    <w:rsid w:val="004712A2"/>
    <w:rsid w:val="00471433"/>
    <w:rsid w:val="004714BA"/>
    <w:rsid w:val="00471DC9"/>
    <w:rsid w:val="0047202B"/>
    <w:rsid w:val="00472383"/>
    <w:rsid w:val="00472BB2"/>
    <w:rsid w:val="00472EE9"/>
    <w:rsid w:val="0047312F"/>
    <w:rsid w:val="004733B9"/>
    <w:rsid w:val="0047340C"/>
    <w:rsid w:val="00473B59"/>
    <w:rsid w:val="0047402E"/>
    <w:rsid w:val="00474042"/>
    <w:rsid w:val="004745C4"/>
    <w:rsid w:val="004745E7"/>
    <w:rsid w:val="004747B0"/>
    <w:rsid w:val="00475930"/>
    <w:rsid w:val="004763BA"/>
    <w:rsid w:val="00476463"/>
    <w:rsid w:val="00477186"/>
    <w:rsid w:val="004775C9"/>
    <w:rsid w:val="004778AE"/>
    <w:rsid w:val="00477E10"/>
    <w:rsid w:val="004805F0"/>
    <w:rsid w:val="00481826"/>
    <w:rsid w:val="00481EF4"/>
    <w:rsid w:val="004820C9"/>
    <w:rsid w:val="00482C7F"/>
    <w:rsid w:val="00482DAC"/>
    <w:rsid w:val="004830E6"/>
    <w:rsid w:val="00483120"/>
    <w:rsid w:val="004836E3"/>
    <w:rsid w:val="00483757"/>
    <w:rsid w:val="004841D2"/>
    <w:rsid w:val="00484346"/>
    <w:rsid w:val="0048438F"/>
    <w:rsid w:val="00484EF1"/>
    <w:rsid w:val="004850EE"/>
    <w:rsid w:val="00485641"/>
    <w:rsid w:val="00485983"/>
    <w:rsid w:val="004859C4"/>
    <w:rsid w:val="00485AA2"/>
    <w:rsid w:val="00485C84"/>
    <w:rsid w:val="00485F7F"/>
    <w:rsid w:val="00486725"/>
    <w:rsid w:val="004868D3"/>
    <w:rsid w:val="00487811"/>
    <w:rsid w:val="00487820"/>
    <w:rsid w:val="00487B14"/>
    <w:rsid w:val="00487C6C"/>
    <w:rsid w:val="00487F3F"/>
    <w:rsid w:val="004903F2"/>
    <w:rsid w:val="00490624"/>
    <w:rsid w:val="004909D1"/>
    <w:rsid w:val="00490A21"/>
    <w:rsid w:val="004910A5"/>
    <w:rsid w:val="004910CA"/>
    <w:rsid w:val="004911E1"/>
    <w:rsid w:val="00491220"/>
    <w:rsid w:val="0049229E"/>
    <w:rsid w:val="00492763"/>
    <w:rsid w:val="00493061"/>
    <w:rsid w:val="004931E4"/>
    <w:rsid w:val="00493EEC"/>
    <w:rsid w:val="00493FE9"/>
    <w:rsid w:val="00494348"/>
    <w:rsid w:val="00494AA1"/>
    <w:rsid w:val="00494B80"/>
    <w:rsid w:val="00494E66"/>
    <w:rsid w:val="00495297"/>
    <w:rsid w:val="0049554D"/>
    <w:rsid w:val="0049580D"/>
    <w:rsid w:val="0049599A"/>
    <w:rsid w:val="00495D96"/>
    <w:rsid w:val="00496098"/>
    <w:rsid w:val="00496462"/>
    <w:rsid w:val="0049688E"/>
    <w:rsid w:val="00496C4F"/>
    <w:rsid w:val="00497162"/>
    <w:rsid w:val="004973AE"/>
    <w:rsid w:val="0049751F"/>
    <w:rsid w:val="0049771E"/>
    <w:rsid w:val="00497DA8"/>
    <w:rsid w:val="00497E7B"/>
    <w:rsid w:val="004A03B5"/>
    <w:rsid w:val="004A08F5"/>
    <w:rsid w:val="004A0D83"/>
    <w:rsid w:val="004A0FA8"/>
    <w:rsid w:val="004A1117"/>
    <w:rsid w:val="004A1193"/>
    <w:rsid w:val="004A140B"/>
    <w:rsid w:val="004A15D7"/>
    <w:rsid w:val="004A195A"/>
    <w:rsid w:val="004A2683"/>
    <w:rsid w:val="004A26EF"/>
    <w:rsid w:val="004A276A"/>
    <w:rsid w:val="004A2C83"/>
    <w:rsid w:val="004A3235"/>
    <w:rsid w:val="004A3238"/>
    <w:rsid w:val="004A339F"/>
    <w:rsid w:val="004A3B9F"/>
    <w:rsid w:val="004A3BCC"/>
    <w:rsid w:val="004A3CC8"/>
    <w:rsid w:val="004A410F"/>
    <w:rsid w:val="004A515D"/>
    <w:rsid w:val="004A5300"/>
    <w:rsid w:val="004A5676"/>
    <w:rsid w:val="004A57EE"/>
    <w:rsid w:val="004A5F17"/>
    <w:rsid w:val="004A5F59"/>
    <w:rsid w:val="004A6156"/>
    <w:rsid w:val="004A661F"/>
    <w:rsid w:val="004A6A7D"/>
    <w:rsid w:val="004A7618"/>
    <w:rsid w:val="004A79A3"/>
    <w:rsid w:val="004A7B84"/>
    <w:rsid w:val="004B06DA"/>
    <w:rsid w:val="004B1B51"/>
    <w:rsid w:val="004B1CE7"/>
    <w:rsid w:val="004B2215"/>
    <w:rsid w:val="004B226C"/>
    <w:rsid w:val="004B24DD"/>
    <w:rsid w:val="004B359E"/>
    <w:rsid w:val="004B35D3"/>
    <w:rsid w:val="004B4180"/>
    <w:rsid w:val="004B4997"/>
    <w:rsid w:val="004B5014"/>
    <w:rsid w:val="004B5840"/>
    <w:rsid w:val="004B5B8D"/>
    <w:rsid w:val="004B5DE1"/>
    <w:rsid w:val="004B613A"/>
    <w:rsid w:val="004B6446"/>
    <w:rsid w:val="004B6BB8"/>
    <w:rsid w:val="004B6DD6"/>
    <w:rsid w:val="004B7456"/>
    <w:rsid w:val="004C067E"/>
    <w:rsid w:val="004C08CA"/>
    <w:rsid w:val="004C0A6B"/>
    <w:rsid w:val="004C16A8"/>
    <w:rsid w:val="004C1AD0"/>
    <w:rsid w:val="004C1B11"/>
    <w:rsid w:val="004C1E84"/>
    <w:rsid w:val="004C1F12"/>
    <w:rsid w:val="004C218D"/>
    <w:rsid w:val="004C2BB0"/>
    <w:rsid w:val="004C2BF2"/>
    <w:rsid w:val="004C2C25"/>
    <w:rsid w:val="004C2DE3"/>
    <w:rsid w:val="004C2F39"/>
    <w:rsid w:val="004C306C"/>
    <w:rsid w:val="004C331E"/>
    <w:rsid w:val="004C3665"/>
    <w:rsid w:val="004C36F5"/>
    <w:rsid w:val="004C3A35"/>
    <w:rsid w:val="004C3B5E"/>
    <w:rsid w:val="004C3BD9"/>
    <w:rsid w:val="004C3E0C"/>
    <w:rsid w:val="004C3F86"/>
    <w:rsid w:val="004C44DC"/>
    <w:rsid w:val="004C455E"/>
    <w:rsid w:val="004C4937"/>
    <w:rsid w:val="004C4F8E"/>
    <w:rsid w:val="004C5026"/>
    <w:rsid w:val="004C521B"/>
    <w:rsid w:val="004C53D6"/>
    <w:rsid w:val="004C6184"/>
    <w:rsid w:val="004C6642"/>
    <w:rsid w:val="004C672E"/>
    <w:rsid w:val="004D01C2"/>
    <w:rsid w:val="004D051D"/>
    <w:rsid w:val="004D0D96"/>
    <w:rsid w:val="004D0EA3"/>
    <w:rsid w:val="004D116E"/>
    <w:rsid w:val="004D117E"/>
    <w:rsid w:val="004D142F"/>
    <w:rsid w:val="004D17E0"/>
    <w:rsid w:val="004D1B22"/>
    <w:rsid w:val="004D1B58"/>
    <w:rsid w:val="004D1E33"/>
    <w:rsid w:val="004D28AB"/>
    <w:rsid w:val="004D2A2D"/>
    <w:rsid w:val="004D2A31"/>
    <w:rsid w:val="004D2F54"/>
    <w:rsid w:val="004D3716"/>
    <w:rsid w:val="004D3F27"/>
    <w:rsid w:val="004D3FA0"/>
    <w:rsid w:val="004D478A"/>
    <w:rsid w:val="004D57FC"/>
    <w:rsid w:val="004D5D72"/>
    <w:rsid w:val="004D5FBB"/>
    <w:rsid w:val="004D6102"/>
    <w:rsid w:val="004D69E8"/>
    <w:rsid w:val="004D6B94"/>
    <w:rsid w:val="004D6CC2"/>
    <w:rsid w:val="004D74E8"/>
    <w:rsid w:val="004D77EA"/>
    <w:rsid w:val="004D7A58"/>
    <w:rsid w:val="004D7D33"/>
    <w:rsid w:val="004D7F6C"/>
    <w:rsid w:val="004E02A4"/>
    <w:rsid w:val="004E064B"/>
    <w:rsid w:val="004E0CBC"/>
    <w:rsid w:val="004E0D5D"/>
    <w:rsid w:val="004E1601"/>
    <w:rsid w:val="004E233A"/>
    <w:rsid w:val="004E2435"/>
    <w:rsid w:val="004E2773"/>
    <w:rsid w:val="004E281B"/>
    <w:rsid w:val="004E28D0"/>
    <w:rsid w:val="004E2B41"/>
    <w:rsid w:val="004E2E0E"/>
    <w:rsid w:val="004E2FA7"/>
    <w:rsid w:val="004E353C"/>
    <w:rsid w:val="004E390B"/>
    <w:rsid w:val="004E3A1B"/>
    <w:rsid w:val="004E478A"/>
    <w:rsid w:val="004E4A39"/>
    <w:rsid w:val="004E4A83"/>
    <w:rsid w:val="004E4EBB"/>
    <w:rsid w:val="004E55BD"/>
    <w:rsid w:val="004E590B"/>
    <w:rsid w:val="004E6821"/>
    <w:rsid w:val="004E69B8"/>
    <w:rsid w:val="004E70DA"/>
    <w:rsid w:val="004E7C71"/>
    <w:rsid w:val="004F04EA"/>
    <w:rsid w:val="004F05C4"/>
    <w:rsid w:val="004F0872"/>
    <w:rsid w:val="004F0D65"/>
    <w:rsid w:val="004F11F7"/>
    <w:rsid w:val="004F1210"/>
    <w:rsid w:val="004F17F8"/>
    <w:rsid w:val="004F1C08"/>
    <w:rsid w:val="004F2FA3"/>
    <w:rsid w:val="004F34AE"/>
    <w:rsid w:val="004F3823"/>
    <w:rsid w:val="004F3F5C"/>
    <w:rsid w:val="004F3FA9"/>
    <w:rsid w:val="004F4083"/>
    <w:rsid w:val="004F415C"/>
    <w:rsid w:val="004F4F39"/>
    <w:rsid w:val="004F5037"/>
    <w:rsid w:val="004F5258"/>
    <w:rsid w:val="004F53F4"/>
    <w:rsid w:val="004F58F4"/>
    <w:rsid w:val="004F5F59"/>
    <w:rsid w:val="004F61E2"/>
    <w:rsid w:val="004F6282"/>
    <w:rsid w:val="004F63BB"/>
    <w:rsid w:val="004F6D02"/>
    <w:rsid w:val="004F6ED9"/>
    <w:rsid w:val="004F7037"/>
    <w:rsid w:val="004F7091"/>
    <w:rsid w:val="004F7310"/>
    <w:rsid w:val="004F787E"/>
    <w:rsid w:val="004F7BB4"/>
    <w:rsid w:val="004F7C19"/>
    <w:rsid w:val="0050028A"/>
    <w:rsid w:val="005004C3"/>
    <w:rsid w:val="00500768"/>
    <w:rsid w:val="00500C77"/>
    <w:rsid w:val="00500F57"/>
    <w:rsid w:val="005012BB"/>
    <w:rsid w:val="00501565"/>
    <w:rsid w:val="005015EB"/>
    <w:rsid w:val="005016B4"/>
    <w:rsid w:val="005020B1"/>
    <w:rsid w:val="00502CEB"/>
    <w:rsid w:val="0050300D"/>
    <w:rsid w:val="00503302"/>
    <w:rsid w:val="00503A39"/>
    <w:rsid w:val="00503B65"/>
    <w:rsid w:val="00503F43"/>
    <w:rsid w:val="0050441D"/>
    <w:rsid w:val="0050453A"/>
    <w:rsid w:val="00504549"/>
    <w:rsid w:val="005045DB"/>
    <w:rsid w:val="00504A77"/>
    <w:rsid w:val="00504D04"/>
    <w:rsid w:val="00504DC5"/>
    <w:rsid w:val="005053F1"/>
    <w:rsid w:val="0050563E"/>
    <w:rsid w:val="00505AAC"/>
    <w:rsid w:val="00505B54"/>
    <w:rsid w:val="00506248"/>
    <w:rsid w:val="00506504"/>
    <w:rsid w:val="00506605"/>
    <w:rsid w:val="00506E1F"/>
    <w:rsid w:val="0050744D"/>
    <w:rsid w:val="00507CE0"/>
    <w:rsid w:val="0051072D"/>
    <w:rsid w:val="00510CCA"/>
    <w:rsid w:val="00511040"/>
    <w:rsid w:val="00511234"/>
    <w:rsid w:val="00511418"/>
    <w:rsid w:val="005118BF"/>
    <w:rsid w:val="00511A6F"/>
    <w:rsid w:val="00511C2C"/>
    <w:rsid w:val="00512074"/>
    <w:rsid w:val="00512FA3"/>
    <w:rsid w:val="00512FED"/>
    <w:rsid w:val="00513357"/>
    <w:rsid w:val="0051353C"/>
    <w:rsid w:val="00513618"/>
    <w:rsid w:val="00513669"/>
    <w:rsid w:val="005149BB"/>
    <w:rsid w:val="0051544C"/>
    <w:rsid w:val="00515780"/>
    <w:rsid w:val="00515A5D"/>
    <w:rsid w:val="00515B43"/>
    <w:rsid w:val="00515C5A"/>
    <w:rsid w:val="00515C5E"/>
    <w:rsid w:val="00515DDC"/>
    <w:rsid w:val="00516DAB"/>
    <w:rsid w:val="005170FF"/>
    <w:rsid w:val="00517107"/>
    <w:rsid w:val="005171A5"/>
    <w:rsid w:val="00517632"/>
    <w:rsid w:val="005177A3"/>
    <w:rsid w:val="0051793F"/>
    <w:rsid w:val="00517A12"/>
    <w:rsid w:val="00517A1F"/>
    <w:rsid w:val="005200AE"/>
    <w:rsid w:val="005208D7"/>
    <w:rsid w:val="005208F2"/>
    <w:rsid w:val="005215C3"/>
    <w:rsid w:val="005218EC"/>
    <w:rsid w:val="00521933"/>
    <w:rsid w:val="00521E1E"/>
    <w:rsid w:val="005223B3"/>
    <w:rsid w:val="0052269E"/>
    <w:rsid w:val="00522B3D"/>
    <w:rsid w:val="00522BB3"/>
    <w:rsid w:val="00522F35"/>
    <w:rsid w:val="00522FB2"/>
    <w:rsid w:val="005240BB"/>
    <w:rsid w:val="005250BE"/>
    <w:rsid w:val="005250C2"/>
    <w:rsid w:val="00525743"/>
    <w:rsid w:val="00525AA6"/>
    <w:rsid w:val="00526B5D"/>
    <w:rsid w:val="00526CC1"/>
    <w:rsid w:val="005270FE"/>
    <w:rsid w:val="005300ED"/>
    <w:rsid w:val="005301AD"/>
    <w:rsid w:val="00530670"/>
    <w:rsid w:val="00530942"/>
    <w:rsid w:val="00530CD8"/>
    <w:rsid w:val="00530F97"/>
    <w:rsid w:val="0053124C"/>
    <w:rsid w:val="00531549"/>
    <w:rsid w:val="005319C4"/>
    <w:rsid w:val="005321B6"/>
    <w:rsid w:val="005322A9"/>
    <w:rsid w:val="00532A6E"/>
    <w:rsid w:val="00532C28"/>
    <w:rsid w:val="00532CEF"/>
    <w:rsid w:val="00532D28"/>
    <w:rsid w:val="00533102"/>
    <w:rsid w:val="0053338B"/>
    <w:rsid w:val="0053395F"/>
    <w:rsid w:val="00533D9A"/>
    <w:rsid w:val="005346C5"/>
    <w:rsid w:val="00534A60"/>
    <w:rsid w:val="00534B5F"/>
    <w:rsid w:val="0053543B"/>
    <w:rsid w:val="005357A6"/>
    <w:rsid w:val="00535C6F"/>
    <w:rsid w:val="00536C77"/>
    <w:rsid w:val="0053755D"/>
    <w:rsid w:val="00537843"/>
    <w:rsid w:val="00537A10"/>
    <w:rsid w:val="00540672"/>
    <w:rsid w:val="0054080D"/>
    <w:rsid w:val="00540AF3"/>
    <w:rsid w:val="00541010"/>
    <w:rsid w:val="005416CC"/>
    <w:rsid w:val="00541A47"/>
    <w:rsid w:val="00541A72"/>
    <w:rsid w:val="0054218D"/>
    <w:rsid w:val="00542754"/>
    <w:rsid w:val="00542F5E"/>
    <w:rsid w:val="00543134"/>
    <w:rsid w:val="005432F4"/>
    <w:rsid w:val="005434C7"/>
    <w:rsid w:val="005435A4"/>
    <w:rsid w:val="00543C4E"/>
    <w:rsid w:val="00544316"/>
    <w:rsid w:val="005445B1"/>
    <w:rsid w:val="0054470A"/>
    <w:rsid w:val="00544A0D"/>
    <w:rsid w:val="00544B13"/>
    <w:rsid w:val="00544CEE"/>
    <w:rsid w:val="0054516D"/>
    <w:rsid w:val="00545D68"/>
    <w:rsid w:val="00545F8D"/>
    <w:rsid w:val="0054667F"/>
    <w:rsid w:val="00546901"/>
    <w:rsid w:val="005473D4"/>
    <w:rsid w:val="0054743E"/>
    <w:rsid w:val="00547495"/>
    <w:rsid w:val="005474CF"/>
    <w:rsid w:val="0054792C"/>
    <w:rsid w:val="00547A8D"/>
    <w:rsid w:val="00547BC6"/>
    <w:rsid w:val="00547CB2"/>
    <w:rsid w:val="00547F6F"/>
    <w:rsid w:val="005509AA"/>
    <w:rsid w:val="00550B8A"/>
    <w:rsid w:val="00550E7F"/>
    <w:rsid w:val="00550E96"/>
    <w:rsid w:val="00550ED2"/>
    <w:rsid w:val="005512CC"/>
    <w:rsid w:val="005517AF"/>
    <w:rsid w:val="00552654"/>
    <w:rsid w:val="005528DF"/>
    <w:rsid w:val="00552C6E"/>
    <w:rsid w:val="00553D3B"/>
    <w:rsid w:val="00554C8E"/>
    <w:rsid w:val="005559E7"/>
    <w:rsid w:val="00555EDF"/>
    <w:rsid w:val="00555F77"/>
    <w:rsid w:val="005563F9"/>
    <w:rsid w:val="00556CED"/>
    <w:rsid w:val="00556F4F"/>
    <w:rsid w:val="00557086"/>
    <w:rsid w:val="00557B07"/>
    <w:rsid w:val="00557C9C"/>
    <w:rsid w:val="00560059"/>
    <w:rsid w:val="00560717"/>
    <w:rsid w:val="00560A6D"/>
    <w:rsid w:val="00560A78"/>
    <w:rsid w:val="00561060"/>
    <w:rsid w:val="00561EC1"/>
    <w:rsid w:val="00561EFA"/>
    <w:rsid w:val="00561F78"/>
    <w:rsid w:val="00562606"/>
    <w:rsid w:val="00562729"/>
    <w:rsid w:val="00562739"/>
    <w:rsid w:val="00562944"/>
    <w:rsid w:val="00562B99"/>
    <w:rsid w:val="005633F6"/>
    <w:rsid w:val="00564594"/>
    <w:rsid w:val="005646E8"/>
    <w:rsid w:val="005648BE"/>
    <w:rsid w:val="005651D6"/>
    <w:rsid w:val="0056539C"/>
    <w:rsid w:val="005654C0"/>
    <w:rsid w:val="0056571D"/>
    <w:rsid w:val="00565C89"/>
    <w:rsid w:val="0056643C"/>
    <w:rsid w:val="00566BF5"/>
    <w:rsid w:val="00566D9D"/>
    <w:rsid w:val="00566E7F"/>
    <w:rsid w:val="00566F52"/>
    <w:rsid w:val="005671DB"/>
    <w:rsid w:val="005672BF"/>
    <w:rsid w:val="00567BAF"/>
    <w:rsid w:val="00567BC2"/>
    <w:rsid w:val="00570159"/>
    <w:rsid w:val="00570F6C"/>
    <w:rsid w:val="0057141A"/>
    <w:rsid w:val="0057144F"/>
    <w:rsid w:val="0057161B"/>
    <w:rsid w:val="0057209C"/>
    <w:rsid w:val="0057213F"/>
    <w:rsid w:val="0057249F"/>
    <w:rsid w:val="00572A02"/>
    <w:rsid w:val="005730E8"/>
    <w:rsid w:val="005732EA"/>
    <w:rsid w:val="005734D5"/>
    <w:rsid w:val="00573EB5"/>
    <w:rsid w:val="00574611"/>
    <w:rsid w:val="005749B5"/>
    <w:rsid w:val="00574A0F"/>
    <w:rsid w:val="00574B47"/>
    <w:rsid w:val="005750C3"/>
    <w:rsid w:val="00575241"/>
    <w:rsid w:val="005754FE"/>
    <w:rsid w:val="00575ACC"/>
    <w:rsid w:val="00575EE3"/>
    <w:rsid w:val="00576E93"/>
    <w:rsid w:val="00577291"/>
    <w:rsid w:val="00577B93"/>
    <w:rsid w:val="00577FAC"/>
    <w:rsid w:val="0058029F"/>
    <w:rsid w:val="00580F56"/>
    <w:rsid w:val="00581A14"/>
    <w:rsid w:val="00581AAF"/>
    <w:rsid w:val="005820BF"/>
    <w:rsid w:val="00582498"/>
    <w:rsid w:val="00582CF4"/>
    <w:rsid w:val="00582D19"/>
    <w:rsid w:val="00582FD0"/>
    <w:rsid w:val="00583A55"/>
    <w:rsid w:val="00583CF9"/>
    <w:rsid w:val="00584D14"/>
    <w:rsid w:val="005855B1"/>
    <w:rsid w:val="005861B9"/>
    <w:rsid w:val="005861D0"/>
    <w:rsid w:val="005862DA"/>
    <w:rsid w:val="00586325"/>
    <w:rsid w:val="00586441"/>
    <w:rsid w:val="005865AD"/>
    <w:rsid w:val="005867B8"/>
    <w:rsid w:val="00586ABA"/>
    <w:rsid w:val="00586E70"/>
    <w:rsid w:val="0058706F"/>
    <w:rsid w:val="0058753F"/>
    <w:rsid w:val="00587B58"/>
    <w:rsid w:val="00587F2F"/>
    <w:rsid w:val="00590165"/>
    <w:rsid w:val="00590977"/>
    <w:rsid w:val="0059192C"/>
    <w:rsid w:val="00591A8D"/>
    <w:rsid w:val="005923A5"/>
    <w:rsid w:val="00592479"/>
    <w:rsid w:val="00592634"/>
    <w:rsid w:val="0059334C"/>
    <w:rsid w:val="005937ED"/>
    <w:rsid w:val="00593F09"/>
    <w:rsid w:val="00593F5C"/>
    <w:rsid w:val="00594503"/>
    <w:rsid w:val="00594511"/>
    <w:rsid w:val="00594653"/>
    <w:rsid w:val="00594F9D"/>
    <w:rsid w:val="005961D8"/>
    <w:rsid w:val="0059686C"/>
    <w:rsid w:val="00596934"/>
    <w:rsid w:val="00596B83"/>
    <w:rsid w:val="00596BA7"/>
    <w:rsid w:val="00597128"/>
    <w:rsid w:val="005975B2"/>
    <w:rsid w:val="00597F53"/>
    <w:rsid w:val="00597FFC"/>
    <w:rsid w:val="005A0896"/>
    <w:rsid w:val="005A0990"/>
    <w:rsid w:val="005A0CD1"/>
    <w:rsid w:val="005A1437"/>
    <w:rsid w:val="005A163F"/>
    <w:rsid w:val="005A19D2"/>
    <w:rsid w:val="005A2031"/>
    <w:rsid w:val="005A2674"/>
    <w:rsid w:val="005A356F"/>
    <w:rsid w:val="005A39AB"/>
    <w:rsid w:val="005A3B87"/>
    <w:rsid w:val="005A3F43"/>
    <w:rsid w:val="005A468A"/>
    <w:rsid w:val="005A4B77"/>
    <w:rsid w:val="005A4F02"/>
    <w:rsid w:val="005A58B4"/>
    <w:rsid w:val="005A67F1"/>
    <w:rsid w:val="005A6EAC"/>
    <w:rsid w:val="005A7402"/>
    <w:rsid w:val="005B0F57"/>
    <w:rsid w:val="005B0FB2"/>
    <w:rsid w:val="005B10A8"/>
    <w:rsid w:val="005B125A"/>
    <w:rsid w:val="005B1578"/>
    <w:rsid w:val="005B1664"/>
    <w:rsid w:val="005B16DD"/>
    <w:rsid w:val="005B17A9"/>
    <w:rsid w:val="005B1AEF"/>
    <w:rsid w:val="005B1C92"/>
    <w:rsid w:val="005B1E0F"/>
    <w:rsid w:val="005B241B"/>
    <w:rsid w:val="005B257F"/>
    <w:rsid w:val="005B294D"/>
    <w:rsid w:val="005B297B"/>
    <w:rsid w:val="005B32A5"/>
    <w:rsid w:val="005B33F5"/>
    <w:rsid w:val="005B35AB"/>
    <w:rsid w:val="005B3712"/>
    <w:rsid w:val="005B40EA"/>
    <w:rsid w:val="005B4286"/>
    <w:rsid w:val="005B459C"/>
    <w:rsid w:val="005B45C5"/>
    <w:rsid w:val="005B4701"/>
    <w:rsid w:val="005B4867"/>
    <w:rsid w:val="005B4A00"/>
    <w:rsid w:val="005B537B"/>
    <w:rsid w:val="005B573F"/>
    <w:rsid w:val="005B5840"/>
    <w:rsid w:val="005B5E7C"/>
    <w:rsid w:val="005B60CD"/>
    <w:rsid w:val="005B62EF"/>
    <w:rsid w:val="005B63A0"/>
    <w:rsid w:val="005B6585"/>
    <w:rsid w:val="005B6599"/>
    <w:rsid w:val="005B65D3"/>
    <w:rsid w:val="005B677E"/>
    <w:rsid w:val="005B6BA0"/>
    <w:rsid w:val="005B6F5D"/>
    <w:rsid w:val="005B73EF"/>
    <w:rsid w:val="005B762D"/>
    <w:rsid w:val="005B7C29"/>
    <w:rsid w:val="005B7CBC"/>
    <w:rsid w:val="005C007B"/>
    <w:rsid w:val="005C04FE"/>
    <w:rsid w:val="005C0AA0"/>
    <w:rsid w:val="005C0E65"/>
    <w:rsid w:val="005C0E8F"/>
    <w:rsid w:val="005C1224"/>
    <w:rsid w:val="005C1997"/>
    <w:rsid w:val="005C1FD4"/>
    <w:rsid w:val="005C2AAD"/>
    <w:rsid w:val="005C3298"/>
    <w:rsid w:val="005C3902"/>
    <w:rsid w:val="005C4256"/>
    <w:rsid w:val="005C4259"/>
    <w:rsid w:val="005C45BD"/>
    <w:rsid w:val="005C4A9F"/>
    <w:rsid w:val="005C51F7"/>
    <w:rsid w:val="005C55F6"/>
    <w:rsid w:val="005C5643"/>
    <w:rsid w:val="005C56FB"/>
    <w:rsid w:val="005C59A4"/>
    <w:rsid w:val="005C5A1A"/>
    <w:rsid w:val="005C5DCD"/>
    <w:rsid w:val="005C5EF2"/>
    <w:rsid w:val="005C6B86"/>
    <w:rsid w:val="005C6EAA"/>
    <w:rsid w:val="005C76C7"/>
    <w:rsid w:val="005C77C2"/>
    <w:rsid w:val="005C7922"/>
    <w:rsid w:val="005D0F71"/>
    <w:rsid w:val="005D10E0"/>
    <w:rsid w:val="005D13F9"/>
    <w:rsid w:val="005D1409"/>
    <w:rsid w:val="005D1943"/>
    <w:rsid w:val="005D1A55"/>
    <w:rsid w:val="005D1CB9"/>
    <w:rsid w:val="005D1F8A"/>
    <w:rsid w:val="005D268A"/>
    <w:rsid w:val="005D2931"/>
    <w:rsid w:val="005D2E2B"/>
    <w:rsid w:val="005D377D"/>
    <w:rsid w:val="005D3BAA"/>
    <w:rsid w:val="005D438D"/>
    <w:rsid w:val="005D4981"/>
    <w:rsid w:val="005D4ED9"/>
    <w:rsid w:val="005D5FBF"/>
    <w:rsid w:val="005D5FD6"/>
    <w:rsid w:val="005D710C"/>
    <w:rsid w:val="005D7651"/>
    <w:rsid w:val="005D79A6"/>
    <w:rsid w:val="005D79EF"/>
    <w:rsid w:val="005E0D1B"/>
    <w:rsid w:val="005E0E54"/>
    <w:rsid w:val="005E0FA2"/>
    <w:rsid w:val="005E1108"/>
    <w:rsid w:val="005E1DE1"/>
    <w:rsid w:val="005E22E0"/>
    <w:rsid w:val="005E28D4"/>
    <w:rsid w:val="005E3085"/>
    <w:rsid w:val="005E3EE9"/>
    <w:rsid w:val="005E4157"/>
    <w:rsid w:val="005E41EB"/>
    <w:rsid w:val="005E5739"/>
    <w:rsid w:val="005E58BD"/>
    <w:rsid w:val="005E5EA0"/>
    <w:rsid w:val="005E6292"/>
    <w:rsid w:val="005E63E7"/>
    <w:rsid w:val="005E640C"/>
    <w:rsid w:val="005E64EF"/>
    <w:rsid w:val="005E6534"/>
    <w:rsid w:val="005E6EAE"/>
    <w:rsid w:val="005E7266"/>
    <w:rsid w:val="005E7466"/>
    <w:rsid w:val="005E7734"/>
    <w:rsid w:val="005E7794"/>
    <w:rsid w:val="005E78CF"/>
    <w:rsid w:val="005E7A01"/>
    <w:rsid w:val="005E7B02"/>
    <w:rsid w:val="005E7B4F"/>
    <w:rsid w:val="005F00A9"/>
    <w:rsid w:val="005F0B52"/>
    <w:rsid w:val="005F14E1"/>
    <w:rsid w:val="005F17FF"/>
    <w:rsid w:val="005F1A71"/>
    <w:rsid w:val="005F1F6C"/>
    <w:rsid w:val="005F1F9B"/>
    <w:rsid w:val="005F2039"/>
    <w:rsid w:val="005F33A4"/>
    <w:rsid w:val="005F34E6"/>
    <w:rsid w:val="005F3C6A"/>
    <w:rsid w:val="005F3DCF"/>
    <w:rsid w:val="005F3E86"/>
    <w:rsid w:val="005F4495"/>
    <w:rsid w:val="005F4D0A"/>
    <w:rsid w:val="005F53C4"/>
    <w:rsid w:val="005F55D5"/>
    <w:rsid w:val="005F59B6"/>
    <w:rsid w:val="005F5CFF"/>
    <w:rsid w:val="005F5DDB"/>
    <w:rsid w:val="005F5F79"/>
    <w:rsid w:val="005F61CD"/>
    <w:rsid w:val="005F660E"/>
    <w:rsid w:val="005F7038"/>
    <w:rsid w:val="005F777E"/>
    <w:rsid w:val="0060012B"/>
    <w:rsid w:val="0060016E"/>
    <w:rsid w:val="00600698"/>
    <w:rsid w:val="006009BB"/>
    <w:rsid w:val="00601337"/>
    <w:rsid w:val="00601658"/>
    <w:rsid w:val="00601A61"/>
    <w:rsid w:val="00601BBB"/>
    <w:rsid w:val="00601CB5"/>
    <w:rsid w:val="00601E03"/>
    <w:rsid w:val="006021B7"/>
    <w:rsid w:val="00602AF9"/>
    <w:rsid w:val="00603102"/>
    <w:rsid w:val="0060310B"/>
    <w:rsid w:val="006031BC"/>
    <w:rsid w:val="00603A65"/>
    <w:rsid w:val="00603F3B"/>
    <w:rsid w:val="006040AC"/>
    <w:rsid w:val="006040EE"/>
    <w:rsid w:val="006045F9"/>
    <w:rsid w:val="00604710"/>
    <w:rsid w:val="00604DA3"/>
    <w:rsid w:val="006053F2"/>
    <w:rsid w:val="0060546C"/>
    <w:rsid w:val="00605A61"/>
    <w:rsid w:val="00605FAA"/>
    <w:rsid w:val="00605FFA"/>
    <w:rsid w:val="00607A74"/>
    <w:rsid w:val="00607E7E"/>
    <w:rsid w:val="00607F9A"/>
    <w:rsid w:val="00610216"/>
    <w:rsid w:val="0061025B"/>
    <w:rsid w:val="006106F7"/>
    <w:rsid w:val="0061071E"/>
    <w:rsid w:val="00610728"/>
    <w:rsid w:val="00610873"/>
    <w:rsid w:val="00610948"/>
    <w:rsid w:val="006113B6"/>
    <w:rsid w:val="006116A9"/>
    <w:rsid w:val="006119F1"/>
    <w:rsid w:val="00611CBF"/>
    <w:rsid w:val="0061229C"/>
    <w:rsid w:val="00612512"/>
    <w:rsid w:val="00612561"/>
    <w:rsid w:val="00613402"/>
    <w:rsid w:val="006141B5"/>
    <w:rsid w:val="00614498"/>
    <w:rsid w:val="006156CC"/>
    <w:rsid w:val="00615D6B"/>
    <w:rsid w:val="00615DCD"/>
    <w:rsid w:val="00615F52"/>
    <w:rsid w:val="0061611D"/>
    <w:rsid w:val="006161AA"/>
    <w:rsid w:val="00616D83"/>
    <w:rsid w:val="0061723F"/>
    <w:rsid w:val="006174BA"/>
    <w:rsid w:val="006179C5"/>
    <w:rsid w:val="00617A8F"/>
    <w:rsid w:val="00620341"/>
    <w:rsid w:val="0062070C"/>
    <w:rsid w:val="00620727"/>
    <w:rsid w:val="00620955"/>
    <w:rsid w:val="00620F91"/>
    <w:rsid w:val="00621205"/>
    <w:rsid w:val="00622319"/>
    <w:rsid w:val="00622A05"/>
    <w:rsid w:val="0062308D"/>
    <w:rsid w:val="006237B9"/>
    <w:rsid w:val="00623B55"/>
    <w:rsid w:val="0062426D"/>
    <w:rsid w:val="006242CD"/>
    <w:rsid w:val="00624B0E"/>
    <w:rsid w:val="00624E91"/>
    <w:rsid w:val="00624F39"/>
    <w:rsid w:val="006250B8"/>
    <w:rsid w:val="006253E8"/>
    <w:rsid w:val="0062558F"/>
    <w:rsid w:val="00625A0F"/>
    <w:rsid w:val="00625CAA"/>
    <w:rsid w:val="00626034"/>
    <w:rsid w:val="00626082"/>
    <w:rsid w:val="0062639C"/>
    <w:rsid w:val="00626409"/>
    <w:rsid w:val="00626A40"/>
    <w:rsid w:val="00626B8C"/>
    <w:rsid w:val="00626CB9"/>
    <w:rsid w:val="00626F7D"/>
    <w:rsid w:val="006272AB"/>
    <w:rsid w:val="0062760C"/>
    <w:rsid w:val="0062761F"/>
    <w:rsid w:val="0062776A"/>
    <w:rsid w:val="00627C76"/>
    <w:rsid w:val="00627C7B"/>
    <w:rsid w:val="00627E26"/>
    <w:rsid w:val="00630082"/>
    <w:rsid w:val="006301A1"/>
    <w:rsid w:val="006302E9"/>
    <w:rsid w:val="0063089C"/>
    <w:rsid w:val="00630CCC"/>
    <w:rsid w:val="00631000"/>
    <w:rsid w:val="0063134C"/>
    <w:rsid w:val="0063167B"/>
    <w:rsid w:val="00631B03"/>
    <w:rsid w:val="00632198"/>
    <w:rsid w:val="006324BA"/>
    <w:rsid w:val="006337B9"/>
    <w:rsid w:val="00633DDC"/>
    <w:rsid w:val="00634010"/>
    <w:rsid w:val="006344C7"/>
    <w:rsid w:val="00634B5F"/>
    <w:rsid w:val="00634F15"/>
    <w:rsid w:val="00635BD3"/>
    <w:rsid w:val="006361F4"/>
    <w:rsid w:val="00636568"/>
    <w:rsid w:val="006366C3"/>
    <w:rsid w:val="00636DD8"/>
    <w:rsid w:val="0063746C"/>
    <w:rsid w:val="00637766"/>
    <w:rsid w:val="006378D3"/>
    <w:rsid w:val="00640688"/>
    <w:rsid w:val="006406C7"/>
    <w:rsid w:val="00640757"/>
    <w:rsid w:val="006412AE"/>
    <w:rsid w:val="006415FF"/>
    <w:rsid w:val="0064163C"/>
    <w:rsid w:val="00641B33"/>
    <w:rsid w:val="00642185"/>
    <w:rsid w:val="0064228F"/>
    <w:rsid w:val="00642581"/>
    <w:rsid w:val="006426F2"/>
    <w:rsid w:val="006427FC"/>
    <w:rsid w:val="00642F51"/>
    <w:rsid w:val="00643B79"/>
    <w:rsid w:val="00643BFE"/>
    <w:rsid w:val="00643F0D"/>
    <w:rsid w:val="00643FEF"/>
    <w:rsid w:val="006440B2"/>
    <w:rsid w:val="00645069"/>
    <w:rsid w:val="006456BA"/>
    <w:rsid w:val="0064644E"/>
    <w:rsid w:val="006469D5"/>
    <w:rsid w:val="00646B58"/>
    <w:rsid w:val="00647923"/>
    <w:rsid w:val="00647988"/>
    <w:rsid w:val="006502FE"/>
    <w:rsid w:val="0065064A"/>
    <w:rsid w:val="0065067E"/>
    <w:rsid w:val="00650729"/>
    <w:rsid w:val="00651179"/>
    <w:rsid w:val="00651289"/>
    <w:rsid w:val="00651313"/>
    <w:rsid w:val="006513C5"/>
    <w:rsid w:val="00651798"/>
    <w:rsid w:val="00651E4F"/>
    <w:rsid w:val="0065301E"/>
    <w:rsid w:val="00653284"/>
    <w:rsid w:val="00654A8B"/>
    <w:rsid w:val="00654E1E"/>
    <w:rsid w:val="0065549B"/>
    <w:rsid w:val="00655D21"/>
    <w:rsid w:val="006564E9"/>
    <w:rsid w:val="00656615"/>
    <w:rsid w:val="00656682"/>
    <w:rsid w:val="0065670F"/>
    <w:rsid w:val="0065728B"/>
    <w:rsid w:val="006579FB"/>
    <w:rsid w:val="00657F55"/>
    <w:rsid w:val="0066007E"/>
    <w:rsid w:val="0066073A"/>
    <w:rsid w:val="00660747"/>
    <w:rsid w:val="006609AA"/>
    <w:rsid w:val="00660CD1"/>
    <w:rsid w:val="00660DC7"/>
    <w:rsid w:val="00661444"/>
    <w:rsid w:val="00661873"/>
    <w:rsid w:val="00661B77"/>
    <w:rsid w:val="00661CFD"/>
    <w:rsid w:val="006626AF"/>
    <w:rsid w:val="00662809"/>
    <w:rsid w:val="00662BB5"/>
    <w:rsid w:val="00662CCA"/>
    <w:rsid w:val="0066372A"/>
    <w:rsid w:val="00663A15"/>
    <w:rsid w:val="00663FB5"/>
    <w:rsid w:val="006643A3"/>
    <w:rsid w:val="00664481"/>
    <w:rsid w:val="006651C7"/>
    <w:rsid w:val="0066537F"/>
    <w:rsid w:val="006658DB"/>
    <w:rsid w:val="00665B3A"/>
    <w:rsid w:val="00665EC7"/>
    <w:rsid w:val="00666276"/>
    <w:rsid w:val="006665AE"/>
    <w:rsid w:val="006665BB"/>
    <w:rsid w:val="00666BB2"/>
    <w:rsid w:val="00666C58"/>
    <w:rsid w:val="0066727C"/>
    <w:rsid w:val="0066747C"/>
    <w:rsid w:val="006674F9"/>
    <w:rsid w:val="00667662"/>
    <w:rsid w:val="00667736"/>
    <w:rsid w:val="0067024C"/>
    <w:rsid w:val="0067030A"/>
    <w:rsid w:val="006703BB"/>
    <w:rsid w:val="006703EB"/>
    <w:rsid w:val="00670838"/>
    <w:rsid w:val="0067181A"/>
    <w:rsid w:val="00671B33"/>
    <w:rsid w:val="00672A5E"/>
    <w:rsid w:val="006731B3"/>
    <w:rsid w:val="0067379A"/>
    <w:rsid w:val="006737C8"/>
    <w:rsid w:val="00674334"/>
    <w:rsid w:val="0067457B"/>
    <w:rsid w:val="00674633"/>
    <w:rsid w:val="00674A74"/>
    <w:rsid w:val="00674DDF"/>
    <w:rsid w:val="00674E4D"/>
    <w:rsid w:val="0067536C"/>
    <w:rsid w:val="006753DF"/>
    <w:rsid w:val="0067542F"/>
    <w:rsid w:val="00675C8F"/>
    <w:rsid w:val="0067606B"/>
    <w:rsid w:val="006764CC"/>
    <w:rsid w:val="006766F8"/>
    <w:rsid w:val="00676836"/>
    <w:rsid w:val="00676F71"/>
    <w:rsid w:val="006776B0"/>
    <w:rsid w:val="006778ED"/>
    <w:rsid w:val="00677C9B"/>
    <w:rsid w:val="00680157"/>
    <w:rsid w:val="0068049D"/>
    <w:rsid w:val="006807C8"/>
    <w:rsid w:val="00680AB9"/>
    <w:rsid w:val="00680C6E"/>
    <w:rsid w:val="00681A16"/>
    <w:rsid w:val="006822F1"/>
    <w:rsid w:val="006826E7"/>
    <w:rsid w:val="0068299D"/>
    <w:rsid w:val="00682A48"/>
    <w:rsid w:val="00682B0F"/>
    <w:rsid w:val="00682F75"/>
    <w:rsid w:val="00683517"/>
    <w:rsid w:val="006836CC"/>
    <w:rsid w:val="00683869"/>
    <w:rsid w:val="00683C27"/>
    <w:rsid w:val="00683FEA"/>
    <w:rsid w:val="00684229"/>
    <w:rsid w:val="0068426B"/>
    <w:rsid w:val="00684291"/>
    <w:rsid w:val="00684642"/>
    <w:rsid w:val="0068466A"/>
    <w:rsid w:val="00684E85"/>
    <w:rsid w:val="00685444"/>
    <w:rsid w:val="00685B00"/>
    <w:rsid w:val="00685B4C"/>
    <w:rsid w:val="00685B8F"/>
    <w:rsid w:val="006863B5"/>
    <w:rsid w:val="0068675C"/>
    <w:rsid w:val="00686AC2"/>
    <w:rsid w:val="00687AB4"/>
    <w:rsid w:val="00687BC2"/>
    <w:rsid w:val="00687C94"/>
    <w:rsid w:val="00687DF6"/>
    <w:rsid w:val="00687E1C"/>
    <w:rsid w:val="00690435"/>
    <w:rsid w:val="00690460"/>
    <w:rsid w:val="006905A4"/>
    <w:rsid w:val="006905C6"/>
    <w:rsid w:val="00690B39"/>
    <w:rsid w:val="00690DEB"/>
    <w:rsid w:val="00690E60"/>
    <w:rsid w:val="00691875"/>
    <w:rsid w:val="006921D8"/>
    <w:rsid w:val="006925B9"/>
    <w:rsid w:val="0069297C"/>
    <w:rsid w:val="00692AE6"/>
    <w:rsid w:val="006932AF"/>
    <w:rsid w:val="00693453"/>
    <w:rsid w:val="00694023"/>
    <w:rsid w:val="006941D4"/>
    <w:rsid w:val="006946A8"/>
    <w:rsid w:val="00694B77"/>
    <w:rsid w:val="006952E1"/>
    <w:rsid w:val="0069563B"/>
    <w:rsid w:val="00695900"/>
    <w:rsid w:val="00696049"/>
    <w:rsid w:val="006960BF"/>
    <w:rsid w:val="00696212"/>
    <w:rsid w:val="0069669A"/>
    <w:rsid w:val="00696A00"/>
    <w:rsid w:val="00696B9F"/>
    <w:rsid w:val="00697E81"/>
    <w:rsid w:val="00697E99"/>
    <w:rsid w:val="006A0094"/>
    <w:rsid w:val="006A0C9F"/>
    <w:rsid w:val="006A140D"/>
    <w:rsid w:val="006A14CC"/>
    <w:rsid w:val="006A1B0E"/>
    <w:rsid w:val="006A1B37"/>
    <w:rsid w:val="006A2695"/>
    <w:rsid w:val="006A270E"/>
    <w:rsid w:val="006A27E1"/>
    <w:rsid w:val="006A2C56"/>
    <w:rsid w:val="006A2E30"/>
    <w:rsid w:val="006A2F21"/>
    <w:rsid w:val="006A3229"/>
    <w:rsid w:val="006A3427"/>
    <w:rsid w:val="006A3698"/>
    <w:rsid w:val="006A3ED8"/>
    <w:rsid w:val="006A40BE"/>
    <w:rsid w:val="006A490A"/>
    <w:rsid w:val="006A4BEB"/>
    <w:rsid w:val="006A584A"/>
    <w:rsid w:val="006A5902"/>
    <w:rsid w:val="006A5CEC"/>
    <w:rsid w:val="006A6052"/>
    <w:rsid w:val="006A635C"/>
    <w:rsid w:val="006A6A10"/>
    <w:rsid w:val="006A708F"/>
    <w:rsid w:val="006A70E6"/>
    <w:rsid w:val="006A740D"/>
    <w:rsid w:val="006B016E"/>
    <w:rsid w:val="006B07D2"/>
    <w:rsid w:val="006B0F92"/>
    <w:rsid w:val="006B105C"/>
    <w:rsid w:val="006B10B2"/>
    <w:rsid w:val="006B1200"/>
    <w:rsid w:val="006B15E9"/>
    <w:rsid w:val="006B1627"/>
    <w:rsid w:val="006B1C94"/>
    <w:rsid w:val="006B2356"/>
    <w:rsid w:val="006B28E3"/>
    <w:rsid w:val="006B2E5C"/>
    <w:rsid w:val="006B2F26"/>
    <w:rsid w:val="006B32CE"/>
    <w:rsid w:val="006B32DD"/>
    <w:rsid w:val="006B3754"/>
    <w:rsid w:val="006B3B4D"/>
    <w:rsid w:val="006B3E7C"/>
    <w:rsid w:val="006B3FBF"/>
    <w:rsid w:val="006B42B4"/>
    <w:rsid w:val="006B4F23"/>
    <w:rsid w:val="006B5B40"/>
    <w:rsid w:val="006B5BDD"/>
    <w:rsid w:val="006B6287"/>
    <w:rsid w:val="006B640E"/>
    <w:rsid w:val="006B6ACF"/>
    <w:rsid w:val="006B73BF"/>
    <w:rsid w:val="006B7560"/>
    <w:rsid w:val="006B7660"/>
    <w:rsid w:val="006B7FD2"/>
    <w:rsid w:val="006C0017"/>
    <w:rsid w:val="006C0113"/>
    <w:rsid w:val="006C01F9"/>
    <w:rsid w:val="006C0369"/>
    <w:rsid w:val="006C0755"/>
    <w:rsid w:val="006C0B2E"/>
    <w:rsid w:val="006C0B66"/>
    <w:rsid w:val="006C0EDD"/>
    <w:rsid w:val="006C195C"/>
    <w:rsid w:val="006C19A9"/>
    <w:rsid w:val="006C19BE"/>
    <w:rsid w:val="006C1C84"/>
    <w:rsid w:val="006C2077"/>
    <w:rsid w:val="006C231B"/>
    <w:rsid w:val="006C2465"/>
    <w:rsid w:val="006C2A15"/>
    <w:rsid w:val="006C2CDC"/>
    <w:rsid w:val="006C2D61"/>
    <w:rsid w:val="006C33B0"/>
    <w:rsid w:val="006C3591"/>
    <w:rsid w:val="006C3739"/>
    <w:rsid w:val="006C389D"/>
    <w:rsid w:val="006C3C42"/>
    <w:rsid w:val="006C3F9D"/>
    <w:rsid w:val="006C41D3"/>
    <w:rsid w:val="006C4F56"/>
    <w:rsid w:val="006C5109"/>
    <w:rsid w:val="006C63EC"/>
    <w:rsid w:val="006C676A"/>
    <w:rsid w:val="006C6B35"/>
    <w:rsid w:val="006C7D13"/>
    <w:rsid w:val="006D03C4"/>
    <w:rsid w:val="006D03D2"/>
    <w:rsid w:val="006D0C4B"/>
    <w:rsid w:val="006D0CD9"/>
    <w:rsid w:val="006D1396"/>
    <w:rsid w:val="006D1512"/>
    <w:rsid w:val="006D171F"/>
    <w:rsid w:val="006D17AE"/>
    <w:rsid w:val="006D1CC8"/>
    <w:rsid w:val="006D207B"/>
    <w:rsid w:val="006D22C4"/>
    <w:rsid w:val="006D25B9"/>
    <w:rsid w:val="006D261E"/>
    <w:rsid w:val="006D2A1C"/>
    <w:rsid w:val="006D30EC"/>
    <w:rsid w:val="006D32CA"/>
    <w:rsid w:val="006D32E8"/>
    <w:rsid w:val="006D36BA"/>
    <w:rsid w:val="006D376F"/>
    <w:rsid w:val="006D3AA0"/>
    <w:rsid w:val="006D3B26"/>
    <w:rsid w:val="006D3EFC"/>
    <w:rsid w:val="006D4149"/>
    <w:rsid w:val="006D4239"/>
    <w:rsid w:val="006D4582"/>
    <w:rsid w:val="006D4C01"/>
    <w:rsid w:val="006D50CC"/>
    <w:rsid w:val="006D5537"/>
    <w:rsid w:val="006D55D2"/>
    <w:rsid w:val="006D5691"/>
    <w:rsid w:val="006D5BD0"/>
    <w:rsid w:val="006D5C26"/>
    <w:rsid w:val="006D64F0"/>
    <w:rsid w:val="006D660B"/>
    <w:rsid w:val="006D6F1A"/>
    <w:rsid w:val="006D733D"/>
    <w:rsid w:val="006D778D"/>
    <w:rsid w:val="006D7E58"/>
    <w:rsid w:val="006D7EA3"/>
    <w:rsid w:val="006E0014"/>
    <w:rsid w:val="006E0543"/>
    <w:rsid w:val="006E0758"/>
    <w:rsid w:val="006E0913"/>
    <w:rsid w:val="006E0A0C"/>
    <w:rsid w:val="006E1138"/>
    <w:rsid w:val="006E11F5"/>
    <w:rsid w:val="006E13B6"/>
    <w:rsid w:val="006E1484"/>
    <w:rsid w:val="006E1732"/>
    <w:rsid w:val="006E1CA4"/>
    <w:rsid w:val="006E1EAE"/>
    <w:rsid w:val="006E288C"/>
    <w:rsid w:val="006E29DA"/>
    <w:rsid w:val="006E2E8F"/>
    <w:rsid w:val="006E2ED6"/>
    <w:rsid w:val="006E33A0"/>
    <w:rsid w:val="006E3C77"/>
    <w:rsid w:val="006E40FB"/>
    <w:rsid w:val="006E42E5"/>
    <w:rsid w:val="006E4364"/>
    <w:rsid w:val="006E43E0"/>
    <w:rsid w:val="006E4E4B"/>
    <w:rsid w:val="006E523E"/>
    <w:rsid w:val="006E5258"/>
    <w:rsid w:val="006E5290"/>
    <w:rsid w:val="006E57F6"/>
    <w:rsid w:val="006E5C1C"/>
    <w:rsid w:val="006E66A2"/>
    <w:rsid w:val="006E78A0"/>
    <w:rsid w:val="006E7928"/>
    <w:rsid w:val="006E7BBB"/>
    <w:rsid w:val="006F03E1"/>
    <w:rsid w:val="006F03F0"/>
    <w:rsid w:val="006F1A78"/>
    <w:rsid w:val="006F1B26"/>
    <w:rsid w:val="006F1BB5"/>
    <w:rsid w:val="006F20B4"/>
    <w:rsid w:val="006F2C07"/>
    <w:rsid w:val="006F30BF"/>
    <w:rsid w:val="006F347C"/>
    <w:rsid w:val="006F3946"/>
    <w:rsid w:val="006F3B40"/>
    <w:rsid w:val="006F3EA2"/>
    <w:rsid w:val="006F4087"/>
    <w:rsid w:val="006F4A15"/>
    <w:rsid w:val="006F503F"/>
    <w:rsid w:val="006F5075"/>
    <w:rsid w:val="006F5506"/>
    <w:rsid w:val="006F5A81"/>
    <w:rsid w:val="006F5D80"/>
    <w:rsid w:val="006F602C"/>
    <w:rsid w:val="006F63FC"/>
    <w:rsid w:val="006F66B2"/>
    <w:rsid w:val="006F6773"/>
    <w:rsid w:val="006F67B5"/>
    <w:rsid w:val="006F6876"/>
    <w:rsid w:val="006F6D62"/>
    <w:rsid w:val="006F6EEE"/>
    <w:rsid w:val="006F707F"/>
    <w:rsid w:val="006F73FA"/>
    <w:rsid w:val="006F7487"/>
    <w:rsid w:val="00700B08"/>
    <w:rsid w:val="007014C6"/>
    <w:rsid w:val="007016A2"/>
    <w:rsid w:val="00701B34"/>
    <w:rsid w:val="00701C8E"/>
    <w:rsid w:val="007025D5"/>
    <w:rsid w:val="00702A9F"/>
    <w:rsid w:val="00702CC2"/>
    <w:rsid w:val="007034B1"/>
    <w:rsid w:val="00703590"/>
    <w:rsid w:val="0070380A"/>
    <w:rsid w:val="007043E8"/>
    <w:rsid w:val="007047A8"/>
    <w:rsid w:val="00704BD6"/>
    <w:rsid w:val="00704C79"/>
    <w:rsid w:val="00704D86"/>
    <w:rsid w:val="00704F53"/>
    <w:rsid w:val="00705117"/>
    <w:rsid w:val="0070527A"/>
    <w:rsid w:val="00705319"/>
    <w:rsid w:val="00705BD2"/>
    <w:rsid w:val="00705CF9"/>
    <w:rsid w:val="00705CFB"/>
    <w:rsid w:val="00705EFC"/>
    <w:rsid w:val="007061F3"/>
    <w:rsid w:val="00706BA6"/>
    <w:rsid w:val="00706CE6"/>
    <w:rsid w:val="00706FAA"/>
    <w:rsid w:val="007072A5"/>
    <w:rsid w:val="00707617"/>
    <w:rsid w:val="007076E9"/>
    <w:rsid w:val="0070773F"/>
    <w:rsid w:val="007077B5"/>
    <w:rsid w:val="00707C58"/>
    <w:rsid w:val="00710645"/>
    <w:rsid w:val="007108B1"/>
    <w:rsid w:val="00710AA6"/>
    <w:rsid w:val="00710E25"/>
    <w:rsid w:val="0071119A"/>
    <w:rsid w:val="00711215"/>
    <w:rsid w:val="00711316"/>
    <w:rsid w:val="007117BF"/>
    <w:rsid w:val="00712F07"/>
    <w:rsid w:val="007132DF"/>
    <w:rsid w:val="007139BC"/>
    <w:rsid w:val="00713AC6"/>
    <w:rsid w:val="00713B9A"/>
    <w:rsid w:val="00713C50"/>
    <w:rsid w:val="00713D63"/>
    <w:rsid w:val="00713D94"/>
    <w:rsid w:val="00713EFD"/>
    <w:rsid w:val="00714304"/>
    <w:rsid w:val="00714CB7"/>
    <w:rsid w:val="00714F13"/>
    <w:rsid w:val="0071520C"/>
    <w:rsid w:val="00715475"/>
    <w:rsid w:val="00715A45"/>
    <w:rsid w:val="00715D75"/>
    <w:rsid w:val="00715DB8"/>
    <w:rsid w:val="007169A9"/>
    <w:rsid w:val="00716A80"/>
    <w:rsid w:val="00716A87"/>
    <w:rsid w:val="00716C88"/>
    <w:rsid w:val="00716E75"/>
    <w:rsid w:val="007173CC"/>
    <w:rsid w:val="007173ED"/>
    <w:rsid w:val="00717E4A"/>
    <w:rsid w:val="00717E8E"/>
    <w:rsid w:val="00717FB9"/>
    <w:rsid w:val="00717FDD"/>
    <w:rsid w:val="00720458"/>
    <w:rsid w:val="00720615"/>
    <w:rsid w:val="007209C6"/>
    <w:rsid w:val="00721152"/>
    <w:rsid w:val="00721450"/>
    <w:rsid w:val="00721723"/>
    <w:rsid w:val="00721B59"/>
    <w:rsid w:val="00721E6C"/>
    <w:rsid w:val="0072260F"/>
    <w:rsid w:val="00722F07"/>
    <w:rsid w:val="00722FB0"/>
    <w:rsid w:val="007234E1"/>
    <w:rsid w:val="00723937"/>
    <w:rsid w:val="00723EE0"/>
    <w:rsid w:val="00723F14"/>
    <w:rsid w:val="0072440E"/>
    <w:rsid w:val="00724B82"/>
    <w:rsid w:val="00725188"/>
    <w:rsid w:val="00725553"/>
    <w:rsid w:val="0072560E"/>
    <w:rsid w:val="007256B3"/>
    <w:rsid w:val="00725720"/>
    <w:rsid w:val="00726220"/>
    <w:rsid w:val="007266DC"/>
    <w:rsid w:val="00726FF9"/>
    <w:rsid w:val="007272AD"/>
    <w:rsid w:val="00727C3E"/>
    <w:rsid w:val="00727D18"/>
    <w:rsid w:val="00727E5C"/>
    <w:rsid w:val="007304E5"/>
    <w:rsid w:val="00730B4D"/>
    <w:rsid w:val="00730C99"/>
    <w:rsid w:val="00730DEC"/>
    <w:rsid w:val="007311B5"/>
    <w:rsid w:val="00731227"/>
    <w:rsid w:val="00731927"/>
    <w:rsid w:val="00731D42"/>
    <w:rsid w:val="00731DBF"/>
    <w:rsid w:val="007321E9"/>
    <w:rsid w:val="00732268"/>
    <w:rsid w:val="0073287C"/>
    <w:rsid w:val="00732D22"/>
    <w:rsid w:val="00732F60"/>
    <w:rsid w:val="0073350B"/>
    <w:rsid w:val="0073382D"/>
    <w:rsid w:val="00733C2E"/>
    <w:rsid w:val="0073453D"/>
    <w:rsid w:val="0073457A"/>
    <w:rsid w:val="00734B0C"/>
    <w:rsid w:val="00735099"/>
    <w:rsid w:val="0073528B"/>
    <w:rsid w:val="00735548"/>
    <w:rsid w:val="0073557D"/>
    <w:rsid w:val="00735B46"/>
    <w:rsid w:val="00735FA2"/>
    <w:rsid w:val="00736188"/>
    <w:rsid w:val="007362B4"/>
    <w:rsid w:val="00736A90"/>
    <w:rsid w:val="00736E30"/>
    <w:rsid w:val="00736F65"/>
    <w:rsid w:val="00736FB9"/>
    <w:rsid w:val="0073706F"/>
    <w:rsid w:val="0073710F"/>
    <w:rsid w:val="00737A00"/>
    <w:rsid w:val="00737CC0"/>
    <w:rsid w:val="0074001C"/>
    <w:rsid w:val="00740082"/>
    <w:rsid w:val="0074035E"/>
    <w:rsid w:val="0074080C"/>
    <w:rsid w:val="00740962"/>
    <w:rsid w:val="00740AFF"/>
    <w:rsid w:val="00740D12"/>
    <w:rsid w:val="0074136C"/>
    <w:rsid w:val="00741486"/>
    <w:rsid w:val="007414E0"/>
    <w:rsid w:val="00742058"/>
    <w:rsid w:val="007423EF"/>
    <w:rsid w:val="007425B4"/>
    <w:rsid w:val="00742C89"/>
    <w:rsid w:val="00742EFF"/>
    <w:rsid w:val="007430F0"/>
    <w:rsid w:val="007436C9"/>
    <w:rsid w:val="007439DF"/>
    <w:rsid w:val="00743D6A"/>
    <w:rsid w:val="0074414F"/>
    <w:rsid w:val="00744503"/>
    <w:rsid w:val="00744A48"/>
    <w:rsid w:val="00744A6A"/>
    <w:rsid w:val="00744F2E"/>
    <w:rsid w:val="00745A16"/>
    <w:rsid w:val="00745B14"/>
    <w:rsid w:val="00745DDD"/>
    <w:rsid w:val="007464D0"/>
    <w:rsid w:val="007466D9"/>
    <w:rsid w:val="00746752"/>
    <w:rsid w:val="00746D72"/>
    <w:rsid w:val="00747168"/>
    <w:rsid w:val="00747354"/>
    <w:rsid w:val="0074786B"/>
    <w:rsid w:val="007501BE"/>
    <w:rsid w:val="00750401"/>
    <w:rsid w:val="007507E9"/>
    <w:rsid w:val="00750880"/>
    <w:rsid w:val="007508BE"/>
    <w:rsid w:val="00750C31"/>
    <w:rsid w:val="00750EC8"/>
    <w:rsid w:val="007512E1"/>
    <w:rsid w:val="007512E2"/>
    <w:rsid w:val="007514E1"/>
    <w:rsid w:val="00751563"/>
    <w:rsid w:val="00751C17"/>
    <w:rsid w:val="00751C33"/>
    <w:rsid w:val="00752648"/>
    <w:rsid w:val="00752708"/>
    <w:rsid w:val="0075284D"/>
    <w:rsid w:val="00752892"/>
    <w:rsid w:val="00752F31"/>
    <w:rsid w:val="00753237"/>
    <w:rsid w:val="00753398"/>
    <w:rsid w:val="00753E0B"/>
    <w:rsid w:val="007541B0"/>
    <w:rsid w:val="00754709"/>
    <w:rsid w:val="00754AD6"/>
    <w:rsid w:val="00754B0B"/>
    <w:rsid w:val="00754E32"/>
    <w:rsid w:val="0075539E"/>
    <w:rsid w:val="00755579"/>
    <w:rsid w:val="00755592"/>
    <w:rsid w:val="007556C1"/>
    <w:rsid w:val="007560F1"/>
    <w:rsid w:val="007564C5"/>
    <w:rsid w:val="00756EB1"/>
    <w:rsid w:val="00756FCA"/>
    <w:rsid w:val="00757032"/>
    <w:rsid w:val="0075743C"/>
    <w:rsid w:val="007576B6"/>
    <w:rsid w:val="0076000E"/>
    <w:rsid w:val="007601A2"/>
    <w:rsid w:val="0076049B"/>
    <w:rsid w:val="00761124"/>
    <w:rsid w:val="00761466"/>
    <w:rsid w:val="00761576"/>
    <w:rsid w:val="00761FAC"/>
    <w:rsid w:val="00762926"/>
    <w:rsid w:val="00762A4E"/>
    <w:rsid w:val="00762D0F"/>
    <w:rsid w:val="00763309"/>
    <w:rsid w:val="007645FE"/>
    <w:rsid w:val="00764819"/>
    <w:rsid w:val="007648FD"/>
    <w:rsid w:val="00764C58"/>
    <w:rsid w:val="00764C96"/>
    <w:rsid w:val="00765145"/>
    <w:rsid w:val="0076591D"/>
    <w:rsid w:val="007669F4"/>
    <w:rsid w:val="007670B2"/>
    <w:rsid w:val="007670C5"/>
    <w:rsid w:val="00767365"/>
    <w:rsid w:val="007674BF"/>
    <w:rsid w:val="0076771D"/>
    <w:rsid w:val="00767A7F"/>
    <w:rsid w:val="00767AED"/>
    <w:rsid w:val="00767B12"/>
    <w:rsid w:val="007700B1"/>
    <w:rsid w:val="007701FB"/>
    <w:rsid w:val="007704E8"/>
    <w:rsid w:val="00770CA0"/>
    <w:rsid w:val="00770E7F"/>
    <w:rsid w:val="007711FC"/>
    <w:rsid w:val="0077184B"/>
    <w:rsid w:val="007728A9"/>
    <w:rsid w:val="00772F4F"/>
    <w:rsid w:val="007733B0"/>
    <w:rsid w:val="00774752"/>
    <w:rsid w:val="00774B6B"/>
    <w:rsid w:val="00774EAE"/>
    <w:rsid w:val="00774EDB"/>
    <w:rsid w:val="00775DC8"/>
    <w:rsid w:val="00775EFE"/>
    <w:rsid w:val="0077647D"/>
    <w:rsid w:val="00776CD5"/>
    <w:rsid w:val="00776DE0"/>
    <w:rsid w:val="00776EB0"/>
    <w:rsid w:val="0077707D"/>
    <w:rsid w:val="007773CD"/>
    <w:rsid w:val="00777745"/>
    <w:rsid w:val="00777B99"/>
    <w:rsid w:val="00777BE9"/>
    <w:rsid w:val="00777E2E"/>
    <w:rsid w:val="00777EA8"/>
    <w:rsid w:val="00777F1F"/>
    <w:rsid w:val="00780304"/>
    <w:rsid w:val="00780F21"/>
    <w:rsid w:val="00781119"/>
    <w:rsid w:val="0078113E"/>
    <w:rsid w:val="007814B0"/>
    <w:rsid w:val="0078164B"/>
    <w:rsid w:val="007818D3"/>
    <w:rsid w:val="00781E96"/>
    <w:rsid w:val="00782EDE"/>
    <w:rsid w:val="00782F39"/>
    <w:rsid w:val="00782FAC"/>
    <w:rsid w:val="00784C7A"/>
    <w:rsid w:val="00784E43"/>
    <w:rsid w:val="007850CB"/>
    <w:rsid w:val="00785863"/>
    <w:rsid w:val="00785912"/>
    <w:rsid w:val="0078607B"/>
    <w:rsid w:val="0078614E"/>
    <w:rsid w:val="00786338"/>
    <w:rsid w:val="007863D2"/>
    <w:rsid w:val="00786729"/>
    <w:rsid w:val="00787819"/>
    <w:rsid w:val="00787B74"/>
    <w:rsid w:val="00787C6A"/>
    <w:rsid w:val="00787C87"/>
    <w:rsid w:val="0079104B"/>
    <w:rsid w:val="007916B1"/>
    <w:rsid w:val="007923A7"/>
    <w:rsid w:val="00792969"/>
    <w:rsid w:val="00792D69"/>
    <w:rsid w:val="00793293"/>
    <w:rsid w:val="00793533"/>
    <w:rsid w:val="00793632"/>
    <w:rsid w:val="0079395B"/>
    <w:rsid w:val="00793B76"/>
    <w:rsid w:val="00794053"/>
    <w:rsid w:val="0079406C"/>
    <w:rsid w:val="007944CD"/>
    <w:rsid w:val="00794848"/>
    <w:rsid w:val="00794B71"/>
    <w:rsid w:val="00795299"/>
    <w:rsid w:val="007955EB"/>
    <w:rsid w:val="00795705"/>
    <w:rsid w:val="00797834"/>
    <w:rsid w:val="00797CAC"/>
    <w:rsid w:val="00797F44"/>
    <w:rsid w:val="007A0335"/>
    <w:rsid w:val="007A03BA"/>
    <w:rsid w:val="007A03FF"/>
    <w:rsid w:val="007A046F"/>
    <w:rsid w:val="007A0818"/>
    <w:rsid w:val="007A0BEA"/>
    <w:rsid w:val="007A0D84"/>
    <w:rsid w:val="007A1BD2"/>
    <w:rsid w:val="007A1CBE"/>
    <w:rsid w:val="007A1DA3"/>
    <w:rsid w:val="007A1DDE"/>
    <w:rsid w:val="007A2521"/>
    <w:rsid w:val="007A2BED"/>
    <w:rsid w:val="007A3BA2"/>
    <w:rsid w:val="007A3CD6"/>
    <w:rsid w:val="007A3DD1"/>
    <w:rsid w:val="007A4549"/>
    <w:rsid w:val="007A4883"/>
    <w:rsid w:val="007A4C22"/>
    <w:rsid w:val="007A4E7D"/>
    <w:rsid w:val="007A4F86"/>
    <w:rsid w:val="007A56ED"/>
    <w:rsid w:val="007A5FE4"/>
    <w:rsid w:val="007A628C"/>
    <w:rsid w:val="007A71DD"/>
    <w:rsid w:val="007A7AB1"/>
    <w:rsid w:val="007B0577"/>
    <w:rsid w:val="007B0D41"/>
    <w:rsid w:val="007B0DE6"/>
    <w:rsid w:val="007B0E82"/>
    <w:rsid w:val="007B1618"/>
    <w:rsid w:val="007B1801"/>
    <w:rsid w:val="007B189E"/>
    <w:rsid w:val="007B2BF0"/>
    <w:rsid w:val="007B2CFD"/>
    <w:rsid w:val="007B301B"/>
    <w:rsid w:val="007B3288"/>
    <w:rsid w:val="007B3A4D"/>
    <w:rsid w:val="007B40B8"/>
    <w:rsid w:val="007B49DB"/>
    <w:rsid w:val="007B5544"/>
    <w:rsid w:val="007B58E3"/>
    <w:rsid w:val="007B5F61"/>
    <w:rsid w:val="007B6323"/>
    <w:rsid w:val="007B6DDF"/>
    <w:rsid w:val="007B6ECF"/>
    <w:rsid w:val="007B6FFE"/>
    <w:rsid w:val="007B701E"/>
    <w:rsid w:val="007B72CC"/>
    <w:rsid w:val="007B76AB"/>
    <w:rsid w:val="007B7837"/>
    <w:rsid w:val="007B7B41"/>
    <w:rsid w:val="007C01C9"/>
    <w:rsid w:val="007C031C"/>
    <w:rsid w:val="007C06C3"/>
    <w:rsid w:val="007C0B18"/>
    <w:rsid w:val="007C0C49"/>
    <w:rsid w:val="007C0C68"/>
    <w:rsid w:val="007C0E34"/>
    <w:rsid w:val="007C116E"/>
    <w:rsid w:val="007C190F"/>
    <w:rsid w:val="007C1EDD"/>
    <w:rsid w:val="007C2014"/>
    <w:rsid w:val="007C24DF"/>
    <w:rsid w:val="007C28D3"/>
    <w:rsid w:val="007C2A45"/>
    <w:rsid w:val="007C2CD6"/>
    <w:rsid w:val="007C3061"/>
    <w:rsid w:val="007C3223"/>
    <w:rsid w:val="007C34D0"/>
    <w:rsid w:val="007C3533"/>
    <w:rsid w:val="007C3F51"/>
    <w:rsid w:val="007C404B"/>
    <w:rsid w:val="007C413A"/>
    <w:rsid w:val="007C414F"/>
    <w:rsid w:val="007C4B65"/>
    <w:rsid w:val="007C4C06"/>
    <w:rsid w:val="007C4D5A"/>
    <w:rsid w:val="007C59C0"/>
    <w:rsid w:val="007C61B8"/>
    <w:rsid w:val="007C6207"/>
    <w:rsid w:val="007C7D93"/>
    <w:rsid w:val="007C7F4B"/>
    <w:rsid w:val="007D01AE"/>
    <w:rsid w:val="007D07F0"/>
    <w:rsid w:val="007D0DCF"/>
    <w:rsid w:val="007D0E7E"/>
    <w:rsid w:val="007D12B5"/>
    <w:rsid w:val="007D13C5"/>
    <w:rsid w:val="007D1E97"/>
    <w:rsid w:val="007D1F96"/>
    <w:rsid w:val="007D2284"/>
    <w:rsid w:val="007D28EF"/>
    <w:rsid w:val="007D2B7F"/>
    <w:rsid w:val="007D2C9A"/>
    <w:rsid w:val="007D3432"/>
    <w:rsid w:val="007D376F"/>
    <w:rsid w:val="007D3C2B"/>
    <w:rsid w:val="007D3D1F"/>
    <w:rsid w:val="007D40B6"/>
    <w:rsid w:val="007D40E8"/>
    <w:rsid w:val="007D4155"/>
    <w:rsid w:val="007D4217"/>
    <w:rsid w:val="007D4241"/>
    <w:rsid w:val="007D44C3"/>
    <w:rsid w:val="007D47DF"/>
    <w:rsid w:val="007D4984"/>
    <w:rsid w:val="007D53A0"/>
    <w:rsid w:val="007D56A3"/>
    <w:rsid w:val="007D6353"/>
    <w:rsid w:val="007D6519"/>
    <w:rsid w:val="007D659D"/>
    <w:rsid w:val="007D67E5"/>
    <w:rsid w:val="007D6B05"/>
    <w:rsid w:val="007D781E"/>
    <w:rsid w:val="007D7BF1"/>
    <w:rsid w:val="007D7DA2"/>
    <w:rsid w:val="007D7F95"/>
    <w:rsid w:val="007E0D2D"/>
    <w:rsid w:val="007E1331"/>
    <w:rsid w:val="007E1B50"/>
    <w:rsid w:val="007E1CA3"/>
    <w:rsid w:val="007E1F44"/>
    <w:rsid w:val="007E1FE9"/>
    <w:rsid w:val="007E2609"/>
    <w:rsid w:val="007E32E8"/>
    <w:rsid w:val="007E3BA1"/>
    <w:rsid w:val="007E411D"/>
    <w:rsid w:val="007E5029"/>
    <w:rsid w:val="007E5261"/>
    <w:rsid w:val="007E53CA"/>
    <w:rsid w:val="007E5943"/>
    <w:rsid w:val="007E5962"/>
    <w:rsid w:val="007E5D74"/>
    <w:rsid w:val="007E6104"/>
    <w:rsid w:val="007E63AD"/>
    <w:rsid w:val="007E6729"/>
    <w:rsid w:val="007E6F26"/>
    <w:rsid w:val="007E6FA2"/>
    <w:rsid w:val="007E7559"/>
    <w:rsid w:val="007E75B3"/>
    <w:rsid w:val="007E76F6"/>
    <w:rsid w:val="007E7C3B"/>
    <w:rsid w:val="007E7DBC"/>
    <w:rsid w:val="007E7E60"/>
    <w:rsid w:val="007F14F0"/>
    <w:rsid w:val="007F1C60"/>
    <w:rsid w:val="007F23B6"/>
    <w:rsid w:val="007F2C6C"/>
    <w:rsid w:val="007F30EF"/>
    <w:rsid w:val="007F3422"/>
    <w:rsid w:val="007F347A"/>
    <w:rsid w:val="007F4ACF"/>
    <w:rsid w:val="007F5AB8"/>
    <w:rsid w:val="007F71DC"/>
    <w:rsid w:val="007F741B"/>
    <w:rsid w:val="007F7D46"/>
    <w:rsid w:val="00800048"/>
    <w:rsid w:val="008000BE"/>
    <w:rsid w:val="0080086C"/>
    <w:rsid w:val="00800CB5"/>
    <w:rsid w:val="0080231E"/>
    <w:rsid w:val="00802769"/>
    <w:rsid w:val="00802DEC"/>
    <w:rsid w:val="00802E2D"/>
    <w:rsid w:val="00803859"/>
    <w:rsid w:val="00803A47"/>
    <w:rsid w:val="00803BC2"/>
    <w:rsid w:val="00804175"/>
    <w:rsid w:val="00804DBC"/>
    <w:rsid w:val="00804E07"/>
    <w:rsid w:val="008052EF"/>
    <w:rsid w:val="00805508"/>
    <w:rsid w:val="00805526"/>
    <w:rsid w:val="008055B0"/>
    <w:rsid w:val="00805D1D"/>
    <w:rsid w:val="00805F24"/>
    <w:rsid w:val="00806129"/>
    <w:rsid w:val="008076E4"/>
    <w:rsid w:val="008078CF"/>
    <w:rsid w:val="00807A6F"/>
    <w:rsid w:val="00807B5A"/>
    <w:rsid w:val="00810F7C"/>
    <w:rsid w:val="008110E2"/>
    <w:rsid w:val="008119F4"/>
    <w:rsid w:val="008121E7"/>
    <w:rsid w:val="0081251E"/>
    <w:rsid w:val="008129FB"/>
    <w:rsid w:val="00812B7A"/>
    <w:rsid w:val="00812D6B"/>
    <w:rsid w:val="008131C6"/>
    <w:rsid w:val="00813640"/>
    <w:rsid w:val="00814209"/>
    <w:rsid w:val="00814806"/>
    <w:rsid w:val="00814B6B"/>
    <w:rsid w:val="00814D2C"/>
    <w:rsid w:val="00815005"/>
    <w:rsid w:val="008154A0"/>
    <w:rsid w:val="008157D0"/>
    <w:rsid w:val="00815A85"/>
    <w:rsid w:val="00815BE1"/>
    <w:rsid w:val="00816098"/>
    <w:rsid w:val="00816692"/>
    <w:rsid w:val="00817053"/>
    <w:rsid w:val="00817277"/>
    <w:rsid w:val="00817349"/>
    <w:rsid w:val="008173D6"/>
    <w:rsid w:val="00817EE7"/>
    <w:rsid w:val="008203CD"/>
    <w:rsid w:val="0082042B"/>
    <w:rsid w:val="00820553"/>
    <w:rsid w:val="008207B2"/>
    <w:rsid w:val="00820BED"/>
    <w:rsid w:val="00820D68"/>
    <w:rsid w:val="00821399"/>
    <w:rsid w:val="0082143C"/>
    <w:rsid w:val="0082176C"/>
    <w:rsid w:val="00821842"/>
    <w:rsid w:val="00821EE3"/>
    <w:rsid w:val="00821F02"/>
    <w:rsid w:val="008221BD"/>
    <w:rsid w:val="00822D28"/>
    <w:rsid w:val="00822EBB"/>
    <w:rsid w:val="008232D0"/>
    <w:rsid w:val="008234DA"/>
    <w:rsid w:val="008237CC"/>
    <w:rsid w:val="008238F7"/>
    <w:rsid w:val="00824236"/>
    <w:rsid w:val="0082441A"/>
    <w:rsid w:val="00824B74"/>
    <w:rsid w:val="00824F69"/>
    <w:rsid w:val="0082585C"/>
    <w:rsid w:val="008261E4"/>
    <w:rsid w:val="0082718B"/>
    <w:rsid w:val="0082728E"/>
    <w:rsid w:val="008272B0"/>
    <w:rsid w:val="008273A6"/>
    <w:rsid w:val="00827B6C"/>
    <w:rsid w:val="00827E0E"/>
    <w:rsid w:val="00827F45"/>
    <w:rsid w:val="00830A7C"/>
    <w:rsid w:val="00831B32"/>
    <w:rsid w:val="008320BE"/>
    <w:rsid w:val="0083220E"/>
    <w:rsid w:val="00832605"/>
    <w:rsid w:val="00833CA2"/>
    <w:rsid w:val="00834011"/>
    <w:rsid w:val="0083428B"/>
    <w:rsid w:val="00834312"/>
    <w:rsid w:val="00834359"/>
    <w:rsid w:val="00834616"/>
    <w:rsid w:val="008348BD"/>
    <w:rsid w:val="008349E8"/>
    <w:rsid w:val="00834B20"/>
    <w:rsid w:val="00834CA4"/>
    <w:rsid w:val="00834EE1"/>
    <w:rsid w:val="00834F44"/>
    <w:rsid w:val="00834F9D"/>
    <w:rsid w:val="008350B6"/>
    <w:rsid w:val="008356E2"/>
    <w:rsid w:val="00835750"/>
    <w:rsid w:val="00835C98"/>
    <w:rsid w:val="00836AF3"/>
    <w:rsid w:val="00836C77"/>
    <w:rsid w:val="00836F17"/>
    <w:rsid w:val="00837087"/>
    <w:rsid w:val="008372AA"/>
    <w:rsid w:val="008373CE"/>
    <w:rsid w:val="00837731"/>
    <w:rsid w:val="00840532"/>
    <w:rsid w:val="008407D1"/>
    <w:rsid w:val="008409E1"/>
    <w:rsid w:val="0084106F"/>
    <w:rsid w:val="008410C6"/>
    <w:rsid w:val="008414DF"/>
    <w:rsid w:val="008415F4"/>
    <w:rsid w:val="00841636"/>
    <w:rsid w:val="008418EC"/>
    <w:rsid w:val="0084207D"/>
    <w:rsid w:val="0084223A"/>
    <w:rsid w:val="00843043"/>
    <w:rsid w:val="008431AC"/>
    <w:rsid w:val="008431D4"/>
    <w:rsid w:val="008433BF"/>
    <w:rsid w:val="0084391B"/>
    <w:rsid w:val="00843FC7"/>
    <w:rsid w:val="00843FF8"/>
    <w:rsid w:val="00844579"/>
    <w:rsid w:val="00844C3F"/>
    <w:rsid w:val="008456F6"/>
    <w:rsid w:val="00845EC9"/>
    <w:rsid w:val="0084603F"/>
    <w:rsid w:val="00846506"/>
    <w:rsid w:val="00846663"/>
    <w:rsid w:val="00846A45"/>
    <w:rsid w:val="00846DA3"/>
    <w:rsid w:val="00847836"/>
    <w:rsid w:val="00847866"/>
    <w:rsid w:val="00847EA7"/>
    <w:rsid w:val="008501C9"/>
    <w:rsid w:val="00850D3B"/>
    <w:rsid w:val="00850DB0"/>
    <w:rsid w:val="00851069"/>
    <w:rsid w:val="00851AAD"/>
    <w:rsid w:val="008520C6"/>
    <w:rsid w:val="008524F0"/>
    <w:rsid w:val="008531E3"/>
    <w:rsid w:val="008531EB"/>
    <w:rsid w:val="0085339B"/>
    <w:rsid w:val="0085380B"/>
    <w:rsid w:val="00853D16"/>
    <w:rsid w:val="008544D2"/>
    <w:rsid w:val="008547C2"/>
    <w:rsid w:val="00854FB4"/>
    <w:rsid w:val="00854FC2"/>
    <w:rsid w:val="0085504B"/>
    <w:rsid w:val="0085508D"/>
    <w:rsid w:val="008550D3"/>
    <w:rsid w:val="00855615"/>
    <w:rsid w:val="00855648"/>
    <w:rsid w:val="00855767"/>
    <w:rsid w:val="008559AE"/>
    <w:rsid w:val="00855E94"/>
    <w:rsid w:val="00855F70"/>
    <w:rsid w:val="00856032"/>
    <w:rsid w:val="0085632E"/>
    <w:rsid w:val="0085643B"/>
    <w:rsid w:val="0085663D"/>
    <w:rsid w:val="008570D4"/>
    <w:rsid w:val="0085717E"/>
    <w:rsid w:val="008571DB"/>
    <w:rsid w:val="0085730E"/>
    <w:rsid w:val="0085737B"/>
    <w:rsid w:val="0085758E"/>
    <w:rsid w:val="00857763"/>
    <w:rsid w:val="008579F5"/>
    <w:rsid w:val="0086050C"/>
    <w:rsid w:val="00860B0A"/>
    <w:rsid w:val="00860DF7"/>
    <w:rsid w:val="00860EE6"/>
    <w:rsid w:val="008610D9"/>
    <w:rsid w:val="00861A00"/>
    <w:rsid w:val="00861A6E"/>
    <w:rsid w:val="008620A9"/>
    <w:rsid w:val="008621D0"/>
    <w:rsid w:val="00862A8A"/>
    <w:rsid w:val="00862C5F"/>
    <w:rsid w:val="00862E04"/>
    <w:rsid w:val="00863C19"/>
    <w:rsid w:val="0086418B"/>
    <w:rsid w:val="0086481B"/>
    <w:rsid w:val="008648DE"/>
    <w:rsid w:val="00864A9C"/>
    <w:rsid w:val="00864E4E"/>
    <w:rsid w:val="00865207"/>
    <w:rsid w:val="008659BC"/>
    <w:rsid w:val="008662C0"/>
    <w:rsid w:val="00866595"/>
    <w:rsid w:val="008669AE"/>
    <w:rsid w:val="0087099E"/>
    <w:rsid w:val="00870DA6"/>
    <w:rsid w:val="00870DFD"/>
    <w:rsid w:val="00870E06"/>
    <w:rsid w:val="00870FF9"/>
    <w:rsid w:val="0087113A"/>
    <w:rsid w:val="00871184"/>
    <w:rsid w:val="008714D3"/>
    <w:rsid w:val="008715F3"/>
    <w:rsid w:val="008719F2"/>
    <w:rsid w:val="00871D22"/>
    <w:rsid w:val="00871F4D"/>
    <w:rsid w:val="0087208D"/>
    <w:rsid w:val="008722BD"/>
    <w:rsid w:val="008722D1"/>
    <w:rsid w:val="008723D7"/>
    <w:rsid w:val="008725DF"/>
    <w:rsid w:val="00872BB7"/>
    <w:rsid w:val="00872C45"/>
    <w:rsid w:val="00874729"/>
    <w:rsid w:val="00874B57"/>
    <w:rsid w:val="00874C5B"/>
    <w:rsid w:val="00874CB4"/>
    <w:rsid w:val="008751D1"/>
    <w:rsid w:val="008753BF"/>
    <w:rsid w:val="00875583"/>
    <w:rsid w:val="008756C3"/>
    <w:rsid w:val="00875FB8"/>
    <w:rsid w:val="0087672C"/>
    <w:rsid w:val="00876BE3"/>
    <w:rsid w:val="008774EF"/>
    <w:rsid w:val="00877816"/>
    <w:rsid w:val="0088097B"/>
    <w:rsid w:val="008809BC"/>
    <w:rsid w:val="00880C0C"/>
    <w:rsid w:val="00881AAB"/>
    <w:rsid w:val="00881C45"/>
    <w:rsid w:val="00881DE5"/>
    <w:rsid w:val="0088204A"/>
    <w:rsid w:val="008822F9"/>
    <w:rsid w:val="0088230B"/>
    <w:rsid w:val="00882488"/>
    <w:rsid w:val="008824A6"/>
    <w:rsid w:val="008829C8"/>
    <w:rsid w:val="00882EA1"/>
    <w:rsid w:val="00883156"/>
    <w:rsid w:val="008832E2"/>
    <w:rsid w:val="008839F2"/>
    <w:rsid w:val="008846AB"/>
    <w:rsid w:val="0088470A"/>
    <w:rsid w:val="00884870"/>
    <w:rsid w:val="00884BC6"/>
    <w:rsid w:val="008852FA"/>
    <w:rsid w:val="00885452"/>
    <w:rsid w:val="00885673"/>
    <w:rsid w:val="008858E7"/>
    <w:rsid w:val="00885975"/>
    <w:rsid w:val="008859A5"/>
    <w:rsid w:val="008862AE"/>
    <w:rsid w:val="008876D5"/>
    <w:rsid w:val="00887A9B"/>
    <w:rsid w:val="008902C8"/>
    <w:rsid w:val="00891020"/>
    <w:rsid w:val="0089116D"/>
    <w:rsid w:val="00891364"/>
    <w:rsid w:val="008913DC"/>
    <w:rsid w:val="00891CC5"/>
    <w:rsid w:val="00892266"/>
    <w:rsid w:val="008922D8"/>
    <w:rsid w:val="00892596"/>
    <w:rsid w:val="008925E3"/>
    <w:rsid w:val="00892D9A"/>
    <w:rsid w:val="008930F4"/>
    <w:rsid w:val="008931E6"/>
    <w:rsid w:val="00893D9D"/>
    <w:rsid w:val="008942F2"/>
    <w:rsid w:val="00894530"/>
    <w:rsid w:val="008946E5"/>
    <w:rsid w:val="008948C4"/>
    <w:rsid w:val="00894EEE"/>
    <w:rsid w:val="008952C7"/>
    <w:rsid w:val="00895419"/>
    <w:rsid w:val="00895713"/>
    <w:rsid w:val="0089621A"/>
    <w:rsid w:val="00896465"/>
    <w:rsid w:val="00896AF4"/>
    <w:rsid w:val="00896FD2"/>
    <w:rsid w:val="00897262"/>
    <w:rsid w:val="00897546"/>
    <w:rsid w:val="00897795"/>
    <w:rsid w:val="008978FB"/>
    <w:rsid w:val="008A014F"/>
    <w:rsid w:val="008A0A0A"/>
    <w:rsid w:val="008A0B91"/>
    <w:rsid w:val="008A1C63"/>
    <w:rsid w:val="008A1F49"/>
    <w:rsid w:val="008A2012"/>
    <w:rsid w:val="008A2337"/>
    <w:rsid w:val="008A29FD"/>
    <w:rsid w:val="008A2BC7"/>
    <w:rsid w:val="008A2CB2"/>
    <w:rsid w:val="008A2CF8"/>
    <w:rsid w:val="008A2D53"/>
    <w:rsid w:val="008A318B"/>
    <w:rsid w:val="008A33F1"/>
    <w:rsid w:val="008A347B"/>
    <w:rsid w:val="008A352D"/>
    <w:rsid w:val="008A3BFB"/>
    <w:rsid w:val="008A3F70"/>
    <w:rsid w:val="008A3F84"/>
    <w:rsid w:val="008A4604"/>
    <w:rsid w:val="008A47E1"/>
    <w:rsid w:val="008A663B"/>
    <w:rsid w:val="008A6E77"/>
    <w:rsid w:val="008A7075"/>
    <w:rsid w:val="008A75EA"/>
    <w:rsid w:val="008A7D7A"/>
    <w:rsid w:val="008B0430"/>
    <w:rsid w:val="008B04FB"/>
    <w:rsid w:val="008B09A3"/>
    <w:rsid w:val="008B09D6"/>
    <w:rsid w:val="008B0D6E"/>
    <w:rsid w:val="008B10F1"/>
    <w:rsid w:val="008B1DF8"/>
    <w:rsid w:val="008B1EEF"/>
    <w:rsid w:val="008B24BC"/>
    <w:rsid w:val="008B2636"/>
    <w:rsid w:val="008B28FF"/>
    <w:rsid w:val="008B2905"/>
    <w:rsid w:val="008B2996"/>
    <w:rsid w:val="008B2CA2"/>
    <w:rsid w:val="008B2CB5"/>
    <w:rsid w:val="008B2CCC"/>
    <w:rsid w:val="008B2EE3"/>
    <w:rsid w:val="008B3259"/>
    <w:rsid w:val="008B381B"/>
    <w:rsid w:val="008B3A33"/>
    <w:rsid w:val="008B3B72"/>
    <w:rsid w:val="008B3C3B"/>
    <w:rsid w:val="008B3D56"/>
    <w:rsid w:val="008B4327"/>
    <w:rsid w:val="008B4333"/>
    <w:rsid w:val="008B433F"/>
    <w:rsid w:val="008B4CA2"/>
    <w:rsid w:val="008B4CF5"/>
    <w:rsid w:val="008B4D86"/>
    <w:rsid w:val="008B4DD0"/>
    <w:rsid w:val="008B610C"/>
    <w:rsid w:val="008B6534"/>
    <w:rsid w:val="008B694E"/>
    <w:rsid w:val="008B6C61"/>
    <w:rsid w:val="008B6D30"/>
    <w:rsid w:val="008B6D6D"/>
    <w:rsid w:val="008B7207"/>
    <w:rsid w:val="008B7379"/>
    <w:rsid w:val="008B77C7"/>
    <w:rsid w:val="008B7FE9"/>
    <w:rsid w:val="008C0D95"/>
    <w:rsid w:val="008C0E1E"/>
    <w:rsid w:val="008C0ED3"/>
    <w:rsid w:val="008C0F08"/>
    <w:rsid w:val="008C1630"/>
    <w:rsid w:val="008C187F"/>
    <w:rsid w:val="008C1A65"/>
    <w:rsid w:val="008C1AE2"/>
    <w:rsid w:val="008C1D9F"/>
    <w:rsid w:val="008C2C97"/>
    <w:rsid w:val="008C354C"/>
    <w:rsid w:val="008C3634"/>
    <w:rsid w:val="008C4069"/>
    <w:rsid w:val="008C4A02"/>
    <w:rsid w:val="008C4BD5"/>
    <w:rsid w:val="008C4BEF"/>
    <w:rsid w:val="008C5005"/>
    <w:rsid w:val="008C5930"/>
    <w:rsid w:val="008C5979"/>
    <w:rsid w:val="008C5E39"/>
    <w:rsid w:val="008C5FD6"/>
    <w:rsid w:val="008C6073"/>
    <w:rsid w:val="008C63B6"/>
    <w:rsid w:val="008C6566"/>
    <w:rsid w:val="008C6874"/>
    <w:rsid w:val="008C6AA2"/>
    <w:rsid w:val="008C6B48"/>
    <w:rsid w:val="008C7988"/>
    <w:rsid w:val="008C7EEE"/>
    <w:rsid w:val="008C7F47"/>
    <w:rsid w:val="008D02D1"/>
    <w:rsid w:val="008D036F"/>
    <w:rsid w:val="008D06F6"/>
    <w:rsid w:val="008D070E"/>
    <w:rsid w:val="008D088A"/>
    <w:rsid w:val="008D0CCA"/>
    <w:rsid w:val="008D10DE"/>
    <w:rsid w:val="008D16FD"/>
    <w:rsid w:val="008D2582"/>
    <w:rsid w:val="008D3449"/>
    <w:rsid w:val="008D3706"/>
    <w:rsid w:val="008D4009"/>
    <w:rsid w:val="008D4142"/>
    <w:rsid w:val="008D41DA"/>
    <w:rsid w:val="008D44B7"/>
    <w:rsid w:val="008D4631"/>
    <w:rsid w:val="008D4BC4"/>
    <w:rsid w:val="008D4E0F"/>
    <w:rsid w:val="008D4E26"/>
    <w:rsid w:val="008D5E73"/>
    <w:rsid w:val="008D6387"/>
    <w:rsid w:val="008D71A9"/>
    <w:rsid w:val="008D7769"/>
    <w:rsid w:val="008D7989"/>
    <w:rsid w:val="008D7FD8"/>
    <w:rsid w:val="008E019B"/>
    <w:rsid w:val="008E020C"/>
    <w:rsid w:val="008E027F"/>
    <w:rsid w:val="008E0440"/>
    <w:rsid w:val="008E0CA7"/>
    <w:rsid w:val="008E0D4B"/>
    <w:rsid w:val="008E0E18"/>
    <w:rsid w:val="008E1514"/>
    <w:rsid w:val="008E1609"/>
    <w:rsid w:val="008E1896"/>
    <w:rsid w:val="008E1E2D"/>
    <w:rsid w:val="008E21E2"/>
    <w:rsid w:val="008E2D1D"/>
    <w:rsid w:val="008E30F6"/>
    <w:rsid w:val="008E3C1A"/>
    <w:rsid w:val="008E42BA"/>
    <w:rsid w:val="008E43F9"/>
    <w:rsid w:val="008E443A"/>
    <w:rsid w:val="008E48F4"/>
    <w:rsid w:val="008E4A62"/>
    <w:rsid w:val="008E4DD5"/>
    <w:rsid w:val="008E5A95"/>
    <w:rsid w:val="008E5C0D"/>
    <w:rsid w:val="008E5F64"/>
    <w:rsid w:val="008E6196"/>
    <w:rsid w:val="008E6286"/>
    <w:rsid w:val="008E629F"/>
    <w:rsid w:val="008E659D"/>
    <w:rsid w:val="008E69B4"/>
    <w:rsid w:val="008E6AE3"/>
    <w:rsid w:val="008E6E0F"/>
    <w:rsid w:val="008E716F"/>
    <w:rsid w:val="008E738B"/>
    <w:rsid w:val="008E760E"/>
    <w:rsid w:val="008E795E"/>
    <w:rsid w:val="008E7DA3"/>
    <w:rsid w:val="008F01CF"/>
    <w:rsid w:val="008F0B59"/>
    <w:rsid w:val="008F0ED8"/>
    <w:rsid w:val="008F0FD0"/>
    <w:rsid w:val="008F1006"/>
    <w:rsid w:val="008F15F8"/>
    <w:rsid w:val="008F15FA"/>
    <w:rsid w:val="008F1CB5"/>
    <w:rsid w:val="008F20BB"/>
    <w:rsid w:val="008F2138"/>
    <w:rsid w:val="008F22A0"/>
    <w:rsid w:val="008F22ED"/>
    <w:rsid w:val="008F26C0"/>
    <w:rsid w:val="008F29E7"/>
    <w:rsid w:val="008F2EB1"/>
    <w:rsid w:val="008F3F48"/>
    <w:rsid w:val="008F44BC"/>
    <w:rsid w:val="008F6123"/>
    <w:rsid w:val="008F6130"/>
    <w:rsid w:val="008F6449"/>
    <w:rsid w:val="008F656C"/>
    <w:rsid w:val="008F6C75"/>
    <w:rsid w:val="008F6D4A"/>
    <w:rsid w:val="008F6F36"/>
    <w:rsid w:val="008F7144"/>
    <w:rsid w:val="008F736D"/>
    <w:rsid w:val="008F75A0"/>
    <w:rsid w:val="008F7885"/>
    <w:rsid w:val="008F7AFA"/>
    <w:rsid w:val="008F7DDA"/>
    <w:rsid w:val="009003EB"/>
    <w:rsid w:val="00900568"/>
    <w:rsid w:val="0090068E"/>
    <w:rsid w:val="009009EF"/>
    <w:rsid w:val="00900E81"/>
    <w:rsid w:val="009010D7"/>
    <w:rsid w:val="009010EC"/>
    <w:rsid w:val="009011B6"/>
    <w:rsid w:val="00901648"/>
    <w:rsid w:val="00901904"/>
    <w:rsid w:val="00901C0A"/>
    <w:rsid w:val="00901F26"/>
    <w:rsid w:val="009025FD"/>
    <w:rsid w:val="009027DB"/>
    <w:rsid w:val="009029EB"/>
    <w:rsid w:val="00903001"/>
    <w:rsid w:val="00903518"/>
    <w:rsid w:val="00903725"/>
    <w:rsid w:val="009037C2"/>
    <w:rsid w:val="00903E37"/>
    <w:rsid w:val="00903EC7"/>
    <w:rsid w:val="009040E2"/>
    <w:rsid w:val="009041B6"/>
    <w:rsid w:val="009045F2"/>
    <w:rsid w:val="00904A59"/>
    <w:rsid w:val="00904C75"/>
    <w:rsid w:val="00905A6B"/>
    <w:rsid w:val="00905F9B"/>
    <w:rsid w:val="00906245"/>
    <w:rsid w:val="009063F4"/>
    <w:rsid w:val="00906BC3"/>
    <w:rsid w:val="00907884"/>
    <w:rsid w:val="009078DF"/>
    <w:rsid w:val="009079E5"/>
    <w:rsid w:val="00907E44"/>
    <w:rsid w:val="00910431"/>
    <w:rsid w:val="00910CC7"/>
    <w:rsid w:val="00911447"/>
    <w:rsid w:val="0091144B"/>
    <w:rsid w:val="00911699"/>
    <w:rsid w:val="009119E1"/>
    <w:rsid w:val="009119E7"/>
    <w:rsid w:val="00911DB1"/>
    <w:rsid w:val="00911EC9"/>
    <w:rsid w:val="009123C3"/>
    <w:rsid w:val="00912B75"/>
    <w:rsid w:val="00913442"/>
    <w:rsid w:val="00913498"/>
    <w:rsid w:val="0091370B"/>
    <w:rsid w:val="009139D2"/>
    <w:rsid w:val="00913B00"/>
    <w:rsid w:val="009140E1"/>
    <w:rsid w:val="009145B0"/>
    <w:rsid w:val="00914870"/>
    <w:rsid w:val="00914A03"/>
    <w:rsid w:val="00914F63"/>
    <w:rsid w:val="0091504A"/>
    <w:rsid w:val="0091519E"/>
    <w:rsid w:val="00915252"/>
    <w:rsid w:val="00915626"/>
    <w:rsid w:val="00915C23"/>
    <w:rsid w:val="009165E5"/>
    <w:rsid w:val="0091680F"/>
    <w:rsid w:val="00916B48"/>
    <w:rsid w:val="00916E2F"/>
    <w:rsid w:val="00916F3D"/>
    <w:rsid w:val="009171F9"/>
    <w:rsid w:val="00917866"/>
    <w:rsid w:val="00917A96"/>
    <w:rsid w:val="00917C5F"/>
    <w:rsid w:val="009203CC"/>
    <w:rsid w:val="00920A9B"/>
    <w:rsid w:val="00920B00"/>
    <w:rsid w:val="00920B5F"/>
    <w:rsid w:val="0092161A"/>
    <w:rsid w:val="00921C74"/>
    <w:rsid w:val="00922460"/>
    <w:rsid w:val="009229CD"/>
    <w:rsid w:val="0092346E"/>
    <w:rsid w:val="00923557"/>
    <w:rsid w:val="00924365"/>
    <w:rsid w:val="0092459D"/>
    <w:rsid w:val="00924B1D"/>
    <w:rsid w:val="00924E3C"/>
    <w:rsid w:val="0092526C"/>
    <w:rsid w:val="0092529D"/>
    <w:rsid w:val="009256B4"/>
    <w:rsid w:val="00925934"/>
    <w:rsid w:val="00925AFE"/>
    <w:rsid w:val="00926001"/>
    <w:rsid w:val="009261A6"/>
    <w:rsid w:val="00926221"/>
    <w:rsid w:val="00926266"/>
    <w:rsid w:val="00926615"/>
    <w:rsid w:val="00926AFC"/>
    <w:rsid w:val="0092704E"/>
    <w:rsid w:val="0092719E"/>
    <w:rsid w:val="00927939"/>
    <w:rsid w:val="00927966"/>
    <w:rsid w:val="00927AA0"/>
    <w:rsid w:val="00927BE3"/>
    <w:rsid w:val="00927DFE"/>
    <w:rsid w:val="00930746"/>
    <w:rsid w:val="00930915"/>
    <w:rsid w:val="00930EB7"/>
    <w:rsid w:val="00930FB7"/>
    <w:rsid w:val="00931031"/>
    <w:rsid w:val="009321D2"/>
    <w:rsid w:val="00932438"/>
    <w:rsid w:val="00932879"/>
    <w:rsid w:val="00932F40"/>
    <w:rsid w:val="009334D2"/>
    <w:rsid w:val="0093351F"/>
    <w:rsid w:val="00933894"/>
    <w:rsid w:val="00933940"/>
    <w:rsid w:val="00933C8F"/>
    <w:rsid w:val="00934217"/>
    <w:rsid w:val="00934676"/>
    <w:rsid w:val="00934A53"/>
    <w:rsid w:val="00934DC3"/>
    <w:rsid w:val="009350C9"/>
    <w:rsid w:val="009353C3"/>
    <w:rsid w:val="00935D1B"/>
    <w:rsid w:val="00935FF1"/>
    <w:rsid w:val="00936548"/>
    <w:rsid w:val="00936901"/>
    <w:rsid w:val="00936992"/>
    <w:rsid w:val="00936A4E"/>
    <w:rsid w:val="0093738D"/>
    <w:rsid w:val="0093798B"/>
    <w:rsid w:val="00937C2B"/>
    <w:rsid w:val="00937C5D"/>
    <w:rsid w:val="00937CCD"/>
    <w:rsid w:val="00937DBF"/>
    <w:rsid w:val="00937DF0"/>
    <w:rsid w:val="00937E40"/>
    <w:rsid w:val="00937F80"/>
    <w:rsid w:val="00940296"/>
    <w:rsid w:val="009404E1"/>
    <w:rsid w:val="0094092B"/>
    <w:rsid w:val="00940C60"/>
    <w:rsid w:val="00940D62"/>
    <w:rsid w:val="009411F8"/>
    <w:rsid w:val="0094128E"/>
    <w:rsid w:val="009413BD"/>
    <w:rsid w:val="00941540"/>
    <w:rsid w:val="0094165C"/>
    <w:rsid w:val="00942445"/>
    <w:rsid w:val="00942716"/>
    <w:rsid w:val="00942886"/>
    <w:rsid w:val="00942A04"/>
    <w:rsid w:val="0094357A"/>
    <w:rsid w:val="00943CCF"/>
    <w:rsid w:val="00943FE2"/>
    <w:rsid w:val="00944477"/>
    <w:rsid w:val="009444BA"/>
    <w:rsid w:val="009445DD"/>
    <w:rsid w:val="00944682"/>
    <w:rsid w:val="00944715"/>
    <w:rsid w:val="00944A9F"/>
    <w:rsid w:val="00944E1C"/>
    <w:rsid w:val="0094511A"/>
    <w:rsid w:val="00945750"/>
    <w:rsid w:val="00946488"/>
    <w:rsid w:val="00946898"/>
    <w:rsid w:val="00946AC9"/>
    <w:rsid w:val="00947437"/>
    <w:rsid w:val="00947691"/>
    <w:rsid w:val="0094784E"/>
    <w:rsid w:val="009479CA"/>
    <w:rsid w:val="00947DB6"/>
    <w:rsid w:val="00950086"/>
    <w:rsid w:val="009501F4"/>
    <w:rsid w:val="00950215"/>
    <w:rsid w:val="00951236"/>
    <w:rsid w:val="00951340"/>
    <w:rsid w:val="00951357"/>
    <w:rsid w:val="009520D9"/>
    <w:rsid w:val="00952E0B"/>
    <w:rsid w:val="00952F72"/>
    <w:rsid w:val="0095302A"/>
    <w:rsid w:val="00953F4F"/>
    <w:rsid w:val="009546F5"/>
    <w:rsid w:val="00954970"/>
    <w:rsid w:val="009553B2"/>
    <w:rsid w:val="0095559F"/>
    <w:rsid w:val="00955617"/>
    <w:rsid w:val="009559E4"/>
    <w:rsid w:val="00955E9C"/>
    <w:rsid w:val="00956C60"/>
    <w:rsid w:val="00957223"/>
    <w:rsid w:val="009573BA"/>
    <w:rsid w:val="00957775"/>
    <w:rsid w:val="00957A69"/>
    <w:rsid w:val="00957DC6"/>
    <w:rsid w:val="00957F81"/>
    <w:rsid w:val="00960645"/>
    <w:rsid w:val="00960A33"/>
    <w:rsid w:val="00960FE7"/>
    <w:rsid w:val="0096130A"/>
    <w:rsid w:val="0096137B"/>
    <w:rsid w:val="0096189C"/>
    <w:rsid w:val="00963017"/>
    <w:rsid w:val="009630DD"/>
    <w:rsid w:val="0096319B"/>
    <w:rsid w:val="0096336C"/>
    <w:rsid w:val="00963523"/>
    <w:rsid w:val="00963808"/>
    <w:rsid w:val="009643B5"/>
    <w:rsid w:val="00964B4C"/>
    <w:rsid w:val="00964F75"/>
    <w:rsid w:val="009654B8"/>
    <w:rsid w:val="009657F8"/>
    <w:rsid w:val="009659D7"/>
    <w:rsid w:val="00965A6B"/>
    <w:rsid w:val="00965EE7"/>
    <w:rsid w:val="009663E2"/>
    <w:rsid w:val="009669DC"/>
    <w:rsid w:val="00966AB1"/>
    <w:rsid w:val="00966DD5"/>
    <w:rsid w:val="00967476"/>
    <w:rsid w:val="0096764A"/>
    <w:rsid w:val="009708DC"/>
    <w:rsid w:val="00970BB9"/>
    <w:rsid w:val="009711CF"/>
    <w:rsid w:val="009714A7"/>
    <w:rsid w:val="00971A94"/>
    <w:rsid w:val="0097260E"/>
    <w:rsid w:val="00972B5A"/>
    <w:rsid w:val="00973A74"/>
    <w:rsid w:val="00973CFD"/>
    <w:rsid w:val="0097411E"/>
    <w:rsid w:val="00974514"/>
    <w:rsid w:val="00974B5C"/>
    <w:rsid w:val="0097519E"/>
    <w:rsid w:val="0097584B"/>
    <w:rsid w:val="00975E91"/>
    <w:rsid w:val="009767FF"/>
    <w:rsid w:val="00977682"/>
    <w:rsid w:val="00977F07"/>
    <w:rsid w:val="009801AA"/>
    <w:rsid w:val="00980F27"/>
    <w:rsid w:val="00981467"/>
    <w:rsid w:val="00981477"/>
    <w:rsid w:val="0098192E"/>
    <w:rsid w:val="00981B41"/>
    <w:rsid w:val="00981B9E"/>
    <w:rsid w:val="00981B9F"/>
    <w:rsid w:val="00981FFB"/>
    <w:rsid w:val="00982385"/>
    <w:rsid w:val="009829C9"/>
    <w:rsid w:val="009829F5"/>
    <w:rsid w:val="00982FA6"/>
    <w:rsid w:val="00983577"/>
    <w:rsid w:val="00983855"/>
    <w:rsid w:val="00983ABE"/>
    <w:rsid w:val="009841D5"/>
    <w:rsid w:val="009842B3"/>
    <w:rsid w:val="00984327"/>
    <w:rsid w:val="0098451C"/>
    <w:rsid w:val="00984BFA"/>
    <w:rsid w:val="00985FAB"/>
    <w:rsid w:val="00986140"/>
    <w:rsid w:val="0098631A"/>
    <w:rsid w:val="009869D7"/>
    <w:rsid w:val="00986AA2"/>
    <w:rsid w:val="00986F20"/>
    <w:rsid w:val="009870DC"/>
    <w:rsid w:val="009878BA"/>
    <w:rsid w:val="00987A5D"/>
    <w:rsid w:val="00987BCC"/>
    <w:rsid w:val="00987DE5"/>
    <w:rsid w:val="00987FF5"/>
    <w:rsid w:val="00990DC0"/>
    <w:rsid w:val="00990F85"/>
    <w:rsid w:val="009917E9"/>
    <w:rsid w:val="009918B9"/>
    <w:rsid w:val="00991E5C"/>
    <w:rsid w:val="00991E7B"/>
    <w:rsid w:val="0099306C"/>
    <w:rsid w:val="00993430"/>
    <w:rsid w:val="009934BB"/>
    <w:rsid w:val="009936F4"/>
    <w:rsid w:val="00993CDF"/>
    <w:rsid w:val="00994704"/>
    <w:rsid w:val="00994728"/>
    <w:rsid w:val="00995AC5"/>
    <w:rsid w:val="00995C97"/>
    <w:rsid w:val="00995ECE"/>
    <w:rsid w:val="00995FEB"/>
    <w:rsid w:val="009962BB"/>
    <w:rsid w:val="009962C1"/>
    <w:rsid w:val="00996307"/>
    <w:rsid w:val="00996DA9"/>
    <w:rsid w:val="009970BF"/>
    <w:rsid w:val="009976E8"/>
    <w:rsid w:val="009A043C"/>
    <w:rsid w:val="009A052F"/>
    <w:rsid w:val="009A0E1E"/>
    <w:rsid w:val="009A15C0"/>
    <w:rsid w:val="009A1A9E"/>
    <w:rsid w:val="009A1C0E"/>
    <w:rsid w:val="009A1C69"/>
    <w:rsid w:val="009A2574"/>
    <w:rsid w:val="009A267F"/>
    <w:rsid w:val="009A2A4D"/>
    <w:rsid w:val="009A2B7F"/>
    <w:rsid w:val="009A2C74"/>
    <w:rsid w:val="009A3330"/>
    <w:rsid w:val="009A3B8B"/>
    <w:rsid w:val="009A3E18"/>
    <w:rsid w:val="009A4328"/>
    <w:rsid w:val="009A438C"/>
    <w:rsid w:val="009A43E1"/>
    <w:rsid w:val="009A4CD3"/>
    <w:rsid w:val="009A4D4D"/>
    <w:rsid w:val="009A54EF"/>
    <w:rsid w:val="009A56E9"/>
    <w:rsid w:val="009A5B92"/>
    <w:rsid w:val="009A6189"/>
    <w:rsid w:val="009A661F"/>
    <w:rsid w:val="009A674D"/>
    <w:rsid w:val="009A6F76"/>
    <w:rsid w:val="009A70DB"/>
    <w:rsid w:val="009A7781"/>
    <w:rsid w:val="009A78C9"/>
    <w:rsid w:val="009A7A53"/>
    <w:rsid w:val="009A7DF5"/>
    <w:rsid w:val="009A7EF8"/>
    <w:rsid w:val="009B0351"/>
    <w:rsid w:val="009B0382"/>
    <w:rsid w:val="009B050C"/>
    <w:rsid w:val="009B05C3"/>
    <w:rsid w:val="009B08B2"/>
    <w:rsid w:val="009B08B9"/>
    <w:rsid w:val="009B09DF"/>
    <w:rsid w:val="009B0E28"/>
    <w:rsid w:val="009B108B"/>
    <w:rsid w:val="009B172D"/>
    <w:rsid w:val="009B196F"/>
    <w:rsid w:val="009B1C4A"/>
    <w:rsid w:val="009B1E4B"/>
    <w:rsid w:val="009B1FCD"/>
    <w:rsid w:val="009B1FE7"/>
    <w:rsid w:val="009B2778"/>
    <w:rsid w:val="009B27D4"/>
    <w:rsid w:val="009B34D6"/>
    <w:rsid w:val="009B37A1"/>
    <w:rsid w:val="009B38A8"/>
    <w:rsid w:val="009B3E5C"/>
    <w:rsid w:val="009B3E87"/>
    <w:rsid w:val="009B3FCE"/>
    <w:rsid w:val="009B4212"/>
    <w:rsid w:val="009B4777"/>
    <w:rsid w:val="009B4978"/>
    <w:rsid w:val="009B49F2"/>
    <w:rsid w:val="009B4E88"/>
    <w:rsid w:val="009B50AA"/>
    <w:rsid w:val="009B5A12"/>
    <w:rsid w:val="009B60F6"/>
    <w:rsid w:val="009B6341"/>
    <w:rsid w:val="009B6537"/>
    <w:rsid w:val="009B68CA"/>
    <w:rsid w:val="009B6DB6"/>
    <w:rsid w:val="009B70B2"/>
    <w:rsid w:val="009B70DC"/>
    <w:rsid w:val="009B735F"/>
    <w:rsid w:val="009B752A"/>
    <w:rsid w:val="009B7681"/>
    <w:rsid w:val="009B78B2"/>
    <w:rsid w:val="009B7BF3"/>
    <w:rsid w:val="009C064D"/>
    <w:rsid w:val="009C0B57"/>
    <w:rsid w:val="009C0BEA"/>
    <w:rsid w:val="009C0E8F"/>
    <w:rsid w:val="009C10F9"/>
    <w:rsid w:val="009C11D3"/>
    <w:rsid w:val="009C1736"/>
    <w:rsid w:val="009C1787"/>
    <w:rsid w:val="009C182C"/>
    <w:rsid w:val="009C1B67"/>
    <w:rsid w:val="009C1BA2"/>
    <w:rsid w:val="009C1C22"/>
    <w:rsid w:val="009C21C9"/>
    <w:rsid w:val="009C262B"/>
    <w:rsid w:val="009C2AB5"/>
    <w:rsid w:val="009C358E"/>
    <w:rsid w:val="009C384C"/>
    <w:rsid w:val="009C3859"/>
    <w:rsid w:val="009C3AE7"/>
    <w:rsid w:val="009C3B8E"/>
    <w:rsid w:val="009C43C2"/>
    <w:rsid w:val="009C44E1"/>
    <w:rsid w:val="009C49AB"/>
    <w:rsid w:val="009C52B7"/>
    <w:rsid w:val="009C5C0D"/>
    <w:rsid w:val="009C5FF0"/>
    <w:rsid w:val="009C69EB"/>
    <w:rsid w:val="009C6A49"/>
    <w:rsid w:val="009C6DF7"/>
    <w:rsid w:val="009C7388"/>
    <w:rsid w:val="009C7504"/>
    <w:rsid w:val="009C7D70"/>
    <w:rsid w:val="009D01B6"/>
    <w:rsid w:val="009D059A"/>
    <w:rsid w:val="009D05E1"/>
    <w:rsid w:val="009D06C2"/>
    <w:rsid w:val="009D06E0"/>
    <w:rsid w:val="009D07F9"/>
    <w:rsid w:val="009D0A68"/>
    <w:rsid w:val="009D0B09"/>
    <w:rsid w:val="009D0FB6"/>
    <w:rsid w:val="009D12D9"/>
    <w:rsid w:val="009D1527"/>
    <w:rsid w:val="009D16A3"/>
    <w:rsid w:val="009D170B"/>
    <w:rsid w:val="009D1788"/>
    <w:rsid w:val="009D182E"/>
    <w:rsid w:val="009D1C63"/>
    <w:rsid w:val="009D2335"/>
    <w:rsid w:val="009D2A38"/>
    <w:rsid w:val="009D2A49"/>
    <w:rsid w:val="009D2ED1"/>
    <w:rsid w:val="009D33A0"/>
    <w:rsid w:val="009D3602"/>
    <w:rsid w:val="009D492C"/>
    <w:rsid w:val="009D543A"/>
    <w:rsid w:val="009D57F2"/>
    <w:rsid w:val="009D5AA1"/>
    <w:rsid w:val="009D60E5"/>
    <w:rsid w:val="009D67EC"/>
    <w:rsid w:val="009D68C8"/>
    <w:rsid w:val="009D6BBA"/>
    <w:rsid w:val="009D6FFA"/>
    <w:rsid w:val="009D7190"/>
    <w:rsid w:val="009D72D0"/>
    <w:rsid w:val="009E0113"/>
    <w:rsid w:val="009E0CB6"/>
    <w:rsid w:val="009E0CCC"/>
    <w:rsid w:val="009E17D4"/>
    <w:rsid w:val="009E17EB"/>
    <w:rsid w:val="009E1D2F"/>
    <w:rsid w:val="009E2660"/>
    <w:rsid w:val="009E27C0"/>
    <w:rsid w:val="009E290B"/>
    <w:rsid w:val="009E2CC1"/>
    <w:rsid w:val="009E3146"/>
    <w:rsid w:val="009E404B"/>
    <w:rsid w:val="009E4087"/>
    <w:rsid w:val="009E4A01"/>
    <w:rsid w:val="009E4F0F"/>
    <w:rsid w:val="009E56C1"/>
    <w:rsid w:val="009E5E64"/>
    <w:rsid w:val="009E60BF"/>
    <w:rsid w:val="009E61CE"/>
    <w:rsid w:val="009E640E"/>
    <w:rsid w:val="009E6D31"/>
    <w:rsid w:val="009E706C"/>
    <w:rsid w:val="009E70F5"/>
    <w:rsid w:val="009E716A"/>
    <w:rsid w:val="009E719C"/>
    <w:rsid w:val="009E755C"/>
    <w:rsid w:val="009E7B37"/>
    <w:rsid w:val="009E7F51"/>
    <w:rsid w:val="009F01D7"/>
    <w:rsid w:val="009F0516"/>
    <w:rsid w:val="009F0C4C"/>
    <w:rsid w:val="009F143D"/>
    <w:rsid w:val="009F143F"/>
    <w:rsid w:val="009F184D"/>
    <w:rsid w:val="009F1971"/>
    <w:rsid w:val="009F1DB5"/>
    <w:rsid w:val="009F39A8"/>
    <w:rsid w:val="009F3A05"/>
    <w:rsid w:val="009F43D7"/>
    <w:rsid w:val="009F46A6"/>
    <w:rsid w:val="009F4B99"/>
    <w:rsid w:val="009F51D5"/>
    <w:rsid w:val="009F51E8"/>
    <w:rsid w:val="009F5536"/>
    <w:rsid w:val="009F56E3"/>
    <w:rsid w:val="009F575E"/>
    <w:rsid w:val="009F5F3A"/>
    <w:rsid w:val="009F6602"/>
    <w:rsid w:val="009F6763"/>
    <w:rsid w:val="009F6A17"/>
    <w:rsid w:val="009F6A28"/>
    <w:rsid w:val="009F6AC3"/>
    <w:rsid w:val="009F7B17"/>
    <w:rsid w:val="009F7B63"/>
    <w:rsid w:val="00A008EA"/>
    <w:rsid w:val="00A00BCD"/>
    <w:rsid w:val="00A0107F"/>
    <w:rsid w:val="00A01A84"/>
    <w:rsid w:val="00A020B6"/>
    <w:rsid w:val="00A023B2"/>
    <w:rsid w:val="00A02513"/>
    <w:rsid w:val="00A031E2"/>
    <w:rsid w:val="00A0336D"/>
    <w:rsid w:val="00A034AB"/>
    <w:rsid w:val="00A03C1A"/>
    <w:rsid w:val="00A04643"/>
    <w:rsid w:val="00A04670"/>
    <w:rsid w:val="00A04684"/>
    <w:rsid w:val="00A048F1"/>
    <w:rsid w:val="00A04954"/>
    <w:rsid w:val="00A04AC0"/>
    <w:rsid w:val="00A04BAD"/>
    <w:rsid w:val="00A04C7A"/>
    <w:rsid w:val="00A05107"/>
    <w:rsid w:val="00A05769"/>
    <w:rsid w:val="00A0580D"/>
    <w:rsid w:val="00A05905"/>
    <w:rsid w:val="00A059B7"/>
    <w:rsid w:val="00A05DE2"/>
    <w:rsid w:val="00A06A3B"/>
    <w:rsid w:val="00A06A49"/>
    <w:rsid w:val="00A06BE3"/>
    <w:rsid w:val="00A06EE3"/>
    <w:rsid w:val="00A0707C"/>
    <w:rsid w:val="00A07099"/>
    <w:rsid w:val="00A07534"/>
    <w:rsid w:val="00A07618"/>
    <w:rsid w:val="00A07A5A"/>
    <w:rsid w:val="00A07AC3"/>
    <w:rsid w:val="00A07AD2"/>
    <w:rsid w:val="00A07AE2"/>
    <w:rsid w:val="00A07CAB"/>
    <w:rsid w:val="00A10750"/>
    <w:rsid w:val="00A10C9F"/>
    <w:rsid w:val="00A10EAD"/>
    <w:rsid w:val="00A120DC"/>
    <w:rsid w:val="00A121B9"/>
    <w:rsid w:val="00A121BE"/>
    <w:rsid w:val="00A1249D"/>
    <w:rsid w:val="00A12A9F"/>
    <w:rsid w:val="00A12B5B"/>
    <w:rsid w:val="00A12C4D"/>
    <w:rsid w:val="00A13733"/>
    <w:rsid w:val="00A13778"/>
    <w:rsid w:val="00A13E9F"/>
    <w:rsid w:val="00A13F0E"/>
    <w:rsid w:val="00A149F7"/>
    <w:rsid w:val="00A152FB"/>
    <w:rsid w:val="00A1544E"/>
    <w:rsid w:val="00A15691"/>
    <w:rsid w:val="00A15A80"/>
    <w:rsid w:val="00A15CAB"/>
    <w:rsid w:val="00A15CE2"/>
    <w:rsid w:val="00A15D78"/>
    <w:rsid w:val="00A16777"/>
    <w:rsid w:val="00A16AAF"/>
    <w:rsid w:val="00A1708F"/>
    <w:rsid w:val="00A171B7"/>
    <w:rsid w:val="00A17950"/>
    <w:rsid w:val="00A17996"/>
    <w:rsid w:val="00A17C04"/>
    <w:rsid w:val="00A17ED2"/>
    <w:rsid w:val="00A203B3"/>
    <w:rsid w:val="00A20844"/>
    <w:rsid w:val="00A20B3A"/>
    <w:rsid w:val="00A21078"/>
    <w:rsid w:val="00A211DC"/>
    <w:rsid w:val="00A213A6"/>
    <w:rsid w:val="00A21723"/>
    <w:rsid w:val="00A217AB"/>
    <w:rsid w:val="00A2190E"/>
    <w:rsid w:val="00A21B1D"/>
    <w:rsid w:val="00A21CF7"/>
    <w:rsid w:val="00A21D4E"/>
    <w:rsid w:val="00A21EFF"/>
    <w:rsid w:val="00A21F9D"/>
    <w:rsid w:val="00A220A5"/>
    <w:rsid w:val="00A22430"/>
    <w:rsid w:val="00A227F2"/>
    <w:rsid w:val="00A2282C"/>
    <w:rsid w:val="00A2331F"/>
    <w:rsid w:val="00A234F3"/>
    <w:rsid w:val="00A24401"/>
    <w:rsid w:val="00A24490"/>
    <w:rsid w:val="00A24A5A"/>
    <w:rsid w:val="00A24A97"/>
    <w:rsid w:val="00A24C4E"/>
    <w:rsid w:val="00A24FF6"/>
    <w:rsid w:val="00A25623"/>
    <w:rsid w:val="00A256BB"/>
    <w:rsid w:val="00A257E5"/>
    <w:rsid w:val="00A2590D"/>
    <w:rsid w:val="00A2622F"/>
    <w:rsid w:val="00A2624C"/>
    <w:rsid w:val="00A26374"/>
    <w:rsid w:val="00A263B6"/>
    <w:rsid w:val="00A264F6"/>
    <w:rsid w:val="00A26DFB"/>
    <w:rsid w:val="00A26E0B"/>
    <w:rsid w:val="00A27523"/>
    <w:rsid w:val="00A277D6"/>
    <w:rsid w:val="00A278C4"/>
    <w:rsid w:val="00A30160"/>
    <w:rsid w:val="00A301AA"/>
    <w:rsid w:val="00A30826"/>
    <w:rsid w:val="00A3084A"/>
    <w:rsid w:val="00A308B0"/>
    <w:rsid w:val="00A309AE"/>
    <w:rsid w:val="00A309FC"/>
    <w:rsid w:val="00A30D5C"/>
    <w:rsid w:val="00A3108B"/>
    <w:rsid w:val="00A31842"/>
    <w:rsid w:val="00A31CCD"/>
    <w:rsid w:val="00A326A1"/>
    <w:rsid w:val="00A326B0"/>
    <w:rsid w:val="00A32A43"/>
    <w:rsid w:val="00A32AFD"/>
    <w:rsid w:val="00A32B6C"/>
    <w:rsid w:val="00A3330C"/>
    <w:rsid w:val="00A337DA"/>
    <w:rsid w:val="00A3516C"/>
    <w:rsid w:val="00A356A6"/>
    <w:rsid w:val="00A356D4"/>
    <w:rsid w:val="00A35C2A"/>
    <w:rsid w:val="00A35D21"/>
    <w:rsid w:val="00A35E31"/>
    <w:rsid w:val="00A36386"/>
    <w:rsid w:val="00A365E6"/>
    <w:rsid w:val="00A368C0"/>
    <w:rsid w:val="00A36929"/>
    <w:rsid w:val="00A36B2E"/>
    <w:rsid w:val="00A36C64"/>
    <w:rsid w:val="00A36D0E"/>
    <w:rsid w:val="00A36FD3"/>
    <w:rsid w:val="00A37429"/>
    <w:rsid w:val="00A3742D"/>
    <w:rsid w:val="00A37552"/>
    <w:rsid w:val="00A3764D"/>
    <w:rsid w:val="00A402A0"/>
    <w:rsid w:val="00A40453"/>
    <w:rsid w:val="00A408D6"/>
    <w:rsid w:val="00A40D7F"/>
    <w:rsid w:val="00A41074"/>
    <w:rsid w:val="00A41600"/>
    <w:rsid w:val="00A4171D"/>
    <w:rsid w:val="00A41D24"/>
    <w:rsid w:val="00A420A9"/>
    <w:rsid w:val="00A4230F"/>
    <w:rsid w:val="00A425DA"/>
    <w:rsid w:val="00A42D47"/>
    <w:rsid w:val="00A4340B"/>
    <w:rsid w:val="00A439CC"/>
    <w:rsid w:val="00A43ADA"/>
    <w:rsid w:val="00A43D0F"/>
    <w:rsid w:val="00A43D23"/>
    <w:rsid w:val="00A43E0B"/>
    <w:rsid w:val="00A43F7E"/>
    <w:rsid w:val="00A44536"/>
    <w:rsid w:val="00A44AA2"/>
    <w:rsid w:val="00A44C6D"/>
    <w:rsid w:val="00A4649A"/>
    <w:rsid w:val="00A46590"/>
    <w:rsid w:val="00A46657"/>
    <w:rsid w:val="00A468BB"/>
    <w:rsid w:val="00A471F1"/>
    <w:rsid w:val="00A472C5"/>
    <w:rsid w:val="00A47EB3"/>
    <w:rsid w:val="00A50766"/>
    <w:rsid w:val="00A51E00"/>
    <w:rsid w:val="00A528C8"/>
    <w:rsid w:val="00A52AB3"/>
    <w:rsid w:val="00A52D08"/>
    <w:rsid w:val="00A53727"/>
    <w:rsid w:val="00A53F35"/>
    <w:rsid w:val="00A5411E"/>
    <w:rsid w:val="00A54133"/>
    <w:rsid w:val="00A545FC"/>
    <w:rsid w:val="00A54A52"/>
    <w:rsid w:val="00A54FAE"/>
    <w:rsid w:val="00A5536E"/>
    <w:rsid w:val="00A553C3"/>
    <w:rsid w:val="00A560E4"/>
    <w:rsid w:val="00A573A7"/>
    <w:rsid w:val="00A575B9"/>
    <w:rsid w:val="00A57738"/>
    <w:rsid w:val="00A57EF6"/>
    <w:rsid w:val="00A60DAE"/>
    <w:rsid w:val="00A610E5"/>
    <w:rsid w:val="00A612F5"/>
    <w:rsid w:val="00A61497"/>
    <w:rsid w:val="00A6152D"/>
    <w:rsid w:val="00A6163D"/>
    <w:rsid w:val="00A61DEF"/>
    <w:rsid w:val="00A623FE"/>
    <w:rsid w:val="00A638B9"/>
    <w:rsid w:val="00A63E4E"/>
    <w:rsid w:val="00A64D20"/>
    <w:rsid w:val="00A64F46"/>
    <w:rsid w:val="00A6567A"/>
    <w:rsid w:val="00A65802"/>
    <w:rsid w:val="00A659EC"/>
    <w:rsid w:val="00A65A25"/>
    <w:rsid w:val="00A65ADB"/>
    <w:rsid w:val="00A65D2C"/>
    <w:rsid w:val="00A66443"/>
    <w:rsid w:val="00A666B1"/>
    <w:rsid w:val="00A666DE"/>
    <w:rsid w:val="00A67735"/>
    <w:rsid w:val="00A67833"/>
    <w:rsid w:val="00A67A0F"/>
    <w:rsid w:val="00A67E3F"/>
    <w:rsid w:val="00A7013A"/>
    <w:rsid w:val="00A70295"/>
    <w:rsid w:val="00A705CB"/>
    <w:rsid w:val="00A70A73"/>
    <w:rsid w:val="00A714F7"/>
    <w:rsid w:val="00A719C5"/>
    <w:rsid w:val="00A71B5D"/>
    <w:rsid w:val="00A721BF"/>
    <w:rsid w:val="00A72456"/>
    <w:rsid w:val="00A725E8"/>
    <w:rsid w:val="00A72CA4"/>
    <w:rsid w:val="00A72D19"/>
    <w:rsid w:val="00A73DA4"/>
    <w:rsid w:val="00A740A8"/>
    <w:rsid w:val="00A7445B"/>
    <w:rsid w:val="00A74461"/>
    <w:rsid w:val="00A74A24"/>
    <w:rsid w:val="00A74A2D"/>
    <w:rsid w:val="00A75847"/>
    <w:rsid w:val="00A759D3"/>
    <w:rsid w:val="00A760FF"/>
    <w:rsid w:val="00A76328"/>
    <w:rsid w:val="00A764D0"/>
    <w:rsid w:val="00A766C9"/>
    <w:rsid w:val="00A768EE"/>
    <w:rsid w:val="00A76916"/>
    <w:rsid w:val="00A769A7"/>
    <w:rsid w:val="00A76A6B"/>
    <w:rsid w:val="00A77B4C"/>
    <w:rsid w:val="00A77DB9"/>
    <w:rsid w:val="00A77E88"/>
    <w:rsid w:val="00A804ED"/>
    <w:rsid w:val="00A80A1E"/>
    <w:rsid w:val="00A80D71"/>
    <w:rsid w:val="00A813DD"/>
    <w:rsid w:val="00A816B4"/>
    <w:rsid w:val="00A81995"/>
    <w:rsid w:val="00A81C89"/>
    <w:rsid w:val="00A81FE0"/>
    <w:rsid w:val="00A82548"/>
    <w:rsid w:val="00A82DFA"/>
    <w:rsid w:val="00A831A4"/>
    <w:rsid w:val="00A836C8"/>
    <w:rsid w:val="00A8494E"/>
    <w:rsid w:val="00A84A54"/>
    <w:rsid w:val="00A84F7B"/>
    <w:rsid w:val="00A85E75"/>
    <w:rsid w:val="00A86BC9"/>
    <w:rsid w:val="00A86C1B"/>
    <w:rsid w:val="00A86D37"/>
    <w:rsid w:val="00A86E27"/>
    <w:rsid w:val="00A8760D"/>
    <w:rsid w:val="00A90552"/>
    <w:rsid w:val="00A906C2"/>
    <w:rsid w:val="00A90AA7"/>
    <w:rsid w:val="00A90FA3"/>
    <w:rsid w:val="00A910F6"/>
    <w:rsid w:val="00A91946"/>
    <w:rsid w:val="00A923D3"/>
    <w:rsid w:val="00A92C0A"/>
    <w:rsid w:val="00A92EA7"/>
    <w:rsid w:val="00A9306C"/>
    <w:rsid w:val="00A93559"/>
    <w:rsid w:val="00A93561"/>
    <w:rsid w:val="00A935A8"/>
    <w:rsid w:val="00A93711"/>
    <w:rsid w:val="00A93858"/>
    <w:rsid w:val="00A93B63"/>
    <w:rsid w:val="00A93E94"/>
    <w:rsid w:val="00A942C9"/>
    <w:rsid w:val="00A9459E"/>
    <w:rsid w:val="00A9483F"/>
    <w:rsid w:val="00A94F8B"/>
    <w:rsid w:val="00A954BA"/>
    <w:rsid w:val="00A95841"/>
    <w:rsid w:val="00A961CD"/>
    <w:rsid w:val="00A963CB"/>
    <w:rsid w:val="00A964BE"/>
    <w:rsid w:val="00A96859"/>
    <w:rsid w:val="00A96930"/>
    <w:rsid w:val="00A96BF9"/>
    <w:rsid w:val="00A96FED"/>
    <w:rsid w:val="00A9765C"/>
    <w:rsid w:val="00A979FE"/>
    <w:rsid w:val="00A97CAC"/>
    <w:rsid w:val="00A97F73"/>
    <w:rsid w:val="00AA05BA"/>
    <w:rsid w:val="00AA0D3A"/>
    <w:rsid w:val="00AA0DF7"/>
    <w:rsid w:val="00AA0F00"/>
    <w:rsid w:val="00AA109E"/>
    <w:rsid w:val="00AA1859"/>
    <w:rsid w:val="00AA1A08"/>
    <w:rsid w:val="00AA1A60"/>
    <w:rsid w:val="00AA1C99"/>
    <w:rsid w:val="00AA1D1E"/>
    <w:rsid w:val="00AA1D8A"/>
    <w:rsid w:val="00AA1E67"/>
    <w:rsid w:val="00AA2534"/>
    <w:rsid w:val="00AA284E"/>
    <w:rsid w:val="00AA2A38"/>
    <w:rsid w:val="00AA2ABA"/>
    <w:rsid w:val="00AA35DE"/>
    <w:rsid w:val="00AA3F7E"/>
    <w:rsid w:val="00AA43D1"/>
    <w:rsid w:val="00AA43EE"/>
    <w:rsid w:val="00AA45D1"/>
    <w:rsid w:val="00AA4AE8"/>
    <w:rsid w:val="00AA4CAE"/>
    <w:rsid w:val="00AA5D4F"/>
    <w:rsid w:val="00AA69B9"/>
    <w:rsid w:val="00AA6B6C"/>
    <w:rsid w:val="00AA6F61"/>
    <w:rsid w:val="00AA706A"/>
    <w:rsid w:val="00AA7325"/>
    <w:rsid w:val="00AA7890"/>
    <w:rsid w:val="00AA7952"/>
    <w:rsid w:val="00AB0319"/>
    <w:rsid w:val="00AB0622"/>
    <w:rsid w:val="00AB08D7"/>
    <w:rsid w:val="00AB0A18"/>
    <w:rsid w:val="00AB0F6C"/>
    <w:rsid w:val="00AB10B9"/>
    <w:rsid w:val="00AB1A4B"/>
    <w:rsid w:val="00AB1B82"/>
    <w:rsid w:val="00AB1C7B"/>
    <w:rsid w:val="00AB1EB6"/>
    <w:rsid w:val="00AB2299"/>
    <w:rsid w:val="00AB2D3E"/>
    <w:rsid w:val="00AB2E20"/>
    <w:rsid w:val="00AB336D"/>
    <w:rsid w:val="00AB3920"/>
    <w:rsid w:val="00AB3C9D"/>
    <w:rsid w:val="00AB3DEC"/>
    <w:rsid w:val="00AB3FD1"/>
    <w:rsid w:val="00AB4045"/>
    <w:rsid w:val="00AB4279"/>
    <w:rsid w:val="00AB4D0E"/>
    <w:rsid w:val="00AB513E"/>
    <w:rsid w:val="00AB5300"/>
    <w:rsid w:val="00AB53A8"/>
    <w:rsid w:val="00AB54AC"/>
    <w:rsid w:val="00AB5A91"/>
    <w:rsid w:val="00AB5EEF"/>
    <w:rsid w:val="00AB6AF5"/>
    <w:rsid w:val="00AB71DA"/>
    <w:rsid w:val="00AB7AC3"/>
    <w:rsid w:val="00AB7E6A"/>
    <w:rsid w:val="00AB7E83"/>
    <w:rsid w:val="00AB7F3C"/>
    <w:rsid w:val="00AC0911"/>
    <w:rsid w:val="00AC09CA"/>
    <w:rsid w:val="00AC09E6"/>
    <w:rsid w:val="00AC16D0"/>
    <w:rsid w:val="00AC1FD4"/>
    <w:rsid w:val="00AC2050"/>
    <w:rsid w:val="00AC21EE"/>
    <w:rsid w:val="00AC3602"/>
    <w:rsid w:val="00AC3605"/>
    <w:rsid w:val="00AC375F"/>
    <w:rsid w:val="00AC38BE"/>
    <w:rsid w:val="00AC3C4A"/>
    <w:rsid w:val="00AC4402"/>
    <w:rsid w:val="00AC4753"/>
    <w:rsid w:val="00AC4FCB"/>
    <w:rsid w:val="00AC5038"/>
    <w:rsid w:val="00AC54F3"/>
    <w:rsid w:val="00AC5673"/>
    <w:rsid w:val="00AC5985"/>
    <w:rsid w:val="00AC5AEE"/>
    <w:rsid w:val="00AC5E37"/>
    <w:rsid w:val="00AC5E6B"/>
    <w:rsid w:val="00AC6D94"/>
    <w:rsid w:val="00AC707C"/>
    <w:rsid w:val="00AC780B"/>
    <w:rsid w:val="00AC7A6A"/>
    <w:rsid w:val="00AD089D"/>
    <w:rsid w:val="00AD0C61"/>
    <w:rsid w:val="00AD1546"/>
    <w:rsid w:val="00AD1A1A"/>
    <w:rsid w:val="00AD1B19"/>
    <w:rsid w:val="00AD1D1C"/>
    <w:rsid w:val="00AD1D39"/>
    <w:rsid w:val="00AD212B"/>
    <w:rsid w:val="00AD26AB"/>
    <w:rsid w:val="00AD296D"/>
    <w:rsid w:val="00AD2A42"/>
    <w:rsid w:val="00AD2BE5"/>
    <w:rsid w:val="00AD2CF6"/>
    <w:rsid w:val="00AD2FD8"/>
    <w:rsid w:val="00AD3001"/>
    <w:rsid w:val="00AD31F9"/>
    <w:rsid w:val="00AD3506"/>
    <w:rsid w:val="00AD38CB"/>
    <w:rsid w:val="00AD3959"/>
    <w:rsid w:val="00AD3A9F"/>
    <w:rsid w:val="00AD4049"/>
    <w:rsid w:val="00AD4139"/>
    <w:rsid w:val="00AD47A7"/>
    <w:rsid w:val="00AD4AC4"/>
    <w:rsid w:val="00AD4B81"/>
    <w:rsid w:val="00AD4D8E"/>
    <w:rsid w:val="00AD51D2"/>
    <w:rsid w:val="00AD573E"/>
    <w:rsid w:val="00AD59F9"/>
    <w:rsid w:val="00AD5F7D"/>
    <w:rsid w:val="00AD6136"/>
    <w:rsid w:val="00AD6797"/>
    <w:rsid w:val="00AD6E49"/>
    <w:rsid w:val="00AD6EA5"/>
    <w:rsid w:val="00AD6F74"/>
    <w:rsid w:val="00AD713D"/>
    <w:rsid w:val="00AD799C"/>
    <w:rsid w:val="00AD7CE4"/>
    <w:rsid w:val="00AE036F"/>
    <w:rsid w:val="00AE0428"/>
    <w:rsid w:val="00AE048A"/>
    <w:rsid w:val="00AE0696"/>
    <w:rsid w:val="00AE1155"/>
    <w:rsid w:val="00AE116F"/>
    <w:rsid w:val="00AE14F1"/>
    <w:rsid w:val="00AE1587"/>
    <w:rsid w:val="00AE1A90"/>
    <w:rsid w:val="00AE26A7"/>
    <w:rsid w:val="00AE2831"/>
    <w:rsid w:val="00AE2B3E"/>
    <w:rsid w:val="00AE438B"/>
    <w:rsid w:val="00AE4658"/>
    <w:rsid w:val="00AE492A"/>
    <w:rsid w:val="00AE4BFC"/>
    <w:rsid w:val="00AE4EC7"/>
    <w:rsid w:val="00AE4F6D"/>
    <w:rsid w:val="00AE4FFB"/>
    <w:rsid w:val="00AE5741"/>
    <w:rsid w:val="00AE5AB7"/>
    <w:rsid w:val="00AE5C21"/>
    <w:rsid w:val="00AE5D55"/>
    <w:rsid w:val="00AE608E"/>
    <w:rsid w:val="00AE610D"/>
    <w:rsid w:val="00AE64E0"/>
    <w:rsid w:val="00AE69CB"/>
    <w:rsid w:val="00AE6C1A"/>
    <w:rsid w:val="00AE6D87"/>
    <w:rsid w:val="00AE6ECD"/>
    <w:rsid w:val="00AE6FFF"/>
    <w:rsid w:val="00AE72AC"/>
    <w:rsid w:val="00AE74B5"/>
    <w:rsid w:val="00AE7900"/>
    <w:rsid w:val="00AE79B5"/>
    <w:rsid w:val="00AE7A80"/>
    <w:rsid w:val="00AE7DA4"/>
    <w:rsid w:val="00AF0260"/>
    <w:rsid w:val="00AF0417"/>
    <w:rsid w:val="00AF0647"/>
    <w:rsid w:val="00AF06AE"/>
    <w:rsid w:val="00AF0C38"/>
    <w:rsid w:val="00AF0CDF"/>
    <w:rsid w:val="00AF0DE4"/>
    <w:rsid w:val="00AF0E44"/>
    <w:rsid w:val="00AF0FAA"/>
    <w:rsid w:val="00AF16F5"/>
    <w:rsid w:val="00AF18FF"/>
    <w:rsid w:val="00AF1CA5"/>
    <w:rsid w:val="00AF1F64"/>
    <w:rsid w:val="00AF21F7"/>
    <w:rsid w:val="00AF2313"/>
    <w:rsid w:val="00AF256D"/>
    <w:rsid w:val="00AF2603"/>
    <w:rsid w:val="00AF2621"/>
    <w:rsid w:val="00AF2A28"/>
    <w:rsid w:val="00AF308E"/>
    <w:rsid w:val="00AF316E"/>
    <w:rsid w:val="00AF320C"/>
    <w:rsid w:val="00AF367B"/>
    <w:rsid w:val="00AF38EA"/>
    <w:rsid w:val="00AF39ED"/>
    <w:rsid w:val="00AF3B1F"/>
    <w:rsid w:val="00AF413C"/>
    <w:rsid w:val="00AF423C"/>
    <w:rsid w:val="00AF4489"/>
    <w:rsid w:val="00AF4C6D"/>
    <w:rsid w:val="00AF4E28"/>
    <w:rsid w:val="00AF4E60"/>
    <w:rsid w:val="00AF58A4"/>
    <w:rsid w:val="00AF59C8"/>
    <w:rsid w:val="00AF661A"/>
    <w:rsid w:val="00AF682C"/>
    <w:rsid w:val="00AF6FF4"/>
    <w:rsid w:val="00AF7056"/>
    <w:rsid w:val="00AF77C9"/>
    <w:rsid w:val="00AF7D14"/>
    <w:rsid w:val="00B0007B"/>
    <w:rsid w:val="00B000D8"/>
    <w:rsid w:val="00B001DF"/>
    <w:rsid w:val="00B004E6"/>
    <w:rsid w:val="00B00667"/>
    <w:rsid w:val="00B00A3E"/>
    <w:rsid w:val="00B00AED"/>
    <w:rsid w:val="00B00C33"/>
    <w:rsid w:val="00B00C5C"/>
    <w:rsid w:val="00B00E8F"/>
    <w:rsid w:val="00B0101B"/>
    <w:rsid w:val="00B010E0"/>
    <w:rsid w:val="00B0122C"/>
    <w:rsid w:val="00B016FF"/>
    <w:rsid w:val="00B02437"/>
    <w:rsid w:val="00B02F20"/>
    <w:rsid w:val="00B03A19"/>
    <w:rsid w:val="00B03C3E"/>
    <w:rsid w:val="00B03D32"/>
    <w:rsid w:val="00B04135"/>
    <w:rsid w:val="00B048DB"/>
    <w:rsid w:val="00B04DC2"/>
    <w:rsid w:val="00B0504F"/>
    <w:rsid w:val="00B0511F"/>
    <w:rsid w:val="00B05316"/>
    <w:rsid w:val="00B05388"/>
    <w:rsid w:val="00B05467"/>
    <w:rsid w:val="00B059A9"/>
    <w:rsid w:val="00B06733"/>
    <w:rsid w:val="00B07DE1"/>
    <w:rsid w:val="00B07E68"/>
    <w:rsid w:val="00B07ED3"/>
    <w:rsid w:val="00B102FA"/>
    <w:rsid w:val="00B1071D"/>
    <w:rsid w:val="00B10F4D"/>
    <w:rsid w:val="00B1122A"/>
    <w:rsid w:val="00B112AC"/>
    <w:rsid w:val="00B1168F"/>
    <w:rsid w:val="00B1199B"/>
    <w:rsid w:val="00B11AB0"/>
    <w:rsid w:val="00B11BCB"/>
    <w:rsid w:val="00B12319"/>
    <w:rsid w:val="00B12C6E"/>
    <w:rsid w:val="00B13B2B"/>
    <w:rsid w:val="00B13C3F"/>
    <w:rsid w:val="00B13D58"/>
    <w:rsid w:val="00B13EE0"/>
    <w:rsid w:val="00B13FB0"/>
    <w:rsid w:val="00B144BD"/>
    <w:rsid w:val="00B14879"/>
    <w:rsid w:val="00B14EEF"/>
    <w:rsid w:val="00B14FD9"/>
    <w:rsid w:val="00B15240"/>
    <w:rsid w:val="00B153D0"/>
    <w:rsid w:val="00B1576D"/>
    <w:rsid w:val="00B1591A"/>
    <w:rsid w:val="00B15F66"/>
    <w:rsid w:val="00B16189"/>
    <w:rsid w:val="00B163F5"/>
    <w:rsid w:val="00B166E7"/>
    <w:rsid w:val="00B16898"/>
    <w:rsid w:val="00B16A39"/>
    <w:rsid w:val="00B16D1C"/>
    <w:rsid w:val="00B16E03"/>
    <w:rsid w:val="00B16F74"/>
    <w:rsid w:val="00B179F9"/>
    <w:rsid w:val="00B17B80"/>
    <w:rsid w:val="00B17D53"/>
    <w:rsid w:val="00B17D7F"/>
    <w:rsid w:val="00B2058F"/>
    <w:rsid w:val="00B20D54"/>
    <w:rsid w:val="00B213E6"/>
    <w:rsid w:val="00B21BC1"/>
    <w:rsid w:val="00B21C32"/>
    <w:rsid w:val="00B2202D"/>
    <w:rsid w:val="00B224A6"/>
    <w:rsid w:val="00B22555"/>
    <w:rsid w:val="00B229C0"/>
    <w:rsid w:val="00B22BAB"/>
    <w:rsid w:val="00B234ED"/>
    <w:rsid w:val="00B241B9"/>
    <w:rsid w:val="00B24D16"/>
    <w:rsid w:val="00B25486"/>
    <w:rsid w:val="00B259A4"/>
    <w:rsid w:val="00B25D7F"/>
    <w:rsid w:val="00B25FBA"/>
    <w:rsid w:val="00B26CEA"/>
    <w:rsid w:val="00B273EC"/>
    <w:rsid w:val="00B27934"/>
    <w:rsid w:val="00B27F53"/>
    <w:rsid w:val="00B27FA1"/>
    <w:rsid w:val="00B307DB"/>
    <w:rsid w:val="00B3089B"/>
    <w:rsid w:val="00B30B4F"/>
    <w:rsid w:val="00B30DE6"/>
    <w:rsid w:val="00B31343"/>
    <w:rsid w:val="00B317D8"/>
    <w:rsid w:val="00B31F27"/>
    <w:rsid w:val="00B32979"/>
    <w:rsid w:val="00B32BBE"/>
    <w:rsid w:val="00B33F6E"/>
    <w:rsid w:val="00B34186"/>
    <w:rsid w:val="00B34761"/>
    <w:rsid w:val="00B3490E"/>
    <w:rsid w:val="00B34A48"/>
    <w:rsid w:val="00B36112"/>
    <w:rsid w:val="00B36387"/>
    <w:rsid w:val="00B36414"/>
    <w:rsid w:val="00B36670"/>
    <w:rsid w:val="00B36AD2"/>
    <w:rsid w:val="00B37379"/>
    <w:rsid w:val="00B374C8"/>
    <w:rsid w:val="00B37873"/>
    <w:rsid w:val="00B40359"/>
    <w:rsid w:val="00B405A1"/>
    <w:rsid w:val="00B40636"/>
    <w:rsid w:val="00B40CD1"/>
    <w:rsid w:val="00B4118E"/>
    <w:rsid w:val="00B4128F"/>
    <w:rsid w:val="00B41B64"/>
    <w:rsid w:val="00B42237"/>
    <w:rsid w:val="00B422F9"/>
    <w:rsid w:val="00B42637"/>
    <w:rsid w:val="00B428C2"/>
    <w:rsid w:val="00B42E84"/>
    <w:rsid w:val="00B4303C"/>
    <w:rsid w:val="00B431B6"/>
    <w:rsid w:val="00B4399A"/>
    <w:rsid w:val="00B43B26"/>
    <w:rsid w:val="00B43E90"/>
    <w:rsid w:val="00B448B1"/>
    <w:rsid w:val="00B44FBF"/>
    <w:rsid w:val="00B45295"/>
    <w:rsid w:val="00B45D84"/>
    <w:rsid w:val="00B45DB8"/>
    <w:rsid w:val="00B4630B"/>
    <w:rsid w:val="00B46A73"/>
    <w:rsid w:val="00B46BBD"/>
    <w:rsid w:val="00B47B26"/>
    <w:rsid w:val="00B47B61"/>
    <w:rsid w:val="00B47F45"/>
    <w:rsid w:val="00B47FBC"/>
    <w:rsid w:val="00B50225"/>
    <w:rsid w:val="00B50D2D"/>
    <w:rsid w:val="00B510F0"/>
    <w:rsid w:val="00B515CB"/>
    <w:rsid w:val="00B51CED"/>
    <w:rsid w:val="00B5223B"/>
    <w:rsid w:val="00B5273A"/>
    <w:rsid w:val="00B528DF"/>
    <w:rsid w:val="00B52C7A"/>
    <w:rsid w:val="00B53288"/>
    <w:rsid w:val="00B53311"/>
    <w:rsid w:val="00B5382C"/>
    <w:rsid w:val="00B53C8C"/>
    <w:rsid w:val="00B53D47"/>
    <w:rsid w:val="00B53DE5"/>
    <w:rsid w:val="00B54188"/>
    <w:rsid w:val="00B5470F"/>
    <w:rsid w:val="00B5493D"/>
    <w:rsid w:val="00B54E7F"/>
    <w:rsid w:val="00B55132"/>
    <w:rsid w:val="00B5556B"/>
    <w:rsid w:val="00B5563F"/>
    <w:rsid w:val="00B55936"/>
    <w:rsid w:val="00B559C8"/>
    <w:rsid w:val="00B55D66"/>
    <w:rsid w:val="00B55F6D"/>
    <w:rsid w:val="00B5635E"/>
    <w:rsid w:val="00B564B8"/>
    <w:rsid w:val="00B56CB1"/>
    <w:rsid w:val="00B56D20"/>
    <w:rsid w:val="00B56D60"/>
    <w:rsid w:val="00B56D68"/>
    <w:rsid w:val="00B5741E"/>
    <w:rsid w:val="00B574CE"/>
    <w:rsid w:val="00B6027F"/>
    <w:rsid w:val="00B60500"/>
    <w:rsid w:val="00B6126D"/>
    <w:rsid w:val="00B61C38"/>
    <w:rsid w:val="00B61E2B"/>
    <w:rsid w:val="00B62279"/>
    <w:rsid w:val="00B622A5"/>
    <w:rsid w:val="00B62653"/>
    <w:rsid w:val="00B627F4"/>
    <w:rsid w:val="00B6342F"/>
    <w:rsid w:val="00B634AD"/>
    <w:rsid w:val="00B634C3"/>
    <w:rsid w:val="00B63915"/>
    <w:rsid w:val="00B63CB6"/>
    <w:rsid w:val="00B63E22"/>
    <w:rsid w:val="00B645BC"/>
    <w:rsid w:val="00B65108"/>
    <w:rsid w:val="00B66591"/>
    <w:rsid w:val="00B66F12"/>
    <w:rsid w:val="00B67BC4"/>
    <w:rsid w:val="00B67D6C"/>
    <w:rsid w:val="00B701FD"/>
    <w:rsid w:val="00B70329"/>
    <w:rsid w:val="00B70615"/>
    <w:rsid w:val="00B70C52"/>
    <w:rsid w:val="00B710EC"/>
    <w:rsid w:val="00B714CE"/>
    <w:rsid w:val="00B71A1C"/>
    <w:rsid w:val="00B71C72"/>
    <w:rsid w:val="00B727B3"/>
    <w:rsid w:val="00B72979"/>
    <w:rsid w:val="00B732BF"/>
    <w:rsid w:val="00B73378"/>
    <w:rsid w:val="00B734A0"/>
    <w:rsid w:val="00B73787"/>
    <w:rsid w:val="00B73908"/>
    <w:rsid w:val="00B73B1F"/>
    <w:rsid w:val="00B73BB4"/>
    <w:rsid w:val="00B73BDA"/>
    <w:rsid w:val="00B73FF6"/>
    <w:rsid w:val="00B749D2"/>
    <w:rsid w:val="00B75123"/>
    <w:rsid w:val="00B759C8"/>
    <w:rsid w:val="00B76499"/>
    <w:rsid w:val="00B76736"/>
    <w:rsid w:val="00B767DF"/>
    <w:rsid w:val="00B76C91"/>
    <w:rsid w:val="00B76CD9"/>
    <w:rsid w:val="00B76E2D"/>
    <w:rsid w:val="00B771C0"/>
    <w:rsid w:val="00B77CE6"/>
    <w:rsid w:val="00B77F8E"/>
    <w:rsid w:val="00B804D4"/>
    <w:rsid w:val="00B8058C"/>
    <w:rsid w:val="00B8071F"/>
    <w:rsid w:val="00B81E51"/>
    <w:rsid w:val="00B82095"/>
    <w:rsid w:val="00B82206"/>
    <w:rsid w:val="00B830EE"/>
    <w:rsid w:val="00B83148"/>
    <w:rsid w:val="00B8351E"/>
    <w:rsid w:val="00B83B1B"/>
    <w:rsid w:val="00B840CC"/>
    <w:rsid w:val="00B843E0"/>
    <w:rsid w:val="00B845E6"/>
    <w:rsid w:val="00B8481A"/>
    <w:rsid w:val="00B84898"/>
    <w:rsid w:val="00B852A6"/>
    <w:rsid w:val="00B85792"/>
    <w:rsid w:val="00B85A41"/>
    <w:rsid w:val="00B861A7"/>
    <w:rsid w:val="00B8655C"/>
    <w:rsid w:val="00B867AD"/>
    <w:rsid w:val="00B871AD"/>
    <w:rsid w:val="00B872C3"/>
    <w:rsid w:val="00B87BCC"/>
    <w:rsid w:val="00B87E2B"/>
    <w:rsid w:val="00B903CF"/>
    <w:rsid w:val="00B90BE9"/>
    <w:rsid w:val="00B91A92"/>
    <w:rsid w:val="00B92397"/>
    <w:rsid w:val="00B92EB7"/>
    <w:rsid w:val="00B933F6"/>
    <w:rsid w:val="00B935E3"/>
    <w:rsid w:val="00B94D9C"/>
    <w:rsid w:val="00B95295"/>
    <w:rsid w:val="00B95AF8"/>
    <w:rsid w:val="00B95D4B"/>
    <w:rsid w:val="00B96A06"/>
    <w:rsid w:val="00B96E6D"/>
    <w:rsid w:val="00B972E0"/>
    <w:rsid w:val="00B97568"/>
    <w:rsid w:val="00BA00DC"/>
    <w:rsid w:val="00BA0227"/>
    <w:rsid w:val="00BA04E9"/>
    <w:rsid w:val="00BA0D6A"/>
    <w:rsid w:val="00BA0DFB"/>
    <w:rsid w:val="00BA1341"/>
    <w:rsid w:val="00BA1342"/>
    <w:rsid w:val="00BA1436"/>
    <w:rsid w:val="00BA1C13"/>
    <w:rsid w:val="00BA2298"/>
    <w:rsid w:val="00BA2403"/>
    <w:rsid w:val="00BA26CF"/>
    <w:rsid w:val="00BA26ED"/>
    <w:rsid w:val="00BA2B42"/>
    <w:rsid w:val="00BA3A90"/>
    <w:rsid w:val="00BA3CE3"/>
    <w:rsid w:val="00BA40BD"/>
    <w:rsid w:val="00BA4871"/>
    <w:rsid w:val="00BA4B7D"/>
    <w:rsid w:val="00BA54A3"/>
    <w:rsid w:val="00BA55EE"/>
    <w:rsid w:val="00BA568F"/>
    <w:rsid w:val="00BA5701"/>
    <w:rsid w:val="00BA618C"/>
    <w:rsid w:val="00BA647E"/>
    <w:rsid w:val="00BA6505"/>
    <w:rsid w:val="00BA6577"/>
    <w:rsid w:val="00BA699B"/>
    <w:rsid w:val="00BA6D33"/>
    <w:rsid w:val="00BA7663"/>
    <w:rsid w:val="00BA7A7F"/>
    <w:rsid w:val="00BA7D5C"/>
    <w:rsid w:val="00BB0AEE"/>
    <w:rsid w:val="00BB0F8E"/>
    <w:rsid w:val="00BB11C4"/>
    <w:rsid w:val="00BB28D1"/>
    <w:rsid w:val="00BB293C"/>
    <w:rsid w:val="00BB2A40"/>
    <w:rsid w:val="00BB32E1"/>
    <w:rsid w:val="00BB33DA"/>
    <w:rsid w:val="00BB3CA0"/>
    <w:rsid w:val="00BB4024"/>
    <w:rsid w:val="00BB4070"/>
    <w:rsid w:val="00BB407B"/>
    <w:rsid w:val="00BB420D"/>
    <w:rsid w:val="00BB46AB"/>
    <w:rsid w:val="00BB4B82"/>
    <w:rsid w:val="00BB5DBD"/>
    <w:rsid w:val="00BB5F0E"/>
    <w:rsid w:val="00BB6009"/>
    <w:rsid w:val="00BB6050"/>
    <w:rsid w:val="00BB61EB"/>
    <w:rsid w:val="00BB6698"/>
    <w:rsid w:val="00BB66B1"/>
    <w:rsid w:val="00BB6B04"/>
    <w:rsid w:val="00BB734A"/>
    <w:rsid w:val="00BB7691"/>
    <w:rsid w:val="00BB7BF9"/>
    <w:rsid w:val="00BC00D3"/>
    <w:rsid w:val="00BC0257"/>
    <w:rsid w:val="00BC05EE"/>
    <w:rsid w:val="00BC08D3"/>
    <w:rsid w:val="00BC0AD9"/>
    <w:rsid w:val="00BC0D6E"/>
    <w:rsid w:val="00BC0E72"/>
    <w:rsid w:val="00BC1453"/>
    <w:rsid w:val="00BC23B6"/>
    <w:rsid w:val="00BC2665"/>
    <w:rsid w:val="00BC26F7"/>
    <w:rsid w:val="00BC2E1F"/>
    <w:rsid w:val="00BC3061"/>
    <w:rsid w:val="00BC34F2"/>
    <w:rsid w:val="00BC3B4B"/>
    <w:rsid w:val="00BC3D41"/>
    <w:rsid w:val="00BC4FD4"/>
    <w:rsid w:val="00BC580C"/>
    <w:rsid w:val="00BC5E2F"/>
    <w:rsid w:val="00BC65FD"/>
    <w:rsid w:val="00BC6859"/>
    <w:rsid w:val="00BC6CBE"/>
    <w:rsid w:val="00BC6E5E"/>
    <w:rsid w:val="00BC6F42"/>
    <w:rsid w:val="00BC7A3F"/>
    <w:rsid w:val="00BC7B2E"/>
    <w:rsid w:val="00BD05F5"/>
    <w:rsid w:val="00BD0ACA"/>
    <w:rsid w:val="00BD1369"/>
    <w:rsid w:val="00BD15E9"/>
    <w:rsid w:val="00BD16C9"/>
    <w:rsid w:val="00BD18A7"/>
    <w:rsid w:val="00BD1A5B"/>
    <w:rsid w:val="00BD27AE"/>
    <w:rsid w:val="00BD3166"/>
    <w:rsid w:val="00BD32EA"/>
    <w:rsid w:val="00BD3376"/>
    <w:rsid w:val="00BD3741"/>
    <w:rsid w:val="00BD39A4"/>
    <w:rsid w:val="00BD40C3"/>
    <w:rsid w:val="00BD414F"/>
    <w:rsid w:val="00BD4666"/>
    <w:rsid w:val="00BD47F4"/>
    <w:rsid w:val="00BD4A82"/>
    <w:rsid w:val="00BD4C0D"/>
    <w:rsid w:val="00BD4F8B"/>
    <w:rsid w:val="00BD53C2"/>
    <w:rsid w:val="00BD591A"/>
    <w:rsid w:val="00BD5B37"/>
    <w:rsid w:val="00BD5B4D"/>
    <w:rsid w:val="00BD5CA9"/>
    <w:rsid w:val="00BD5D64"/>
    <w:rsid w:val="00BD6236"/>
    <w:rsid w:val="00BD654E"/>
    <w:rsid w:val="00BD6AB0"/>
    <w:rsid w:val="00BD6B70"/>
    <w:rsid w:val="00BD6D37"/>
    <w:rsid w:val="00BD6DED"/>
    <w:rsid w:val="00BD6EFA"/>
    <w:rsid w:val="00BD700C"/>
    <w:rsid w:val="00BD7254"/>
    <w:rsid w:val="00BD73BB"/>
    <w:rsid w:val="00BE0801"/>
    <w:rsid w:val="00BE08DD"/>
    <w:rsid w:val="00BE1FC9"/>
    <w:rsid w:val="00BE24D6"/>
    <w:rsid w:val="00BE25BD"/>
    <w:rsid w:val="00BE29D7"/>
    <w:rsid w:val="00BE2AC1"/>
    <w:rsid w:val="00BE2C6C"/>
    <w:rsid w:val="00BE3962"/>
    <w:rsid w:val="00BE4580"/>
    <w:rsid w:val="00BE48F9"/>
    <w:rsid w:val="00BE4F1B"/>
    <w:rsid w:val="00BE54D9"/>
    <w:rsid w:val="00BE54F0"/>
    <w:rsid w:val="00BE554B"/>
    <w:rsid w:val="00BE5C37"/>
    <w:rsid w:val="00BE6136"/>
    <w:rsid w:val="00BE619C"/>
    <w:rsid w:val="00BE638F"/>
    <w:rsid w:val="00BE6677"/>
    <w:rsid w:val="00BE68EB"/>
    <w:rsid w:val="00BE6E9C"/>
    <w:rsid w:val="00BE7119"/>
    <w:rsid w:val="00BE782F"/>
    <w:rsid w:val="00BE7A19"/>
    <w:rsid w:val="00BE7AA7"/>
    <w:rsid w:val="00BE7CB7"/>
    <w:rsid w:val="00BE7D6D"/>
    <w:rsid w:val="00BF01A0"/>
    <w:rsid w:val="00BF09D0"/>
    <w:rsid w:val="00BF0D75"/>
    <w:rsid w:val="00BF1001"/>
    <w:rsid w:val="00BF129E"/>
    <w:rsid w:val="00BF1753"/>
    <w:rsid w:val="00BF1CB3"/>
    <w:rsid w:val="00BF2148"/>
    <w:rsid w:val="00BF21EE"/>
    <w:rsid w:val="00BF23A9"/>
    <w:rsid w:val="00BF23EA"/>
    <w:rsid w:val="00BF23F8"/>
    <w:rsid w:val="00BF294B"/>
    <w:rsid w:val="00BF2E5D"/>
    <w:rsid w:val="00BF35BC"/>
    <w:rsid w:val="00BF36D7"/>
    <w:rsid w:val="00BF36EC"/>
    <w:rsid w:val="00BF376A"/>
    <w:rsid w:val="00BF4085"/>
    <w:rsid w:val="00BF49A1"/>
    <w:rsid w:val="00BF505F"/>
    <w:rsid w:val="00BF5079"/>
    <w:rsid w:val="00BF5111"/>
    <w:rsid w:val="00BF5141"/>
    <w:rsid w:val="00BF5269"/>
    <w:rsid w:val="00BF535E"/>
    <w:rsid w:val="00BF592F"/>
    <w:rsid w:val="00BF5B94"/>
    <w:rsid w:val="00BF5F4A"/>
    <w:rsid w:val="00BF5F54"/>
    <w:rsid w:val="00BF61E3"/>
    <w:rsid w:val="00BF69EF"/>
    <w:rsid w:val="00BF6C57"/>
    <w:rsid w:val="00BF70BB"/>
    <w:rsid w:val="00BF7183"/>
    <w:rsid w:val="00BF745D"/>
    <w:rsid w:val="00BF7B77"/>
    <w:rsid w:val="00BF7B91"/>
    <w:rsid w:val="00C00938"/>
    <w:rsid w:val="00C0109E"/>
    <w:rsid w:val="00C01286"/>
    <w:rsid w:val="00C024D4"/>
    <w:rsid w:val="00C027A4"/>
    <w:rsid w:val="00C02824"/>
    <w:rsid w:val="00C02881"/>
    <w:rsid w:val="00C03576"/>
    <w:rsid w:val="00C035F1"/>
    <w:rsid w:val="00C03621"/>
    <w:rsid w:val="00C04161"/>
    <w:rsid w:val="00C04B28"/>
    <w:rsid w:val="00C04DE0"/>
    <w:rsid w:val="00C04F82"/>
    <w:rsid w:val="00C051C9"/>
    <w:rsid w:val="00C05377"/>
    <w:rsid w:val="00C05553"/>
    <w:rsid w:val="00C0625F"/>
    <w:rsid w:val="00C06397"/>
    <w:rsid w:val="00C063F6"/>
    <w:rsid w:val="00C06935"/>
    <w:rsid w:val="00C06E58"/>
    <w:rsid w:val="00C06F82"/>
    <w:rsid w:val="00C0742E"/>
    <w:rsid w:val="00C07B49"/>
    <w:rsid w:val="00C07F3A"/>
    <w:rsid w:val="00C10519"/>
    <w:rsid w:val="00C10B73"/>
    <w:rsid w:val="00C111A9"/>
    <w:rsid w:val="00C114B1"/>
    <w:rsid w:val="00C11933"/>
    <w:rsid w:val="00C1195F"/>
    <w:rsid w:val="00C11B66"/>
    <w:rsid w:val="00C1219E"/>
    <w:rsid w:val="00C12396"/>
    <w:rsid w:val="00C126F8"/>
    <w:rsid w:val="00C12810"/>
    <w:rsid w:val="00C12B95"/>
    <w:rsid w:val="00C12FE8"/>
    <w:rsid w:val="00C130F0"/>
    <w:rsid w:val="00C142AE"/>
    <w:rsid w:val="00C14301"/>
    <w:rsid w:val="00C143D5"/>
    <w:rsid w:val="00C1453F"/>
    <w:rsid w:val="00C14BA7"/>
    <w:rsid w:val="00C14C2B"/>
    <w:rsid w:val="00C14C43"/>
    <w:rsid w:val="00C15C93"/>
    <w:rsid w:val="00C15E6F"/>
    <w:rsid w:val="00C16B4D"/>
    <w:rsid w:val="00C16E3E"/>
    <w:rsid w:val="00C170A5"/>
    <w:rsid w:val="00C1751B"/>
    <w:rsid w:val="00C1777E"/>
    <w:rsid w:val="00C17BAD"/>
    <w:rsid w:val="00C17FDF"/>
    <w:rsid w:val="00C203CE"/>
    <w:rsid w:val="00C21314"/>
    <w:rsid w:val="00C216C4"/>
    <w:rsid w:val="00C21752"/>
    <w:rsid w:val="00C219BA"/>
    <w:rsid w:val="00C219E7"/>
    <w:rsid w:val="00C21BF3"/>
    <w:rsid w:val="00C229AD"/>
    <w:rsid w:val="00C22CA2"/>
    <w:rsid w:val="00C23145"/>
    <w:rsid w:val="00C2361F"/>
    <w:rsid w:val="00C237B9"/>
    <w:rsid w:val="00C23844"/>
    <w:rsid w:val="00C23C09"/>
    <w:rsid w:val="00C23CA6"/>
    <w:rsid w:val="00C2482E"/>
    <w:rsid w:val="00C2493F"/>
    <w:rsid w:val="00C24ED8"/>
    <w:rsid w:val="00C25D8C"/>
    <w:rsid w:val="00C25FED"/>
    <w:rsid w:val="00C26466"/>
    <w:rsid w:val="00C26C40"/>
    <w:rsid w:val="00C26CE6"/>
    <w:rsid w:val="00C270E9"/>
    <w:rsid w:val="00C27235"/>
    <w:rsid w:val="00C30246"/>
    <w:rsid w:val="00C31326"/>
    <w:rsid w:val="00C31BAD"/>
    <w:rsid w:val="00C32082"/>
    <w:rsid w:val="00C3219F"/>
    <w:rsid w:val="00C328AB"/>
    <w:rsid w:val="00C32EB6"/>
    <w:rsid w:val="00C33799"/>
    <w:rsid w:val="00C33890"/>
    <w:rsid w:val="00C33940"/>
    <w:rsid w:val="00C3402B"/>
    <w:rsid w:val="00C34440"/>
    <w:rsid w:val="00C34496"/>
    <w:rsid w:val="00C34525"/>
    <w:rsid w:val="00C34844"/>
    <w:rsid w:val="00C35688"/>
    <w:rsid w:val="00C3578B"/>
    <w:rsid w:val="00C35BA6"/>
    <w:rsid w:val="00C35F09"/>
    <w:rsid w:val="00C3627B"/>
    <w:rsid w:val="00C3663C"/>
    <w:rsid w:val="00C36F28"/>
    <w:rsid w:val="00C37493"/>
    <w:rsid w:val="00C3777D"/>
    <w:rsid w:val="00C37C9C"/>
    <w:rsid w:val="00C37F8D"/>
    <w:rsid w:val="00C40165"/>
    <w:rsid w:val="00C403B2"/>
    <w:rsid w:val="00C4086F"/>
    <w:rsid w:val="00C41351"/>
    <w:rsid w:val="00C41427"/>
    <w:rsid w:val="00C41A3D"/>
    <w:rsid w:val="00C41C02"/>
    <w:rsid w:val="00C432E7"/>
    <w:rsid w:val="00C433AA"/>
    <w:rsid w:val="00C4358E"/>
    <w:rsid w:val="00C435F8"/>
    <w:rsid w:val="00C43835"/>
    <w:rsid w:val="00C4391F"/>
    <w:rsid w:val="00C44050"/>
    <w:rsid w:val="00C44140"/>
    <w:rsid w:val="00C44542"/>
    <w:rsid w:val="00C44622"/>
    <w:rsid w:val="00C44796"/>
    <w:rsid w:val="00C4504F"/>
    <w:rsid w:val="00C45616"/>
    <w:rsid w:val="00C45768"/>
    <w:rsid w:val="00C45D3A"/>
    <w:rsid w:val="00C45F7E"/>
    <w:rsid w:val="00C46B13"/>
    <w:rsid w:val="00C471BF"/>
    <w:rsid w:val="00C475CC"/>
    <w:rsid w:val="00C47674"/>
    <w:rsid w:val="00C47C46"/>
    <w:rsid w:val="00C47E15"/>
    <w:rsid w:val="00C50518"/>
    <w:rsid w:val="00C50E23"/>
    <w:rsid w:val="00C50F40"/>
    <w:rsid w:val="00C5128A"/>
    <w:rsid w:val="00C51395"/>
    <w:rsid w:val="00C51440"/>
    <w:rsid w:val="00C51B2F"/>
    <w:rsid w:val="00C51B5B"/>
    <w:rsid w:val="00C51EDD"/>
    <w:rsid w:val="00C5213F"/>
    <w:rsid w:val="00C52CAB"/>
    <w:rsid w:val="00C53091"/>
    <w:rsid w:val="00C53590"/>
    <w:rsid w:val="00C5380C"/>
    <w:rsid w:val="00C53859"/>
    <w:rsid w:val="00C53F30"/>
    <w:rsid w:val="00C53F49"/>
    <w:rsid w:val="00C54401"/>
    <w:rsid w:val="00C544F6"/>
    <w:rsid w:val="00C54580"/>
    <w:rsid w:val="00C54591"/>
    <w:rsid w:val="00C551C8"/>
    <w:rsid w:val="00C5529D"/>
    <w:rsid w:val="00C55AAE"/>
    <w:rsid w:val="00C55C9C"/>
    <w:rsid w:val="00C55EBB"/>
    <w:rsid w:val="00C563F8"/>
    <w:rsid w:val="00C569AF"/>
    <w:rsid w:val="00C56FCD"/>
    <w:rsid w:val="00C5709F"/>
    <w:rsid w:val="00C576CF"/>
    <w:rsid w:val="00C60F28"/>
    <w:rsid w:val="00C615A4"/>
    <w:rsid w:val="00C61646"/>
    <w:rsid w:val="00C6180A"/>
    <w:rsid w:val="00C618EE"/>
    <w:rsid w:val="00C61D1D"/>
    <w:rsid w:val="00C61DFE"/>
    <w:rsid w:val="00C621A8"/>
    <w:rsid w:val="00C625A4"/>
    <w:rsid w:val="00C62FAB"/>
    <w:rsid w:val="00C63126"/>
    <w:rsid w:val="00C636E3"/>
    <w:rsid w:val="00C639EC"/>
    <w:rsid w:val="00C63C2C"/>
    <w:rsid w:val="00C63C77"/>
    <w:rsid w:val="00C64487"/>
    <w:rsid w:val="00C64F45"/>
    <w:rsid w:val="00C65478"/>
    <w:rsid w:val="00C65B51"/>
    <w:rsid w:val="00C65F61"/>
    <w:rsid w:val="00C66208"/>
    <w:rsid w:val="00C666F8"/>
    <w:rsid w:val="00C66922"/>
    <w:rsid w:val="00C66FE9"/>
    <w:rsid w:val="00C67D57"/>
    <w:rsid w:val="00C67FE9"/>
    <w:rsid w:val="00C703CC"/>
    <w:rsid w:val="00C7110B"/>
    <w:rsid w:val="00C716A9"/>
    <w:rsid w:val="00C71B09"/>
    <w:rsid w:val="00C71EEF"/>
    <w:rsid w:val="00C72135"/>
    <w:rsid w:val="00C7247B"/>
    <w:rsid w:val="00C72629"/>
    <w:rsid w:val="00C72786"/>
    <w:rsid w:val="00C72A11"/>
    <w:rsid w:val="00C72B43"/>
    <w:rsid w:val="00C7318B"/>
    <w:rsid w:val="00C731BC"/>
    <w:rsid w:val="00C734BD"/>
    <w:rsid w:val="00C73812"/>
    <w:rsid w:val="00C73C9A"/>
    <w:rsid w:val="00C745A4"/>
    <w:rsid w:val="00C7472B"/>
    <w:rsid w:val="00C74777"/>
    <w:rsid w:val="00C747A2"/>
    <w:rsid w:val="00C748D8"/>
    <w:rsid w:val="00C74B22"/>
    <w:rsid w:val="00C75FDC"/>
    <w:rsid w:val="00C76090"/>
    <w:rsid w:val="00C77218"/>
    <w:rsid w:val="00C774EB"/>
    <w:rsid w:val="00C77D6C"/>
    <w:rsid w:val="00C8014E"/>
    <w:rsid w:val="00C802E1"/>
    <w:rsid w:val="00C80570"/>
    <w:rsid w:val="00C80703"/>
    <w:rsid w:val="00C81675"/>
    <w:rsid w:val="00C81699"/>
    <w:rsid w:val="00C81E76"/>
    <w:rsid w:val="00C82750"/>
    <w:rsid w:val="00C827F6"/>
    <w:rsid w:val="00C82F30"/>
    <w:rsid w:val="00C832B4"/>
    <w:rsid w:val="00C835E5"/>
    <w:rsid w:val="00C840F5"/>
    <w:rsid w:val="00C843DA"/>
    <w:rsid w:val="00C849A0"/>
    <w:rsid w:val="00C84B32"/>
    <w:rsid w:val="00C85097"/>
    <w:rsid w:val="00C851F8"/>
    <w:rsid w:val="00C85403"/>
    <w:rsid w:val="00C85A09"/>
    <w:rsid w:val="00C865C6"/>
    <w:rsid w:val="00C86A6C"/>
    <w:rsid w:val="00C86AFE"/>
    <w:rsid w:val="00C86EF9"/>
    <w:rsid w:val="00C87861"/>
    <w:rsid w:val="00C879AA"/>
    <w:rsid w:val="00C87B63"/>
    <w:rsid w:val="00C87F86"/>
    <w:rsid w:val="00C90369"/>
    <w:rsid w:val="00C90D36"/>
    <w:rsid w:val="00C9164A"/>
    <w:rsid w:val="00C91A08"/>
    <w:rsid w:val="00C920E9"/>
    <w:rsid w:val="00C921B9"/>
    <w:rsid w:val="00C9232A"/>
    <w:rsid w:val="00C9233E"/>
    <w:rsid w:val="00C9235D"/>
    <w:rsid w:val="00C92CC3"/>
    <w:rsid w:val="00C92E8F"/>
    <w:rsid w:val="00C932AB"/>
    <w:rsid w:val="00C934D5"/>
    <w:rsid w:val="00C9390B"/>
    <w:rsid w:val="00C939F4"/>
    <w:rsid w:val="00C93BB1"/>
    <w:rsid w:val="00C93C43"/>
    <w:rsid w:val="00C93E75"/>
    <w:rsid w:val="00C94276"/>
    <w:rsid w:val="00C94F31"/>
    <w:rsid w:val="00C95133"/>
    <w:rsid w:val="00C954C7"/>
    <w:rsid w:val="00C95B07"/>
    <w:rsid w:val="00C962A1"/>
    <w:rsid w:val="00C9698C"/>
    <w:rsid w:val="00C96C8B"/>
    <w:rsid w:val="00C96FF4"/>
    <w:rsid w:val="00C97129"/>
    <w:rsid w:val="00C97250"/>
    <w:rsid w:val="00C97525"/>
    <w:rsid w:val="00C97E4B"/>
    <w:rsid w:val="00CA0200"/>
    <w:rsid w:val="00CA02AB"/>
    <w:rsid w:val="00CA052B"/>
    <w:rsid w:val="00CA0645"/>
    <w:rsid w:val="00CA0677"/>
    <w:rsid w:val="00CA0C52"/>
    <w:rsid w:val="00CA11D5"/>
    <w:rsid w:val="00CA19C7"/>
    <w:rsid w:val="00CA1A7A"/>
    <w:rsid w:val="00CA1B6D"/>
    <w:rsid w:val="00CA1E5B"/>
    <w:rsid w:val="00CA1E6E"/>
    <w:rsid w:val="00CA23E3"/>
    <w:rsid w:val="00CA29EA"/>
    <w:rsid w:val="00CA33C2"/>
    <w:rsid w:val="00CA3625"/>
    <w:rsid w:val="00CA3D1C"/>
    <w:rsid w:val="00CA3D57"/>
    <w:rsid w:val="00CA46CA"/>
    <w:rsid w:val="00CA4712"/>
    <w:rsid w:val="00CA4721"/>
    <w:rsid w:val="00CA4974"/>
    <w:rsid w:val="00CA4C7B"/>
    <w:rsid w:val="00CA4D94"/>
    <w:rsid w:val="00CA5053"/>
    <w:rsid w:val="00CA6157"/>
    <w:rsid w:val="00CA6877"/>
    <w:rsid w:val="00CA6B41"/>
    <w:rsid w:val="00CA6B47"/>
    <w:rsid w:val="00CA71CE"/>
    <w:rsid w:val="00CA79BB"/>
    <w:rsid w:val="00CB006A"/>
    <w:rsid w:val="00CB07BE"/>
    <w:rsid w:val="00CB0F41"/>
    <w:rsid w:val="00CB12C8"/>
    <w:rsid w:val="00CB15C7"/>
    <w:rsid w:val="00CB17C6"/>
    <w:rsid w:val="00CB19E9"/>
    <w:rsid w:val="00CB2066"/>
    <w:rsid w:val="00CB20F7"/>
    <w:rsid w:val="00CB29B4"/>
    <w:rsid w:val="00CB2BCE"/>
    <w:rsid w:val="00CB2F29"/>
    <w:rsid w:val="00CB3798"/>
    <w:rsid w:val="00CB3A5E"/>
    <w:rsid w:val="00CB3C71"/>
    <w:rsid w:val="00CB412A"/>
    <w:rsid w:val="00CB4204"/>
    <w:rsid w:val="00CB4D99"/>
    <w:rsid w:val="00CB501C"/>
    <w:rsid w:val="00CB504E"/>
    <w:rsid w:val="00CB55EC"/>
    <w:rsid w:val="00CB5747"/>
    <w:rsid w:val="00CB5BB6"/>
    <w:rsid w:val="00CB5C45"/>
    <w:rsid w:val="00CB61D9"/>
    <w:rsid w:val="00CB6276"/>
    <w:rsid w:val="00CB62CA"/>
    <w:rsid w:val="00CB6394"/>
    <w:rsid w:val="00CB6CC6"/>
    <w:rsid w:val="00CB71C8"/>
    <w:rsid w:val="00CB79B9"/>
    <w:rsid w:val="00CB7C71"/>
    <w:rsid w:val="00CC012C"/>
    <w:rsid w:val="00CC0598"/>
    <w:rsid w:val="00CC07B8"/>
    <w:rsid w:val="00CC0DD7"/>
    <w:rsid w:val="00CC1803"/>
    <w:rsid w:val="00CC197A"/>
    <w:rsid w:val="00CC1C54"/>
    <w:rsid w:val="00CC1CC1"/>
    <w:rsid w:val="00CC1E3C"/>
    <w:rsid w:val="00CC1E88"/>
    <w:rsid w:val="00CC25A9"/>
    <w:rsid w:val="00CC26D4"/>
    <w:rsid w:val="00CC2732"/>
    <w:rsid w:val="00CC277C"/>
    <w:rsid w:val="00CC2907"/>
    <w:rsid w:val="00CC44A7"/>
    <w:rsid w:val="00CC45DA"/>
    <w:rsid w:val="00CC4BDF"/>
    <w:rsid w:val="00CC5921"/>
    <w:rsid w:val="00CC5D98"/>
    <w:rsid w:val="00CC5E8A"/>
    <w:rsid w:val="00CC6CB0"/>
    <w:rsid w:val="00CC6D0B"/>
    <w:rsid w:val="00CC6D0F"/>
    <w:rsid w:val="00CC70A8"/>
    <w:rsid w:val="00CC7257"/>
    <w:rsid w:val="00CC72EE"/>
    <w:rsid w:val="00CC7457"/>
    <w:rsid w:val="00CC7817"/>
    <w:rsid w:val="00CC7B74"/>
    <w:rsid w:val="00CC7EE6"/>
    <w:rsid w:val="00CC7F1E"/>
    <w:rsid w:val="00CD0EA8"/>
    <w:rsid w:val="00CD129C"/>
    <w:rsid w:val="00CD1AC2"/>
    <w:rsid w:val="00CD1C64"/>
    <w:rsid w:val="00CD1E43"/>
    <w:rsid w:val="00CD26C8"/>
    <w:rsid w:val="00CD2759"/>
    <w:rsid w:val="00CD29F2"/>
    <w:rsid w:val="00CD2E42"/>
    <w:rsid w:val="00CD36F3"/>
    <w:rsid w:val="00CD3F51"/>
    <w:rsid w:val="00CD41A1"/>
    <w:rsid w:val="00CD4284"/>
    <w:rsid w:val="00CD4C31"/>
    <w:rsid w:val="00CD4D01"/>
    <w:rsid w:val="00CD4FFC"/>
    <w:rsid w:val="00CD54F6"/>
    <w:rsid w:val="00CD5AAA"/>
    <w:rsid w:val="00CD78B1"/>
    <w:rsid w:val="00CE02FD"/>
    <w:rsid w:val="00CE050A"/>
    <w:rsid w:val="00CE0B27"/>
    <w:rsid w:val="00CE0B7B"/>
    <w:rsid w:val="00CE0E0E"/>
    <w:rsid w:val="00CE1345"/>
    <w:rsid w:val="00CE15B6"/>
    <w:rsid w:val="00CE1910"/>
    <w:rsid w:val="00CE19F6"/>
    <w:rsid w:val="00CE1E96"/>
    <w:rsid w:val="00CE1EC8"/>
    <w:rsid w:val="00CE2074"/>
    <w:rsid w:val="00CE23D6"/>
    <w:rsid w:val="00CE2483"/>
    <w:rsid w:val="00CE2C74"/>
    <w:rsid w:val="00CE2C79"/>
    <w:rsid w:val="00CE30F3"/>
    <w:rsid w:val="00CE3133"/>
    <w:rsid w:val="00CE3DB0"/>
    <w:rsid w:val="00CE3DEF"/>
    <w:rsid w:val="00CE40DC"/>
    <w:rsid w:val="00CE4108"/>
    <w:rsid w:val="00CE4414"/>
    <w:rsid w:val="00CE4422"/>
    <w:rsid w:val="00CE4C3C"/>
    <w:rsid w:val="00CE4CD3"/>
    <w:rsid w:val="00CE50A9"/>
    <w:rsid w:val="00CE51BC"/>
    <w:rsid w:val="00CE551F"/>
    <w:rsid w:val="00CE57E8"/>
    <w:rsid w:val="00CE58A0"/>
    <w:rsid w:val="00CE5BB7"/>
    <w:rsid w:val="00CE6551"/>
    <w:rsid w:val="00CE72F1"/>
    <w:rsid w:val="00CE7340"/>
    <w:rsid w:val="00CE753A"/>
    <w:rsid w:val="00CE7877"/>
    <w:rsid w:val="00CE7B62"/>
    <w:rsid w:val="00CF02C4"/>
    <w:rsid w:val="00CF1494"/>
    <w:rsid w:val="00CF15D4"/>
    <w:rsid w:val="00CF19C0"/>
    <w:rsid w:val="00CF1AB3"/>
    <w:rsid w:val="00CF1FC7"/>
    <w:rsid w:val="00CF2378"/>
    <w:rsid w:val="00CF23F3"/>
    <w:rsid w:val="00CF2777"/>
    <w:rsid w:val="00CF2A1D"/>
    <w:rsid w:val="00CF2D76"/>
    <w:rsid w:val="00CF34C0"/>
    <w:rsid w:val="00CF36BC"/>
    <w:rsid w:val="00CF3A74"/>
    <w:rsid w:val="00CF3A81"/>
    <w:rsid w:val="00CF451F"/>
    <w:rsid w:val="00CF46BC"/>
    <w:rsid w:val="00CF48FB"/>
    <w:rsid w:val="00CF5241"/>
    <w:rsid w:val="00CF55A1"/>
    <w:rsid w:val="00CF597C"/>
    <w:rsid w:val="00CF5DA6"/>
    <w:rsid w:val="00CF6370"/>
    <w:rsid w:val="00CF6B18"/>
    <w:rsid w:val="00CF7457"/>
    <w:rsid w:val="00CF77EC"/>
    <w:rsid w:val="00CF7BD3"/>
    <w:rsid w:val="00D00B0B"/>
    <w:rsid w:val="00D00C68"/>
    <w:rsid w:val="00D00C7B"/>
    <w:rsid w:val="00D00FAB"/>
    <w:rsid w:val="00D0129F"/>
    <w:rsid w:val="00D01312"/>
    <w:rsid w:val="00D01367"/>
    <w:rsid w:val="00D014CB"/>
    <w:rsid w:val="00D01665"/>
    <w:rsid w:val="00D02005"/>
    <w:rsid w:val="00D02290"/>
    <w:rsid w:val="00D026E6"/>
    <w:rsid w:val="00D03126"/>
    <w:rsid w:val="00D0406D"/>
    <w:rsid w:val="00D0438F"/>
    <w:rsid w:val="00D04F83"/>
    <w:rsid w:val="00D05163"/>
    <w:rsid w:val="00D051B1"/>
    <w:rsid w:val="00D05BE3"/>
    <w:rsid w:val="00D05C30"/>
    <w:rsid w:val="00D05CD1"/>
    <w:rsid w:val="00D06442"/>
    <w:rsid w:val="00D06A7C"/>
    <w:rsid w:val="00D06AF5"/>
    <w:rsid w:val="00D06CFE"/>
    <w:rsid w:val="00D07947"/>
    <w:rsid w:val="00D07D5D"/>
    <w:rsid w:val="00D07E34"/>
    <w:rsid w:val="00D07ED4"/>
    <w:rsid w:val="00D104D0"/>
    <w:rsid w:val="00D10B5D"/>
    <w:rsid w:val="00D11329"/>
    <w:rsid w:val="00D1184D"/>
    <w:rsid w:val="00D11B14"/>
    <w:rsid w:val="00D11D48"/>
    <w:rsid w:val="00D1252D"/>
    <w:rsid w:val="00D129E5"/>
    <w:rsid w:val="00D133ED"/>
    <w:rsid w:val="00D136E9"/>
    <w:rsid w:val="00D13D29"/>
    <w:rsid w:val="00D13EF4"/>
    <w:rsid w:val="00D1400F"/>
    <w:rsid w:val="00D142D3"/>
    <w:rsid w:val="00D147B5"/>
    <w:rsid w:val="00D14B37"/>
    <w:rsid w:val="00D1532A"/>
    <w:rsid w:val="00D15BA8"/>
    <w:rsid w:val="00D16528"/>
    <w:rsid w:val="00D168B0"/>
    <w:rsid w:val="00D16ADA"/>
    <w:rsid w:val="00D17348"/>
    <w:rsid w:val="00D177C5"/>
    <w:rsid w:val="00D1788F"/>
    <w:rsid w:val="00D17C77"/>
    <w:rsid w:val="00D17D93"/>
    <w:rsid w:val="00D2000B"/>
    <w:rsid w:val="00D2036E"/>
    <w:rsid w:val="00D205DA"/>
    <w:rsid w:val="00D20EE7"/>
    <w:rsid w:val="00D21085"/>
    <w:rsid w:val="00D21334"/>
    <w:rsid w:val="00D213CA"/>
    <w:rsid w:val="00D218A4"/>
    <w:rsid w:val="00D22F41"/>
    <w:rsid w:val="00D23913"/>
    <w:rsid w:val="00D23921"/>
    <w:rsid w:val="00D24270"/>
    <w:rsid w:val="00D2454A"/>
    <w:rsid w:val="00D24AFE"/>
    <w:rsid w:val="00D24CBA"/>
    <w:rsid w:val="00D254E9"/>
    <w:rsid w:val="00D25572"/>
    <w:rsid w:val="00D257B7"/>
    <w:rsid w:val="00D25F32"/>
    <w:rsid w:val="00D262A5"/>
    <w:rsid w:val="00D26697"/>
    <w:rsid w:val="00D267FB"/>
    <w:rsid w:val="00D26934"/>
    <w:rsid w:val="00D26DF1"/>
    <w:rsid w:val="00D272E6"/>
    <w:rsid w:val="00D2748A"/>
    <w:rsid w:val="00D274F0"/>
    <w:rsid w:val="00D276DC"/>
    <w:rsid w:val="00D27799"/>
    <w:rsid w:val="00D27877"/>
    <w:rsid w:val="00D27CC1"/>
    <w:rsid w:val="00D30050"/>
    <w:rsid w:val="00D3053D"/>
    <w:rsid w:val="00D306E3"/>
    <w:rsid w:val="00D30BDE"/>
    <w:rsid w:val="00D30E6C"/>
    <w:rsid w:val="00D31286"/>
    <w:rsid w:val="00D31877"/>
    <w:rsid w:val="00D323C3"/>
    <w:rsid w:val="00D323D2"/>
    <w:rsid w:val="00D32B78"/>
    <w:rsid w:val="00D32FD4"/>
    <w:rsid w:val="00D33068"/>
    <w:rsid w:val="00D331CA"/>
    <w:rsid w:val="00D33573"/>
    <w:rsid w:val="00D33741"/>
    <w:rsid w:val="00D33D7D"/>
    <w:rsid w:val="00D33E5F"/>
    <w:rsid w:val="00D33FAD"/>
    <w:rsid w:val="00D344F4"/>
    <w:rsid w:val="00D3456C"/>
    <w:rsid w:val="00D346EF"/>
    <w:rsid w:val="00D34EF7"/>
    <w:rsid w:val="00D35492"/>
    <w:rsid w:val="00D3572D"/>
    <w:rsid w:val="00D35A27"/>
    <w:rsid w:val="00D35A7B"/>
    <w:rsid w:val="00D37243"/>
    <w:rsid w:val="00D37802"/>
    <w:rsid w:val="00D40381"/>
    <w:rsid w:val="00D41906"/>
    <w:rsid w:val="00D41C87"/>
    <w:rsid w:val="00D41E75"/>
    <w:rsid w:val="00D41EBE"/>
    <w:rsid w:val="00D42006"/>
    <w:rsid w:val="00D421B6"/>
    <w:rsid w:val="00D425D3"/>
    <w:rsid w:val="00D42C90"/>
    <w:rsid w:val="00D4318E"/>
    <w:rsid w:val="00D43654"/>
    <w:rsid w:val="00D4397A"/>
    <w:rsid w:val="00D44431"/>
    <w:rsid w:val="00D445A4"/>
    <w:rsid w:val="00D45523"/>
    <w:rsid w:val="00D45577"/>
    <w:rsid w:val="00D45B20"/>
    <w:rsid w:val="00D45C47"/>
    <w:rsid w:val="00D46367"/>
    <w:rsid w:val="00D464B9"/>
    <w:rsid w:val="00D46C92"/>
    <w:rsid w:val="00D4758B"/>
    <w:rsid w:val="00D47735"/>
    <w:rsid w:val="00D50C86"/>
    <w:rsid w:val="00D50CAE"/>
    <w:rsid w:val="00D51252"/>
    <w:rsid w:val="00D519C2"/>
    <w:rsid w:val="00D51C8D"/>
    <w:rsid w:val="00D51D7E"/>
    <w:rsid w:val="00D51E4F"/>
    <w:rsid w:val="00D51FFA"/>
    <w:rsid w:val="00D520EE"/>
    <w:rsid w:val="00D5318E"/>
    <w:rsid w:val="00D53420"/>
    <w:rsid w:val="00D53E09"/>
    <w:rsid w:val="00D53FD0"/>
    <w:rsid w:val="00D54006"/>
    <w:rsid w:val="00D5410D"/>
    <w:rsid w:val="00D54938"/>
    <w:rsid w:val="00D54B18"/>
    <w:rsid w:val="00D550F1"/>
    <w:rsid w:val="00D551D2"/>
    <w:rsid w:val="00D55910"/>
    <w:rsid w:val="00D564CA"/>
    <w:rsid w:val="00D57858"/>
    <w:rsid w:val="00D60153"/>
    <w:rsid w:val="00D602F4"/>
    <w:rsid w:val="00D604D3"/>
    <w:rsid w:val="00D604F4"/>
    <w:rsid w:val="00D6082D"/>
    <w:rsid w:val="00D611F6"/>
    <w:rsid w:val="00D61C09"/>
    <w:rsid w:val="00D626EF"/>
    <w:rsid w:val="00D62894"/>
    <w:rsid w:val="00D62C0E"/>
    <w:rsid w:val="00D63524"/>
    <w:rsid w:val="00D63778"/>
    <w:rsid w:val="00D63A0E"/>
    <w:rsid w:val="00D63A62"/>
    <w:rsid w:val="00D63B2F"/>
    <w:rsid w:val="00D64237"/>
    <w:rsid w:val="00D6452D"/>
    <w:rsid w:val="00D646B2"/>
    <w:rsid w:val="00D64D6C"/>
    <w:rsid w:val="00D6594C"/>
    <w:rsid w:val="00D65F3A"/>
    <w:rsid w:val="00D65FC2"/>
    <w:rsid w:val="00D6616F"/>
    <w:rsid w:val="00D66CED"/>
    <w:rsid w:val="00D6782F"/>
    <w:rsid w:val="00D67F78"/>
    <w:rsid w:val="00D67FBE"/>
    <w:rsid w:val="00D70336"/>
    <w:rsid w:val="00D70494"/>
    <w:rsid w:val="00D7076E"/>
    <w:rsid w:val="00D70A3C"/>
    <w:rsid w:val="00D70DF8"/>
    <w:rsid w:val="00D71352"/>
    <w:rsid w:val="00D71471"/>
    <w:rsid w:val="00D715FD"/>
    <w:rsid w:val="00D719EF"/>
    <w:rsid w:val="00D725E8"/>
    <w:rsid w:val="00D72FDB"/>
    <w:rsid w:val="00D736B1"/>
    <w:rsid w:val="00D73C91"/>
    <w:rsid w:val="00D73CCC"/>
    <w:rsid w:val="00D741FE"/>
    <w:rsid w:val="00D74209"/>
    <w:rsid w:val="00D744A5"/>
    <w:rsid w:val="00D75250"/>
    <w:rsid w:val="00D754C9"/>
    <w:rsid w:val="00D754D8"/>
    <w:rsid w:val="00D758FE"/>
    <w:rsid w:val="00D75D6E"/>
    <w:rsid w:val="00D76173"/>
    <w:rsid w:val="00D761AD"/>
    <w:rsid w:val="00D763CC"/>
    <w:rsid w:val="00D764F0"/>
    <w:rsid w:val="00D76510"/>
    <w:rsid w:val="00D76863"/>
    <w:rsid w:val="00D768A5"/>
    <w:rsid w:val="00D7694B"/>
    <w:rsid w:val="00D7755E"/>
    <w:rsid w:val="00D7762D"/>
    <w:rsid w:val="00D7799A"/>
    <w:rsid w:val="00D77D8D"/>
    <w:rsid w:val="00D77DFB"/>
    <w:rsid w:val="00D77F12"/>
    <w:rsid w:val="00D80158"/>
    <w:rsid w:val="00D8072A"/>
    <w:rsid w:val="00D8099E"/>
    <w:rsid w:val="00D80A81"/>
    <w:rsid w:val="00D80AD4"/>
    <w:rsid w:val="00D80C31"/>
    <w:rsid w:val="00D80E1F"/>
    <w:rsid w:val="00D8171D"/>
    <w:rsid w:val="00D820B9"/>
    <w:rsid w:val="00D827DC"/>
    <w:rsid w:val="00D835B0"/>
    <w:rsid w:val="00D8394C"/>
    <w:rsid w:val="00D83B9F"/>
    <w:rsid w:val="00D84099"/>
    <w:rsid w:val="00D84287"/>
    <w:rsid w:val="00D84426"/>
    <w:rsid w:val="00D85060"/>
    <w:rsid w:val="00D85C82"/>
    <w:rsid w:val="00D85EED"/>
    <w:rsid w:val="00D86EEB"/>
    <w:rsid w:val="00D871C9"/>
    <w:rsid w:val="00D87CFB"/>
    <w:rsid w:val="00D900F8"/>
    <w:rsid w:val="00D90A48"/>
    <w:rsid w:val="00D90AC6"/>
    <w:rsid w:val="00D913F9"/>
    <w:rsid w:val="00D914E0"/>
    <w:rsid w:val="00D91C6B"/>
    <w:rsid w:val="00D91E32"/>
    <w:rsid w:val="00D92D7E"/>
    <w:rsid w:val="00D92F01"/>
    <w:rsid w:val="00D9318C"/>
    <w:rsid w:val="00D932A3"/>
    <w:rsid w:val="00D935B3"/>
    <w:rsid w:val="00D936D5"/>
    <w:rsid w:val="00D93993"/>
    <w:rsid w:val="00D94168"/>
    <w:rsid w:val="00D9447A"/>
    <w:rsid w:val="00D946AF"/>
    <w:rsid w:val="00D94FE0"/>
    <w:rsid w:val="00D95443"/>
    <w:rsid w:val="00D9556D"/>
    <w:rsid w:val="00D95D31"/>
    <w:rsid w:val="00D96302"/>
    <w:rsid w:val="00D96520"/>
    <w:rsid w:val="00D966DB"/>
    <w:rsid w:val="00D96994"/>
    <w:rsid w:val="00D97790"/>
    <w:rsid w:val="00D97C5B"/>
    <w:rsid w:val="00D97D5F"/>
    <w:rsid w:val="00DA01BE"/>
    <w:rsid w:val="00DA04A6"/>
    <w:rsid w:val="00DA056F"/>
    <w:rsid w:val="00DA08F0"/>
    <w:rsid w:val="00DA0AD9"/>
    <w:rsid w:val="00DA1355"/>
    <w:rsid w:val="00DA14DE"/>
    <w:rsid w:val="00DA23F6"/>
    <w:rsid w:val="00DA240B"/>
    <w:rsid w:val="00DA2546"/>
    <w:rsid w:val="00DA256C"/>
    <w:rsid w:val="00DA2D84"/>
    <w:rsid w:val="00DA3576"/>
    <w:rsid w:val="00DA3868"/>
    <w:rsid w:val="00DA3FD1"/>
    <w:rsid w:val="00DA4995"/>
    <w:rsid w:val="00DA4A2B"/>
    <w:rsid w:val="00DA4A7C"/>
    <w:rsid w:val="00DA4C61"/>
    <w:rsid w:val="00DA4FDF"/>
    <w:rsid w:val="00DA5120"/>
    <w:rsid w:val="00DA5E07"/>
    <w:rsid w:val="00DA5FDB"/>
    <w:rsid w:val="00DA644A"/>
    <w:rsid w:val="00DA656A"/>
    <w:rsid w:val="00DA6620"/>
    <w:rsid w:val="00DA692B"/>
    <w:rsid w:val="00DA72D6"/>
    <w:rsid w:val="00DA73A0"/>
    <w:rsid w:val="00DA7464"/>
    <w:rsid w:val="00DA79D7"/>
    <w:rsid w:val="00DA7CF9"/>
    <w:rsid w:val="00DA7EDD"/>
    <w:rsid w:val="00DB008F"/>
    <w:rsid w:val="00DB0120"/>
    <w:rsid w:val="00DB02D5"/>
    <w:rsid w:val="00DB0DE1"/>
    <w:rsid w:val="00DB1435"/>
    <w:rsid w:val="00DB1911"/>
    <w:rsid w:val="00DB2227"/>
    <w:rsid w:val="00DB2B9E"/>
    <w:rsid w:val="00DB2BFB"/>
    <w:rsid w:val="00DB2E03"/>
    <w:rsid w:val="00DB3D38"/>
    <w:rsid w:val="00DB42E6"/>
    <w:rsid w:val="00DB4415"/>
    <w:rsid w:val="00DB4ABF"/>
    <w:rsid w:val="00DB4B4E"/>
    <w:rsid w:val="00DB4EE2"/>
    <w:rsid w:val="00DB5490"/>
    <w:rsid w:val="00DB591A"/>
    <w:rsid w:val="00DB5BDD"/>
    <w:rsid w:val="00DB5C62"/>
    <w:rsid w:val="00DB6234"/>
    <w:rsid w:val="00DB678D"/>
    <w:rsid w:val="00DB683E"/>
    <w:rsid w:val="00DB6B97"/>
    <w:rsid w:val="00DB780E"/>
    <w:rsid w:val="00DC0637"/>
    <w:rsid w:val="00DC09FD"/>
    <w:rsid w:val="00DC0AB4"/>
    <w:rsid w:val="00DC0D0A"/>
    <w:rsid w:val="00DC0E85"/>
    <w:rsid w:val="00DC0FC2"/>
    <w:rsid w:val="00DC1449"/>
    <w:rsid w:val="00DC19FB"/>
    <w:rsid w:val="00DC1AD7"/>
    <w:rsid w:val="00DC1B13"/>
    <w:rsid w:val="00DC1BA9"/>
    <w:rsid w:val="00DC2397"/>
    <w:rsid w:val="00DC2584"/>
    <w:rsid w:val="00DC25F1"/>
    <w:rsid w:val="00DC2893"/>
    <w:rsid w:val="00DC303D"/>
    <w:rsid w:val="00DC3453"/>
    <w:rsid w:val="00DC345F"/>
    <w:rsid w:val="00DC4089"/>
    <w:rsid w:val="00DC4866"/>
    <w:rsid w:val="00DC51F5"/>
    <w:rsid w:val="00DC541C"/>
    <w:rsid w:val="00DC553D"/>
    <w:rsid w:val="00DC554A"/>
    <w:rsid w:val="00DC5651"/>
    <w:rsid w:val="00DC6023"/>
    <w:rsid w:val="00DC647E"/>
    <w:rsid w:val="00DC682B"/>
    <w:rsid w:val="00DC6BFC"/>
    <w:rsid w:val="00DC6C8C"/>
    <w:rsid w:val="00DC701B"/>
    <w:rsid w:val="00DC742D"/>
    <w:rsid w:val="00DC7A84"/>
    <w:rsid w:val="00DC7AA7"/>
    <w:rsid w:val="00DD04D3"/>
    <w:rsid w:val="00DD0572"/>
    <w:rsid w:val="00DD05E0"/>
    <w:rsid w:val="00DD08D1"/>
    <w:rsid w:val="00DD12B9"/>
    <w:rsid w:val="00DD1631"/>
    <w:rsid w:val="00DD1D43"/>
    <w:rsid w:val="00DD22F9"/>
    <w:rsid w:val="00DD23AB"/>
    <w:rsid w:val="00DD2581"/>
    <w:rsid w:val="00DD26AC"/>
    <w:rsid w:val="00DD2969"/>
    <w:rsid w:val="00DD2993"/>
    <w:rsid w:val="00DD2A9B"/>
    <w:rsid w:val="00DD2B2B"/>
    <w:rsid w:val="00DD2C06"/>
    <w:rsid w:val="00DD2CFE"/>
    <w:rsid w:val="00DD2D81"/>
    <w:rsid w:val="00DD2F25"/>
    <w:rsid w:val="00DD2FD3"/>
    <w:rsid w:val="00DD34A6"/>
    <w:rsid w:val="00DD47E2"/>
    <w:rsid w:val="00DD4B89"/>
    <w:rsid w:val="00DD4D00"/>
    <w:rsid w:val="00DD4E59"/>
    <w:rsid w:val="00DD50E2"/>
    <w:rsid w:val="00DD5272"/>
    <w:rsid w:val="00DD5564"/>
    <w:rsid w:val="00DD565C"/>
    <w:rsid w:val="00DD5BA2"/>
    <w:rsid w:val="00DD5F3B"/>
    <w:rsid w:val="00DD60D2"/>
    <w:rsid w:val="00DD638F"/>
    <w:rsid w:val="00DD64E9"/>
    <w:rsid w:val="00DD6627"/>
    <w:rsid w:val="00DD6B68"/>
    <w:rsid w:val="00DD73C0"/>
    <w:rsid w:val="00DD7650"/>
    <w:rsid w:val="00DD7670"/>
    <w:rsid w:val="00DD7AA9"/>
    <w:rsid w:val="00DD7DC8"/>
    <w:rsid w:val="00DE0324"/>
    <w:rsid w:val="00DE0745"/>
    <w:rsid w:val="00DE0A57"/>
    <w:rsid w:val="00DE0E28"/>
    <w:rsid w:val="00DE1564"/>
    <w:rsid w:val="00DE1975"/>
    <w:rsid w:val="00DE1B39"/>
    <w:rsid w:val="00DE1D22"/>
    <w:rsid w:val="00DE285E"/>
    <w:rsid w:val="00DE29DB"/>
    <w:rsid w:val="00DE2BF6"/>
    <w:rsid w:val="00DE2C5A"/>
    <w:rsid w:val="00DE2C73"/>
    <w:rsid w:val="00DE2D05"/>
    <w:rsid w:val="00DE2E6C"/>
    <w:rsid w:val="00DE2F66"/>
    <w:rsid w:val="00DE3298"/>
    <w:rsid w:val="00DE3723"/>
    <w:rsid w:val="00DE376B"/>
    <w:rsid w:val="00DE37DC"/>
    <w:rsid w:val="00DE39E4"/>
    <w:rsid w:val="00DE3CDB"/>
    <w:rsid w:val="00DE3D02"/>
    <w:rsid w:val="00DE41A9"/>
    <w:rsid w:val="00DE4437"/>
    <w:rsid w:val="00DE4D22"/>
    <w:rsid w:val="00DE4D4D"/>
    <w:rsid w:val="00DE4FD9"/>
    <w:rsid w:val="00DE51B0"/>
    <w:rsid w:val="00DE5971"/>
    <w:rsid w:val="00DE59E4"/>
    <w:rsid w:val="00DE658B"/>
    <w:rsid w:val="00DE65D6"/>
    <w:rsid w:val="00DE6D8B"/>
    <w:rsid w:val="00DE74BA"/>
    <w:rsid w:val="00DE76D2"/>
    <w:rsid w:val="00DE7793"/>
    <w:rsid w:val="00DE7911"/>
    <w:rsid w:val="00DE7CC9"/>
    <w:rsid w:val="00DE7F34"/>
    <w:rsid w:val="00DF03FE"/>
    <w:rsid w:val="00DF0752"/>
    <w:rsid w:val="00DF0E15"/>
    <w:rsid w:val="00DF1350"/>
    <w:rsid w:val="00DF154D"/>
    <w:rsid w:val="00DF174A"/>
    <w:rsid w:val="00DF180E"/>
    <w:rsid w:val="00DF1AAA"/>
    <w:rsid w:val="00DF21BC"/>
    <w:rsid w:val="00DF2648"/>
    <w:rsid w:val="00DF2A64"/>
    <w:rsid w:val="00DF2D5E"/>
    <w:rsid w:val="00DF32BC"/>
    <w:rsid w:val="00DF3658"/>
    <w:rsid w:val="00DF38EA"/>
    <w:rsid w:val="00DF3B1C"/>
    <w:rsid w:val="00DF3C83"/>
    <w:rsid w:val="00DF3DE1"/>
    <w:rsid w:val="00DF402A"/>
    <w:rsid w:val="00DF4038"/>
    <w:rsid w:val="00DF4363"/>
    <w:rsid w:val="00DF4382"/>
    <w:rsid w:val="00DF50A7"/>
    <w:rsid w:val="00DF50BE"/>
    <w:rsid w:val="00DF5A71"/>
    <w:rsid w:val="00DF6002"/>
    <w:rsid w:val="00DF6549"/>
    <w:rsid w:val="00DF69A0"/>
    <w:rsid w:val="00DF7430"/>
    <w:rsid w:val="00DF75A0"/>
    <w:rsid w:val="00DF7B0A"/>
    <w:rsid w:val="00DF7B4E"/>
    <w:rsid w:val="00DF7B72"/>
    <w:rsid w:val="00DF7CB1"/>
    <w:rsid w:val="00E00F89"/>
    <w:rsid w:val="00E010D3"/>
    <w:rsid w:val="00E01204"/>
    <w:rsid w:val="00E017F9"/>
    <w:rsid w:val="00E01E6D"/>
    <w:rsid w:val="00E02432"/>
    <w:rsid w:val="00E02748"/>
    <w:rsid w:val="00E02B63"/>
    <w:rsid w:val="00E0315A"/>
    <w:rsid w:val="00E03DE5"/>
    <w:rsid w:val="00E040DA"/>
    <w:rsid w:val="00E0429F"/>
    <w:rsid w:val="00E04D5A"/>
    <w:rsid w:val="00E051B0"/>
    <w:rsid w:val="00E05A9F"/>
    <w:rsid w:val="00E05AA5"/>
    <w:rsid w:val="00E05DA5"/>
    <w:rsid w:val="00E05DFD"/>
    <w:rsid w:val="00E06143"/>
    <w:rsid w:val="00E0652E"/>
    <w:rsid w:val="00E067A9"/>
    <w:rsid w:val="00E06A02"/>
    <w:rsid w:val="00E06A43"/>
    <w:rsid w:val="00E0709E"/>
    <w:rsid w:val="00E070AD"/>
    <w:rsid w:val="00E0759A"/>
    <w:rsid w:val="00E076CC"/>
    <w:rsid w:val="00E07BC0"/>
    <w:rsid w:val="00E07C7A"/>
    <w:rsid w:val="00E07E18"/>
    <w:rsid w:val="00E07F39"/>
    <w:rsid w:val="00E10370"/>
    <w:rsid w:val="00E10902"/>
    <w:rsid w:val="00E10E2F"/>
    <w:rsid w:val="00E10E31"/>
    <w:rsid w:val="00E11081"/>
    <w:rsid w:val="00E11364"/>
    <w:rsid w:val="00E11978"/>
    <w:rsid w:val="00E12124"/>
    <w:rsid w:val="00E122A3"/>
    <w:rsid w:val="00E1255A"/>
    <w:rsid w:val="00E127CE"/>
    <w:rsid w:val="00E128D7"/>
    <w:rsid w:val="00E12D40"/>
    <w:rsid w:val="00E13CE6"/>
    <w:rsid w:val="00E13EF3"/>
    <w:rsid w:val="00E1444F"/>
    <w:rsid w:val="00E146D2"/>
    <w:rsid w:val="00E150B6"/>
    <w:rsid w:val="00E151D4"/>
    <w:rsid w:val="00E15949"/>
    <w:rsid w:val="00E163C5"/>
    <w:rsid w:val="00E168E0"/>
    <w:rsid w:val="00E16966"/>
    <w:rsid w:val="00E1697B"/>
    <w:rsid w:val="00E16A0B"/>
    <w:rsid w:val="00E16A9F"/>
    <w:rsid w:val="00E16B2F"/>
    <w:rsid w:val="00E16C91"/>
    <w:rsid w:val="00E16D56"/>
    <w:rsid w:val="00E17427"/>
    <w:rsid w:val="00E17C7B"/>
    <w:rsid w:val="00E201D1"/>
    <w:rsid w:val="00E20639"/>
    <w:rsid w:val="00E2093A"/>
    <w:rsid w:val="00E20B48"/>
    <w:rsid w:val="00E20F80"/>
    <w:rsid w:val="00E214D9"/>
    <w:rsid w:val="00E21C86"/>
    <w:rsid w:val="00E21DE9"/>
    <w:rsid w:val="00E21F3E"/>
    <w:rsid w:val="00E22E05"/>
    <w:rsid w:val="00E23278"/>
    <w:rsid w:val="00E235F2"/>
    <w:rsid w:val="00E23970"/>
    <w:rsid w:val="00E23A9D"/>
    <w:rsid w:val="00E23DE1"/>
    <w:rsid w:val="00E23FBC"/>
    <w:rsid w:val="00E243D1"/>
    <w:rsid w:val="00E243E2"/>
    <w:rsid w:val="00E249FD"/>
    <w:rsid w:val="00E24E9F"/>
    <w:rsid w:val="00E2537A"/>
    <w:rsid w:val="00E258C6"/>
    <w:rsid w:val="00E25A73"/>
    <w:rsid w:val="00E25C2A"/>
    <w:rsid w:val="00E25E93"/>
    <w:rsid w:val="00E26DFD"/>
    <w:rsid w:val="00E27029"/>
    <w:rsid w:val="00E2770A"/>
    <w:rsid w:val="00E304B2"/>
    <w:rsid w:val="00E3055E"/>
    <w:rsid w:val="00E3079C"/>
    <w:rsid w:val="00E30D66"/>
    <w:rsid w:val="00E30DF2"/>
    <w:rsid w:val="00E30F75"/>
    <w:rsid w:val="00E33634"/>
    <w:rsid w:val="00E33B06"/>
    <w:rsid w:val="00E33FC4"/>
    <w:rsid w:val="00E34545"/>
    <w:rsid w:val="00E34800"/>
    <w:rsid w:val="00E35399"/>
    <w:rsid w:val="00E3554D"/>
    <w:rsid w:val="00E35648"/>
    <w:rsid w:val="00E35ACE"/>
    <w:rsid w:val="00E366D5"/>
    <w:rsid w:val="00E372C2"/>
    <w:rsid w:val="00E37E08"/>
    <w:rsid w:val="00E4037C"/>
    <w:rsid w:val="00E4058E"/>
    <w:rsid w:val="00E40598"/>
    <w:rsid w:val="00E4095F"/>
    <w:rsid w:val="00E409C0"/>
    <w:rsid w:val="00E418AE"/>
    <w:rsid w:val="00E419D9"/>
    <w:rsid w:val="00E41CEE"/>
    <w:rsid w:val="00E41E8D"/>
    <w:rsid w:val="00E41E92"/>
    <w:rsid w:val="00E42114"/>
    <w:rsid w:val="00E42C6B"/>
    <w:rsid w:val="00E43B9E"/>
    <w:rsid w:val="00E43FB3"/>
    <w:rsid w:val="00E4400B"/>
    <w:rsid w:val="00E4437A"/>
    <w:rsid w:val="00E4459F"/>
    <w:rsid w:val="00E44F72"/>
    <w:rsid w:val="00E4515F"/>
    <w:rsid w:val="00E45293"/>
    <w:rsid w:val="00E45796"/>
    <w:rsid w:val="00E45BB4"/>
    <w:rsid w:val="00E45BD5"/>
    <w:rsid w:val="00E45EB1"/>
    <w:rsid w:val="00E45FAE"/>
    <w:rsid w:val="00E4622C"/>
    <w:rsid w:val="00E469BD"/>
    <w:rsid w:val="00E46A17"/>
    <w:rsid w:val="00E46E33"/>
    <w:rsid w:val="00E47054"/>
    <w:rsid w:val="00E475CC"/>
    <w:rsid w:val="00E47F1A"/>
    <w:rsid w:val="00E503C4"/>
    <w:rsid w:val="00E50577"/>
    <w:rsid w:val="00E51003"/>
    <w:rsid w:val="00E5145D"/>
    <w:rsid w:val="00E51502"/>
    <w:rsid w:val="00E5152B"/>
    <w:rsid w:val="00E51580"/>
    <w:rsid w:val="00E5184E"/>
    <w:rsid w:val="00E51962"/>
    <w:rsid w:val="00E51E2A"/>
    <w:rsid w:val="00E527E5"/>
    <w:rsid w:val="00E52889"/>
    <w:rsid w:val="00E52ECC"/>
    <w:rsid w:val="00E5343F"/>
    <w:rsid w:val="00E53961"/>
    <w:rsid w:val="00E53E2D"/>
    <w:rsid w:val="00E5409F"/>
    <w:rsid w:val="00E54192"/>
    <w:rsid w:val="00E5461B"/>
    <w:rsid w:val="00E548B0"/>
    <w:rsid w:val="00E54AD9"/>
    <w:rsid w:val="00E54CCD"/>
    <w:rsid w:val="00E5525D"/>
    <w:rsid w:val="00E55AD8"/>
    <w:rsid w:val="00E55DD0"/>
    <w:rsid w:val="00E56231"/>
    <w:rsid w:val="00E564AE"/>
    <w:rsid w:val="00E57402"/>
    <w:rsid w:val="00E5760B"/>
    <w:rsid w:val="00E579BA"/>
    <w:rsid w:val="00E57D47"/>
    <w:rsid w:val="00E57ED6"/>
    <w:rsid w:val="00E60065"/>
    <w:rsid w:val="00E601B2"/>
    <w:rsid w:val="00E60248"/>
    <w:rsid w:val="00E60523"/>
    <w:rsid w:val="00E609CE"/>
    <w:rsid w:val="00E60D30"/>
    <w:rsid w:val="00E61054"/>
    <w:rsid w:val="00E61211"/>
    <w:rsid w:val="00E61668"/>
    <w:rsid w:val="00E61748"/>
    <w:rsid w:val="00E62163"/>
    <w:rsid w:val="00E6233A"/>
    <w:rsid w:val="00E6236C"/>
    <w:rsid w:val="00E626A1"/>
    <w:rsid w:val="00E627F4"/>
    <w:rsid w:val="00E6293C"/>
    <w:rsid w:val="00E630BD"/>
    <w:rsid w:val="00E63503"/>
    <w:rsid w:val="00E63CE0"/>
    <w:rsid w:val="00E64115"/>
    <w:rsid w:val="00E6424D"/>
    <w:rsid w:val="00E64362"/>
    <w:rsid w:val="00E64F41"/>
    <w:rsid w:val="00E65BFC"/>
    <w:rsid w:val="00E65D20"/>
    <w:rsid w:val="00E6651F"/>
    <w:rsid w:val="00E66611"/>
    <w:rsid w:val="00E66827"/>
    <w:rsid w:val="00E668A6"/>
    <w:rsid w:val="00E66EE6"/>
    <w:rsid w:val="00E6735D"/>
    <w:rsid w:val="00E67389"/>
    <w:rsid w:val="00E67467"/>
    <w:rsid w:val="00E677B2"/>
    <w:rsid w:val="00E67F13"/>
    <w:rsid w:val="00E70395"/>
    <w:rsid w:val="00E707EF"/>
    <w:rsid w:val="00E7092A"/>
    <w:rsid w:val="00E70F7A"/>
    <w:rsid w:val="00E710D9"/>
    <w:rsid w:val="00E711D0"/>
    <w:rsid w:val="00E71755"/>
    <w:rsid w:val="00E71806"/>
    <w:rsid w:val="00E72901"/>
    <w:rsid w:val="00E729BE"/>
    <w:rsid w:val="00E72BA6"/>
    <w:rsid w:val="00E72D41"/>
    <w:rsid w:val="00E73115"/>
    <w:rsid w:val="00E7315A"/>
    <w:rsid w:val="00E736D8"/>
    <w:rsid w:val="00E7371C"/>
    <w:rsid w:val="00E73804"/>
    <w:rsid w:val="00E74163"/>
    <w:rsid w:val="00E74FEF"/>
    <w:rsid w:val="00E750EC"/>
    <w:rsid w:val="00E7569F"/>
    <w:rsid w:val="00E75CB7"/>
    <w:rsid w:val="00E75DDD"/>
    <w:rsid w:val="00E75F77"/>
    <w:rsid w:val="00E76000"/>
    <w:rsid w:val="00E76E1C"/>
    <w:rsid w:val="00E76EAC"/>
    <w:rsid w:val="00E77372"/>
    <w:rsid w:val="00E774B5"/>
    <w:rsid w:val="00E77C21"/>
    <w:rsid w:val="00E80198"/>
    <w:rsid w:val="00E8039D"/>
    <w:rsid w:val="00E80413"/>
    <w:rsid w:val="00E804D5"/>
    <w:rsid w:val="00E80839"/>
    <w:rsid w:val="00E809CF"/>
    <w:rsid w:val="00E80C3B"/>
    <w:rsid w:val="00E81353"/>
    <w:rsid w:val="00E8177D"/>
    <w:rsid w:val="00E8183F"/>
    <w:rsid w:val="00E819CC"/>
    <w:rsid w:val="00E819D0"/>
    <w:rsid w:val="00E81C09"/>
    <w:rsid w:val="00E81E14"/>
    <w:rsid w:val="00E829C7"/>
    <w:rsid w:val="00E82ACB"/>
    <w:rsid w:val="00E82E5E"/>
    <w:rsid w:val="00E836E3"/>
    <w:rsid w:val="00E8393E"/>
    <w:rsid w:val="00E83C0D"/>
    <w:rsid w:val="00E84461"/>
    <w:rsid w:val="00E844C1"/>
    <w:rsid w:val="00E844EF"/>
    <w:rsid w:val="00E84E24"/>
    <w:rsid w:val="00E84EC6"/>
    <w:rsid w:val="00E84FE4"/>
    <w:rsid w:val="00E854B5"/>
    <w:rsid w:val="00E8586D"/>
    <w:rsid w:val="00E85C83"/>
    <w:rsid w:val="00E85D79"/>
    <w:rsid w:val="00E86533"/>
    <w:rsid w:val="00E86B5E"/>
    <w:rsid w:val="00E86C96"/>
    <w:rsid w:val="00E86D94"/>
    <w:rsid w:val="00E86DDF"/>
    <w:rsid w:val="00E87453"/>
    <w:rsid w:val="00E901CC"/>
    <w:rsid w:val="00E91927"/>
    <w:rsid w:val="00E92A27"/>
    <w:rsid w:val="00E931E1"/>
    <w:rsid w:val="00E93BD0"/>
    <w:rsid w:val="00E94310"/>
    <w:rsid w:val="00E944B5"/>
    <w:rsid w:val="00E94747"/>
    <w:rsid w:val="00E949BE"/>
    <w:rsid w:val="00E94DEB"/>
    <w:rsid w:val="00E94DF7"/>
    <w:rsid w:val="00E95658"/>
    <w:rsid w:val="00E959D4"/>
    <w:rsid w:val="00E9602C"/>
    <w:rsid w:val="00E9617B"/>
    <w:rsid w:val="00E965CE"/>
    <w:rsid w:val="00E969ED"/>
    <w:rsid w:val="00E969F7"/>
    <w:rsid w:val="00E9717B"/>
    <w:rsid w:val="00E971DB"/>
    <w:rsid w:val="00EA01C5"/>
    <w:rsid w:val="00EA0C4C"/>
    <w:rsid w:val="00EA187D"/>
    <w:rsid w:val="00EA224E"/>
    <w:rsid w:val="00EA2530"/>
    <w:rsid w:val="00EA2976"/>
    <w:rsid w:val="00EA297B"/>
    <w:rsid w:val="00EA32BD"/>
    <w:rsid w:val="00EA4024"/>
    <w:rsid w:val="00EA42F2"/>
    <w:rsid w:val="00EA4934"/>
    <w:rsid w:val="00EA4A90"/>
    <w:rsid w:val="00EA4BB7"/>
    <w:rsid w:val="00EA4F3C"/>
    <w:rsid w:val="00EA5474"/>
    <w:rsid w:val="00EA57DD"/>
    <w:rsid w:val="00EA5D8B"/>
    <w:rsid w:val="00EA6783"/>
    <w:rsid w:val="00EA6E4C"/>
    <w:rsid w:val="00EA724E"/>
    <w:rsid w:val="00EA7270"/>
    <w:rsid w:val="00EA7705"/>
    <w:rsid w:val="00EA7D20"/>
    <w:rsid w:val="00EB0850"/>
    <w:rsid w:val="00EB08C3"/>
    <w:rsid w:val="00EB08E6"/>
    <w:rsid w:val="00EB091F"/>
    <w:rsid w:val="00EB0FC7"/>
    <w:rsid w:val="00EB1461"/>
    <w:rsid w:val="00EB1C13"/>
    <w:rsid w:val="00EB2AB1"/>
    <w:rsid w:val="00EB2B34"/>
    <w:rsid w:val="00EB2D2A"/>
    <w:rsid w:val="00EB3087"/>
    <w:rsid w:val="00EB30F6"/>
    <w:rsid w:val="00EB371A"/>
    <w:rsid w:val="00EB41D9"/>
    <w:rsid w:val="00EB49E6"/>
    <w:rsid w:val="00EB4B34"/>
    <w:rsid w:val="00EB4EA5"/>
    <w:rsid w:val="00EB52A9"/>
    <w:rsid w:val="00EB5354"/>
    <w:rsid w:val="00EB53F1"/>
    <w:rsid w:val="00EB55D3"/>
    <w:rsid w:val="00EB570C"/>
    <w:rsid w:val="00EB5A39"/>
    <w:rsid w:val="00EB5AE3"/>
    <w:rsid w:val="00EB5EF0"/>
    <w:rsid w:val="00EB632F"/>
    <w:rsid w:val="00EB63D2"/>
    <w:rsid w:val="00EB69EB"/>
    <w:rsid w:val="00EB7195"/>
    <w:rsid w:val="00EB7592"/>
    <w:rsid w:val="00EB795B"/>
    <w:rsid w:val="00EB7D37"/>
    <w:rsid w:val="00EB7DD6"/>
    <w:rsid w:val="00EC0180"/>
    <w:rsid w:val="00EC09FB"/>
    <w:rsid w:val="00EC0E24"/>
    <w:rsid w:val="00EC12FB"/>
    <w:rsid w:val="00EC15BD"/>
    <w:rsid w:val="00EC15D6"/>
    <w:rsid w:val="00EC2378"/>
    <w:rsid w:val="00EC2440"/>
    <w:rsid w:val="00EC2A4E"/>
    <w:rsid w:val="00EC2B6C"/>
    <w:rsid w:val="00EC3235"/>
    <w:rsid w:val="00EC3E0A"/>
    <w:rsid w:val="00EC412E"/>
    <w:rsid w:val="00EC4775"/>
    <w:rsid w:val="00EC492E"/>
    <w:rsid w:val="00EC4FC8"/>
    <w:rsid w:val="00EC51B3"/>
    <w:rsid w:val="00EC5856"/>
    <w:rsid w:val="00EC5DA4"/>
    <w:rsid w:val="00EC60D8"/>
    <w:rsid w:val="00EC6206"/>
    <w:rsid w:val="00EC62F8"/>
    <w:rsid w:val="00EC6347"/>
    <w:rsid w:val="00EC70E6"/>
    <w:rsid w:val="00EC75FE"/>
    <w:rsid w:val="00EC765C"/>
    <w:rsid w:val="00EC7A78"/>
    <w:rsid w:val="00EC7B4A"/>
    <w:rsid w:val="00EC7DCD"/>
    <w:rsid w:val="00EC7E73"/>
    <w:rsid w:val="00ED057F"/>
    <w:rsid w:val="00ED0CD6"/>
    <w:rsid w:val="00ED119B"/>
    <w:rsid w:val="00ED184A"/>
    <w:rsid w:val="00ED1A45"/>
    <w:rsid w:val="00ED20D5"/>
    <w:rsid w:val="00ED24D0"/>
    <w:rsid w:val="00ED28D4"/>
    <w:rsid w:val="00ED2BCC"/>
    <w:rsid w:val="00ED2C87"/>
    <w:rsid w:val="00ED34F2"/>
    <w:rsid w:val="00ED39C8"/>
    <w:rsid w:val="00ED3B79"/>
    <w:rsid w:val="00ED3C77"/>
    <w:rsid w:val="00ED3DF4"/>
    <w:rsid w:val="00ED4295"/>
    <w:rsid w:val="00ED42B4"/>
    <w:rsid w:val="00ED464D"/>
    <w:rsid w:val="00ED5695"/>
    <w:rsid w:val="00ED5ECC"/>
    <w:rsid w:val="00ED5FB0"/>
    <w:rsid w:val="00ED6834"/>
    <w:rsid w:val="00ED687A"/>
    <w:rsid w:val="00ED691A"/>
    <w:rsid w:val="00ED6C58"/>
    <w:rsid w:val="00ED6EB2"/>
    <w:rsid w:val="00ED6ED0"/>
    <w:rsid w:val="00ED6ED6"/>
    <w:rsid w:val="00ED7025"/>
    <w:rsid w:val="00ED705F"/>
    <w:rsid w:val="00ED7479"/>
    <w:rsid w:val="00ED7906"/>
    <w:rsid w:val="00ED797A"/>
    <w:rsid w:val="00EE1135"/>
    <w:rsid w:val="00EE11DB"/>
    <w:rsid w:val="00EE1846"/>
    <w:rsid w:val="00EE1A1C"/>
    <w:rsid w:val="00EE23BB"/>
    <w:rsid w:val="00EE258A"/>
    <w:rsid w:val="00EE2737"/>
    <w:rsid w:val="00EE2A25"/>
    <w:rsid w:val="00EE2E5E"/>
    <w:rsid w:val="00EE2FDE"/>
    <w:rsid w:val="00EE31BA"/>
    <w:rsid w:val="00EE3203"/>
    <w:rsid w:val="00EE3A6B"/>
    <w:rsid w:val="00EE3C43"/>
    <w:rsid w:val="00EE3D39"/>
    <w:rsid w:val="00EE3F21"/>
    <w:rsid w:val="00EE3FF1"/>
    <w:rsid w:val="00EE47CE"/>
    <w:rsid w:val="00EE4BF4"/>
    <w:rsid w:val="00EE4C20"/>
    <w:rsid w:val="00EE50CD"/>
    <w:rsid w:val="00EE5F72"/>
    <w:rsid w:val="00EE6162"/>
    <w:rsid w:val="00EE652E"/>
    <w:rsid w:val="00EE66BE"/>
    <w:rsid w:val="00EE6C94"/>
    <w:rsid w:val="00EE6F3F"/>
    <w:rsid w:val="00EE72EB"/>
    <w:rsid w:val="00EE742B"/>
    <w:rsid w:val="00EE7510"/>
    <w:rsid w:val="00EE7A2A"/>
    <w:rsid w:val="00EE7E4F"/>
    <w:rsid w:val="00EF01A2"/>
    <w:rsid w:val="00EF06D8"/>
    <w:rsid w:val="00EF0811"/>
    <w:rsid w:val="00EF0D65"/>
    <w:rsid w:val="00EF1171"/>
    <w:rsid w:val="00EF11B0"/>
    <w:rsid w:val="00EF19CF"/>
    <w:rsid w:val="00EF21D2"/>
    <w:rsid w:val="00EF3109"/>
    <w:rsid w:val="00EF31F7"/>
    <w:rsid w:val="00EF322D"/>
    <w:rsid w:val="00EF3BE5"/>
    <w:rsid w:val="00EF3C37"/>
    <w:rsid w:val="00EF3F22"/>
    <w:rsid w:val="00EF40B1"/>
    <w:rsid w:val="00EF416F"/>
    <w:rsid w:val="00EF4772"/>
    <w:rsid w:val="00EF4E88"/>
    <w:rsid w:val="00EF50A3"/>
    <w:rsid w:val="00EF525D"/>
    <w:rsid w:val="00EF53F2"/>
    <w:rsid w:val="00EF58AA"/>
    <w:rsid w:val="00EF5BAD"/>
    <w:rsid w:val="00EF69B5"/>
    <w:rsid w:val="00EF69D4"/>
    <w:rsid w:val="00EF70E2"/>
    <w:rsid w:val="00EF735C"/>
    <w:rsid w:val="00EF741B"/>
    <w:rsid w:val="00EF7504"/>
    <w:rsid w:val="00EF7881"/>
    <w:rsid w:val="00EF7E34"/>
    <w:rsid w:val="00F005ED"/>
    <w:rsid w:val="00F0073C"/>
    <w:rsid w:val="00F00BC0"/>
    <w:rsid w:val="00F00DB6"/>
    <w:rsid w:val="00F01188"/>
    <w:rsid w:val="00F012D1"/>
    <w:rsid w:val="00F01347"/>
    <w:rsid w:val="00F01C7E"/>
    <w:rsid w:val="00F02117"/>
    <w:rsid w:val="00F0233B"/>
    <w:rsid w:val="00F023B0"/>
    <w:rsid w:val="00F0245D"/>
    <w:rsid w:val="00F02630"/>
    <w:rsid w:val="00F02B07"/>
    <w:rsid w:val="00F02BC2"/>
    <w:rsid w:val="00F02F3A"/>
    <w:rsid w:val="00F03162"/>
    <w:rsid w:val="00F03512"/>
    <w:rsid w:val="00F03904"/>
    <w:rsid w:val="00F03C86"/>
    <w:rsid w:val="00F0422E"/>
    <w:rsid w:val="00F042A9"/>
    <w:rsid w:val="00F047A4"/>
    <w:rsid w:val="00F04DE7"/>
    <w:rsid w:val="00F04FC6"/>
    <w:rsid w:val="00F050BC"/>
    <w:rsid w:val="00F0526C"/>
    <w:rsid w:val="00F059C8"/>
    <w:rsid w:val="00F05A35"/>
    <w:rsid w:val="00F05A58"/>
    <w:rsid w:val="00F05EDA"/>
    <w:rsid w:val="00F067C7"/>
    <w:rsid w:val="00F0760E"/>
    <w:rsid w:val="00F07C4B"/>
    <w:rsid w:val="00F07D66"/>
    <w:rsid w:val="00F10774"/>
    <w:rsid w:val="00F10E89"/>
    <w:rsid w:val="00F117DF"/>
    <w:rsid w:val="00F11FBF"/>
    <w:rsid w:val="00F1201E"/>
    <w:rsid w:val="00F12118"/>
    <w:rsid w:val="00F12C6E"/>
    <w:rsid w:val="00F12E4E"/>
    <w:rsid w:val="00F12E94"/>
    <w:rsid w:val="00F13A63"/>
    <w:rsid w:val="00F13E03"/>
    <w:rsid w:val="00F13E85"/>
    <w:rsid w:val="00F15451"/>
    <w:rsid w:val="00F157B2"/>
    <w:rsid w:val="00F15D49"/>
    <w:rsid w:val="00F16969"/>
    <w:rsid w:val="00F16BF5"/>
    <w:rsid w:val="00F1741F"/>
    <w:rsid w:val="00F174F9"/>
    <w:rsid w:val="00F175A2"/>
    <w:rsid w:val="00F17873"/>
    <w:rsid w:val="00F2000C"/>
    <w:rsid w:val="00F20048"/>
    <w:rsid w:val="00F205CA"/>
    <w:rsid w:val="00F20B0B"/>
    <w:rsid w:val="00F21054"/>
    <w:rsid w:val="00F21798"/>
    <w:rsid w:val="00F2179A"/>
    <w:rsid w:val="00F21CF6"/>
    <w:rsid w:val="00F21E89"/>
    <w:rsid w:val="00F21F95"/>
    <w:rsid w:val="00F23155"/>
    <w:rsid w:val="00F2327A"/>
    <w:rsid w:val="00F2380E"/>
    <w:rsid w:val="00F239CD"/>
    <w:rsid w:val="00F24239"/>
    <w:rsid w:val="00F24D3E"/>
    <w:rsid w:val="00F24EAF"/>
    <w:rsid w:val="00F25085"/>
    <w:rsid w:val="00F255E3"/>
    <w:rsid w:val="00F25C86"/>
    <w:rsid w:val="00F25DC0"/>
    <w:rsid w:val="00F261C0"/>
    <w:rsid w:val="00F2662B"/>
    <w:rsid w:val="00F26ACD"/>
    <w:rsid w:val="00F278DF"/>
    <w:rsid w:val="00F2798C"/>
    <w:rsid w:val="00F302BB"/>
    <w:rsid w:val="00F3088E"/>
    <w:rsid w:val="00F30A28"/>
    <w:rsid w:val="00F310B4"/>
    <w:rsid w:val="00F3139B"/>
    <w:rsid w:val="00F313A1"/>
    <w:rsid w:val="00F316E8"/>
    <w:rsid w:val="00F31765"/>
    <w:rsid w:val="00F31EAC"/>
    <w:rsid w:val="00F32038"/>
    <w:rsid w:val="00F32186"/>
    <w:rsid w:val="00F324A5"/>
    <w:rsid w:val="00F32632"/>
    <w:rsid w:val="00F3274E"/>
    <w:rsid w:val="00F32A8F"/>
    <w:rsid w:val="00F3315D"/>
    <w:rsid w:val="00F339A0"/>
    <w:rsid w:val="00F3458E"/>
    <w:rsid w:val="00F34728"/>
    <w:rsid w:val="00F3510B"/>
    <w:rsid w:val="00F35114"/>
    <w:rsid w:val="00F3577D"/>
    <w:rsid w:val="00F3628C"/>
    <w:rsid w:val="00F36591"/>
    <w:rsid w:val="00F36926"/>
    <w:rsid w:val="00F36D5E"/>
    <w:rsid w:val="00F370DE"/>
    <w:rsid w:val="00F37BA8"/>
    <w:rsid w:val="00F37D61"/>
    <w:rsid w:val="00F37E36"/>
    <w:rsid w:val="00F402C3"/>
    <w:rsid w:val="00F404A1"/>
    <w:rsid w:val="00F40E2D"/>
    <w:rsid w:val="00F40F87"/>
    <w:rsid w:val="00F425FA"/>
    <w:rsid w:val="00F42DAA"/>
    <w:rsid w:val="00F42F42"/>
    <w:rsid w:val="00F430EB"/>
    <w:rsid w:val="00F43199"/>
    <w:rsid w:val="00F4323B"/>
    <w:rsid w:val="00F432AE"/>
    <w:rsid w:val="00F43669"/>
    <w:rsid w:val="00F43EB3"/>
    <w:rsid w:val="00F44E4A"/>
    <w:rsid w:val="00F456DC"/>
    <w:rsid w:val="00F45A38"/>
    <w:rsid w:val="00F45B53"/>
    <w:rsid w:val="00F45E3D"/>
    <w:rsid w:val="00F46853"/>
    <w:rsid w:val="00F46896"/>
    <w:rsid w:val="00F46A67"/>
    <w:rsid w:val="00F46E59"/>
    <w:rsid w:val="00F4702F"/>
    <w:rsid w:val="00F47971"/>
    <w:rsid w:val="00F50ADD"/>
    <w:rsid w:val="00F512FD"/>
    <w:rsid w:val="00F5178C"/>
    <w:rsid w:val="00F51AD7"/>
    <w:rsid w:val="00F52475"/>
    <w:rsid w:val="00F527C9"/>
    <w:rsid w:val="00F52DA8"/>
    <w:rsid w:val="00F52E1F"/>
    <w:rsid w:val="00F5316C"/>
    <w:rsid w:val="00F5376B"/>
    <w:rsid w:val="00F54B85"/>
    <w:rsid w:val="00F54D49"/>
    <w:rsid w:val="00F55AD0"/>
    <w:rsid w:val="00F56009"/>
    <w:rsid w:val="00F567F8"/>
    <w:rsid w:val="00F56A0A"/>
    <w:rsid w:val="00F5720E"/>
    <w:rsid w:val="00F5798C"/>
    <w:rsid w:val="00F60634"/>
    <w:rsid w:val="00F609DA"/>
    <w:rsid w:val="00F60E2C"/>
    <w:rsid w:val="00F610F0"/>
    <w:rsid w:val="00F61668"/>
    <w:rsid w:val="00F6225E"/>
    <w:rsid w:val="00F623BE"/>
    <w:rsid w:val="00F6242C"/>
    <w:rsid w:val="00F62556"/>
    <w:rsid w:val="00F625FD"/>
    <w:rsid w:val="00F63389"/>
    <w:rsid w:val="00F633E1"/>
    <w:rsid w:val="00F63496"/>
    <w:rsid w:val="00F63946"/>
    <w:rsid w:val="00F63E2A"/>
    <w:rsid w:val="00F64709"/>
    <w:rsid w:val="00F6475A"/>
    <w:rsid w:val="00F64B78"/>
    <w:rsid w:val="00F64BD2"/>
    <w:rsid w:val="00F64F82"/>
    <w:rsid w:val="00F65159"/>
    <w:rsid w:val="00F652FE"/>
    <w:rsid w:val="00F6530D"/>
    <w:rsid w:val="00F65A7C"/>
    <w:rsid w:val="00F65F91"/>
    <w:rsid w:val="00F6606A"/>
    <w:rsid w:val="00F6645D"/>
    <w:rsid w:val="00F667F0"/>
    <w:rsid w:val="00F6707D"/>
    <w:rsid w:val="00F6709B"/>
    <w:rsid w:val="00F67133"/>
    <w:rsid w:val="00F67259"/>
    <w:rsid w:val="00F702DB"/>
    <w:rsid w:val="00F70C26"/>
    <w:rsid w:val="00F713A1"/>
    <w:rsid w:val="00F71596"/>
    <w:rsid w:val="00F718A2"/>
    <w:rsid w:val="00F71FF2"/>
    <w:rsid w:val="00F7258B"/>
    <w:rsid w:val="00F72C96"/>
    <w:rsid w:val="00F72DC4"/>
    <w:rsid w:val="00F72F7B"/>
    <w:rsid w:val="00F73509"/>
    <w:rsid w:val="00F73B99"/>
    <w:rsid w:val="00F74109"/>
    <w:rsid w:val="00F742EF"/>
    <w:rsid w:val="00F74BAE"/>
    <w:rsid w:val="00F74C61"/>
    <w:rsid w:val="00F74DB0"/>
    <w:rsid w:val="00F75227"/>
    <w:rsid w:val="00F753DC"/>
    <w:rsid w:val="00F755BC"/>
    <w:rsid w:val="00F755FD"/>
    <w:rsid w:val="00F756C1"/>
    <w:rsid w:val="00F75CCF"/>
    <w:rsid w:val="00F75CD1"/>
    <w:rsid w:val="00F76159"/>
    <w:rsid w:val="00F7631D"/>
    <w:rsid w:val="00F7640B"/>
    <w:rsid w:val="00F76745"/>
    <w:rsid w:val="00F77091"/>
    <w:rsid w:val="00F80162"/>
    <w:rsid w:val="00F80622"/>
    <w:rsid w:val="00F809A0"/>
    <w:rsid w:val="00F80FEC"/>
    <w:rsid w:val="00F81225"/>
    <w:rsid w:val="00F81382"/>
    <w:rsid w:val="00F8145B"/>
    <w:rsid w:val="00F8224D"/>
    <w:rsid w:val="00F824CB"/>
    <w:rsid w:val="00F8282A"/>
    <w:rsid w:val="00F83278"/>
    <w:rsid w:val="00F83309"/>
    <w:rsid w:val="00F83C4D"/>
    <w:rsid w:val="00F83EB4"/>
    <w:rsid w:val="00F849EC"/>
    <w:rsid w:val="00F84A36"/>
    <w:rsid w:val="00F84B26"/>
    <w:rsid w:val="00F84FFC"/>
    <w:rsid w:val="00F853AE"/>
    <w:rsid w:val="00F85A22"/>
    <w:rsid w:val="00F85AA2"/>
    <w:rsid w:val="00F85E16"/>
    <w:rsid w:val="00F866DB"/>
    <w:rsid w:val="00F8721B"/>
    <w:rsid w:val="00F872C2"/>
    <w:rsid w:val="00F873B6"/>
    <w:rsid w:val="00F874A8"/>
    <w:rsid w:val="00F875BC"/>
    <w:rsid w:val="00F87605"/>
    <w:rsid w:val="00F876C2"/>
    <w:rsid w:val="00F8792E"/>
    <w:rsid w:val="00F87AAC"/>
    <w:rsid w:val="00F87D79"/>
    <w:rsid w:val="00F90520"/>
    <w:rsid w:val="00F90AB7"/>
    <w:rsid w:val="00F90C45"/>
    <w:rsid w:val="00F90D76"/>
    <w:rsid w:val="00F91527"/>
    <w:rsid w:val="00F9187C"/>
    <w:rsid w:val="00F919D1"/>
    <w:rsid w:val="00F91C27"/>
    <w:rsid w:val="00F92003"/>
    <w:rsid w:val="00F92092"/>
    <w:rsid w:val="00F92102"/>
    <w:rsid w:val="00F9254C"/>
    <w:rsid w:val="00F9272A"/>
    <w:rsid w:val="00F928CC"/>
    <w:rsid w:val="00F92A72"/>
    <w:rsid w:val="00F92BE7"/>
    <w:rsid w:val="00F9352A"/>
    <w:rsid w:val="00F93624"/>
    <w:rsid w:val="00F936B0"/>
    <w:rsid w:val="00F93BF8"/>
    <w:rsid w:val="00F93EA0"/>
    <w:rsid w:val="00F9527C"/>
    <w:rsid w:val="00F95294"/>
    <w:rsid w:val="00F9546A"/>
    <w:rsid w:val="00F95CB3"/>
    <w:rsid w:val="00F96580"/>
    <w:rsid w:val="00F96BC0"/>
    <w:rsid w:val="00F96E32"/>
    <w:rsid w:val="00F9730C"/>
    <w:rsid w:val="00F97462"/>
    <w:rsid w:val="00F97625"/>
    <w:rsid w:val="00F97678"/>
    <w:rsid w:val="00F9773A"/>
    <w:rsid w:val="00F97DD8"/>
    <w:rsid w:val="00FA00A0"/>
    <w:rsid w:val="00FA02BE"/>
    <w:rsid w:val="00FA054A"/>
    <w:rsid w:val="00FA06F8"/>
    <w:rsid w:val="00FA1188"/>
    <w:rsid w:val="00FA1E09"/>
    <w:rsid w:val="00FA2377"/>
    <w:rsid w:val="00FA24D0"/>
    <w:rsid w:val="00FA296E"/>
    <w:rsid w:val="00FA35C3"/>
    <w:rsid w:val="00FA371C"/>
    <w:rsid w:val="00FA3FD1"/>
    <w:rsid w:val="00FA416A"/>
    <w:rsid w:val="00FA4439"/>
    <w:rsid w:val="00FA47D8"/>
    <w:rsid w:val="00FA4A00"/>
    <w:rsid w:val="00FA53A5"/>
    <w:rsid w:val="00FA5D75"/>
    <w:rsid w:val="00FA64AC"/>
    <w:rsid w:val="00FA690B"/>
    <w:rsid w:val="00FA699B"/>
    <w:rsid w:val="00FA6D08"/>
    <w:rsid w:val="00FA6EF0"/>
    <w:rsid w:val="00FA7747"/>
    <w:rsid w:val="00FB029E"/>
    <w:rsid w:val="00FB0322"/>
    <w:rsid w:val="00FB0FDA"/>
    <w:rsid w:val="00FB1AFC"/>
    <w:rsid w:val="00FB1FC8"/>
    <w:rsid w:val="00FB21C8"/>
    <w:rsid w:val="00FB2313"/>
    <w:rsid w:val="00FB26DC"/>
    <w:rsid w:val="00FB27A0"/>
    <w:rsid w:val="00FB2D96"/>
    <w:rsid w:val="00FB2E1F"/>
    <w:rsid w:val="00FB2EC1"/>
    <w:rsid w:val="00FB2F2C"/>
    <w:rsid w:val="00FB3B03"/>
    <w:rsid w:val="00FB3EF3"/>
    <w:rsid w:val="00FB40F8"/>
    <w:rsid w:val="00FB416A"/>
    <w:rsid w:val="00FB4177"/>
    <w:rsid w:val="00FB4270"/>
    <w:rsid w:val="00FB453F"/>
    <w:rsid w:val="00FB4819"/>
    <w:rsid w:val="00FB49C5"/>
    <w:rsid w:val="00FB556E"/>
    <w:rsid w:val="00FB565C"/>
    <w:rsid w:val="00FB5891"/>
    <w:rsid w:val="00FB59A8"/>
    <w:rsid w:val="00FB5A28"/>
    <w:rsid w:val="00FB5D89"/>
    <w:rsid w:val="00FB5F83"/>
    <w:rsid w:val="00FB68F3"/>
    <w:rsid w:val="00FB6AB8"/>
    <w:rsid w:val="00FB6F33"/>
    <w:rsid w:val="00FB6F84"/>
    <w:rsid w:val="00FB762E"/>
    <w:rsid w:val="00FB76BF"/>
    <w:rsid w:val="00FB7943"/>
    <w:rsid w:val="00FB7BBF"/>
    <w:rsid w:val="00FB7C75"/>
    <w:rsid w:val="00FB7F46"/>
    <w:rsid w:val="00FB7FF4"/>
    <w:rsid w:val="00FC0078"/>
    <w:rsid w:val="00FC08AA"/>
    <w:rsid w:val="00FC169D"/>
    <w:rsid w:val="00FC1C44"/>
    <w:rsid w:val="00FC1D9E"/>
    <w:rsid w:val="00FC2487"/>
    <w:rsid w:val="00FC2559"/>
    <w:rsid w:val="00FC268B"/>
    <w:rsid w:val="00FC2780"/>
    <w:rsid w:val="00FC2795"/>
    <w:rsid w:val="00FC2B6B"/>
    <w:rsid w:val="00FC314A"/>
    <w:rsid w:val="00FC3411"/>
    <w:rsid w:val="00FC34BD"/>
    <w:rsid w:val="00FC3820"/>
    <w:rsid w:val="00FC3CA0"/>
    <w:rsid w:val="00FC4BD0"/>
    <w:rsid w:val="00FC5182"/>
    <w:rsid w:val="00FC5709"/>
    <w:rsid w:val="00FC573E"/>
    <w:rsid w:val="00FC5976"/>
    <w:rsid w:val="00FC598E"/>
    <w:rsid w:val="00FC5DC1"/>
    <w:rsid w:val="00FC6132"/>
    <w:rsid w:val="00FC626E"/>
    <w:rsid w:val="00FC6490"/>
    <w:rsid w:val="00FC6661"/>
    <w:rsid w:val="00FC74E0"/>
    <w:rsid w:val="00FC771A"/>
    <w:rsid w:val="00FC7A9E"/>
    <w:rsid w:val="00FC7BE4"/>
    <w:rsid w:val="00FC7BEC"/>
    <w:rsid w:val="00FD0300"/>
    <w:rsid w:val="00FD086A"/>
    <w:rsid w:val="00FD128F"/>
    <w:rsid w:val="00FD1697"/>
    <w:rsid w:val="00FD2344"/>
    <w:rsid w:val="00FD2D1F"/>
    <w:rsid w:val="00FD2EF1"/>
    <w:rsid w:val="00FD318A"/>
    <w:rsid w:val="00FD3688"/>
    <w:rsid w:val="00FD382E"/>
    <w:rsid w:val="00FD3AAE"/>
    <w:rsid w:val="00FD3F2D"/>
    <w:rsid w:val="00FD4660"/>
    <w:rsid w:val="00FD4A56"/>
    <w:rsid w:val="00FD4AF4"/>
    <w:rsid w:val="00FD4C79"/>
    <w:rsid w:val="00FD4F31"/>
    <w:rsid w:val="00FD52F9"/>
    <w:rsid w:val="00FD5494"/>
    <w:rsid w:val="00FD5A0B"/>
    <w:rsid w:val="00FD5DD2"/>
    <w:rsid w:val="00FD6102"/>
    <w:rsid w:val="00FD62F3"/>
    <w:rsid w:val="00FD67DA"/>
    <w:rsid w:val="00FD6AF1"/>
    <w:rsid w:val="00FD6E14"/>
    <w:rsid w:val="00FD7248"/>
    <w:rsid w:val="00FD7C61"/>
    <w:rsid w:val="00FD7E22"/>
    <w:rsid w:val="00FD7EE3"/>
    <w:rsid w:val="00FE031E"/>
    <w:rsid w:val="00FE0E22"/>
    <w:rsid w:val="00FE10DB"/>
    <w:rsid w:val="00FE1240"/>
    <w:rsid w:val="00FE18E1"/>
    <w:rsid w:val="00FE1949"/>
    <w:rsid w:val="00FE19FF"/>
    <w:rsid w:val="00FE330A"/>
    <w:rsid w:val="00FE3512"/>
    <w:rsid w:val="00FE38E9"/>
    <w:rsid w:val="00FE3958"/>
    <w:rsid w:val="00FE3AAC"/>
    <w:rsid w:val="00FE3DE1"/>
    <w:rsid w:val="00FE3FB4"/>
    <w:rsid w:val="00FE40EF"/>
    <w:rsid w:val="00FE442E"/>
    <w:rsid w:val="00FE488B"/>
    <w:rsid w:val="00FE492E"/>
    <w:rsid w:val="00FE4BA3"/>
    <w:rsid w:val="00FE4F74"/>
    <w:rsid w:val="00FE52EA"/>
    <w:rsid w:val="00FE5B88"/>
    <w:rsid w:val="00FE5BAC"/>
    <w:rsid w:val="00FE5DE9"/>
    <w:rsid w:val="00FE61FC"/>
    <w:rsid w:val="00FE64E4"/>
    <w:rsid w:val="00FE68A9"/>
    <w:rsid w:val="00FE6AF3"/>
    <w:rsid w:val="00FE7009"/>
    <w:rsid w:val="00FE77DA"/>
    <w:rsid w:val="00FE7AD8"/>
    <w:rsid w:val="00FE7BA6"/>
    <w:rsid w:val="00FF09E9"/>
    <w:rsid w:val="00FF0EEC"/>
    <w:rsid w:val="00FF1851"/>
    <w:rsid w:val="00FF1A6E"/>
    <w:rsid w:val="00FF1CBF"/>
    <w:rsid w:val="00FF20AD"/>
    <w:rsid w:val="00FF21CB"/>
    <w:rsid w:val="00FF37BB"/>
    <w:rsid w:val="00FF3897"/>
    <w:rsid w:val="00FF3AE1"/>
    <w:rsid w:val="00FF3BCE"/>
    <w:rsid w:val="00FF3F33"/>
    <w:rsid w:val="00FF4A70"/>
    <w:rsid w:val="00FF5E2A"/>
    <w:rsid w:val="00FF6205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5:docId w15:val="{48800479-B58E-461C-9717-CBDA0587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2,body text1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t2 Char,body text1 Char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1264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12642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264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45"/>
      <w:jc w:val="thaiDistribute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126420"/>
    <w:rPr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5388"/>
    <w:pPr>
      <w:ind w:right="45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05388"/>
    <w:rPr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8Char1">
    <w:name w:val="Heading 8 Char1"/>
    <w:basedOn w:val="DefaultParagraphFont"/>
    <w:rsid w:val="00A4659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2Char1">
    <w:name w:val="Body Text 2 Char1"/>
    <w:basedOn w:val="DefaultParagraphFont"/>
    <w:rsid w:val="0032273A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B42E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42E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NoSpacing">
    <w:name w:val="No Spacing"/>
    <w:uiPriority w:val="1"/>
    <w:qFormat/>
    <w:rsid w:val="00FA3F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numbernegative">
    <w:name w:val="number negative"/>
    <w:basedOn w:val="Normal"/>
    <w:rsid w:val="007439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3203"/>
    <w:rPr>
      <w:color w:val="0000FF" w:themeColor="hyperlink"/>
      <w:u w:val="single"/>
    </w:rPr>
  </w:style>
  <w:style w:type="character" w:customStyle="1" w:styleId="HeaderChar1">
    <w:name w:val="Header Char1"/>
    <w:basedOn w:val="DefaultParagraphFont"/>
    <w:rsid w:val="004E02A4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AB2D3E"/>
    <w:rPr>
      <w:vertAlign w:val="superscript"/>
    </w:rPr>
  </w:style>
  <w:style w:type="table" w:styleId="TableGridLight">
    <w:name w:val="Grid Table Light"/>
    <w:basedOn w:val="TableNormal"/>
    <w:uiPriority w:val="40"/>
    <w:rsid w:val="00704F5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704F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0476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438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426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3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5948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4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5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4008C-0BE4-4FC9-9F9A-7AE155983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8</Pages>
  <Words>2444</Words>
  <Characters>9410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creator>tadsong_h22</dc:creator>
  <cp:lastModifiedBy>Saisamorn, Chimyoo</cp:lastModifiedBy>
  <cp:revision>3</cp:revision>
  <cp:lastPrinted>2019-02-22T06:29:00Z</cp:lastPrinted>
  <dcterms:created xsi:type="dcterms:W3CDTF">2019-02-22T10:47:00Z</dcterms:created>
  <dcterms:modified xsi:type="dcterms:W3CDTF">2019-02-22T10:48:00Z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