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175" w:rsidRPr="002C5218" w:rsidRDefault="00804175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C521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7430F0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ab/>
      </w:r>
      <w:r w:rsidRPr="002C521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:rsidR="00715A45" w:rsidRPr="002C5218" w:rsidRDefault="00715A45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804175" w:rsidRPr="002C5218" w:rsidRDefault="00804175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hanging="2458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ข้อมูลทั่วไป</w:t>
      </w:r>
    </w:p>
    <w:p w:rsidR="00804175" w:rsidRPr="002C5218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</w:t>
      </w:r>
    </w:p>
    <w:p w:rsidR="00DF0752" w:rsidRPr="002C5218" w:rsidRDefault="00DF0752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นโยบายการบัญชีที่สำคัญ</w:t>
      </w:r>
    </w:p>
    <w:p w:rsidR="002A2A61" w:rsidRPr="003E12E9" w:rsidRDefault="002A2A61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E12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การซื้อและจำหน่ายบริษัทย่อยและส่วนได้เสียที่ไม่มีอำนาจควบคุม</w:t>
      </w:r>
    </w:p>
    <w:p w:rsidR="00804175" w:rsidRPr="002C5218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:rsidR="00804175" w:rsidRPr="0003727A" w:rsidRDefault="00DF0752" w:rsidP="0003727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:rsidR="00804175" w:rsidRPr="002C5218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ลูกหนี้การค้า</w:t>
      </w:r>
    </w:p>
    <w:p w:rsidR="00EB5EF0" w:rsidRPr="002C5218" w:rsidRDefault="00EB5EF0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ลูกหนี้อื่น</w:t>
      </w:r>
    </w:p>
    <w:p w:rsidR="00A72456" w:rsidRPr="002C5218" w:rsidRDefault="00A72456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สินค้าคงเหลือ</w:t>
      </w:r>
    </w:p>
    <w:p w:rsidR="00AE2831" w:rsidRDefault="00AE2831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เงินลงทุนในบริษัทร่วม</w:t>
      </w:r>
    </w:p>
    <w:p w:rsidR="00804175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เงินลงทุนในบริษัทย่อย </w:t>
      </w:r>
    </w:p>
    <w:p w:rsidR="00C97525" w:rsidRPr="00C97525" w:rsidRDefault="00C97525" w:rsidP="00C975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9752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ส่วนได้เสียที่ไม่มีอำนาจควบคุม</w:t>
      </w:r>
    </w:p>
    <w:p w:rsidR="00804175" w:rsidRPr="002C5218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:rsidR="00AE2831" w:rsidRDefault="00AE2831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ค่าความนิยม</w:t>
      </w:r>
    </w:p>
    <w:p w:rsidR="00342BC2" w:rsidRPr="002C5218" w:rsidRDefault="00342BC2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สินทรัพย์ไม่มีตัวตนอื่น</w:t>
      </w:r>
    </w:p>
    <w:p w:rsidR="00804175" w:rsidRPr="002C5218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ภาษีเงินได้รอการตัดบัญชี</w:t>
      </w:r>
    </w:p>
    <w:p w:rsidR="00342BC2" w:rsidRPr="002C5218" w:rsidRDefault="00342BC2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สินทรัพย์ไม่หมุนเวียนอื่น</w:t>
      </w:r>
    </w:p>
    <w:p w:rsidR="00FC6132" w:rsidRPr="002C5218" w:rsidRDefault="00804175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เจ้าหนี้การค้า</w:t>
      </w:r>
    </w:p>
    <w:p w:rsidR="00342BC2" w:rsidRPr="002C5218" w:rsidRDefault="00342BC2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เจ้าหนี้อื่น</w:t>
      </w:r>
    </w:p>
    <w:p w:rsidR="00FC6132" w:rsidRPr="002C5218" w:rsidRDefault="00A13778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13778">
        <w:rPr>
          <w:rFonts w:asciiTheme="majorBidi" w:hAnsiTheme="majorBidi" w:cs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:rsidR="00A72456" w:rsidRPr="002C5218" w:rsidRDefault="00A72456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ทุนเรือนหุ้น</w:t>
      </w:r>
    </w:p>
    <w:p w:rsidR="002308F0" w:rsidRPr="002C5218" w:rsidRDefault="002308F0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สำรอง</w:t>
      </w:r>
    </w:p>
    <w:p w:rsidR="00804175" w:rsidRPr="002C5218" w:rsidRDefault="002308F0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</w:t>
      </w:r>
    </w:p>
    <w:p w:rsidR="00EE2FDE" w:rsidRPr="002C5218" w:rsidRDefault="00EE2FDE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รายได้จากการลงทุน</w:t>
      </w:r>
    </w:p>
    <w:p w:rsidR="00342BC2" w:rsidRPr="002C5218" w:rsidRDefault="00342BC2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รายได้อื่น</w:t>
      </w:r>
    </w:p>
    <w:p w:rsidR="002308F0" w:rsidRPr="002C5218" w:rsidRDefault="002308F0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ค่าใช้จ่ายผลประโยชน์</w:t>
      </w:r>
      <w:r w:rsidR="00F12C6E"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พนักงาน</w:t>
      </w:r>
    </w:p>
    <w:p w:rsidR="002308F0" w:rsidRPr="002C5218" w:rsidRDefault="002308F0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ค่าใช้จ่ายตามลักษณะ</w:t>
      </w:r>
    </w:p>
    <w:p w:rsidR="00B37873" w:rsidRPr="002C5218" w:rsidRDefault="00B37873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</w:p>
    <w:p w:rsidR="00804175" w:rsidRPr="003E12E9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E12E9">
        <w:rPr>
          <w:rFonts w:asciiTheme="majorBidi" w:hAnsiTheme="majorBidi" w:cstheme="majorBidi"/>
          <w:sz w:val="30"/>
          <w:szCs w:val="30"/>
          <w:cs/>
          <w:lang w:val="en-US" w:bidi="th-TH"/>
        </w:rPr>
        <w:t>กำไรต่อหุ้น</w:t>
      </w:r>
      <w:r w:rsidR="00155BF1" w:rsidRPr="003E12E9">
        <w:rPr>
          <w:rFonts w:asciiTheme="majorBidi" w:hAnsiTheme="majorBidi" w:cstheme="majorBidi"/>
          <w:sz w:val="30"/>
          <w:szCs w:val="30"/>
          <w:cs/>
          <w:lang w:val="en-US" w:bidi="th-TH"/>
        </w:rPr>
        <w:t>ขั้นพื้นฐาน</w:t>
      </w:r>
    </w:p>
    <w:p w:rsidR="00424418" w:rsidRPr="002C5218" w:rsidRDefault="00424418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เงินปันผล</w:t>
      </w:r>
    </w:p>
    <w:p w:rsidR="00A759D3" w:rsidRPr="002C5218" w:rsidRDefault="00A759D3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:rsidR="00804175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:rsidR="005F0B52" w:rsidRDefault="005F0B52" w:rsidP="005F0B52">
      <w:pPr>
        <w:pStyle w:val="IndexHeading1"/>
        <w:spacing w:after="0" w:line="380" w:lineRule="exact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C521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ab/>
      </w:r>
      <w:r w:rsidRPr="002C521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:rsidR="00FA24D0" w:rsidRPr="001E1C65" w:rsidRDefault="00FA24D0" w:rsidP="0036219C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B62653" w:rsidRDefault="00B62653" w:rsidP="00854FB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:rsidR="009E7B37" w:rsidRDefault="009E7B37" w:rsidP="00854FB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:rsidR="004E281B" w:rsidRPr="009E7B37" w:rsidRDefault="004E281B" w:rsidP="004E281B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B07E68" w:rsidRPr="002C5218" w:rsidRDefault="00715A45" w:rsidP="00B62653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br w:type="page"/>
      </w:r>
    </w:p>
    <w:p w:rsidR="00804175" w:rsidRPr="002C5218" w:rsidRDefault="00804175" w:rsidP="00FC2780">
      <w:pPr>
        <w:pStyle w:val="index"/>
        <w:tabs>
          <w:tab w:val="clear" w:pos="1134"/>
        </w:tabs>
        <w:spacing w:after="0" w:line="380" w:lineRule="exact"/>
        <w:ind w:left="0" w:firstLine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หมายเหตุประกอบงบการเงินเป็นส่วนหนึ่งของงบการเงินนี้</w:t>
      </w:r>
    </w:p>
    <w:p w:rsidR="00804175" w:rsidRPr="002C5218" w:rsidRDefault="00804175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804175" w:rsidRPr="005416CC" w:rsidRDefault="0046212C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04175" w:rsidRPr="002C521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7C0C68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</w:t>
      </w:r>
      <w:r w:rsidR="007C0C68" w:rsidRPr="005416CC">
        <w:rPr>
          <w:rFonts w:asciiTheme="majorBidi" w:hAnsiTheme="majorBidi" w:cstheme="majorBidi"/>
          <w:sz w:val="30"/>
          <w:szCs w:val="30"/>
          <w:cs/>
        </w:rPr>
        <w:t>เมื่อวั</w:t>
      </w:r>
      <w:r w:rsidR="007C0C68" w:rsidRPr="005416CC">
        <w:rPr>
          <w:rFonts w:asciiTheme="majorBidi" w:hAnsiTheme="majorBidi" w:cstheme="majorBidi" w:hint="cs"/>
          <w:sz w:val="30"/>
          <w:szCs w:val="30"/>
          <w:cs/>
        </w:rPr>
        <w:t>นที่</w:t>
      </w:r>
      <w:r w:rsidR="00AE28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4778" w:rsidRPr="009E7B37">
        <w:rPr>
          <w:rFonts w:asciiTheme="majorBidi" w:hAnsiTheme="majorBidi" w:cstheme="majorBidi"/>
          <w:sz w:val="30"/>
          <w:szCs w:val="30"/>
        </w:rPr>
        <w:t>2</w:t>
      </w:r>
      <w:r w:rsidR="009E7B37" w:rsidRPr="009E7B37">
        <w:rPr>
          <w:rFonts w:asciiTheme="majorBidi" w:hAnsiTheme="majorBidi" w:cstheme="majorBidi"/>
          <w:sz w:val="30"/>
          <w:szCs w:val="30"/>
        </w:rPr>
        <w:t>2</w:t>
      </w:r>
      <w:r w:rsidR="006658DB" w:rsidRPr="009E7B37">
        <w:rPr>
          <w:rFonts w:asciiTheme="majorBidi" w:hAnsiTheme="majorBidi" w:cstheme="majorBidi"/>
          <w:sz w:val="30"/>
          <w:szCs w:val="30"/>
        </w:rPr>
        <w:t xml:space="preserve"> </w:t>
      </w:r>
      <w:r w:rsidR="006658DB" w:rsidRPr="009E7B3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9E7B37" w:rsidRPr="009E7B37">
        <w:rPr>
          <w:rFonts w:asciiTheme="majorBidi" w:hAnsiTheme="majorBidi" w:cstheme="majorBidi"/>
          <w:sz w:val="30"/>
          <w:szCs w:val="30"/>
        </w:rPr>
        <w:t>2562</w:t>
      </w:r>
    </w:p>
    <w:p w:rsidR="00804175" w:rsidRPr="005416CC" w:rsidRDefault="00804175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F6C75" w:rsidRPr="005416CC" w:rsidRDefault="008F6C75" w:rsidP="00DB3D3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41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8F6C75" w:rsidRPr="002C5218" w:rsidRDefault="008F6C75" w:rsidP="00DB3D3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F6C75" w:rsidRPr="002C5218" w:rsidRDefault="00344B56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 ซีโอ</w:t>
      </w:r>
      <w:proofErr w:type="spellStart"/>
      <w:r>
        <w:rPr>
          <w:rFonts w:asciiTheme="majorBidi" w:hAnsiTheme="majorBidi" w:cstheme="majorBidi"/>
          <w:sz w:val="30"/>
          <w:szCs w:val="30"/>
          <w:cs/>
        </w:rPr>
        <w:t>แอล</w:t>
      </w:r>
      <w:proofErr w:type="spellEnd"/>
      <w:r w:rsidR="008F6C75" w:rsidRPr="002C5218">
        <w:rPr>
          <w:rFonts w:asciiTheme="majorBidi" w:hAnsiTheme="majorBidi" w:cstheme="majorBidi"/>
          <w:sz w:val="30"/>
          <w:szCs w:val="30"/>
          <w:cs/>
        </w:rPr>
        <w:t xml:space="preserve"> จำกัด (มหาชน)  </w:t>
      </w:r>
      <w:r w:rsidR="004D0EA3">
        <w:rPr>
          <w:rFonts w:asciiTheme="majorBidi" w:hAnsiTheme="majorBidi" w:cstheme="majorBidi"/>
          <w:sz w:val="30"/>
          <w:szCs w:val="30"/>
        </w:rPr>
        <w:t>(</w:t>
      </w:r>
      <w:r w:rsidR="008F6C75" w:rsidRPr="002C5218">
        <w:rPr>
          <w:rFonts w:asciiTheme="majorBidi" w:hAnsiTheme="majorBidi" w:cstheme="majorBidi"/>
          <w:sz w:val="30"/>
          <w:szCs w:val="30"/>
        </w:rPr>
        <w:t>“</w:t>
      </w:r>
      <w:r w:rsidR="008F6C75" w:rsidRPr="002C52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F6C75" w:rsidRPr="002C5218">
        <w:rPr>
          <w:rFonts w:asciiTheme="majorBidi" w:hAnsiTheme="majorBidi" w:cstheme="majorBidi"/>
          <w:sz w:val="30"/>
          <w:szCs w:val="30"/>
        </w:rPr>
        <w:t>”</w:t>
      </w:r>
      <w:r w:rsidR="004D0EA3">
        <w:rPr>
          <w:rFonts w:asciiTheme="majorBidi" w:hAnsiTheme="majorBidi" w:cstheme="majorBidi"/>
          <w:sz w:val="30"/>
          <w:szCs w:val="30"/>
        </w:rPr>
        <w:t>)</w:t>
      </w:r>
      <w:r w:rsidR="008F6C75" w:rsidRPr="002C5218">
        <w:rPr>
          <w:rFonts w:asciiTheme="majorBidi" w:hAnsiTheme="majorBidi" w:cstheme="majorBidi"/>
          <w:sz w:val="30"/>
          <w:szCs w:val="30"/>
          <w:cs/>
        </w:rPr>
        <w:t xml:space="preserve">  เป็นนิต</w:t>
      </w:r>
      <w:r w:rsidR="00B07E68" w:rsidRPr="002C5218">
        <w:rPr>
          <w:rFonts w:asciiTheme="majorBidi" w:hAnsiTheme="majorBidi" w:cstheme="majorBidi"/>
          <w:sz w:val="30"/>
          <w:szCs w:val="30"/>
          <w:cs/>
        </w:rPr>
        <w:t>ิบุคคลที่จัดตั้งขึ้นในประเทศไทย</w:t>
      </w:r>
      <w:r w:rsidR="008F6C75" w:rsidRPr="002C5218">
        <w:rPr>
          <w:rFonts w:asciiTheme="majorBidi" w:hAnsiTheme="majorBidi" w:cstheme="majorBidi"/>
          <w:sz w:val="30"/>
          <w:szCs w:val="30"/>
          <w:cs/>
        </w:rPr>
        <w:t xml:space="preserve"> และมีที่อยู่จดทะเบียนตั้งอยู่เลขที่ </w:t>
      </w:r>
      <w:r w:rsidR="008F6C75" w:rsidRPr="002C5218">
        <w:rPr>
          <w:rFonts w:asciiTheme="majorBidi" w:hAnsiTheme="majorBidi" w:cstheme="majorBidi"/>
          <w:sz w:val="30"/>
          <w:szCs w:val="30"/>
        </w:rPr>
        <w:t xml:space="preserve">24 </w:t>
      </w:r>
      <w:r w:rsidR="008F6C75" w:rsidRPr="002C5218">
        <w:rPr>
          <w:rFonts w:asciiTheme="majorBidi" w:hAnsiTheme="majorBidi" w:cstheme="majorBidi"/>
          <w:sz w:val="30"/>
          <w:szCs w:val="30"/>
          <w:cs/>
        </w:rPr>
        <w:t xml:space="preserve">ซอยอ่อนนุช </w:t>
      </w:r>
      <w:r w:rsidR="008F6C75" w:rsidRPr="002C5218">
        <w:rPr>
          <w:rFonts w:asciiTheme="majorBidi" w:hAnsiTheme="majorBidi" w:cstheme="majorBidi"/>
          <w:sz w:val="30"/>
          <w:szCs w:val="30"/>
        </w:rPr>
        <w:t xml:space="preserve">66/1 </w:t>
      </w:r>
      <w:r w:rsidR="008E2D1D">
        <w:rPr>
          <w:rFonts w:asciiTheme="majorBidi" w:hAnsiTheme="majorBidi" w:cstheme="majorBidi"/>
          <w:sz w:val="30"/>
          <w:szCs w:val="30"/>
          <w:cs/>
        </w:rPr>
        <w:t>ถนนอ่อนนุช แขวงอ่อนนุ</w:t>
      </w:r>
      <w:r w:rsidR="008E2D1D">
        <w:rPr>
          <w:rFonts w:asciiTheme="majorBidi" w:hAnsiTheme="majorBidi" w:cstheme="majorBidi" w:hint="cs"/>
          <w:sz w:val="30"/>
          <w:szCs w:val="30"/>
          <w:cs/>
        </w:rPr>
        <w:t>ช</w:t>
      </w:r>
      <w:r w:rsidR="008F6C75" w:rsidRPr="002C5218">
        <w:rPr>
          <w:rFonts w:asciiTheme="majorBidi" w:hAnsiTheme="majorBidi" w:cstheme="majorBidi"/>
          <w:sz w:val="30"/>
          <w:szCs w:val="30"/>
          <w:cs/>
        </w:rPr>
        <w:t xml:space="preserve"> เขตสวนหลวง กรุงเทพมหานคร</w:t>
      </w:r>
    </w:p>
    <w:p w:rsidR="008F6C75" w:rsidRPr="002C5218" w:rsidRDefault="008F6C75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8F6C75" w:rsidRPr="002C5218" w:rsidRDefault="008F6C75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05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AD4B81" w:rsidRPr="002C521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</w:rPr>
        <w:t xml:space="preserve">2 </w:t>
      </w:r>
      <w:r w:rsidR="00403A61" w:rsidRPr="002C521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</w:rPr>
        <w:t xml:space="preserve">2551 </w:t>
      </w:r>
    </w:p>
    <w:p w:rsidR="008F6C75" w:rsidRPr="002C5218" w:rsidRDefault="008F6C75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8F6C75" w:rsidRPr="00AE2831" w:rsidRDefault="00AD4B81" w:rsidP="00DB3D38">
      <w:pPr>
        <w:pStyle w:val="block"/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A2546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ผู้ถือหุ้นรายใหญ่ในระหว่างปี</w:t>
      </w:r>
      <w:r w:rsidR="00793533" w:rsidRPr="00DA254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ได้แก่ </w:t>
      </w:r>
      <w:r w:rsidR="009C262B" w:rsidRPr="00DA2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บริษัท </w:t>
      </w:r>
      <w:proofErr w:type="spellStart"/>
      <w:r w:rsidR="009C262B" w:rsidRPr="00DA2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โฮลด์</w:t>
      </w:r>
      <w:proofErr w:type="spellEnd"/>
      <w:r w:rsidR="009C262B" w:rsidRPr="00DA2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proofErr w:type="spellStart"/>
      <w:r w:rsidR="009C262B" w:rsidRPr="00DA2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โคลล์</w:t>
      </w:r>
      <w:proofErr w:type="spellEnd"/>
      <w:r w:rsidR="009C262B" w:rsidRPr="00DA2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จำกัด</w:t>
      </w:r>
      <w:r w:rsidR="003F064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F064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ซึ่งเป็นนิติบุคคลที่จัดตั้งขึ้นในประเทศไทย</w:t>
      </w:r>
      <w:r w:rsidR="009C262B" w:rsidRPr="00DA2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3F0648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</w:t>
      </w:r>
      <w:r w:rsidR="009C262B" w:rsidRPr="00DA2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กลุ่มจิ</w:t>
      </w:r>
      <w:proofErr w:type="spellStart"/>
      <w:r w:rsidR="009C262B" w:rsidRPr="00DA2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ราธิวัฒน์</w:t>
      </w:r>
      <w:proofErr w:type="spellEnd"/>
      <w:r w:rsidR="009C262B" w:rsidRPr="00DA2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และกลุ่มอุ่นใจ </w:t>
      </w:r>
      <w:r w:rsidR="00AE283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โดยถือหุ้นรวมประมาณร้อยละ </w:t>
      </w:r>
      <w:r w:rsidR="00946898">
        <w:rPr>
          <w:rFonts w:asciiTheme="majorBidi" w:hAnsiTheme="majorBidi" w:cstheme="majorBidi"/>
          <w:sz w:val="30"/>
          <w:szCs w:val="30"/>
          <w:lang w:val="en-US" w:bidi="th-TH"/>
        </w:rPr>
        <w:t>66</w:t>
      </w:r>
      <w:r w:rsidR="00AE28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="002567E0" w:rsidRPr="003B4537" w:rsidRDefault="002567E0" w:rsidP="00DB3D38">
      <w:pPr>
        <w:pStyle w:val="block"/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US" w:bidi="th-TH"/>
        </w:rPr>
      </w:pPr>
    </w:p>
    <w:p w:rsidR="008F6C75" w:rsidRPr="00AA05BA" w:rsidRDefault="006658DB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706E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Pr="0015706E">
        <w:rPr>
          <w:rFonts w:ascii="Angsana New" w:hAnsi="Angsana New" w:cs="Angsana New" w:hint="cs"/>
          <w:spacing w:val="-6"/>
          <w:sz w:val="30"/>
          <w:szCs w:val="30"/>
          <w:cs/>
        </w:rPr>
        <w:t>และบริษัทย่อย</w:t>
      </w:r>
      <w:r w:rsidRPr="0015706E">
        <w:rPr>
          <w:rFonts w:ascii="Angsana New" w:hAnsi="Angsana New" w:cs="Angsana New"/>
          <w:spacing w:val="-6"/>
          <w:sz w:val="30"/>
          <w:szCs w:val="30"/>
          <w:cs/>
        </w:rPr>
        <w:t>ดำเนินธุรกิจหลักเกี่ยวกับ</w:t>
      </w:r>
      <w:r w:rsidRPr="0015706E">
        <w:rPr>
          <w:rFonts w:ascii="Angsana New" w:hAnsi="Angsana New" w:cs="Angsana New" w:hint="cs"/>
          <w:spacing w:val="-6"/>
          <w:sz w:val="30"/>
          <w:szCs w:val="30"/>
          <w:cs/>
        </w:rPr>
        <w:t>การจัดจำหน่ายเครื่องเขียน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15706E">
        <w:rPr>
          <w:rFonts w:ascii="Angsana New" w:hAnsi="Angsana New" w:cs="Angsana New" w:hint="cs"/>
          <w:spacing w:val="-6"/>
          <w:sz w:val="30"/>
          <w:szCs w:val="30"/>
          <w:cs/>
        </w:rPr>
        <w:t>หนังสือ และอุปกรณ์สำนักงาน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15706E">
        <w:rPr>
          <w:rFonts w:ascii="Angsana New" w:hAnsi="Angsana New" w:cs="Angsana New" w:hint="cs"/>
          <w:spacing w:val="-6"/>
          <w:sz w:val="30"/>
          <w:szCs w:val="30"/>
          <w:cs/>
        </w:rPr>
        <w:t>โดยรับ</w:t>
      </w:r>
      <w:r>
        <w:rPr>
          <w:rFonts w:ascii="Angsana New" w:hAnsi="Angsana New" w:cs="Angsana New"/>
          <w:spacing w:val="-6"/>
          <w:sz w:val="30"/>
          <w:szCs w:val="30"/>
        </w:rPr>
        <w:t xml:space="preserve">       </w:t>
      </w:r>
      <w:r w:rsidRPr="0015706E">
        <w:rPr>
          <w:rFonts w:ascii="Angsana New" w:hAnsi="Angsana New" w:cs="Angsana New" w:hint="cs"/>
          <w:spacing w:val="-6"/>
          <w:sz w:val="30"/>
          <w:szCs w:val="30"/>
          <w:cs/>
        </w:rPr>
        <w:t>คำสั่งซื้อผ่านระบบ</w:t>
      </w:r>
      <w:r w:rsidRPr="0015706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706E">
        <w:rPr>
          <w:rFonts w:ascii="Angsana New" w:hAnsi="Angsana New" w:cs="Angsana New"/>
          <w:sz w:val="30"/>
          <w:szCs w:val="30"/>
        </w:rPr>
        <w:t xml:space="preserve">Call-Center </w:t>
      </w:r>
      <w:r>
        <w:rPr>
          <w:rFonts w:ascii="Angsana New" w:hAnsi="Angsana New" w:cs="Angsana New" w:hint="cs"/>
          <w:sz w:val="30"/>
          <w:szCs w:val="30"/>
          <w:cs/>
        </w:rPr>
        <w:t>ระบบเว็บไซต์ และขายผ่านหน้าร้าน จำหน่ายหนังสืออิเล็กทรอนิกส์ รับบริหารโฆษณาผ่านสื่อออนไลน์ รับพัฒนา</w:t>
      </w:r>
      <w:r w:rsidRPr="00604DA3">
        <w:rPr>
          <w:rFonts w:ascii="Angsana New" w:hAnsi="Angsana New" w:cs="Angsana New" w:hint="cs"/>
          <w:sz w:val="30"/>
          <w:szCs w:val="30"/>
          <w:cs/>
        </w:rPr>
        <w:t xml:space="preserve">ซอฟต์แวร์แอพพลิเคชั่นสำหรับระบบออนไลน์และ </w:t>
      </w:r>
      <w:r w:rsidRPr="00604DA3">
        <w:rPr>
          <w:rFonts w:ascii="Angsana New" w:hAnsi="Angsana New" w:cs="Angsana New"/>
          <w:sz w:val="30"/>
          <w:szCs w:val="30"/>
        </w:rPr>
        <w:t xml:space="preserve">Call-Center </w:t>
      </w:r>
      <w:r w:rsidRPr="00604DA3">
        <w:rPr>
          <w:rFonts w:ascii="Angsana New" w:hAnsi="Angsana New" w:cs="Angsana New" w:hint="cs"/>
          <w:sz w:val="30"/>
          <w:szCs w:val="30"/>
          <w:cs/>
        </w:rPr>
        <w:t xml:space="preserve"> และให้เช่าพื้นที่คลังสินค้า</w:t>
      </w:r>
      <w:r w:rsidR="003F0648" w:rsidRPr="00604D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C75" w:rsidRPr="00604DA3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DB42E6" w:rsidRPr="00604D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6C75" w:rsidRPr="00604DA3">
        <w:rPr>
          <w:rFonts w:asciiTheme="majorBidi" w:hAnsiTheme="majorBidi" w:cstheme="majorBidi"/>
          <w:sz w:val="30"/>
          <w:szCs w:val="30"/>
        </w:rPr>
        <w:t xml:space="preserve">31 </w:t>
      </w:r>
      <w:r w:rsidR="008F6C75" w:rsidRPr="00604D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F6C75" w:rsidRPr="00604DA3">
        <w:rPr>
          <w:rFonts w:asciiTheme="majorBidi" w:hAnsiTheme="majorBidi" w:cstheme="majorBidi"/>
          <w:sz w:val="30"/>
          <w:szCs w:val="30"/>
        </w:rPr>
        <w:t xml:space="preserve"> 2</w:t>
      </w:r>
      <w:r w:rsidR="001458DB" w:rsidRPr="00604DA3">
        <w:rPr>
          <w:rFonts w:asciiTheme="majorBidi" w:hAnsiTheme="majorBidi" w:cstheme="majorBidi"/>
          <w:sz w:val="30"/>
          <w:szCs w:val="30"/>
        </w:rPr>
        <w:t>561</w:t>
      </w:r>
      <w:r w:rsidR="0046212C" w:rsidRPr="00604DA3">
        <w:rPr>
          <w:rFonts w:asciiTheme="majorBidi" w:hAnsiTheme="majorBidi" w:cstheme="majorBidi"/>
          <w:sz w:val="30"/>
          <w:szCs w:val="30"/>
        </w:rPr>
        <w:t xml:space="preserve"> </w:t>
      </w:r>
      <w:r w:rsidR="0046212C" w:rsidRPr="00604DA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458DB" w:rsidRPr="00604DA3">
        <w:rPr>
          <w:rFonts w:asciiTheme="majorBidi" w:hAnsiTheme="majorBidi" w:cstheme="majorBidi"/>
          <w:sz w:val="30"/>
          <w:szCs w:val="30"/>
        </w:rPr>
        <w:t>2560</w:t>
      </w:r>
      <w:r w:rsidR="008F6C75" w:rsidRPr="00604DA3">
        <w:rPr>
          <w:rFonts w:asciiTheme="majorBidi" w:hAnsiTheme="majorBidi" w:cstheme="majorBidi"/>
          <w:sz w:val="30"/>
          <w:szCs w:val="30"/>
        </w:rPr>
        <w:t xml:space="preserve"> </w:t>
      </w:r>
      <w:r w:rsidR="008F6C75" w:rsidRPr="00604DA3">
        <w:rPr>
          <w:rFonts w:asciiTheme="majorBidi" w:hAnsiTheme="majorBidi" w:cstheme="majorBidi"/>
          <w:sz w:val="30"/>
          <w:szCs w:val="30"/>
          <w:cs/>
        </w:rPr>
        <w:t>ได้เปิดเผยไว้</w:t>
      </w:r>
      <w:r w:rsidR="009E7B37">
        <w:rPr>
          <w:rFonts w:asciiTheme="majorBidi" w:hAnsiTheme="majorBidi" w:cstheme="majorBidi"/>
          <w:sz w:val="30"/>
          <w:szCs w:val="30"/>
          <w:cs/>
        </w:rPr>
        <w:t>ในหมายเหตุข้อ</w:t>
      </w:r>
      <w:r w:rsidR="009E7B37">
        <w:rPr>
          <w:rFonts w:asciiTheme="majorBidi" w:hAnsiTheme="majorBidi" w:cstheme="majorBidi"/>
          <w:sz w:val="30"/>
          <w:szCs w:val="30"/>
        </w:rPr>
        <w:t xml:space="preserve"> </w:t>
      </w:r>
      <w:r w:rsidR="002B434D">
        <w:rPr>
          <w:rFonts w:asciiTheme="majorBidi" w:hAnsiTheme="majorBidi" w:cstheme="majorBidi"/>
          <w:sz w:val="30"/>
          <w:szCs w:val="30"/>
        </w:rPr>
        <w:t>11</w:t>
      </w:r>
      <w:r w:rsidR="00AA05BA">
        <w:rPr>
          <w:rFonts w:asciiTheme="majorBidi" w:hAnsiTheme="majorBidi" w:cstheme="majorBidi"/>
          <w:sz w:val="30"/>
          <w:szCs w:val="30"/>
        </w:rPr>
        <w:t xml:space="preserve"> </w:t>
      </w:r>
    </w:p>
    <w:p w:rsidR="009C262B" w:rsidRDefault="009C2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highlight w:val="lightGray"/>
          <w:shd w:val="clear" w:color="auto" w:fill="E0E0E0"/>
          <w:cs/>
        </w:rPr>
      </w:pPr>
    </w:p>
    <w:p w:rsidR="00804175" w:rsidRPr="002C5218" w:rsidRDefault="00804175" w:rsidP="00E944B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C521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:rsidR="003D3784" w:rsidRPr="002C5218" w:rsidRDefault="003D3784" w:rsidP="003D3784">
      <w:pPr>
        <w:rPr>
          <w:rFonts w:asciiTheme="majorBidi" w:hAnsiTheme="majorBidi" w:cstheme="majorBidi"/>
          <w:sz w:val="30"/>
          <w:szCs w:val="30"/>
          <w:cs/>
        </w:rPr>
      </w:pPr>
    </w:p>
    <w:p w:rsidR="008F6C75" w:rsidRPr="00344B56" w:rsidRDefault="008F6C75" w:rsidP="003D378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44B56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:rsidR="008F6C75" w:rsidRPr="002C5218" w:rsidRDefault="008F6C75" w:rsidP="00E9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8F6C75" w:rsidRPr="002C5218" w:rsidRDefault="00F36D5E" w:rsidP="00304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944B5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="00DC553D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="006932AF" w:rsidRPr="002C5218">
        <w:rPr>
          <w:rFonts w:asciiTheme="majorBidi" w:hAnsiTheme="majorBidi" w:cstheme="majorBidi"/>
          <w:sz w:val="30"/>
          <w:szCs w:val="30"/>
        </w:rPr>
        <w:t xml:space="preserve">    </w:t>
      </w:r>
      <w:r w:rsidR="00DC553D" w:rsidRPr="002C5218">
        <w:rPr>
          <w:rFonts w:asciiTheme="majorBidi" w:hAnsiTheme="majorBidi" w:cstheme="majorBidi"/>
          <w:sz w:val="30"/>
          <w:szCs w:val="30"/>
        </w:rPr>
        <w:t xml:space="preserve">  </w:t>
      </w:r>
      <w:r w:rsidRPr="002C5218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79395B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(</w:t>
      </w:r>
      <w:r w:rsidRPr="002C5218">
        <w:rPr>
          <w:rFonts w:asciiTheme="majorBidi" w:hAnsiTheme="majorBidi" w:cstheme="majorBidi"/>
          <w:sz w:val="30"/>
          <w:szCs w:val="30"/>
        </w:rPr>
        <w:t>“</w:t>
      </w:r>
      <w:r w:rsidRPr="002C5218">
        <w:rPr>
          <w:rFonts w:asciiTheme="majorBidi" w:hAnsiTheme="majorBidi" w:cstheme="majorBidi"/>
          <w:sz w:val="30"/>
          <w:szCs w:val="30"/>
          <w:cs/>
        </w:rPr>
        <w:t>สภาวิชาชีพบัญชี</w:t>
      </w:r>
      <w:r w:rsidRPr="002C5218">
        <w:rPr>
          <w:rFonts w:asciiTheme="majorBidi" w:hAnsiTheme="majorBidi" w:cstheme="majorBidi"/>
          <w:sz w:val="30"/>
          <w:szCs w:val="30"/>
        </w:rPr>
        <w:t>”</w:t>
      </w:r>
      <w:r w:rsidRPr="002C5218">
        <w:rPr>
          <w:rFonts w:asciiTheme="majorBidi" w:hAnsiTheme="majorBidi" w:cstheme="majorBidi"/>
          <w:sz w:val="30"/>
          <w:szCs w:val="30"/>
          <w:cs/>
        </w:rPr>
        <w:t>)</w:t>
      </w:r>
      <w:r w:rsidR="00D344F4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F6C75" w:rsidRPr="002C5218">
        <w:rPr>
          <w:rFonts w:asciiTheme="majorBidi" w:hAnsiTheme="majorBidi" w:cstheme="majorBidi"/>
          <w:sz w:val="30"/>
          <w:szCs w:val="30"/>
        </w:rPr>
        <w:t xml:space="preserve"> </w:t>
      </w:r>
    </w:p>
    <w:p w:rsidR="008F6C75" w:rsidRPr="002C5218" w:rsidRDefault="008F6C75" w:rsidP="00E9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246AF9" w:rsidRPr="002C5218" w:rsidRDefault="006932AF" w:rsidP="007C0C6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="0079395B" w:rsidRPr="002C521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2C5218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1 </w:t>
      </w:r>
      <w:r w:rsidRPr="002C521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04D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="006658DB" w:rsidRPr="00604DA3">
        <w:rPr>
          <w:rFonts w:asciiTheme="majorBidi" w:hAnsiTheme="majorBidi" w:cstheme="majorBidi"/>
          <w:sz w:val="30"/>
          <w:szCs w:val="30"/>
          <w:rtl/>
          <w:cs/>
          <w:lang w:val="en-US"/>
        </w:rPr>
        <w:t>25</w:t>
      </w:r>
      <w:r w:rsidR="003D2031" w:rsidRPr="00604DA3">
        <w:rPr>
          <w:rFonts w:asciiTheme="majorBidi" w:hAnsiTheme="majorBidi" w:cstheme="majorBidi" w:hint="cs"/>
          <w:sz w:val="30"/>
          <w:szCs w:val="30"/>
          <w:rtl/>
          <w:lang w:val="en-US"/>
        </w:rPr>
        <w:t>6</w:t>
      </w:r>
      <w:r w:rsidR="003D2031" w:rsidRPr="00604DA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6658DB" w:rsidRPr="00604DA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D2031" w:rsidRPr="00604DA3">
        <w:rPr>
          <w:rFonts w:asciiTheme="majorBidi" w:hAnsiTheme="majorBidi" w:cstheme="majorBidi"/>
          <w:sz w:val="30"/>
          <w:szCs w:val="30"/>
          <w:cs/>
          <w:lang w:bidi="th-TH"/>
        </w:rPr>
        <w:t>กา</w:t>
      </w:r>
      <w:r w:rsidR="003D2031" w:rsidRPr="00604DA3">
        <w:rPr>
          <w:rFonts w:asciiTheme="majorBidi" w:hAnsiTheme="majorBidi" w:cstheme="majorBidi" w:hint="cs"/>
          <w:sz w:val="30"/>
          <w:szCs w:val="30"/>
          <w:cs/>
          <w:lang w:bidi="th-TH"/>
        </w:rPr>
        <w:t>รถือ</w:t>
      </w:r>
      <w:r w:rsidR="00AB54AC" w:rsidRPr="00604DA3">
        <w:rPr>
          <w:rFonts w:asciiTheme="majorBidi" w:hAnsiTheme="majorBidi" w:cstheme="majorBidi"/>
          <w:sz w:val="30"/>
          <w:szCs w:val="30"/>
          <w:cs/>
          <w:lang w:bidi="th-TH"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</w:t>
      </w:r>
      <w:r w:rsidR="00AD4B81" w:rsidRPr="00604DA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D2031" w:rsidRPr="00604DA3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ทั้งนี้</w:t>
      </w:r>
      <w:r w:rsidR="003D2031" w:rsidRPr="00604DA3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การเปลี่ยนแปลงดังกล่าว</w:t>
      </w:r>
      <w:r w:rsidR="00AD4B81" w:rsidRPr="00604DA3">
        <w:rPr>
          <w:rFonts w:asciiTheme="majorBidi" w:hAnsiTheme="majorBidi" w:cstheme="majorBidi"/>
          <w:sz w:val="30"/>
          <w:szCs w:val="30"/>
          <w:cs/>
          <w:lang w:bidi="th-TH"/>
        </w:rPr>
        <w:t>ไม่มีผลกระทบอย่างเป็นสาระสำคัญต่องบการเงิน</w:t>
      </w:r>
    </w:p>
    <w:p w:rsidR="00FA24D0" w:rsidRDefault="00F36D5E" w:rsidP="006374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FA24D0">
        <w:rPr>
          <w:rFonts w:asciiTheme="majorBidi" w:hAnsiTheme="majorBidi" w:cstheme="majorBidi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</w:t>
      </w:r>
      <w:r w:rsidR="003D20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2031" w:rsidRPr="00604DA3">
        <w:rPr>
          <w:rFonts w:asciiTheme="majorBidi" w:hAnsiTheme="majorBidi" w:hint="cs"/>
          <w:sz w:val="30"/>
          <w:szCs w:val="30"/>
          <w:cs/>
        </w:rPr>
        <w:t>ซึ่งยังไม่มีผลบังคับในปัจจุบันและกลุ่มบริษัทไม่ได้ใช้มาตรฐานการรายงานทางการเงินดังกล่าวในการจัดทำงบการเงินก่อนวันที่มีผลบังคับใช้</w:t>
      </w:r>
      <w:r w:rsidR="00AB0A18">
        <w:rPr>
          <w:rFonts w:asciiTheme="majorBidi" w:hAnsiTheme="majorBidi"/>
          <w:sz w:val="30"/>
          <w:szCs w:val="30"/>
        </w:rPr>
        <w:t xml:space="preserve"> </w:t>
      </w:r>
      <w:r w:rsidR="00AB0A18" w:rsidRPr="00AB0A1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B0A18" w:rsidRPr="00AB0A18">
        <w:rPr>
          <w:rFonts w:ascii="Angsana New" w:hAnsi="Angsana New" w:hint="cs"/>
          <w:sz w:val="30"/>
          <w:szCs w:val="30"/>
          <w:cs/>
        </w:rPr>
        <w:t>ที่ออกและปรับปรุง</w:t>
      </w:r>
      <w:r w:rsidR="00AB0A18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</w:t>
      </w:r>
      <w:r w:rsidR="00AB0A18" w:rsidRPr="00AB0A18">
        <w:rPr>
          <w:rFonts w:ascii="Angsana New" w:hAnsi="Angsana New" w:hint="cs"/>
          <w:sz w:val="30"/>
          <w:szCs w:val="30"/>
          <w:cs/>
        </w:rPr>
        <w:t xml:space="preserve">กลุ่มบริษัทได้เปิดเผยในหมายเหตุข้อ </w:t>
      </w:r>
      <w:r w:rsidR="00AB0A18">
        <w:rPr>
          <w:rFonts w:ascii="Angsana New" w:hAnsi="Angsana New"/>
          <w:sz w:val="30"/>
          <w:szCs w:val="30"/>
        </w:rPr>
        <w:t>3</w:t>
      </w:r>
      <w:r w:rsidR="0036219C">
        <w:rPr>
          <w:rFonts w:ascii="Angsana New" w:hAnsi="Angsana New"/>
          <w:sz w:val="30"/>
          <w:szCs w:val="30"/>
        </w:rPr>
        <w:t>4</w:t>
      </w:r>
    </w:p>
    <w:p w:rsidR="00191148" w:rsidRPr="009E7B37" w:rsidRDefault="00191148" w:rsidP="009E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0"/>
        <w:jc w:val="thaiDistribute"/>
        <w:rPr>
          <w:rFonts w:asciiTheme="majorBidi" w:hAnsiTheme="majorBidi" w:cstheme="majorBidi"/>
          <w:sz w:val="30"/>
          <w:szCs w:val="30"/>
        </w:rPr>
      </w:pPr>
    </w:p>
    <w:p w:rsidR="006F73FA" w:rsidRPr="00344B56" w:rsidRDefault="006F73FA" w:rsidP="006F73FA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44B56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เกณฑ์การวัดมูลค่า</w:t>
      </w:r>
      <w:r w:rsidRPr="00344B5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D30BDE" w:rsidRPr="001B0F1A" w:rsidRDefault="00D30BDE" w:rsidP="00D30B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6F73FA" w:rsidRDefault="006F73FA" w:rsidP="006374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315382" w:rsidRPr="00286CC8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</w:t>
      </w:r>
      <w:r w:rsidR="00315382" w:rsidRPr="00315382">
        <w:rPr>
          <w:rFonts w:ascii="Angsana New" w:hAnsi="Angsana New" w:hint="cs"/>
          <w:i/>
          <w:sz w:val="30"/>
          <w:szCs w:val="30"/>
          <w:cs/>
        </w:rPr>
        <w:t>ถูกวัดมูลค่าด้วย</w:t>
      </w:r>
      <w:r w:rsidR="00315382" w:rsidRPr="00286CC8">
        <w:rPr>
          <w:rFonts w:ascii="Angsana New" w:hAnsi="Angsana New"/>
          <w:sz w:val="30"/>
          <w:szCs w:val="30"/>
          <w:cs/>
        </w:rPr>
        <w:t>มูลค่าปัจจุบันของภาระผูกพันตามผลประโยชน์ที่กำหนดไว้</w:t>
      </w:r>
      <w:r w:rsidR="00315382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315382" w:rsidRPr="00286CC8">
        <w:rPr>
          <w:rFonts w:ascii="Angsana New" w:hAnsi="Angsana New"/>
          <w:sz w:val="30"/>
          <w:szCs w:val="30"/>
          <w:cs/>
        </w:rPr>
        <w:t>ได้เปิดเผยไว้ใน</w:t>
      </w:r>
      <w:r w:rsidR="00315382" w:rsidRPr="006F4087">
        <w:rPr>
          <w:rFonts w:ascii="Angsana New" w:hAnsi="Angsana New"/>
          <w:sz w:val="30"/>
          <w:szCs w:val="30"/>
          <w:cs/>
        </w:rPr>
        <w:t>หมายเหตุ</w:t>
      </w:r>
      <w:r w:rsidR="00315382" w:rsidRPr="006F4087">
        <w:rPr>
          <w:rFonts w:ascii="Angsana New" w:hAnsi="Angsana New" w:hint="cs"/>
          <w:sz w:val="30"/>
          <w:szCs w:val="30"/>
          <w:cs/>
        </w:rPr>
        <w:t>ข้อ</w:t>
      </w:r>
      <w:r w:rsidR="00315382" w:rsidRPr="006F4087">
        <w:rPr>
          <w:rFonts w:ascii="Angsana New" w:hAnsi="Angsana New"/>
          <w:sz w:val="30"/>
          <w:szCs w:val="30"/>
        </w:rPr>
        <w:t xml:space="preserve"> 3 (</w:t>
      </w:r>
      <w:r w:rsidR="00315382" w:rsidRPr="006F4087">
        <w:rPr>
          <w:rFonts w:ascii="Angsana New" w:hAnsi="Angsana New" w:hint="cs"/>
          <w:sz w:val="30"/>
          <w:szCs w:val="30"/>
          <w:cs/>
        </w:rPr>
        <w:t>ฏ</w:t>
      </w:r>
      <w:r w:rsidR="00315382" w:rsidRPr="006F4087">
        <w:rPr>
          <w:rFonts w:ascii="Angsana New" w:hAnsi="Angsana New"/>
          <w:sz w:val="30"/>
          <w:szCs w:val="30"/>
        </w:rPr>
        <w:t>)</w:t>
      </w:r>
    </w:p>
    <w:p w:rsidR="006F73FA" w:rsidRPr="00315382" w:rsidRDefault="006F73FA" w:rsidP="0031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FC6132" w:rsidRDefault="000401E2" w:rsidP="00D30BD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44B56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งบการเงินรวม</w:t>
      </w:r>
    </w:p>
    <w:p w:rsidR="003F0648" w:rsidRPr="00344B56" w:rsidRDefault="003F0648" w:rsidP="003F06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0A6DB6" w:rsidRDefault="00D94168" w:rsidP="006374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0A6DB6" w:rsidRPr="002C5218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งบการเงินรวมนี้จัดทำขึ้นเพื่อแสดงฐานะการเงินรวมและผลการดำเนินงานรวมของบริษัทและบริษัทย่อย ภายใต้การรวมธุรกิจ ซึ่งมีผลตั้งแต่วันที่ </w:t>
      </w:r>
      <w:r w:rsidR="000A6DB6" w:rsidRPr="002C5218">
        <w:rPr>
          <w:rFonts w:asciiTheme="majorBidi" w:hAnsiTheme="majorBidi" w:cstheme="majorBidi"/>
          <w:sz w:val="30"/>
          <w:szCs w:val="30"/>
        </w:rPr>
        <w:t xml:space="preserve">21 </w:t>
      </w:r>
      <w:r w:rsidR="000A6DB6" w:rsidRPr="002C521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A6DB6" w:rsidRPr="002C5218">
        <w:rPr>
          <w:rFonts w:asciiTheme="majorBidi" w:hAnsiTheme="majorBidi" w:cstheme="majorBidi"/>
          <w:sz w:val="30"/>
          <w:szCs w:val="30"/>
        </w:rPr>
        <w:t xml:space="preserve">2555 </w:t>
      </w:r>
      <w:r w:rsidR="000A6DB6" w:rsidRPr="002C5218">
        <w:rPr>
          <w:rFonts w:asciiTheme="majorBidi" w:hAnsiTheme="majorBidi" w:cstheme="majorBidi"/>
          <w:sz w:val="30"/>
          <w:szCs w:val="30"/>
          <w:cs/>
        </w:rPr>
        <w:t>การรวมธุรกิจเกิดขึ้นภายใต้หลักการซื้อธุรกิจแบบย้อนกลับ</w:t>
      </w:r>
      <w:r w:rsidR="00D344F4" w:rsidRPr="002C5218">
        <w:rPr>
          <w:rFonts w:asciiTheme="majorBidi" w:hAnsiTheme="majorBidi" w:cstheme="majorBidi"/>
          <w:sz w:val="30"/>
          <w:szCs w:val="30"/>
        </w:rPr>
        <w:t xml:space="preserve">    </w:t>
      </w:r>
      <w:r w:rsidR="000A6DB6" w:rsidRPr="002C5218">
        <w:rPr>
          <w:rFonts w:asciiTheme="majorBidi" w:hAnsiTheme="majorBidi" w:cstheme="majorBidi"/>
          <w:sz w:val="30"/>
          <w:szCs w:val="30"/>
          <w:cs/>
        </w:rPr>
        <w:t xml:space="preserve"> ซึ่งเป็นไปตามมาตรฐานการรายงานทางการเงิน ฉบับที่ </w:t>
      </w:r>
      <w:r w:rsidR="000A6DB6" w:rsidRPr="002C5218">
        <w:rPr>
          <w:rFonts w:asciiTheme="majorBidi" w:hAnsiTheme="majorBidi" w:cstheme="majorBidi"/>
          <w:sz w:val="30"/>
          <w:szCs w:val="30"/>
        </w:rPr>
        <w:t xml:space="preserve">3 </w:t>
      </w:r>
      <w:r w:rsidR="000A6DB6" w:rsidRPr="002C5218">
        <w:rPr>
          <w:rFonts w:asciiTheme="majorBidi" w:hAnsiTheme="majorBidi" w:cstheme="majorBidi"/>
          <w:sz w:val="30"/>
          <w:szCs w:val="30"/>
          <w:cs/>
        </w:rPr>
        <w:t xml:space="preserve">เรื่อง การรวมธุรกิจ </w:t>
      </w:r>
    </w:p>
    <w:p w:rsidR="001B0F1A" w:rsidRPr="001B0F1A" w:rsidRDefault="001B0F1A" w:rsidP="001B0F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F6C75" w:rsidRPr="00344B56" w:rsidRDefault="008F6C75" w:rsidP="00D30BD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44B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8F6C75" w:rsidRPr="001B0F1A" w:rsidRDefault="008F6C75" w:rsidP="00D765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1B0F1A" w:rsidRDefault="001E2990" w:rsidP="00637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AB54AC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="00AB54AC" w:rsidRPr="002C5218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:rsidR="00061BA6" w:rsidRDefault="00061BA6" w:rsidP="00061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90"/>
        <w:jc w:val="thaiDistribute"/>
        <w:rPr>
          <w:rFonts w:asciiTheme="majorBidi" w:hAnsiTheme="majorBidi" w:cstheme="majorBidi"/>
          <w:sz w:val="28"/>
          <w:szCs w:val="28"/>
        </w:rPr>
      </w:pPr>
    </w:p>
    <w:p w:rsidR="008F6C75" w:rsidRPr="00344B56" w:rsidRDefault="008F6C75" w:rsidP="00D30BD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44B56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12490D" w:rsidRPr="00344B56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ใช้วิจารณญาณและการ</w:t>
      </w:r>
      <w:r w:rsidRPr="00344B56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</w:p>
    <w:p w:rsidR="008F6C75" w:rsidRPr="001B0F1A" w:rsidRDefault="008F6C75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:rsidR="001E2990" w:rsidRPr="002C5218" w:rsidRDefault="001E2990" w:rsidP="00637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1E2990" w:rsidRPr="002C5218" w:rsidRDefault="001E2990" w:rsidP="00C26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:rsidR="008F6C75" w:rsidRPr="002C5218" w:rsidRDefault="009F575E" w:rsidP="00637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="001E2990" w:rsidRPr="002C5218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ที่ใช้ในการจัดทำงบการเงินจะได้รับการทบทวนอย่างต่อเนื่อง</w:t>
      </w:r>
      <w:r w:rsidR="00D30BDE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="001E2990" w:rsidRPr="002C5218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</w:t>
      </w:r>
      <w:r w:rsidR="0012490D">
        <w:rPr>
          <w:rFonts w:asciiTheme="majorBidi" w:hAnsiTheme="majorBidi" w:cstheme="majorBidi" w:hint="cs"/>
          <w:sz w:val="30"/>
          <w:szCs w:val="30"/>
          <w:cs/>
        </w:rPr>
        <w:t>โดยวิธีเปลี่ยนทันทีเป็นต้นไป</w:t>
      </w:r>
    </w:p>
    <w:p w:rsidR="00686AC2" w:rsidRPr="00286CC8" w:rsidRDefault="00686AC2" w:rsidP="00C26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:rsidR="00061BA6" w:rsidRDefault="00061BA6" w:rsidP="00C26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061BA6" w:rsidSect="00061BA6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:rsidR="00286CC8" w:rsidRPr="00286CC8" w:rsidRDefault="00286CC8" w:rsidP="00C26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86CC8">
        <w:rPr>
          <w:rFonts w:asciiTheme="majorBidi" w:hAnsiTheme="majorBidi" w:cstheme="majorBidi" w:hint="cs"/>
          <w:i/>
          <w:iCs/>
          <w:sz w:val="30"/>
          <w:szCs w:val="30"/>
          <w:cs/>
        </w:rPr>
        <w:t>ข้อ</w:t>
      </w:r>
      <w:r w:rsidRPr="00286CC8">
        <w:rPr>
          <w:rFonts w:asciiTheme="majorBidi" w:hAnsiTheme="majorBidi" w:cstheme="majorBidi"/>
          <w:i/>
          <w:iCs/>
          <w:sz w:val="30"/>
          <w:szCs w:val="30"/>
          <w:cs/>
        </w:rPr>
        <w:t>สมมติและ</w:t>
      </w:r>
      <w:r w:rsidRPr="00286CC8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ความไม่แน่นอนของการ</w:t>
      </w:r>
      <w:r w:rsidRPr="00286CC8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</w:p>
    <w:p w:rsidR="00286CC8" w:rsidRPr="00286CC8" w:rsidRDefault="00286CC8" w:rsidP="00C26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:rsidR="00286CC8" w:rsidRPr="00286CC8" w:rsidRDefault="00286CC8" w:rsidP="00C26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86CC8">
        <w:rPr>
          <w:rFonts w:asciiTheme="majorBidi" w:hAnsiTheme="majorBidi" w:cstheme="majorBidi" w:hint="cs"/>
          <w:sz w:val="30"/>
          <w:szCs w:val="30"/>
          <w:cs/>
        </w:rPr>
        <w:t>ข้อมูลเกี่ยวกับ</w:t>
      </w:r>
      <w:r w:rsidR="00D00FAB">
        <w:rPr>
          <w:rFonts w:asciiTheme="majorBidi" w:hAnsiTheme="majorBidi" w:cstheme="majorBidi" w:hint="cs"/>
          <w:sz w:val="30"/>
          <w:szCs w:val="30"/>
          <w:cs/>
        </w:rPr>
        <w:t>ข้อสมม</w:t>
      </w:r>
      <w:r w:rsidR="00D33FAD">
        <w:rPr>
          <w:rFonts w:asciiTheme="majorBidi" w:hAnsiTheme="majorBidi" w:cstheme="majorBidi" w:hint="cs"/>
          <w:sz w:val="30"/>
          <w:szCs w:val="30"/>
          <w:cs/>
        </w:rPr>
        <w:t>ติและ</w:t>
      </w:r>
      <w:r w:rsidRPr="00286CC8">
        <w:rPr>
          <w:rFonts w:asciiTheme="majorBidi" w:hAnsiTheme="majorBidi" w:cstheme="majorBidi"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</w:t>
      </w:r>
      <w:r w:rsidRPr="00604DA3">
        <w:rPr>
          <w:rFonts w:asciiTheme="majorBidi" w:hAnsiTheme="majorBidi" w:cstheme="majorBidi" w:hint="cs"/>
          <w:sz w:val="30"/>
          <w:szCs w:val="30"/>
          <w:cs/>
        </w:rPr>
        <w:t>ปรับปรุง</w:t>
      </w:r>
      <w:r w:rsidR="001458DB" w:rsidRPr="00604DA3">
        <w:rPr>
          <w:rFonts w:asciiTheme="majorBidi" w:hAnsiTheme="majorBidi" w:cs="Angsana New" w:hint="cs"/>
          <w:sz w:val="30"/>
          <w:szCs w:val="30"/>
          <w:cs/>
        </w:rPr>
        <w:t>มูลค่าตามบัญชีของสินทรัพย์และหนี้สินภายในปีบัญชีสิ้นสุดวันที่</w:t>
      </w:r>
      <w:r w:rsidR="001458DB" w:rsidRPr="00604DA3">
        <w:rPr>
          <w:rFonts w:asciiTheme="majorBidi" w:hAnsiTheme="majorBidi" w:cs="Angsana New"/>
          <w:sz w:val="30"/>
          <w:szCs w:val="30"/>
          <w:cs/>
        </w:rPr>
        <w:t xml:space="preserve"> 31 </w:t>
      </w:r>
      <w:r w:rsidR="001458DB" w:rsidRPr="00604DA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1458DB" w:rsidRPr="00604DA3">
        <w:rPr>
          <w:rFonts w:asciiTheme="majorBidi" w:hAnsiTheme="majorBidi" w:cs="Angsana New"/>
          <w:sz w:val="30"/>
          <w:szCs w:val="30"/>
          <w:cs/>
        </w:rPr>
        <w:t xml:space="preserve"> 256</w:t>
      </w:r>
      <w:r w:rsidR="007E7C3B">
        <w:rPr>
          <w:rFonts w:asciiTheme="majorBidi" w:hAnsiTheme="majorBidi" w:cs="Angsana New"/>
          <w:sz w:val="30"/>
          <w:szCs w:val="30"/>
        </w:rPr>
        <w:t>2</w:t>
      </w:r>
      <w:r w:rsidR="001458DB" w:rsidRPr="00604DA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604DA3">
        <w:rPr>
          <w:rFonts w:asciiTheme="majorBidi" w:hAnsiTheme="majorBidi" w:cstheme="majorBidi" w:hint="cs"/>
          <w:sz w:val="30"/>
          <w:szCs w:val="30"/>
          <w:cs/>
        </w:rPr>
        <w:t>ซึ่</w:t>
      </w:r>
      <w:r w:rsidRPr="00286CC8">
        <w:rPr>
          <w:rFonts w:asciiTheme="majorBidi" w:hAnsiTheme="majorBidi" w:cstheme="majorBidi" w:hint="cs"/>
          <w:sz w:val="30"/>
          <w:szCs w:val="30"/>
          <w:cs/>
        </w:rPr>
        <w:t>ง</w:t>
      </w:r>
      <w:r w:rsidR="00D33FAD">
        <w:rPr>
          <w:rFonts w:asciiTheme="majorBidi" w:hAnsiTheme="majorBidi" w:cstheme="majorBidi" w:hint="cs"/>
          <w:sz w:val="30"/>
          <w:szCs w:val="30"/>
          <w:cs/>
        </w:rPr>
        <w:t>ได้เปิดเผยใน</w:t>
      </w:r>
      <w:r w:rsidR="00D754D8" w:rsidRPr="00D754D8">
        <w:rPr>
          <w:rFonts w:asciiTheme="majorBidi" w:hAnsiTheme="majorBidi" w:cs="Angsana New" w:hint="cs"/>
          <w:sz w:val="30"/>
          <w:szCs w:val="30"/>
          <w:cs/>
        </w:rPr>
        <w:t>หมายเหตุข้อ</w:t>
      </w:r>
      <w:r w:rsidR="00D754D8" w:rsidRPr="00D754D8">
        <w:rPr>
          <w:rFonts w:asciiTheme="majorBidi" w:hAnsiTheme="majorBidi" w:cs="Angsana New"/>
          <w:sz w:val="30"/>
          <w:szCs w:val="30"/>
          <w:cs/>
        </w:rPr>
        <w:t xml:space="preserve"> 20</w:t>
      </w:r>
      <w:r w:rsidR="00D754D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754D8" w:rsidRPr="00D754D8">
        <w:rPr>
          <w:rFonts w:asciiTheme="majorBidi" w:hAnsiTheme="majorBidi" w:cs="Angsana New" w:hint="cs"/>
          <w:sz w:val="30"/>
          <w:szCs w:val="30"/>
          <w:cs/>
        </w:rPr>
        <w:t>การวัดมูลค่าของ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</w:r>
    </w:p>
    <w:p w:rsidR="00686AC2" w:rsidRPr="00286CC8" w:rsidRDefault="00686AC2" w:rsidP="00D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:rsidR="00286CC8" w:rsidRPr="00286CC8" w:rsidRDefault="00286CC8" w:rsidP="00C26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86CC8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:rsidR="00286CC8" w:rsidRPr="00286CC8" w:rsidRDefault="00286CC8" w:rsidP="00C26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:rsidR="00286CC8" w:rsidRDefault="00286CC8" w:rsidP="00C26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FC1D9E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กลุ่มบริษัทหลายข้อ</w:t>
      </w:r>
      <w:r w:rsidRPr="00FC1D9E">
        <w:rPr>
          <w:rFonts w:asciiTheme="majorBidi" w:hAnsiTheme="majorBidi" w:cstheme="majorBidi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3F0648" w:rsidRPr="00FC1D9E" w:rsidRDefault="003F0648" w:rsidP="00C26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FA24D0" w:rsidRDefault="00286CC8" w:rsidP="009E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FC1D9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กำหนด</w:t>
      </w:r>
      <w:r w:rsidRPr="00FC1D9E">
        <w:rPr>
          <w:rFonts w:asciiTheme="majorBidi" w:hAnsiTheme="majorBidi" w:cstheme="majorBidi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FC1D9E">
        <w:rPr>
          <w:rFonts w:asciiTheme="majorBidi" w:hAnsiTheme="majorBidi" w:cstheme="majorBidi"/>
          <w:sz w:val="30"/>
          <w:szCs w:val="30"/>
        </w:rPr>
        <w:t xml:space="preserve"> </w:t>
      </w:r>
      <w:r w:rsidRPr="00FC1D9E">
        <w:rPr>
          <w:rFonts w:asciiTheme="majorBidi" w:hAnsiTheme="majorBidi" w:cstheme="majorBidi"/>
          <w:sz w:val="30"/>
          <w:szCs w:val="30"/>
          <w:cs/>
        </w:rPr>
        <w:t>กรอบแนวคิดนี้รวม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FC1D9E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มีนัย</w:t>
      </w:r>
      <w:r w:rsidRPr="00FC1D9E">
        <w:rPr>
          <w:rFonts w:asciiTheme="majorBidi" w:hAnsiTheme="majorBidi" w:cstheme="majorBidi"/>
          <w:sz w:val="30"/>
          <w:szCs w:val="30"/>
          <w:cs/>
        </w:rPr>
        <w:t>สำคัญ รวมถึง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การวัด</w:t>
      </w:r>
      <w:r w:rsidRPr="00FC1D9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มูลค่ายุติธรรมระดับ </w:t>
      </w:r>
      <w:r w:rsidRPr="00FC1D9E">
        <w:rPr>
          <w:rFonts w:asciiTheme="majorBidi" w:hAnsiTheme="majorBidi" w:cstheme="majorBidi"/>
          <w:sz w:val="30"/>
          <w:szCs w:val="30"/>
        </w:rPr>
        <w:t xml:space="preserve">3 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9E7B37" w:rsidRDefault="009E7B37" w:rsidP="009E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:rsidR="00B771C0" w:rsidRDefault="00C747A2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747A2">
        <w:rPr>
          <w:rFonts w:asciiTheme="majorBidi" w:hAnsiTheme="majorBidi" w:cs="Angsana New" w:hint="cs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</w:t>
      </w:r>
      <w:r w:rsidRPr="00C747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47A2">
        <w:rPr>
          <w:rFonts w:asciiTheme="majorBidi" w:hAnsiTheme="majorBidi" w:cs="Angsana New" w:hint="cs"/>
          <w:sz w:val="30"/>
          <w:szCs w:val="30"/>
          <w:cs/>
        </w:rPr>
        <w:t>และปรับปรุงการวัดมูลค่าที่มีนัยสำคัญอย่างสม่ำเสมอ</w:t>
      </w:r>
      <w:r w:rsidRPr="00C747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47A2">
        <w:rPr>
          <w:rFonts w:asciiTheme="majorBidi" w:hAnsiTheme="majorBidi" w:cs="Angsana New" w:hint="cs"/>
          <w:sz w:val="30"/>
          <w:szCs w:val="30"/>
          <w:cs/>
        </w:rPr>
        <w:t>หากมีการใช้ข้อมูลจากบุคคลที่สามเพื่อวัดมูลค่ายุติธรรม</w:t>
      </w:r>
      <w:r w:rsidRPr="00C747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47A2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C747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47A2">
        <w:rPr>
          <w:rFonts w:asciiTheme="majorBidi" w:hAnsiTheme="majorBidi" w:cs="Angsana New" w:hint="cs"/>
          <w:sz w:val="30"/>
          <w:szCs w:val="30"/>
          <w:cs/>
        </w:rPr>
        <w:t>ราคาจากนายหน้า</w:t>
      </w:r>
      <w:r w:rsidRPr="00C747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47A2">
        <w:rPr>
          <w:rFonts w:asciiTheme="majorBidi" w:hAnsiTheme="majorBidi" w:cs="Angsana New" w:hint="cs"/>
          <w:sz w:val="30"/>
          <w:szCs w:val="30"/>
          <w:cs/>
        </w:rPr>
        <w:t>หรือการตั้งราคา</w:t>
      </w:r>
      <w:r w:rsidRPr="00C747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47A2">
        <w:rPr>
          <w:rFonts w:asciiTheme="majorBidi" w:hAnsiTheme="majorBidi" w:cs="Angsana New" w:hint="cs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E6293C" w:rsidRDefault="00E6293C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86CC8" w:rsidRDefault="00286CC8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7DA8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497DA8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497DA8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497DA8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497DA8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497DA8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ต่อคณะกรรมการตรวจสอบของกลุ่มบริษัท</w:t>
      </w:r>
      <w:r w:rsidR="00046118" w:rsidRPr="00497D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7DA8" w:rsidRPr="00497DA8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</w:t>
      </w:r>
    </w:p>
    <w:p w:rsidR="00026979" w:rsidRPr="00FC1D9E" w:rsidRDefault="00026979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86CC8" w:rsidRDefault="00286CC8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D9E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FC1D9E">
        <w:rPr>
          <w:rFonts w:asciiTheme="majorBidi" w:hAnsiTheme="majorBidi" w:cstheme="majorBidi"/>
          <w:sz w:val="30"/>
          <w:szCs w:val="30"/>
          <w:cs/>
        </w:rPr>
        <w:t>กลุ่มบริษัทได้ใช้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C1D9E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FC1D9E">
        <w:rPr>
          <w:rFonts w:asciiTheme="majorBidi" w:hAnsiTheme="majorBidi" w:cstheme="majorBidi"/>
          <w:sz w:val="30"/>
          <w:szCs w:val="30"/>
          <w:cs/>
        </w:rPr>
        <w:t>ลำดับชั้น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FC1D9E">
        <w:rPr>
          <w:rFonts w:asciiTheme="majorBidi" w:hAnsiTheme="majorBidi" w:cs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FC1D9E">
        <w:rPr>
          <w:rFonts w:asciiTheme="majorBidi" w:hAnsiTheme="majorBidi" w:cstheme="majorBidi"/>
          <w:sz w:val="30"/>
          <w:szCs w:val="30"/>
        </w:rPr>
        <w:t xml:space="preserve"> 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 xml:space="preserve">ดังนี้ </w:t>
      </w:r>
    </w:p>
    <w:p w:rsidR="00F047A4" w:rsidRPr="00FC1D9E" w:rsidRDefault="00F047A4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86CC8" w:rsidRPr="00FC1D9E" w:rsidRDefault="00286CC8" w:rsidP="00026979">
      <w:pPr>
        <w:pStyle w:val="block"/>
        <w:numPr>
          <w:ilvl w:val="0"/>
          <w:numId w:val="33"/>
        </w:numPr>
        <w:tabs>
          <w:tab w:val="clear" w:pos="340"/>
          <w:tab w:val="num" w:pos="907"/>
        </w:tabs>
        <w:spacing w:after="0" w:line="240" w:lineRule="atLeast"/>
        <w:ind w:left="907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C1D9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C1D9E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C1D9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C1D9E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FC1D9E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FC1D9E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FC1D9E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FC1D9E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FC1D9E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FC1D9E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FC1D9E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286CC8" w:rsidRPr="00FC1D9E" w:rsidRDefault="00286CC8" w:rsidP="00026979">
      <w:pPr>
        <w:pStyle w:val="block"/>
        <w:numPr>
          <w:ilvl w:val="0"/>
          <w:numId w:val="33"/>
        </w:numPr>
        <w:tabs>
          <w:tab w:val="clear" w:pos="340"/>
          <w:tab w:val="num" w:pos="907"/>
        </w:tabs>
        <w:spacing w:after="0" w:line="240" w:lineRule="atLeast"/>
        <w:ind w:left="907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C1D9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C1D9E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FC1D9E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FC1D9E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FC1D9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FC1D9E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FC1D9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FC1D9E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FC1D9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FC1D9E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C1D9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C747A2" w:rsidRPr="00866987" w:rsidRDefault="00C747A2" w:rsidP="00C747A2">
      <w:pPr>
        <w:pStyle w:val="block"/>
        <w:numPr>
          <w:ilvl w:val="0"/>
          <w:numId w:val="33"/>
        </w:numPr>
        <w:tabs>
          <w:tab w:val="clear" w:pos="340"/>
          <w:tab w:val="num" w:pos="880"/>
        </w:tabs>
        <w:spacing w:after="0" w:line="240" w:lineRule="atLeast"/>
        <w:ind w:left="88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66987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866987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866987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866987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866987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866987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</w:t>
      </w:r>
      <w:r w:rsidRPr="00806B9F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</w:t>
      </w:r>
      <w:r w:rsidRPr="00C747A2">
        <w:rPr>
          <w:rFonts w:asciiTheme="majorBidi" w:hAnsiTheme="majorBidi" w:cs="Angsana New" w:hint="cs"/>
          <w:sz w:val="30"/>
          <w:szCs w:val="30"/>
          <w:cs/>
          <w:lang w:bidi="th-TH"/>
        </w:rPr>
        <w:t>ลที่สามารถสั</w:t>
      </w:r>
      <w:r w:rsidRPr="00806B9F">
        <w:rPr>
          <w:rFonts w:asciiTheme="majorBidi" w:hAnsiTheme="majorBidi" w:cs="Angsana New" w:hint="cs"/>
          <w:sz w:val="30"/>
          <w:szCs w:val="30"/>
          <w:cs/>
          <w:lang w:bidi="th-TH"/>
        </w:rPr>
        <w:t>งเกตได้</w:t>
      </w:r>
      <w:r w:rsidRPr="00866987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(ข้อมูลที่ไม่สามารถ</w:t>
      </w:r>
      <w:r w:rsidRPr="00866987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866987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286CC8" w:rsidRPr="00FC1D9E" w:rsidRDefault="00286CC8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D9E">
        <w:rPr>
          <w:rFonts w:asciiTheme="majorBidi" w:hAnsiTheme="majorBidi" w:cstheme="majorBidi"/>
          <w:sz w:val="30"/>
          <w:szCs w:val="30"/>
          <w:cs/>
        </w:rPr>
        <w:t>หา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FC1D9E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FC1D9E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FC1D9E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FC1D9E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FC1D9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FC1D9E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C1D9E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FC1D9E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286CC8" w:rsidRPr="00FC1D9E" w:rsidRDefault="00286CC8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86CC8" w:rsidRPr="00FC1D9E" w:rsidRDefault="00286CC8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D9E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FC1D9E">
        <w:rPr>
          <w:rFonts w:asciiTheme="majorBidi" w:hAnsiTheme="majorBidi" w:cstheme="majorBidi"/>
          <w:sz w:val="30"/>
          <w:szCs w:val="30"/>
          <w:cs/>
        </w:rPr>
        <w:t>มูลค่ายุติธรรม ณ วันสิ้น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รอบระยะเวลารายงาน</w:t>
      </w:r>
      <w:r w:rsidRPr="00FC1D9E">
        <w:rPr>
          <w:rFonts w:asciiTheme="majorBidi" w:hAnsiTheme="majorBidi" w:cstheme="majorBidi"/>
          <w:sz w:val="30"/>
          <w:szCs w:val="30"/>
          <w:cs/>
        </w:rPr>
        <w:t>ที่เกิดการโอนขึ้น</w:t>
      </w:r>
    </w:p>
    <w:p w:rsidR="00286CC8" w:rsidRPr="00FC1D9E" w:rsidRDefault="00286CC8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86CC8" w:rsidRPr="00FC1D9E" w:rsidRDefault="00286CC8" w:rsidP="00FC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D9E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</w:t>
      </w:r>
      <w:r w:rsidRPr="00FC1D9E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อยู่ในหมายเหตุประกอบงบการเงิน ดังต่อไปนี้</w:t>
      </w:r>
    </w:p>
    <w:p w:rsidR="00FC1D9E" w:rsidRPr="00286CC8" w:rsidRDefault="00FC1D9E" w:rsidP="00FC1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078"/>
        <w:gridCol w:w="5922"/>
      </w:tblGrid>
      <w:tr w:rsidR="008E30F6" w:rsidRPr="00C05C66" w:rsidTr="008E30F6">
        <w:tc>
          <w:tcPr>
            <w:tcW w:w="3078" w:type="dxa"/>
          </w:tcPr>
          <w:p w:rsidR="008E30F6" w:rsidRPr="008E30F6" w:rsidRDefault="008E30F6" w:rsidP="008E30F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3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8E30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5922" w:type="dxa"/>
          </w:tcPr>
          <w:p w:rsidR="008E30F6" w:rsidRPr="008E30F6" w:rsidRDefault="008E30F6" w:rsidP="00FA24D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0F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  <w:r w:rsidR="0080086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และจำหน่าย</w:t>
            </w:r>
            <w:r w:rsidRPr="008E3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36460E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และส่วนได้เสียที่ไม่มีอำนาจควบคุม</w:t>
            </w:r>
          </w:p>
        </w:tc>
      </w:tr>
      <w:tr w:rsidR="0036219C" w:rsidRPr="00C05C66" w:rsidTr="008E30F6">
        <w:tc>
          <w:tcPr>
            <w:tcW w:w="3078" w:type="dxa"/>
          </w:tcPr>
          <w:p w:rsidR="0036219C" w:rsidRPr="008E30F6" w:rsidRDefault="0036219C" w:rsidP="008E30F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A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5922" w:type="dxa"/>
          </w:tcPr>
          <w:p w:rsidR="0036219C" w:rsidRPr="008E30F6" w:rsidRDefault="0036219C" w:rsidP="00FA24D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8E30F6" w:rsidRPr="00C05C66" w:rsidTr="008E30F6">
        <w:tc>
          <w:tcPr>
            <w:tcW w:w="3078" w:type="dxa"/>
          </w:tcPr>
          <w:p w:rsidR="008E30F6" w:rsidRPr="00686AC2" w:rsidRDefault="008E30F6" w:rsidP="008E30F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A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6703E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5922" w:type="dxa"/>
          </w:tcPr>
          <w:p w:rsidR="008E30F6" w:rsidRDefault="008E30F6" w:rsidP="008E30F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:rsidR="003F0648" w:rsidRDefault="003F0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901648" w:rsidRPr="002C5218" w:rsidRDefault="00901648" w:rsidP="0090164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C521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นโยบายการบัญชีที่สำคัญ  </w:t>
      </w:r>
    </w:p>
    <w:p w:rsidR="00B05388" w:rsidRPr="002C5218" w:rsidRDefault="00B05388" w:rsidP="00DB3D38">
      <w:pPr>
        <w:pStyle w:val="Heading1"/>
        <w:keepLines/>
        <w:numPr>
          <w:ilvl w:val="0"/>
          <w:numId w:val="0"/>
        </w:numPr>
        <w:shd w:val="clear" w:color="auto" w:fill="auto"/>
        <w:ind w:left="547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:rsidR="00A46590" w:rsidRPr="002C5218" w:rsidRDefault="00B05388" w:rsidP="00DB3D38">
      <w:pPr>
        <w:pStyle w:val="AccPolicyalternative"/>
        <w:spacing w:after="0"/>
        <w:ind w:left="547"/>
        <w:rPr>
          <w:rFonts w:asciiTheme="majorBidi" w:hAnsiTheme="majorBidi" w:cstheme="majorBidi"/>
          <w:bCs w:val="0"/>
          <w:i w:val="0"/>
          <w:iCs w:val="0"/>
          <w:sz w:val="30"/>
          <w:szCs w:val="30"/>
          <w:lang w:eastAsia="en-US"/>
        </w:rPr>
      </w:pPr>
      <w:r w:rsidRPr="002C5218">
        <w:rPr>
          <w:rFonts w:asciiTheme="majorBid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AD4B81" w:rsidRDefault="00AD4B81" w:rsidP="00DB3D38">
      <w:pPr>
        <w:pStyle w:val="AccPolicyalternative"/>
        <w:spacing w:after="0"/>
        <w:ind w:left="547"/>
        <w:rPr>
          <w:rFonts w:asciiTheme="majorBidi" w:hAnsiTheme="majorBidi" w:cstheme="majorBidi"/>
          <w:bCs w:val="0"/>
          <w:i w:val="0"/>
          <w:iCs w:val="0"/>
          <w:sz w:val="30"/>
          <w:szCs w:val="30"/>
          <w:lang w:eastAsia="en-US"/>
        </w:rPr>
      </w:pPr>
    </w:p>
    <w:p w:rsidR="00A46590" w:rsidRPr="002C5218" w:rsidRDefault="00A46590" w:rsidP="00AE608E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2301FE" w:rsidRPr="002C5218" w:rsidRDefault="002301FE" w:rsidP="00F6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A46590" w:rsidRDefault="00A46590" w:rsidP="00F64BD2">
      <w:pPr>
        <w:pStyle w:val="AccPolicyalternative"/>
        <w:spacing w:after="0"/>
        <w:rPr>
          <w:rFonts w:asciiTheme="majorBidi" w:hAnsiTheme="majorBidi" w:cstheme="majorBidi"/>
          <w:bCs w:val="0"/>
          <w:i w:val="0"/>
          <w:iCs w:val="0"/>
          <w:sz w:val="30"/>
          <w:szCs w:val="30"/>
          <w:lang w:eastAsia="en-US"/>
        </w:rPr>
      </w:pPr>
      <w:r w:rsidRPr="002C5218">
        <w:rPr>
          <w:rFonts w:asciiTheme="majorBid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2C5218">
        <w:rPr>
          <w:rFonts w:asciiTheme="majorBidi" w:hAnsiTheme="majorBidi" w:cstheme="majorBidi"/>
          <w:bCs w:val="0"/>
          <w:i w:val="0"/>
          <w:iCs w:val="0"/>
          <w:sz w:val="30"/>
          <w:szCs w:val="30"/>
          <w:lang w:eastAsia="en-US"/>
        </w:rPr>
        <w:t>“</w:t>
      </w:r>
      <w:r w:rsidRPr="002C5218">
        <w:rPr>
          <w:rFonts w:asciiTheme="majorBid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กลุ่มบริษัท</w:t>
      </w:r>
      <w:r w:rsidRPr="002C5218">
        <w:rPr>
          <w:rFonts w:asciiTheme="majorBidi" w:hAnsiTheme="majorBidi" w:cstheme="majorBidi"/>
          <w:bCs w:val="0"/>
          <w:i w:val="0"/>
          <w:iCs w:val="0"/>
          <w:sz w:val="30"/>
          <w:szCs w:val="30"/>
          <w:lang w:eastAsia="en-US"/>
        </w:rPr>
        <w:t>”</w:t>
      </w:r>
      <w:r w:rsidRPr="002C5218">
        <w:rPr>
          <w:rFonts w:asciiTheme="majorBid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 xml:space="preserve">) </w:t>
      </w:r>
      <w:r w:rsidR="00F76745">
        <w:rPr>
          <w:rFonts w:asciiTheme="majorBidi" w:hAnsiTheme="majorBidi" w:cstheme="majorBidi" w:hint="cs"/>
          <w:bCs w:val="0"/>
          <w:i w:val="0"/>
          <w:iCs w:val="0"/>
          <w:sz w:val="30"/>
          <w:szCs w:val="30"/>
          <w:cs/>
          <w:lang w:eastAsia="en-US"/>
        </w:rPr>
        <w:t>และส่วนได้เสียของกลุ่มบริษัทในบริษัทร่วม</w:t>
      </w:r>
    </w:p>
    <w:p w:rsidR="004D0EA3" w:rsidRPr="002C5218" w:rsidRDefault="004D0EA3" w:rsidP="00F64BD2">
      <w:pPr>
        <w:pStyle w:val="AccPolicyalternative"/>
        <w:spacing w:after="0"/>
        <w:rPr>
          <w:rFonts w:asciiTheme="majorBidi" w:hAnsiTheme="majorBidi" w:cstheme="majorBidi"/>
          <w:bCs w:val="0"/>
          <w:i w:val="0"/>
          <w:iCs w:val="0"/>
          <w:sz w:val="30"/>
          <w:szCs w:val="30"/>
          <w:cs/>
          <w:lang w:eastAsia="en-US"/>
        </w:rPr>
      </w:pPr>
    </w:p>
    <w:p w:rsidR="0032273A" w:rsidRPr="002C5218" w:rsidRDefault="0032273A" w:rsidP="00F64BD2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2C52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2301FE" w:rsidRPr="002C5218" w:rsidRDefault="002301FE" w:rsidP="00F64BD2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32273A" w:rsidRDefault="0006031F" w:rsidP="00B46B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6031F">
        <w:rPr>
          <w:rFonts w:asciiTheme="majorBidi" w:hAnsiTheme="majorBidi" w:cs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0603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031F">
        <w:rPr>
          <w:rFonts w:asciiTheme="majorBidi" w:hAnsiTheme="majorBidi" w:cs="Angsana New" w:hint="cs"/>
          <w:sz w:val="30"/>
          <w:szCs w:val="30"/>
          <w:cs/>
        </w:rPr>
        <w:t>เมื่อการควบคุม</w:t>
      </w:r>
      <w:r w:rsidRPr="0006031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06031F">
        <w:rPr>
          <w:rFonts w:asciiTheme="majorBidi" w:hAnsiTheme="majorBidi" w:cs="Angsana New" w:hint="cs"/>
          <w:sz w:val="30"/>
          <w:szCs w:val="30"/>
          <w:cs/>
        </w:rPr>
        <w:t>ตามที่กล่าวไว้ในส่วนของบริษัทย่อย</w:t>
      </w:r>
      <w:r w:rsidR="00B46BBD">
        <w:rPr>
          <w:rFonts w:asciiTheme="majorBidi" w:hAnsiTheme="majorBidi" w:cs="Angsana New"/>
          <w:sz w:val="30"/>
          <w:szCs w:val="30"/>
          <w:cs/>
        </w:rPr>
        <w:t>)</w:t>
      </w:r>
      <w:r w:rsidR="00B46BBD">
        <w:rPr>
          <w:rFonts w:asciiTheme="majorBidi" w:hAnsiTheme="majorBidi" w:cs="Angsana New"/>
          <w:sz w:val="30"/>
          <w:szCs w:val="30"/>
        </w:rPr>
        <w:br/>
      </w:r>
      <w:r w:rsidRPr="0006031F">
        <w:rPr>
          <w:rFonts w:asciiTheme="majorBidi" w:hAnsiTheme="majorBidi" w:cs="Angsana New" w:hint="cs"/>
          <w:sz w:val="30"/>
          <w:szCs w:val="30"/>
          <w:cs/>
        </w:rPr>
        <w:t>ถูกโอนไปยังกลุ่มบริษัท</w:t>
      </w:r>
      <w:r w:rsidRPr="000603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031F">
        <w:rPr>
          <w:rFonts w:asciiTheme="majorBidi" w:hAnsiTheme="majorBidi" w:cs="Angsana New" w:hint="cs"/>
          <w:sz w:val="30"/>
          <w:szCs w:val="30"/>
          <w:cs/>
        </w:rPr>
        <w:t>ยกเว้นในกรณีที่เป็นการรวมธุรกิจภายใต้การควบคุมเดียวกัน</w:t>
      </w:r>
    </w:p>
    <w:p w:rsidR="0006031F" w:rsidRPr="002C5218" w:rsidRDefault="0006031F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2273A" w:rsidRPr="002C5218" w:rsidRDefault="0032273A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2B7A">
        <w:rPr>
          <w:rFonts w:asciiTheme="majorBidi" w:hAnsiTheme="majorBidi" w:cstheme="majorBidi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  <w:r w:rsidR="00AE608E" w:rsidRPr="00812B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2B7A">
        <w:rPr>
          <w:rFonts w:asciiTheme="majorBidi" w:hAnsiTheme="majorBidi" w:cstheme="majorBidi"/>
          <w:sz w:val="30"/>
          <w:szCs w:val="30"/>
          <w:cs/>
        </w:rPr>
        <w:t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32273A" w:rsidRPr="002C5218" w:rsidRDefault="0032273A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6031F" w:rsidRPr="0048714E" w:rsidRDefault="0006031F" w:rsidP="0006031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031F">
        <w:rPr>
          <w:rFonts w:ascii="Angsana New" w:hAnsi="Angsana New" w:cs="Angsana New" w:hint="cs"/>
          <w:sz w:val="30"/>
          <w:szCs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06031F">
        <w:rPr>
          <w:rFonts w:ascii="Angsana New" w:hAnsi="Angsana New" w:cs="Angsana New"/>
          <w:sz w:val="30"/>
          <w:szCs w:val="30"/>
          <w:cs/>
        </w:rPr>
        <w:t>(</w:t>
      </w:r>
      <w:r w:rsidRPr="0006031F">
        <w:rPr>
          <w:rFonts w:ascii="Angsana New" w:hAnsi="Angsana New" w:cs="Angsana New" w:hint="cs"/>
          <w:sz w:val="30"/>
          <w:szCs w:val="30"/>
          <w:cs/>
        </w:rPr>
        <w:t>มูลค่ายุติธรรม</w:t>
      </w:r>
      <w:r w:rsidRPr="0006031F">
        <w:rPr>
          <w:rFonts w:ascii="Angsana New" w:hAnsi="Angsana New" w:cs="Angsana New"/>
          <w:sz w:val="30"/>
          <w:szCs w:val="30"/>
          <w:cs/>
        </w:rPr>
        <w:t>)</w:t>
      </w:r>
      <w:r w:rsidRPr="0006031F">
        <w:rPr>
          <w:rFonts w:ascii="Angsana New" w:hAnsi="Angsana New" w:cs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:rsidR="00560A78" w:rsidRDefault="0032273A" w:rsidP="00560A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สิ่งตอบแทนที่โอนให้ ต้องวัดด้วยมูล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ค่ายุติธรรมของสินทรัพย์ที่โอนไป </w:t>
      </w:r>
      <w:r w:rsidRPr="002C5218">
        <w:rPr>
          <w:rFonts w:asciiTheme="majorBidi" w:hAnsiTheme="majorBidi" w:cstheme="majorBidi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DC553D" w:rsidRPr="002C5218">
        <w:rPr>
          <w:rFonts w:asciiTheme="majorBidi" w:hAnsiTheme="majorBidi" w:cstheme="majorBidi"/>
          <w:sz w:val="30"/>
          <w:szCs w:val="30"/>
        </w:rPr>
        <w:t xml:space="preserve">  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Pr="002C5218">
        <w:rPr>
          <w:rFonts w:asciiTheme="majorBidi" w:hAnsiTheme="majorBidi" w:cstheme="majorBidi"/>
          <w:sz w:val="30"/>
          <w:szCs w:val="30"/>
          <w:cs/>
        </w:rPr>
        <w:t>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2C5218">
        <w:rPr>
          <w:rFonts w:asciiTheme="majorBidi" w:hAnsiTheme="majorBidi" w:cstheme="majorBidi"/>
          <w:sz w:val="30"/>
          <w:szCs w:val="30"/>
          <w:cs/>
        </w:rPr>
        <w:t>ผู้ถูกซ</w:t>
      </w:r>
      <w:r w:rsidR="00DE2D05" w:rsidRPr="002C5218">
        <w:rPr>
          <w:rFonts w:asciiTheme="majorBidi" w:hAnsiTheme="majorBidi" w:cstheme="majorBidi"/>
          <w:sz w:val="30"/>
          <w:szCs w:val="30"/>
          <w:cs/>
        </w:rPr>
        <w:t>ื้อ ให้ใช้ราคาที่ต่ำกว่าระหว่าง</w:t>
      </w:r>
      <w:r w:rsidRPr="002C5218">
        <w:rPr>
          <w:rFonts w:asciiTheme="majorBidi" w:hAnsiTheme="majorBidi" w:cstheme="majorBidi"/>
          <w:sz w:val="30"/>
          <w:szCs w:val="30"/>
          <w:cs/>
        </w:rPr>
        <w:t>มูลค่าจาก</w:t>
      </w:r>
      <w:r w:rsidR="00DE2D05" w:rsidRPr="002C5218">
        <w:rPr>
          <w:rFonts w:asciiTheme="majorBidi" w:hAnsiTheme="majorBidi" w:cstheme="majorBidi"/>
          <w:sz w:val="30"/>
          <w:szCs w:val="30"/>
          <w:cs/>
        </w:rPr>
        <w:t>การยกเลิกสัญญาตามที่ระบุในสัญญา</w:t>
      </w:r>
      <w:r w:rsidRPr="002C5218">
        <w:rPr>
          <w:rFonts w:asciiTheme="majorBidi" w:hAnsiTheme="majorBidi" w:cstheme="majorBidi"/>
          <w:sz w:val="30"/>
          <w:szCs w:val="30"/>
          <w:cs/>
        </w:rPr>
        <w:t>และมูลค่าองค์ประกอบ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>นอกตลาดไปหักจากสิ่งตอบแทนที่โอนให้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และรับรู้เป็นค่าใช้จ่ายอื่น </w:t>
      </w:r>
    </w:p>
    <w:p w:rsidR="00560A78" w:rsidRDefault="00560A78" w:rsidP="00560A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2273A" w:rsidRPr="002C5218" w:rsidRDefault="0032273A" w:rsidP="00560A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หากมีการออก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โครงการจ่ายโดยใช้หุ้นเป็นเกณฑ์ </w:t>
      </w:r>
      <w:r w:rsidRPr="002C5218">
        <w:rPr>
          <w:rFonts w:asciiTheme="majorBidi" w:hAnsiTheme="majorBidi" w:cstheme="majorBidi"/>
          <w:sz w:val="30"/>
          <w:szCs w:val="30"/>
        </w:rPr>
        <w:t>(</w:t>
      </w:r>
      <w:r w:rsidRPr="002C5218">
        <w:rPr>
          <w:rFonts w:asciiTheme="majorBidi" w:hAnsiTheme="majorBidi" w:cstheme="majorBidi"/>
          <w:sz w:val="30"/>
          <w:szCs w:val="30"/>
          <w:cs/>
        </w:rPr>
        <w:t>โครงการทดแทน) เพื่อแลกเปลี่ยนกับโครงการที่พนักงานของ</w:t>
      </w:r>
      <w:r w:rsidR="004910A5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2C5218">
        <w:rPr>
          <w:rFonts w:asciiTheme="majorBidi" w:hAnsiTheme="majorBidi" w:cstheme="majorBidi"/>
          <w:sz w:val="30"/>
          <w:szCs w:val="30"/>
          <w:cs/>
        </w:rPr>
        <w:t>ผู้ถูกซื้อถืออยู่ (โครงการผู้ถูกซื้อ) ขึ้นอยู่กับต้นทุนบริการในอดีต ผู้ซื้อต้องวัดส่วนของโครงการทดแทนด้วยมูลค่าตามราคาตลาดซึ่งเป็นส่วนหนึ่งของสิ่งตอบแทนที่โอน หากมีข้อกำหนดเกี่ยวกับการทำงานในอนาคต ผลต่างระหว่างมูลค่าซึ่ง</w:t>
      </w:r>
      <w:r w:rsidR="00DE2D05" w:rsidRPr="002C5218">
        <w:rPr>
          <w:rFonts w:asciiTheme="majorBidi" w:hAnsiTheme="majorBidi" w:cstheme="majorBidi"/>
          <w:sz w:val="30"/>
          <w:szCs w:val="30"/>
          <w:cs/>
        </w:rPr>
        <w:t>รวมอยู่ในสิ่งตอบแทนที่โอนไป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>และ</w:t>
      </w:r>
      <w:r w:rsidRPr="002C5218">
        <w:rPr>
          <w:rFonts w:asciiTheme="majorBidi" w:hAnsiTheme="majorBidi" w:cstheme="majorBidi"/>
          <w:sz w:val="30"/>
          <w:szCs w:val="30"/>
          <w:cs/>
        </w:rPr>
        <w:t>ราคาตลาดของโครงการทดแทน รับรู้เป็นผลตอบแทนพนักงานภายหลังการรวมธุรกิจ</w:t>
      </w:r>
    </w:p>
    <w:p w:rsidR="0032273A" w:rsidRPr="008E1896" w:rsidRDefault="0032273A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2273A" w:rsidRPr="002C5218" w:rsidRDefault="0032273A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</w:t>
      </w:r>
      <w:r w:rsidR="00DE2D05" w:rsidRPr="002C5218">
        <w:rPr>
          <w:rFonts w:asciiTheme="majorBidi" w:hAnsiTheme="majorBidi" w:cstheme="majorBidi"/>
          <w:sz w:val="30"/>
          <w:szCs w:val="30"/>
          <w:cs/>
        </w:rPr>
        <w:t>นซึ่งเกิดขึ้นจากเหตุการณ์ในอดีต</w:t>
      </w:r>
      <w:r w:rsidRPr="002C5218">
        <w:rPr>
          <w:rFonts w:asciiTheme="majorBidi" w:hAnsiTheme="majorBidi" w:cstheme="majorBidi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:rsidR="00412276" w:rsidRPr="008E1896" w:rsidRDefault="00412276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2273A" w:rsidRPr="002C5218" w:rsidRDefault="0032273A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2301FE" w:rsidRPr="008E1896" w:rsidRDefault="002301FE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E738B" w:rsidRPr="008E738B" w:rsidRDefault="008E738B" w:rsidP="008E738B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738B">
        <w:rPr>
          <w:rFonts w:ascii="Angsana New" w:hAnsi="Angsana New" w:cs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</w:t>
      </w:r>
      <w:r w:rsidR="0033680C">
        <w:rPr>
          <w:rFonts w:ascii="Angsana New" w:hAnsi="Angsana New" w:cs="Angsana New" w:hint="cs"/>
          <w:sz w:val="30"/>
          <w:szCs w:val="30"/>
          <w:cs/>
        </w:rPr>
        <w:t>ณ์แวดล้อมที่มีอยู่ ณ วันที่ซื้อ</w:t>
      </w:r>
      <w:r w:rsidR="0033680C">
        <w:rPr>
          <w:rFonts w:ascii="Angsana New" w:hAnsi="Angsana New" w:cs="Angsana New"/>
          <w:sz w:val="30"/>
          <w:szCs w:val="30"/>
        </w:rPr>
        <w:br/>
      </w:r>
      <w:r w:rsidRPr="008E738B">
        <w:rPr>
          <w:rFonts w:ascii="Angsana New" w:hAnsi="Angsana New" w:cs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8E738B" w:rsidRPr="00560A78" w:rsidRDefault="008E738B" w:rsidP="008E18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6F45" w:rsidRDefault="00336F45" w:rsidP="00F64BD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sectPr w:rsidR="00336F45" w:rsidSect="00061BA6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093B30" w:rsidRPr="002C5218" w:rsidRDefault="0032273A" w:rsidP="00F64BD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2C5218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การรวมธุรกิจภายใต้การควบคุมเดียวกัน</w:t>
      </w:r>
    </w:p>
    <w:p w:rsidR="0032273A" w:rsidRPr="00560A78" w:rsidRDefault="0032273A" w:rsidP="00F6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D2031" w:rsidRPr="00604DA3" w:rsidRDefault="003D2031" w:rsidP="003D2031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04DA3">
        <w:rPr>
          <w:rFonts w:ascii="Angsana New" w:hAnsi="Angsana New" w:cs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604DA3">
        <w:rPr>
          <w:rFonts w:ascii="Angsana New" w:hAnsi="Angsana New" w:cs="Angsana New"/>
          <w:sz w:val="30"/>
          <w:szCs w:val="30"/>
          <w:cs/>
        </w:rPr>
        <w:t>บันทึก</w:t>
      </w:r>
      <w:r w:rsidRPr="00604DA3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604DA3">
        <w:rPr>
          <w:rFonts w:ascii="Angsana New" w:hAnsi="Angsana New" w:cs="Angsana New"/>
          <w:sz w:val="30"/>
          <w:szCs w:val="30"/>
          <w:cs/>
        </w:rPr>
        <w:t>โดย</w:t>
      </w:r>
      <w:r w:rsidRPr="00604DA3">
        <w:rPr>
          <w:rFonts w:ascii="Angsana New" w:hAnsi="Angsana New" w:cs="Angsana New" w:hint="cs"/>
          <w:sz w:val="30"/>
          <w:szCs w:val="30"/>
          <w:cs/>
        </w:rPr>
        <w:t>ใช้วิธี</w:t>
      </w:r>
      <w:r w:rsidRPr="00604DA3">
        <w:rPr>
          <w:rFonts w:ascii="Angsana New" w:hAnsi="Angsana New" w:cs="Angsana New"/>
          <w:sz w:val="30"/>
          <w:szCs w:val="30"/>
          <w:cs/>
        </w:rPr>
        <w:t>เสมือนว่าเป็นวิธีการรวมส่วน</w:t>
      </w:r>
      <w:r w:rsidRPr="00604DA3">
        <w:rPr>
          <w:rFonts w:ascii="Angsana New" w:hAnsi="Angsana New" w:cs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604DA3">
        <w:rPr>
          <w:rFonts w:ascii="Angsana New" w:hAnsi="Angsana New" w:cs="Angsana New"/>
          <w:sz w:val="30"/>
          <w:szCs w:val="30"/>
          <w:cs/>
        </w:rPr>
        <w:t>ทรัพย์และ</w:t>
      </w:r>
      <w:r w:rsidRPr="00604DA3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604DA3">
        <w:rPr>
          <w:rFonts w:ascii="Angsana New" w:hAnsi="Angsana New" w:cs="Angsana New"/>
          <w:sz w:val="30"/>
          <w:szCs w:val="30"/>
          <w:cs/>
        </w:rPr>
        <w:t>ของ</w:t>
      </w:r>
      <w:r w:rsidRPr="00604DA3">
        <w:rPr>
          <w:rFonts w:ascii="Angsana New" w:hAnsi="Angsana New" w:cs="Angsana New" w:hint="cs"/>
          <w:sz w:val="30"/>
          <w:szCs w:val="30"/>
          <w:cs/>
        </w:rPr>
        <w:t>ธุรกิจที่ถูกซื้อด้วย</w:t>
      </w:r>
      <w:r w:rsidRPr="00604DA3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604DA3">
        <w:rPr>
          <w:rFonts w:ascii="Angsana New" w:hAnsi="Angsana New" w:cs="Angsana New" w:hint="cs"/>
          <w:sz w:val="30"/>
          <w:szCs w:val="30"/>
          <w:cs/>
        </w:rPr>
        <w:t>ขอ</w:t>
      </w:r>
      <w:r w:rsidRPr="00604DA3">
        <w:rPr>
          <w:rFonts w:ascii="Angsana New" w:hAnsi="Angsana New" w:cs="Angsana New"/>
          <w:sz w:val="30"/>
          <w:szCs w:val="30"/>
          <w:cs/>
        </w:rPr>
        <w:t>ง</w:t>
      </w:r>
      <w:r w:rsidRPr="00604DA3">
        <w:rPr>
          <w:rFonts w:ascii="Angsana New" w:hAnsi="Angsana New" w:cs="Angsana New" w:hint="cs"/>
          <w:sz w:val="30"/>
          <w:szCs w:val="30"/>
          <w:cs/>
        </w:rPr>
        <w:t>ธุรกิจดังกล่าวตาม</w:t>
      </w:r>
      <w:r w:rsidRPr="00604DA3">
        <w:rPr>
          <w:rFonts w:ascii="Angsana New" w:hAnsi="Angsana New" w:cs="Angsana New"/>
          <w:sz w:val="30"/>
          <w:szCs w:val="30"/>
          <w:cs/>
        </w:rPr>
        <w:t>งบการเงินรวมของบริษัทใหญ่</w:t>
      </w:r>
      <w:r w:rsidRPr="00604DA3">
        <w:rPr>
          <w:rFonts w:ascii="Angsana New" w:hAnsi="Angsana New" w:cs="Angsana New" w:hint="cs"/>
          <w:sz w:val="30"/>
          <w:szCs w:val="30"/>
          <w:cs/>
        </w:rPr>
        <w:t>ในลำ</w:t>
      </w:r>
      <w:r w:rsidRPr="00604DA3">
        <w:rPr>
          <w:rFonts w:ascii="Angsana New" w:hAnsi="Angsana New" w:cs="Angsana New"/>
          <w:sz w:val="30"/>
          <w:szCs w:val="30"/>
          <w:cs/>
        </w:rPr>
        <w:t>ดับสูงสุด</w:t>
      </w:r>
      <w:r w:rsidRPr="00604DA3">
        <w:rPr>
          <w:rFonts w:ascii="Angsana New" w:hAnsi="Angsana New" w:hint="cs"/>
          <w:sz w:val="30"/>
          <w:szCs w:val="30"/>
          <w:cs/>
        </w:rPr>
        <w:t xml:space="preserve"> </w:t>
      </w:r>
      <w:r w:rsidRPr="00604DA3">
        <w:rPr>
          <w:rFonts w:ascii="Angsana New" w:hAnsi="Angsana New" w:cs="Angsana New"/>
          <w:sz w:val="30"/>
          <w:szCs w:val="30"/>
          <w:cs/>
        </w:rPr>
        <w:t>ณ</w:t>
      </w:r>
      <w:r w:rsidRPr="00604DA3">
        <w:rPr>
          <w:rFonts w:ascii="Angsana New" w:hAnsi="Angsana New"/>
          <w:sz w:val="30"/>
          <w:szCs w:val="30"/>
        </w:rPr>
        <w:t xml:space="preserve"> </w:t>
      </w:r>
      <w:r w:rsidRPr="00604DA3">
        <w:rPr>
          <w:rFonts w:ascii="Angsana New" w:hAnsi="Angsana New" w:cs="Angsana New" w:hint="cs"/>
          <w:sz w:val="30"/>
          <w:szCs w:val="30"/>
          <w:cs/>
        </w:rPr>
        <w:t xml:space="preserve">วันที่เกิดรายการ </w:t>
      </w:r>
      <w:r w:rsidRPr="00604DA3">
        <w:rPr>
          <w:rFonts w:ascii="Angsana New" w:hAnsi="Angsana New" w:cs="Angsana New"/>
          <w:sz w:val="30"/>
          <w:szCs w:val="30"/>
          <w:cs/>
        </w:rPr>
        <w:t>ส่วนต่างระหว่างมูลค่า</w:t>
      </w:r>
      <w:r w:rsidRPr="00604DA3">
        <w:rPr>
          <w:rFonts w:ascii="Angsana New" w:hAnsi="Angsana New" w:cs="Angsana New" w:hint="cs"/>
          <w:sz w:val="30"/>
          <w:szCs w:val="30"/>
          <w:cs/>
        </w:rPr>
        <w:t>สินทรัพย์สุทธิ</w:t>
      </w:r>
      <w:r w:rsidRPr="00604DA3">
        <w:rPr>
          <w:rFonts w:ascii="Angsana New" w:hAnsi="Angsana New" w:cs="Angsana New"/>
          <w:sz w:val="30"/>
          <w:szCs w:val="30"/>
          <w:cs/>
        </w:rPr>
        <w:t>ของ</w:t>
      </w:r>
      <w:r w:rsidRPr="00604DA3">
        <w:rPr>
          <w:rFonts w:ascii="Angsana New" w:hAnsi="Angsana New" w:cs="Angsana New" w:hint="cs"/>
          <w:sz w:val="30"/>
          <w:szCs w:val="30"/>
          <w:cs/>
        </w:rPr>
        <w:t>ธุรกิจที่ถูกนำม</w:t>
      </w:r>
      <w:r w:rsidRPr="00604DA3">
        <w:rPr>
          <w:rFonts w:ascii="Angsana New" w:hAnsi="Angsana New" w:cs="Angsana New"/>
          <w:sz w:val="30"/>
          <w:szCs w:val="30"/>
          <w:cs/>
        </w:rPr>
        <w:t>ารวมดังกล่าวกับค่าตอบแทน</w:t>
      </w:r>
      <w:r w:rsidRPr="00604DA3">
        <w:rPr>
          <w:rFonts w:ascii="Angsana New" w:hAnsi="Angsana New" w:cs="Angsana New" w:hint="cs"/>
          <w:sz w:val="30"/>
          <w:szCs w:val="30"/>
          <w:cs/>
        </w:rPr>
        <w:t>ที่จ่าย</w:t>
      </w:r>
      <w:r w:rsidRPr="00604DA3">
        <w:rPr>
          <w:rFonts w:ascii="Angsana New" w:hAnsi="Angsana New" w:cs="Angsana New"/>
          <w:sz w:val="30"/>
          <w:szCs w:val="30"/>
          <w:cs/>
        </w:rPr>
        <w:t>รับ</w:t>
      </w:r>
      <w:r w:rsidRPr="00604DA3">
        <w:rPr>
          <w:rFonts w:ascii="Angsana New" w:hAnsi="Angsana New" w:cs="Angsana New" w:hint="cs"/>
          <w:sz w:val="30"/>
          <w:szCs w:val="30"/>
          <w:cs/>
        </w:rPr>
        <w:t>รู้เป็น</w:t>
      </w:r>
      <w:r w:rsidRPr="00604DA3">
        <w:rPr>
          <w:rFonts w:ascii="Angsana New" w:hAnsi="Angsana New" w:cs="Angsana New"/>
          <w:sz w:val="30"/>
          <w:szCs w:val="30"/>
          <w:cs/>
        </w:rPr>
        <w:t>ส่วน</w:t>
      </w:r>
      <w:r w:rsidRPr="00604DA3">
        <w:rPr>
          <w:rFonts w:ascii="Angsana New" w:hAnsi="Angsana New" w:cs="Angsana New" w:hint="cs"/>
          <w:sz w:val="30"/>
          <w:szCs w:val="30"/>
          <w:cs/>
        </w:rPr>
        <w:t>เกินหรือ</w:t>
      </w:r>
      <w:r w:rsidRPr="00604DA3">
        <w:rPr>
          <w:rFonts w:ascii="Angsana New" w:hAnsi="Angsana New" w:cs="Angsana New"/>
          <w:sz w:val="30"/>
          <w:szCs w:val="30"/>
          <w:cs/>
        </w:rPr>
        <w:t>ส่วนขาดจากการรวมธุรกิจภาย</w:t>
      </w:r>
      <w:r w:rsidRPr="00604DA3">
        <w:rPr>
          <w:rFonts w:ascii="Angsana New" w:hAnsi="Angsana New" w:cs="Angsana New" w:hint="cs"/>
          <w:sz w:val="30"/>
          <w:szCs w:val="30"/>
          <w:cs/>
        </w:rPr>
        <w:t>ใต้การ</w:t>
      </w:r>
      <w:r w:rsidRPr="00604DA3">
        <w:rPr>
          <w:rFonts w:ascii="Angsana New" w:hAnsi="Angsana New" w:cs="Angsana New"/>
          <w:sz w:val="30"/>
          <w:szCs w:val="30"/>
          <w:cs/>
        </w:rPr>
        <w:t>ควบคุมเดียวกันในส่วนของ</w:t>
      </w:r>
      <w:r w:rsidRPr="00604DA3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604DA3">
        <w:rPr>
          <w:rFonts w:ascii="Angsana New" w:hAnsi="Angsana New"/>
          <w:sz w:val="30"/>
          <w:szCs w:val="30"/>
        </w:rPr>
        <w:t xml:space="preserve"> </w:t>
      </w:r>
      <w:r w:rsidRPr="00604DA3">
        <w:rPr>
          <w:rFonts w:ascii="Angsana New" w:hAnsi="Angsana New" w:cs="Angsana New"/>
          <w:sz w:val="30"/>
          <w:szCs w:val="30"/>
          <w:cs/>
        </w:rPr>
        <w:t>รายการส่วนเกิน</w:t>
      </w:r>
      <w:r w:rsidRPr="00604DA3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604DA3">
        <w:rPr>
          <w:rFonts w:ascii="Angsana New" w:hAnsi="Angsana New" w:cs="Angsana New"/>
          <w:sz w:val="30"/>
          <w:szCs w:val="30"/>
          <w:cs/>
        </w:rPr>
        <w:t>ส่วนขาดจะถูก</w:t>
      </w:r>
      <w:r w:rsidRPr="00604DA3">
        <w:rPr>
          <w:rFonts w:ascii="Angsana New" w:hAnsi="Angsana New" w:cs="Angsana New" w:hint="cs"/>
          <w:sz w:val="30"/>
          <w:szCs w:val="30"/>
          <w:cs/>
        </w:rPr>
        <w:t>โอนไปยังกำไรสะสมเมื่อ</w:t>
      </w:r>
      <w:r w:rsidRPr="00604DA3">
        <w:rPr>
          <w:rFonts w:ascii="Angsana New" w:hAnsi="Angsana New" w:cs="Angsana New"/>
          <w:sz w:val="30"/>
          <w:szCs w:val="30"/>
          <w:cs/>
        </w:rPr>
        <w:t>มีการขายเงินลงทุน</w:t>
      </w:r>
      <w:r w:rsidRPr="00604DA3">
        <w:rPr>
          <w:rFonts w:ascii="Angsana New" w:hAnsi="Angsana New" w:cs="Angsana New" w:hint="cs"/>
          <w:sz w:val="30"/>
          <w:szCs w:val="30"/>
          <w:cs/>
        </w:rPr>
        <w:t>ในธุรกิจที่ซื้อ</w:t>
      </w:r>
      <w:r w:rsidRPr="00604DA3">
        <w:rPr>
          <w:rFonts w:ascii="Angsana New" w:hAnsi="Angsana New" w:cs="Angsana New"/>
          <w:sz w:val="30"/>
          <w:szCs w:val="30"/>
          <w:cs/>
        </w:rPr>
        <w:t>ดังกล่าวไป</w:t>
      </w:r>
      <w:r w:rsidRPr="00604DA3">
        <w:rPr>
          <w:rFonts w:ascii="Angsana New" w:hAnsi="Angsana New" w:hint="cs"/>
          <w:sz w:val="30"/>
          <w:szCs w:val="30"/>
          <w:cs/>
        </w:rPr>
        <w:t xml:space="preserve"> </w:t>
      </w:r>
    </w:p>
    <w:p w:rsidR="003D2031" w:rsidRPr="00604DA3" w:rsidRDefault="003D2031" w:rsidP="003D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3D2031" w:rsidRPr="008749C1" w:rsidRDefault="003D2031" w:rsidP="003D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604DA3">
        <w:rPr>
          <w:rFonts w:ascii="Angsana New" w:hAnsi="Angsana New" w:cs="Angsana New"/>
          <w:sz w:val="30"/>
          <w:szCs w:val="30"/>
          <w:cs/>
        </w:rPr>
        <w:t>ผลการดำเนินงานของ</w:t>
      </w:r>
      <w:r w:rsidRPr="00604DA3">
        <w:rPr>
          <w:rFonts w:ascii="Angsana New" w:hAnsi="Angsana New" w:cs="Angsana New" w:hint="cs"/>
          <w:sz w:val="30"/>
          <w:szCs w:val="30"/>
          <w:cs/>
        </w:rPr>
        <w:t>ธุรกิจที่ถูกซื้อ</w:t>
      </w:r>
      <w:r w:rsidRPr="00604DA3">
        <w:rPr>
          <w:rFonts w:ascii="Angsana New" w:hAnsi="Angsana New" w:cs="Angsana New"/>
          <w:sz w:val="30"/>
          <w:szCs w:val="30"/>
          <w:cs/>
        </w:rPr>
        <w:t>จะรวม</w:t>
      </w:r>
      <w:r w:rsidRPr="00604DA3">
        <w:rPr>
          <w:rFonts w:ascii="Angsana New" w:hAnsi="Angsana New" w:cs="Angsana New" w:hint="cs"/>
          <w:sz w:val="30"/>
          <w:szCs w:val="30"/>
          <w:cs/>
        </w:rPr>
        <w:t>อยู่ใน</w:t>
      </w:r>
      <w:r w:rsidRPr="00604DA3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604DA3">
        <w:rPr>
          <w:rFonts w:ascii="Angsana New" w:hAnsi="Angsana New" w:cs="Angsana New" w:hint="cs"/>
          <w:sz w:val="30"/>
          <w:szCs w:val="30"/>
          <w:cs/>
        </w:rPr>
        <w:t>ของผู้ซื้อ</w:t>
      </w:r>
      <w:r w:rsidRPr="00604DA3">
        <w:rPr>
          <w:rFonts w:ascii="Angsana New" w:hAnsi="Angsana New" w:cs="Angsana New"/>
          <w:sz w:val="30"/>
          <w:szCs w:val="30"/>
          <w:cs/>
        </w:rPr>
        <w:t>นับตั้งแต่วัน</w:t>
      </w:r>
      <w:r w:rsidRPr="00604DA3">
        <w:rPr>
          <w:rFonts w:ascii="Angsana New" w:hAnsi="Angsana New" w:cs="Angsana New" w:hint="cs"/>
          <w:sz w:val="30"/>
          <w:szCs w:val="30"/>
          <w:cs/>
        </w:rPr>
        <w:t>ที่ต้น</w:t>
      </w:r>
      <w:r w:rsidRPr="00604DA3">
        <w:rPr>
          <w:rFonts w:ascii="Angsana New" w:hAnsi="Angsana New" w:cs="Angsana New"/>
          <w:sz w:val="30"/>
          <w:szCs w:val="30"/>
          <w:cs/>
        </w:rPr>
        <w:t>งวดของงบการเงินเปรียบเทียบ</w:t>
      </w:r>
      <w:r w:rsidRPr="00604DA3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604DA3">
        <w:rPr>
          <w:rFonts w:ascii="Angsana New" w:hAnsi="Angsana New" w:cs="Angsana New"/>
          <w:sz w:val="30"/>
          <w:szCs w:val="30"/>
          <w:cs/>
        </w:rPr>
        <w:t>วัน</w:t>
      </w:r>
      <w:r w:rsidRPr="00604DA3">
        <w:rPr>
          <w:rFonts w:ascii="Angsana New" w:hAnsi="Angsana New" w:cs="Angsana New" w:hint="cs"/>
          <w:sz w:val="30"/>
          <w:szCs w:val="30"/>
          <w:cs/>
        </w:rPr>
        <w:t>ที่ธุรกิจ</w:t>
      </w:r>
      <w:r w:rsidRPr="00604DA3">
        <w:rPr>
          <w:rFonts w:ascii="Angsana New" w:hAnsi="Angsana New" w:cs="Angsana New"/>
          <w:sz w:val="30"/>
          <w:szCs w:val="30"/>
          <w:cs/>
        </w:rPr>
        <w:t>เหล่านั้น</w:t>
      </w:r>
      <w:r w:rsidRPr="00604DA3">
        <w:rPr>
          <w:rFonts w:ascii="Angsana New" w:hAnsi="Angsana New" w:cs="Angsana New" w:hint="cs"/>
          <w:sz w:val="30"/>
          <w:szCs w:val="30"/>
          <w:cs/>
        </w:rPr>
        <w:t>อยู่ภายใต้การ</w:t>
      </w:r>
      <w:r w:rsidRPr="00604DA3">
        <w:rPr>
          <w:rFonts w:ascii="Angsana New" w:hAnsi="Angsana New" w:cs="Angsana New"/>
          <w:sz w:val="30"/>
          <w:szCs w:val="30"/>
          <w:cs/>
        </w:rPr>
        <w:t>ควบคุมเดียวกัน</w:t>
      </w:r>
      <w:r w:rsidRPr="00604DA3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604DA3">
        <w:rPr>
          <w:rFonts w:ascii="Angsana New" w:hAnsi="Angsana New" w:cs="Angsana New"/>
          <w:sz w:val="30"/>
          <w:szCs w:val="30"/>
          <w:cs/>
        </w:rPr>
        <w:t>แต่</w:t>
      </w:r>
      <w:r w:rsidRPr="00604DA3">
        <w:rPr>
          <w:rFonts w:ascii="Angsana New" w:hAnsi="Angsana New" w:cs="Angsana New" w:hint="cs"/>
          <w:sz w:val="30"/>
          <w:szCs w:val="30"/>
          <w:cs/>
        </w:rPr>
        <w:t>ระยะเวลาใดจะสั้นกว่า</w:t>
      </w:r>
      <w:r w:rsidRPr="00604DA3">
        <w:rPr>
          <w:rFonts w:ascii="Angsana New" w:hAnsi="Angsana New"/>
          <w:sz w:val="30"/>
          <w:szCs w:val="30"/>
        </w:rPr>
        <w:t xml:space="preserve"> </w:t>
      </w:r>
      <w:r w:rsidRPr="00604DA3">
        <w:rPr>
          <w:rFonts w:ascii="Angsana New" w:hAnsi="Angsana New" w:cs="Angsana New"/>
          <w:sz w:val="30"/>
          <w:szCs w:val="30"/>
          <w:cs/>
        </w:rPr>
        <w:t>จนถึง</w:t>
      </w:r>
      <w:r w:rsidRPr="00604DA3">
        <w:rPr>
          <w:rFonts w:ascii="Angsana New" w:hAnsi="Angsana New" w:cs="Angsana New" w:hint="cs"/>
          <w:sz w:val="30"/>
          <w:szCs w:val="30"/>
          <w:cs/>
        </w:rPr>
        <w:t>วันที่การ</w:t>
      </w:r>
      <w:r w:rsidRPr="00604DA3">
        <w:rPr>
          <w:rFonts w:ascii="Angsana New" w:hAnsi="Angsana New" w:cs="Angsana New"/>
          <w:sz w:val="30"/>
          <w:szCs w:val="30"/>
          <w:cs/>
        </w:rPr>
        <w:t>ควบคุม</w:t>
      </w:r>
      <w:r w:rsidRPr="00604DA3">
        <w:rPr>
          <w:rFonts w:ascii="Angsana New" w:hAnsi="Angsana New" w:cs="Angsana New" w:hint="cs"/>
          <w:sz w:val="30"/>
          <w:szCs w:val="30"/>
          <w:cs/>
        </w:rPr>
        <w:t>สิ้น</w:t>
      </w:r>
      <w:r w:rsidRPr="00604DA3">
        <w:rPr>
          <w:rFonts w:ascii="Angsana New" w:hAnsi="Angsana New" w:cs="Angsana New"/>
          <w:sz w:val="30"/>
          <w:szCs w:val="30"/>
          <w:cs/>
        </w:rPr>
        <w:t>สุด</w:t>
      </w:r>
    </w:p>
    <w:p w:rsidR="00560A78" w:rsidRPr="00560A78" w:rsidRDefault="00560A78" w:rsidP="0056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:rsidR="0032273A" w:rsidRPr="002C5218" w:rsidRDefault="0032273A" w:rsidP="0056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="0081251E" w:rsidRPr="002C5218">
        <w:rPr>
          <w:rFonts w:asciiTheme="majorBidi" w:hAnsiTheme="majorBidi" w:cstheme="majorBidi"/>
          <w:i/>
          <w:iCs/>
          <w:sz w:val="30"/>
          <w:szCs w:val="30"/>
          <w:cs/>
        </w:rPr>
        <w:t>ย่อย</w:t>
      </w:r>
    </w:p>
    <w:p w:rsidR="00FF37BB" w:rsidRPr="00560A78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:rsidR="00FF37BB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F37BB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FF37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F37BB">
        <w:rPr>
          <w:rFonts w:asciiTheme="majorBidi" w:hAnsiTheme="majorBidi" w:cstheme="majorBidi"/>
          <w:sz w:val="30"/>
          <w:szCs w:val="30"/>
          <w:cs/>
        </w:rPr>
        <w:t xml:space="preserve">  การควบคุมเกิดขึ้นเมื่อ</w:t>
      </w:r>
      <w:r w:rsidRPr="00FF37BB">
        <w:rPr>
          <w:rFonts w:asciiTheme="majorBidi" w:hAnsiTheme="majorBidi" w:cstheme="majorBidi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FF37BB">
        <w:rPr>
          <w:rFonts w:asciiTheme="majorBidi" w:hAnsiTheme="majorBidi" w:cstheme="majorBidi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FF37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8E738B" w:rsidRPr="00560A78" w:rsidRDefault="008E738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8E738B" w:rsidRPr="008E738B" w:rsidRDefault="008E738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E738B">
        <w:rPr>
          <w:rFonts w:ascii="Angsana New" w:hAnsi="Angsana New" w:cs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FF37BB" w:rsidRPr="00560A78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8E738B" w:rsidRDefault="008E738B" w:rsidP="00FF37B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E738B">
        <w:rPr>
          <w:rFonts w:ascii="Angsana New" w:hAnsi="Angsana New" w:cs="Angsana New" w:hint="cs"/>
          <w:sz w:val="30"/>
          <w:szCs w:val="30"/>
          <w:cs/>
        </w:rPr>
        <w:t xml:space="preserve">ณ วันที่ซื้อธุรกิจ </w:t>
      </w:r>
      <w:r w:rsidRPr="008E738B">
        <w:rPr>
          <w:rFonts w:ascii="Angsana New" w:hAnsi="Angsana New" w:cs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560A78" w:rsidRPr="00560A78" w:rsidRDefault="00560A78" w:rsidP="00FF37B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4"/>
          <w:szCs w:val="24"/>
        </w:rPr>
      </w:pPr>
    </w:p>
    <w:p w:rsidR="008E738B" w:rsidRDefault="008E738B" w:rsidP="00560A7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E738B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8E738B" w:rsidRPr="00B771C0" w:rsidRDefault="008E738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FF37BB" w:rsidRPr="00FF37BB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F37BB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</w:t>
      </w:r>
      <w:r w:rsidRPr="00FF37B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FF37BB">
        <w:rPr>
          <w:rFonts w:asciiTheme="majorBidi" w:hAnsiTheme="majorBidi" w:cstheme="majorBidi"/>
          <w:i/>
          <w:iCs/>
          <w:sz w:val="30"/>
          <w:szCs w:val="30"/>
          <w:cs/>
        </w:rPr>
        <w:t>ควบคุม</w:t>
      </w:r>
    </w:p>
    <w:p w:rsidR="00FF37BB" w:rsidRPr="00B771C0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FF37BB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F37BB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FF37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F37BB">
        <w:rPr>
          <w:rFonts w:asciiTheme="majorBidi" w:hAnsiTheme="majorBidi" w:cstheme="majorBidi"/>
          <w:sz w:val="30"/>
          <w:szCs w:val="30"/>
          <w:cs/>
        </w:rPr>
        <w:t>สูญเสีย</w:t>
      </w:r>
      <w:r w:rsidRPr="00FF37BB">
        <w:rPr>
          <w:rFonts w:asciiTheme="majorBidi" w:hAnsiTheme="majorBidi" w:cstheme="majorBidi" w:hint="cs"/>
          <w:sz w:val="30"/>
          <w:szCs w:val="30"/>
          <w:cs/>
        </w:rPr>
        <w:t xml:space="preserve">การควบคุมในบริษัทย่อย </w:t>
      </w:r>
      <w:r w:rsidRPr="00FF37BB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FF37BB">
        <w:rPr>
          <w:rFonts w:asciiTheme="majorBidi" w:hAnsiTheme="majorBidi" w:cstheme="majorBidi" w:hint="cs"/>
          <w:sz w:val="30"/>
          <w:szCs w:val="30"/>
          <w:cs/>
        </w:rPr>
        <w:t>นั้นออก</w:t>
      </w:r>
      <w:r w:rsidRPr="00FF37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37BB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FF37BB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</w:t>
      </w:r>
      <w:r w:rsidR="00EC51B3">
        <w:rPr>
          <w:rFonts w:asciiTheme="majorBidi" w:hAnsiTheme="majorBidi" w:cstheme="majorBidi"/>
          <w:sz w:val="30"/>
          <w:szCs w:val="30"/>
          <w:cs/>
        </w:rPr>
        <w:t xml:space="preserve">องกับบริษัทย่อยนั้น  </w:t>
      </w:r>
      <w:r w:rsidR="00EC51B3">
        <w:rPr>
          <w:rFonts w:asciiTheme="majorBidi" w:hAnsiTheme="majorBidi" w:cstheme="majorBidi"/>
          <w:sz w:val="30"/>
          <w:szCs w:val="30"/>
        </w:rPr>
        <w:br/>
      </w:r>
      <w:r w:rsidRPr="00FF37BB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</w:t>
      </w:r>
      <w:r w:rsidRPr="00FF37B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FF37BB">
        <w:rPr>
          <w:rFonts w:asciiTheme="majorBidi" w:hAnsiTheme="majorBidi" w:cstheme="majorBidi"/>
          <w:sz w:val="30"/>
          <w:szCs w:val="30"/>
          <w:cs/>
        </w:rPr>
        <w:t>ควบคุมในบร</w:t>
      </w:r>
      <w:r w:rsidR="0033680C">
        <w:rPr>
          <w:rFonts w:asciiTheme="majorBidi" w:hAnsiTheme="majorBidi" w:cstheme="majorBidi"/>
          <w:sz w:val="30"/>
          <w:szCs w:val="30"/>
          <w:cs/>
        </w:rPr>
        <w:t>ิษัทย่อยรับรู้ในกำไรหรือขาดทุน</w:t>
      </w:r>
      <w:r w:rsidR="0033680C">
        <w:rPr>
          <w:rFonts w:asciiTheme="majorBidi" w:hAnsiTheme="majorBidi" w:cstheme="majorBidi"/>
          <w:sz w:val="30"/>
          <w:szCs w:val="30"/>
        </w:rPr>
        <w:t xml:space="preserve"> </w:t>
      </w:r>
      <w:r w:rsidRPr="00FF37BB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FF37B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FF37BB">
        <w:rPr>
          <w:rFonts w:asciiTheme="majorBidi" w:hAnsiTheme="majorBidi" w:cstheme="majorBidi"/>
          <w:sz w:val="30"/>
          <w:szCs w:val="30"/>
          <w:cs/>
        </w:rPr>
        <w:t>ควบคุม</w:t>
      </w:r>
    </w:p>
    <w:p w:rsidR="006119F1" w:rsidRDefault="006119F1" w:rsidP="00FF37B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987">
        <w:rPr>
          <w:rFonts w:ascii="Angsana New" w:hAnsi="Angsana New" w:cs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6119F1" w:rsidRDefault="006119F1" w:rsidP="00FF37B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6119F1" w:rsidRPr="00866987" w:rsidRDefault="006119F1" w:rsidP="006119F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987">
        <w:rPr>
          <w:rFonts w:ascii="Angsana New" w:hAnsi="Angsana New" w:cs="Angsana New"/>
          <w:sz w:val="30"/>
          <w:szCs w:val="30"/>
          <w:cs/>
        </w:rPr>
        <w:t>ส่วนได้เสีย</w:t>
      </w:r>
      <w:r w:rsidRPr="00866987">
        <w:rPr>
          <w:rFonts w:ascii="Angsana New" w:hAnsi="Angsana New" w:cs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ประกอบด้วยส่วนได้เสียในบริษัทร่วม</w:t>
      </w:r>
    </w:p>
    <w:p w:rsidR="006119F1" w:rsidRPr="00CA4935" w:rsidRDefault="006119F1" w:rsidP="006119F1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20"/>
          <w:szCs w:val="20"/>
        </w:rPr>
      </w:pPr>
    </w:p>
    <w:p w:rsidR="006119F1" w:rsidRPr="00866987" w:rsidRDefault="006119F1" w:rsidP="006119F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987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</w:t>
      </w:r>
      <w:r w:rsidRPr="0086698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/>
          <w:sz w:val="30"/>
          <w:szCs w:val="30"/>
          <w:cs/>
        </w:rPr>
        <w:t>มีอิทธิพลอย่าง</w:t>
      </w:r>
      <w:r w:rsidRPr="00866987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866987">
        <w:rPr>
          <w:rFonts w:ascii="Angsana New" w:hAnsi="Angsana New" w:cs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866987">
        <w:rPr>
          <w:rFonts w:ascii="Angsana New" w:hAnsi="Angsana New" w:cs="Angsana New" w:hint="cs"/>
          <w:sz w:val="30"/>
          <w:szCs w:val="30"/>
          <w:cs/>
        </w:rPr>
        <w:t>จ</w:t>
      </w:r>
      <w:r w:rsidRPr="00866987">
        <w:rPr>
          <w:rFonts w:ascii="Angsana New" w:hAnsi="Angsana New" w:cs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866987">
        <w:rPr>
          <w:rFonts w:ascii="Angsana New" w:hAnsi="Angsana New" w:cs="Angsana New" w:hint="cs"/>
          <w:sz w:val="30"/>
          <w:szCs w:val="30"/>
          <w:cs/>
        </w:rPr>
        <w:t>หรือควบคุมร่วมใน</w:t>
      </w:r>
      <w:r w:rsidRPr="00866987">
        <w:rPr>
          <w:rFonts w:ascii="Angsana New" w:hAnsi="Angsana New" w:cs="Angsana New"/>
          <w:sz w:val="30"/>
          <w:szCs w:val="30"/>
          <w:cs/>
        </w:rPr>
        <w:t>นโยบายดังกล่าว</w:t>
      </w:r>
      <w:r w:rsidRPr="00866987"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:rsidR="006119F1" w:rsidRPr="00866987" w:rsidRDefault="006119F1" w:rsidP="006119F1">
      <w:pPr>
        <w:pStyle w:val="BodyText"/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6119F1" w:rsidRDefault="006119F1" w:rsidP="006119F1">
      <w:pPr>
        <w:pStyle w:val="BodyText"/>
        <w:spacing w:after="0"/>
        <w:ind w:left="540"/>
        <w:jc w:val="thaiDistribute"/>
        <w:rPr>
          <w:szCs w:val="22"/>
        </w:rPr>
      </w:pPr>
      <w:r w:rsidRPr="00866987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866987">
        <w:rPr>
          <w:rFonts w:ascii="Angsana New" w:hAnsi="Angsana New" w:cs="Angsana New"/>
          <w:sz w:val="30"/>
          <w:szCs w:val="30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</w:rPr>
        <w:t>โดย</w:t>
      </w:r>
      <w:r w:rsidRPr="00866987">
        <w:rPr>
          <w:rFonts w:ascii="Angsana New" w:hAnsi="Angsana New" w:cs="Angsana New"/>
          <w:sz w:val="30"/>
          <w:szCs w:val="30"/>
          <w:cs/>
        </w:rPr>
        <w:t>รับรู้รายการ</w:t>
      </w:r>
      <w:r w:rsidRPr="00866987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866987">
        <w:rPr>
          <w:rFonts w:ascii="Angsana New" w:hAnsi="Angsana New" w:cs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8669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 w:cs="Angsana New"/>
          <w:sz w:val="30"/>
          <w:szCs w:val="30"/>
          <w:cs/>
        </w:rPr>
        <w:t>ส่วนแบ่งกำไรหรือขาดทุนและกำไร</w:t>
      </w:r>
      <w:r w:rsidRPr="00866987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866987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Pr="00866987">
        <w:rPr>
          <w:rFonts w:ascii="Angsana New" w:hAnsi="Angsana New" w:cs="Angsana New" w:hint="cs"/>
          <w:sz w:val="30"/>
          <w:szCs w:val="30"/>
          <w:cs/>
        </w:rPr>
        <w:t>ของ</w:t>
      </w:r>
      <w:r w:rsidR="008320BE">
        <w:rPr>
          <w:rFonts w:ascii="Angsana New" w:hAnsi="Angsana New" w:cs="Angsana New"/>
          <w:sz w:val="30"/>
          <w:szCs w:val="30"/>
        </w:rPr>
        <w:t xml:space="preserve">        </w:t>
      </w:r>
      <w:r w:rsidRPr="00866987">
        <w:rPr>
          <w:rFonts w:ascii="Angsana New" w:hAnsi="Angsana New" w:cs="Angsana New" w:hint="cs"/>
          <w:sz w:val="30"/>
          <w:szCs w:val="30"/>
          <w:cs/>
        </w:rPr>
        <w:t>เงินลงทุนที่บันทึกตามวิธีส่วนได้เสียของกลุ่มบริษัท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</w:rPr>
        <w:t>จะถูกบันทึกใน</w:t>
      </w:r>
      <w:r w:rsidRPr="00866987">
        <w:rPr>
          <w:rFonts w:ascii="Angsana New" w:hAnsi="Angsana New" w:cs="Angsana New"/>
          <w:sz w:val="30"/>
          <w:szCs w:val="30"/>
          <w:cs/>
        </w:rPr>
        <w:t>งบการเงินรวมจนถึงวันที่</w:t>
      </w:r>
      <w:r w:rsidRPr="0086698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/>
          <w:sz w:val="30"/>
          <w:szCs w:val="30"/>
          <w:cs/>
        </w:rPr>
        <w:t>สูญเสียความมีอิทธิพลอย่างมีนัยสำคัญ</w:t>
      </w:r>
    </w:p>
    <w:p w:rsidR="003C17EB" w:rsidRDefault="003C17EB" w:rsidP="00F64BD2">
      <w:pPr>
        <w:pStyle w:val="BodyText2"/>
        <w:spacing w:line="240" w:lineRule="atLeast"/>
        <w:ind w:left="540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:rsidR="0032273A" w:rsidRPr="002C5218" w:rsidRDefault="0032273A" w:rsidP="00F64BD2">
      <w:pPr>
        <w:pStyle w:val="BodyText2"/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  <w:r w:rsidRPr="002C5218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0C0973" w:rsidRDefault="000C0973" w:rsidP="00F6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2273A" w:rsidRDefault="0032273A" w:rsidP="00F6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DE7793" w:rsidRPr="002C5218">
        <w:rPr>
          <w:rFonts w:asciiTheme="majorBidi" w:hAnsiTheme="majorBidi" w:cstheme="majorBidi"/>
          <w:sz w:val="30"/>
          <w:szCs w:val="30"/>
          <w:cs/>
        </w:rPr>
        <w:t>มาจากรายการระหว่างกิจการในกลุ่ม</w:t>
      </w:r>
      <w:r w:rsidRPr="002C5218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</w:t>
      </w:r>
      <w:r w:rsidR="00EF69D4">
        <w:rPr>
          <w:rFonts w:asciiTheme="majorBidi" w:hAnsiTheme="majorBidi" w:cstheme="majorBidi"/>
          <w:sz w:val="30"/>
          <w:szCs w:val="30"/>
          <w:cs/>
        </w:rPr>
        <w:t xml:space="preserve">ได้เสียในกิจการที่ถูกลงทุนนั้น </w:t>
      </w:r>
      <w:r w:rsidR="00EF69D4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</w:t>
      </w:r>
      <w:r w:rsidR="00DE7793" w:rsidRPr="002C5218">
        <w:rPr>
          <w:rFonts w:asciiTheme="majorBidi" w:hAnsiTheme="majorBidi" w:cstheme="majorBidi"/>
          <w:sz w:val="30"/>
          <w:szCs w:val="30"/>
          <w:cs/>
        </w:rPr>
        <w:t>ียวกับกำไรที่ยังไม่เกิดขึ้นจริง</w:t>
      </w:r>
      <w:r w:rsidRPr="002C5218">
        <w:rPr>
          <w:rFonts w:asciiTheme="majorBidi" w:hAnsiTheme="majorBidi" w:cstheme="majorBidi"/>
          <w:sz w:val="30"/>
          <w:szCs w:val="30"/>
          <w:cs/>
        </w:rPr>
        <w:t>แต่เท่าที่</w:t>
      </w:r>
      <w:r w:rsidRPr="002C5218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:rsidR="001B0F1A" w:rsidRDefault="001B0F1A" w:rsidP="00F6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:rsidR="0006031F" w:rsidRDefault="0006031F" w:rsidP="0006031F">
      <w:pPr>
        <w:pStyle w:val="Heading8"/>
        <w:numPr>
          <w:ilvl w:val="1"/>
          <w:numId w:val="7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0A2C7B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:rsidR="0006031F" w:rsidRDefault="0006031F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06031F" w:rsidRDefault="0006031F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662569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569">
        <w:rPr>
          <w:rFonts w:ascii="Angsana New" w:hAnsi="Angsana New" w:cs="Angsana New" w:hint="cs"/>
          <w:sz w:val="30"/>
          <w:szCs w:val="30"/>
          <w:cs/>
        </w:rPr>
        <w:t>แต่ละบริษัทใน</w:t>
      </w:r>
      <w:r w:rsidRPr="00662569">
        <w:rPr>
          <w:rFonts w:ascii="Angsana New" w:hAnsi="Angsana New" w:cs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:rsidR="0006031F" w:rsidRDefault="0006031F" w:rsidP="0006031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6219C" w:rsidRDefault="0006031F" w:rsidP="00560A7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2E2783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Pr="0013223D">
        <w:rPr>
          <w:rFonts w:ascii="Angsana New" w:hAnsi="Angsana New" w:cs="Angsana New"/>
          <w:sz w:val="30"/>
          <w:szCs w:val="30"/>
          <w:cs/>
        </w:rPr>
        <w:t>ณ วันที่</w:t>
      </w:r>
      <w:r w:rsidRPr="0013223D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13223D">
        <w:rPr>
          <w:rFonts w:ascii="Angsana New" w:hAnsi="Angsana New" w:cs="Angsana New"/>
          <w:sz w:val="30"/>
          <w:szCs w:val="30"/>
          <w:cs/>
        </w:rPr>
        <w:t xml:space="preserve"> แปลงค่า</w:t>
      </w:r>
      <w:r w:rsidRPr="00C426EF">
        <w:rPr>
          <w:rFonts w:ascii="Angsana New" w:hAnsi="Angsana New" w:cs="Angsana New"/>
          <w:sz w:val="30"/>
          <w:szCs w:val="30"/>
          <w:cs/>
        </w:rPr>
        <w:t>เป็น</w:t>
      </w:r>
      <w:r w:rsidRPr="00C426EF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วันนั้น</w:t>
      </w:r>
    </w:p>
    <w:p w:rsidR="0006031F" w:rsidRPr="00560A78" w:rsidRDefault="0006031F" w:rsidP="00560A7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426EF">
        <w:rPr>
          <w:rFonts w:ascii="Angsana New" w:hAnsi="Angsana New" w:cs="Angsana New"/>
          <w:sz w:val="30"/>
          <w:szCs w:val="30"/>
          <w:cs/>
        </w:rPr>
        <w:t xml:space="preserve">  </w:t>
      </w:r>
    </w:p>
    <w:p w:rsidR="0006031F" w:rsidRDefault="0006031F" w:rsidP="0006031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426EF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426EF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C426EF">
        <w:rPr>
          <w:rFonts w:ascii="Angsana New" w:hAnsi="Angsana New" w:cs="Angsana New"/>
          <w:sz w:val="30"/>
          <w:szCs w:val="30"/>
          <w:cs/>
        </w:rPr>
        <w:t>บันทึกตามเกณฑ์ราคาทุนเดิม แปลงค่าเป็น</w:t>
      </w:r>
      <w:r w:rsidRPr="00C426EF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 w:cs="Angsana New"/>
          <w:sz w:val="30"/>
          <w:szCs w:val="30"/>
          <w:cs/>
        </w:rPr>
        <w:t>โดยใช้</w:t>
      </w:r>
      <w:r w:rsidRPr="002E2783">
        <w:rPr>
          <w:rFonts w:ascii="Angsana New" w:hAnsi="Angsana New" w:cs="Angsana New"/>
          <w:sz w:val="30"/>
          <w:szCs w:val="30"/>
          <w:cs/>
        </w:rPr>
        <w:t xml:space="preserve">อัตราแลกเปลี่ยน ณ วันที่เกิดรายการ </w:t>
      </w:r>
    </w:p>
    <w:p w:rsidR="00B54188" w:rsidRDefault="00B54188" w:rsidP="0006031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B54188" w:rsidRDefault="00B54188" w:rsidP="0006031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426EF">
        <w:rPr>
          <w:rFonts w:ascii="Angsana New" w:hAnsi="Angsana New" w:cs="Angsana New"/>
          <w:color w:val="000000" w:themeColor="text1"/>
          <w:sz w:val="30"/>
          <w:szCs w:val="30"/>
          <w:cs/>
        </w:rPr>
        <w:t>ผลต่างของอัตราแลก</w:t>
      </w:r>
      <w:r>
        <w:rPr>
          <w:rFonts w:ascii="Angsana New" w:hAnsi="Angsana New" w:cs="Angsana New"/>
          <w:color w:val="000000" w:themeColor="text1"/>
          <w:sz w:val="30"/>
          <w:szCs w:val="30"/>
          <w:cs/>
        </w:rPr>
        <w:t>เปลี่ยนที่เกิดขึ้นจากการแปลงค่า</w:t>
      </w:r>
      <w:r w:rsidRPr="00C426EF">
        <w:rPr>
          <w:rFonts w:ascii="Angsana New" w:hAnsi="Angsana New" w:cs="Angsana New"/>
          <w:color w:val="000000" w:themeColor="text1"/>
          <w:sz w:val="30"/>
          <w:szCs w:val="30"/>
          <w:cs/>
        </w:rPr>
        <w:t>ให้รับรู้เป็นกำไรหรือขาดทุนในงวดบัญชีนั้น</w:t>
      </w:r>
    </w:p>
    <w:p w:rsidR="0006031F" w:rsidRDefault="0006031F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426EF">
        <w:rPr>
          <w:rFonts w:ascii="Angsana New" w:hAnsi="Angsana New" w:cs="Angsana New"/>
          <w:i/>
          <w:iCs/>
          <w:sz w:val="30"/>
          <w:szCs w:val="30"/>
          <w:cs/>
        </w:rPr>
        <w:t>หน่วยงานใน</w:t>
      </w:r>
      <w:r w:rsidRPr="002E2783">
        <w:rPr>
          <w:rFonts w:ascii="Angsana New" w:hAnsi="Angsana New" w:cs="Angsana New"/>
          <w:i/>
          <w:iCs/>
          <w:sz w:val="30"/>
          <w:szCs w:val="30"/>
          <w:cs/>
        </w:rPr>
        <w:t>ต่างประเทศ</w:t>
      </w:r>
    </w:p>
    <w:p w:rsidR="0006031F" w:rsidRDefault="0006031F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06031F" w:rsidRPr="002E2783" w:rsidRDefault="0006031F" w:rsidP="0006031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66987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669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 w:cs="Angsana New"/>
          <w:sz w:val="30"/>
          <w:szCs w:val="30"/>
          <w:cs/>
        </w:rPr>
        <w:t>แ</w:t>
      </w:r>
      <w:r w:rsidRPr="002E2783">
        <w:rPr>
          <w:rFonts w:ascii="Angsana New" w:hAnsi="Angsana New" w:cs="Angsana New"/>
          <w:sz w:val="30"/>
          <w:szCs w:val="30"/>
          <w:cs/>
        </w:rPr>
        <w:t>ปลงค่าเป็นเงินบาทโดยใช้อัตราแลกเปลี่ยน ณ วั</w:t>
      </w:r>
      <w:r w:rsidRPr="0013223D">
        <w:rPr>
          <w:rFonts w:ascii="Angsana New" w:hAnsi="Angsana New" w:cs="Angsana New"/>
          <w:sz w:val="30"/>
          <w:szCs w:val="30"/>
          <w:cs/>
        </w:rPr>
        <w:t>นที่</w:t>
      </w:r>
      <w:r w:rsidRPr="0013223D">
        <w:rPr>
          <w:rFonts w:ascii="Angsana New" w:hAnsi="Angsana New" w:cs="Angsana New" w:hint="cs"/>
          <w:sz w:val="30"/>
          <w:szCs w:val="30"/>
          <w:cs/>
        </w:rPr>
        <w:t>รายงาน</w:t>
      </w:r>
    </w:p>
    <w:p w:rsidR="00B54188" w:rsidRDefault="00B54188" w:rsidP="002A43C7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:rsidR="00B54188" w:rsidRDefault="00B54188" w:rsidP="00B5418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308ED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B54188" w:rsidRDefault="00B54188" w:rsidP="00B5418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B54188" w:rsidRPr="00866987" w:rsidRDefault="00B54188" w:rsidP="00B54188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987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866987">
        <w:rPr>
          <w:rFonts w:ascii="Angsana New" w:hAnsi="Angsana New" w:cs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866987">
        <w:rPr>
          <w:rFonts w:ascii="Angsana New" w:hAnsi="Angsana New" w:cs="Angsana New"/>
          <w:sz w:val="30"/>
          <w:szCs w:val="30"/>
          <w:cs/>
        </w:rPr>
        <w:t>จนกว่ามีการจำหน่ายเงินลงทุนนั้นออกไป</w:t>
      </w:r>
      <w:r w:rsidRPr="008669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B54188" w:rsidRPr="007B0577" w:rsidRDefault="00B54188" w:rsidP="00B5418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30"/>
          <w:szCs w:val="30"/>
        </w:rPr>
      </w:pPr>
    </w:p>
    <w:p w:rsidR="00B54188" w:rsidRPr="00866987" w:rsidRDefault="00B54188" w:rsidP="00B5418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987">
        <w:rPr>
          <w:rFonts w:ascii="Angsana New" w:hAnsi="Angsana New" w:cs="Angsana New"/>
          <w:sz w:val="30"/>
          <w:szCs w:val="30"/>
          <w:cs/>
        </w:rPr>
        <w:t>เมื่อหน่วยงานต่างปร</w:t>
      </w:r>
      <w:r w:rsidRPr="00866987">
        <w:rPr>
          <w:rFonts w:ascii="Angsana New" w:hAnsi="Angsana New" w:cs="Angsana New" w:hint="cs"/>
          <w:sz w:val="30"/>
          <w:szCs w:val="30"/>
          <w:cs/>
        </w:rPr>
        <w:t>ะ</w:t>
      </w:r>
      <w:r w:rsidRPr="00866987">
        <w:rPr>
          <w:rFonts w:ascii="Angsana New" w:hAnsi="Angsana New" w:cs="Angsana New"/>
          <w:sz w:val="30"/>
          <w:szCs w:val="30"/>
          <w:cs/>
        </w:rPr>
        <w:t>เทศถูกจำหน่ายส่วนได้เสียทั้งหมดหรือ</w:t>
      </w:r>
      <w:r w:rsidRPr="00866987">
        <w:rPr>
          <w:rFonts w:ascii="Angsana New" w:hAnsi="Angsana New" w:cs="Angsana New" w:hint="cs"/>
          <w:sz w:val="30"/>
          <w:szCs w:val="30"/>
          <w:cs/>
        </w:rPr>
        <w:t>เพียงบางส่วนที่ทำให้</w:t>
      </w:r>
      <w:r w:rsidRPr="00866987">
        <w:rPr>
          <w:rFonts w:ascii="Angsana New" w:hAnsi="Angsana New" w:cs="Angsana New"/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866987">
        <w:rPr>
          <w:rFonts w:ascii="Angsana New" w:hAnsi="Angsana New" w:cs="Angsana New"/>
          <w:sz w:val="30"/>
          <w:szCs w:val="30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</w:rPr>
        <w:t>ผล</w:t>
      </w:r>
      <w:r w:rsidRPr="00866987">
        <w:rPr>
          <w:rFonts w:ascii="Angsana New" w:hAnsi="Angsana New" w:cs="Angsana New"/>
          <w:sz w:val="30"/>
          <w:szCs w:val="30"/>
          <w:cs/>
        </w:rPr>
        <w:t>สะสม</w:t>
      </w:r>
      <w:r w:rsidRPr="00866987">
        <w:rPr>
          <w:rFonts w:ascii="Angsana New" w:hAnsi="Angsana New" w:cs="Angsana New" w:hint="cs"/>
          <w:sz w:val="30"/>
          <w:szCs w:val="30"/>
          <w:cs/>
        </w:rPr>
        <w:t>ของ</w:t>
      </w:r>
      <w:r w:rsidRPr="00866987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866987">
        <w:rPr>
          <w:rFonts w:ascii="Angsana New" w:hAnsi="Angsana New" w:cs="Angsana New" w:hint="cs"/>
          <w:sz w:val="30"/>
          <w:szCs w:val="30"/>
          <w:cs/>
        </w:rPr>
        <w:t>ถูก</w:t>
      </w:r>
      <w:r w:rsidRPr="00866987">
        <w:rPr>
          <w:rFonts w:ascii="Angsana New" w:hAnsi="Angsana New" w:cs="Angsana New"/>
          <w:sz w:val="30"/>
          <w:szCs w:val="30"/>
          <w:cs/>
        </w:rPr>
        <w:t>จัดประเภทเป็นกำไรหรือขาดทุน</w:t>
      </w:r>
      <w:r w:rsidRPr="00866987">
        <w:rPr>
          <w:rFonts w:ascii="Angsana New" w:hAnsi="Angsana New" w:cs="Angsana New" w:hint="cs"/>
          <w:sz w:val="30"/>
          <w:szCs w:val="30"/>
          <w:cs/>
        </w:rPr>
        <w:t>โดย</w:t>
      </w:r>
      <w:r w:rsidRPr="00866987">
        <w:rPr>
          <w:rFonts w:ascii="Angsana New" w:hAnsi="Angsana New" w:cs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866987">
        <w:rPr>
          <w:rFonts w:ascii="Angsana New" w:hAnsi="Angsana New" w:cs="Angsana New" w:hint="cs"/>
          <w:sz w:val="30"/>
          <w:szCs w:val="30"/>
          <w:cs/>
        </w:rPr>
        <w:t>เพียงบางส่วน</w:t>
      </w:r>
      <w:r w:rsidRPr="00866987">
        <w:rPr>
          <w:rFonts w:ascii="Angsana New" w:hAnsi="Angsana New" w:cs="Angsana New"/>
          <w:sz w:val="30"/>
          <w:szCs w:val="30"/>
          <w:cs/>
        </w:rPr>
        <w:t>แต่</w:t>
      </w:r>
      <w:r w:rsidRPr="00866987">
        <w:rPr>
          <w:rFonts w:ascii="Angsana New" w:hAnsi="Angsana New" w:cs="Angsana New" w:hint="cs"/>
          <w:sz w:val="30"/>
          <w:szCs w:val="30"/>
          <w:cs/>
        </w:rPr>
        <w:t>ยังคงมี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การควบคุม </w:t>
      </w:r>
      <w:r w:rsidRPr="00866987">
        <w:rPr>
          <w:rFonts w:ascii="Angsana New" w:hAnsi="Angsana New" w:cs="Angsana New" w:hint="cs"/>
          <w:sz w:val="30"/>
          <w:szCs w:val="30"/>
          <w:cs/>
        </w:rPr>
        <w:t>ผลสะสม</w:t>
      </w:r>
      <w:r w:rsidRPr="00866987">
        <w:rPr>
          <w:rFonts w:ascii="Angsana New" w:hAnsi="Angsana New" w:cs="Angsana New"/>
          <w:sz w:val="30"/>
          <w:szCs w:val="30"/>
          <w:cs/>
        </w:rPr>
        <w:t>ต้อง</w:t>
      </w:r>
      <w:r w:rsidRPr="00866987">
        <w:rPr>
          <w:rFonts w:ascii="Angsana New" w:hAnsi="Angsana New" w:cs="Angsana New" w:hint="cs"/>
          <w:sz w:val="30"/>
          <w:szCs w:val="30"/>
          <w:cs/>
        </w:rPr>
        <w:t>ถูก</w:t>
      </w:r>
      <w:r w:rsidRPr="00866987">
        <w:rPr>
          <w:rFonts w:ascii="Angsana New" w:hAnsi="Angsana New" w:cs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866987">
        <w:rPr>
          <w:rFonts w:ascii="Angsana New" w:hAnsi="Angsana New" w:cs="Angsana New" w:hint="cs"/>
          <w:sz w:val="30"/>
          <w:szCs w:val="30"/>
          <w:cs/>
        </w:rPr>
        <w:t xml:space="preserve"> หากกลุ่มบริษัทจำหน่ายเงินลงทุนในบริษัทร่วมเพียงบางส่วนโดยที่กลุ่มบริษัทยังคงมีอิทธิพล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B54188" w:rsidRPr="007B0577" w:rsidRDefault="00B54188" w:rsidP="00B5418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30"/>
          <w:szCs w:val="30"/>
        </w:rPr>
      </w:pPr>
    </w:p>
    <w:p w:rsidR="00B54188" w:rsidRPr="005A25D1" w:rsidRDefault="00B54188" w:rsidP="00B5418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987">
        <w:rPr>
          <w:rFonts w:ascii="Angsana New" w:hAnsi="Angsana New" w:cs="Angsana New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</w:t>
      </w:r>
      <w:r w:rsidRPr="00896690">
        <w:rPr>
          <w:rFonts w:ascii="Angsana New" w:hAnsi="Angsana New" w:cs="Angsana New" w:hint="cs"/>
          <w:sz w:val="30"/>
          <w:szCs w:val="30"/>
          <w:cs/>
        </w:rPr>
        <w:t>นกว่ามีการจำหน่ายเงินลงทุนนั้นออกไป</w:t>
      </w:r>
    </w:p>
    <w:p w:rsidR="0006031F" w:rsidRDefault="0006031F" w:rsidP="00B54188">
      <w:pPr>
        <w:pStyle w:val="Heading8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</w:p>
    <w:p w:rsidR="0032273A" w:rsidRPr="000C0973" w:rsidRDefault="0032273A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C097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0C097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32273A" w:rsidRPr="000C0973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54188" w:rsidRDefault="00B54188" w:rsidP="00B5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 w:cs="Angsana New"/>
          <w:sz w:val="30"/>
          <w:szCs w:val="30"/>
        </w:rPr>
      </w:pPr>
      <w:r w:rsidRPr="00A16DB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>
        <w:rPr>
          <w:rFonts w:ascii="Angsana New" w:hAnsi="Angsana New" w:cs="Angsana New" w:hint="cs"/>
          <w:sz w:val="30"/>
          <w:szCs w:val="30"/>
          <w:cs/>
        </w:rPr>
        <w:t>ในงบกระแสเงินสด</w:t>
      </w:r>
      <w:r w:rsidR="005F0B52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A16DBB">
        <w:rPr>
          <w:rFonts w:ascii="Angsana New" w:hAnsi="Angsana New" w:cs="Angsana New"/>
          <w:sz w:val="30"/>
          <w:szCs w:val="30"/>
          <w:cs/>
        </w:rPr>
        <w:t>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8001AE">
        <w:rPr>
          <w:rFonts w:ascii="Angsana New" w:hAnsi="Angsana New" w:cs="Angsana New" w:hint="cs"/>
          <w:sz w:val="30"/>
          <w:szCs w:val="30"/>
          <w:cs/>
        </w:rPr>
        <w:t>ส่วนหนึ่งข</w:t>
      </w:r>
      <w:r w:rsidRPr="00B54188">
        <w:rPr>
          <w:rFonts w:ascii="Angsana New" w:hAnsi="Angsana New" w:cs="Angsana New" w:hint="cs"/>
          <w:sz w:val="30"/>
          <w:szCs w:val="30"/>
          <w:cs/>
        </w:rPr>
        <w:t>องกิจกรรมจัดหาเงิน</w:t>
      </w:r>
      <w:r w:rsidRPr="00B54188">
        <w:rPr>
          <w:rFonts w:ascii="Angsana New" w:hAnsi="Angsana New" w:cs="Angsana New"/>
          <w:sz w:val="30"/>
          <w:szCs w:val="30"/>
          <w:cs/>
        </w:rPr>
        <w:t>ในงบกระแสเงินส</w:t>
      </w:r>
      <w:r w:rsidRPr="00A16DBB">
        <w:rPr>
          <w:rFonts w:ascii="Angsana New" w:hAnsi="Angsana New" w:cs="Angsana New"/>
          <w:sz w:val="30"/>
          <w:szCs w:val="30"/>
          <w:cs/>
        </w:rPr>
        <w:t>ด</w:t>
      </w:r>
    </w:p>
    <w:p w:rsidR="0032273A" w:rsidRPr="000C0973" w:rsidRDefault="0032273A" w:rsidP="000B334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061BA6" w:rsidRDefault="00061BA6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sectPr w:rsidR="00061BA6" w:rsidSect="00061BA6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32273A" w:rsidRPr="000C0973" w:rsidRDefault="0032273A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C097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:rsidR="0032273A" w:rsidRPr="00B871AD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2273A" w:rsidRPr="000C0973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C0973">
        <w:rPr>
          <w:rFonts w:asciiTheme="majorBidi" w:hAnsiTheme="majorBidi" w:cstheme="majorBidi"/>
          <w:sz w:val="30"/>
          <w:szCs w:val="30"/>
        </w:rPr>
        <w:tab/>
      </w:r>
      <w:r w:rsidRPr="000C0973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32273A" w:rsidRPr="00B871AD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2273A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C0973">
        <w:rPr>
          <w:rFonts w:asciiTheme="majorBidi" w:hAnsiTheme="majorBidi" w:cstheme="majorBidi"/>
          <w:sz w:val="30"/>
          <w:szCs w:val="30"/>
        </w:rPr>
        <w:tab/>
      </w:r>
      <w:r w:rsidRPr="000C0973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="008B77C7" w:rsidRPr="000C09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0973">
        <w:rPr>
          <w:rFonts w:asciiTheme="majorBidi" w:hAnsiTheme="majorBidi" w:cstheme="majorBidi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="008B77C7" w:rsidRPr="000C09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0973">
        <w:rPr>
          <w:rFonts w:asciiTheme="majorBidi" w:hAnsiTheme="majorBidi" w:cstheme="majorBidi"/>
          <w:sz w:val="30"/>
          <w:szCs w:val="30"/>
          <w:cs/>
        </w:rPr>
        <w:t>ลูกหนี้จะถูกตัดจำหน่ายจากบัญชีเมื่อทราบว่าเป็นหนี้สูญ</w:t>
      </w:r>
    </w:p>
    <w:p w:rsidR="002508FE" w:rsidRPr="00B871AD" w:rsidRDefault="0025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th-TH"/>
        </w:rPr>
      </w:pPr>
    </w:p>
    <w:p w:rsidR="0032273A" w:rsidRPr="000C0973" w:rsidRDefault="0032273A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C097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:rsidR="0032273A" w:rsidRPr="00B871AD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2273A" w:rsidRPr="000C0973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C0973">
        <w:rPr>
          <w:rFonts w:asciiTheme="majorBidi" w:hAnsiTheme="majorBidi" w:cstheme="majorBidi"/>
          <w:i/>
          <w:iCs/>
          <w:sz w:val="30"/>
          <w:szCs w:val="30"/>
        </w:rPr>
        <w:tab/>
      </w:r>
      <w:r w:rsidR="002508FE" w:rsidRPr="00A16DBB">
        <w:rPr>
          <w:rFonts w:ascii="Angsana New" w:hAnsi="Angsana New" w:cs="Angsana New"/>
          <w:sz w:val="30"/>
          <w:szCs w:val="30"/>
          <w:cs/>
        </w:rPr>
        <w:t>สินค้าค</w:t>
      </w:r>
      <w:r w:rsidR="002508FE" w:rsidRPr="002508FE">
        <w:rPr>
          <w:rFonts w:ascii="Angsana New" w:hAnsi="Angsana New" w:cs="Angsana New"/>
          <w:sz w:val="30"/>
          <w:szCs w:val="30"/>
          <w:cs/>
        </w:rPr>
        <w:t>งเหลือวัดมูลค่าด้วยราคาทุนหรือมูลค่</w:t>
      </w:r>
      <w:r w:rsidR="002508FE" w:rsidRPr="00A16DBB">
        <w:rPr>
          <w:rFonts w:ascii="Angsana New" w:hAnsi="Angsana New" w:cs="Angsana New"/>
          <w:sz w:val="30"/>
          <w:szCs w:val="30"/>
          <w:cs/>
        </w:rPr>
        <w:t>าสุทธิที่จะได้รับแล้วแต่ราคาใดจะต่ำกว่า</w:t>
      </w:r>
    </w:p>
    <w:p w:rsidR="0032273A" w:rsidRPr="00B871AD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2273A" w:rsidRPr="000C0973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0973">
        <w:rPr>
          <w:rFonts w:asciiTheme="majorBidi" w:hAnsiTheme="majorBidi" w:cstheme="majorBidi"/>
          <w:sz w:val="30"/>
          <w:szCs w:val="30"/>
        </w:rPr>
        <w:tab/>
      </w:r>
      <w:r w:rsidRPr="000C0973">
        <w:rPr>
          <w:rFonts w:asciiTheme="majorBidi" w:hAnsiTheme="majorBidi" w:cstheme="majorBidi"/>
          <w:sz w:val="30"/>
          <w:szCs w:val="30"/>
          <w:cs/>
        </w:rPr>
        <w:t>ต้นทุนของสินค้าคำน</w:t>
      </w:r>
      <w:r w:rsidR="0067379A">
        <w:rPr>
          <w:rFonts w:asciiTheme="majorBidi" w:hAnsiTheme="majorBidi" w:cstheme="majorBidi"/>
          <w:sz w:val="30"/>
          <w:szCs w:val="30"/>
          <w:cs/>
        </w:rPr>
        <w:t>วณโดยใช้วิธีถัวเฉลี่ย</w:t>
      </w:r>
      <w:r w:rsidR="0067379A">
        <w:rPr>
          <w:rFonts w:asciiTheme="majorBidi" w:hAnsiTheme="majorBidi" w:cstheme="majorBidi" w:hint="cs"/>
          <w:sz w:val="30"/>
          <w:szCs w:val="30"/>
          <w:cs/>
        </w:rPr>
        <w:t>เคลื่อนที่</w:t>
      </w:r>
      <w:r w:rsidR="00E809CF" w:rsidRPr="000C0973">
        <w:rPr>
          <w:rFonts w:asciiTheme="majorBidi" w:hAnsiTheme="majorBidi" w:cstheme="majorBidi"/>
          <w:sz w:val="30"/>
          <w:szCs w:val="30"/>
        </w:rPr>
        <w:t xml:space="preserve"> </w:t>
      </w:r>
      <w:r w:rsidRPr="000C0973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</w:t>
      </w:r>
      <w:r w:rsidR="007E7C3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C0973">
        <w:rPr>
          <w:rFonts w:asciiTheme="majorBidi" w:hAnsiTheme="majorBidi" w:cstheme="majorBidi"/>
          <w:sz w:val="30"/>
          <w:szCs w:val="30"/>
          <w:cs/>
        </w:rPr>
        <w:t xml:space="preserve">ต้นทุนอื่นเพื่อให้สินค้าอยู่ในสถานที่และสภาพปัจจุบัน  </w:t>
      </w:r>
    </w:p>
    <w:p w:rsidR="00C65F61" w:rsidRPr="00B871AD" w:rsidRDefault="00C65F61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556DB" w:rsidRDefault="00E93BD0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0973">
        <w:rPr>
          <w:rFonts w:asciiTheme="majorBidi" w:hAnsiTheme="majorBidi" w:cstheme="majorBidi"/>
          <w:sz w:val="30"/>
          <w:szCs w:val="30"/>
        </w:rPr>
        <w:tab/>
      </w:r>
      <w:r w:rsidR="0032273A" w:rsidRPr="000C0973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2556DB" w:rsidRPr="00B871AD" w:rsidRDefault="00255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32273A" w:rsidRPr="002C5218" w:rsidRDefault="0032273A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</w:p>
    <w:p w:rsidR="0032273A" w:rsidRPr="00B871AD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6119F1" w:rsidRDefault="006119F1" w:rsidP="00611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  <w:r w:rsidRPr="003736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="00696212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ใ</w:t>
      </w:r>
      <w:r w:rsidRPr="00373678">
        <w:rPr>
          <w:rFonts w:ascii="Angsana New" w:hAnsi="Angsana New" w:cs="Angsana New"/>
          <w:i/>
          <w:iCs/>
          <w:sz w:val="30"/>
          <w:szCs w:val="30"/>
          <w:cs/>
        </w:rPr>
        <w:t>นบริษัทร่วม</w:t>
      </w:r>
      <w:r w:rsidR="00D05BE3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373678">
        <w:rPr>
          <w:rFonts w:ascii="Angsana New" w:hAnsi="Angsana New" w:cs="Angsana New"/>
          <w:i/>
          <w:iCs/>
          <w:sz w:val="30"/>
          <w:szCs w:val="30"/>
          <w:cs/>
        </w:rPr>
        <w:t>บริษั</w:t>
      </w:r>
      <w:r w:rsidRPr="00866987">
        <w:rPr>
          <w:rFonts w:ascii="Angsana New" w:hAnsi="Angsana New" w:cs="Angsana New"/>
          <w:i/>
          <w:iCs/>
          <w:sz w:val="30"/>
          <w:szCs w:val="30"/>
          <w:cs/>
        </w:rPr>
        <w:t>ทย่อย</w:t>
      </w:r>
      <w:r w:rsidRPr="00373678">
        <w:rPr>
          <w:rFonts w:ascii="Angsana New" w:hAnsi="Angsana New" w:cs="Angsana New"/>
          <w:sz w:val="20"/>
          <w:szCs w:val="20"/>
        </w:rPr>
        <w:t xml:space="preserve"> </w:t>
      </w:r>
    </w:p>
    <w:p w:rsidR="00D05BE3" w:rsidRPr="00373678" w:rsidRDefault="00D05BE3" w:rsidP="00611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:rsidR="006119F1" w:rsidRPr="00A16DBB" w:rsidRDefault="006119F1" w:rsidP="00D0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73678">
        <w:rPr>
          <w:rFonts w:ascii="Angsana New" w:hAnsi="Angsana New" w:cs="Angsana New"/>
          <w:sz w:val="30"/>
          <w:szCs w:val="30"/>
          <w:cs/>
        </w:rPr>
        <w:t>เงินลงทุนในบริษัทร่วม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373678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ใ</w:t>
      </w:r>
      <w:r w:rsidRPr="008F07A2">
        <w:rPr>
          <w:rFonts w:ascii="Angsana New" w:hAnsi="Angsana New" w:cs="Angsana New"/>
          <w:sz w:val="30"/>
          <w:szCs w:val="30"/>
          <w:cs/>
        </w:rPr>
        <w:t>นงบการเงินเฉพาะ</w:t>
      </w:r>
      <w:r w:rsidRPr="008F07A2">
        <w:rPr>
          <w:rFonts w:ascii="Angsana New" w:hAnsi="Angsana New" w:cs="Angsana New" w:hint="cs"/>
          <w:sz w:val="30"/>
          <w:szCs w:val="30"/>
          <w:cs/>
        </w:rPr>
        <w:t>กิจการของ</w:t>
      </w:r>
      <w:r w:rsidRPr="008F07A2">
        <w:rPr>
          <w:rFonts w:ascii="Angsana New" w:hAnsi="Angsana New" w:cs="Angsana New"/>
          <w:sz w:val="30"/>
          <w:szCs w:val="30"/>
          <w:cs/>
        </w:rPr>
        <w:t>บริษัท บันทึกบัญชีโดยใช้วิธี</w:t>
      </w:r>
      <w:r w:rsidRPr="008F07A2">
        <w:rPr>
          <w:rFonts w:ascii="Angsana New" w:hAnsi="Angsana New" w:cs="Angsana New" w:hint="cs"/>
          <w:sz w:val="30"/>
          <w:szCs w:val="30"/>
          <w:cs/>
        </w:rPr>
        <w:t xml:space="preserve">ราคาทุน   </w:t>
      </w:r>
      <w:r w:rsidR="00D05BE3">
        <w:rPr>
          <w:rFonts w:ascii="Angsana New" w:hAnsi="Angsana New" w:cs="Angsana New" w:hint="cs"/>
          <w:sz w:val="30"/>
          <w:szCs w:val="30"/>
          <w:cs/>
        </w:rPr>
        <w:t xml:space="preserve">     ส่วน</w:t>
      </w:r>
      <w:r w:rsidRPr="008F07A2">
        <w:rPr>
          <w:rFonts w:ascii="Angsana New" w:hAnsi="Angsana New" w:cs="Angsana New" w:hint="cs"/>
          <w:sz w:val="30"/>
          <w:szCs w:val="30"/>
          <w:cs/>
        </w:rPr>
        <w:t>การ</w:t>
      </w:r>
      <w:r w:rsidRPr="00866987">
        <w:rPr>
          <w:rFonts w:ascii="Angsana New" w:hAnsi="Angsana New" w:cs="Angsana New" w:hint="cs"/>
          <w:sz w:val="30"/>
          <w:szCs w:val="30"/>
          <w:cs/>
        </w:rPr>
        <w:t>บันทึกบัญชีเงินลงทุนในบริษัทร่วมในงบการเงินรวมใช้วิธีส่วนได้เสีย</w:t>
      </w:r>
    </w:p>
    <w:p w:rsidR="00AD4B81" w:rsidRPr="002C5218" w:rsidRDefault="00AD4B81" w:rsidP="0036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2D6C5A" w:rsidP="0068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</w:t>
      </w:r>
      <w:r w:rsidR="008531EB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</w:t>
      </w:r>
      <w:r w:rsidR="008531EB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จะถูกบันทึกในกำไรหรือขาดทุน</w:t>
      </w:r>
    </w:p>
    <w:p w:rsidR="00E53E2D" w:rsidRDefault="00E53E2D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2D6C5A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4012BD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8F15FA" w:rsidRPr="002C5218" w:rsidRDefault="008F15FA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61BA6" w:rsidRDefault="00061BA6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sectPr w:rsidR="00061BA6" w:rsidSect="00061BA6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2D6C5A" w:rsidRPr="002C5218" w:rsidRDefault="002D6C5A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:rsidR="002D6C5A" w:rsidRPr="00B871AD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:rsidR="002D6C5A" w:rsidRPr="00B871AD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2D6C5A" w:rsidRPr="00B871AD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9B050C" w:rsidRDefault="00A36C64" w:rsidP="00DB3D3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6C64"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:rsidR="00A36C64" w:rsidRPr="00B871AD" w:rsidRDefault="00A36C64" w:rsidP="00DB3D3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แ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>รงงานทางตรง และต้นทุนทางตรงอื่น</w:t>
      </w:r>
      <w:r w:rsidRPr="002C5218">
        <w:rPr>
          <w:rFonts w:asciiTheme="majorBidi" w:hAnsiTheme="majorBidi" w:cstheme="majorBidi"/>
          <w:sz w:val="30"/>
          <w:szCs w:val="30"/>
          <w:cs/>
        </w:rPr>
        <w:t>ๆ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FB2EC1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</w:t>
      </w:r>
      <w:r w:rsidR="004E02A4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2C5218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4E02A4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2C5218">
        <w:rPr>
          <w:rFonts w:asciiTheme="majorBidi" w:hAnsiTheme="majorBidi" w:cstheme="majorBidi"/>
          <w:sz w:val="30"/>
          <w:szCs w:val="30"/>
          <w:cs/>
        </w:rPr>
        <w:t>แวร์นั้นให้ถือว่า ลิขสิทธิ์ซอฟ</w:t>
      </w:r>
      <w:r w:rsidR="004E02A4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2C5218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:rsidR="005D1CB9" w:rsidRDefault="005D1CB9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2C521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2C5218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2C521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2C5218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:rsidR="002D6C5A" w:rsidRPr="002C5218" w:rsidRDefault="002D6C5A" w:rsidP="00DB3D38">
      <w:pPr>
        <w:pStyle w:val="Defaul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:rsidR="00A36C64" w:rsidRPr="00EB25A1" w:rsidRDefault="00A36C64" w:rsidP="00A36C6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36C64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</w:t>
      </w:r>
      <w:r w:rsidR="00F205CA">
        <w:rPr>
          <w:rFonts w:ascii="Angsana New" w:hAnsi="Angsana New" w:cs="Angsana New" w:hint="cs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A36C64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F205CA">
        <w:rPr>
          <w:rFonts w:ascii="Angsana New" w:hAnsi="Angsana New" w:cs="Angsana New" w:hint="cs"/>
          <w:color w:val="auto"/>
          <w:sz w:val="30"/>
          <w:szCs w:val="30"/>
          <w:cs/>
        </w:rPr>
        <w:t>ับมูลค่าตามบัญชีของที่ดิน อาคาร</w:t>
      </w:r>
      <w:r w:rsidRPr="00A36C64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โดยรับรู้ในกำไรหรือขาดทุน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:rsidR="00236500" w:rsidRDefault="00236500" w:rsidP="00EE6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EE6F3F" w:rsidRPr="002C5218" w:rsidRDefault="00EE6F3F" w:rsidP="00EE6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:rsidR="00EE6F3F" w:rsidRPr="002C5218" w:rsidRDefault="00EE6F3F" w:rsidP="00EE6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E6F3F" w:rsidRPr="002C5218" w:rsidRDefault="00EE6F3F" w:rsidP="00EE6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</w:t>
      </w:r>
      <w:r w:rsidR="00F205CA">
        <w:rPr>
          <w:rFonts w:asciiTheme="majorBidi" w:hAnsiTheme="majorBidi" w:cstheme="majorBidi"/>
          <w:sz w:val="30"/>
          <w:szCs w:val="30"/>
          <w:cs/>
        </w:rPr>
        <w:t xml:space="preserve">้จัดประเภทเป็นสัญญาเช่าการเงิน </w:t>
      </w:r>
      <w:r w:rsidRPr="002C5218">
        <w:rPr>
          <w:rFonts w:asciiTheme="majorBidi" w:hAnsiTheme="majorBidi" w:cstheme="majorBidi"/>
          <w:sz w:val="30"/>
          <w:szCs w:val="30"/>
          <w:cs/>
        </w:rPr>
        <w:t>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</w:t>
      </w:r>
      <w:r w:rsidR="00DE2D05" w:rsidRPr="002C5218">
        <w:rPr>
          <w:rFonts w:asciiTheme="majorBidi" w:hAnsiTheme="majorBidi" w:cstheme="majorBidi"/>
          <w:sz w:val="30"/>
          <w:szCs w:val="30"/>
          <w:cs/>
        </w:rPr>
        <w:t>ญญาเช่าแล้วแต่จำนวนใดจะต่ำกว่า</w:t>
      </w:r>
      <w:r w:rsidRPr="002C5218">
        <w:rPr>
          <w:rFonts w:asciiTheme="majorBidi" w:hAnsiTheme="majorBidi" w:cstheme="majorBidi"/>
          <w:sz w:val="30"/>
          <w:szCs w:val="30"/>
          <w:cs/>
        </w:rPr>
        <w:t>หักด้วยค่าเสื่อม</w:t>
      </w:r>
      <w:r w:rsidR="00F205CA">
        <w:rPr>
          <w:rFonts w:asciiTheme="majorBidi" w:hAnsiTheme="majorBidi" w:cstheme="majorBidi"/>
          <w:sz w:val="30"/>
          <w:szCs w:val="30"/>
          <w:cs/>
        </w:rPr>
        <w:t xml:space="preserve">ราคาสะสมและขาดทุนจากการด้อยค่า </w:t>
      </w:r>
      <w:r w:rsidRPr="002C5218">
        <w:rPr>
          <w:rFonts w:asciiTheme="majorBidi" w:hAnsiTheme="majorBidi" w:cstheme="majorBidi"/>
          <w:sz w:val="30"/>
          <w:szCs w:val="30"/>
          <w:cs/>
        </w:rPr>
        <w:t>ค่าเช่าที่ชำระจะแยกเป็นส่วนที่เป็นค่าใช้จ่ายทางการเงิน</w:t>
      </w:r>
      <w:r w:rsidR="00DE2D05" w:rsidRPr="002C5218">
        <w:rPr>
          <w:rFonts w:asciiTheme="majorBidi" w:hAnsiTheme="majorBidi" w:cstheme="majorBidi"/>
          <w:sz w:val="30"/>
          <w:szCs w:val="30"/>
          <w:cs/>
        </w:rPr>
        <w:t xml:space="preserve"> และส่วนที่จะหักจากหนี้ตามสัญญา</w:t>
      </w:r>
      <w:r w:rsidRPr="002C5218">
        <w:rPr>
          <w:rFonts w:asciiTheme="majorBidi" w:hAnsiTheme="majorBidi" w:cstheme="majorBidi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:rsidR="006119F1" w:rsidRDefault="00611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236500" w:rsidRDefault="00236500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236500" w:rsidSect="00061BA6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35C2A" w:rsidRDefault="002D6C5A" w:rsidP="006119F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C5218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D344F4" w:rsidRPr="002C5218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F205CA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อาคารและอุปกรณ์ </w:t>
      </w:r>
      <w:r w:rsidRPr="002C5218">
        <w:rPr>
          <w:rFonts w:asciiTheme="majorBidi" w:hAnsiTheme="majorBidi" w:cstheme="majorBidi"/>
          <w:color w:val="auto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F205CA">
        <w:rPr>
          <w:rFonts w:asciiTheme="majorBidi" w:hAnsiTheme="majorBidi" w:cstheme="majorBidi"/>
          <w:color w:val="auto"/>
          <w:sz w:val="30"/>
          <w:szCs w:val="30"/>
          <w:cs/>
        </w:rPr>
        <w:t xml:space="preserve">งรายการนั้นได้อย่างน่าเชื่อถือ </w:t>
      </w:r>
      <w:r w:rsidRPr="002C5218">
        <w:rPr>
          <w:rFonts w:asciiTheme="majorBidi" w:hAnsiTheme="majorBidi" w:cstheme="majorBidi"/>
          <w:color w:val="auto"/>
          <w:sz w:val="30"/>
          <w:szCs w:val="30"/>
          <w:cs/>
        </w:rPr>
        <w:t>ชิ้นส่วนที่ถูกเปลี่ยนแทนจะ</w:t>
      </w:r>
      <w:r w:rsidR="00F205CA">
        <w:rPr>
          <w:rFonts w:asciiTheme="majorBidi" w:hAnsiTheme="majorBidi" w:cstheme="majorBidi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2C5218">
        <w:rPr>
          <w:rFonts w:asciiTheme="majorBidi" w:hAnsiTheme="majorBidi" w:cstheme="majorBidi"/>
          <w:color w:val="auto"/>
          <w:sz w:val="30"/>
          <w:szCs w:val="30"/>
          <w:cs/>
        </w:rPr>
        <w:t>ต้นทุนที่เกิดขึ้นในการซ่อมบำรุงที่ดิน</w:t>
      </w:r>
      <w:r w:rsidRPr="002C5218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6119F1" w:rsidRPr="006119F1" w:rsidRDefault="006119F1" w:rsidP="006119F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6219C" w:rsidRDefault="002D6C5A" w:rsidP="0036219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36219C" w:rsidRDefault="0036219C" w:rsidP="0036219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2D6C5A" w:rsidP="0036219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</w:t>
      </w:r>
      <w:r w:rsidR="00C5709F" w:rsidRPr="002C5218">
        <w:rPr>
          <w:rFonts w:asciiTheme="majorBidi" w:hAnsiTheme="majorBidi" w:cstheme="majorBidi"/>
          <w:sz w:val="30"/>
          <w:szCs w:val="30"/>
          <w:cs/>
        </w:rPr>
        <w:t>และวิธี</w:t>
      </w:r>
      <w:r w:rsidR="00761576" w:rsidRPr="002C5218">
        <w:rPr>
          <w:rFonts w:asciiTheme="majorBidi" w:hAnsiTheme="majorBidi" w:cstheme="majorBidi"/>
          <w:sz w:val="30"/>
          <w:szCs w:val="30"/>
          <w:cs/>
        </w:rPr>
        <w:t>ผล</w:t>
      </w:r>
      <w:r w:rsidR="00C5709F" w:rsidRPr="002C5218">
        <w:rPr>
          <w:rFonts w:asciiTheme="majorBidi" w:hAnsiTheme="majorBidi" w:cstheme="majorBidi"/>
          <w:sz w:val="30"/>
          <w:szCs w:val="30"/>
          <w:cs/>
        </w:rPr>
        <w:t>รวมของจำนวนปี</w:t>
      </w:r>
      <w:r w:rsidR="00DE29DB" w:rsidRPr="002C5218">
        <w:rPr>
          <w:rFonts w:asciiTheme="majorBidi" w:hAnsiTheme="majorBidi" w:cstheme="majorBidi"/>
          <w:sz w:val="30"/>
          <w:szCs w:val="30"/>
          <w:cs/>
        </w:rPr>
        <w:t>ตามเกณฑ์อายุการให้ประโยชน์</w:t>
      </w:r>
      <w:r w:rsidR="00F205CA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โดยประมาณของส่ว</w:t>
      </w:r>
      <w:r w:rsidR="00F205CA">
        <w:rPr>
          <w:rFonts w:asciiTheme="majorBidi" w:hAnsiTheme="majorBidi" w:cstheme="majorBidi"/>
          <w:sz w:val="30"/>
          <w:szCs w:val="30"/>
          <w:cs/>
        </w:rPr>
        <w:t xml:space="preserve">นประกอบของสินทรัพย์แต่ละรายการ </w:t>
      </w:r>
      <w:r w:rsidRPr="002C5218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:rsidR="0011238B" w:rsidRPr="002C5218" w:rsidRDefault="0011238B" w:rsidP="0068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23" w:type="dxa"/>
        <w:tblInd w:w="450" w:type="dxa"/>
        <w:tblLook w:val="0000" w:firstRow="0" w:lastRow="0" w:firstColumn="0" w:lastColumn="0" w:noHBand="0" w:noVBand="0"/>
      </w:tblPr>
      <w:tblGrid>
        <w:gridCol w:w="6138"/>
        <w:gridCol w:w="1710"/>
        <w:gridCol w:w="675"/>
      </w:tblGrid>
      <w:tr w:rsidR="002D6C5A" w:rsidRPr="002C5218" w:rsidTr="00354DE6">
        <w:tc>
          <w:tcPr>
            <w:tcW w:w="6138" w:type="dxa"/>
            <w:vAlign w:val="bottom"/>
          </w:tcPr>
          <w:p w:rsidR="002D6C5A" w:rsidRPr="002C5218" w:rsidRDefault="00FE77DA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="002D6C5A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อาคารสิ่งปลูกสร้าง</w:t>
            </w:r>
            <w:r w:rsidR="00272951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710" w:type="dxa"/>
          </w:tcPr>
          <w:p w:rsidR="002D6C5A" w:rsidRPr="006F63FC" w:rsidRDefault="00DE37DC" w:rsidP="00D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DC553D" w:rsidRPr="006F63F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834B20"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>ถ</w:t>
            </w:r>
            <w:r w:rsidR="00834B20" w:rsidRPr="006F63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ึง </w:t>
            </w:r>
            <w:r w:rsidR="00834B20" w:rsidRPr="006F63F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:rsidR="002D6C5A" w:rsidRPr="002C5218" w:rsidRDefault="00F45A38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D6C5A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E29DB" w:rsidRPr="002C5218" w:rsidTr="00354DE6">
        <w:tc>
          <w:tcPr>
            <w:tcW w:w="6138" w:type="dxa"/>
            <w:vAlign w:val="bottom"/>
          </w:tcPr>
          <w:p w:rsidR="00DE29DB" w:rsidRPr="002C5218" w:rsidRDefault="00DE29DB" w:rsidP="0092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1710" w:type="dxa"/>
          </w:tcPr>
          <w:p w:rsidR="00DE29DB" w:rsidRPr="006F63FC" w:rsidRDefault="00DE29DB" w:rsidP="00DD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3 ถึง</w:t>
            </w:r>
            <w:r w:rsidRPr="006F63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2CFE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675" w:type="dxa"/>
          </w:tcPr>
          <w:p w:rsidR="00DE29DB" w:rsidRPr="002C5218" w:rsidRDefault="00F45A38" w:rsidP="0092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29DB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E29DB" w:rsidRPr="002C5218" w:rsidTr="00354DE6">
        <w:tc>
          <w:tcPr>
            <w:tcW w:w="6138" w:type="dxa"/>
            <w:vAlign w:val="bottom"/>
          </w:tcPr>
          <w:p w:rsidR="00DE29DB" w:rsidRPr="002C5218" w:rsidRDefault="00DE29DB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1710" w:type="dxa"/>
          </w:tcPr>
          <w:p w:rsidR="00DE29DB" w:rsidRPr="006F63FC" w:rsidRDefault="00834B20" w:rsidP="006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5</w:t>
            </w:r>
            <w:r w:rsidR="00C802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0C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880C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02E1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:rsidR="00DE29DB" w:rsidRPr="002C5218" w:rsidRDefault="00F45A38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29DB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E29DB" w:rsidRPr="002C5218" w:rsidTr="00354DE6">
        <w:tc>
          <w:tcPr>
            <w:tcW w:w="6138" w:type="dxa"/>
            <w:vAlign w:val="bottom"/>
          </w:tcPr>
          <w:p w:rsidR="00DE29DB" w:rsidRPr="002C5218" w:rsidRDefault="00DE29DB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0" w:type="dxa"/>
          </w:tcPr>
          <w:p w:rsidR="00DE29DB" w:rsidRPr="006F63FC" w:rsidRDefault="00DE29DB" w:rsidP="006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5</w:t>
            </w:r>
            <w:r w:rsidR="00880C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0C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880C0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:rsidR="00DE29DB" w:rsidRPr="002C5218" w:rsidRDefault="00F45A38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29DB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E29DB" w:rsidRPr="002C5218" w:rsidTr="00354DE6">
        <w:tc>
          <w:tcPr>
            <w:tcW w:w="6138" w:type="dxa"/>
            <w:shd w:val="clear" w:color="auto" w:fill="auto"/>
            <w:vAlign w:val="bottom"/>
          </w:tcPr>
          <w:p w:rsidR="00DE29DB" w:rsidRPr="002C5218" w:rsidRDefault="00DE29DB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:rsidR="00DE29DB" w:rsidRPr="006F63FC" w:rsidRDefault="00DE29DB" w:rsidP="006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F63F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F63F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DE29DB" w:rsidRPr="002C5218" w:rsidRDefault="00F45A38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29DB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2D6C5A" w:rsidRPr="002C5218" w:rsidRDefault="002D6C5A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</w:t>
      </w:r>
      <w:r w:rsidR="00DE29DB" w:rsidRPr="002C5218">
        <w:rPr>
          <w:rFonts w:asciiTheme="majorBidi" w:hAnsiTheme="majorBidi" w:cstheme="majorBidi"/>
          <w:sz w:val="30"/>
          <w:szCs w:val="30"/>
          <w:cs/>
        </w:rPr>
        <w:t>ที่ดินและ</w:t>
      </w:r>
      <w:r w:rsidRPr="002C5218">
        <w:rPr>
          <w:rFonts w:asciiTheme="majorBidi" w:hAnsiTheme="majorBidi" w:cstheme="majorBidi"/>
          <w:sz w:val="30"/>
          <w:szCs w:val="30"/>
          <w:cs/>
        </w:rPr>
        <w:t>สินทรัพย์ที่อยู่ระหว่างการก่อสร้าง</w:t>
      </w:r>
      <w:r w:rsidR="00E84EC6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:rsidR="00E609CE" w:rsidRPr="002C5218" w:rsidRDefault="00E609CE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36C64" w:rsidRDefault="002D6C5A" w:rsidP="00A36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</w:t>
      </w:r>
      <w:r w:rsidR="00DE2D05" w:rsidRPr="002C5218">
        <w:rPr>
          <w:rFonts w:asciiTheme="majorBidi" w:hAnsiTheme="majorBidi" w:cstheme="majorBidi"/>
          <w:sz w:val="30"/>
          <w:szCs w:val="30"/>
          <w:cs/>
        </w:rPr>
        <w:t>ย่างน้อยที่สุดทุกสิ้นรอบปีบัญชี</w:t>
      </w:r>
      <w:r w:rsidRPr="002C5218">
        <w:rPr>
          <w:rFonts w:asciiTheme="majorBidi" w:hAnsiTheme="majorBidi" w:cstheme="majorBidi"/>
          <w:sz w:val="30"/>
          <w:szCs w:val="30"/>
          <w:cs/>
        </w:rPr>
        <w:t>และปรับปรุงตามความเหมาะสม</w:t>
      </w:r>
    </w:p>
    <w:p w:rsidR="006119F1" w:rsidRPr="00A36C64" w:rsidRDefault="006119F1" w:rsidP="00A36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236500" w:rsidRDefault="00236500" w:rsidP="00A35C2A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sectPr w:rsidR="00236500" w:rsidSect="003C17E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2D6C5A" w:rsidRPr="00A35C2A" w:rsidRDefault="002D6C5A" w:rsidP="00A35C2A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A35C2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:rsidR="002D6C5A" w:rsidRPr="002C5218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:rsidR="002D6C5A" w:rsidRPr="002C5218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35C2A" w:rsidRDefault="00A36C64" w:rsidP="008A2012">
      <w:pPr>
        <w:tabs>
          <w:tab w:val="left" w:pos="927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A299D">
        <w:rPr>
          <w:rFonts w:ascii="Angsana New" w:hAnsi="Angsana New" w:cs="Angsana New"/>
          <w:sz w:val="30"/>
          <w:szCs w:val="30"/>
          <w:cs/>
        </w:rPr>
        <w:t>ค่าความนิ</w:t>
      </w:r>
      <w:r w:rsidRPr="00373678">
        <w:rPr>
          <w:rFonts w:ascii="Angsana New" w:hAnsi="Angsana New" w:cs="Angsana New"/>
          <w:sz w:val="30"/>
          <w:szCs w:val="30"/>
          <w:cs/>
        </w:rPr>
        <w:t>ยม</w:t>
      </w:r>
      <w:r w:rsidRPr="00373678">
        <w:rPr>
          <w:rFonts w:ascii="Angsana New" w:hAnsi="Angsana New" w:cs="Angsana New" w:hint="cs"/>
          <w:sz w:val="30"/>
          <w:szCs w:val="30"/>
          <w:cs/>
        </w:rPr>
        <w:t>ที่เกิดจาก</w:t>
      </w:r>
      <w:r w:rsidRPr="00373678">
        <w:rPr>
          <w:rFonts w:ascii="Angsana New" w:hAnsi="Angsana New" w:cs="Angsana New"/>
          <w:sz w:val="30"/>
          <w:szCs w:val="30"/>
          <w:cs/>
        </w:rPr>
        <w:t>การ</w:t>
      </w:r>
      <w:r w:rsidRPr="00373678">
        <w:rPr>
          <w:rFonts w:ascii="Angsana New" w:hAnsi="Angsana New" w:cs="Angsana New" w:hint="cs"/>
          <w:sz w:val="30"/>
          <w:szCs w:val="30"/>
          <w:cs/>
        </w:rPr>
        <w:t>ซื้อกิจการของบริษัทย่อยรับรู้ในสินทรัพย์ไม่มีตัวตน การรับรู้มูลค่าเริ่มแรกของ</w:t>
      </w:r>
      <w:r w:rsidR="00AB0A18">
        <w:rPr>
          <w:rFonts w:ascii="Angsana New" w:hAnsi="Angsana New" w:cs="Angsana New"/>
          <w:sz w:val="30"/>
          <w:szCs w:val="30"/>
        </w:rPr>
        <w:t xml:space="preserve">                </w:t>
      </w:r>
      <w:r w:rsidRPr="00373678">
        <w:rPr>
          <w:rFonts w:ascii="Angsana New" w:hAnsi="Angsana New" w:cs="Angsana New" w:hint="cs"/>
          <w:sz w:val="30"/>
          <w:szCs w:val="30"/>
          <w:cs/>
        </w:rPr>
        <w:t>ค่าความนิยมได้อธิบายในหมายเหตุ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37367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 </w:t>
      </w:r>
      <w:r w:rsidRPr="00373678">
        <w:rPr>
          <w:rFonts w:ascii="Angsana New" w:hAnsi="Angsana New" w:cs="Angsana New"/>
          <w:sz w:val="30"/>
          <w:szCs w:val="30"/>
        </w:rPr>
        <w:t>(</w:t>
      </w:r>
      <w:r w:rsidRPr="00373678">
        <w:rPr>
          <w:rFonts w:ascii="Angsana New" w:hAnsi="Angsana New" w:cs="Angsana New" w:hint="cs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78">
        <w:rPr>
          <w:rFonts w:ascii="Angsana New" w:hAnsi="Angsana New" w:cs="Angsana New" w:hint="cs"/>
          <w:sz w:val="30"/>
          <w:szCs w:val="30"/>
          <w:cs/>
        </w:rPr>
        <w:t>สำหรับตราสารทุน</w:t>
      </w:r>
      <w:r w:rsidRPr="00373678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373678">
        <w:rPr>
          <w:rFonts w:ascii="Angsana New" w:hAnsi="Angsana New" w:cs="Angsana New" w:hint="cs"/>
          <w:sz w:val="30"/>
          <w:szCs w:val="30"/>
          <w:cs/>
        </w:rPr>
        <w:t>การบัญชีด้านผู้ลงทุนมูลค่าตามบัญชีของค่าความนิยมรวมอยู่ใน</w:t>
      </w:r>
      <w:r w:rsidRPr="00373678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373678">
        <w:rPr>
          <w:rFonts w:ascii="Angsana New" w:hAnsi="Angsana New" w:cs="Angsana New" w:hint="cs"/>
          <w:sz w:val="30"/>
          <w:szCs w:val="30"/>
          <w:cs/>
        </w:rPr>
        <w:t>ของ</w:t>
      </w:r>
      <w:r w:rsidRPr="00373678">
        <w:rPr>
          <w:rFonts w:ascii="Angsana New" w:hAnsi="Angsana New" w:cs="Angsana New"/>
          <w:sz w:val="30"/>
          <w:szCs w:val="30"/>
          <w:cs/>
        </w:rPr>
        <w:t>เงินลงทุน</w:t>
      </w:r>
      <w:r w:rsidRPr="00373678">
        <w:rPr>
          <w:rFonts w:ascii="Angsana New" w:hAnsi="Angsana New" w:cs="Angsana New"/>
          <w:sz w:val="30"/>
          <w:szCs w:val="30"/>
        </w:rPr>
        <w:t xml:space="preserve"> </w:t>
      </w:r>
      <w:r w:rsidRPr="00373678">
        <w:rPr>
          <w:rFonts w:ascii="Angsana New" w:hAnsi="Angsana New" w:cs="Angsana New" w:hint="cs"/>
          <w:sz w:val="30"/>
          <w:szCs w:val="30"/>
          <w:cs/>
        </w:rPr>
        <w:t>และ</w:t>
      </w:r>
      <w:r w:rsidRPr="00373678">
        <w:rPr>
          <w:rFonts w:ascii="Angsana New" w:hAnsi="Angsana New" w:cs="Angsana New"/>
          <w:sz w:val="30"/>
          <w:szCs w:val="30"/>
          <w:cs/>
        </w:rPr>
        <w:t>ผลขาดทุนจากการด้อยค่าใน</w:t>
      </w:r>
      <w:r w:rsidRPr="00373678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Pr="00373678">
        <w:rPr>
          <w:rFonts w:ascii="Angsana New" w:hAnsi="Angsana New" w:cs="Angsana New"/>
          <w:sz w:val="30"/>
          <w:szCs w:val="30"/>
          <w:cs/>
        </w:rPr>
        <w:t>ต้องไม่ถูกปันส่วนให้สินทรัพย์ใดๆ</w:t>
      </w:r>
      <w:r w:rsidRPr="00373678">
        <w:rPr>
          <w:rFonts w:ascii="Angsana New" w:hAnsi="Angsana New" w:cs="Angsana New"/>
          <w:sz w:val="30"/>
          <w:szCs w:val="30"/>
        </w:rPr>
        <w:t xml:space="preserve"> </w:t>
      </w:r>
      <w:r w:rsidRPr="00373678">
        <w:rPr>
          <w:rFonts w:ascii="Angsana New" w:hAnsi="Angsana New" w:cs="Angsana New"/>
          <w:sz w:val="30"/>
          <w:szCs w:val="30"/>
          <w:cs/>
        </w:rPr>
        <w:t>ที่เป็นส่วนหนึ่</w:t>
      </w:r>
      <w:r w:rsidRPr="007A299D">
        <w:rPr>
          <w:rFonts w:ascii="Angsana New" w:hAnsi="Angsana New" w:cs="Angsana New"/>
          <w:sz w:val="30"/>
          <w:szCs w:val="30"/>
          <w:cs/>
        </w:rPr>
        <w:t>งของมูลค่าตามบัญชีของเงินลงทุนรวมถึงค่า</w:t>
      </w:r>
      <w:r w:rsidRPr="007A299D">
        <w:rPr>
          <w:rFonts w:ascii="Angsana New" w:hAnsi="Angsana New" w:cs="Angsana New" w:hint="cs"/>
          <w:sz w:val="30"/>
          <w:szCs w:val="30"/>
          <w:cs/>
        </w:rPr>
        <w:t>ความ</w:t>
      </w:r>
      <w:r w:rsidRPr="000B7F60">
        <w:rPr>
          <w:rFonts w:asciiTheme="majorBidi" w:hAnsiTheme="majorBidi" w:cstheme="majorBidi"/>
          <w:sz w:val="30"/>
          <w:szCs w:val="30"/>
          <w:cs/>
        </w:rPr>
        <w:t>นิยม</w:t>
      </w:r>
    </w:p>
    <w:p w:rsidR="00A36C64" w:rsidRDefault="00A36C64" w:rsidP="008A2012">
      <w:pPr>
        <w:tabs>
          <w:tab w:val="left" w:pos="927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5F660E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  <w:r w:rsidR="002D6C5A" w:rsidRPr="002C5218">
        <w:rPr>
          <w:rFonts w:asciiTheme="majorBidi" w:hAnsiTheme="majorBidi" w:cstheme="majorBidi"/>
          <w:i/>
          <w:iCs/>
          <w:sz w:val="30"/>
          <w:szCs w:val="30"/>
          <w:cs/>
        </w:rPr>
        <w:t>ๆ</w:t>
      </w:r>
    </w:p>
    <w:p w:rsidR="002D6C5A" w:rsidRPr="002C5218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6219C" w:rsidRDefault="00A36C64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6C64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สินทรัพย์ไม่มีตัวตนอื่นๆ</w:t>
      </w:r>
      <w:r w:rsidRPr="00A36C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6C64">
        <w:rPr>
          <w:rFonts w:ascii="Angsana New" w:hAnsi="Angsana New" w:cs="Angsana New"/>
          <w:sz w:val="30"/>
          <w:szCs w:val="30"/>
          <w:cs/>
        </w:rPr>
        <w:t>ที่</w:t>
      </w:r>
      <w:r w:rsidRPr="00A36C6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36C64">
        <w:rPr>
          <w:rFonts w:ascii="Angsana New" w:hAnsi="Angsana New" w:cs="Angsana New"/>
          <w:sz w:val="30"/>
          <w:szCs w:val="30"/>
          <w:cs/>
        </w:rPr>
        <w:t>ซื้อมา</w:t>
      </w:r>
      <w:r w:rsidRPr="00A36C64">
        <w:rPr>
          <w:rFonts w:ascii="Angsana New" w:hAnsi="Angsana New" w:cs="Angsana New" w:hint="cs"/>
          <w:sz w:val="30"/>
          <w:szCs w:val="30"/>
          <w:cs/>
        </w:rPr>
        <w:t>และมีอายุการใช้งานจำกัด วัดมูลค่าด้วย</w:t>
      </w:r>
      <w:r w:rsidRPr="00A36C64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ราคาทุนหักค่าตัดจำหน่ายสะสมและ</w:t>
      </w:r>
      <w:r w:rsidRPr="00A36C64">
        <w:rPr>
          <w:rFonts w:ascii="Angsana New" w:hAnsi="Angsana New" w:cs="Angsana New" w:hint="cs"/>
          <w:sz w:val="30"/>
          <w:szCs w:val="30"/>
          <w:cs/>
        </w:rPr>
        <w:t>ผล</w:t>
      </w:r>
      <w:r w:rsidRPr="00A36C64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A36C64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FB126F">
        <w:rPr>
          <w:rFonts w:ascii="Angsana New" w:hAnsi="Angsana New" w:cs="Angsana New"/>
          <w:sz w:val="30"/>
          <w:szCs w:val="30"/>
        </w:rPr>
        <w:t xml:space="preserve"> </w:t>
      </w:r>
    </w:p>
    <w:p w:rsidR="0036219C" w:rsidRDefault="0036219C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D6C5A" w:rsidRPr="002C5218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2D6C5A" w:rsidRPr="002C5218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5218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F205CA">
        <w:rPr>
          <w:rFonts w:asciiTheme="majorBidi" w:eastAsia="Calibri" w:hAnsiTheme="majorBidi" w:cstheme="majorBidi"/>
          <w:sz w:val="30"/>
          <w:szCs w:val="30"/>
          <w:cs/>
        </w:rPr>
        <w:t xml:space="preserve">กิดประโยชน์เชิงเศรษฐกิจในอนาคต </w:t>
      </w:r>
      <w:r w:rsidRPr="002C5218">
        <w:rPr>
          <w:rFonts w:asciiTheme="majorBidi" w:eastAsia="Calibri" w:hAnsiTheme="majorBidi" w:cstheme="majorBidi"/>
          <w:sz w:val="30"/>
          <w:szCs w:val="30"/>
          <w:cs/>
        </w:rPr>
        <w:t>โดยรวมเป็นสินทรัพย์ที่สามารถระบุได้ที</w:t>
      </w:r>
      <w:r w:rsidR="00F205CA">
        <w:rPr>
          <w:rFonts w:asciiTheme="majorBidi" w:eastAsia="Calibri" w:hAnsiTheme="majorBidi" w:cstheme="majorBidi"/>
          <w:sz w:val="30"/>
          <w:szCs w:val="30"/>
          <w:cs/>
        </w:rPr>
        <w:t xml:space="preserve">่เกี่ยวข้องนั้น </w:t>
      </w:r>
      <w:r w:rsidR="006E0014" w:rsidRPr="002C5218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</w:t>
      </w:r>
      <w:r w:rsidRPr="002C5218">
        <w:rPr>
          <w:rFonts w:asciiTheme="majorBidi" w:eastAsia="Calibri" w:hAnsiTheme="majorBidi" w:cstheme="majorBidi"/>
          <w:sz w:val="30"/>
          <w:szCs w:val="30"/>
          <w:cs/>
        </w:rPr>
        <w:t>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F047A4" w:rsidRPr="002C5218" w:rsidRDefault="00F047A4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2D6C5A" w:rsidRPr="002C5218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:rsidR="002D6C5A" w:rsidRPr="002C5218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2C5218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A36C64" w:rsidRDefault="00A36C64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A24D0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730DEC" w:rsidRPr="002C5218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Pr="002C5218">
        <w:rPr>
          <w:rFonts w:asciiTheme="majorBidi" w:hAnsiTheme="majorBidi" w:cstheme="majorBidi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="00D344F4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E84E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36219C" w:rsidRPr="00FA24D0" w:rsidRDefault="0036219C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36500" w:rsidRDefault="00236500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236500" w:rsidSect="003C17E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2D6C5A" w:rsidRPr="002C5218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076077" w:rsidRPr="00933940" w:rsidRDefault="0007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30"/>
          <w:szCs w:val="30"/>
          <w:highlight w:val="yellow"/>
        </w:rPr>
      </w:pPr>
    </w:p>
    <w:tbl>
      <w:tblPr>
        <w:tblW w:w="8100" w:type="dxa"/>
        <w:tblInd w:w="558" w:type="dxa"/>
        <w:tblLook w:val="01E0" w:firstRow="1" w:lastRow="1" w:firstColumn="1" w:lastColumn="1" w:noHBand="0" w:noVBand="0"/>
      </w:tblPr>
      <w:tblGrid>
        <w:gridCol w:w="6120"/>
        <w:gridCol w:w="1260"/>
        <w:gridCol w:w="720"/>
      </w:tblGrid>
      <w:tr w:rsidR="002D6C5A" w:rsidRPr="002C5218" w:rsidTr="00DC553D">
        <w:tc>
          <w:tcPr>
            <w:tcW w:w="6120" w:type="dxa"/>
          </w:tcPr>
          <w:p w:rsidR="002D6C5A" w:rsidRPr="002C5218" w:rsidRDefault="00272951" w:rsidP="00CB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:rsidR="002D6C5A" w:rsidRPr="002C5218" w:rsidRDefault="00272951" w:rsidP="0062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624B0E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4B2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:rsidR="002D6C5A" w:rsidRPr="002C5218" w:rsidRDefault="002D6C5A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6C5A" w:rsidRPr="002C5218" w:rsidTr="00DC553D">
        <w:tc>
          <w:tcPr>
            <w:tcW w:w="6120" w:type="dxa"/>
          </w:tcPr>
          <w:p w:rsidR="002D6C5A" w:rsidRPr="002C5218" w:rsidRDefault="00272951" w:rsidP="00CB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โปรแกรมการบริหารงาน</w:t>
            </w:r>
          </w:p>
        </w:tc>
        <w:tc>
          <w:tcPr>
            <w:tcW w:w="1260" w:type="dxa"/>
          </w:tcPr>
          <w:p w:rsidR="002D6C5A" w:rsidRPr="002C5218" w:rsidRDefault="0003588D" w:rsidP="0062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624B0E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272951"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720" w:type="dxa"/>
          </w:tcPr>
          <w:p w:rsidR="002D6C5A" w:rsidRPr="002C5218" w:rsidRDefault="002D6C5A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52E1F" w:rsidRPr="002C5218" w:rsidTr="00DC553D">
        <w:tc>
          <w:tcPr>
            <w:tcW w:w="6120" w:type="dxa"/>
          </w:tcPr>
          <w:p w:rsidR="00F52E1F" w:rsidRPr="002C5218" w:rsidRDefault="00F52E1F" w:rsidP="00CB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โปรแกรมที่พัฒนาเกิดขึ้นภายใน</w:t>
            </w:r>
          </w:p>
        </w:tc>
        <w:tc>
          <w:tcPr>
            <w:tcW w:w="1260" w:type="dxa"/>
          </w:tcPr>
          <w:p w:rsidR="00F52E1F" w:rsidRPr="002C5218" w:rsidRDefault="00834B20" w:rsidP="0062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2E1F"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2E1F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F52E1F"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</w:p>
        </w:tc>
        <w:tc>
          <w:tcPr>
            <w:tcW w:w="720" w:type="dxa"/>
          </w:tcPr>
          <w:p w:rsidR="00F52E1F" w:rsidRPr="002C5218" w:rsidRDefault="00F52E1F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52E1F" w:rsidRPr="002C5218" w:rsidTr="00DC553D">
        <w:tc>
          <w:tcPr>
            <w:tcW w:w="6120" w:type="dxa"/>
          </w:tcPr>
          <w:p w:rsidR="00F52E1F" w:rsidRPr="002C5218" w:rsidRDefault="00F52E1F" w:rsidP="00CB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มูลค่าความสัมพันธ์กับลูกค้า</w:t>
            </w:r>
          </w:p>
        </w:tc>
        <w:tc>
          <w:tcPr>
            <w:tcW w:w="1260" w:type="dxa"/>
          </w:tcPr>
          <w:p w:rsidR="00F52E1F" w:rsidRPr="002C5218" w:rsidRDefault="00834B20" w:rsidP="0062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2E1F"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2E1F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720" w:type="dxa"/>
          </w:tcPr>
          <w:p w:rsidR="00F52E1F" w:rsidRPr="002C5218" w:rsidRDefault="00F52E1F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F660E" w:rsidRPr="002C5218" w:rsidTr="00DC553D">
        <w:tc>
          <w:tcPr>
            <w:tcW w:w="6120" w:type="dxa"/>
          </w:tcPr>
          <w:p w:rsidR="005F660E" w:rsidRPr="002C5218" w:rsidRDefault="005F660E" w:rsidP="00CB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ค่าสิทธิการใช้งานระบบ</w:t>
            </w:r>
          </w:p>
        </w:tc>
        <w:tc>
          <w:tcPr>
            <w:tcW w:w="1260" w:type="dxa"/>
          </w:tcPr>
          <w:p w:rsidR="005F660E" w:rsidRPr="002C5218" w:rsidRDefault="0003588D" w:rsidP="005F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24 ถึง </w:t>
            </w:r>
            <w:r w:rsidR="005F660E"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720" w:type="dxa"/>
          </w:tcPr>
          <w:p w:rsidR="005F660E" w:rsidRPr="002C5218" w:rsidRDefault="005F660E" w:rsidP="005F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:rsidR="00DE29DB" w:rsidRPr="00933940" w:rsidRDefault="00DE29DB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B050C" w:rsidRDefault="009B050C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กลุ่มบริษัทไม่คิดค่าตัดจำหน่ายสำหรับ</w:t>
      </w:r>
      <w:r w:rsidR="00FA24D0">
        <w:rPr>
          <w:rFonts w:asciiTheme="majorBidi" w:hAnsiTheme="majorBidi" w:cstheme="majorBidi" w:hint="cs"/>
          <w:sz w:val="30"/>
          <w:szCs w:val="30"/>
          <w:cs/>
        </w:rPr>
        <w:t>มูลค่าแบ</w:t>
      </w:r>
      <w:proofErr w:type="spellStart"/>
      <w:r w:rsidR="00FA24D0">
        <w:rPr>
          <w:rFonts w:asciiTheme="majorBidi" w:hAnsiTheme="majorBidi" w:cstheme="majorBidi" w:hint="cs"/>
          <w:sz w:val="30"/>
          <w:szCs w:val="30"/>
          <w:cs/>
        </w:rPr>
        <w:t>รนด์</w:t>
      </w:r>
      <w:proofErr w:type="spellEnd"/>
      <w:r w:rsidR="00FA24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24D0">
        <w:rPr>
          <w:rFonts w:asciiTheme="majorBidi" w:hAnsiTheme="majorBidi" w:cstheme="majorBidi"/>
          <w:sz w:val="30"/>
          <w:szCs w:val="30"/>
        </w:rPr>
        <w:t>“</w:t>
      </w:r>
      <w:r w:rsidR="00FA24D0">
        <w:rPr>
          <w:rFonts w:asciiTheme="majorBidi" w:hAnsiTheme="majorBidi" w:cstheme="majorBidi" w:hint="cs"/>
          <w:sz w:val="30"/>
          <w:szCs w:val="30"/>
          <w:cs/>
        </w:rPr>
        <w:t>ออฟฟิศเมท</w:t>
      </w:r>
      <w:r w:rsidR="00FA24D0">
        <w:rPr>
          <w:rFonts w:asciiTheme="majorBidi" w:hAnsiTheme="majorBidi" w:cstheme="majorBidi"/>
          <w:sz w:val="30"/>
          <w:szCs w:val="30"/>
        </w:rPr>
        <w:t xml:space="preserve">” </w:t>
      </w:r>
      <w:r w:rsidR="00FA24D0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โปรแกรมระหว่างติดตั้ง</w:t>
      </w:r>
    </w:p>
    <w:p w:rsidR="009B050C" w:rsidRPr="00933940" w:rsidRDefault="009B050C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F205CA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วิธีการตัดจำหน่าย</w:t>
      </w:r>
      <w:r w:rsidR="002D6C5A" w:rsidRPr="002C5218">
        <w:rPr>
          <w:rFonts w:asciiTheme="majorBidi" w:hAnsiTheme="majorBidi" w:cstheme="majorBidi"/>
          <w:sz w:val="30"/>
          <w:szCs w:val="30"/>
          <w:cs/>
        </w:rPr>
        <w:t xml:space="preserve"> ระ</w:t>
      </w:r>
      <w:r w:rsidR="002D59C0" w:rsidRPr="002C5218">
        <w:rPr>
          <w:rFonts w:asciiTheme="majorBidi" w:hAnsiTheme="majorBidi" w:cstheme="majorBidi"/>
          <w:sz w:val="30"/>
          <w:szCs w:val="30"/>
          <w:cs/>
        </w:rPr>
        <w:t>ยะเวลาที่คาดว่าจะได้รับประโยชน์และ</w:t>
      </w:r>
      <w:r w:rsidR="002D6C5A" w:rsidRPr="002C5218">
        <w:rPr>
          <w:rFonts w:asciiTheme="majorBidi" w:hAnsiTheme="majorBidi" w:cstheme="majorBidi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2D6C5A" w:rsidRPr="002C5218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:rsidR="00877816" w:rsidRPr="00933940" w:rsidRDefault="00877816" w:rsidP="00DE29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Theme="majorBidi" w:hAnsiTheme="majorBidi" w:cstheme="majorBidi"/>
          <w:color w:val="0000FF"/>
          <w:sz w:val="30"/>
          <w:szCs w:val="30"/>
          <w:highlight w:val="yellow"/>
          <w:shd w:val="clear" w:color="auto" w:fill="E0E0E0"/>
        </w:rPr>
      </w:pPr>
    </w:p>
    <w:p w:rsidR="002D6C5A" w:rsidRPr="002C5218" w:rsidRDefault="002D6C5A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</w:t>
      </w:r>
    </w:p>
    <w:p w:rsidR="002D6C5A" w:rsidRPr="00933940" w:rsidRDefault="002D6C5A" w:rsidP="00146E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Theme="majorBidi" w:hAnsiTheme="majorBidi" w:cstheme="majorBidi"/>
          <w:color w:val="0000FF"/>
          <w:sz w:val="30"/>
          <w:szCs w:val="30"/>
          <w:highlight w:val="yellow"/>
          <w:shd w:val="clear" w:color="auto" w:fill="E0E0E0"/>
        </w:rPr>
      </w:pPr>
    </w:p>
    <w:p w:rsidR="002D6C5A" w:rsidRPr="002C5218" w:rsidRDefault="002D6C5A" w:rsidP="005C6E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877816">
        <w:rPr>
          <w:rFonts w:asciiTheme="majorBidi" w:hAnsiTheme="majorBidi" w:cstheme="majorBidi"/>
          <w:sz w:val="30"/>
          <w:szCs w:val="30"/>
        </w:rPr>
        <w:t xml:space="preserve">  </w:t>
      </w:r>
      <w:r w:rsidRPr="002C5218">
        <w:rPr>
          <w:rFonts w:asciiTheme="majorBidi" w:hAnsiTheme="majorBidi" w:cstheme="majorBidi"/>
          <w:sz w:val="30"/>
          <w:szCs w:val="30"/>
        </w:rPr>
        <w:t xml:space="preserve">  </w:t>
      </w:r>
      <w:r w:rsidRPr="002C5218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</w:t>
      </w:r>
      <w:r w:rsidR="00F205CA">
        <w:rPr>
          <w:rFonts w:asciiTheme="majorBidi" w:hAnsiTheme="majorBidi" w:cstheme="majorBidi"/>
          <w:sz w:val="30"/>
          <w:szCs w:val="30"/>
          <w:cs/>
        </w:rPr>
        <w:t xml:space="preserve">่คาดว่าจะได้รับคืน </w:t>
      </w:r>
      <w:r w:rsidRPr="002C5218">
        <w:rPr>
          <w:rFonts w:asciiTheme="majorBidi" w:hAnsiTheme="majorBidi" w:cstheme="majorBidi"/>
          <w:sz w:val="30"/>
          <w:szCs w:val="30"/>
          <w:cs/>
        </w:rPr>
        <w:t>สำหรับค่าความนิยมและสินทรัพย์ไม่มีตัวตนที่มี</w:t>
      </w:r>
      <w:r w:rsidR="002D59C0" w:rsidRPr="002C5218">
        <w:rPr>
          <w:rFonts w:asciiTheme="majorBidi" w:hAnsiTheme="majorBidi" w:cstheme="majorBidi"/>
          <w:sz w:val="30"/>
          <w:szCs w:val="30"/>
          <w:cs/>
        </w:rPr>
        <w:t>อายุการให้ประโยชน์ไม่ทราบแน่นอนหรือ</w:t>
      </w:r>
      <w:r w:rsidR="00F205CA">
        <w:rPr>
          <w:rFonts w:asciiTheme="majorBidi" w:hAnsiTheme="majorBidi" w:cstheme="majorBidi"/>
          <w:sz w:val="30"/>
          <w:szCs w:val="30"/>
          <w:cs/>
        </w:rPr>
        <w:t xml:space="preserve">ยังไม่พร้อมใช้งาน 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:rsidR="0005349F" w:rsidRDefault="0005349F" w:rsidP="00E02B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2D6C5A" w:rsidP="00E02B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</w:t>
      </w:r>
      <w:r w:rsidR="002D59C0" w:rsidRPr="002C5218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</w:t>
      </w:r>
      <w:r w:rsidRPr="002C5218">
        <w:rPr>
          <w:rFonts w:asciiTheme="majorBidi" w:hAnsiTheme="majorBidi" w:cstheme="majorBidi"/>
          <w:sz w:val="30"/>
          <w:szCs w:val="30"/>
          <w:cs/>
        </w:rPr>
        <w:t>สูงกว่ามูลค่าที</w:t>
      </w:r>
      <w:r w:rsidR="005C6EAA" w:rsidRPr="002C5218">
        <w:rPr>
          <w:rFonts w:asciiTheme="majorBidi" w:hAnsiTheme="majorBidi" w:cstheme="majorBidi"/>
          <w:sz w:val="30"/>
          <w:szCs w:val="30"/>
          <w:cs/>
        </w:rPr>
        <w:t>่จะได้รับคืน ขาดทุนจากการด้อยค่า</w:t>
      </w:r>
      <w:r w:rsidRPr="002C5218">
        <w:rPr>
          <w:rFonts w:asciiTheme="majorBidi" w:hAnsiTheme="majorBidi" w:cstheme="majorBidi"/>
          <w:sz w:val="30"/>
          <w:szCs w:val="30"/>
          <w:cs/>
        </w:rPr>
        <w:t>บันทึกในกำไรหรือขาดทุน</w:t>
      </w:r>
      <w:r w:rsidR="00D344F4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</w:t>
      </w:r>
      <w:r w:rsidR="00F205CA">
        <w:rPr>
          <w:rFonts w:asciiTheme="majorBidi" w:hAnsiTheme="majorBidi" w:cstheme="majorBidi"/>
          <w:sz w:val="30"/>
          <w:szCs w:val="30"/>
          <w:cs/>
        </w:rPr>
        <w:t xml:space="preserve">หุ้นและมีการด้อยค่าในเวลาต่อมา </w:t>
      </w:r>
      <w:r w:rsidRPr="002C5218">
        <w:rPr>
          <w:rFonts w:asciiTheme="majorBidi" w:hAnsiTheme="majorBidi" w:cstheme="majorBidi"/>
          <w:sz w:val="30"/>
          <w:szCs w:val="30"/>
          <w:cs/>
        </w:rPr>
        <w:t>ในกรณีนี้จะรับรู้ในส่วนของผู้ถือหุ้น</w:t>
      </w:r>
    </w:p>
    <w:p w:rsidR="0036219C" w:rsidRPr="00933940" w:rsidRDefault="0036219C" w:rsidP="00315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</w:p>
    <w:p w:rsidR="002D6C5A" w:rsidRPr="002C5218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C5218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DD4E59" w:rsidRPr="00933940" w:rsidRDefault="00DD4E59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15382" w:rsidRPr="00933940" w:rsidRDefault="002D6C5A" w:rsidP="00933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D344F4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="00D344F4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</w:t>
      </w:r>
      <w:r w:rsidR="006E11F5" w:rsidRPr="002C5218">
        <w:rPr>
          <w:rFonts w:asciiTheme="majorBidi" w:hAnsiTheme="majorBidi" w:cstheme="majorBidi"/>
          <w:sz w:val="30"/>
          <w:szCs w:val="30"/>
          <w:cs/>
        </w:rPr>
        <w:t>งกว่า</w:t>
      </w:r>
      <w:r w:rsidRPr="002C5218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2D6C5A" w:rsidRPr="002C5218" w:rsidRDefault="002D6C5A" w:rsidP="002D6C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C5218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:rsidR="002D6C5A" w:rsidRPr="00B871AD" w:rsidRDefault="002D6C5A" w:rsidP="002D6C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D6C5A" w:rsidRPr="002C5218" w:rsidRDefault="002D6C5A" w:rsidP="002D6C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="00730DEC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:rsidR="002D6C5A" w:rsidRPr="00B871AD" w:rsidRDefault="002D6C5A" w:rsidP="002D6C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2C5218" w:rsidDel="00B77C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2D6C5A" w:rsidRDefault="002D6C5A" w:rsidP="00315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</w:t>
      </w:r>
      <w:r w:rsidR="00730DEC" w:rsidRPr="002C5218">
        <w:rPr>
          <w:rFonts w:asciiTheme="majorBidi" w:hAnsiTheme="majorBidi" w:cstheme="majorBidi"/>
          <w:sz w:val="30"/>
          <w:szCs w:val="30"/>
        </w:rPr>
        <w:t xml:space="preserve">           </w:t>
      </w:r>
      <w:r w:rsidRPr="002C5218">
        <w:rPr>
          <w:rFonts w:asciiTheme="majorBidi" w:hAnsiTheme="majorBidi" w:cstheme="majorBidi"/>
          <w:sz w:val="30"/>
          <w:szCs w:val="30"/>
          <w:cs/>
        </w:rPr>
        <w:t>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2C5218">
        <w:rPr>
          <w:rFonts w:asciiTheme="majorBidi" w:hAnsiTheme="majorBidi" w:cstheme="majorBidi"/>
          <w:sz w:val="30"/>
          <w:szCs w:val="30"/>
        </w:rPr>
        <w:t xml:space="preserve"> </w:t>
      </w:r>
    </w:p>
    <w:p w:rsidR="003C17EB" w:rsidRPr="002C5218" w:rsidRDefault="003C17EB" w:rsidP="002D6C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6C5A" w:rsidRPr="002C5218" w:rsidRDefault="002D6C5A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bookmarkStart w:id="0" w:name="OLE_LINK7"/>
      <w:bookmarkStart w:id="1" w:name="OLE_LINK8"/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2D6C5A" w:rsidRPr="00B871AD" w:rsidRDefault="002D6C5A" w:rsidP="00C51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0"/>
    <w:bookmarkEnd w:id="1"/>
    <w:p w:rsidR="006119F1" w:rsidRDefault="006119F1" w:rsidP="00611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666D0">
        <w:rPr>
          <w:rFonts w:ascii="Angsana New" w:hAnsi="Angsana New" w:cs="Angsana New"/>
          <w:sz w:val="30"/>
          <w:szCs w:val="30"/>
          <w:cs/>
        </w:rPr>
        <w:t>หนี้สิน</w:t>
      </w:r>
      <w:r w:rsidRPr="002666D0">
        <w:rPr>
          <w:rFonts w:ascii="Angsana New" w:hAnsi="Angsana New" w:cs="Angsana New" w:hint="cs"/>
          <w:sz w:val="30"/>
          <w:szCs w:val="30"/>
          <w:cs/>
        </w:rPr>
        <w:t>ที่มีภาระ</w:t>
      </w:r>
      <w:r w:rsidRPr="002666D0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5E5C03">
        <w:rPr>
          <w:rFonts w:ascii="Angsana New" w:hAnsi="Angsana New" w:cs="Angsana New"/>
          <w:sz w:val="30"/>
          <w:szCs w:val="30"/>
          <w:cs/>
        </w:rPr>
        <w:t>บันทึก</w:t>
      </w:r>
      <w:r>
        <w:rPr>
          <w:rFonts w:ascii="Angsana New" w:hAnsi="Angsana New" w:cs="Angsana New" w:hint="cs"/>
          <w:sz w:val="30"/>
          <w:szCs w:val="30"/>
          <w:cs/>
        </w:rPr>
        <w:t>ในราคาทุน</w:t>
      </w:r>
    </w:p>
    <w:p w:rsidR="002D6C5A" w:rsidRPr="00B871AD" w:rsidRDefault="002D6C5A" w:rsidP="002D6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2D6C5A" w:rsidRPr="002C5218" w:rsidRDefault="002D6C5A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2D6C5A" w:rsidRPr="00B871AD" w:rsidRDefault="002D6C5A" w:rsidP="002D6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2D6C5A" w:rsidRDefault="002D6C5A" w:rsidP="002D6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2B62E3" w:rsidRPr="00B871AD" w:rsidRDefault="002B62E3" w:rsidP="002D6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126420" w:rsidRPr="002C5218" w:rsidRDefault="00126420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</w:t>
      </w: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ของ</w:t>
      </w: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พนักงาน  </w:t>
      </w:r>
    </w:p>
    <w:p w:rsidR="00126420" w:rsidRPr="00B871AD" w:rsidRDefault="00126420" w:rsidP="00126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CA6157" w:rsidRPr="002C5218" w:rsidRDefault="00CA6157" w:rsidP="00CA6157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C5218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CA6157" w:rsidRPr="00B871AD" w:rsidRDefault="00CA6157" w:rsidP="00CA6157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4"/>
          <w:szCs w:val="24"/>
          <w:highlight w:val="cyan"/>
        </w:rPr>
      </w:pPr>
    </w:p>
    <w:p w:rsidR="00CA6157" w:rsidRPr="002C5218" w:rsidRDefault="00CA6157" w:rsidP="00CA615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C5218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CA6157" w:rsidRPr="00B871AD" w:rsidRDefault="00CA6157" w:rsidP="009B05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9B05C3" w:rsidRPr="002C5218" w:rsidRDefault="009B05C3" w:rsidP="009B05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C5218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9B05C3" w:rsidRPr="00B871AD" w:rsidRDefault="009B05C3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94187" w:rsidRPr="00173E52" w:rsidRDefault="00194187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3E5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173E52">
        <w:rPr>
          <w:rFonts w:asciiTheme="majorBidi" w:hAnsiTheme="majorBidi" w:cstheme="majorBidi"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ส</w:t>
      </w:r>
      <w:r w:rsidRPr="00173E52">
        <w:rPr>
          <w:rFonts w:asciiTheme="majorBidi" w:hAnsiTheme="majorBidi" w:cstheme="majorBidi"/>
          <w:sz w:val="30"/>
          <w:szCs w:val="30"/>
          <w:cs/>
        </w:rPr>
        <w:t>ดเพื่อให้เป็นมูลค่าปัจจุบัน</w:t>
      </w:r>
    </w:p>
    <w:p w:rsidR="00194187" w:rsidRPr="00B871AD" w:rsidRDefault="00194187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94187" w:rsidRDefault="00194187" w:rsidP="0070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3E52">
        <w:rPr>
          <w:rFonts w:asciiTheme="majorBidi" w:hAnsiTheme="majorBidi" w:cstheme="majorBidi"/>
          <w:sz w:val="30"/>
          <w:szCs w:val="30"/>
          <w:cs/>
        </w:rPr>
        <w:t>การคำนวณ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173E52">
        <w:rPr>
          <w:rFonts w:asciiTheme="majorBidi" w:hAnsiTheme="majorBidi" w:cstheme="majorBidi"/>
          <w:sz w:val="30"/>
          <w:szCs w:val="30"/>
          <w:cs/>
        </w:rPr>
        <w:t>นั้นจัดทำโดยนักคณิตศาสตร์ประกันภัยที่ได้รับอนุญาตโดยวิธีคิดลดแต่ละหน่วยที่ประมาณการไว้</w:t>
      </w:r>
      <w:r w:rsidR="003D20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4C75" w:rsidRPr="007016A2">
        <w:rPr>
          <w:rFonts w:ascii="Angsana New" w:hAnsi="Angsana New" w:cs="Angsana New" w:hint="cs"/>
          <w:i/>
          <w:sz w:val="30"/>
          <w:szCs w:val="30"/>
          <w:cs/>
        </w:rPr>
        <w:t>ผลจาก</w:t>
      </w:r>
      <w:r w:rsidR="00904C75" w:rsidRPr="007016A2">
        <w:rPr>
          <w:rFonts w:ascii="Angsana New" w:hAnsi="Angsana New" w:cs="Angsana New"/>
          <w:i/>
          <w:sz w:val="30"/>
          <w:szCs w:val="30"/>
          <w:cs/>
        </w:rPr>
        <w:t>การคำนวณ</w:t>
      </w:r>
      <w:r w:rsidR="007016A2">
        <w:rPr>
          <w:rFonts w:ascii="Angsana New" w:hAnsi="Angsana New" w:cs="Angsana New" w:hint="cs"/>
          <w:i/>
          <w:sz w:val="30"/>
          <w:szCs w:val="30"/>
          <w:cs/>
        </w:rPr>
        <w:t>อาจทำให้กลุ่มบริษัท</w:t>
      </w:r>
      <w:r w:rsidR="00904C75" w:rsidRPr="007016A2">
        <w:rPr>
          <w:rFonts w:ascii="Angsana New" w:hAnsi="Angsana New" w:cs="Angsana New"/>
          <w:i/>
          <w:sz w:val="30"/>
          <w:szCs w:val="30"/>
          <w:cs/>
        </w:rPr>
        <w:t>มี</w:t>
      </w:r>
      <w:r w:rsidR="00904C75" w:rsidRPr="007016A2">
        <w:rPr>
          <w:rFonts w:ascii="Angsana New" w:hAnsi="Angsana New" w:cs="Angsana New" w:hint="cs"/>
          <w:i/>
          <w:sz w:val="30"/>
          <w:szCs w:val="30"/>
          <w:cs/>
        </w:rPr>
        <w:t>สินทรัพย์เกิดขึ้น</w:t>
      </w:r>
      <w:r w:rsidR="00904C75" w:rsidRPr="007016A2">
        <w:rPr>
          <w:rFonts w:ascii="Angsana New" w:hAnsi="Angsana New" w:cs="Angsana New"/>
          <w:iCs/>
          <w:sz w:val="30"/>
          <w:szCs w:val="30"/>
          <w:cs/>
        </w:rPr>
        <w:t xml:space="preserve"> </w:t>
      </w:r>
      <w:r w:rsidR="00904C75" w:rsidRPr="007016A2">
        <w:rPr>
          <w:rFonts w:ascii="Angsana New" w:hAnsi="Angsana New" w:cs="Angsana New"/>
          <w:i/>
          <w:sz w:val="30"/>
          <w:szCs w:val="30"/>
          <w:cs/>
        </w:rPr>
        <w:t>ซึ่งการรับรู้เป็นสินทรัพย์</w:t>
      </w:r>
      <w:r w:rsidR="00904C75" w:rsidRPr="007016A2">
        <w:rPr>
          <w:rFonts w:ascii="Angsana New" w:hAnsi="Angsana New" w:cs="Angsana New" w:hint="cs"/>
          <w:i/>
          <w:sz w:val="30"/>
          <w:szCs w:val="30"/>
          <w:cs/>
        </w:rPr>
        <w:t>จะใช้</w:t>
      </w:r>
      <w:r w:rsidR="00904C75" w:rsidRPr="007016A2">
        <w:rPr>
          <w:rFonts w:ascii="Angsana New" w:hAnsi="Angsana New" w:cs="Angsana New"/>
          <w:i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="00904C75" w:rsidRPr="007016A2">
        <w:rPr>
          <w:rFonts w:ascii="Angsana New" w:hAnsi="Angsana New" w:cs="Angsana New" w:hint="cs"/>
          <w:i/>
          <w:sz w:val="30"/>
          <w:szCs w:val="30"/>
          <w:cs/>
        </w:rPr>
        <w:t>ต</w:t>
      </w:r>
      <w:r w:rsidR="00904C75" w:rsidRPr="007016A2">
        <w:rPr>
          <w:rFonts w:ascii="Angsana New" w:hAnsi="Angsana New" w:cs="Angsana New"/>
          <w:i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="00904C75" w:rsidRPr="007016A2">
        <w:rPr>
          <w:rFonts w:ascii="Angsana New" w:hAnsi="Angsana New" w:cs="Angsana New" w:hint="cs"/>
          <w:i/>
          <w:sz w:val="30"/>
          <w:szCs w:val="30"/>
          <w:cs/>
        </w:rPr>
        <w:t>ได้</w:t>
      </w:r>
      <w:r w:rsidR="00904C75" w:rsidRPr="007016A2">
        <w:rPr>
          <w:rFonts w:ascii="Angsana New" w:hAnsi="Angsana New" w:cs="Angsana New"/>
          <w:i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 ๆ ขอ</w:t>
      </w:r>
      <w:r w:rsidR="007016A2">
        <w:rPr>
          <w:rFonts w:ascii="Angsana New" w:hAnsi="Angsana New" w:cs="Angsana New"/>
          <w:i/>
          <w:sz w:val="30"/>
          <w:szCs w:val="30"/>
          <w:cs/>
        </w:rPr>
        <w:t>งกลุ่มบริษัท</w:t>
      </w:r>
      <w:r w:rsidR="00904C75" w:rsidRPr="00866987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</w:p>
    <w:p w:rsidR="007016A2" w:rsidRPr="00B871AD" w:rsidRDefault="007016A2" w:rsidP="0070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94187" w:rsidRDefault="00194187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3E52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173E52">
        <w:rPr>
          <w:rFonts w:asciiTheme="majorBidi" w:hAnsiTheme="majorBidi" w:cstheme="majorBidi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173E52">
        <w:rPr>
          <w:rFonts w:asciiTheme="majorBidi" w:hAnsiTheme="majorBidi" w:cstheme="majorBidi"/>
          <w:sz w:val="30"/>
          <w:szCs w:val="30"/>
        </w:rPr>
        <w:t xml:space="preserve"> </w:t>
      </w:r>
      <w:r w:rsidRPr="00173E52">
        <w:rPr>
          <w:rFonts w:asciiTheme="majorBidi" w:hAnsiTheme="majorBidi" w:cstheme="majorBidi"/>
          <w:sz w:val="30"/>
          <w:szCs w:val="30"/>
          <w:cs/>
        </w:rPr>
        <w:t>กำไร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173E52">
        <w:rPr>
          <w:rFonts w:asciiTheme="majorBidi" w:hAnsiTheme="majorBidi" w:cstheme="majorBidi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173E52">
        <w:rPr>
          <w:rFonts w:asciiTheme="majorBidi" w:hAnsiTheme="majorBidi" w:cstheme="majorBidi"/>
          <w:sz w:val="30"/>
          <w:szCs w:val="30"/>
          <w:cs/>
        </w:rPr>
        <w:t>รับรู้รายการในกำไรขาดทุนเบ็ดเสร็จอื่น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ทันที</w:t>
      </w:r>
      <w:r w:rsidRPr="00173E52">
        <w:rPr>
          <w:rFonts w:asciiTheme="majorBidi" w:hAnsiTheme="majorBidi" w:cstheme="majorBidi"/>
          <w:sz w:val="30"/>
          <w:szCs w:val="30"/>
        </w:rPr>
        <w:t xml:space="preserve"> 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73E52">
        <w:rPr>
          <w:rFonts w:asciiTheme="majorBidi" w:hAnsiTheme="majorBidi" w:cstheme="majorBidi"/>
          <w:sz w:val="30"/>
          <w:szCs w:val="30"/>
          <w:cs/>
        </w:rPr>
        <w:t>กำหนดดอกเบี้ยจ่าย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173E52">
        <w:rPr>
          <w:rFonts w:asciiTheme="majorBidi" w:hAnsiTheme="majorBidi" w:cstheme="majorBidi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</w:t>
      </w:r>
      <w:r w:rsidR="007072A5">
        <w:rPr>
          <w:rFonts w:asciiTheme="majorBidi" w:hAnsiTheme="majorBidi" w:cstheme="majorBidi"/>
          <w:sz w:val="30"/>
          <w:szCs w:val="30"/>
          <w:cs/>
        </w:rPr>
        <w:t>าภาระผูกพันตามโครงการผลประโยชน์</w:t>
      </w:r>
      <w:r w:rsidR="007072A5">
        <w:rPr>
          <w:rFonts w:asciiTheme="majorBidi" w:hAnsiTheme="majorBidi" w:cstheme="majorBidi"/>
          <w:sz w:val="30"/>
          <w:szCs w:val="30"/>
        </w:rPr>
        <w:t xml:space="preserve"> </w:t>
      </w:r>
      <w:r w:rsidRPr="00173E52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7072A5">
        <w:rPr>
          <w:rFonts w:asciiTheme="majorBidi" w:hAnsiTheme="majorBidi" w:cstheme="majorBidi"/>
          <w:sz w:val="30"/>
          <w:szCs w:val="30"/>
        </w:rPr>
        <w:br/>
      </w:r>
      <w:r w:rsidR="007072A5">
        <w:rPr>
          <w:rFonts w:asciiTheme="majorBidi" w:hAnsiTheme="majorBidi" w:cstheme="majorBidi"/>
          <w:sz w:val="30"/>
          <w:szCs w:val="30"/>
          <w:cs/>
        </w:rPr>
        <w:t>ต้นปี</w:t>
      </w:r>
      <w:r w:rsidRPr="00173E52">
        <w:rPr>
          <w:rFonts w:asciiTheme="majorBidi" w:hAnsiTheme="majorBidi" w:cstheme="majorBidi"/>
          <w:sz w:val="30"/>
          <w:szCs w:val="30"/>
          <w:cs/>
        </w:rPr>
        <w:t>โดยคำนึงถึงการเปลี่ยนแปลงใดๆ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3E52">
        <w:rPr>
          <w:rFonts w:asciiTheme="majorBidi" w:hAnsiTheme="majorBidi" w:cstheme="majorBidi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3E52">
        <w:rPr>
          <w:rFonts w:asciiTheme="majorBidi" w:hAnsiTheme="majorBidi" w:cstheme="majorBidi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7016A2" w:rsidRPr="00173E52" w:rsidRDefault="007016A2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94187" w:rsidRPr="00173E52" w:rsidRDefault="00194187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3E52">
        <w:rPr>
          <w:rFonts w:asciiTheme="majorBidi" w:hAnsiTheme="majorBidi" w:cstheme="majorBidi"/>
          <w:sz w:val="30"/>
          <w:szCs w:val="30"/>
          <w:cs/>
        </w:rPr>
        <w:t>เมื่อมีการ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173E52">
        <w:rPr>
          <w:rFonts w:asciiTheme="majorBidi" w:hAnsiTheme="majorBidi" w:cstheme="majorBidi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3E52">
        <w:rPr>
          <w:rFonts w:asciiTheme="majorBidi" w:hAnsiTheme="majorBidi" w:cstheme="majorBidi"/>
          <w:sz w:val="30"/>
          <w:szCs w:val="30"/>
          <w:cs/>
        </w:rPr>
        <w:t>กำไร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173E52">
        <w:rPr>
          <w:rFonts w:asciiTheme="majorBidi" w:hAnsiTheme="majorBidi" w:cstheme="majorBidi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173E52">
        <w:rPr>
          <w:rFonts w:asciiTheme="majorBidi" w:hAnsiTheme="majorBidi" w:cstheme="majorBidi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พนักงาน</w:t>
      </w:r>
      <w:r w:rsidRPr="00173E52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:rsidR="009B05C3" w:rsidRPr="00173E52" w:rsidRDefault="009B05C3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229C0" w:rsidRPr="002C5218" w:rsidRDefault="00B229C0" w:rsidP="00B229C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C5218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:rsidR="00194187" w:rsidRPr="00173E52" w:rsidRDefault="00194187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B0F1A" w:rsidRDefault="00194187" w:rsidP="001B0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3E5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</w:t>
      </w:r>
      <w:r w:rsidRPr="00173E52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173E52">
        <w:rPr>
          <w:rFonts w:asciiTheme="majorBidi" w:hAnsiTheme="majorBidi" w:cstheme="majorBidi"/>
          <w:sz w:val="30"/>
          <w:szCs w:val="30"/>
          <w:cs/>
        </w:rPr>
        <w:t>เป็นค่าใช้จ่ายเมื่อพนักงานทำงานให้</w:t>
      </w:r>
      <w:r w:rsidRPr="00173E52">
        <w:rPr>
          <w:rFonts w:asciiTheme="majorBidi" w:hAnsiTheme="majorBidi" w:cstheme="majorBidi"/>
          <w:sz w:val="30"/>
          <w:szCs w:val="30"/>
        </w:rPr>
        <w:t xml:space="preserve"> </w:t>
      </w:r>
      <w:r w:rsidRPr="00173E5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67379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73E52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6119F1" w:rsidRDefault="006119F1" w:rsidP="001B0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26420" w:rsidRPr="0075284D" w:rsidRDefault="00126420" w:rsidP="0075284D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5284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:rsidR="00126420" w:rsidRPr="00200BB9" w:rsidRDefault="00126420" w:rsidP="0012642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126420" w:rsidRDefault="00427132" w:rsidP="004B06D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427132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</w:t>
      </w:r>
      <w:r w:rsidRPr="0042713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27132">
        <w:rPr>
          <w:rFonts w:ascii="Angsana New" w:hAnsi="Angsana New" w:cs="Angsana New"/>
          <w:sz w:val="30"/>
          <w:szCs w:val="30"/>
          <w:cs/>
        </w:rPr>
        <w:t>มีภาระผูกพัน</w:t>
      </w:r>
      <w:r w:rsidRPr="00427132">
        <w:rPr>
          <w:rFonts w:ascii="Angsana New" w:hAnsi="Angsana New" w:cs="Angsana New" w:hint="cs"/>
          <w:sz w:val="30"/>
          <w:szCs w:val="30"/>
          <w:cs/>
        </w:rPr>
        <w:t>ตาม</w:t>
      </w:r>
      <w:r w:rsidRPr="00427132">
        <w:rPr>
          <w:rFonts w:ascii="Angsana New" w:hAnsi="Angsana New" w:cs="Angsana New"/>
          <w:sz w:val="30"/>
          <w:szCs w:val="30"/>
          <w:cs/>
        </w:rPr>
        <w:t>กฎหมายหรือภาระผูกพันจากการอนุมาน</w:t>
      </w:r>
      <w:r w:rsidRPr="00427132">
        <w:rPr>
          <w:rFonts w:ascii="Angsana New" w:hAnsi="Angsana New" w:cs="Angsana New" w:hint="cs"/>
          <w:sz w:val="30"/>
          <w:szCs w:val="30"/>
          <w:cs/>
        </w:rPr>
        <w:t>ที่เกิดขึ้นในปัจจุบันอัน</w:t>
      </w:r>
      <w:r w:rsidRPr="00427132">
        <w:rPr>
          <w:rFonts w:ascii="Angsana New" w:hAnsi="Angsana New" w:cs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427132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="007072A5">
        <w:rPr>
          <w:rFonts w:ascii="Angsana New" w:hAnsi="Angsana New" w:cs="Angsana New"/>
          <w:sz w:val="30"/>
          <w:szCs w:val="30"/>
          <w:cs/>
        </w:rPr>
        <w:t xml:space="preserve">ดังกล่าว </w:t>
      </w:r>
      <w:r w:rsidR="00AB0A18">
        <w:rPr>
          <w:rFonts w:ascii="Angsana New" w:hAnsi="Angsana New" w:cs="Angsana New"/>
          <w:sz w:val="30"/>
          <w:szCs w:val="30"/>
        </w:rPr>
        <w:t xml:space="preserve">       </w:t>
      </w:r>
      <w:r w:rsidRPr="00427132">
        <w:rPr>
          <w:rFonts w:ascii="Angsana New" w:hAnsi="Angsana New" w:cs="Angsana New"/>
          <w:sz w:val="30"/>
          <w:szCs w:val="30"/>
          <w:cs/>
        </w:rPr>
        <w:t>ประมาณการ</w:t>
      </w:r>
      <w:r w:rsidRPr="00427132">
        <w:rPr>
          <w:rFonts w:ascii="Angsana New" w:hAnsi="Angsana New" w:cs="Angsana New" w:hint="cs"/>
          <w:sz w:val="30"/>
          <w:szCs w:val="30"/>
          <w:cs/>
        </w:rPr>
        <w:t>หนี้สินพิจารณาจากการคิดลด</w:t>
      </w:r>
      <w:r w:rsidRPr="00427132">
        <w:rPr>
          <w:rFonts w:ascii="Angsana New" w:hAnsi="Angsana New" w:cs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427132">
        <w:rPr>
          <w:rFonts w:ascii="Angsana New" w:hAnsi="Angsana New" w:cs="Angsana New" w:hint="cs"/>
          <w:sz w:val="30"/>
          <w:szCs w:val="30"/>
          <w:cs/>
        </w:rPr>
        <w:t>ถึง</w:t>
      </w:r>
      <w:r w:rsidR="007072A5">
        <w:rPr>
          <w:rFonts w:ascii="Angsana New" w:hAnsi="Angsana New" w:cs="Angsana New"/>
          <w:sz w:val="30"/>
          <w:szCs w:val="30"/>
          <w:cs/>
        </w:rPr>
        <w:t xml:space="preserve">ภาษีเงินได้ </w:t>
      </w:r>
      <w:r w:rsidRPr="00427132">
        <w:rPr>
          <w:rFonts w:ascii="Angsana New" w:hAnsi="Angsana New" w:cs="Angsana New"/>
          <w:sz w:val="30"/>
          <w:szCs w:val="30"/>
          <w:cs/>
        </w:rPr>
        <w:t>เพื่อให้สะท้อน</w:t>
      </w:r>
      <w:r w:rsidRPr="00427132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427132">
        <w:rPr>
          <w:rFonts w:ascii="Angsana New" w:hAnsi="Angsana New" w:cs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427132">
        <w:rPr>
          <w:rFonts w:ascii="Angsana New" w:hAnsi="Angsana New" w:cs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427132" w:rsidRPr="00200BB9" w:rsidRDefault="00427132" w:rsidP="004B06D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126420" w:rsidRPr="002C5218" w:rsidRDefault="00126420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:rsidR="00126420" w:rsidRPr="00A53F35" w:rsidRDefault="00126420" w:rsidP="00126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:rsidR="003C17EB" w:rsidRDefault="00427132" w:rsidP="00315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7132">
        <w:rPr>
          <w:rFonts w:ascii="Angsana New" w:hAnsi="Angsana New" w:cs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315382" w:rsidRPr="00A53F35" w:rsidRDefault="00315382" w:rsidP="00315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</w:rPr>
      </w:pPr>
    </w:p>
    <w:p w:rsidR="00126420" w:rsidRPr="002C5218" w:rsidRDefault="00126420" w:rsidP="00315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C5218">
        <w:rPr>
          <w:rFonts w:asciiTheme="majorBidi" w:hAnsiTheme="majorBidi" w:cstheme="majorBidi"/>
          <w:iCs/>
          <w:sz w:val="30"/>
          <w:szCs w:val="30"/>
          <w:cs/>
        </w:rPr>
        <w:t>การขายสินค้าและให้บริการ</w:t>
      </w:r>
    </w:p>
    <w:p w:rsidR="00126420" w:rsidRPr="00A53F35" w:rsidRDefault="00126420" w:rsidP="00126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:rsidR="006119F1" w:rsidRDefault="00126420" w:rsidP="00B871A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D344F4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D344F4" w:rsidRPr="002C5218">
        <w:rPr>
          <w:rFonts w:asciiTheme="majorBidi" w:hAnsiTheme="majorBidi" w:cstheme="majorBidi"/>
          <w:sz w:val="30"/>
          <w:szCs w:val="30"/>
        </w:rPr>
        <w:t xml:space="preserve">  </w:t>
      </w:r>
      <w:r w:rsidRPr="002C5218">
        <w:rPr>
          <w:rFonts w:asciiTheme="majorBidi" w:hAnsiTheme="majorBidi" w:cstheme="majorBidi"/>
          <w:sz w:val="30"/>
          <w:szCs w:val="30"/>
          <w:cs/>
        </w:rPr>
        <w:t>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="00D344F4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="00D344F4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รายได้จากการให้บริการรับรู้เมื่อมีการให้บริกา</w:t>
      </w:r>
      <w:r w:rsidR="00FB556E">
        <w:rPr>
          <w:rFonts w:asciiTheme="majorBidi" w:hAnsiTheme="majorBidi" w:cstheme="majorBidi" w:hint="cs"/>
          <w:sz w:val="30"/>
          <w:szCs w:val="30"/>
          <w:cs/>
        </w:rPr>
        <w:t>ร</w:t>
      </w:r>
    </w:p>
    <w:p w:rsidR="00B871AD" w:rsidRPr="00A53F35" w:rsidRDefault="00B871AD" w:rsidP="00FB556E">
      <w:pPr>
        <w:ind w:left="540"/>
        <w:jc w:val="thaiDistribute"/>
        <w:rPr>
          <w:rFonts w:asciiTheme="majorBidi" w:hAnsiTheme="majorBidi" w:cstheme="majorBidi"/>
          <w:cs/>
        </w:rPr>
      </w:pPr>
    </w:p>
    <w:p w:rsidR="0075284D" w:rsidRPr="002C5218" w:rsidRDefault="007C0C49" w:rsidP="00B871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iCs/>
          <w:sz w:val="30"/>
          <w:szCs w:val="30"/>
        </w:rPr>
      </w:pPr>
      <w:r>
        <w:rPr>
          <w:rFonts w:asciiTheme="majorBidi" w:hAnsiTheme="majorBidi" w:cstheme="majorBidi" w:hint="cs"/>
          <w:iCs/>
          <w:sz w:val="30"/>
          <w:szCs w:val="30"/>
          <w:cs/>
        </w:rPr>
        <w:t>ส่วนลด</w:t>
      </w:r>
      <w:r w:rsidR="0075284D" w:rsidRPr="00200BB9">
        <w:rPr>
          <w:rFonts w:asciiTheme="majorBidi" w:hAnsiTheme="majorBidi" w:cstheme="majorBidi" w:hint="cs"/>
          <w:iCs/>
          <w:sz w:val="30"/>
          <w:szCs w:val="30"/>
          <w:cs/>
        </w:rPr>
        <w:t>การค้า</w:t>
      </w:r>
    </w:p>
    <w:p w:rsidR="0075284D" w:rsidRPr="00A53F35" w:rsidRDefault="0075284D" w:rsidP="00B871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180"/>
        <w:rPr>
          <w:rFonts w:asciiTheme="majorBidi" w:hAnsiTheme="majorBidi" w:cstheme="majorBidi"/>
          <w:iCs/>
        </w:rPr>
      </w:pPr>
    </w:p>
    <w:p w:rsidR="00200BB9" w:rsidRPr="00200BB9" w:rsidRDefault="00AB3920" w:rsidP="00B871AD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3920">
        <w:rPr>
          <w:rFonts w:asciiTheme="majorBidi" w:hAnsiTheme="majorBidi" w:cs="Angsana New" w:hint="cs"/>
          <w:sz w:val="30"/>
          <w:szCs w:val="30"/>
          <w:cs/>
        </w:rPr>
        <w:t>ส่วนลด</w:t>
      </w:r>
      <w:r w:rsidR="00200BB9" w:rsidRPr="00200BB9">
        <w:rPr>
          <w:rFonts w:asciiTheme="majorBidi" w:hAnsiTheme="majorBidi" w:cstheme="majorBidi" w:hint="cs"/>
          <w:sz w:val="30"/>
          <w:szCs w:val="30"/>
          <w:cs/>
        </w:rPr>
        <w:t>การค้าเป็นองค์ประกอบทั่วไปของข้อตกลงซื้อ</w:t>
      </w:r>
      <w:r w:rsidR="00920A9B">
        <w:rPr>
          <w:rFonts w:asciiTheme="majorBidi" w:hAnsiTheme="majorBidi" w:cstheme="majorBidi" w:hint="cs"/>
          <w:sz w:val="30"/>
          <w:szCs w:val="30"/>
          <w:cs/>
        </w:rPr>
        <w:t>สินค้าในอุตสาหกรรมธุรกิจค้าปลีก</w:t>
      </w:r>
      <w:r w:rsidR="00920A9B">
        <w:rPr>
          <w:rFonts w:asciiTheme="majorBidi" w:hAnsiTheme="majorBidi" w:cstheme="majorBidi"/>
          <w:sz w:val="30"/>
          <w:szCs w:val="30"/>
        </w:rPr>
        <w:t xml:space="preserve"> </w:t>
      </w:r>
      <w:r w:rsidR="00920A9B" w:rsidRPr="00920A9B">
        <w:rPr>
          <w:rFonts w:asciiTheme="majorBidi" w:hAnsiTheme="majorBidi" w:cstheme="majorBidi"/>
          <w:sz w:val="30"/>
          <w:szCs w:val="30"/>
          <w:cs/>
        </w:rPr>
        <w:t>กลุ่มบริษัทรับรู้</w:t>
      </w:r>
      <w:r w:rsidRPr="00AB3920">
        <w:rPr>
          <w:rFonts w:asciiTheme="majorBidi" w:hAnsiTheme="majorBidi" w:cs="Angsana New" w:hint="cs"/>
          <w:sz w:val="30"/>
          <w:szCs w:val="30"/>
          <w:cs/>
        </w:rPr>
        <w:t>ส่วนลด</w:t>
      </w:r>
      <w:r w:rsidR="00920A9B" w:rsidRPr="00920A9B">
        <w:rPr>
          <w:rFonts w:asciiTheme="majorBidi" w:hAnsiTheme="majorBidi" w:cstheme="majorBidi"/>
          <w:sz w:val="30"/>
          <w:szCs w:val="30"/>
          <w:cs/>
        </w:rPr>
        <w:t xml:space="preserve">การค้าจากการสนับสนุนของผู้ผลิตหรือตัวแทนจำหน่ายสินค้าซึ่งมีหลากหลายรูปแบบ </w:t>
      </w:r>
      <w:r>
        <w:rPr>
          <w:rFonts w:asciiTheme="majorBidi" w:hAnsiTheme="majorBidi" w:cstheme="majorBidi" w:hint="cs"/>
          <w:sz w:val="30"/>
          <w:szCs w:val="30"/>
          <w:cs/>
        </w:rPr>
        <w:t>ส่</w:t>
      </w:r>
      <w:r w:rsidR="00920A9B" w:rsidRPr="00920A9B">
        <w:rPr>
          <w:rFonts w:ascii="Angsana New" w:hAnsi="Angsana New" w:cs="Angsana New" w:hint="cs"/>
          <w:sz w:val="30"/>
          <w:szCs w:val="30"/>
          <w:cs/>
        </w:rPr>
        <w:t>วนลดรับจากปริมาณการสั่งซื้อ</w:t>
      </w:r>
      <w:r w:rsidR="0018586A">
        <w:rPr>
          <w:rFonts w:ascii="Angsana New" w:hAnsi="Angsana New" w:hint="cs"/>
          <w:sz w:val="30"/>
          <w:szCs w:val="30"/>
          <w:cs/>
        </w:rPr>
        <w:t xml:space="preserve"> </w:t>
      </w:r>
      <w:r w:rsidR="0018586A">
        <w:rPr>
          <w:rFonts w:ascii="Angsana New" w:hAnsi="Angsana New" w:cs="Angsana New" w:hint="cs"/>
          <w:sz w:val="30"/>
          <w:szCs w:val="30"/>
          <w:cs/>
        </w:rPr>
        <w:t>เป็น</w:t>
      </w:r>
      <w:r>
        <w:rPr>
          <w:rFonts w:asciiTheme="majorBidi" w:hAnsiTheme="majorBidi" w:cstheme="majorBidi" w:hint="cs"/>
          <w:sz w:val="30"/>
          <w:szCs w:val="30"/>
          <w:cs/>
        </w:rPr>
        <w:t>ส่</w:t>
      </w:r>
      <w:r w:rsidRPr="00920A9B">
        <w:rPr>
          <w:rFonts w:ascii="Angsana New" w:hAnsi="Angsana New" w:cs="Angsana New" w:hint="cs"/>
          <w:sz w:val="30"/>
          <w:szCs w:val="30"/>
          <w:cs/>
        </w:rPr>
        <w:t>วนลด</w:t>
      </w:r>
      <w:r w:rsidR="00920A9B" w:rsidRPr="00920A9B">
        <w:rPr>
          <w:rFonts w:ascii="Angsana New" w:hAnsi="Angsana New" w:cs="Angsana New" w:hint="cs"/>
          <w:sz w:val="30"/>
          <w:szCs w:val="30"/>
          <w:cs/>
        </w:rPr>
        <w:t>การค้าที่ได้รับจากผู้ผลิตหรือตัวแทนจำหน่ายสินค้า</w:t>
      </w:r>
      <w:r w:rsidR="00282DD3">
        <w:rPr>
          <w:rFonts w:ascii="Angsana New" w:hAnsi="Angsana New" w:cs="Angsana New"/>
          <w:sz w:val="30"/>
          <w:szCs w:val="30"/>
        </w:rPr>
        <w:t xml:space="preserve"> </w:t>
      </w:r>
      <w:r w:rsidR="007E7C3B">
        <w:rPr>
          <w:rFonts w:ascii="Angsana New" w:hAnsi="Angsana New" w:cs="Angsana New" w:hint="cs"/>
          <w:sz w:val="30"/>
          <w:szCs w:val="30"/>
          <w:cs/>
        </w:rPr>
        <w:t>เมื่อกลุ่มบริษัทมีการสั่งซื้อสินค้าจนบรรลุเป้าหมายที่กำหนดในข้อตกลงการค้า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ซึ่งจะ</w:t>
      </w:r>
      <w:r w:rsidR="00920A9B" w:rsidRPr="00920A9B">
        <w:rPr>
          <w:rFonts w:ascii="Angsana New" w:hAnsi="Angsana New" w:cs="Angsana New" w:hint="cs"/>
          <w:sz w:val="30"/>
          <w:szCs w:val="30"/>
          <w:cs/>
        </w:rPr>
        <w:t>ถูก</w:t>
      </w:r>
      <w:r>
        <w:rPr>
          <w:rFonts w:ascii="Angsana New" w:hAnsi="Angsana New" w:cs="Angsana New" w:hint="cs"/>
          <w:sz w:val="30"/>
          <w:szCs w:val="30"/>
          <w:cs/>
        </w:rPr>
        <w:t>หักจาก</w:t>
      </w:r>
      <w:r w:rsidR="00920A9B" w:rsidRPr="00920A9B">
        <w:rPr>
          <w:rFonts w:ascii="Angsana New" w:hAnsi="Angsana New" w:cs="Angsana New" w:hint="cs"/>
          <w:sz w:val="30"/>
          <w:szCs w:val="30"/>
          <w:cs/>
        </w:rPr>
        <w:t>ต้นทุน</w:t>
      </w:r>
      <w:r>
        <w:rPr>
          <w:rFonts w:ascii="Angsana New" w:hAnsi="Angsana New" w:cs="Angsana New" w:hint="cs"/>
          <w:sz w:val="30"/>
          <w:szCs w:val="30"/>
          <w:cs/>
        </w:rPr>
        <w:t>สินค้า</w:t>
      </w:r>
      <w:r w:rsidR="00920A9B" w:rsidRPr="00920A9B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1B1E30">
        <w:rPr>
          <w:rFonts w:ascii="Angsana New" w:hAnsi="Angsana New" w:cs="Angsana New"/>
          <w:sz w:val="30"/>
          <w:szCs w:val="30"/>
        </w:rPr>
        <w:t xml:space="preserve"> </w:t>
      </w:r>
      <w:r w:rsidR="007E7C3B">
        <w:rPr>
          <w:rFonts w:ascii="Angsana New" w:hAnsi="Angsana New" w:cs="Angsana New" w:hint="cs"/>
          <w:sz w:val="30"/>
          <w:szCs w:val="30"/>
          <w:cs/>
        </w:rPr>
        <w:t>นอกเหนือจากส่วนลดการค้าจากปริมาณการซื้อ</w:t>
      </w:r>
      <w:r w:rsidR="00161E5F">
        <w:rPr>
          <w:rFonts w:ascii="Angsana New" w:hAnsi="Angsana New" w:cs="Angsana New"/>
          <w:sz w:val="30"/>
          <w:szCs w:val="30"/>
        </w:rPr>
        <w:t xml:space="preserve"> </w:t>
      </w:r>
      <w:r w:rsidR="007E7C3B">
        <w:rPr>
          <w:rFonts w:ascii="Angsana New" w:hAnsi="Angsana New" w:cs="Angsana New" w:hint="cs"/>
          <w:sz w:val="30"/>
          <w:szCs w:val="30"/>
          <w:cs/>
        </w:rPr>
        <w:t>กลุ่มบริษัทรับรู้ส่วนลดการค้าอื่นๆในกำไร</w:t>
      </w:r>
      <w:r w:rsidR="00161E5F">
        <w:rPr>
          <w:rFonts w:ascii="Angsana New" w:hAnsi="Angsana New" w:cs="Angsana New" w:hint="cs"/>
          <w:sz w:val="30"/>
          <w:szCs w:val="30"/>
          <w:cs/>
        </w:rPr>
        <w:t>หรือ</w:t>
      </w:r>
      <w:r w:rsidR="007E7C3B">
        <w:rPr>
          <w:rFonts w:ascii="Angsana New" w:hAnsi="Angsana New" w:cs="Angsana New" w:hint="cs"/>
          <w:sz w:val="30"/>
          <w:szCs w:val="30"/>
          <w:cs/>
        </w:rPr>
        <w:t>ขาดทุนเมื่อสามารถปฏิบัติตามข้อตกลงที่กำหนดในสัญญาที่กลุ่มบริษัทได้ทำไว้กับผู้ผลิตหรือตัวแทนจำหน่ายแต่ละราย</w:t>
      </w:r>
    </w:p>
    <w:p w:rsidR="0002026D" w:rsidRPr="00A53F35" w:rsidRDefault="0002026D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Theme="majorBidi" w:hAnsiTheme="majorBidi" w:cstheme="majorBidi"/>
          <w:iCs/>
        </w:rPr>
      </w:pPr>
    </w:p>
    <w:p w:rsidR="00A263B6" w:rsidRPr="002C5218" w:rsidRDefault="00A263B6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Theme="majorBidi" w:hAnsiTheme="majorBidi" w:cstheme="majorBidi"/>
          <w:iCs/>
          <w:sz w:val="30"/>
          <w:szCs w:val="30"/>
        </w:rPr>
      </w:pPr>
      <w:r w:rsidRPr="002C5218">
        <w:rPr>
          <w:rFonts w:asciiTheme="majorBidi" w:hAnsiTheme="majorBidi" w:cstheme="majorBidi"/>
          <w:iCs/>
          <w:sz w:val="30"/>
          <w:szCs w:val="30"/>
          <w:cs/>
        </w:rPr>
        <w:t>การลงทุน</w:t>
      </w:r>
    </w:p>
    <w:p w:rsidR="00A263B6" w:rsidRPr="00A53F35" w:rsidRDefault="00A263B6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</w:rPr>
      </w:pPr>
    </w:p>
    <w:p w:rsidR="00A263B6" w:rsidRPr="002343FC" w:rsidRDefault="00A263B6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343FC">
        <w:rPr>
          <w:rFonts w:asciiTheme="majorBidi" w:hAnsiTheme="majorBidi" w:cstheme="majorBidi"/>
          <w:i/>
          <w:sz w:val="30"/>
          <w:szCs w:val="30"/>
          <w:cs/>
        </w:rPr>
        <w:t>รายได้จากการลงทุนประกอบด้วย</w:t>
      </w:r>
      <w:r w:rsidR="0075284D">
        <w:rPr>
          <w:rFonts w:asciiTheme="majorBidi" w:hAnsiTheme="majorBidi" w:cstheme="majorBidi" w:hint="cs"/>
          <w:i/>
          <w:sz w:val="30"/>
          <w:szCs w:val="30"/>
          <w:cs/>
        </w:rPr>
        <w:t xml:space="preserve">รายได้ค่าเช่า </w:t>
      </w:r>
      <w:r w:rsidRPr="002343FC">
        <w:rPr>
          <w:rFonts w:asciiTheme="majorBidi" w:hAnsiTheme="majorBidi" w:cstheme="majorBidi"/>
          <w:i/>
          <w:sz w:val="30"/>
          <w:szCs w:val="30"/>
          <w:cs/>
        </w:rPr>
        <w:t>เงินปันผลและดอกเบี้ยรับจากการลงทุนและเงินฝากธนาคาร</w:t>
      </w:r>
    </w:p>
    <w:p w:rsidR="00CF7BD3" w:rsidRPr="00A53F35" w:rsidRDefault="00CF7BD3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</w:rPr>
      </w:pPr>
    </w:p>
    <w:p w:rsidR="00CF7BD3" w:rsidRPr="002C5218" w:rsidRDefault="00CF7BD3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C5218">
        <w:rPr>
          <w:rFonts w:asciiTheme="majorBidi" w:hAnsiTheme="majorBidi" w:cstheme="majorBidi"/>
          <w:iCs/>
          <w:sz w:val="30"/>
          <w:szCs w:val="30"/>
          <w:cs/>
        </w:rPr>
        <w:t>รายได้ค่าเช่า</w:t>
      </w:r>
    </w:p>
    <w:p w:rsidR="00CF7BD3" w:rsidRPr="00933940" w:rsidRDefault="00CF7BD3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F7BD3" w:rsidRPr="0075284D" w:rsidRDefault="00CF7BD3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รายได้ค่าเช่ารับรู้ในกำไรหรือขาดทุนโ</w:t>
      </w:r>
      <w:r w:rsidR="002157F9" w:rsidRPr="002C5218">
        <w:rPr>
          <w:rFonts w:asciiTheme="majorBidi" w:hAnsiTheme="majorBidi" w:cstheme="majorBidi"/>
          <w:sz w:val="30"/>
          <w:szCs w:val="30"/>
          <w:cs/>
        </w:rPr>
        <w:t xml:space="preserve">ดยวิธีเส้นตรงตลอดอายุสัญญาเช่า </w:t>
      </w:r>
      <w:r w:rsidRPr="002C5218">
        <w:rPr>
          <w:rFonts w:asciiTheme="majorBidi" w:hAnsiTheme="majorBidi" w:cstheme="majorBidi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="00AC4FCB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3C03FF" w:rsidRDefault="003C03FF" w:rsidP="00A53F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126420" w:rsidRPr="002343FC" w:rsidRDefault="00126420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343FC">
        <w:rPr>
          <w:rFonts w:asciiTheme="majorBidi" w:hAnsiTheme="majorBidi" w:cstheme="majorBidi"/>
          <w:iCs/>
          <w:sz w:val="30"/>
          <w:szCs w:val="30"/>
          <w:cs/>
        </w:rPr>
        <w:t>เงินปันผลรับ</w:t>
      </w:r>
    </w:p>
    <w:p w:rsidR="00126420" w:rsidRPr="00A53F35" w:rsidRDefault="00126420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:rsidR="00126420" w:rsidRPr="002343FC" w:rsidRDefault="00126420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43FC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</w:t>
      </w:r>
      <w:r w:rsidR="00E809CF" w:rsidRPr="002343FC">
        <w:rPr>
          <w:rFonts w:asciiTheme="majorBidi" w:hAnsiTheme="majorBidi" w:cstheme="majorBidi"/>
          <w:sz w:val="30"/>
          <w:szCs w:val="30"/>
          <w:cs/>
        </w:rPr>
        <w:t>ผล</w:t>
      </w:r>
    </w:p>
    <w:p w:rsidR="003C03FF" w:rsidRDefault="003C03FF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A53F35" w:rsidRDefault="00A53F35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126420" w:rsidRPr="002343FC" w:rsidRDefault="00126420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343FC">
        <w:rPr>
          <w:rFonts w:asciiTheme="majorBidi" w:hAnsiTheme="majorBidi" w:cstheme="majorBidi"/>
          <w:iCs/>
          <w:sz w:val="30"/>
          <w:szCs w:val="30"/>
          <w:cs/>
        </w:rPr>
        <w:t>ดอกเบี้ยรับ</w:t>
      </w:r>
    </w:p>
    <w:p w:rsidR="00126420" w:rsidRPr="00933940" w:rsidRDefault="00126420" w:rsidP="00137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15382" w:rsidRDefault="00126420" w:rsidP="00315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43FC">
        <w:rPr>
          <w:rFonts w:asciiTheme="majorBidi" w:hAnsiTheme="majorBidi" w:cstheme="majorBidi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:rsidR="006E1732" w:rsidRDefault="006E1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27500A" w:rsidRDefault="0027500A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343F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27500A" w:rsidRDefault="0027500A" w:rsidP="0027500A">
      <w:pPr>
        <w:rPr>
          <w:rFonts w:cstheme="minorBidi"/>
          <w:sz w:val="30"/>
          <w:szCs w:val="30"/>
        </w:rPr>
      </w:pPr>
    </w:p>
    <w:p w:rsidR="0027500A" w:rsidRDefault="0027500A" w:rsidP="002750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27939">
        <w:rPr>
          <w:rFonts w:ascii="Angsana New" w:hAnsi="Angsana New" w:cs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927939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927939">
        <w:rPr>
          <w:rFonts w:ascii="Angsana New" w:hAnsi="Angsana New" w:cs="Angsana New"/>
          <w:sz w:val="30"/>
          <w:szCs w:val="30"/>
          <w:cs/>
        </w:rPr>
        <w:t xml:space="preserve"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27500A" w:rsidRPr="00933940" w:rsidRDefault="0027500A" w:rsidP="0027500A">
      <w:pPr>
        <w:rPr>
          <w:rFonts w:cstheme="minorBidi"/>
          <w:sz w:val="30"/>
          <w:szCs w:val="30"/>
          <w:cs/>
          <w:lang w:val="th-TH"/>
        </w:rPr>
      </w:pPr>
    </w:p>
    <w:p w:rsidR="00126420" w:rsidRPr="002C5218" w:rsidRDefault="00126420" w:rsidP="00146EC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สัญญาเช่าดำเนินงาน </w:t>
      </w:r>
    </w:p>
    <w:p w:rsidR="00126420" w:rsidRPr="002C5218" w:rsidRDefault="00126420" w:rsidP="00126420">
      <w:pPr>
        <w:rPr>
          <w:rFonts w:asciiTheme="majorBidi" w:eastAsia="Calibri" w:hAnsiTheme="majorBidi" w:cstheme="majorBidi"/>
          <w:sz w:val="28"/>
          <w:szCs w:val="28"/>
        </w:rPr>
      </w:pPr>
    </w:p>
    <w:p w:rsidR="001F005D" w:rsidRPr="002C5218" w:rsidRDefault="00126420" w:rsidP="00DC553D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5218">
        <w:rPr>
          <w:rFonts w:asciiTheme="majorBidi" w:eastAsia="Calibr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</w:t>
      </w:r>
      <w:r w:rsidR="00DC553D" w:rsidRPr="002C5218">
        <w:rPr>
          <w:rFonts w:asciiTheme="majorBidi" w:eastAsia="Calibri" w:hAnsiTheme="majorBidi" w:cstheme="majorBidi"/>
          <w:sz w:val="30"/>
          <w:szCs w:val="30"/>
          <w:cs/>
        </w:rPr>
        <w:t xml:space="preserve">โดยวิธีเส้นตรงตลอดอายุสัญญาเช่า </w:t>
      </w:r>
      <w:r w:rsidR="001F005D" w:rsidRPr="002C5218">
        <w:rPr>
          <w:rFonts w:asciiTheme="majorBidi" w:eastAsia="Calibri" w:hAnsiTheme="majorBidi" w:cstheme="majorBidi"/>
          <w:sz w:val="30"/>
          <w:szCs w:val="30"/>
          <w:cs/>
        </w:rPr>
        <w:t>ประโยชน์ที่ได้รับตามสัญญาเช่า</w:t>
      </w:r>
      <w:r w:rsidR="001F005D" w:rsidRPr="002C521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F005D" w:rsidRPr="002C5218">
        <w:rPr>
          <w:rFonts w:asciiTheme="majorBidi" w:eastAsia="Calibri" w:hAnsiTheme="majorBidi" w:cstheme="majorBidi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E84EC6" w:rsidRDefault="00E84EC6" w:rsidP="001F005D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126420" w:rsidRPr="002C5218" w:rsidRDefault="00126420" w:rsidP="001F005D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5218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F047A4" w:rsidRDefault="00F047A4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:rsidR="00126420" w:rsidRDefault="00427132" w:rsidP="00343837">
      <w:pPr>
        <w:pStyle w:val="AccPolicysubhead"/>
        <w:spacing w:after="0"/>
        <w:rPr>
          <w:rFonts w:asciiTheme="majorBidi" w:eastAsia="Calibri" w:hAnsiTheme="majorBidi" w:cs="Angsana New"/>
          <w:bCs w:val="0"/>
          <w:sz w:val="30"/>
          <w:szCs w:val="30"/>
          <w:lang w:eastAsia="en-US"/>
        </w:rPr>
      </w:pPr>
      <w:r w:rsidRPr="00427132">
        <w:rPr>
          <w:rFonts w:asciiTheme="majorBidi" w:eastAsia="Calibri" w:hAnsiTheme="majorBidi" w:cs="Angsana New" w:hint="cs"/>
          <w:bCs w:val="0"/>
          <w:sz w:val="30"/>
          <w:szCs w:val="30"/>
          <w:cs/>
          <w:lang w:eastAsia="en-US"/>
        </w:rPr>
        <w:t>การประเมินว่าข้อตกลงประกอบด้วยสัญญาเช่าหรือไม่</w:t>
      </w:r>
    </w:p>
    <w:p w:rsidR="00427132" w:rsidRPr="00427132" w:rsidRDefault="00427132" w:rsidP="00427132">
      <w:pPr>
        <w:pStyle w:val="BodyText"/>
        <w:rPr>
          <w:rFonts w:cstheme="minorBidi"/>
        </w:rPr>
      </w:pPr>
    </w:p>
    <w:p w:rsidR="00126420" w:rsidRDefault="00126420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5218">
        <w:rPr>
          <w:rFonts w:asciiTheme="majorBidi" w:eastAsia="Calibri" w:hAnsiTheme="majorBidi" w:cstheme="majorBidi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</w:t>
      </w:r>
      <w:r w:rsidR="00D344F4" w:rsidRPr="002C521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eastAsia="Calibri" w:hAnsiTheme="majorBidi" w:cstheme="majorBidi"/>
          <w:sz w:val="30"/>
          <w:szCs w:val="30"/>
          <w:cs/>
        </w:rPr>
        <w:t>ถ้าการปฏิบัติตามข้อตกลงนั้นขึ้นอยู่กับการใช้</w:t>
      </w:r>
      <w:r w:rsidR="00D344F4" w:rsidRPr="002C5218">
        <w:rPr>
          <w:rFonts w:asciiTheme="majorBidi" w:eastAsia="Calibri" w:hAnsiTheme="majorBidi" w:cstheme="majorBidi"/>
          <w:sz w:val="30"/>
          <w:szCs w:val="30"/>
          <w:cs/>
        </w:rPr>
        <w:t>สินทรัพย์ที่มีลักษณะเฉพาะเจาะจง</w:t>
      </w:r>
      <w:r w:rsidRPr="002C5218">
        <w:rPr>
          <w:rFonts w:asciiTheme="majorBidi" w:eastAsia="Calibri" w:hAnsiTheme="majorBidi" w:cstheme="majorBidi"/>
          <w:sz w:val="30"/>
          <w:szCs w:val="30"/>
          <w:cs/>
        </w:rPr>
        <w:t xml:space="preserve">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3C03FF" w:rsidRDefault="003C03FF" w:rsidP="00343837">
      <w:pPr>
        <w:pStyle w:val="AccPolicysubhead"/>
        <w:spacing w:after="0"/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lang w:eastAsia="en-US"/>
        </w:rPr>
      </w:pPr>
    </w:p>
    <w:p w:rsidR="00126420" w:rsidRDefault="0075284D" w:rsidP="00343837">
      <w:pPr>
        <w:pStyle w:val="AccPolicysubhead"/>
        <w:spacing w:after="0"/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lang w:eastAsia="en-US"/>
        </w:rPr>
      </w:pPr>
      <w:r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ณ วันที่เริ่มต้นข้อตกลง หรือ</w:t>
      </w:r>
      <w:r w:rsidR="00126420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มีการประเมินข้อตกลงใหม่</w:t>
      </w:r>
      <w:r w:rsidR="00D344F4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lang w:eastAsia="en-US"/>
        </w:rPr>
        <w:t xml:space="preserve"> </w:t>
      </w:r>
      <w:r w:rsidR="00126420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กลุ่มบริษัทแยกค่าตอบแทนสำหรับสัญญาเช่า</w:t>
      </w:r>
      <w:r w:rsidR="00D344F4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lang w:eastAsia="en-US"/>
        </w:rPr>
        <w:t xml:space="preserve"> </w:t>
      </w:r>
      <w:r w:rsidR="00126420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และส่วนที่เป็นองค์ประกอบอื่นโดยใช้มูลค่ายุติธรรมเป็นเกณฑ์ในการแย</w:t>
      </w:r>
      <w:r w:rsidR="00D344F4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 xml:space="preserve">ก </w:t>
      </w:r>
      <w:r w:rsidR="00126420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หากกลุ่มบริษัทสรุปว่าเป็นสัญญาเช่าการเงิน</w:t>
      </w:r>
      <w:r w:rsidR="00D344F4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lang w:eastAsia="en-US"/>
        </w:rPr>
        <w:t xml:space="preserve"> </w:t>
      </w:r>
      <w:r w:rsidR="00126420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</w:t>
      </w:r>
      <w:r w:rsidR="00D344F4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 xml:space="preserve"> </w:t>
      </w:r>
      <w:r w:rsidR="00126420" w:rsidRPr="002C5218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หลังจากนั้นจำนวนหนี้สินจะลดลงตามจำนวนที่จ่าย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236500" w:rsidRPr="003C03FF" w:rsidRDefault="00236500" w:rsidP="003C03FF">
      <w:pPr>
        <w:rPr>
          <w:rFonts w:ascii="Angsana New" w:eastAsia="Calibri" w:hAnsi="Angsana New" w:cs="Angsana New"/>
          <w:sz w:val="30"/>
          <w:szCs w:val="30"/>
        </w:rPr>
      </w:pPr>
    </w:p>
    <w:p w:rsidR="00126420" w:rsidRPr="002C5218" w:rsidRDefault="00126420" w:rsidP="0034383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:rsidR="00126420" w:rsidRPr="002C5218" w:rsidRDefault="00126420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126420" w:rsidRPr="002C5218" w:rsidRDefault="00126420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D344F4" w:rsidRPr="002C5218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2C5218">
        <w:rPr>
          <w:rFonts w:asciiTheme="majorBidi" w:hAnsiTheme="majorBidi" w:cstheme="majorBidi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</w:t>
      </w:r>
      <w:r w:rsidR="0075284D">
        <w:rPr>
          <w:rFonts w:asciiTheme="majorBidi" w:hAnsiTheme="majorBidi" w:cstheme="majorBidi"/>
          <w:sz w:val="30"/>
          <w:szCs w:val="30"/>
          <w:cs/>
        </w:rPr>
        <w:t>ี่เกี่ยวข้องในการรวมธุรกิจ หรือ</w:t>
      </w:r>
      <w:r w:rsidRPr="002C5218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:rsidR="00E84EC6" w:rsidRDefault="00E84EC6" w:rsidP="00126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B6ECF" w:rsidRDefault="00126420" w:rsidP="003C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</w:t>
      </w:r>
      <w:r w:rsidR="00D32B78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</w:t>
      </w:r>
      <w:r w:rsidR="00D32B78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32B78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  <w:r w:rsidRPr="002C5218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:rsidR="003C17EB" w:rsidRDefault="003C17EB" w:rsidP="003C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26420" w:rsidRPr="002C5218" w:rsidRDefault="00126420" w:rsidP="001C37E3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D32B78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  <w:r w:rsidR="00D32B78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</w:t>
      </w:r>
      <w:r w:rsidR="00D32B78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:rsidR="00126420" w:rsidRPr="00AB0A18" w:rsidRDefault="00126420" w:rsidP="00BE7A19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126420" w:rsidRDefault="00452DFF" w:rsidP="00BE7A19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การวัดม</w:t>
      </w:r>
      <w:r w:rsidR="00692AE6" w:rsidRPr="002C5218">
        <w:rPr>
          <w:rFonts w:asciiTheme="majorBidi" w:hAnsiTheme="majorBidi" w:cstheme="majorBidi"/>
          <w:sz w:val="30"/>
          <w:szCs w:val="30"/>
          <w:cs/>
        </w:rPr>
        <w:t>ู</w:t>
      </w:r>
      <w:r w:rsidR="00126420" w:rsidRPr="002C5218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343837" w:rsidRPr="002C5218">
        <w:rPr>
          <w:rFonts w:asciiTheme="majorBidi" w:hAnsiTheme="majorBidi" w:cstheme="majorBidi"/>
          <w:sz w:val="30"/>
          <w:szCs w:val="30"/>
        </w:rPr>
        <w:t xml:space="preserve">           </w:t>
      </w:r>
      <w:r w:rsidR="00126420" w:rsidRPr="002C5218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26420" w:rsidRPr="002C5218">
        <w:rPr>
          <w:rFonts w:asciiTheme="majorBidi" w:hAnsiTheme="majorBidi" w:cstheme="majorBidi"/>
          <w:sz w:val="30"/>
          <w:szCs w:val="30"/>
        </w:rPr>
        <w:t xml:space="preserve"> </w:t>
      </w:r>
    </w:p>
    <w:p w:rsidR="00137991" w:rsidRPr="00AB0A18" w:rsidRDefault="00137991" w:rsidP="00BE7A19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2F6948" w:rsidRDefault="002F6948" w:rsidP="00BE7A19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6432AD">
        <w:rPr>
          <w:rFonts w:ascii="Angsana New" w:hAnsi="Angsana New" w:cs="Angsana New"/>
          <w:sz w:val="30"/>
          <w:szCs w:val="30"/>
          <w:cs/>
        </w:rPr>
        <w:t>ภาษีเงิน</w:t>
      </w:r>
      <w:r w:rsidRPr="00BA249C">
        <w:rPr>
          <w:rFonts w:ascii="Angsana New" w:hAnsi="Angsana New" w:cs="Angsana New"/>
          <w:sz w:val="30"/>
          <w:szCs w:val="30"/>
          <w:cs/>
        </w:rPr>
        <w:t>ได้รอการตัดบัญชี</w:t>
      </w:r>
      <w:r w:rsidRPr="00BA249C">
        <w:rPr>
          <w:rFonts w:ascii="Angsana New" w:hAnsi="Angsana New" w:cs="Angsana New" w:hint="cs"/>
          <w:sz w:val="30"/>
          <w:szCs w:val="30"/>
          <w:cs/>
        </w:rPr>
        <w:t>วัดมูลค่าโดย</w:t>
      </w:r>
      <w:r w:rsidRPr="00BA249C">
        <w:rPr>
          <w:rFonts w:ascii="Angsana New" w:hAnsi="Angsana New" w:cs="Angsana New"/>
          <w:sz w:val="30"/>
          <w:szCs w:val="30"/>
          <w:cs/>
        </w:rPr>
        <w:t>ใช้อัตราภาษี</w:t>
      </w:r>
      <w:r w:rsidRPr="00BA249C">
        <w:rPr>
          <w:rFonts w:ascii="Angsana New" w:hAnsi="Angsana New" w:cs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</w:t>
      </w:r>
      <w:r w:rsidRPr="006432AD">
        <w:rPr>
          <w:rFonts w:ascii="Angsana New" w:hAnsi="Angsana New" w:cs="Angsana New" w:hint="cs"/>
          <w:sz w:val="30"/>
          <w:szCs w:val="30"/>
          <w:cs/>
        </w:rPr>
        <w:t>ที่คาดว่ามีผลบังคับใช้ ณ วันที่รายงาน</w:t>
      </w:r>
    </w:p>
    <w:p w:rsidR="003C03FF" w:rsidRDefault="003C03FF" w:rsidP="00293332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2F6948" w:rsidRPr="00427132" w:rsidRDefault="002F6948" w:rsidP="00293332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6948">
        <w:rPr>
          <w:rFonts w:ascii="Angsana New" w:hAnsi="Angsana New" w:cs="Angsana New" w:hint="cs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</w:t>
      </w:r>
      <w:r w:rsidR="00211092">
        <w:rPr>
          <w:rFonts w:ascii="Angsana New" w:hAnsi="Angsana New" w:cs="Angsana New" w:hint="cs"/>
          <w:sz w:val="30"/>
          <w:szCs w:val="30"/>
          <w:cs/>
        </w:rPr>
        <w:t xml:space="preserve">ด้รอการตัดบัญชี </w:t>
      </w:r>
      <w:r w:rsidR="006B4F2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F6948">
        <w:rPr>
          <w:rFonts w:ascii="Angsana New" w:hAnsi="Angsana New" w:cs="Angsana New" w:hint="cs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211092">
        <w:rPr>
          <w:rFonts w:ascii="Angsana New" w:hAnsi="Angsana New" w:cs="Angsana New" w:hint="cs"/>
          <w:sz w:val="30"/>
          <w:szCs w:val="30"/>
          <w:cs/>
        </w:rPr>
        <w:t xml:space="preserve">มขึ้น และมีดอกเบี้ยที่ต้องชำระ </w:t>
      </w:r>
      <w:r w:rsidRPr="002F6948">
        <w:rPr>
          <w:rFonts w:ascii="Angsana New" w:hAnsi="Angsana New" w:cs="Angsana New" w:hint="cs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proofErr w:type="spellStart"/>
      <w:r w:rsidRPr="002F6948">
        <w:rPr>
          <w:rFonts w:ascii="Angsana New" w:hAnsi="Angsana New" w:cs="Angsana New" w:hint="cs"/>
          <w:sz w:val="30"/>
          <w:szCs w:val="30"/>
          <w:cs/>
        </w:rPr>
        <w:t>กฏหมาย</w:t>
      </w:r>
      <w:proofErr w:type="spellEnd"/>
      <w:r w:rsidRPr="002F6948">
        <w:rPr>
          <w:rFonts w:ascii="Angsana New" w:hAnsi="Angsana New" w:cs="Angsana New" w:hint="cs"/>
          <w:sz w:val="30"/>
          <w:szCs w:val="30"/>
          <w:cs/>
        </w:rPr>
        <w:t>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</w:t>
      </w:r>
      <w:r w:rsidR="00211092">
        <w:rPr>
          <w:rFonts w:ascii="Angsana New" w:hAnsi="Angsana New" w:cs="Angsana New" w:hint="cs"/>
          <w:sz w:val="30"/>
          <w:szCs w:val="30"/>
          <w:cs/>
        </w:rPr>
        <w:t xml:space="preserve">สินใจเกี่ยวกับเหตุการณ์ในอนาคต </w:t>
      </w:r>
      <w:r w:rsidRPr="002F6948">
        <w:rPr>
          <w:rFonts w:ascii="Angsana New" w:hAnsi="Angsana New" w:cs="Angsana New" w:hint="cs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</w:t>
      </w:r>
      <w:r w:rsidR="00703590">
        <w:rPr>
          <w:rFonts w:ascii="Angsana New" w:hAnsi="Angsana New" w:cs="Angsana New" w:hint="cs"/>
          <w:sz w:val="30"/>
          <w:szCs w:val="30"/>
          <w:cs/>
        </w:rPr>
        <w:t>องภาษีเงินได้ค้างจ่ายที่มีอยู่</w:t>
      </w:r>
      <w:r w:rsidR="00703590">
        <w:rPr>
          <w:rFonts w:ascii="Angsana New" w:hAnsi="Angsana New" w:cs="Angsana New"/>
          <w:sz w:val="30"/>
          <w:szCs w:val="30"/>
        </w:rPr>
        <w:br/>
      </w:r>
      <w:r w:rsidRPr="002F6948">
        <w:rPr>
          <w:rFonts w:ascii="Angsana New" w:hAnsi="Angsana New" w:cs="Angsana New" w:hint="cs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93332" w:rsidRDefault="00293332" w:rsidP="002F694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A53F35" w:rsidRPr="00AB0A18" w:rsidRDefault="00A53F35" w:rsidP="002F694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640757" w:rsidRPr="002C5218" w:rsidRDefault="00126420" w:rsidP="002F694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AB0A18">
        <w:rPr>
          <w:rFonts w:asciiTheme="majorBidi" w:hAnsiTheme="majorBidi" w:cstheme="majorBidi"/>
          <w:sz w:val="30"/>
          <w:szCs w:val="30"/>
        </w:rPr>
        <w:t xml:space="preserve">    </w:t>
      </w:r>
      <w:r w:rsidRPr="002C5218">
        <w:rPr>
          <w:rFonts w:asciiTheme="majorBidi" w:hAnsiTheme="majorBidi" w:cstheme="majorBidi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="00D32B78" w:rsidRPr="002C5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640757" w:rsidRPr="00AB0A18" w:rsidRDefault="00640757" w:rsidP="00A53F3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26420" w:rsidRDefault="00126420" w:rsidP="00343837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904C75">
        <w:rPr>
          <w:rFonts w:asciiTheme="majorBidi" w:hAnsiTheme="majorBidi" w:cstheme="majorBidi"/>
          <w:sz w:val="30"/>
          <w:szCs w:val="30"/>
          <w:cs/>
        </w:rPr>
        <w:t>ื่อมีความเป็นไป</w:t>
      </w:r>
      <w:r w:rsidR="00904C75" w:rsidRPr="00604DA3">
        <w:rPr>
          <w:rFonts w:asciiTheme="majorBidi" w:hAnsiTheme="majorBidi" w:cstheme="majorBidi"/>
          <w:sz w:val="30"/>
          <w:szCs w:val="30"/>
          <w:cs/>
        </w:rPr>
        <w:t>ได้ค่อนข้างแน่</w:t>
      </w:r>
      <w:r w:rsidRPr="00604DA3">
        <w:rPr>
          <w:rFonts w:asciiTheme="majorBidi" w:hAnsiTheme="majorBidi" w:cstheme="majorBidi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D32B78" w:rsidRPr="00604D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4C75" w:rsidRPr="00604DA3">
        <w:rPr>
          <w:rFonts w:ascii="Angsana New" w:hAnsi="Angsana New" w:cs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604DA3">
        <w:rPr>
          <w:rFonts w:asciiTheme="majorBidi" w:hAnsiTheme="majorBidi" w:cstheme="majorBidi"/>
          <w:sz w:val="30"/>
          <w:szCs w:val="30"/>
          <w:cs/>
        </w:rPr>
        <w:t>สินทรัพย์ภาษีเงิน</w:t>
      </w:r>
      <w:r w:rsidRPr="002C5218">
        <w:rPr>
          <w:rFonts w:asciiTheme="majorBidi" w:hAnsiTheme="majorBidi" w:cstheme="majorBidi"/>
          <w:sz w:val="30"/>
          <w:szCs w:val="30"/>
          <w:cs/>
        </w:rPr>
        <w:t>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3C17EB" w:rsidRPr="003C17EB" w:rsidRDefault="003C17EB" w:rsidP="00A53F3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:rsidR="006D7EA3" w:rsidRPr="002C5218" w:rsidRDefault="006D7EA3" w:rsidP="00343837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:rsidR="006D7EA3" w:rsidRPr="003C17EB" w:rsidRDefault="006D7EA3" w:rsidP="00A53F3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A33F1" w:rsidRPr="002C5218" w:rsidRDefault="008A33F1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0"/>
          <w:tab w:val="center" w:pos="360"/>
          <w:tab w:val="center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ab/>
      </w:r>
      <w:r w:rsidR="00016187" w:rsidRPr="002C521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7EA3" w:rsidRPr="002C5218">
        <w:rPr>
          <w:rFonts w:asciiTheme="majorBidi" w:hAnsiTheme="majorBidi" w:cstheme="majorBidi"/>
          <w:sz w:val="30"/>
          <w:szCs w:val="30"/>
          <w:cs/>
        </w:rPr>
        <w:t>แสดงกำไรต่อหุ้นขั้นพื้นฐานสำหรับหุ้นสามัญ</w:t>
      </w:r>
      <w:r w:rsidR="006D7EA3"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="006D7EA3" w:rsidRPr="002C5218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</w:t>
      </w:r>
      <w:r w:rsidR="00F03512">
        <w:rPr>
          <w:rFonts w:asciiTheme="majorBidi" w:hAnsiTheme="majorBidi" w:cstheme="majorBidi"/>
          <w:sz w:val="30"/>
          <w:szCs w:val="30"/>
          <w:cs/>
        </w:rPr>
        <w:t>องผู้ถือหุ้นสามัญของ</w:t>
      </w:r>
      <w:r w:rsidR="00434A75" w:rsidRPr="002C52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D7EA3" w:rsidRPr="002C5218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</w:t>
      </w:r>
      <w:r w:rsidR="00CA19C7" w:rsidRPr="002C5218">
        <w:rPr>
          <w:rFonts w:asciiTheme="majorBidi" w:hAnsiTheme="majorBidi" w:cstheme="majorBidi"/>
          <w:sz w:val="30"/>
          <w:szCs w:val="30"/>
          <w:cs/>
        </w:rPr>
        <w:t>่วงน้ำหนักที่ออกจำหน่ายระหว่างปี</w:t>
      </w:r>
      <w:r w:rsidR="00434A75" w:rsidRPr="002C5218">
        <w:rPr>
          <w:rFonts w:asciiTheme="majorBidi" w:hAnsiTheme="majorBidi" w:cstheme="majorBidi"/>
          <w:sz w:val="30"/>
          <w:szCs w:val="30"/>
          <w:cs/>
        </w:rPr>
        <w:t>ปรับปรุงด้วย</w:t>
      </w:r>
      <w:r w:rsidR="006D7EA3" w:rsidRPr="002C5218">
        <w:rPr>
          <w:rFonts w:asciiTheme="majorBidi" w:hAnsiTheme="majorBidi" w:cstheme="majorBidi"/>
          <w:sz w:val="30"/>
          <w:szCs w:val="30"/>
          <w:cs/>
        </w:rPr>
        <w:t>จำนวนหุ้นสามัญที่ซื้อคืน</w:t>
      </w:r>
      <w:r w:rsidR="006D7EA3" w:rsidRPr="002C5218">
        <w:rPr>
          <w:rFonts w:asciiTheme="majorBidi" w:hAnsiTheme="majorBidi" w:cstheme="majorBidi"/>
          <w:sz w:val="30"/>
          <w:szCs w:val="30"/>
        </w:rPr>
        <w:t xml:space="preserve"> </w:t>
      </w:r>
    </w:p>
    <w:p w:rsidR="008A33F1" w:rsidRPr="003C17EB" w:rsidRDefault="008A33F1" w:rsidP="00A53F3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D7EA3" w:rsidRPr="002C5218" w:rsidRDefault="00CA19C7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0"/>
          <w:tab w:val="decimal" w:pos="450"/>
          <w:tab w:val="decimal" w:pos="540"/>
          <w:tab w:val="center" w:pos="720"/>
        </w:tabs>
        <w:autoSpaceDE w:val="0"/>
        <w:autoSpaceDN w:val="0"/>
        <w:adjustRightInd w:val="0"/>
        <w:spacing w:line="240" w:lineRule="auto"/>
        <w:ind w:left="630" w:hanging="63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2B1BC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ถ</w:t>
      </w:r>
      <w:r w:rsidRPr="002C52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)</w:t>
      </w:r>
      <w:r w:rsidR="009E2660" w:rsidRPr="002C521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</w:r>
      <w:r w:rsidR="008A33F1" w:rsidRPr="002C521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D7EA3" w:rsidRPr="002C521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6D7EA3" w:rsidRPr="003C17EB" w:rsidRDefault="006D7EA3" w:rsidP="00A53F3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D7EA3" w:rsidRDefault="006D7EA3" w:rsidP="002F694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A53F35" w:rsidRPr="00A53F35" w:rsidRDefault="00A53F35" w:rsidP="002F694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93332" w:rsidRPr="00211092" w:rsidRDefault="00293332" w:rsidP="00901648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cs="Arial"/>
          <w:u w:val="none"/>
          <w:cs/>
          <w:lang w:val="th-TH"/>
        </w:rPr>
      </w:pPr>
      <w:r w:rsidRPr="00211092">
        <w:rPr>
          <w:rFonts w:cs="Angsana New"/>
          <w:szCs w:val="30"/>
          <w:u w:val="none"/>
          <w:cs/>
          <w:lang w:val="th-TH"/>
        </w:rPr>
        <w:t>การซื้อ</w:t>
      </w:r>
      <w:r w:rsidRPr="00211092">
        <w:rPr>
          <w:rFonts w:cs="Angsana New" w:hint="cs"/>
          <w:szCs w:val="30"/>
          <w:u w:val="none"/>
          <w:cs/>
          <w:lang w:val="th-TH"/>
        </w:rPr>
        <w:t>และจำหน่าย</w:t>
      </w:r>
      <w:r w:rsidRPr="00211092">
        <w:rPr>
          <w:rFonts w:cs="Angsana New"/>
          <w:szCs w:val="30"/>
          <w:u w:val="none"/>
          <w:cs/>
          <w:lang w:val="th-TH"/>
        </w:rPr>
        <w:t>บริษัทย่อยและส่วนได้เสียที่ไม่มีอำนาจควบคุม</w:t>
      </w:r>
    </w:p>
    <w:p w:rsidR="00293332" w:rsidRPr="00A53F35" w:rsidRDefault="00293332" w:rsidP="00293332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:rsidR="00293332" w:rsidRPr="00211092" w:rsidRDefault="00293332" w:rsidP="00293332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211092">
        <w:rPr>
          <w:rFonts w:ascii="Angsana New" w:hAnsi="Angsana New" w:hint="cs"/>
          <w:i/>
          <w:iCs/>
          <w:sz w:val="30"/>
          <w:szCs w:val="30"/>
          <w:cs/>
        </w:rPr>
        <w:t>การซื้อบริษัทย่อย</w:t>
      </w:r>
      <w:r w:rsidRPr="00211092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293332" w:rsidRPr="00A53F35" w:rsidRDefault="00293332" w:rsidP="0029333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93332" w:rsidRPr="00211092" w:rsidRDefault="00293332" w:rsidP="0029333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11092">
        <w:rPr>
          <w:rFonts w:asciiTheme="majorBidi" w:hAnsiTheme="majorBidi" w:cstheme="majorBidi"/>
          <w:b/>
          <w:sz w:val="30"/>
          <w:szCs w:val="30"/>
          <w:cs/>
        </w:rPr>
        <w:t xml:space="preserve">เมื่อวันที่ </w:t>
      </w:r>
      <w:r w:rsidRPr="00211092">
        <w:rPr>
          <w:rFonts w:asciiTheme="majorBidi" w:hAnsiTheme="majorBidi" w:cstheme="majorBidi"/>
          <w:bCs/>
          <w:sz w:val="30"/>
          <w:szCs w:val="30"/>
        </w:rPr>
        <w:t>29</w:t>
      </w:r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กันยายน </w:t>
      </w:r>
      <w:r w:rsidRPr="00211092">
        <w:rPr>
          <w:rFonts w:asciiTheme="majorBidi" w:hAnsiTheme="majorBidi" w:cstheme="majorBidi"/>
          <w:bCs/>
          <w:sz w:val="30"/>
          <w:szCs w:val="30"/>
        </w:rPr>
        <w:t>2560</w:t>
      </w:r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11092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proofErr w:type="spellStart"/>
      <w:r w:rsidRPr="00211092">
        <w:rPr>
          <w:rFonts w:asciiTheme="majorBidi" w:hAnsiTheme="majorBidi" w:cstheme="majorBidi"/>
          <w:b/>
          <w:sz w:val="30"/>
          <w:szCs w:val="30"/>
          <w:cs/>
        </w:rPr>
        <w:t>เมพ</w:t>
      </w:r>
      <w:proofErr w:type="spellEnd"/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proofErr w:type="spellStart"/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>คอร์ปอเรชั่น</w:t>
      </w:r>
      <w:proofErr w:type="spellEnd"/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>จำกัด</w:t>
      </w:r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>ซึ่งเป็นบริษัทย่อยทางอ้อมของกลุ่มบริษัทได้มาซึ่งอำนาจควบคุมในบ</w:t>
      </w:r>
      <w:r w:rsidRPr="00211092">
        <w:rPr>
          <w:rFonts w:asciiTheme="majorBidi" w:hAnsiTheme="majorBidi" w:cstheme="majorBidi"/>
          <w:b/>
          <w:sz w:val="30"/>
          <w:szCs w:val="30"/>
          <w:cs/>
        </w:rPr>
        <w:t>ริษัท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proofErr w:type="spellStart"/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>ไฮเท็ค</w:t>
      </w:r>
      <w:r w:rsidR="006B4F23" w:rsidRPr="00211092">
        <w:rPr>
          <w:rFonts w:asciiTheme="majorBidi" w:hAnsiTheme="majorBidi" w:cstheme="majorBidi" w:hint="cs"/>
          <w:b/>
          <w:sz w:val="30"/>
          <w:szCs w:val="30"/>
          <w:cs/>
        </w:rPr>
        <w:t>ซ์</w:t>
      </w:r>
      <w:proofErr w:type="spellEnd"/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 อินเตอร์</w:t>
      </w:r>
      <w:proofErr w:type="spellStart"/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>แอคทีฟ</w:t>
      </w:r>
      <w:proofErr w:type="spellEnd"/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11092">
        <w:rPr>
          <w:rFonts w:asciiTheme="majorBidi" w:hAnsiTheme="majorBidi" w:cstheme="majorBidi"/>
          <w:b/>
          <w:sz w:val="30"/>
          <w:szCs w:val="30"/>
          <w:cs/>
        </w:rPr>
        <w:t>จำกัด</w:t>
      </w:r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11092">
        <w:rPr>
          <w:rFonts w:asciiTheme="majorBidi" w:hAnsiTheme="majorBidi" w:cstheme="majorBidi"/>
          <w:b/>
          <w:sz w:val="30"/>
          <w:szCs w:val="30"/>
          <w:cs/>
        </w:rPr>
        <w:t>ซึ่ง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ดำเนินธุรกิจจัดจำหน่ายสินค้าและบริการเกี่ยวกับหนังสืออิเล็กทรอนิกส์และสินค้าอื่นที่เกี่ยวข้อง โดยการซื้อหุ้นสามัญและสิทธิออกเสียงจากผู้ถือหุ้นเดิมจำนวน </w:t>
      </w:r>
      <w:r w:rsidRPr="00211092">
        <w:rPr>
          <w:rFonts w:asciiTheme="majorBidi" w:hAnsiTheme="majorBidi" w:cstheme="majorBidi"/>
          <w:bCs/>
          <w:sz w:val="30"/>
          <w:szCs w:val="30"/>
        </w:rPr>
        <w:t>27,000</w:t>
      </w:r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หุ้น </w:t>
      </w:r>
      <w:r w:rsidRPr="00211092">
        <w:rPr>
          <w:rFonts w:asciiTheme="majorBidi" w:hAnsiTheme="majorBidi" w:cstheme="majorBidi"/>
          <w:bCs/>
          <w:sz w:val="30"/>
          <w:szCs w:val="30"/>
        </w:rPr>
        <w:t>(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จำนวนหุ้นจดทะเบียนทั้งหมด </w:t>
      </w:r>
      <w:r w:rsidRPr="00211092">
        <w:rPr>
          <w:rFonts w:asciiTheme="majorBidi" w:hAnsiTheme="majorBidi" w:cstheme="majorBidi"/>
          <w:bCs/>
          <w:sz w:val="30"/>
          <w:szCs w:val="30"/>
        </w:rPr>
        <w:t>36,000</w:t>
      </w:r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>หุ้น</w:t>
      </w:r>
      <w:r w:rsidRPr="00211092">
        <w:rPr>
          <w:rFonts w:asciiTheme="majorBidi" w:hAnsiTheme="majorBidi" w:cstheme="majorBidi"/>
          <w:bCs/>
          <w:sz w:val="30"/>
          <w:szCs w:val="30"/>
        </w:rPr>
        <w:t>)</w:t>
      </w:r>
      <w:r w:rsidRPr="0021109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โดยชำระเงินเป็นเงินสดจำนวน </w:t>
      </w:r>
      <w:r w:rsidRPr="00211092">
        <w:rPr>
          <w:rFonts w:asciiTheme="majorBidi" w:hAnsiTheme="majorBidi" w:cstheme="majorBidi"/>
          <w:bCs/>
          <w:sz w:val="30"/>
          <w:szCs w:val="30"/>
        </w:rPr>
        <w:t>6.25</w:t>
      </w:r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ล้านบาท ทำให้กลุ่มบริษัทมีส่วนได้เสียในบริษัท </w:t>
      </w:r>
      <w:proofErr w:type="spellStart"/>
      <w:r w:rsidR="006B4F23" w:rsidRPr="00211092">
        <w:rPr>
          <w:rFonts w:asciiTheme="majorBidi" w:hAnsiTheme="majorBidi" w:cstheme="majorBidi" w:hint="cs"/>
          <w:b/>
          <w:sz w:val="30"/>
          <w:szCs w:val="30"/>
          <w:cs/>
        </w:rPr>
        <w:t>ไฮเท็คซ์</w:t>
      </w:r>
      <w:proofErr w:type="spellEnd"/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 อินเตอร์</w:t>
      </w:r>
      <w:proofErr w:type="spellStart"/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>แอคทีฟ</w:t>
      </w:r>
      <w:proofErr w:type="spellEnd"/>
      <w:r w:rsidRPr="0021109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11092">
        <w:rPr>
          <w:rFonts w:asciiTheme="majorBidi" w:hAnsiTheme="majorBidi" w:cstheme="majorBidi"/>
          <w:b/>
          <w:sz w:val="30"/>
          <w:szCs w:val="30"/>
          <w:cs/>
        </w:rPr>
        <w:t>จำกัด</w:t>
      </w:r>
      <w:r w:rsidRPr="00211092">
        <w:rPr>
          <w:rFonts w:asciiTheme="majorBidi" w:hAnsiTheme="majorBidi" w:cstheme="majorBidi" w:hint="cs"/>
          <w:b/>
          <w:sz w:val="30"/>
          <w:szCs w:val="30"/>
          <w:cs/>
        </w:rPr>
        <w:t xml:space="preserve"> คิดเป็นสัดส่วนการถือหุ้นร้อยละ 75 ของทุนจดทะเบียนทั้งหมด</w:t>
      </w:r>
    </w:p>
    <w:p w:rsidR="002A2A61" w:rsidRDefault="002A2A61" w:rsidP="002A2A6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11092">
        <w:rPr>
          <w:rFonts w:ascii="Angsana New" w:hAnsi="Angsana New" w:cs="Angsana New"/>
          <w:sz w:val="30"/>
          <w:szCs w:val="30"/>
          <w:cs/>
        </w:rPr>
        <w:t>การมีอำนาจควบคุมในบริษัท</w:t>
      </w:r>
      <w:r w:rsidRPr="00211092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6B4F23" w:rsidRPr="00211092">
        <w:rPr>
          <w:rFonts w:asciiTheme="majorBidi" w:hAnsiTheme="majorBidi" w:cstheme="majorBidi" w:hint="cs"/>
          <w:b/>
          <w:sz w:val="30"/>
          <w:szCs w:val="30"/>
          <w:cs/>
        </w:rPr>
        <w:t>ไฮเท็คซ์</w:t>
      </w:r>
      <w:proofErr w:type="spellEnd"/>
      <w:r w:rsidRPr="00211092">
        <w:rPr>
          <w:rFonts w:ascii="Angsana New" w:hAnsi="Angsana New" w:cs="Angsana New" w:hint="cs"/>
          <w:sz w:val="30"/>
          <w:szCs w:val="30"/>
          <w:cs/>
        </w:rPr>
        <w:t xml:space="preserve"> อินเตอร์</w:t>
      </w:r>
      <w:proofErr w:type="spellStart"/>
      <w:r w:rsidRPr="00211092">
        <w:rPr>
          <w:rFonts w:ascii="Angsana New" w:hAnsi="Angsana New" w:cs="Angsana New" w:hint="cs"/>
          <w:sz w:val="30"/>
          <w:szCs w:val="30"/>
          <w:cs/>
        </w:rPr>
        <w:t>แอคทีฟ</w:t>
      </w:r>
      <w:proofErr w:type="spellEnd"/>
      <w:r w:rsidRPr="00211092">
        <w:rPr>
          <w:rFonts w:ascii="Angsana New" w:hAnsi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จำกัด</w:t>
      </w:r>
      <w:r w:rsidRPr="00211092">
        <w:rPr>
          <w:rFonts w:ascii="Angsana New" w:hAnsi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 xml:space="preserve">จะทำให้กลุ่มบริษัทมีความแข็งแกร่งในการดำเนินธุรกิจหนังสืออิเล็กทรอนิกส์ </w:t>
      </w:r>
      <w:r w:rsidRPr="00211092">
        <w:rPr>
          <w:rFonts w:ascii="Angsana New" w:hAnsi="Angsana New"/>
          <w:sz w:val="30"/>
          <w:szCs w:val="30"/>
        </w:rPr>
        <w:t xml:space="preserve">(e-book) </w:t>
      </w:r>
      <w:r w:rsidRPr="00211092">
        <w:rPr>
          <w:rFonts w:ascii="Angsana New" w:hAnsi="Angsana New" w:cs="Angsana New" w:hint="cs"/>
          <w:sz w:val="30"/>
          <w:szCs w:val="30"/>
          <w:cs/>
        </w:rPr>
        <w:t xml:space="preserve">รวมถึงอุปกรณ์อ่านหนังสืออิเล็กทรอนิกส์ </w:t>
      </w:r>
      <w:r w:rsidRPr="00211092">
        <w:rPr>
          <w:rFonts w:ascii="Angsana New" w:hAnsi="Angsana New"/>
          <w:sz w:val="30"/>
          <w:szCs w:val="30"/>
        </w:rPr>
        <w:t xml:space="preserve">(e-reader) </w:t>
      </w:r>
      <w:r w:rsidRPr="00211092">
        <w:rPr>
          <w:rFonts w:ascii="Angsana New" w:hAnsi="Angsana New" w:cs="Angsana New" w:hint="cs"/>
          <w:sz w:val="30"/>
          <w:szCs w:val="30"/>
          <w:cs/>
        </w:rPr>
        <w:t>โดยใช้ทักษะและความชำนาญของ</w:t>
      </w:r>
      <w:r w:rsidRPr="00211092">
        <w:rPr>
          <w:rFonts w:ascii="Angsana New" w:hAnsi="Angsana New" w:cs="Angsana New"/>
          <w:sz w:val="30"/>
          <w:szCs w:val="30"/>
          <w:cs/>
        </w:rPr>
        <w:t>บริษัท</w:t>
      </w:r>
      <w:r w:rsidRPr="00211092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211092">
        <w:rPr>
          <w:rFonts w:ascii="Angsana New" w:hAnsi="Angsana New" w:cs="Angsana New" w:hint="cs"/>
          <w:sz w:val="30"/>
          <w:szCs w:val="30"/>
          <w:cs/>
        </w:rPr>
        <w:t>ไฮเท็ค</w:t>
      </w:r>
      <w:proofErr w:type="spellEnd"/>
      <w:r w:rsidRPr="00211092">
        <w:rPr>
          <w:rFonts w:ascii="Angsana New" w:hAnsi="Angsana New" w:cs="Angsana New" w:hint="cs"/>
          <w:sz w:val="30"/>
          <w:szCs w:val="30"/>
          <w:cs/>
        </w:rPr>
        <w:t xml:space="preserve"> อินเตอร์</w:t>
      </w:r>
      <w:proofErr w:type="spellStart"/>
      <w:r w:rsidRPr="00211092">
        <w:rPr>
          <w:rFonts w:ascii="Angsana New" w:hAnsi="Angsana New" w:cs="Angsana New" w:hint="cs"/>
          <w:sz w:val="30"/>
          <w:szCs w:val="30"/>
          <w:cs/>
        </w:rPr>
        <w:t>แอคทีฟ</w:t>
      </w:r>
      <w:proofErr w:type="spellEnd"/>
      <w:r w:rsidRPr="00211092">
        <w:rPr>
          <w:rFonts w:ascii="Angsana New" w:hAnsi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จำกัด</w:t>
      </w:r>
      <w:r w:rsidRPr="00211092">
        <w:rPr>
          <w:rFonts w:ascii="Angsana New" w:hAnsi="Angsana New" w:cs="Angsana New" w:hint="cs"/>
          <w:sz w:val="30"/>
          <w:szCs w:val="30"/>
          <w:cs/>
        </w:rPr>
        <w:t xml:space="preserve"> อีกทั้งยังเป็นการสร้างโอกาสในการเข้าถึงลูกค้ากลุ่มใหม่และขยายตลาดการขายในธุรกิจอุปกรณ์อ่านหนังสืออิเล็กทรอนิกส์ </w:t>
      </w:r>
      <w:r w:rsidRPr="00211092">
        <w:rPr>
          <w:rFonts w:ascii="Angsana New" w:hAnsi="Angsana New"/>
          <w:sz w:val="30"/>
          <w:szCs w:val="30"/>
        </w:rPr>
        <w:t>(e-reader)</w:t>
      </w:r>
    </w:p>
    <w:p w:rsidR="00AB0A18" w:rsidRPr="00211092" w:rsidRDefault="00AB0A18" w:rsidP="002A2A6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AB0A18" w:rsidRPr="00AB0A18" w:rsidRDefault="00AB0A18" w:rsidP="00AB0A1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</w:pPr>
      <w:r w:rsidRPr="00AB0A18">
        <w:rPr>
          <w:rFonts w:ascii="Angsana New" w:hAnsi="Angsana New" w:cs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AB0A18">
        <w:rPr>
          <w:rFonts w:ascii="Angsana New" w:hAnsi="Angsana New"/>
          <w:sz w:val="30"/>
          <w:szCs w:val="30"/>
        </w:rPr>
        <w:t xml:space="preserve"> </w:t>
      </w:r>
      <w:r w:rsidRPr="00AB0A18">
        <w:rPr>
          <w:rFonts w:ascii="Angsana New" w:hAnsi="Angsana New" w:cs="Angsana New"/>
          <w:sz w:val="30"/>
          <w:szCs w:val="30"/>
          <w:cs/>
        </w:rPr>
        <w:t>ณ</w:t>
      </w:r>
      <w:r w:rsidRPr="00AB0A18">
        <w:rPr>
          <w:rFonts w:ascii="Angsana New" w:hAnsi="Angsana New"/>
          <w:sz w:val="30"/>
          <w:szCs w:val="30"/>
        </w:rPr>
        <w:t xml:space="preserve"> </w:t>
      </w:r>
      <w:r w:rsidRPr="00AB0A18">
        <w:rPr>
          <w:rFonts w:ascii="Angsana New" w:hAnsi="Angsana New" w:cs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AB0A18">
        <w:rPr>
          <w:rFonts w:ascii="Angsana New" w:hAnsi="Angsana New"/>
          <w:sz w:val="30"/>
          <w:szCs w:val="30"/>
        </w:rPr>
        <w:t xml:space="preserve">    </w:t>
      </w:r>
      <w:r w:rsidRPr="00AB0A18">
        <w:rPr>
          <w:rFonts w:ascii="Angsana New" w:hAnsi="Angsana New" w:cs="Angsana New"/>
          <w:sz w:val="30"/>
          <w:szCs w:val="30"/>
          <w:cs/>
        </w:rPr>
        <w:t>แต่ละประเภทที่สำคัญ มีดังนี้</w:t>
      </w:r>
      <w:r w:rsidRPr="00AB0A18">
        <w:rPr>
          <w:rFonts w:ascii="Angsana New" w:hAnsi="Angsana New"/>
          <w:sz w:val="30"/>
          <w:szCs w:val="30"/>
        </w:rPr>
        <w:t xml:space="preserve"> </w:t>
      </w:r>
    </w:p>
    <w:p w:rsidR="00AB0A18" w:rsidRPr="00AB0A18" w:rsidRDefault="00AB0A18" w:rsidP="00AB0A1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AB0A18" w:rsidRDefault="00AB0A18" w:rsidP="00AB0A1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0A1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288" w:type="dxa"/>
        <w:tblInd w:w="558" w:type="dxa"/>
        <w:tblLook w:val="01E0" w:firstRow="1" w:lastRow="1" w:firstColumn="1" w:lastColumn="1" w:noHBand="0" w:noVBand="0"/>
      </w:tblPr>
      <w:tblGrid>
        <w:gridCol w:w="5688"/>
        <w:gridCol w:w="327"/>
        <w:gridCol w:w="1113"/>
        <w:gridCol w:w="720"/>
        <w:gridCol w:w="1440"/>
      </w:tblGrid>
      <w:tr w:rsidR="00AB0A18" w:rsidRPr="0036460E" w:rsidTr="00560A78">
        <w:trPr>
          <w:tblHeader/>
        </w:trPr>
        <w:tc>
          <w:tcPr>
            <w:tcW w:w="5688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4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0A18" w:rsidRPr="0036460E" w:rsidTr="00560A78">
        <w:trPr>
          <w:tblHeader/>
        </w:trPr>
        <w:tc>
          <w:tcPr>
            <w:tcW w:w="5688" w:type="dxa"/>
          </w:tcPr>
          <w:p w:rsidR="00AB0A18" w:rsidRPr="0036460E" w:rsidRDefault="00AB0A18" w:rsidP="00560A7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60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46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36460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B0A18" w:rsidRPr="0036460E" w:rsidTr="00560A78">
        <w:tc>
          <w:tcPr>
            <w:tcW w:w="5688" w:type="dxa"/>
          </w:tcPr>
          <w:p w:rsidR="00AB0A18" w:rsidRPr="0036460E" w:rsidRDefault="00AB0A18" w:rsidP="00560A7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460E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36460E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3,663</w:t>
            </w:r>
          </w:p>
        </w:tc>
      </w:tr>
      <w:tr w:rsidR="00AB0A18" w:rsidRPr="0036460E" w:rsidTr="00560A78">
        <w:tc>
          <w:tcPr>
            <w:tcW w:w="5688" w:type="dxa"/>
          </w:tcPr>
          <w:p w:rsidR="00AB0A18" w:rsidRPr="0036460E" w:rsidRDefault="00AB0A18" w:rsidP="00D754D8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AB0A18" w:rsidRPr="0036460E" w:rsidTr="00560A78">
        <w:tc>
          <w:tcPr>
            <w:tcW w:w="5688" w:type="dxa"/>
          </w:tcPr>
          <w:p w:rsidR="00AB0A18" w:rsidRPr="0036460E" w:rsidRDefault="00AB0A18" w:rsidP="00560A7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  <w:r w:rsidRPr="0036460E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เช่า</w:t>
            </w:r>
            <w:r w:rsidRPr="0036460E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</w:tr>
      <w:tr w:rsidR="00AB0A18" w:rsidRPr="0036460E" w:rsidTr="00560A78">
        <w:tc>
          <w:tcPr>
            <w:tcW w:w="5688" w:type="dxa"/>
          </w:tcPr>
          <w:p w:rsidR="00AB0A18" w:rsidRPr="0036460E" w:rsidRDefault="00AB0A18" w:rsidP="00560A7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460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1,698</w:t>
            </w:r>
          </w:p>
        </w:tc>
      </w:tr>
      <w:tr w:rsidR="00AB0A18" w:rsidRPr="0036460E" w:rsidTr="00560A78">
        <w:tc>
          <w:tcPr>
            <w:tcW w:w="5688" w:type="dxa"/>
          </w:tcPr>
          <w:p w:rsidR="00AB0A18" w:rsidRPr="0036460E" w:rsidRDefault="00AB0A18" w:rsidP="00560A7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AB0A18" w:rsidRPr="0036460E" w:rsidTr="00560A78">
        <w:tc>
          <w:tcPr>
            <w:tcW w:w="5688" w:type="dxa"/>
          </w:tcPr>
          <w:p w:rsidR="00AB0A18" w:rsidRPr="0036460E" w:rsidRDefault="00AB0A18" w:rsidP="00D754D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(2,288)</w:t>
            </w:r>
          </w:p>
        </w:tc>
      </w:tr>
      <w:tr w:rsidR="00AB0A18" w:rsidRPr="0036460E" w:rsidTr="00560A78">
        <w:trPr>
          <w:trHeight w:val="370"/>
        </w:trPr>
        <w:tc>
          <w:tcPr>
            <w:tcW w:w="5688" w:type="dxa"/>
          </w:tcPr>
          <w:p w:rsidR="00AB0A18" w:rsidRPr="0036460E" w:rsidRDefault="00AB0A18" w:rsidP="00560A7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  <w:r w:rsidRPr="004D135A">
              <w:rPr>
                <w:rFonts w:cs="Angsana New"/>
                <w:bCs/>
                <w:szCs w:val="30"/>
                <w:cs/>
              </w:rPr>
              <w:t>สินทรัพย</w:t>
            </w:r>
            <w:r>
              <w:rPr>
                <w:rFonts w:cs="Angsana New" w:hint="cs"/>
                <w:bCs/>
                <w:szCs w:val="30"/>
                <w:cs/>
              </w:rPr>
              <w:t>์สุทธิที่</w:t>
            </w:r>
            <w:r w:rsidRPr="004D135A">
              <w:rPr>
                <w:rFonts w:cs="Angsana New"/>
                <w:bCs/>
                <w:szCs w:val="30"/>
                <w:cs/>
              </w:rPr>
              <w:t>ระบุได้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3,556</w:t>
            </w:r>
          </w:p>
        </w:tc>
      </w:tr>
      <w:tr w:rsidR="00AB0A18" w:rsidRPr="0009373C" w:rsidTr="00560A78">
        <w:tc>
          <w:tcPr>
            <w:tcW w:w="5688" w:type="dxa"/>
          </w:tcPr>
          <w:p w:rsidR="00AB0A18" w:rsidRPr="0009373C" w:rsidRDefault="00AB0A18" w:rsidP="00560A78">
            <w:pPr>
              <w:tabs>
                <w:tab w:val="left" w:pos="1170"/>
              </w:tabs>
              <w:rPr>
                <w:rFonts w:cs="Angsana New"/>
                <w:szCs w:val="30"/>
                <w:cs/>
              </w:rPr>
            </w:pPr>
            <w:r w:rsidRPr="008422E6">
              <w:rPr>
                <w:rFonts w:cs="Angsana New"/>
                <w:szCs w:val="30"/>
                <w:cs/>
              </w:rPr>
              <w:t xml:space="preserve">ส่วนได้เสียที่มีอำนาจควบคุมที่ได้มา </w:t>
            </w:r>
            <w:r>
              <w:rPr>
                <w:rFonts w:cs="Angsana New"/>
                <w:szCs w:val="30"/>
                <w:cs/>
              </w:rPr>
              <w:t xml:space="preserve"> </w:t>
            </w:r>
            <w:r w:rsidRPr="00E804B5">
              <w:rPr>
                <w:rFonts w:cs="Angsana New"/>
                <w:i/>
                <w:iCs/>
                <w:szCs w:val="30"/>
                <w:cs/>
              </w:rPr>
              <w:t>(ร้อยละ)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B0A18" w:rsidRPr="0009373C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AB0A18" w:rsidRPr="00D4057B" w:rsidTr="00560A78">
        <w:tc>
          <w:tcPr>
            <w:tcW w:w="5688" w:type="dxa"/>
          </w:tcPr>
          <w:p w:rsidR="00AB0A18" w:rsidRPr="00D4057B" w:rsidRDefault="00AB0A18" w:rsidP="00560A78">
            <w:pPr>
              <w:spacing w:line="380" w:lineRule="exac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สัดส่วน</w:t>
            </w:r>
            <w:r>
              <w:rPr>
                <w:rFonts w:cs="Angsana New"/>
                <w:bCs/>
                <w:szCs w:val="30"/>
                <w:cs/>
              </w:rPr>
              <w:t>สินทรัพย์</w:t>
            </w:r>
            <w:r>
              <w:rPr>
                <w:rFonts w:cs="Angsana New" w:hint="cs"/>
                <w:bCs/>
                <w:szCs w:val="30"/>
                <w:cs/>
              </w:rPr>
              <w:t>สุทธิ</w:t>
            </w:r>
            <w:r w:rsidRPr="00D4057B">
              <w:rPr>
                <w:rFonts w:cs="Angsana New"/>
                <w:bCs/>
                <w:szCs w:val="30"/>
                <w:cs/>
              </w:rPr>
              <w:t>ที่ระบุได้</w:t>
            </w:r>
            <w:r>
              <w:rPr>
                <w:rFonts w:cs="Angsana New" w:hint="cs"/>
                <w:bCs/>
                <w:szCs w:val="30"/>
                <w:cs/>
              </w:rPr>
              <w:t>ของกลุ่มบริษัท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B0A18" w:rsidRPr="00D4057B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2,667</w:t>
            </w:r>
          </w:p>
        </w:tc>
      </w:tr>
      <w:tr w:rsidR="00AB0A18" w:rsidRPr="0036460E" w:rsidTr="00560A78">
        <w:tc>
          <w:tcPr>
            <w:tcW w:w="5688" w:type="dxa"/>
          </w:tcPr>
          <w:p w:rsidR="00AB0A18" w:rsidRPr="0036460E" w:rsidRDefault="00AB0A18" w:rsidP="00560A7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60E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3,583</w:t>
            </w:r>
          </w:p>
        </w:tc>
      </w:tr>
      <w:tr w:rsidR="00AB0A18" w:rsidRPr="0036460E" w:rsidTr="00560A78">
        <w:tc>
          <w:tcPr>
            <w:tcW w:w="5688" w:type="dxa"/>
          </w:tcPr>
          <w:p w:rsidR="00AB0A18" w:rsidRPr="0036460E" w:rsidRDefault="00AB0A18" w:rsidP="00560A7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4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6,250</w:t>
            </w:r>
          </w:p>
        </w:tc>
      </w:tr>
      <w:tr w:rsidR="00AB0A18" w:rsidRPr="0009373C" w:rsidTr="00560A78">
        <w:tc>
          <w:tcPr>
            <w:tcW w:w="5688" w:type="dxa"/>
          </w:tcPr>
          <w:p w:rsidR="00AB0A18" w:rsidRPr="0009373C" w:rsidRDefault="00AB0A18" w:rsidP="00560A78">
            <w:pPr>
              <w:tabs>
                <w:tab w:val="left" w:pos="1170"/>
              </w:tabs>
              <w:rPr>
                <w:rFonts w:cs="Angsana New"/>
                <w:b/>
                <w:szCs w:val="30"/>
                <w:cs/>
              </w:rPr>
            </w:pP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B0A18" w:rsidRPr="0009373C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0A18" w:rsidRPr="00D43A6B" w:rsidTr="00560A78">
        <w:tc>
          <w:tcPr>
            <w:tcW w:w="5688" w:type="dxa"/>
          </w:tcPr>
          <w:p w:rsidR="00AB0A18" w:rsidRPr="009A57B8" w:rsidRDefault="00AB0A18" w:rsidP="00560A78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327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36460E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B0A18" w:rsidRPr="00D43A6B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3,663</w:t>
            </w:r>
          </w:p>
        </w:tc>
      </w:tr>
      <w:tr w:rsidR="00AB0A18" w:rsidRPr="00E264E9" w:rsidTr="00560A78">
        <w:tc>
          <w:tcPr>
            <w:tcW w:w="5688" w:type="dxa"/>
          </w:tcPr>
          <w:p w:rsidR="00AB0A18" w:rsidRPr="00E264E9" w:rsidRDefault="00AB0A18" w:rsidP="00560A78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4E9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327" w:type="dxa"/>
          </w:tcPr>
          <w:p w:rsidR="00AB0A18" w:rsidRPr="00E264E9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E264E9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E264E9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B0A18" w:rsidRPr="00E264E9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(6,250)</w:t>
            </w:r>
          </w:p>
        </w:tc>
      </w:tr>
      <w:tr w:rsidR="00AB0A18" w:rsidRPr="00E264E9" w:rsidTr="00560A78">
        <w:tc>
          <w:tcPr>
            <w:tcW w:w="5688" w:type="dxa"/>
          </w:tcPr>
          <w:p w:rsidR="00AB0A18" w:rsidRPr="00E264E9" w:rsidRDefault="00AB0A18" w:rsidP="00560A7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4E9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327" w:type="dxa"/>
          </w:tcPr>
          <w:p w:rsidR="00AB0A18" w:rsidRPr="00E264E9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0A18" w:rsidRPr="00E264E9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B0A18" w:rsidRPr="00E264E9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B0A18" w:rsidRPr="00E264E9" w:rsidRDefault="00AB0A1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(2,587)</w:t>
            </w:r>
          </w:p>
        </w:tc>
      </w:tr>
    </w:tbl>
    <w:p w:rsidR="002A2A61" w:rsidRDefault="002A2A61" w:rsidP="004E281B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A4E4E" w:rsidRDefault="002A4E4E" w:rsidP="00F005ED">
      <w:pPr>
        <w:pStyle w:val="BodyText2"/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2A4E4E" w:rsidSect="003C17E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2A2A61" w:rsidRPr="0036460E" w:rsidRDefault="002A2A61" w:rsidP="002A2A6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460E">
        <w:rPr>
          <w:rFonts w:ascii="Angsana New" w:hAnsi="Angsana New" w:cs="Angsana New"/>
          <w:i/>
          <w:iCs/>
          <w:sz w:val="30"/>
          <w:szCs w:val="30"/>
          <w:cs/>
        </w:rPr>
        <w:t>ค่าความนิยม</w:t>
      </w:r>
      <w:r w:rsidRPr="003646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2A2A61" w:rsidRPr="0036460E" w:rsidRDefault="002A2A61" w:rsidP="002A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shd w:val="clear" w:color="auto" w:fill="E6E6E6"/>
        </w:rPr>
      </w:pPr>
    </w:p>
    <w:p w:rsidR="002A2A61" w:rsidRDefault="002A2A61" w:rsidP="004E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460E">
        <w:rPr>
          <w:rFonts w:ascii="Angsana New" w:hAnsi="Angsana New" w:cs="Angsana New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Pr="00B36339">
        <w:rPr>
          <w:rFonts w:ascii="Angsana New" w:hAnsi="Angsana New" w:cs="Angsana New"/>
          <w:sz w:val="30"/>
          <w:szCs w:val="30"/>
          <w:cs/>
        </w:rPr>
        <w:t>บริษัท</w:t>
      </w:r>
      <w:r w:rsidRPr="00B36339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6B4F23" w:rsidRPr="002A2A61">
        <w:rPr>
          <w:rFonts w:asciiTheme="majorBidi" w:hAnsiTheme="majorBidi" w:cstheme="majorBidi" w:hint="cs"/>
          <w:b/>
          <w:sz w:val="30"/>
          <w:szCs w:val="30"/>
          <w:cs/>
        </w:rPr>
        <w:t>ไฮเท็ค</w:t>
      </w:r>
      <w:r w:rsidR="006B4F23">
        <w:rPr>
          <w:rFonts w:asciiTheme="majorBidi" w:hAnsiTheme="majorBidi" w:cstheme="majorBidi" w:hint="cs"/>
          <w:b/>
          <w:sz w:val="30"/>
          <w:szCs w:val="30"/>
          <w:cs/>
        </w:rPr>
        <w:t>ซ์</w:t>
      </w:r>
      <w:proofErr w:type="spellEnd"/>
      <w:r w:rsidRPr="00B36339">
        <w:rPr>
          <w:rFonts w:ascii="Angsana New" w:hAnsi="Angsana New" w:cs="Angsana New" w:hint="cs"/>
          <w:sz w:val="30"/>
          <w:szCs w:val="30"/>
          <w:cs/>
        </w:rPr>
        <w:t xml:space="preserve"> อินเตอร์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proofErr w:type="spellStart"/>
      <w:r w:rsidRPr="00B36339">
        <w:rPr>
          <w:rFonts w:ascii="Angsana New" w:hAnsi="Angsana New" w:cs="Angsana New" w:hint="cs"/>
          <w:sz w:val="30"/>
          <w:szCs w:val="30"/>
          <w:cs/>
        </w:rPr>
        <w:t>แอคทีฟ</w:t>
      </w:r>
      <w:proofErr w:type="spellEnd"/>
      <w:r w:rsidRPr="00B36339">
        <w:rPr>
          <w:rFonts w:ascii="Angsana New" w:hAnsi="Angsana New" w:cs="Angsana New"/>
          <w:sz w:val="30"/>
          <w:szCs w:val="30"/>
        </w:rPr>
        <w:t xml:space="preserve"> </w:t>
      </w:r>
      <w:r w:rsidRPr="00B36339">
        <w:rPr>
          <w:rFonts w:ascii="Angsana New" w:hAnsi="Angsana New" w:cs="Angsana New"/>
          <w:sz w:val="30"/>
          <w:szCs w:val="30"/>
          <w:cs/>
        </w:rPr>
        <w:t>จำกัด</w:t>
      </w:r>
      <w:r w:rsidRPr="0036460E">
        <w:rPr>
          <w:rFonts w:ascii="Angsana New" w:hAnsi="Angsana New" w:cs="Angsana New"/>
          <w:sz w:val="30"/>
          <w:szCs w:val="30"/>
        </w:rPr>
        <w:t xml:space="preserve"> </w:t>
      </w:r>
      <w:r w:rsidRPr="0036460E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  <w:cs/>
        </w:rPr>
        <w:t>การร่วมมือกันซึ่งคาดว่าจะสำเร็จ</w:t>
      </w:r>
      <w:r w:rsidRPr="0036460E">
        <w:rPr>
          <w:rFonts w:ascii="Angsana New" w:hAnsi="Angsana New" w:cs="Angsana New"/>
          <w:sz w:val="30"/>
          <w:szCs w:val="30"/>
          <w:cs/>
        </w:rPr>
        <w:t>จากการรวมบริษัทสู่</w:t>
      </w:r>
      <w:r w:rsidRPr="00B36339">
        <w:rPr>
          <w:rFonts w:ascii="Angsana New" w:hAnsi="Angsana New" w:cs="Angsana New" w:hint="cs"/>
          <w:sz w:val="30"/>
          <w:szCs w:val="30"/>
          <w:cs/>
        </w:rPr>
        <w:t>ผู้นำ</w:t>
      </w:r>
      <w:r w:rsidRPr="00B36339">
        <w:rPr>
          <w:rFonts w:ascii="Angsana New" w:hAnsi="Angsana New" w:cs="Angsana New"/>
          <w:sz w:val="30"/>
          <w:szCs w:val="30"/>
          <w:cs/>
        </w:rPr>
        <w:t xml:space="preserve">ในการดำเนินธุรกิจหนังสืออิเล็กทรอนิกส์ </w:t>
      </w:r>
      <w:r w:rsidRPr="00B36339">
        <w:rPr>
          <w:rFonts w:ascii="Angsana New" w:hAnsi="Angsana New" w:cs="Angsana New"/>
          <w:sz w:val="30"/>
          <w:szCs w:val="30"/>
        </w:rPr>
        <w:t xml:space="preserve">(e-book) </w:t>
      </w:r>
      <w:r w:rsidRPr="00B36339">
        <w:rPr>
          <w:rFonts w:ascii="Angsana New" w:hAnsi="Angsana New" w:cs="Angsana New" w:hint="cs"/>
          <w:sz w:val="30"/>
          <w:szCs w:val="30"/>
          <w:cs/>
        </w:rPr>
        <w:t xml:space="preserve">รวมถึงอุปกรณ์อ่านหนังสืออิเล็กทรอนิกส์ </w:t>
      </w:r>
      <w:r w:rsidRPr="00B36339">
        <w:rPr>
          <w:rFonts w:ascii="Angsana New" w:hAnsi="Angsana New" w:cs="Angsana New"/>
          <w:sz w:val="30"/>
          <w:szCs w:val="30"/>
        </w:rPr>
        <w:t>(e-reader)</w:t>
      </w:r>
      <w:r w:rsidRPr="00B363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460E">
        <w:rPr>
          <w:rFonts w:ascii="Angsana New" w:hAnsi="Angsana New" w:cs="Angsana New"/>
          <w:sz w:val="30"/>
          <w:szCs w:val="30"/>
          <w:cs/>
        </w:rPr>
        <w:t>ทั้งนี้ไม่มีค่าความนิยมที่คาดว่าจะนำมาหัก</w:t>
      </w:r>
      <w:r w:rsidRPr="0036460E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36460E">
        <w:rPr>
          <w:rFonts w:ascii="Angsana New" w:hAnsi="Angsana New" w:cs="Angsana New"/>
          <w:sz w:val="30"/>
          <w:szCs w:val="30"/>
          <w:cs/>
        </w:rPr>
        <w:t>ค่าใช้จ่ายทางภาษีเงินได้</w:t>
      </w:r>
      <w:r w:rsidRPr="0036460E">
        <w:rPr>
          <w:rFonts w:ascii="Angsana New" w:hAnsi="Angsana New" w:cs="Angsana New"/>
          <w:sz w:val="30"/>
          <w:szCs w:val="30"/>
        </w:rPr>
        <w:t xml:space="preserve"> </w:t>
      </w:r>
      <w:r w:rsidRPr="00B36339">
        <w:rPr>
          <w:rFonts w:ascii="Angsana New" w:hAnsi="Angsana New" w:cs="Angsana New"/>
          <w:sz w:val="30"/>
          <w:szCs w:val="30"/>
        </w:rPr>
        <w:t xml:space="preserve"> </w:t>
      </w:r>
    </w:p>
    <w:p w:rsidR="002A4E4E" w:rsidRDefault="002A4E4E" w:rsidP="004E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A2A61" w:rsidRPr="00211092" w:rsidRDefault="002A4E4E" w:rsidP="002A2A61">
      <w:pPr>
        <w:pStyle w:val="Heading1"/>
        <w:keepLines/>
        <w:numPr>
          <w:ilvl w:val="0"/>
          <w:numId w:val="0"/>
        </w:numPr>
        <w:shd w:val="clear" w:color="auto" w:fill="auto"/>
        <w:ind w:left="540" w:right="-43" w:hanging="450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  <w:lang w:val="th-TH"/>
        </w:rPr>
      </w:pPr>
      <w:r w:rsidRPr="00B516DA"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  <w:t xml:space="preserve"> </w:t>
      </w:r>
      <w:r w:rsidR="002A2A61" w:rsidRPr="00B516DA"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  <w:t>(</w:t>
      </w:r>
      <w:r w:rsidR="002A2A61" w:rsidRPr="00B516DA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>ข</w:t>
      </w:r>
      <w:r w:rsidR="002A2A61" w:rsidRPr="00B516DA"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  <w:t>)</w:t>
      </w:r>
      <w:r w:rsidR="002A2A61" w:rsidRPr="00B516DA"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  <w:tab/>
        <w:t xml:space="preserve"> </w:t>
      </w:r>
      <w:r w:rsidR="002A2A61" w:rsidRPr="00211092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  <w:lang w:val="th-TH"/>
        </w:rPr>
        <w:t>การจำหน่ายบริษัทย่อย</w:t>
      </w:r>
    </w:p>
    <w:p w:rsidR="002A2A61" w:rsidRPr="00211092" w:rsidRDefault="002A2A61" w:rsidP="002A2A61">
      <w:pPr>
        <w:pStyle w:val="Default"/>
        <w:ind w:left="518"/>
        <w:jc w:val="both"/>
        <w:rPr>
          <w:rFonts w:ascii="Angsana New" w:hAnsi="Angsana New" w:cs="Angsana New"/>
          <w:sz w:val="30"/>
          <w:szCs w:val="30"/>
        </w:rPr>
      </w:pPr>
    </w:p>
    <w:p w:rsidR="002A2A61" w:rsidRPr="00211092" w:rsidRDefault="002A2A61" w:rsidP="002A2A61">
      <w:pPr>
        <w:pStyle w:val="Default"/>
        <w:ind w:left="518"/>
        <w:jc w:val="both"/>
        <w:rPr>
          <w:rFonts w:ascii="Angsana New" w:hAnsi="Angsana New" w:cs="Angsana New"/>
          <w:sz w:val="30"/>
          <w:szCs w:val="30"/>
        </w:rPr>
      </w:pPr>
      <w:r w:rsidRPr="00211092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ซีโอ</w:t>
      </w:r>
      <w:proofErr w:type="spellStart"/>
      <w:r w:rsidRPr="00211092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จำกัด</w:t>
      </w:r>
      <w:r w:rsidRPr="00211092">
        <w:rPr>
          <w:rFonts w:ascii="Angsana New" w:hAnsi="Angsana New" w:cs="Angsana New"/>
          <w:sz w:val="30"/>
          <w:szCs w:val="30"/>
        </w:rPr>
        <w:t xml:space="preserve"> (</w:t>
      </w:r>
      <w:r w:rsidRPr="00211092">
        <w:rPr>
          <w:rFonts w:ascii="Angsana New" w:hAnsi="Angsana New" w:cs="Angsana New"/>
          <w:sz w:val="30"/>
          <w:szCs w:val="30"/>
          <w:cs/>
        </w:rPr>
        <w:t>มหาชน</w:t>
      </w:r>
      <w:r w:rsidRPr="00211092">
        <w:rPr>
          <w:rFonts w:ascii="Angsana New" w:hAnsi="Angsana New" w:cs="Angsana New"/>
          <w:sz w:val="30"/>
          <w:szCs w:val="30"/>
        </w:rPr>
        <w:t xml:space="preserve">) </w:t>
      </w:r>
      <w:r w:rsidRPr="00211092">
        <w:rPr>
          <w:rFonts w:ascii="Angsana New" w:hAnsi="Angsana New" w:cs="Angsana New"/>
          <w:sz w:val="30"/>
          <w:szCs w:val="30"/>
          <w:cs/>
        </w:rPr>
        <w:t>ครั้งที่</w:t>
      </w:r>
      <w:r w:rsidRPr="00211092">
        <w:rPr>
          <w:rFonts w:ascii="Angsana New" w:hAnsi="Angsana New" w:cs="Angsana New"/>
          <w:sz w:val="30"/>
          <w:szCs w:val="30"/>
        </w:rPr>
        <w:t xml:space="preserve"> 5/2560 </w:t>
      </w:r>
      <w:r w:rsidRPr="00211092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211092">
        <w:rPr>
          <w:rFonts w:ascii="Angsana New" w:hAnsi="Angsana New" w:cs="Angsana New"/>
          <w:sz w:val="30"/>
          <w:szCs w:val="30"/>
        </w:rPr>
        <w:t xml:space="preserve"> 20 </w:t>
      </w:r>
      <w:r w:rsidRPr="00211092">
        <w:rPr>
          <w:rFonts w:ascii="Angsana New" w:hAnsi="Angsana New" w:cs="Angsana New"/>
          <w:sz w:val="30"/>
          <w:szCs w:val="30"/>
          <w:cs/>
        </w:rPr>
        <w:t>กรกฎาคม</w:t>
      </w:r>
      <w:r w:rsidRPr="00211092">
        <w:rPr>
          <w:rFonts w:ascii="Angsana New" w:hAnsi="Angsana New" w:cs="Angsana New"/>
          <w:sz w:val="30"/>
          <w:szCs w:val="30"/>
        </w:rPr>
        <w:t xml:space="preserve"> 2560 </w:t>
      </w:r>
      <w:r w:rsidRPr="00211092">
        <w:rPr>
          <w:rFonts w:ascii="Angsana New" w:hAnsi="Angsana New" w:cs="Angsana New"/>
          <w:sz w:val="30"/>
          <w:szCs w:val="30"/>
          <w:cs/>
        </w:rPr>
        <w:t>ม</w:t>
      </w:r>
      <w:r w:rsidRPr="00211092">
        <w:rPr>
          <w:rFonts w:ascii="Angsana New" w:hAnsi="Angsana New" w:cs="Angsana New" w:hint="cs"/>
          <w:sz w:val="30"/>
          <w:szCs w:val="30"/>
          <w:cs/>
        </w:rPr>
        <w:t>ี</w:t>
      </w:r>
      <w:r w:rsidRPr="00211092">
        <w:rPr>
          <w:rFonts w:ascii="Angsana New" w:hAnsi="Angsana New" w:cs="Angsana New"/>
          <w:sz w:val="30"/>
          <w:szCs w:val="30"/>
          <w:cs/>
        </w:rPr>
        <w:t>มติอนุมัติจำหน่ายหุ้นสามัญในบริษัท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เซ็น</w:t>
      </w:r>
      <w:proofErr w:type="spellStart"/>
      <w:r w:rsidRPr="00211092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Pr="00211092">
        <w:rPr>
          <w:rFonts w:ascii="Angsana New" w:hAnsi="Angsana New" w:cs="Angsana New"/>
          <w:sz w:val="30"/>
          <w:szCs w:val="30"/>
          <w:cs/>
        </w:rPr>
        <w:t>จี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อิน</w:t>
      </w:r>
      <w:proofErr w:type="spellStart"/>
      <w:r w:rsidRPr="00211092">
        <w:rPr>
          <w:rFonts w:ascii="Angsana New" w:hAnsi="Angsana New" w:cs="Angsana New"/>
          <w:sz w:val="30"/>
          <w:szCs w:val="30"/>
          <w:cs/>
        </w:rPr>
        <w:t>โนเวชั่น</w:t>
      </w:r>
      <w:proofErr w:type="spellEnd"/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211092">
        <w:rPr>
          <w:rFonts w:ascii="Angsana New" w:hAnsi="Angsana New" w:cs="Angsana New"/>
          <w:sz w:val="30"/>
          <w:szCs w:val="30"/>
        </w:rPr>
        <w:t xml:space="preserve">(“CNG”) </w:t>
      </w:r>
      <w:r w:rsidRPr="00211092">
        <w:rPr>
          <w:rFonts w:ascii="Angsana New" w:hAnsi="Angsana New" w:cs="Angsana New"/>
          <w:sz w:val="30"/>
          <w:szCs w:val="30"/>
          <w:cs/>
        </w:rPr>
        <w:t>ซึ่งเป็นบริษัทย่อยของบริษัท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ตามแผนการดำเนินงานของบริษัทที่ได้มีการชี้แจงในที่ประชุมสามัญผู้ถือหุ้นประจำปี</w:t>
      </w:r>
      <w:r w:rsidRPr="00211092">
        <w:rPr>
          <w:rFonts w:ascii="Angsana New" w:hAnsi="Angsana New" w:cs="Angsana New"/>
          <w:sz w:val="30"/>
          <w:szCs w:val="30"/>
        </w:rPr>
        <w:t xml:space="preserve"> 2560 </w:t>
      </w:r>
      <w:r w:rsidRPr="00211092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211092">
        <w:rPr>
          <w:rFonts w:ascii="Angsana New" w:hAnsi="Angsana New" w:cs="Angsana New"/>
          <w:sz w:val="30"/>
          <w:szCs w:val="30"/>
        </w:rPr>
        <w:t xml:space="preserve"> 5 </w:t>
      </w:r>
      <w:r w:rsidRPr="00211092">
        <w:rPr>
          <w:rFonts w:ascii="Angsana New" w:hAnsi="Angsana New" w:cs="Angsana New"/>
          <w:sz w:val="30"/>
          <w:szCs w:val="30"/>
          <w:cs/>
        </w:rPr>
        <w:t>เมษายน</w:t>
      </w:r>
      <w:r w:rsidRPr="00211092">
        <w:rPr>
          <w:rFonts w:ascii="Angsana New" w:hAnsi="Angsana New" w:cs="Angsana New"/>
          <w:sz w:val="30"/>
          <w:szCs w:val="30"/>
        </w:rPr>
        <w:t xml:space="preserve"> 2560 </w:t>
      </w:r>
      <w:r w:rsidRPr="00211092">
        <w:rPr>
          <w:rFonts w:ascii="Angsana New" w:hAnsi="Angsana New" w:cs="Angsana New"/>
          <w:sz w:val="30"/>
          <w:szCs w:val="30"/>
          <w:cs/>
        </w:rPr>
        <w:t>เรื่องยุติการดำเนินธุรกิจออนไลน์แบบธุรกิจสู่ผู้บริโภค</w:t>
      </w:r>
      <w:r w:rsidRPr="00211092">
        <w:rPr>
          <w:rFonts w:ascii="Angsana New" w:hAnsi="Angsana New" w:cs="Angsana New"/>
          <w:sz w:val="30"/>
          <w:szCs w:val="30"/>
        </w:rPr>
        <w:t xml:space="preserve"> (B2C : Business to Customer)</w:t>
      </w:r>
      <w:r w:rsidRPr="00211092"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 w:rsidRPr="00211092">
        <w:rPr>
          <w:rFonts w:ascii="Angsana New" w:hAnsi="Angsana New" w:cs="Angsana New"/>
          <w:sz w:val="30"/>
          <w:szCs w:val="30"/>
        </w:rPr>
        <w:t xml:space="preserve">1 </w:t>
      </w:r>
      <w:r w:rsidRPr="00211092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211092">
        <w:rPr>
          <w:rFonts w:ascii="Angsana New" w:hAnsi="Angsana New" w:cs="Angsana New"/>
          <w:sz w:val="30"/>
          <w:szCs w:val="30"/>
        </w:rPr>
        <w:t xml:space="preserve">2560 </w:t>
      </w:r>
      <w:r w:rsidRPr="00211092">
        <w:rPr>
          <w:rFonts w:ascii="Angsana New" w:hAnsi="Angsana New" w:cs="Angsana New"/>
          <w:sz w:val="30"/>
          <w:szCs w:val="30"/>
          <w:cs/>
        </w:rPr>
        <w:t>บริษัททำการ</w:t>
      </w:r>
      <w:r w:rsidRPr="00211092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Pr="00211092">
        <w:rPr>
          <w:rFonts w:ascii="Angsana New" w:hAnsi="Angsana New" w:cs="Angsana New"/>
          <w:sz w:val="30"/>
          <w:szCs w:val="30"/>
          <w:cs/>
        </w:rPr>
        <w:t>หุ้นสามัญของ</w:t>
      </w:r>
      <w:r w:rsidRPr="00211092">
        <w:rPr>
          <w:rFonts w:ascii="Angsana New" w:hAnsi="Angsana New" w:cs="Angsana New"/>
          <w:sz w:val="30"/>
          <w:szCs w:val="30"/>
        </w:rPr>
        <w:t xml:space="preserve"> CNG </w:t>
      </w:r>
      <w:r w:rsidRPr="00211092">
        <w:rPr>
          <w:rFonts w:ascii="Angsana New" w:hAnsi="Angsana New" w:cs="Angsana New"/>
          <w:sz w:val="30"/>
          <w:szCs w:val="30"/>
          <w:cs/>
        </w:rPr>
        <w:t>จำนวน</w:t>
      </w:r>
      <w:r w:rsidRPr="00211092">
        <w:rPr>
          <w:rFonts w:ascii="Angsana New" w:hAnsi="Angsana New" w:cs="Angsana New"/>
          <w:sz w:val="30"/>
          <w:szCs w:val="30"/>
        </w:rPr>
        <w:t xml:space="preserve"> 4,999,997 </w:t>
      </w:r>
      <w:r w:rsidRPr="00211092">
        <w:rPr>
          <w:rFonts w:ascii="Angsana New" w:hAnsi="Angsana New" w:cs="Angsana New"/>
          <w:sz w:val="30"/>
          <w:szCs w:val="30"/>
          <w:cs/>
        </w:rPr>
        <w:t>หุ้น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หรือคิดเป็นร้อยละ</w:t>
      </w:r>
      <w:r w:rsidRPr="00211092">
        <w:rPr>
          <w:rFonts w:ascii="Angsana New" w:hAnsi="Angsana New" w:cs="Angsana New"/>
          <w:sz w:val="30"/>
          <w:szCs w:val="30"/>
        </w:rPr>
        <w:t xml:space="preserve"> 99.99 </w:t>
      </w:r>
      <w:r w:rsidRPr="00211092">
        <w:rPr>
          <w:rFonts w:ascii="Angsana New" w:hAnsi="Angsana New" w:cs="Angsana New"/>
          <w:sz w:val="30"/>
          <w:szCs w:val="30"/>
          <w:cs/>
        </w:rPr>
        <w:t>ของหุ้นที่ออกและจำหน่ายแล้วทั้งหมดของ</w:t>
      </w:r>
      <w:r w:rsidRPr="00211092">
        <w:rPr>
          <w:rFonts w:ascii="Angsana New" w:hAnsi="Angsana New" w:cs="Angsana New"/>
          <w:sz w:val="30"/>
          <w:szCs w:val="30"/>
        </w:rPr>
        <w:t xml:space="preserve"> CNG </w:t>
      </w:r>
      <w:r w:rsidRPr="00211092">
        <w:rPr>
          <w:rFonts w:ascii="Angsana New" w:hAnsi="Angsana New" w:cs="Angsana New"/>
          <w:sz w:val="30"/>
          <w:szCs w:val="30"/>
          <w:cs/>
        </w:rPr>
        <w:t>ให้กับบริษัท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ห้าง</w:t>
      </w:r>
      <w:proofErr w:type="spellStart"/>
      <w:r w:rsidRPr="00211092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11092">
        <w:rPr>
          <w:rFonts w:ascii="Angsana New" w:hAnsi="Angsana New" w:cs="Angsana New"/>
          <w:sz w:val="30"/>
          <w:szCs w:val="30"/>
          <w:cs/>
        </w:rPr>
        <w:t>ดีพาท</w:t>
      </w:r>
      <w:proofErr w:type="spellStart"/>
      <w:r w:rsidRPr="00211092">
        <w:rPr>
          <w:rFonts w:ascii="Angsana New" w:hAnsi="Angsana New" w:cs="Angsana New"/>
          <w:sz w:val="30"/>
          <w:szCs w:val="30"/>
          <w:cs/>
        </w:rPr>
        <w:t>เมนท์สโตร์</w:t>
      </w:r>
      <w:proofErr w:type="spellEnd"/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จำกัด</w:t>
      </w:r>
      <w:r w:rsidRPr="00211092">
        <w:rPr>
          <w:rFonts w:ascii="Angsana New" w:hAnsi="Angsana New" w:cs="Angsana New"/>
          <w:sz w:val="30"/>
          <w:szCs w:val="30"/>
        </w:rPr>
        <w:t xml:space="preserve"> (“</w:t>
      </w:r>
      <w:r w:rsidRPr="00211092">
        <w:rPr>
          <w:rFonts w:ascii="Angsana New" w:hAnsi="Angsana New" w:cs="Angsana New" w:hint="cs"/>
          <w:sz w:val="30"/>
          <w:szCs w:val="30"/>
          <w:cs/>
        </w:rPr>
        <w:t>ผู้รับโอน</w:t>
      </w:r>
      <w:r w:rsidRPr="00211092">
        <w:rPr>
          <w:rFonts w:ascii="Angsana New" w:hAnsi="Angsana New" w:cs="Angsana New"/>
          <w:sz w:val="30"/>
          <w:szCs w:val="30"/>
        </w:rPr>
        <w:t>”)</w:t>
      </w:r>
      <w:r w:rsidR="006B4F23" w:rsidRPr="00211092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ซึ่งเป็นบริษัทที่เกี่ยวข้องกัน </w:t>
      </w:r>
      <w:r w:rsidRPr="00211092">
        <w:rPr>
          <w:rFonts w:ascii="Angsana New" w:hAnsi="Angsana New" w:cs="Angsana New"/>
          <w:sz w:val="30"/>
          <w:szCs w:val="30"/>
          <w:cs/>
        </w:rPr>
        <w:t>ในราคา</w:t>
      </w:r>
      <w:r w:rsidR="006B4F23" w:rsidRPr="00211092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211092">
        <w:rPr>
          <w:rFonts w:ascii="Angsana New" w:hAnsi="Angsana New" w:cs="Angsana New"/>
          <w:sz w:val="30"/>
          <w:szCs w:val="30"/>
          <w:cs/>
        </w:rPr>
        <w:t>หุ้นละ</w:t>
      </w:r>
      <w:r w:rsidRPr="00211092">
        <w:rPr>
          <w:rFonts w:ascii="Angsana New" w:hAnsi="Angsana New" w:cs="Angsana New"/>
          <w:sz w:val="30"/>
          <w:szCs w:val="30"/>
        </w:rPr>
        <w:t xml:space="preserve"> 4.54 </w:t>
      </w:r>
      <w:r w:rsidRPr="00211092">
        <w:rPr>
          <w:rFonts w:ascii="Angsana New" w:hAnsi="Angsana New" w:cs="Angsana New"/>
          <w:sz w:val="30"/>
          <w:szCs w:val="30"/>
          <w:cs/>
        </w:rPr>
        <w:t>บาท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โดยมีมูลค่าการทำรายการทั้งสิ้นประมาณ</w:t>
      </w:r>
      <w:r w:rsidRPr="00211092">
        <w:rPr>
          <w:rFonts w:ascii="Angsana New" w:hAnsi="Angsana New" w:cs="Angsana New"/>
          <w:sz w:val="30"/>
          <w:szCs w:val="30"/>
        </w:rPr>
        <w:t xml:space="preserve"> 22.72 </w:t>
      </w:r>
      <w:r w:rsidRPr="00211092">
        <w:rPr>
          <w:rFonts w:ascii="Angsana New" w:hAnsi="Angsana New" w:cs="Angsana New"/>
          <w:sz w:val="30"/>
          <w:szCs w:val="30"/>
          <w:cs/>
        </w:rPr>
        <w:t>ล้านบาท ทั้งนี้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ภายหลังจากการจำหน่ายหุ้นสามัญ</w:t>
      </w:r>
      <w:r w:rsidR="0062760C" w:rsidRPr="00211092">
        <w:rPr>
          <w:rFonts w:ascii="Angsana New" w:hAnsi="Angsana New" w:cs="Angsana New"/>
          <w:sz w:val="30"/>
          <w:szCs w:val="30"/>
        </w:rPr>
        <w:t xml:space="preserve"> CNG</w:t>
      </w:r>
      <w:r w:rsidR="0062760C" w:rsidRPr="0021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ทำให้</w:t>
      </w:r>
      <w:r w:rsidRPr="00211092">
        <w:rPr>
          <w:rFonts w:ascii="Angsana New" w:hAnsi="Angsana New" w:cs="Angsana New"/>
          <w:sz w:val="30"/>
          <w:szCs w:val="30"/>
        </w:rPr>
        <w:t xml:space="preserve"> CNG </w:t>
      </w:r>
      <w:r w:rsidRPr="00211092">
        <w:rPr>
          <w:rFonts w:ascii="Angsana New" w:hAnsi="Angsana New" w:cs="Angsana New"/>
          <w:sz w:val="30"/>
          <w:szCs w:val="30"/>
          <w:cs/>
        </w:rPr>
        <w:t>สิ้นสภาพในการเป็นบริษัทย่อยของบริษัทและมีผลให้บริษัท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211092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11092">
        <w:rPr>
          <w:rFonts w:ascii="Angsana New" w:hAnsi="Angsana New" w:cs="Angsana New"/>
          <w:sz w:val="30"/>
          <w:szCs w:val="30"/>
          <w:cs/>
        </w:rPr>
        <w:t>กรุ๊ป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ออนไลน์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จำกัด</w:t>
      </w:r>
      <w:r w:rsidRPr="00211092">
        <w:rPr>
          <w:rFonts w:ascii="Angsana New" w:hAnsi="Angsana New" w:cs="Angsana New"/>
          <w:sz w:val="30"/>
          <w:szCs w:val="30"/>
        </w:rPr>
        <w:t xml:space="preserve"> (“CGO”) </w:t>
      </w:r>
      <w:r w:rsidRPr="00211092">
        <w:rPr>
          <w:rFonts w:ascii="Angsana New" w:hAnsi="Angsana New" w:cs="Angsana New"/>
          <w:sz w:val="30"/>
          <w:szCs w:val="30"/>
          <w:cs/>
        </w:rPr>
        <w:t>ซึ่งเป็นบริษัทร่วมทุนทางอ้อมที่บริษัทถือหุ้นผ่าน</w:t>
      </w:r>
      <w:r w:rsidRPr="00211092">
        <w:rPr>
          <w:rFonts w:ascii="Angsana New" w:hAnsi="Angsana New" w:cs="Angsana New"/>
          <w:sz w:val="30"/>
          <w:szCs w:val="30"/>
        </w:rPr>
        <w:t xml:space="preserve"> CNG </w:t>
      </w:r>
      <w:r w:rsidRPr="00211092">
        <w:rPr>
          <w:rFonts w:ascii="Angsana New" w:hAnsi="Angsana New" w:cs="Angsana New"/>
          <w:sz w:val="30"/>
          <w:szCs w:val="30"/>
          <w:cs/>
        </w:rPr>
        <w:t>ในสัดส่วนร้อยละ</w:t>
      </w:r>
      <w:r w:rsidRPr="00211092">
        <w:rPr>
          <w:rFonts w:ascii="Angsana New" w:hAnsi="Angsana New" w:cs="Angsana New"/>
          <w:sz w:val="30"/>
          <w:szCs w:val="30"/>
        </w:rPr>
        <w:t xml:space="preserve"> 49.00 </w:t>
      </w:r>
      <w:r w:rsidR="0044365A" w:rsidRPr="00211092">
        <w:rPr>
          <w:rFonts w:ascii="Angsana New" w:hAnsi="Angsana New" w:cs="Angsana New"/>
          <w:sz w:val="30"/>
          <w:szCs w:val="30"/>
          <w:cs/>
        </w:rPr>
        <w:t>และบริษั</w:t>
      </w:r>
      <w:r w:rsidR="0044365A" w:rsidRPr="00211092">
        <w:rPr>
          <w:rFonts w:ascii="Angsana New" w:hAnsi="Angsana New" w:cs="Angsana New" w:hint="cs"/>
          <w:sz w:val="30"/>
          <w:szCs w:val="30"/>
          <w:cs/>
        </w:rPr>
        <w:t xml:space="preserve">ท </w:t>
      </w:r>
      <w:r w:rsidRPr="00211092">
        <w:rPr>
          <w:rFonts w:ascii="Angsana New" w:hAnsi="Angsana New" w:cs="Angsana New"/>
          <w:sz w:val="30"/>
          <w:szCs w:val="30"/>
          <w:cs/>
        </w:rPr>
        <w:t>แซด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รี</w:t>
      </w:r>
      <w:proofErr w:type="spellStart"/>
      <w:r w:rsidRPr="00211092">
        <w:rPr>
          <w:rFonts w:ascii="Angsana New" w:hAnsi="Angsana New" w:cs="Angsana New"/>
          <w:sz w:val="30"/>
          <w:szCs w:val="30"/>
          <w:cs/>
        </w:rPr>
        <w:t>เทล</w:t>
      </w:r>
      <w:proofErr w:type="spellEnd"/>
      <w:r w:rsidRPr="00211092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211092">
        <w:rPr>
          <w:rFonts w:ascii="Angsana New" w:hAnsi="Angsana New" w:cs="Angsana New"/>
          <w:sz w:val="30"/>
          <w:szCs w:val="30"/>
          <w:cs/>
        </w:rPr>
        <w:t>เทค</w:t>
      </w:r>
      <w:proofErr w:type="spellEnd"/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จำกัด</w:t>
      </w:r>
      <w:r w:rsidRPr="00211092">
        <w:rPr>
          <w:rFonts w:ascii="Angsana New" w:hAnsi="Angsana New" w:cs="Angsana New"/>
          <w:sz w:val="30"/>
          <w:szCs w:val="30"/>
        </w:rPr>
        <w:t xml:space="preserve"> </w:t>
      </w:r>
      <w:r w:rsidRPr="00211092">
        <w:rPr>
          <w:rFonts w:ascii="Angsana New" w:hAnsi="Angsana New" w:cs="Angsana New"/>
          <w:sz w:val="30"/>
          <w:szCs w:val="30"/>
          <w:cs/>
        </w:rPr>
        <w:t>ซึ่งเป็นบริษัทย่อยของ</w:t>
      </w:r>
      <w:r w:rsidRPr="00211092">
        <w:rPr>
          <w:rFonts w:ascii="Angsana New" w:hAnsi="Angsana New" w:cs="Angsana New"/>
          <w:sz w:val="30"/>
          <w:szCs w:val="30"/>
        </w:rPr>
        <w:t xml:space="preserve"> CGO </w:t>
      </w:r>
      <w:r w:rsidRPr="00211092">
        <w:rPr>
          <w:rFonts w:ascii="Angsana New" w:hAnsi="Angsana New" w:cs="Angsana New"/>
          <w:sz w:val="30"/>
          <w:szCs w:val="30"/>
          <w:cs/>
        </w:rPr>
        <w:t>สิ้นสภาพการเป็นบริษัทร่วมของบริษัทเช่นกัน</w:t>
      </w:r>
      <w:r w:rsidRPr="0021109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2A2A61" w:rsidRPr="00211092" w:rsidRDefault="002A2A61" w:rsidP="002A2A61">
      <w:pPr>
        <w:pStyle w:val="Default"/>
        <w:ind w:left="518"/>
        <w:jc w:val="both"/>
        <w:rPr>
          <w:rFonts w:ascii="Angsana New" w:hAnsi="Angsana New" w:cs="Angsana New"/>
          <w:sz w:val="30"/>
          <w:szCs w:val="30"/>
        </w:rPr>
      </w:pPr>
    </w:p>
    <w:p w:rsidR="002A2A61" w:rsidRDefault="002A2A61" w:rsidP="0031538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  <w:r w:rsidRPr="00211092">
        <w:rPr>
          <w:rFonts w:ascii="Angsana New" w:hAnsi="Angsana New" w:cs="Angsana New" w:hint="cs"/>
          <w:sz w:val="30"/>
          <w:szCs w:val="30"/>
          <w:cs/>
        </w:rPr>
        <w:t>การจำหน่ายบริษัทย่อยดังกล่าวถือเป็นการจัดโครงสร้างใหม่ของ</w:t>
      </w:r>
      <w:r w:rsidR="00137DA3" w:rsidRPr="00211092">
        <w:rPr>
          <w:rFonts w:asciiTheme="majorBidi" w:hAnsiTheme="majorBidi" w:cstheme="majorBidi" w:hint="cs"/>
          <w:sz w:val="30"/>
          <w:szCs w:val="30"/>
          <w:cs/>
        </w:rPr>
        <w:t>กลุ่มจิ</w:t>
      </w:r>
      <w:proofErr w:type="spellStart"/>
      <w:r w:rsidR="00137DA3" w:rsidRPr="00211092">
        <w:rPr>
          <w:rFonts w:asciiTheme="majorBidi" w:hAnsiTheme="majorBidi" w:cstheme="majorBidi" w:hint="cs"/>
          <w:sz w:val="30"/>
          <w:szCs w:val="30"/>
          <w:cs/>
        </w:rPr>
        <w:t>ราธิวัฒน์</w:t>
      </w:r>
      <w:proofErr w:type="spellEnd"/>
      <w:r w:rsidRPr="00211092">
        <w:rPr>
          <w:rFonts w:ascii="Angsana New" w:hAnsi="Angsana New" w:cs="Angsana New" w:hint="cs"/>
          <w:sz w:val="30"/>
          <w:szCs w:val="30"/>
          <w:cs/>
        </w:rPr>
        <w:t xml:space="preserve"> ซึ่งถือเป็นการรวมธุรกิจภายใต้</w:t>
      </w:r>
      <w:r w:rsidR="00AB0A18">
        <w:rPr>
          <w:rFonts w:ascii="Angsana New" w:hAnsi="Angsana New" w:cs="Angsana New"/>
          <w:sz w:val="30"/>
          <w:szCs w:val="30"/>
        </w:rPr>
        <w:t xml:space="preserve">    </w:t>
      </w:r>
      <w:r w:rsidRPr="00211092">
        <w:rPr>
          <w:rFonts w:ascii="Angsana New" w:hAnsi="Angsana New" w:cs="Angsana New" w:hint="cs"/>
          <w:sz w:val="30"/>
          <w:szCs w:val="30"/>
          <w:cs/>
        </w:rPr>
        <w:t>การควบคุมเดียวกัน (</w:t>
      </w:r>
      <w:r w:rsidRPr="00211092">
        <w:rPr>
          <w:rFonts w:ascii="Angsana New" w:hAnsi="Angsana New" w:cs="Angsana New"/>
          <w:sz w:val="30"/>
          <w:szCs w:val="30"/>
        </w:rPr>
        <w:t>Business Combination of Entities under Common Control)</w:t>
      </w:r>
      <w:r w:rsidRPr="00211092">
        <w:rPr>
          <w:rFonts w:ascii="Angsana New" w:hAnsi="Angsana New" w:cs="Angsana New" w:hint="cs"/>
          <w:sz w:val="30"/>
          <w:szCs w:val="30"/>
          <w:cs/>
        </w:rPr>
        <w:t xml:space="preserve"> ดังนั้น</w:t>
      </w:r>
      <w:r w:rsidR="00AB0A18">
        <w:rPr>
          <w:rFonts w:ascii="Angsana New" w:hAnsi="Angsana New" w:cs="Angsana New" w:hint="cs"/>
          <w:sz w:val="30"/>
          <w:szCs w:val="30"/>
          <w:cs/>
        </w:rPr>
        <w:t>บริษัทบันทึก</w:t>
      </w:r>
      <w:r w:rsidRPr="00211092">
        <w:rPr>
          <w:rFonts w:ascii="Angsana New" w:hAnsi="Angsana New" w:cs="Angsana New" w:hint="cs"/>
          <w:sz w:val="30"/>
          <w:szCs w:val="30"/>
          <w:cs/>
        </w:rPr>
        <w:t xml:space="preserve">ส่วนต่างระหว่างเงินสดรับจากการจำหน่ายบริษัทย่อยและมูลค่าของหนี้สินสุทธิของบริษัทย่อย ณ วันจำหน่ายธุรกิจ </w:t>
      </w:r>
      <w:r w:rsidR="00AB0A18">
        <w:rPr>
          <w:rFonts w:ascii="Angsana New" w:hAnsi="Angsana New" w:cs="Angsana New" w:hint="cs"/>
          <w:sz w:val="30"/>
          <w:szCs w:val="30"/>
          <w:cs/>
        </w:rPr>
        <w:t xml:space="preserve">จำนวน 154.72 ล้านบาท </w:t>
      </w:r>
      <w:r w:rsidRPr="00211092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Pr="00211092">
        <w:rPr>
          <w:rFonts w:ascii="Angsana New" w:hAnsi="Angsana New" w:cs="Angsana New"/>
          <w:sz w:val="30"/>
          <w:szCs w:val="30"/>
        </w:rPr>
        <w:t>“</w:t>
      </w:r>
      <w:r w:rsidRPr="00211092">
        <w:rPr>
          <w:rFonts w:ascii="Angsana New" w:hAnsi="Angsana New" w:cs="Angsana New" w:hint="cs"/>
          <w:sz w:val="30"/>
          <w:szCs w:val="30"/>
          <w:cs/>
        </w:rPr>
        <w:t>ส่วนเกินทุนจากรายการกับกิจการภายใต้การควบคุมเดียวกัน</w:t>
      </w:r>
      <w:r w:rsidRPr="00211092">
        <w:rPr>
          <w:rFonts w:ascii="Angsana New" w:hAnsi="Angsana New" w:cs="Angsana New"/>
          <w:sz w:val="30"/>
          <w:szCs w:val="30"/>
        </w:rPr>
        <w:t xml:space="preserve">” </w:t>
      </w:r>
      <w:r w:rsidRPr="00211092">
        <w:rPr>
          <w:rFonts w:ascii="Angsana New" w:hAnsi="Angsana New" w:cs="Angsana New" w:hint="cs"/>
          <w:sz w:val="30"/>
          <w:szCs w:val="30"/>
          <w:cs/>
        </w:rPr>
        <w:t>ซึ่งแสดงอยู่ในส่วนของผู้ถือหุ้นในงบแสดงฐานะการเงิน</w:t>
      </w:r>
    </w:p>
    <w:p w:rsidR="00315382" w:rsidRDefault="00315382" w:rsidP="0031538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15382" w:rsidRDefault="00315382" w:rsidP="0031538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15382" w:rsidRDefault="00315382" w:rsidP="0031538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240773" w:rsidRDefault="00240773" w:rsidP="00240773">
      <w:pPr>
        <w:pStyle w:val="Default"/>
        <w:ind w:left="518"/>
        <w:jc w:val="both"/>
        <w:rPr>
          <w:rFonts w:ascii="Angsana New" w:hAnsi="Angsana New" w:cs="Angsana New"/>
          <w:sz w:val="30"/>
          <w:szCs w:val="30"/>
          <w:cs/>
        </w:rPr>
        <w:sectPr w:rsidR="00240773" w:rsidSect="003C17E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240773" w:rsidRDefault="00240773" w:rsidP="00240773">
      <w:pPr>
        <w:pStyle w:val="Default"/>
        <w:ind w:left="518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สินทรัพย์และหนี้สินตามมูลค่าตามบัญชีของบริษัทซึ่งโอนให้แก่ผู้รับโอนประกอบด้วยรายการต่อไปนี้</w:t>
      </w:r>
    </w:p>
    <w:p w:rsidR="00240773" w:rsidRDefault="00240773" w:rsidP="00240773">
      <w:pPr>
        <w:pStyle w:val="Default"/>
        <w:ind w:left="518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066" w:type="dxa"/>
        <w:tblInd w:w="558" w:type="dxa"/>
        <w:tblLook w:val="01E0" w:firstRow="1" w:lastRow="1" w:firstColumn="1" w:lastColumn="1" w:noHBand="0" w:noVBand="0"/>
      </w:tblPr>
      <w:tblGrid>
        <w:gridCol w:w="5688"/>
        <w:gridCol w:w="327"/>
        <w:gridCol w:w="1113"/>
        <w:gridCol w:w="594"/>
        <w:gridCol w:w="1344"/>
      </w:tblGrid>
      <w:tr w:rsidR="00240773" w:rsidRPr="0036460E" w:rsidTr="00240773">
        <w:trPr>
          <w:tblHeader/>
        </w:trPr>
        <w:tc>
          <w:tcPr>
            <w:tcW w:w="5688" w:type="dxa"/>
          </w:tcPr>
          <w:p w:rsidR="00240773" w:rsidRPr="0036460E" w:rsidRDefault="00240773" w:rsidP="00655D2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7" w:type="dxa"/>
          </w:tcPr>
          <w:p w:rsidR="00240773" w:rsidRPr="0036460E" w:rsidRDefault="00240773" w:rsidP="0065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65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65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65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60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46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36460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36460E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460E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36460E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27,480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36460E" w:rsidRDefault="00240773" w:rsidP="00240773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2,434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36460E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33,552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B140A9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6,226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36460E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10,210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60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7,070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36460E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4,741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B140A9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(46,670)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(175,000)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B140A9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(2,552)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B140A9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มูลค่าตามบัญชีของหนี้สินสุทธิ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240773" w:rsidRPr="00B816F1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16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(131,998)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36460E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จากรายการกับกิจการภายใต้การควบคุมเดียวกัน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154,718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36460E" w:rsidRDefault="00240773" w:rsidP="00240773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4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รับโอน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22,720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9A57B8" w:rsidRDefault="00240773" w:rsidP="00240773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0773" w:rsidRPr="0036460E" w:rsidTr="00240773">
        <w:tc>
          <w:tcPr>
            <w:tcW w:w="5688" w:type="dxa"/>
          </w:tcPr>
          <w:p w:rsidR="00240773" w:rsidRPr="009A57B8" w:rsidRDefault="00240773" w:rsidP="00240773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จากการขาย</w:t>
            </w:r>
            <w:r w:rsidRPr="009A57B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27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36460E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240773" w:rsidRPr="00D43A6B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(27,480)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E264E9" w:rsidRDefault="00240773" w:rsidP="00240773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4E9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เงินสดที่รับ</w:t>
            </w:r>
          </w:p>
        </w:tc>
        <w:tc>
          <w:tcPr>
            <w:tcW w:w="327" w:type="dxa"/>
          </w:tcPr>
          <w:p w:rsidR="00240773" w:rsidRPr="00E264E9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E264E9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E264E9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240773" w:rsidRPr="00E264E9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264E9">
              <w:rPr>
                <w:rFonts w:ascii="Angsana New" w:hAnsi="Angsana New" w:cs="Angsana New"/>
                <w:sz w:val="30"/>
                <w:szCs w:val="30"/>
              </w:rPr>
              <w:t>22,720</w:t>
            </w:r>
          </w:p>
        </w:tc>
      </w:tr>
      <w:tr w:rsidR="00240773" w:rsidRPr="0036460E" w:rsidTr="00240773">
        <w:tc>
          <w:tcPr>
            <w:tcW w:w="5688" w:type="dxa"/>
          </w:tcPr>
          <w:p w:rsidR="00240773" w:rsidRPr="00E264E9" w:rsidRDefault="00240773" w:rsidP="002407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4E9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  <w:r w:rsidRPr="00E264E9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E264E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327" w:type="dxa"/>
          </w:tcPr>
          <w:p w:rsidR="00240773" w:rsidRPr="00E264E9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240773" w:rsidRPr="00E264E9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240773" w:rsidRPr="00E264E9" w:rsidRDefault="00240773" w:rsidP="0024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240773" w:rsidRPr="00E264E9" w:rsidRDefault="00240773" w:rsidP="0065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264E9">
              <w:rPr>
                <w:rFonts w:ascii="Angsana New" w:hAnsi="Angsana New" w:cs="Angsana New"/>
                <w:sz w:val="30"/>
                <w:szCs w:val="30"/>
              </w:rPr>
              <w:t>(4,760)</w:t>
            </w:r>
          </w:p>
        </w:tc>
      </w:tr>
    </w:tbl>
    <w:p w:rsidR="00240773" w:rsidRDefault="00240773" w:rsidP="0024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315382" w:rsidRDefault="00315382" w:rsidP="0031538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15382" w:rsidRDefault="00315382" w:rsidP="0031538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15382" w:rsidRPr="00315382" w:rsidRDefault="00315382" w:rsidP="0031538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240773" w:rsidRDefault="00240773" w:rsidP="00901648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  <w:sectPr w:rsidR="00240773" w:rsidSect="003C17E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B05388" w:rsidRPr="002C5218" w:rsidRDefault="00901648" w:rsidP="00901648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2C5218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:rsidR="00804175" w:rsidRPr="002C5218" w:rsidRDefault="00804175" w:rsidP="005A67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04175" w:rsidRDefault="00804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C5218">
        <w:rPr>
          <w:rFonts w:asciiTheme="majorBidi" w:hAnsiTheme="majorBidi" w:cstheme="majorBidi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64228F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2C5218">
        <w:rPr>
          <w:rFonts w:asciiTheme="majorBidi" w:hAnsiTheme="majorBidi" w:cstheme="majorBidi"/>
          <w:b/>
          <w:sz w:val="30"/>
          <w:szCs w:val="30"/>
          <w:cs/>
        </w:rPr>
        <w:t>สำคัญต่อบุคคลหรือกิจการในการตัดสินใจทางการเงิน</w:t>
      </w:r>
      <w:r w:rsidR="00FA690B" w:rsidRPr="002C5218">
        <w:rPr>
          <w:rFonts w:asciiTheme="majorBidi" w:hAnsiTheme="majorBidi" w:cstheme="majorBidi"/>
          <w:b/>
          <w:sz w:val="30"/>
          <w:szCs w:val="30"/>
          <w:cs/>
        </w:rPr>
        <w:t>และก</w:t>
      </w:r>
      <w:r w:rsidR="00A17C04">
        <w:rPr>
          <w:rFonts w:asciiTheme="majorBidi" w:hAnsiTheme="majorBidi" w:cstheme="majorBidi"/>
          <w:b/>
          <w:sz w:val="30"/>
          <w:szCs w:val="30"/>
          <w:cs/>
        </w:rPr>
        <w:t>ารบริหารหรือในทางกลับกัน หรือ</w:t>
      </w:r>
      <w:r w:rsidR="00FA690B" w:rsidRPr="002C5218">
        <w:rPr>
          <w:rFonts w:asciiTheme="majorBidi" w:hAnsiTheme="majorBidi" w:cstheme="majorBidi"/>
          <w:b/>
          <w:sz w:val="30"/>
          <w:szCs w:val="30"/>
          <w:cs/>
        </w:rPr>
        <w:t>กลุ่มบริษัทอยู่ภายใต้การควบคุมเดียวกันหรืออยู่ภายใต้</w:t>
      </w:r>
      <w:r w:rsidRPr="002C5218">
        <w:rPr>
          <w:rFonts w:asciiTheme="majorBidi" w:hAnsiTheme="majorBidi" w:cstheme="majorBidi"/>
          <w:b/>
          <w:sz w:val="30"/>
          <w:szCs w:val="30"/>
          <w:cs/>
        </w:rPr>
        <w:t>อิทธิพลอย่างมี</w:t>
      </w:r>
      <w:r w:rsidR="00FA690B" w:rsidRPr="002C5218">
        <w:rPr>
          <w:rFonts w:asciiTheme="majorBidi" w:hAnsiTheme="majorBidi" w:cstheme="majorBidi"/>
          <w:b/>
          <w:sz w:val="30"/>
          <w:szCs w:val="30"/>
          <w:cs/>
        </w:rPr>
        <w:t>นัย</w:t>
      </w:r>
      <w:r w:rsidRPr="002C5218">
        <w:rPr>
          <w:rFonts w:asciiTheme="majorBidi" w:hAnsiTheme="majorBidi" w:cstheme="majorBidi"/>
          <w:b/>
          <w:sz w:val="30"/>
          <w:szCs w:val="30"/>
          <w:cs/>
        </w:rPr>
        <w:t>สำคัญเดียวกัน</w:t>
      </w:r>
      <w:r w:rsidR="00FA690B" w:rsidRPr="002C5218">
        <w:rPr>
          <w:rFonts w:asciiTheme="majorBidi" w:hAnsiTheme="majorBidi" w:cstheme="majorBidi"/>
          <w:b/>
          <w:sz w:val="30"/>
          <w:szCs w:val="30"/>
          <w:cs/>
        </w:rPr>
        <w:t>กับบุคคลหรือกิจการนั้น</w:t>
      </w:r>
      <w:r w:rsidRPr="002C5218">
        <w:rPr>
          <w:rFonts w:asciiTheme="majorBidi" w:hAnsiTheme="majorBidi" w:cstheme="majorBidi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25480C" w:rsidRDefault="0025480C" w:rsidP="00DC553D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02769" w:rsidRDefault="00802769" w:rsidP="00F035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C521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F03512">
        <w:rPr>
          <w:rFonts w:asciiTheme="majorBidi" w:hAnsiTheme="majorBidi" w:cstheme="majorBidi" w:hint="cs"/>
          <w:b/>
          <w:sz w:val="30"/>
          <w:szCs w:val="30"/>
          <w:cs/>
        </w:rPr>
        <w:t>บริษัทร่วมและ</w:t>
      </w:r>
      <w:r w:rsidR="00EB7592" w:rsidRPr="002C5218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Pr="002C5218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Pr="00F03512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F03512" w:rsidRPr="00F0351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F03512" w:rsidRPr="00F03512">
        <w:rPr>
          <w:rFonts w:asciiTheme="majorBidi" w:hAnsiTheme="majorBidi" w:cstheme="majorBidi"/>
          <w:bCs/>
          <w:sz w:val="30"/>
          <w:szCs w:val="30"/>
        </w:rPr>
        <w:t>10</w:t>
      </w:r>
      <w:r w:rsidR="00F03512" w:rsidRPr="00F0351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03512" w:rsidRPr="00F0351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F0351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AB0A18" w:rsidRPr="00F03512">
        <w:rPr>
          <w:rFonts w:asciiTheme="majorBidi" w:hAnsiTheme="majorBidi" w:cstheme="majorBidi"/>
          <w:bCs/>
          <w:sz w:val="30"/>
          <w:szCs w:val="30"/>
        </w:rPr>
        <w:t>1</w:t>
      </w:r>
      <w:r w:rsidR="00742EFF" w:rsidRPr="00F03512">
        <w:rPr>
          <w:rFonts w:asciiTheme="majorBidi" w:hAnsiTheme="majorBidi" w:cstheme="majorBidi"/>
          <w:bCs/>
          <w:sz w:val="30"/>
          <w:szCs w:val="30"/>
        </w:rPr>
        <w:t>1</w:t>
      </w:r>
      <w:r w:rsidR="00F03512" w:rsidRPr="00F03512">
        <w:rPr>
          <w:rFonts w:asciiTheme="majorBidi" w:hAnsiTheme="majorBidi" w:cstheme="majorBidi" w:hint="cs"/>
          <w:b/>
          <w:sz w:val="30"/>
          <w:szCs w:val="30"/>
          <w:cs/>
        </w:rPr>
        <w:t xml:space="preserve"> ตามลำดับ</w:t>
      </w:r>
      <w:r w:rsidRPr="00F0351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2C5218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F0351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="00F91C27" w:rsidRPr="002C5218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:rsidR="000B60FD" w:rsidRDefault="000B60FD" w:rsidP="00D62894">
      <w:pPr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3708"/>
      </w:tblGrid>
      <w:tr w:rsidR="00913B00" w:rsidRPr="002C5218" w:rsidTr="009962C1">
        <w:trPr>
          <w:trHeight w:val="20"/>
          <w:tblHeader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lightGray"/>
              </w:rPr>
              <w:br w:type="page"/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913B00" w:rsidRPr="002C5218" w:rsidRDefault="00913B00" w:rsidP="000B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13B00" w:rsidP="000B60FD">
            <w:pPr>
              <w:tabs>
                <w:tab w:val="clear" w:pos="227"/>
              </w:tabs>
              <w:spacing w:line="400" w:lineRule="exact"/>
              <w:ind w:left="252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13B00" w:rsidRPr="002B6770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B6770" w:rsidRDefault="00913B00" w:rsidP="000B60FD">
            <w:pPr>
              <w:spacing w:line="400" w:lineRule="exact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770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:rsidR="00913B00" w:rsidRPr="002B6770" w:rsidRDefault="00913B00" w:rsidP="000B60FD">
            <w:pPr>
              <w:spacing w:line="400" w:lineRule="exact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B67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B6770" w:rsidRDefault="00913B00" w:rsidP="009962C1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B67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</w:t>
            </w:r>
            <w:r w:rsidRPr="002B67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วางแผน</w:t>
            </w:r>
            <w:r w:rsidR="00F0351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B67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สั่งการและควบคุมกิจกรรม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ต่าง</w:t>
            </w:r>
            <w:r w:rsidRPr="002B67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A3084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</w:t>
            </w:r>
            <w:r w:rsidRPr="002B67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ของกลุ่มบริษัทไม่ว่าทางตรงหรือทางอ้อม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913B00" w:rsidRPr="002C5218" w:rsidTr="001B753E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เทลคอร์ปอเรชั่น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  <w:vAlign w:val="bottom"/>
          </w:tcPr>
          <w:p w:rsidR="00913B00" w:rsidRPr="002C5218" w:rsidRDefault="00913B00" w:rsidP="001B753E">
            <w:pPr>
              <w:tabs>
                <w:tab w:val="clear" w:pos="227"/>
              </w:tabs>
              <w:spacing w:line="400" w:lineRule="exact"/>
              <w:ind w:right="-2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</w:t>
            </w:r>
            <w:r w:rsidR="009962C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ในกลุ่มจิ</w:t>
            </w:r>
            <w:proofErr w:type="spellStart"/>
            <w:r w:rsidR="009962C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อินชัวรันส์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เซอร์วิส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เซส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 w:rsidR="00913B0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</w:t>
            </w:r>
            <w:r w:rsidR="00913B00"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ซี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อาร์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ซี เพาเวอร์ รี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เทล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จันทบุรี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เชียงใหม่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AB0A18" w:rsidP="005D3BAA">
            <w:pPr>
              <w:tabs>
                <w:tab w:val="clear" w:pos="227"/>
                <w:tab w:val="left" w:pos="162"/>
              </w:tabs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B00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ซี</w:t>
            </w:r>
            <w:proofErr w:type="spellStart"/>
            <w:r w:rsidR="00913B00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="00913B00"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นครศรีธรรมราช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ภูเก็ต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ราชบุรี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หาดใหญ่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Pr="002C5218" w:rsidRDefault="009962C1" w:rsidP="009962C1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อุดรธานี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สปอร์ต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ฟู้ด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รี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เทล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0B60FD" w:rsidRDefault="00913B00" w:rsidP="000B60FD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พี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เพิล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ดี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เวลล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อป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เม้นท์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  <w:p w:rsidR="00913B00" w:rsidRPr="002C5218" w:rsidRDefault="00913B00" w:rsidP="000B60FD">
            <w:pPr>
              <w:tabs>
                <w:tab w:val="clear" w:pos="227"/>
              </w:tabs>
              <w:spacing w:line="400" w:lineRule="exact"/>
              <w:ind w:left="162" w:right="-25" w:hanging="18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เซ็น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เตอร์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962C1" w:rsidP="000B60FD">
            <w:pPr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เทรด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ดิ้ง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พัฒนา จำกัด (มหาชน)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ไนน์สแควร์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พัฒนา ชลบุรี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พัฒนา พระราม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พัฒนา พระราม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รัตนาธิเบศร์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พัฒนา เชียงใหม่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ซีพีเอ็น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ระยอง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พัฒนา ขอนแก่น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ซีพีเอ็น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พัทยา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พัฒนา ดี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เวลล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อป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เม้นท์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เลิร์นนิ่ง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เซ็น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เตอร์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01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ริษัท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เซ็นทรัลมาร์เก็ตติ้งกรุ๊ป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อินเตอร์เทรด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E0709E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ไดนิ่ง เซน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เซชั่นส์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E02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E02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E0709E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เซ็นทรัลเรสเตอรองส์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กรุ๊ป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962C1" w:rsidRDefault="009962C1" w:rsidP="009962C1">
            <w:r w:rsidRPr="008E02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8E02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13B00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913B00" w:rsidRPr="00E0709E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วัตสัน จำกัด</w:t>
            </w:r>
          </w:p>
        </w:tc>
        <w:tc>
          <w:tcPr>
            <w:tcW w:w="990" w:type="dxa"/>
            <w:shd w:val="clear" w:color="auto" w:fill="auto"/>
          </w:tcPr>
          <w:p w:rsidR="00913B00" w:rsidRPr="002C5218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913B00" w:rsidRPr="002C5218" w:rsidRDefault="00913B00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962C1" w:rsidRPr="002C5218" w:rsidTr="001B753E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E0709E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เวิลด์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  <w:vAlign w:val="bottom"/>
          </w:tcPr>
          <w:p w:rsidR="009962C1" w:rsidRDefault="009962C1" w:rsidP="001B753E"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9962C1" w:rsidRPr="002C5218" w:rsidTr="001B753E">
        <w:trPr>
          <w:trHeight w:val="20"/>
        </w:trPr>
        <w:tc>
          <w:tcPr>
            <w:tcW w:w="4500" w:type="dxa"/>
            <w:shd w:val="clear" w:color="auto" w:fill="auto"/>
          </w:tcPr>
          <w:p w:rsidR="009962C1" w:rsidRPr="00E0709E" w:rsidRDefault="009962C1" w:rsidP="009962C1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ซี ไทวัสดุ จำกัด</w:t>
            </w:r>
          </w:p>
        </w:tc>
        <w:tc>
          <w:tcPr>
            <w:tcW w:w="990" w:type="dxa"/>
            <w:shd w:val="clear" w:color="auto" w:fill="auto"/>
          </w:tcPr>
          <w:p w:rsidR="009962C1" w:rsidRPr="002C5218" w:rsidRDefault="009962C1" w:rsidP="009962C1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  <w:vAlign w:val="bottom"/>
          </w:tcPr>
          <w:p w:rsidR="009962C1" w:rsidRDefault="001B753E" w:rsidP="001B753E"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1B753E">
        <w:trPr>
          <w:trHeight w:val="695"/>
        </w:trPr>
        <w:tc>
          <w:tcPr>
            <w:tcW w:w="4500" w:type="dxa"/>
            <w:shd w:val="clear" w:color="auto" w:fill="auto"/>
          </w:tcPr>
          <w:p w:rsidR="001B753E" w:rsidRPr="00E0709E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เตียงจิ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ราธิวัฒน์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E0709E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เพาเวอร์ บาย 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สรรพสินค้า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ห้องอาหาร ซีดี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ห้าง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ดี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พาร์ทเม้นท์สโตร์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77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โรบินสัน</w:t>
            </w:r>
            <w:r w:rsidRPr="002B677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ไอ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แฟ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มิลี่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มาร์ท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เซ็นทรัล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มัทสึ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โม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โตะ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โยชิ 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40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แอมบาส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ซี โฮเต็ล 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โรงแรม</w:t>
            </w:r>
            <w:proofErr w:type="spellStart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พลาซ่า จำกัด (มหาชน)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D754D8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40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754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ซีพีเอ็น 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เรส</w:t>
            </w:r>
            <w:proofErr w:type="spellEnd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ซิ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เด้นท์</w:t>
            </w:r>
            <w:proofErr w:type="spellEnd"/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40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เซ็นทรัล</w:t>
            </w:r>
            <w:proofErr w:type="spellEnd"/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เมนท์</w:t>
            </w:r>
            <w:proofErr w:type="spellEnd"/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แฟคทอ</w:t>
            </w:r>
            <w:proofErr w:type="spellEnd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รี่</w:t>
            </w: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จํากัด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40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วัตตส์</w:t>
            </w:r>
            <w:proofErr w:type="spellEnd"/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จํากัด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1B753E" w:rsidRPr="002C5218" w:rsidTr="009962C1">
        <w:trPr>
          <w:trHeight w:val="20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</w:t>
            </w:r>
            <w:proofErr w:type="spellEnd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จิ</w:t>
            </w: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รี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เทล</w:t>
            </w:r>
            <w:proofErr w:type="spellEnd"/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จํากัด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กิจการร่วมค้า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ของบริษัท</w:t>
            </w: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317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เพลินฤดี</w:t>
            </w: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จํากัด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 </w:t>
            </w:r>
            <w:r w:rsidRPr="002C52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1B753E" w:rsidRPr="002C5218" w:rsidTr="009962C1">
        <w:trPr>
          <w:trHeight w:val="335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เทรา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ซอฟท์</w:t>
            </w:r>
            <w:proofErr w:type="spellEnd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โซลูชั่น ดี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เวล</w:t>
            </w:r>
            <w:proofErr w:type="spellEnd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อป</w:t>
            </w:r>
            <w:proofErr w:type="spellStart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เม้นท์</w:t>
            </w:r>
            <w:proofErr w:type="spellEnd"/>
            <w:r w:rsidRPr="00C203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1B753E" w:rsidRPr="002C5218" w:rsidTr="009962C1">
        <w:trPr>
          <w:trHeight w:val="398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พัฒนา</w:t>
            </w:r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เรียลตี้</w:t>
            </w:r>
            <w:proofErr w:type="spellEnd"/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1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371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ฟู้ดอเวนิว</w:t>
            </w:r>
            <w:proofErr w:type="spellEnd"/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1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371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ซีพีเอ็น</w:t>
            </w:r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โคราช</w:t>
            </w:r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1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2C5218" w:rsidTr="009962C1">
        <w:trPr>
          <w:trHeight w:val="371"/>
        </w:trPr>
        <w:tc>
          <w:tcPr>
            <w:tcW w:w="450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เท็กซ์ทรัล</w:t>
            </w:r>
            <w:proofErr w:type="spellEnd"/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เท็กซ์</w:t>
            </w:r>
            <w:proofErr w:type="spellStart"/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ไทลส์</w:t>
            </w:r>
            <w:proofErr w:type="spellEnd"/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:rsidR="001B753E" w:rsidRPr="002C5218" w:rsidRDefault="001B753E" w:rsidP="001B753E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Pr="002C5218" w:rsidRDefault="001B753E" w:rsidP="001B753E">
            <w:pPr>
              <w:tabs>
                <w:tab w:val="clear" w:pos="227"/>
              </w:tabs>
              <w:spacing w:line="400" w:lineRule="exact"/>
              <w:ind w:left="162" w:right="-1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  <w:tr w:rsidR="001B753E" w:rsidRPr="00C203CE" w:rsidTr="001B753E">
        <w:trPr>
          <w:trHeight w:val="677"/>
        </w:trPr>
        <w:tc>
          <w:tcPr>
            <w:tcW w:w="4500" w:type="dxa"/>
            <w:shd w:val="clear" w:color="auto" w:fill="auto"/>
          </w:tcPr>
          <w:p w:rsidR="001B753E" w:rsidRDefault="001B753E" w:rsidP="001B753E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กองทุนรวมสิทธิการเช่าอสังหาริมทรัพย์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</w:p>
          <w:p w:rsidR="001B753E" w:rsidRPr="002C5218" w:rsidRDefault="001B753E" w:rsidP="001B753E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proofErr w:type="spellStart"/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คอม</w:t>
            </w:r>
            <w:proofErr w:type="spellStart"/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เมอร์เชียล</w:t>
            </w:r>
            <w:proofErr w:type="spellEnd"/>
            <w:r w:rsidRPr="0073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528B">
              <w:rPr>
                <w:rFonts w:asciiTheme="majorBidi" w:hAnsiTheme="majorBidi" w:cstheme="majorBidi"/>
                <w:sz w:val="30"/>
                <w:szCs w:val="30"/>
                <w:cs/>
              </w:rPr>
              <w:t>โกรท</w:t>
            </w:r>
          </w:p>
        </w:tc>
        <w:tc>
          <w:tcPr>
            <w:tcW w:w="990" w:type="dxa"/>
            <w:shd w:val="clear" w:color="auto" w:fill="auto"/>
          </w:tcPr>
          <w:p w:rsidR="001B753E" w:rsidRDefault="001B753E" w:rsidP="001B753E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B753E" w:rsidRPr="00C203CE" w:rsidRDefault="001B753E" w:rsidP="001B753E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3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:rsidR="001B753E" w:rsidRDefault="001B753E" w:rsidP="001B753E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B753E" w:rsidRPr="00C203CE" w:rsidRDefault="001B753E" w:rsidP="001B753E">
            <w:pPr>
              <w:tabs>
                <w:tab w:val="clear" w:pos="227"/>
              </w:tabs>
              <w:spacing w:line="400" w:lineRule="exact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</w:t>
            </w:r>
            <w:proofErr w:type="spellStart"/>
            <w:r w:rsidRPr="00486B8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ราธิวัฒน์</w:t>
            </w:r>
            <w:proofErr w:type="spellEnd"/>
          </w:p>
        </w:tc>
      </w:tr>
    </w:tbl>
    <w:p w:rsidR="00626409" w:rsidRPr="002C5218" w:rsidRDefault="00626409" w:rsidP="00626409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2C5218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:rsidR="00626409" w:rsidRPr="002C5218" w:rsidRDefault="00626409" w:rsidP="00626409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3888"/>
        <w:gridCol w:w="5760"/>
      </w:tblGrid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ราคาตลาดซึ่งต้องไม่ต่ำกว่าราคาที่ได้มาของสินค้านั้นๆ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ราคาตลาดโดยขึ้นอยู่กับจำนวนพื้นที่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F4323B" w:rsidRDefault="00626409" w:rsidP="00560A7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760" w:type="dxa"/>
          </w:tcPr>
          <w:p w:rsidR="00626409" w:rsidRPr="00F4323B" w:rsidRDefault="00626409" w:rsidP="00560A7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ค่าเช่าหรือบริการ</w:t>
            </w: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อัตราร้อยละของยอดขายโดยคิดจากราคาตลาดเป็นเกณฑ์หรือ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จำนวนเงินคงที่</w:t>
            </w:r>
            <w:r w:rsidRPr="002C52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หรือ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ตามสัญญาที่ตกลงร่วมกัน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ค่าส่งเสริมการขาย</w:t>
            </w: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ตามสัญญาที่ตกลงร่วมกัน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ค่าสาธารณูปโภค</w:t>
            </w: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ตามสัญญาที่ตกลงร่วมกัน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นวนเงินคงที่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ตามที่กำหนดในสัญญา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ตามหลักเกณฑ์ที่กำหนดโดยคณะกรรมการสรรหาและนโยบายบริษัท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ดอกเบี้ยรับหรือดอกเบี้ยจ่าย</w:t>
            </w: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อัตราดอกเบี้ยขั้นต่ำของเงินกู้หรือเงินฝากออมทรัพย์หรือเงินฝาก</w:t>
            </w:r>
          </w:p>
        </w:tc>
      </w:tr>
      <w:tr w:rsidR="00626409" w:rsidRPr="002C5218" w:rsidTr="00560A78"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ประจำของสถาบันการเงินภายในประเทศบางแห่งของบริษัท</w:t>
            </w:r>
          </w:p>
        </w:tc>
      </w:tr>
      <w:tr w:rsidR="00626409" w:rsidRPr="002C5218" w:rsidTr="00560A78">
        <w:trPr>
          <w:trHeight w:val="245"/>
        </w:trPr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:rsidR="00626409" w:rsidRPr="002C5218" w:rsidRDefault="00626409" w:rsidP="00485983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บวกส่วนต่างเพิ่มร้อยละ </w:t>
            </w:r>
            <w:r w:rsidRPr="002C52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0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ถึงร้อยละ </w:t>
            </w:r>
            <w:r w:rsidR="004859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2C52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.5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ต่อปี ทั้งนี้ขึ้นอยู่กับต้นทุน</w:t>
            </w:r>
          </w:p>
        </w:tc>
      </w:tr>
      <w:tr w:rsidR="00626409" w:rsidRPr="002C5218" w:rsidTr="00560A78">
        <w:trPr>
          <w:trHeight w:val="245"/>
        </w:trPr>
        <w:tc>
          <w:tcPr>
            <w:tcW w:w="3888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:rsidR="00626409" w:rsidRPr="002C5218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ทางการเงินของแต่ละบริษัท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2C5218">
        <w:rPr>
          <w:rFonts w:asciiTheme="majorBidi" w:hAnsiTheme="majorBidi" w:cstheme="majorBidi"/>
          <w:sz w:val="30"/>
          <w:szCs w:val="30"/>
        </w:rPr>
        <w:t xml:space="preserve">31 </w:t>
      </w:r>
      <w:r w:rsidRPr="002C521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  <w:r w:rsidRPr="002C5218">
        <w:rPr>
          <w:rFonts w:asciiTheme="majorBidi" w:hAnsiTheme="majorBidi" w:cstheme="majorBidi"/>
          <w:sz w:val="30"/>
          <w:szCs w:val="30"/>
        </w:rPr>
        <w:t xml:space="preserve"> </w:t>
      </w:r>
    </w:p>
    <w:p w:rsidR="00626409" w:rsidRPr="006119F1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05"/>
        <w:gridCol w:w="264"/>
        <w:gridCol w:w="1115"/>
        <w:gridCol w:w="264"/>
        <w:gridCol w:w="1132"/>
        <w:gridCol w:w="256"/>
        <w:gridCol w:w="1082"/>
      </w:tblGrid>
      <w:tr w:rsidR="00626409" w:rsidRPr="002C5218" w:rsidTr="00560A78">
        <w:trPr>
          <w:tblHeader/>
        </w:trPr>
        <w:tc>
          <w:tcPr>
            <w:tcW w:w="2290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9" w:type="pct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rPr>
          <w:tblHeader/>
        </w:trPr>
        <w:tc>
          <w:tcPr>
            <w:tcW w:w="2290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7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7" w:type="pct"/>
          </w:tcPr>
          <w:p w:rsidR="00626409" w:rsidRPr="002F694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6409" w:rsidRPr="002C5218" w:rsidTr="00560A78">
        <w:trPr>
          <w:tblHeader/>
        </w:trPr>
        <w:tc>
          <w:tcPr>
            <w:tcW w:w="2290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0" w:type="pct"/>
            <w:gridSpan w:val="7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2290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8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2290" w:type="pct"/>
          </w:tcPr>
          <w:p w:rsidR="00626409" w:rsidRPr="006643C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43C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79,505</w:t>
            </w:r>
          </w:p>
        </w:tc>
        <w:tc>
          <w:tcPr>
            <w:tcW w:w="13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51,221</w:t>
            </w:r>
          </w:p>
        </w:tc>
      </w:tr>
      <w:tr w:rsidR="00626409" w:rsidRPr="002C5218" w:rsidTr="00560A78">
        <w:tc>
          <w:tcPr>
            <w:tcW w:w="2290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7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  <w:tc>
          <w:tcPr>
            <w:tcW w:w="13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4,499</w:t>
            </w:r>
          </w:p>
        </w:tc>
      </w:tr>
      <w:tr w:rsidR="00626409" w:rsidRPr="002C5218" w:rsidTr="00560A78">
        <w:tc>
          <w:tcPr>
            <w:tcW w:w="2290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7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36,908</w:t>
            </w:r>
          </w:p>
        </w:tc>
        <w:tc>
          <w:tcPr>
            <w:tcW w:w="13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37,386</w:t>
            </w:r>
          </w:p>
        </w:tc>
      </w:tr>
      <w:tr w:rsidR="00626409" w:rsidRPr="002C5218" w:rsidTr="00560A78">
        <w:tc>
          <w:tcPr>
            <w:tcW w:w="2290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4" w:type="pct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150,003</w:t>
            </w:r>
          </w:p>
        </w:tc>
        <w:tc>
          <w:tcPr>
            <w:tcW w:w="13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200,000</w:t>
            </w:r>
          </w:p>
        </w:tc>
      </w:tr>
      <w:tr w:rsidR="00626409" w:rsidRPr="002C5218" w:rsidTr="00560A78">
        <w:tc>
          <w:tcPr>
            <w:tcW w:w="2290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7,018</w:t>
            </w:r>
          </w:p>
        </w:tc>
        <w:tc>
          <w:tcPr>
            <w:tcW w:w="13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6,271</w:t>
            </w:r>
          </w:p>
        </w:tc>
      </w:tr>
      <w:tr w:rsidR="00626409" w:rsidRPr="002C5218" w:rsidTr="00560A78">
        <w:tc>
          <w:tcPr>
            <w:tcW w:w="2290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7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76,446</w:t>
            </w:r>
          </w:p>
        </w:tc>
        <w:tc>
          <w:tcPr>
            <w:tcW w:w="13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48,722</w:t>
            </w:r>
          </w:p>
        </w:tc>
      </w:tr>
      <w:tr w:rsidR="00626409" w:rsidRPr="002C5218" w:rsidTr="00560A78">
        <w:tc>
          <w:tcPr>
            <w:tcW w:w="2290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ต้นทุนในการจัดจำหน่ายและค่าใช้จ่ายในการ</w:t>
            </w:r>
          </w:p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574" w:type="pct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F31765" w:rsidRDefault="00626409" w:rsidP="00560A78"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144,952</w:t>
            </w:r>
          </w:p>
        </w:tc>
        <w:tc>
          <w:tcPr>
            <w:tcW w:w="13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34,548</w:t>
            </w: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Pr="002A56A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5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74" w:type="pct"/>
            <w:shd w:val="clear" w:color="auto" w:fill="auto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FFFFFF" w:themeFill="background1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4,210</w:t>
            </w:r>
          </w:p>
        </w:tc>
        <w:tc>
          <w:tcPr>
            <w:tcW w:w="13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4,728</w:t>
            </w: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4" w:type="pct"/>
            <w:shd w:val="clear" w:color="auto" w:fill="auto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FFFFFF" w:themeFill="background1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Pr="00EF081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4" w:type="pct"/>
            <w:shd w:val="clear" w:color="auto" w:fill="auto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59,751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FFFFFF" w:themeFill="background1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64,079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55,615</w:t>
            </w:r>
          </w:p>
        </w:tc>
        <w:tc>
          <w:tcPr>
            <w:tcW w:w="13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57,825</w:t>
            </w: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Pr="00EF081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8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74" w:type="pct"/>
            <w:shd w:val="clear" w:color="auto" w:fill="auto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FFFFFF" w:themeFill="background1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58,202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6,143</w:t>
            </w: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Pr="00EF081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74" w:type="pct"/>
            <w:shd w:val="clear" w:color="auto" w:fill="auto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30,662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FFFFFF" w:themeFill="background1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42,170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10,695</w:t>
            </w:r>
          </w:p>
        </w:tc>
        <w:tc>
          <w:tcPr>
            <w:tcW w:w="13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23,582</w:t>
            </w: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Pr="00EF081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81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74" w:type="pct"/>
            <w:shd w:val="clear" w:color="auto" w:fill="auto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70,511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FFFFFF" w:themeFill="background1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76,842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39,608</w:t>
            </w:r>
          </w:p>
        </w:tc>
        <w:tc>
          <w:tcPr>
            <w:tcW w:w="13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41,958</w:t>
            </w: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Pr="00EF081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74" w:type="pct"/>
            <w:shd w:val="clear" w:color="auto" w:fill="auto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749,547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805,670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72555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31"/>
            </w:pPr>
            <w:r w:rsidRPr="00725553">
              <w:rPr>
                <w:rFonts w:asciiTheme="majorBidi" w:hAnsiTheme="majorBidi" w:cstheme="majorBidi"/>
                <w:sz w:val="30"/>
                <w:szCs w:val="30"/>
              </w:rPr>
              <w:t>60,842</w:t>
            </w:r>
          </w:p>
        </w:tc>
        <w:tc>
          <w:tcPr>
            <w:tcW w:w="13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180,644</w:t>
            </w: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626409" w:rsidRPr="004A410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Pr="00EF081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4" w:type="pct"/>
            <w:shd w:val="clear" w:color="auto" w:fill="auto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FFFFFF" w:themeFill="background1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Pr="00EF081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4" w:type="pct"/>
            <w:shd w:val="clear" w:color="auto" w:fill="auto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FFFFFF" w:themeFill="background1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409" w:rsidRPr="002C5218" w:rsidTr="00560A78">
        <w:tblPrEx>
          <w:shd w:val="clear" w:color="auto" w:fill="FFFFFF" w:themeFill="background1"/>
        </w:tblPrEx>
        <w:tc>
          <w:tcPr>
            <w:tcW w:w="2290" w:type="pct"/>
            <w:shd w:val="clear" w:color="auto" w:fill="FFFFFF" w:themeFill="background1"/>
          </w:tcPr>
          <w:p w:rsidR="00626409" w:rsidRPr="00EF081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74" w:type="pct"/>
            <w:shd w:val="clear" w:color="auto" w:fill="auto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153,152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153,564</w:t>
            </w:r>
          </w:p>
        </w:tc>
        <w:tc>
          <w:tcPr>
            <w:tcW w:w="137" w:type="pct"/>
            <w:shd w:val="clear" w:color="auto" w:fill="FFFFFF" w:themeFill="background1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83,448</w:t>
            </w:r>
          </w:p>
        </w:tc>
        <w:tc>
          <w:tcPr>
            <w:tcW w:w="133" w:type="pct"/>
            <w:shd w:val="clear" w:color="auto" w:fill="FFFFFF" w:themeFill="background1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</w:tcPr>
          <w:p w:rsidR="00626409" w:rsidRPr="00C4266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93,598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center"/>
        <w:rPr>
          <w:rFonts w:asciiTheme="majorBidi" w:hAnsiTheme="majorBidi" w:cstheme="majorBidi"/>
          <w:sz w:val="30"/>
          <w:szCs w:val="30"/>
        </w:rPr>
      </w:pP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C5218">
        <w:rPr>
          <w:rFonts w:asciiTheme="majorBidi" w:hAnsiTheme="majorBidi" w:cstheme="majorBidi"/>
          <w:sz w:val="30"/>
          <w:szCs w:val="30"/>
        </w:rPr>
        <w:t xml:space="preserve"> 31 </w:t>
      </w:r>
      <w:r w:rsidRPr="002C5218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79"/>
        <w:gridCol w:w="271"/>
        <w:gridCol w:w="1083"/>
        <w:gridCol w:w="271"/>
        <w:gridCol w:w="1170"/>
        <w:gridCol w:w="271"/>
        <w:gridCol w:w="1182"/>
      </w:tblGrid>
      <w:tr w:rsidR="00626409" w:rsidRPr="002C5218" w:rsidTr="00560A78">
        <w:tc>
          <w:tcPr>
            <w:tcW w:w="2265" w:type="pct"/>
          </w:tcPr>
          <w:p w:rsidR="00626409" w:rsidRPr="002C5218" w:rsidRDefault="00626409" w:rsidP="00560A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pct"/>
            <w:gridSpan w:val="3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226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9" w:type="pct"/>
          </w:tcPr>
          <w:p w:rsidR="00626409" w:rsidRPr="002F694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6409" w:rsidRPr="002C5218" w:rsidTr="00560A78">
        <w:tc>
          <w:tcPr>
            <w:tcW w:w="226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5" w:type="pct"/>
            <w:gridSpan w:val="7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226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4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2,982</w:t>
            </w:r>
          </w:p>
        </w:tc>
      </w:tr>
      <w:tr w:rsidR="00626409" w:rsidRPr="002C5218" w:rsidTr="00560A78">
        <w:tc>
          <w:tcPr>
            <w:tcW w:w="226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4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14,199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26,354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10,055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12,410</w:t>
            </w:r>
          </w:p>
        </w:tc>
      </w:tr>
      <w:tr w:rsidR="00626409" w:rsidRPr="002C5218" w:rsidTr="00560A78">
        <w:tc>
          <w:tcPr>
            <w:tcW w:w="226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FF6205" w:rsidP="000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14,199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26,354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13,055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15,392</w:t>
            </w:r>
          </w:p>
        </w:tc>
      </w:tr>
      <w:tr w:rsidR="00626409" w:rsidRPr="002C5218" w:rsidTr="00560A78">
        <w:tc>
          <w:tcPr>
            <w:tcW w:w="226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409" w:rsidRPr="002C5218" w:rsidTr="00560A78">
        <w:tc>
          <w:tcPr>
            <w:tcW w:w="226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14,199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26,354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13,055</w:t>
            </w: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15,392</w:t>
            </w:r>
          </w:p>
        </w:tc>
      </w:tr>
      <w:tr w:rsidR="00626409" w:rsidRPr="002C5218" w:rsidTr="00560A78">
        <w:trPr>
          <w:trHeight w:val="575"/>
        </w:trPr>
        <w:tc>
          <w:tcPr>
            <w:tcW w:w="226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626409" w:rsidRDefault="00626409" w:rsidP="00626409">
      <w:r>
        <w:rPr>
          <w:b/>
          <w:bCs/>
        </w:rPr>
        <w:br w:type="page"/>
      </w:r>
    </w:p>
    <w:tbl>
      <w:tblPr>
        <w:tblW w:w="9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5"/>
        <w:gridCol w:w="1078"/>
        <w:gridCol w:w="271"/>
        <w:gridCol w:w="1082"/>
        <w:gridCol w:w="270"/>
        <w:gridCol w:w="1170"/>
        <w:gridCol w:w="270"/>
        <w:gridCol w:w="1185"/>
      </w:tblGrid>
      <w:tr w:rsidR="00626409" w:rsidRPr="002C5218" w:rsidTr="00560A78">
        <w:tc>
          <w:tcPr>
            <w:tcW w:w="2155" w:type="pct"/>
          </w:tcPr>
          <w:p w:rsidR="00626409" w:rsidRPr="002B6770" w:rsidRDefault="00626409" w:rsidP="00560A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B677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  <w:r w:rsidRPr="002B6770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Pr="002B677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3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rPr>
          <w:trHeight w:val="335"/>
        </w:trPr>
        <w:tc>
          <w:tcPr>
            <w:tcW w:w="215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626409" w:rsidRPr="002F694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6409" w:rsidRPr="002C5218" w:rsidTr="00560A78">
        <w:tc>
          <w:tcPr>
            <w:tcW w:w="215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5" w:type="pct"/>
            <w:gridSpan w:val="7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215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:rsidR="00626409" w:rsidRPr="00BC0D6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6409" w:rsidRPr="00E0709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626409" w:rsidRPr="00BC0D6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26409" w:rsidRPr="00E0709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626409" w:rsidRPr="00301EC0" w:rsidRDefault="007034B1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52,252</w:t>
            </w:r>
          </w:p>
        </w:tc>
        <w:tc>
          <w:tcPr>
            <w:tcW w:w="144" w:type="pct"/>
          </w:tcPr>
          <w:p w:rsidR="00626409" w:rsidRPr="001A1B8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</w:tcPr>
          <w:p w:rsidR="00626409" w:rsidRPr="00301EC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39,524</w:t>
            </w:r>
          </w:p>
        </w:tc>
      </w:tr>
      <w:tr w:rsidR="00626409" w:rsidRPr="002C5218" w:rsidTr="00560A78">
        <w:tc>
          <w:tcPr>
            <w:tcW w:w="215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:rsidR="00626409" w:rsidRPr="00BC0D6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39,036</w:t>
            </w:r>
          </w:p>
        </w:tc>
        <w:tc>
          <w:tcPr>
            <w:tcW w:w="145" w:type="pct"/>
            <w:shd w:val="clear" w:color="auto" w:fill="auto"/>
          </w:tcPr>
          <w:p w:rsidR="00626409" w:rsidRPr="001A1B8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626409" w:rsidRPr="00BC0D6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37,938</w:t>
            </w:r>
          </w:p>
        </w:tc>
        <w:tc>
          <w:tcPr>
            <w:tcW w:w="144" w:type="pct"/>
            <w:shd w:val="clear" w:color="auto" w:fill="auto"/>
          </w:tcPr>
          <w:p w:rsidR="00626409" w:rsidRPr="001A1B8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626409" w:rsidRPr="00301EC0" w:rsidRDefault="007034B1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8,742</w:t>
            </w:r>
          </w:p>
        </w:tc>
        <w:tc>
          <w:tcPr>
            <w:tcW w:w="144" w:type="pct"/>
          </w:tcPr>
          <w:p w:rsidR="00626409" w:rsidRPr="001A1B8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626409" w:rsidRPr="00301EC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25,291</w:t>
            </w:r>
          </w:p>
        </w:tc>
      </w:tr>
      <w:tr w:rsidR="00626409" w:rsidRPr="002C5218" w:rsidTr="00560A78">
        <w:tc>
          <w:tcPr>
            <w:tcW w:w="2155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:rsidR="00626409" w:rsidRPr="00BC0D6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39,036</w:t>
            </w:r>
          </w:p>
        </w:tc>
        <w:tc>
          <w:tcPr>
            <w:tcW w:w="145" w:type="pct"/>
            <w:shd w:val="clear" w:color="auto" w:fill="auto"/>
          </w:tcPr>
          <w:p w:rsidR="00626409" w:rsidRPr="001A1B8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:rsidR="00626409" w:rsidRPr="00BC0D6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37,938</w:t>
            </w:r>
          </w:p>
        </w:tc>
        <w:tc>
          <w:tcPr>
            <w:tcW w:w="144" w:type="pct"/>
            <w:shd w:val="clear" w:color="auto" w:fill="auto"/>
          </w:tcPr>
          <w:p w:rsidR="00626409" w:rsidRPr="001A1B8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:rsidR="00626409" w:rsidRPr="00301EC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60,994</w:t>
            </w:r>
          </w:p>
        </w:tc>
        <w:tc>
          <w:tcPr>
            <w:tcW w:w="144" w:type="pct"/>
          </w:tcPr>
          <w:p w:rsidR="00626409" w:rsidRPr="001A1B8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626409" w:rsidRPr="00301EC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64,815</w:t>
            </w:r>
          </w:p>
        </w:tc>
      </w:tr>
      <w:tr w:rsidR="00626409" w:rsidRPr="002C5218" w:rsidTr="00560A78">
        <w:tc>
          <w:tcPr>
            <w:tcW w:w="2155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:rsidR="00626409" w:rsidRPr="004E0D5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6409" w:rsidRPr="004E0D5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626409" w:rsidRPr="004E0D5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26409" w:rsidRPr="004E0D5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626409" w:rsidRPr="004E0D5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26409" w:rsidRPr="004E0D5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626409" w:rsidRPr="004E0D5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409" w:rsidRPr="002C5218" w:rsidTr="00560A78">
        <w:tc>
          <w:tcPr>
            <w:tcW w:w="2155" w:type="pct"/>
          </w:tcPr>
          <w:p w:rsidR="00626409" w:rsidRPr="00394FB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C203C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39,036</w:t>
            </w:r>
          </w:p>
        </w:tc>
        <w:tc>
          <w:tcPr>
            <w:tcW w:w="145" w:type="pct"/>
            <w:shd w:val="clear" w:color="auto" w:fill="auto"/>
          </w:tcPr>
          <w:p w:rsidR="00626409" w:rsidRPr="001A1B8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C203C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37,938</w:t>
            </w:r>
          </w:p>
        </w:tc>
        <w:tc>
          <w:tcPr>
            <w:tcW w:w="144" w:type="pct"/>
            <w:shd w:val="clear" w:color="auto" w:fill="auto"/>
          </w:tcPr>
          <w:p w:rsidR="00626409" w:rsidRPr="001A1B8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301EC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60,994</w:t>
            </w:r>
          </w:p>
        </w:tc>
        <w:tc>
          <w:tcPr>
            <w:tcW w:w="144" w:type="pct"/>
          </w:tcPr>
          <w:p w:rsidR="00626409" w:rsidRPr="001A1B8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301EC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64,815</w:t>
            </w:r>
          </w:p>
        </w:tc>
      </w:tr>
    </w:tbl>
    <w:p w:rsidR="00626409" w:rsidRDefault="00626409" w:rsidP="00626409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2"/>
        <w:gridCol w:w="993"/>
        <w:gridCol w:w="252"/>
        <w:gridCol w:w="1006"/>
        <w:gridCol w:w="267"/>
        <w:gridCol w:w="1082"/>
        <w:gridCol w:w="267"/>
        <w:gridCol w:w="1084"/>
        <w:gridCol w:w="267"/>
        <w:gridCol w:w="992"/>
        <w:gridCol w:w="267"/>
        <w:gridCol w:w="976"/>
      </w:tblGrid>
      <w:tr w:rsidR="00626409" w:rsidRPr="004A2C83" w:rsidTr="00560A78">
        <w:tc>
          <w:tcPr>
            <w:tcW w:w="1012" w:type="pct"/>
          </w:tcPr>
          <w:p w:rsidR="00626409" w:rsidRPr="004A2C8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110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04" w:type="pct"/>
            <w:gridSpan w:val="3"/>
          </w:tcPr>
          <w:p w:rsidR="00626409" w:rsidRPr="004A2C8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:rsidR="00626409" w:rsidRPr="004A2C8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3"/>
            <w:tcBorders>
              <w:bottom w:val="single" w:sz="4" w:space="0" w:color="auto"/>
            </w:tcBorders>
          </w:tcPr>
          <w:p w:rsidR="00626409" w:rsidRPr="004A2C8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2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626409" w:rsidRPr="004A2C8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pct"/>
            <w:gridSpan w:val="3"/>
          </w:tcPr>
          <w:p w:rsidR="00626409" w:rsidRPr="004A2C8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2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4A2C83" w:rsidTr="00560A78">
        <w:trPr>
          <w:trHeight w:val="478"/>
        </w:trPr>
        <w:tc>
          <w:tcPr>
            <w:tcW w:w="1012" w:type="pct"/>
          </w:tcPr>
          <w:p w:rsidR="00626409" w:rsidRPr="002D5F4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:rsidR="00626409" w:rsidRPr="004A2C8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626409" w:rsidRPr="00604DA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DA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626409" w:rsidRPr="00604DA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:rsidR="00626409" w:rsidRPr="00604DA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DA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26409" w:rsidRPr="004A2C83" w:rsidTr="00560A78">
        <w:tc>
          <w:tcPr>
            <w:tcW w:w="1012" w:type="pct"/>
          </w:tcPr>
          <w:p w:rsidR="00626409" w:rsidRPr="004A2C8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:rsidR="00626409" w:rsidRPr="004A2C8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2C8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</w:tcPr>
          <w:p w:rsidR="00626409" w:rsidRPr="004A2C8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1" w:type="pct"/>
            <w:gridSpan w:val="7"/>
          </w:tcPr>
          <w:p w:rsidR="00626409" w:rsidRPr="00604DA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D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604D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604D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26409" w:rsidRPr="002B55F8" w:rsidTr="00560A78">
        <w:tc>
          <w:tcPr>
            <w:tcW w:w="1012" w:type="pct"/>
          </w:tcPr>
          <w:p w:rsidR="00626409" w:rsidRPr="002B55F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55F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  <w:shd w:val="clear" w:color="auto" w:fill="auto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0.55 - 3.50</w:t>
            </w:r>
          </w:p>
        </w:tc>
        <w:tc>
          <w:tcPr>
            <w:tcW w:w="135" w:type="pct"/>
            <w:shd w:val="clear" w:color="auto" w:fill="auto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0.55 - 3.50</w:t>
            </w:r>
          </w:p>
        </w:tc>
        <w:tc>
          <w:tcPr>
            <w:tcW w:w="143" w:type="pct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626409" w:rsidRPr="00F65A7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Merge w:val="restart"/>
            <w:shd w:val="clear" w:color="auto" w:fill="auto"/>
          </w:tcPr>
          <w:p w:rsidR="00626409" w:rsidRPr="00F65A7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626409" w:rsidRPr="00F65A7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F65A7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Merge w:val="restart"/>
            <w:shd w:val="clear" w:color="auto" w:fill="auto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626409" w:rsidRPr="00604DA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272,701</w:t>
            </w:r>
          </w:p>
        </w:tc>
        <w:tc>
          <w:tcPr>
            <w:tcW w:w="143" w:type="pct"/>
            <w:vMerge w:val="restart"/>
          </w:tcPr>
          <w:p w:rsidR="00626409" w:rsidRPr="00604DA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626409" w:rsidRPr="00604DA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6"/>
              <w:rPr>
                <w:rFonts w:ascii="Angsana New" w:hAnsi="Angsana New" w:cs="Angsana New"/>
                <w:sz w:val="30"/>
                <w:szCs w:val="30"/>
              </w:rPr>
            </w:pPr>
            <w:r w:rsidRPr="00604DA3">
              <w:rPr>
                <w:rFonts w:ascii="Angsana New" w:hAnsi="Angsana New" w:cs="Angsana New"/>
                <w:sz w:val="30"/>
                <w:szCs w:val="30"/>
              </w:rPr>
              <w:t>251,382</w:t>
            </w:r>
          </w:p>
        </w:tc>
      </w:tr>
      <w:tr w:rsidR="00626409" w:rsidRPr="004A2C83" w:rsidTr="00560A78">
        <w:tc>
          <w:tcPr>
            <w:tcW w:w="2216" w:type="pct"/>
            <w:gridSpan w:val="4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55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" w:type="pct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Merge/>
            <w:shd w:val="clear" w:color="auto" w:fill="auto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55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Merge/>
            <w:shd w:val="clear" w:color="auto" w:fill="auto"/>
          </w:tcPr>
          <w:p w:rsidR="00626409" w:rsidRPr="002B55F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604DA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272,701</w:t>
            </w:r>
          </w:p>
        </w:tc>
        <w:tc>
          <w:tcPr>
            <w:tcW w:w="143" w:type="pct"/>
            <w:vMerge/>
          </w:tcPr>
          <w:p w:rsidR="00626409" w:rsidRPr="00604DA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double" w:sz="4" w:space="0" w:color="auto"/>
            </w:tcBorders>
          </w:tcPr>
          <w:p w:rsidR="00626409" w:rsidRPr="00604DA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4D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251,382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626409" w:rsidRPr="002C5218" w:rsidRDefault="00626409" w:rsidP="006264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>
        <w:rPr>
          <w:rFonts w:asciiTheme="majorBidi" w:hAnsiTheme="majorBidi" w:cstheme="majorBidi"/>
          <w:sz w:val="30"/>
          <w:szCs w:val="30"/>
          <w:cs/>
        </w:rPr>
        <w:t>ของเงินให้กู้ยืม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แก่บุคคลหรือ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กิจการที่เกี่ยวข้องกันสำหรับแต่ละปีสิ้นสุดวันที่ </w:t>
      </w:r>
      <w:r w:rsidRPr="002C5218">
        <w:rPr>
          <w:rFonts w:asciiTheme="majorBidi" w:hAnsiTheme="majorBidi" w:cstheme="majorBidi"/>
          <w:sz w:val="30"/>
          <w:szCs w:val="30"/>
        </w:rPr>
        <w:t xml:space="preserve">31 </w:t>
      </w:r>
      <w:r w:rsidRPr="002C521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626409" w:rsidRDefault="00626409" w:rsidP="0062640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04"/>
        <w:gridCol w:w="703"/>
        <w:gridCol w:w="265"/>
        <w:gridCol w:w="820"/>
        <w:gridCol w:w="1082"/>
        <w:gridCol w:w="271"/>
        <w:gridCol w:w="1082"/>
        <w:gridCol w:w="271"/>
        <w:gridCol w:w="992"/>
        <w:gridCol w:w="271"/>
        <w:gridCol w:w="981"/>
      </w:tblGrid>
      <w:tr w:rsidR="00626409" w:rsidRPr="002C5218" w:rsidTr="00560A78">
        <w:tc>
          <w:tcPr>
            <w:tcW w:w="2351" w:type="pct"/>
            <w:gridSpan w:val="4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pct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26409" w:rsidRPr="002C5218" w:rsidTr="00560A78">
        <w:tc>
          <w:tcPr>
            <w:tcW w:w="2351" w:type="pct"/>
            <w:gridSpan w:val="4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6409" w:rsidRPr="002C5218" w:rsidTr="00560A78">
        <w:tc>
          <w:tcPr>
            <w:tcW w:w="2351" w:type="pct"/>
            <w:gridSpan w:val="4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2351" w:type="pct"/>
            <w:gridSpan w:val="4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1394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626409" w:rsidRPr="00DD64E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1394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7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579" w:type="pct"/>
          </w:tcPr>
          <w:p w:rsidR="00626409" w:rsidRPr="00F65A7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FA6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26409" w:rsidRPr="00301EC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F65A7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626409" w:rsidRPr="00DD64E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0E22">
              <w:rPr>
                <w:rFonts w:asciiTheme="majorBidi" w:hAnsiTheme="majorBidi" w:cstheme="majorBidi"/>
                <w:sz w:val="30"/>
                <w:szCs w:val="30"/>
              </w:rPr>
              <w:t>251,382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:rsidR="00626409" w:rsidRPr="00DD64E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462,834</w:t>
            </w:r>
          </w:p>
        </w:tc>
      </w:tr>
      <w:tr w:rsidR="00626409" w:rsidRPr="002C5218" w:rsidTr="00560A78">
        <w:tc>
          <w:tcPr>
            <w:tcW w:w="1394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7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F65A7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26409" w:rsidRPr="00301EC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F65A7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626409" w:rsidRPr="00DD64E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2,614,249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:rsidR="00626409" w:rsidRPr="00DD64E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2,783,057</w:t>
            </w:r>
          </w:p>
        </w:tc>
      </w:tr>
      <w:tr w:rsidR="00626409" w:rsidRPr="002C5218" w:rsidTr="00560A78">
        <w:tc>
          <w:tcPr>
            <w:tcW w:w="1394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7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F65A7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26409" w:rsidRPr="00301EC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F65A7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626409" w:rsidRPr="00DD64E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(2,592,930)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:rsidR="00626409" w:rsidRPr="00DD64E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(2,994,509)</w:t>
            </w:r>
          </w:p>
        </w:tc>
      </w:tr>
      <w:tr w:rsidR="00626409" w:rsidRPr="002C5218" w:rsidTr="00560A78">
        <w:tc>
          <w:tcPr>
            <w:tcW w:w="1394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37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DD64E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272,701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DD64E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251,382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3"/>
        <w:gridCol w:w="1080"/>
        <w:gridCol w:w="269"/>
        <w:gridCol w:w="1082"/>
        <w:gridCol w:w="269"/>
        <w:gridCol w:w="990"/>
        <w:gridCol w:w="267"/>
        <w:gridCol w:w="992"/>
      </w:tblGrid>
      <w:tr w:rsidR="00626409" w:rsidRPr="002C5218" w:rsidTr="00560A78">
        <w:tc>
          <w:tcPr>
            <w:tcW w:w="2351" w:type="pct"/>
          </w:tcPr>
          <w:p w:rsidR="00626409" w:rsidRPr="009C738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C73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9C73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จ้าหนี้การค้า</w:t>
            </w:r>
            <w:r w:rsidRPr="009C73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9C73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1" w:type="pct"/>
            <w:gridSpan w:val="3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2351" w:type="pct"/>
          </w:tcPr>
          <w:p w:rsidR="00626409" w:rsidRPr="00EB085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6409" w:rsidRPr="002C5218" w:rsidTr="00560A78">
        <w:tc>
          <w:tcPr>
            <w:tcW w:w="2351" w:type="pct"/>
          </w:tcPr>
          <w:p w:rsidR="00626409" w:rsidRPr="00EB085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9" w:type="pct"/>
            <w:gridSpan w:val="7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2351" w:type="pct"/>
          </w:tcPr>
          <w:p w:rsidR="00626409" w:rsidRPr="00EB085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085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4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26,010</w:t>
            </w:r>
          </w:p>
        </w:tc>
      </w:tr>
      <w:tr w:rsidR="00626409" w:rsidRPr="002C5218" w:rsidTr="00560A78">
        <w:tc>
          <w:tcPr>
            <w:tcW w:w="2351" w:type="pct"/>
          </w:tcPr>
          <w:p w:rsidR="00626409" w:rsidRPr="00EB085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085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55,605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64,529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7,589</w:t>
            </w:r>
          </w:p>
        </w:tc>
        <w:tc>
          <w:tcPr>
            <w:tcW w:w="14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24,076</w:t>
            </w:r>
          </w:p>
        </w:tc>
      </w:tr>
      <w:tr w:rsidR="00626409" w:rsidRPr="002C5218" w:rsidTr="00560A78">
        <w:tc>
          <w:tcPr>
            <w:tcW w:w="2351" w:type="pct"/>
          </w:tcPr>
          <w:p w:rsidR="00626409" w:rsidRPr="00EB085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8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55,605</w:t>
            </w:r>
          </w:p>
        </w:tc>
        <w:tc>
          <w:tcPr>
            <w:tcW w:w="144" w:type="pct"/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64,529</w:t>
            </w:r>
          </w:p>
        </w:tc>
        <w:tc>
          <w:tcPr>
            <w:tcW w:w="144" w:type="pct"/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7,973</w:t>
            </w:r>
          </w:p>
        </w:tc>
        <w:tc>
          <w:tcPr>
            <w:tcW w:w="143" w:type="pct"/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50,086</w:t>
            </w:r>
          </w:p>
        </w:tc>
      </w:tr>
    </w:tbl>
    <w:p w:rsidR="00626409" w:rsidRDefault="00626409" w:rsidP="00626409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080"/>
        <w:gridCol w:w="269"/>
        <w:gridCol w:w="1082"/>
        <w:gridCol w:w="361"/>
        <w:gridCol w:w="899"/>
        <w:gridCol w:w="271"/>
        <w:gridCol w:w="988"/>
      </w:tblGrid>
      <w:tr w:rsidR="00626409" w:rsidRPr="002C5218" w:rsidTr="00560A78">
        <w:tc>
          <w:tcPr>
            <w:tcW w:w="2351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4154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1" w:type="pct"/>
            <w:gridSpan w:val="3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pct"/>
            <w:gridSpan w:val="3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2351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93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6409" w:rsidRPr="002C5218" w:rsidTr="00560A78">
        <w:tc>
          <w:tcPr>
            <w:tcW w:w="2351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2351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137,515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2,832</w:t>
            </w:r>
          </w:p>
        </w:tc>
      </w:tr>
      <w:tr w:rsidR="00626409" w:rsidRPr="002C5218" w:rsidTr="00560A78">
        <w:tc>
          <w:tcPr>
            <w:tcW w:w="2351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142,929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241,719</w:t>
            </w:r>
          </w:p>
        </w:tc>
        <w:tc>
          <w:tcPr>
            <w:tcW w:w="193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29,278</w:t>
            </w:r>
          </w:p>
        </w:tc>
        <w:tc>
          <w:tcPr>
            <w:tcW w:w="14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74,527</w:t>
            </w:r>
          </w:p>
        </w:tc>
      </w:tr>
      <w:tr w:rsidR="00626409" w:rsidRPr="002C5218" w:rsidTr="00560A78">
        <w:tc>
          <w:tcPr>
            <w:tcW w:w="2351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142,929</w:t>
            </w:r>
          </w:p>
        </w:tc>
        <w:tc>
          <w:tcPr>
            <w:tcW w:w="144" w:type="pct"/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241,719</w:t>
            </w:r>
          </w:p>
        </w:tc>
        <w:tc>
          <w:tcPr>
            <w:tcW w:w="193" w:type="pct"/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166,793</w:t>
            </w:r>
          </w:p>
        </w:tc>
        <w:tc>
          <w:tcPr>
            <w:tcW w:w="145" w:type="pct"/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601E0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77,359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8"/>
        <w:gridCol w:w="987"/>
        <w:gridCol w:w="273"/>
        <w:gridCol w:w="904"/>
        <w:gridCol w:w="269"/>
        <w:gridCol w:w="1073"/>
        <w:gridCol w:w="271"/>
        <w:gridCol w:w="1077"/>
        <w:gridCol w:w="357"/>
        <w:gridCol w:w="902"/>
        <w:gridCol w:w="269"/>
        <w:gridCol w:w="984"/>
      </w:tblGrid>
      <w:tr w:rsidR="00626409" w:rsidRPr="002C5218" w:rsidTr="00560A78">
        <w:tc>
          <w:tcPr>
            <w:tcW w:w="105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59" w:type="pct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1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pct"/>
            <w:gridSpan w:val="3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105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และดอกเบี้ยค้างจ่าย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91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6409" w:rsidRPr="00A553C3" w:rsidTr="00560A78">
        <w:tc>
          <w:tcPr>
            <w:tcW w:w="105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59" w:type="pct"/>
            <w:gridSpan w:val="3"/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53C3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144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42" w:type="pct"/>
            <w:gridSpan w:val="7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53C3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105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529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325">
              <w:rPr>
                <w:rFonts w:asciiTheme="majorBidi" w:hAnsiTheme="majorBidi" w:cstheme="majorBidi"/>
                <w:sz w:val="30"/>
                <w:szCs w:val="30"/>
              </w:rPr>
              <w:t>0.55 - 3.50</w:t>
            </w:r>
          </w:p>
        </w:tc>
        <w:tc>
          <w:tcPr>
            <w:tcW w:w="14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0.55 - 3.50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  <w:tab w:val="decimal" w:pos="873"/>
              </w:tabs>
              <w:spacing w:after="0"/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571,076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765,606</w:t>
            </w:r>
          </w:p>
        </w:tc>
      </w:tr>
      <w:tr w:rsidR="00626409" w:rsidRPr="002C5218" w:rsidTr="00560A78">
        <w:tc>
          <w:tcPr>
            <w:tcW w:w="105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4C2F3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6409" w:rsidRPr="004C2F3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  <w:tab w:val="decimal" w:pos="873"/>
              </w:tabs>
              <w:spacing w:after="0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4C2F3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1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D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571,076</w:t>
            </w:r>
          </w:p>
        </w:tc>
        <w:tc>
          <w:tcPr>
            <w:tcW w:w="144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765,606</w:t>
            </w:r>
          </w:p>
        </w:tc>
      </w:tr>
    </w:tbl>
    <w:p w:rsidR="00626409" w:rsidRPr="00F85A22" w:rsidRDefault="00626409" w:rsidP="006264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626409" w:rsidRPr="00A553C3" w:rsidRDefault="00626409" w:rsidP="006264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53C3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รายการเคลื่อนไหวของเงินกู้ยืมจาก</w:t>
      </w:r>
      <w:r w:rsidRPr="00A553C3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A553C3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กิจการที่เกี่ยวข้องกันสำหรับแต่ละปีสิ้นสุดวันที่ </w:t>
      </w:r>
      <w:r w:rsidRPr="00A553C3">
        <w:rPr>
          <w:rFonts w:asciiTheme="majorBidi" w:hAnsiTheme="majorBidi" w:cstheme="majorBidi"/>
          <w:sz w:val="30"/>
          <w:szCs w:val="30"/>
        </w:rPr>
        <w:t xml:space="preserve">31 </w:t>
      </w:r>
      <w:r w:rsidRPr="00A553C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553C3">
        <w:rPr>
          <w:rFonts w:asciiTheme="majorBidi" w:hAnsiTheme="majorBidi" w:cstheme="majorBidi"/>
          <w:sz w:val="30"/>
          <w:szCs w:val="30"/>
        </w:rPr>
        <w:t xml:space="preserve"> </w:t>
      </w:r>
      <w:r w:rsidRPr="00A553C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626409" w:rsidRPr="00F85A22" w:rsidRDefault="00626409" w:rsidP="006264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02"/>
        <w:gridCol w:w="704"/>
        <w:gridCol w:w="264"/>
        <w:gridCol w:w="821"/>
        <w:gridCol w:w="990"/>
        <w:gridCol w:w="270"/>
        <w:gridCol w:w="1081"/>
        <w:gridCol w:w="270"/>
        <w:gridCol w:w="1081"/>
        <w:gridCol w:w="236"/>
        <w:gridCol w:w="36"/>
        <w:gridCol w:w="1077"/>
      </w:tblGrid>
      <w:tr w:rsidR="00626409" w:rsidRPr="00A553C3" w:rsidTr="00560A78">
        <w:tc>
          <w:tcPr>
            <w:tcW w:w="2328" w:type="pct"/>
            <w:gridSpan w:val="4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  <w:tcBorders>
              <w:bottom w:val="single" w:sz="4" w:space="0" w:color="auto"/>
            </w:tcBorders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53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pct"/>
            <w:gridSpan w:val="4"/>
            <w:tcBorders>
              <w:bottom w:val="single" w:sz="4" w:space="0" w:color="auto"/>
            </w:tcBorders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53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553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53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26409" w:rsidRPr="00A553C3" w:rsidTr="00560A78">
        <w:tc>
          <w:tcPr>
            <w:tcW w:w="2328" w:type="pct"/>
            <w:gridSpan w:val="4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6409" w:rsidRPr="00A553C3" w:rsidTr="00560A78">
        <w:tc>
          <w:tcPr>
            <w:tcW w:w="2328" w:type="pct"/>
            <w:gridSpan w:val="4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2" w:type="pct"/>
            <w:gridSpan w:val="8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53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A553C3" w:rsidTr="00560A78">
        <w:tc>
          <w:tcPr>
            <w:tcW w:w="2328" w:type="pct"/>
            <w:gridSpan w:val="4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53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52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A553C3" w:rsidTr="00560A78">
        <w:tc>
          <w:tcPr>
            <w:tcW w:w="1380" w:type="pct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3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A553C3" w:rsidTr="00560A78">
        <w:tc>
          <w:tcPr>
            <w:tcW w:w="1380" w:type="pct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53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553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553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530"/>
                <w:tab w:val="decimal" w:pos="873"/>
              </w:tabs>
              <w:spacing w:after="0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765,606</w:t>
            </w:r>
          </w:p>
        </w:tc>
        <w:tc>
          <w:tcPr>
            <w:tcW w:w="144" w:type="pct"/>
            <w:gridSpan w:val="2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885,971</w:t>
            </w:r>
          </w:p>
        </w:tc>
      </w:tr>
      <w:tr w:rsidR="00626409" w:rsidRPr="00A553C3" w:rsidTr="00560A78">
        <w:tc>
          <w:tcPr>
            <w:tcW w:w="1380" w:type="pct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53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530"/>
                <w:tab w:val="decimal" w:pos="873"/>
              </w:tabs>
              <w:spacing w:after="0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2,877,837</w:t>
            </w:r>
          </w:p>
        </w:tc>
        <w:tc>
          <w:tcPr>
            <w:tcW w:w="144" w:type="pct"/>
            <w:gridSpan w:val="2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2,984,867</w:t>
            </w:r>
          </w:p>
        </w:tc>
      </w:tr>
      <w:tr w:rsidR="00626409" w:rsidRPr="00A553C3" w:rsidTr="00560A78">
        <w:tc>
          <w:tcPr>
            <w:tcW w:w="1380" w:type="pct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53C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530"/>
                <w:tab w:val="decimal" w:pos="873"/>
              </w:tabs>
              <w:spacing w:after="0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(3,072,367)</w:t>
            </w:r>
          </w:p>
        </w:tc>
        <w:tc>
          <w:tcPr>
            <w:tcW w:w="144" w:type="pct"/>
            <w:gridSpan w:val="2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(3,105,232)</w:t>
            </w:r>
          </w:p>
        </w:tc>
      </w:tr>
      <w:tr w:rsidR="00626409" w:rsidRPr="00A553C3" w:rsidTr="00560A78">
        <w:tc>
          <w:tcPr>
            <w:tcW w:w="1380" w:type="pct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3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37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571,076</w:t>
            </w:r>
          </w:p>
        </w:tc>
        <w:tc>
          <w:tcPr>
            <w:tcW w:w="144" w:type="pct"/>
            <w:gridSpan w:val="2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765,606</w:t>
            </w:r>
          </w:p>
        </w:tc>
      </w:tr>
    </w:tbl>
    <w:p w:rsidR="00626409" w:rsidRPr="00A553C3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A553C3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:rsidR="00626409" w:rsidRPr="00A553C3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1238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tbl>
      <w:tblPr>
        <w:tblW w:w="9234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7"/>
        <w:gridCol w:w="1057"/>
        <w:gridCol w:w="309"/>
        <w:gridCol w:w="1032"/>
        <w:gridCol w:w="270"/>
        <w:gridCol w:w="1141"/>
        <w:gridCol w:w="270"/>
        <w:gridCol w:w="1088"/>
      </w:tblGrid>
      <w:tr w:rsidR="00626409" w:rsidRPr="00A553C3" w:rsidTr="00560A78">
        <w:tc>
          <w:tcPr>
            <w:tcW w:w="4067" w:type="dxa"/>
            <w:tcBorders>
              <w:top w:val="nil"/>
              <w:bottom w:val="nil"/>
            </w:tcBorders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553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553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A553C3" w:rsidTr="00560A78">
        <w:tc>
          <w:tcPr>
            <w:tcW w:w="4067" w:type="dxa"/>
            <w:tcBorders>
              <w:top w:val="nil"/>
            </w:tcBorders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09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6409" w:rsidRPr="00A553C3" w:rsidTr="00560A78">
        <w:tc>
          <w:tcPr>
            <w:tcW w:w="4067" w:type="dxa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7" w:type="dxa"/>
            <w:gridSpan w:val="7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553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A553C3" w:rsidTr="00560A78">
        <w:tc>
          <w:tcPr>
            <w:tcW w:w="4067" w:type="dxa"/>
          </w:tcPr>
          <w:p w:rsidR="00626409" w:rsidRPr="00A553C3" w:rsidRDefault="00626409" w:rsidP="00560A78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53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57" w:type="dxa"/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43,817</w:t>
            </w:r>
          </w:p>
        </w:tc>
        <w:tc>
          <w:tcPr>
            <w:tcW w:w="309" w:type="dxa"/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35,587</w:t>
            </w:r>
          </w:p>
        </w:tc>
        <w:tc>
          <w:tcPr>
            <w:tcW w:w="270" w:type="dxa"/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C9F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</w:tr>
      <w:tr w:rsidR="00626409" w:rsidRPr="00A553C3" w:rsidTr="00560A78">
        <w:tc>
          <w:tcPr>
            <w:tcW w:w="4067" w:type="dxa"/>
          </w:tcPr>
          <w:p w:rsidR="00626409" w:rsidRPr="00A553C3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53C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57" w:type="dxa"/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119,140</w:t>
            </w:r>
          </w:p>
        </w:tc>
        <w:tc>
          <w:tcPr>
            <w:tcW w:w="309" w:type="dxa"/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  <w:tc>
          <w:tcPr>
            <w:tcW w:w="270" w:type="dxa"/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7,414 </w:t>
            </w:r>
          </w:p>
        </w:tc>
        <w:tc>
          <w:tcPr>
            <w:tcW w:w="270" w:type="dxa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10,429</w:t>
            </w:r>
          </w:p>
        </w:tc>
      </w:tr>
      <w:tr w:rsidR="00626409" w:rsidRPr="00A553C3" w:rsidTr="00560A78">
        <w:tc>
          <w:tcPr>
            <w:tcW w:w="4067" w:type="dxa"/>
          </w:tcPr>
          <w:p w:rsidR="00626409" w:rsidRPr="00A553C3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53C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57" w:type="dxa"/>
            <w:tcBorders>
              <w:bottom w:val="nil"/>
            </w:tcBorders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757,718</w:t>
            </w:r>
          </w:p>
        </w:tc>
        <w:tc>
          <w:tcPr>
            <w:tcW w:w="309" w:type="dxa"/>
            <w:tcBorders>
              <w:bottom w:val="nil"/>
            </w:tcBorders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852,124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479,572</w:t>
            </w:r>
          </w:p>
        </w:tc>
        <w:tc>
          <w:tcPr>
            <w:tcW w:w="270" w:type="dxa"/>
            <w:tcBorders>
              <w:bottom w:val="nil"/>
            </w:tcBorders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668,675</w:t>
            </w:r>
          </w:p>
        </w:tc>
      </w:tr>
      <w:tr w:rsidR="00626409" w:rsidRPr="00A553C3" w:rsidTr="00560A78">
        <w:tc>
          <w:tcPr>
            <w:tcW w:w="4067" w:type="dxa"/>
            <w:tcBorders>
              <w:bottom w:val="nil"/>
            </w:tcBorders>
          </w:tcPr>
          <w:p w:rsidR="00626409" w:rsidRPr="007B72CC" w:rsidRDefault="00626409" w:rsidP="00560A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2C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6409" w:rsidRPr="007B72C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9" w:type="dxa"/>
            <w:tcBorders>
              <w:top w:val="nil"/>
              <w:bottom w:val="nil"/>
            </w:tcBorders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6409" w:rsidRPr="007B72C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2CC"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  <w:r w:rsidRPr="007B72CC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26409" w:rsidRPr="00132FB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6409" w:rsidRPr="00132FB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26409" w:rsidRPr="00132FB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:rsidR="00626409" w:rsidRPr="00132FB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  <w:tab w:val="decimal" w:pos="744"/>
              </w:tabs>
              <w:spacing w:after="0"/>
              <w:ind w:left="-108" w:right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F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409" w:rsidRPr="00A553C3" w:rsidTr="00560A78">
        <w:tc>
          <w:tcPr>
            <w:tcW w:w="4067" w:type="dxa"/>
            <w:tcBorders>
              <w:top w:val="nil"/>
              <w:bottom w:val="nil"/>
            </w:tcBorders>
          </w:tcPr>
          <w:p w:rsidR="00626409" w:rsidRPr="00A553C3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920,675</w:t>
            </w:r>
          </w:p>
        </w:tc>
        <w:tc>
          <w:tcPr>
            <w:tcW w:w="309" w:type="dxa"/>
            <w:tcBorders>
              <w:top w:val="nil"/>
              <w:bottom w:val="nil"/>
            </w:tcBorders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938,383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A553C3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487,461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A553C3" w:rsidRDefault="00626409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left="-108"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679,496</w:t>
            </w:r>
          </w:p>
        </w:tc>
      </w:tr>
    </w:tbl>
    <w:p w:rsidR="00626409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:rsidR="00626409" w:rsidRPr="0003727A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3727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:rsidR="00626409" w:rsidRPr="00A264F6" w:rsidRDefault="00626409" w:rsidP="00626409">
      <w:pPr>
        <w:tabs>
          <w:tab w:val="left" w:pos="6840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1"/>
        <w:gridCol w:w="899"/>
        <w:gridCol w:w="269"/>
        <w:gridCol w:w="991"/>
        <w:gridCol w:w="269"/>
        <w:gridCol w:w="1082"/>
        <w:gridCol w:w="270"/>
        <w:gridCol w:w="1082"/>
        <w:gridCol w:w="269"/>
        <w:gridCol w:w="1115"/>
      </w:tblGrid>
      <w:tr w:rsidR="00626409" w:rsidRPr="002C5218" w:rsidTr="00560A78">
        <w:tc>
          <w:tcPr>
            <w:tcW w:w="160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160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6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626409" w:rsidRPr="00A553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6409" w:rsidRPr="002C5218" w:rsidTr="00560A78">
        <w:tc>
          <w:tcPr>
            <w:tcW w:w="1605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9" w:type="pct"/>
            <w:gridSpan w:val="7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1605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9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14,199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26,354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13,055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15,392</w:t>
            </w:r>
          </w:p>
        </w:tc>
      </w:tr>
      <w:tr w:rsidR="00626409" w:rsidRPr="002C5218" w:rsidTr="00560A78">
        <w:tc>
          <w:tcPr>
            <w:tcW w:w="1605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9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5E7120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395,07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348,851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349,699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307,381</w:t>
            </w:r>
          </w:p>
        </w:tc>
      </w:tr>
      <w:tr w:rsidR="00626409" w:rsidRPr="002C5218" w:rsidTr="00560A78">
        <w:tc>
          <w:tcPr>
            <w:tcW w:w="1605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409,272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375,205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362,754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322,773</w:t>
            </w:r>
          </w:p>
        </w:tc>
      </w:tr>
      <w:tr w:rsidR="00626409" w:rsidRPr="002C5218" w:rsidTr="00560A78">
        <w:tc>
          <w:tcPr>
            <w:tcW w:w="1605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9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(2,711)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(2,014)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(2,120</w:t>
            </w:r>
            <w:r w:rsidRPr="007C59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</w:tr>
      <w:tr w:rsidR="00626409" w:rsidRPr="002C5218" w:rsidTr="00560A78">
        <w:tc>
          <w:tcPr>
            <w:tcW w:w="1605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9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406,561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373,191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360,634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321,190</w:t>
            </w:r>
          </w:p>
        </w:tc>
      </w:tr>
      <w:tr w:rsidR="00626409" w:rsidRPr="005F55D5" w:rsidTr="00560A78">
        <w:tc>
          <w:tcPr>
            <w:tcW w:w="1605" w:type="pct"/>
            <w:vAlign w:val="bottom"/>
          </w:tcPr>
          <w:p w:rsidR="00626409" w:rsidRPr="005F55D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89" w:type="pct"/>
            <w:vAlign w:val="bottom"/>
          </w:tcPr>
          <w:p w:rsidR="00626409" w:rsidRPr="005F55D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:rsidR="00626409" w:rsidRPr="005F55D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6409" w:rsidRPr="005F55D5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5F55D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6409" w:rsidRPr="005F55D5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5F55D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6409" w:rsidRPr="005F55D5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5F55D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6409" w:rsidRPr="005F55D5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26409" w:rsidRPr="002C5218" w:rsidTr="00560A78">
        <w:tc>
          <w:tcPr>
            <w:tcW w:w="1605" w:type="pct"/>
            <w:vAlign w:val="bottom"/>
          </w:tcPr>
          <w:p w:rsidR="00626409" w:rsidRPr="00AF308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08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626409" w:rsidRPr="0092796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F308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F308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489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7D4241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3,355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7D4241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2,258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736A90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2,158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736A90" w:rsidRDefault="00626409" w:rsidP="00560A7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1,064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0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0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0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0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0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0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0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0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21F91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53124C" w:rsidRDefault="0053124C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82"/>
        <w:gridCol w:w="15"/>
        <w:gridCol w:w="914"/>
        <w:gridCol w:w="292"/>
        <w:gridCol w:w="6"/>
        <w:gridCol w:w="977"/>
        <w:gridCol w:w="6"/>
        <w:gridCol w:w="281"/>
        <w:gridCol w:w="997"/>
        <w:gridCol w:w="9"/>
        <w:gridCol w:w="237"/>
        <w:gridCol w:w="22"/>
        <w:gridCol w:w="997"/>
        <w:gridCol w:w="270"/>
        <w:gridCol w:w="948"/>
      </w:tblGrid>
      <w:tr w:rsidR="00BA0227" w:rsidRPr="002C5218" w:rsidTr="00BA0227">
        <w:trPr>
          <w:tblHeader/>
        </w:trPr>
        <w:tc>
          <w:tcPr>
            <w:tcW w:w="1781" w:type="pct"/>
            <w:gridSpan w:val="2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BA0227" w:rsidRPr="002C0C60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4"/>
            <w:tcBorders>
              <w:bottom w:val="single" w:sz="4" w:space="0" w:color="auto"/>
            </w:tcBorders>
          </w:tcPr>
          <w:p w:rsidR="00BA0227" w:rsidRPr="002C0C60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C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3"/>
          </w:tcPr>
          <w:p w:rsidR="00BA0227" w:rsidRPr="002C0C60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pct"/>
            <w:gridSpan w:val="3"/>
            <w:tcBorders>
              <w:bottom w:val="single" w:sz="4" w:space="0" w:color="auto"/>
            </w:tcBorders>
          </w:tcPr>
          <w:p w:rsidR="00BA0227" w:rsidRPr="002C0C60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C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227" w:rsidRPr="002C5218" w:rsidTr="00BA0227">
        <w:trPr>
          <w:tblHeader/>
        </w:trPr>
        <w:tc>
          <w:tcPr>
            <w:tcW w:w="1781" w:type="pct"/>
            <w:gridSpan w:val="2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2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BA0227" w:rsidRPr="00A553C3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</w:tcBorders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BA0227" w:rsidRPr="002C5218" w:rsidTr="00BA0227">
        <w:trPr>
          <w:tblHeader/>
        </w:trPr>
        <w:tc>
          <w:tcPr>
            <w:tcW w:w="1781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3" w:type="pct"/>
            <w:gridSpan w:val="10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227" w:rsidRPr="002C5218" w:rsidTr="00BA0227">
        <w:tc>
          <w:tcPr>
            <w:tcW w:w="1781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94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73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227" w:rsidRPr="002C5218" w:rsidTr="00BA0227">
        <w:tc>
          <w:tcPr>
            <w:tcW w:w="1781" w:type="pct"/>
            <w:gridSpan w:val="2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94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B4D99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8,635</w:t>
            </w:r>
          </w:p>
        </w:tc>
        <w:tc>
          <w:tcPr>
            <w:tcW w:w="152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26,048</w:t>
            </w:r>
          </w:p>
        </w:tc>
        <w:tc>
          <w:tcPr>
            <w:tcW w:w="128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13,055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15,161</w:t>
            </w:r>
          </w:p>
        </w:tc>
      </w:tr>
      <w:tr w:rsidR="00BA0227" w:rsidRPr="002C5218" w:rsidTr="00BA0227">
        <w:tc>
          <w:tcPr>
            <w:tcW w:w="1781" w:type="pct"/>
            <w:gridSpan w:val="2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94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2C5218" w:rsidRDefault="00BA0227" w:rsidP="00BA0227">
            <w:pPr>
              <w:pStyle w:val="acctfourfigures"/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A0227" w:rsidRPr="002C5218" w:rsidRDefault="00BA0227" w:rsidP="00BA0227">
            <w:pPr>
              <w:pStyle w:val="acctfourfigures"/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227" w:rsidRPr="002C5218" w:rsidTr="00BA0227">
        <w:tc>
          <w:tcPr>
            <w:tcW w:w="1781" w:type="pct"/>
            <w:gridSpan w:val="2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94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B4D99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5,210</w:t>
            </w:r>
          </w:p>
        </w:tc>
        <w:tc>
          <w:tcPr>
            <w:tcW w:w="152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A0227" w:rsidRPr="003E08D0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306</w:t>
            </w:r>
          </w:p>
        </w:tc>
        <w:tc>
          <w:tcPr>
            <w:tcW w:w="128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EB632F" w:rsidRDefault="00BA0227" w:rsidP="00BA022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B632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231</w:t>
            </w:r>
          </w:p>
        </w:tc>
      </w:tr>
      <w:tr w:rsidR="00BA0227" w:rsidRPr="002C5218" w:rsidTr="00BA0227">
        <w:tc>
          <w:tcPr>
            <w:tcW w:w="1781" w:type="pct"/>
            <w:gridSpan w:val="2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94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B4D99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52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AD4139" w:rsidRDefault="00BA0227" w:rsidP="00BA022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AD4139" w:rsidRDefault="00BA0227" w:rsidP="00BA022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A0227" w:rsidRPr="002C5218" w:rsidTr="00BA0227">
        <w:tc>
          <w:tcPr>
            <w:tcW w:w="1781" w:type="pct"/>
            <w:gridSpan w:val="2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94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B4D99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2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227" w:rsidRPr="002C5218" w:rsidTr="00BA0227">
        <w:tc>
          <w:tcPr>
            <w:tcW w:w="1781" w:type="pct"/>
            <w:gridSpan w:val="2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94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BA0227" w:rsidRPr="003E08D0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0227" w:rsidRPr="00A008EA" w:rsidRDefault="00BA0227" w:rsidP="00BA022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:rsidR="00BA0227" w:rsidRPr="003E08D0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:rsidR="00BA0227" w:rsidRPr="00A008EA" w:rsidRDefault="00BA0227" w:rsidP="00BA022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BA0227" w:rsidRPr="002C5218" w:rsidRDefault="00BA0227" w:rsidP="00BA022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227" w:rsidRPr="002C5218" w:rsidTr="00BA0227">
        <w:tc>
          <w:tcPr>
            <w:tcW w:w="1781" w:type="pct"/>
            <w:gridSpan w:val="2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0227" w:rsidRPr="00A008EA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14,199</w:t>
            </w:r>
          </w:p>
        </w:tc>
        <w:tc>
          <w:tcPr>
            <w:tcW w:w="152" w:type="pct"/>
          </w:tcPr>
          <w:p w:rsidR="00BA0227" w:rsidRPr="00A008EA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0227" w:rsidRPr="00A008EA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26,354</w:t>
            </w:r>
          </w:p>
        </w:tc>
        <w:tc>
          <w:tcPr>
            <w:tcW w:w="128" w:type="pct"/>
          </w:tcPr>
          <w:p w:rsidR="00BA0227" w:rsidRPr="00A008EA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0227" w:rsidRPr="00A008EA" w:rsidRDefault="00BA0227" w:rsidP="00BA022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13,055</w:t>
            </w:r>
          </w:p>
        </w:tc>
        <w:tc>
          <w:tcPr>
            <w:tcW w:w="146" w:type="pct"/>
          </w:tcPr>
          <w:p w:rsidR="00BA0227" w:rsidRPr="00A008EA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:rsidR="00BA0227" w:rsidRPr="00A008EA" w:rsidRDefault="00BA0227" w:rsidP="00BA022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15,392</w:t>
            </w:r>
          </w:p>
        </w:tc>
      </w:tr>
      <w:tr w:rsidR="00BA0227" w:rsidRPr="002C5218" w:rsidTr="00BA0227"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0227" w:rsidRPr="002C5218" w:rsidTr="00BA0227">
        <w:trPr>
          <w:trHeight w:val="461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0227" w:rsidRPr="002C5218" w:rsidTr="00BA0227">
        <w:trPr>
          <w:trHeight w:val="461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832B4" w:rsidRDefault="00CC1E3C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261,292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336,022</w:t>
            </w: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C832B4" w:rsidRDefault="00CC1E3C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219,545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303,216</w:t>
            </w:r>
          </w:p>
        </w:tc>
      </w:tr>
      <w:tr w:rsidR="00BA0227" w:rsidRPr="002C5218" w:rsidTr="00BA0227">
        <w:trPr>
          <w:trHeight w:val="443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227" w:rsidRPr="002C5218" w:rsidTr="00BA0227">
        <w:trPr>
          <w:trHeight w:val="461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832B4" w:rsidRDefault="00CC1E3C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130,955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12,433</w:t>
            </w: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C832B4" w:rsidRDefault="00CC1E3C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127,513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3,870</w:t>
            </w:r>
          </w:p>
        </w:tc>
      </w:tr>
      <w:tr w:rsidR="00BA0227" w:rsidRPr="002C5218" w:rsidTr="00BA0227">
        <w:trPr>
          <w:trHeight w:val="434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832B4" w:rsidRDefault="00CC1E3C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2,485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C832B4" w:rsidRDefault="00CC1E3C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2,364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BA0227" w:rsidRPr="002C5218" w:rsidTr="00BA0227">
        <w:trPr>
          <w:trHeight w:val="452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12 เดือน</w:t>
            </w: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832B4" w:rsidRDefault="00CC1E3C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C832B4" w:rsidRDefault="00CC1E3C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BA0227" w:rsidRPr="002C5218" w:rsidTr="00BA0227">
        <w:trPr>
          <w:trHeight w:val="452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 12 เดือน</w:t>
            </w: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shd w:val="clear" w:color="auto" w:fill="auto"/>
          </w:tcPr>
          <w:p w:rsidR="00BA0227" w:rsidRPr="00C832B4" w:rsidRDefault="00CC1E3C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BA0227" w:rsidRPr="00C832B4" w:rsidRDefault="00CC1E3C" w:rsidP="00CC1E3C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6" w:type="pct"/>
          </w:tcPr>
          <w:p w:rsidR="00BA0227" w:rsidRPr="00CC1E3C" w:rsidRDefault="00BA0227" w:rsidP="00CC1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-8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41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227" w:rsidRPr="002C5218" w:rsidTr="00BA0227">
        <w:trPr>
          <w:trHeight w:val="442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395,073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348,851</w:t>
            </w: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349,699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307,381</w:t>
            </w:r>
          </w:p>
        </w:tc>
      </w:tr>
      <w:tr w:rsidR="00BA0227" w:rsidRPr="002C5218" w:rsidTr="00BA0227">
        <w:trPr>
          <w:trHeight w:val="443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(2,711)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(2,014)</w:t>
            </w: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(2,120)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</w:tr>
      <w:tr w:rsidR="00BA0227" w:rsidRPr="002C5218" w:rsidTr="00BA0227">
        <w:trPr>
          <w:trHeight w:val="451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392,362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66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346,837</w:t>
            </w: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347,579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305,798</w:t>
            </w:r>
          </w:p>
        </w:tc>
      </w:tr>
      <w:tr w:rsidR="00BA0227" w:rsidRPr="002C5218" w:rsidTr="00BA0227">
        <w:trPr>
          <w:trHeight w:val="442"/>
        </w:trPr>
        <w:tc>
          <w:tcPr>
            <w:tcW w:w="1773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2" w:type="pct"/>
            <w:gridSpan w:val="2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BA0227" w:rsidRPr="002C5218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406,561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373,191</w:t>
            </w:r>
          </w:p>
        </w:tc>
        <w:tc>
          <w:tcPr>
            <w:tcW w:w="128" w:type="pct"/>
            <w:shd w:val="clear" w:color="auto" w:fill="auto"/>
          </w:tcPr>
          <w:p w:rsidR="00BA0227" w:rsidRPr="00C832B4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360,634</w:t>
            </w:r>
          </w:p>
        </w:tc>
        <w:tc>
          <w:tcPr>
            <w:tcW w:w="146" w:type="pct"/>
          </w:tcPr>
          <w:p w:rsidR="00BA0227" w:rsidRPr="002C5218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:rsidR="00BA0227" w:rsidRPr="00C832B4" w:rsidRDefault="00BA0227" w:rsidP="00BA0227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321,190</w:t>
            </w:r>
          </w:p>
        </w:tc>
      </w:tr>
    </w:tbl>
    <w:p w:rsidR="00626409" w:rsidRPr="00D05BE3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2C521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C5218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 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Pr="002C5218">
        <w:rPr>
          <w:rFonts w:asciiTheme="majorBidi" w:hAnsiTheme="majorBidi" w:cstheme="majorBidi"/>
          <w:sz w:val="30"/>
          <w:szCs w:val="30"/>
        </w:rPr>
        <w:t xml:space="preserve">30 </w:t>
      </w:r>
      <w:r w:rsidRPr="002C5218">
        <w:rPr>
          <w:rFonts w:asciiTheme="majorBidi" w:hAnsiTheme="majorBidi" w:cstheme="majorBidi"/>
          <w:sz w:val="30"/>
          <w:szCs w:val="30"/>
          <w:cs/>
        </w:rPr>
        <w:t>วัน</w:t>
      </w:r>
      <w:r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C5218">
        <w:rPr>
          <w:rFonts w:asciiTheme="majorBidi" w:hAnsiTheme="majorBidi" w:cstheme="majorBidi"/>
          <w:sz w:val="30"/>
          <w:szCs w:val="30"/>
        </w:rPr>
        <w:t xml:space="preserve">60 </w:t>
      </w:r>
      <w:r w:rsidRPr="002C5218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626409" w:rsidRDefault="00626409" w:rsidP="00626409">
      <w:pPr>
        <w:pStyle w:val="index"/>
        <w:tabs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626409" w:rsidRDefault="00626409" w:rsidP="00626409">
      <w:pPr>
        <w:pStyle w:val="index"/>
        <w:tabs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626409" w:rsidRDefault="00626409" w:rsidP="00626409">
      <w:pPr>
        <w:pStyle w:val="index"/>
        <w:tabs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626409" w:rsidRPr="00D05BE3" w:rsidRDefault="00626409" w:rsidP="00626409">
      <w:pPr>
        <w:pStyle w:val="index"/>
        <w:tabs>
          <w:tab w:val="left" w:pos="54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626409" w:rsidRPr="00BE4580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E4580">
        <w:rPr>
          <w:rFonts w:asciiTheme="majorBidi" w:hAnsiTheme="majorBidi" w:cstheme="majorBidi"/>
          <w:sz w:val="30"/>
          <w:szCs w:val="30"/>
          <w:u w:val="none"/>
          <w:cs/>
        </w:rPr>
        <w:t>ลูกหนี้อื่น</w:t>
      </w:r>
    </w:p>
    <w:p w:rsidR="00626409" w:rsidRPr="00326B8A" w:rsidRDefault="00626409" w:rsidP="0062640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69"/>
        <w:gridCol w:w="935"/>
        <w:gridCol w:w="1165"/>
        <w:gridCol w:w="264"/>
        <w:gridCol w:w="1206"/>
        <w:gridCol w:w="236"/>
        <w:gridCol w:w="1084"/>
        <w:gridCol w:w="262"/>
        <w:gridCol w:w="1089"/>
        <w:gridCol w:w="7"/>
      </w:tblGrid>
      <w:tr w:rsidR="00626409" w:rsidRPr="00BE4580" w:rsidTr="00560A78">
        <w:trPr>
          <w:gridAfter w:val="1"/>
          <w:wAfter w:w="4" w:type="pct"/>
        </w:trPr>
        <w:tc>
          <w:tcPr>
            <w:tcW w:w="1611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pct"/>
            <w:gridSpan w:val="3"/>
            <w:tcBorders>
              <w:bottom w:val="single" w:sz="4" w:space="0" w:color="auto"/>
            </w:tcBorders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C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bottom w:val="single" w:sz="4" w:space="0" w:color="auto"/>
            </w:tcBorders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C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BE4580" w:rsidTr="00560A78">
        <w:tc>
          <w:tcPr>
            <w:tcW w:w="1611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7" w:right="-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0C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BE4580" w:rsidTr="00560A78">
        <w:trPr>
          <w:gridAfter w:val="1"/>
          <w:wAfter w:w="4" w:type="pct"/>
        </w:trPr>
        <w:tc>
          <w:tcPr>
            <w:tcW w:w="1611" w:type="pct"/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8" w:type="pct"/>
            <w:gridSpan w:val="7"/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C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BE4580" w:rsidTr="00560A78">
        <w:trPr>
          <w:gridAfter w:val="1"/>
          <w:wAfter w:w="4" w:type="pct"/>
        </w:trPr>
        <w:tc>
          <w:tcPr>
            <w:tcW w:w="1611" w:type="pct"/>
          </w:tcPr>
          <w:p w:rsidR="00626409" w:rsidRPr="002C0C60" w:rsidRDefault="00626409" w:rsidP="00560A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C0C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07" w:type="pct"/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4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39,036</w:t>
            </w:r>
          </w:p>
        </w:tc>
        <w:tc>
          <w:tcPr>
            <w:tcW w:w="143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37,938</w:t>
            </w:r>
          </w:p>
        </w:tc>
        <w:tc>
          <w:tcPr>
            <w:tcW w:w="128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60,994</w:t>
            </w:r>
          </w:p>
        </w:tc>
        <w:tc>
          <w:tcPr>
            <w:tcW w:w="142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64,815</w:t>
            </w:r>
          </w:p>
        </w:tc>
      </w:tr>
      <w:tr w:rsidR="00626409" w:rsidRPr="00BE4580" w:rsidTr="00560A78">
        <w:trPr>
          <w:gridAfter w:val="1"/>
          <w:wAfter w:w="4" w:type="pct"/>
        </w:trPr>
        <w:tc>
          <w:tcPr>
            <w:tcW w:w="1611" w:type="pct"/>
          </w:tcPr>
          <w:p w:rsidR="00626409" w:rsidRPr="002C0C60" w:rsidRDefault="00626409" w:rsidP="00560A78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7" w:type="pct"/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54" w:type="pct"/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8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795"/>
                <w:tab w:val="decimal" w:pos="867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2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91" w:type="pct"/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795"/>
                <w:tab w:val="decimal" w:pos="867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626409" w:rsidRPr="00BE4580" w:rsidTr="00560A78">
        <w:trPr>
          <w:gridAfter w:val="1"/>
          <w:wAfter w:w="4" w:type="pct"/>
        </w:trPr>
        <w:tc>
          <w:tcPr>
            <w:tcW w:w="1611" w:type="pct"/>
          </w:tcPr>
          <w:p w:rsidR="00626409" w:rsidRPr="002C0C60" w:rsidRDefault="00626409" w:rsidP="00560A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C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07" w:type="pct"/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4" w:type="pct"/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795"/>
                <w:tab w:val="decimal" w:pos="8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</w:tcPr>
          <w:p w:rsidR="00626409" w:rsidRPr="002C0C60" w:rsidRDefault="00626409" w:rsidP="00560A78">
            <w:pPr>
              <w:pStyle w:val="acctfourfigures"/>
              <w:tabs>
                <w:tab w:val="clear" w:pos="765"/>
                <w:tab w:val="decimal" w:pos="795"/>
                <w:tab w:val="decimal" w:pos="8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6409" w:rsidRPr="002C5218" w:rsidTr="00560A78">
        <w:trPr>
          <w:gridAfter w:val="1"/>
          <w:wAfter w:w="4" w:type="pct"/>
        </w:trPr>
        <w:tc>
          <w:tcPr>
            <w:tcW w:w="1611" w:type="pct"/>
          </w:tcPr>
          <w:p w:rsidR="00626409" w:rsidRPr="002C0C60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C6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Pr="002C0C60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07" w:type="pct"/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626409" w:rsidRPr="000312FA" w:rsidRDefault="00626409" w:rsidP="00560A7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207,888</w:t>
            </w:r>
          </w:p>
        </w:tc>
        <w:tc>
          <w:tcPr>
            <w:tcW w:w="143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4" w:type="pct"/>
          </w:tcPr>
          <w:p w:rsidR="00626409" w:rsidRPr="000312FA" w:rsidRDefault="00626409" w:rsidP="00560A7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148,035</w:t>
            </w:r>
          </w:p>
        </w:tc>
        <w:tc>
          <w:tcPr>
            <w:tcW w:w="128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0312FA" w:rsidRDefault="00626409" w:rsidP="00560A7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32,367</w:t>
            </w:r>
          </w:p>
        </w:tc>
        <w:tc>
          <w:tcPr>
            <w:tcW w:w="142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</w:tcPr>
          <w:p w:rsidR="00626409" w:rsidRPr="000312FA" w:rsidRDefault="00626409" w:rsidP="00560A7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30,078</w:t>
            </w:r>
          </w:p>
        </w:tc>
      </w:tr>
      <w:tr w:rsidR="00626409" w:rsidRPr="002C5218" w:rsidTr="00560A78">
        <w:trPr>
          <w:gridAfter w:val="1"/>
          <w:wAfter w:w="4" w:type="pct"/>
        </w:trPr>
        <w:tc>
          <w:tcPr>
            <w:tcW w:w="1611" w:type="pct"/>
          </w:tcPr>
          <w:p w:rsidR="00626409" w:rsidRPr="002C0C60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C6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07" w:type="pct"/>
          </w:tcPr>
          <w:p w:rsidR="00626409" w:rsidRPr="002C0C6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626409" w:rsidRPr="000312FA" w:rsidRDefault="00626409" w:rsidP="00560A7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49,551</w:t>
            </w:r>
          </w:p>
        </w:tc>
        <w:tc>
          <w:tcPr>
            <w:tcW w:w="143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:rsidR="00626409" w:rsidRPr="000312FA" w:rsidRDefault="00626409" w:rsidP="00560A7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46,222</w:t>
            </w:r>
          </w:p>
        </w:tc>
        <w:tc>
          <w:tcPr>
            <w:tcW w:w="128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0312FA" w:rsidRDefault="00626409" w:rsidP="00560A7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12,735</w:t>
            </w:r>
          </w:p>
        </w:tc>
        <w:tc>
          <w:tcPr>
            <w:tcW w:w="142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626409" w:rsidRPr="000312FA" w:rsidRDefault="00626409" w:rsidP="00560A7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2,637</w:t>
            </w:r>
          </w:p>
        </w:tc>
      </w:tr>
      <w:tr w:rsidR="003C03FF" w:rsidRPr="002C5218" w:rsidTr="00560A78">
        <w:trPr>
          <w:gridAfter w:val="1"/>
          <w:wAfter w:w="4" w:type="pct"/>
        </w:trPr>
        <w:tc>
          <w:tcPr>
            <w:tcW w:w="1611" w:type="pct"/>
          </w:tcPr>
          <w:p w:rsidR="003C03FF" w:rsidRPr="002C0C60" w:rsidRDefault="003C03FF" w:rsidP="003C0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ลูกหนี้ค่าส่วนลด</w:t>
            </w:r>
            <w:r w:rsidRPr="002C0C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507" w:type="pct"/>
          </w:tcPr>
          <w:p w:rsidR="003C03FF" w:rsidRPr="002C0C60" w:rsidRDefault="003C03FF" w:rsidP="003C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32,766</w:t>
            </w:r>
          </w:p>
        </w:tc>
        <w:tc>
          <w:tcPr>
            <w:tcW w:w="143" w:type="pct"/>
          </w:tcPr>
          <w:p w:rsidR="003C03FF" w:rsidRPr="002C0C60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25,347</w:t>
            </w:r>
          </w:p>
        </w:tc>
        <w:tc>
          <w:tcPr>
            <w:tcW w:w="128" w:type="pct"/>
          </w:tcPr>
          <w:p w:rsidR="003C03FF" w:rsidRPr="002C0C60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12,469</w:t>
            </w:r>
          </w:p>
        </w:tc>
        <w:tc>
          <w:tcPr>
            <w:tcW w:w="142" w:type="pct"/>
          </w:tcPr>
          <w:p w:rsidR="003C03FF" w:rsidRPr="002C0C60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8,668</w:t>
            </w:r>
          </w:p>
        </w:tc>
      </w:tr>
      <w:tr w:rsidR="003C03FF" w:rsidRPr="002C5218" w:rsidTr="00560A78">
        <w:trPr>
          <w:gridAfter w:val="1"/>
          <w:wAfter w:w="4" w:type="pct"/>
          <w:trHeight w:val="443"/>
        </w:trPr>
        <w:tc>
          <w:tcPr>
            <w:tcW w:w="1611" w:type="pct"/>
          </w:tcPr>
          <w:p w:rsidR="003C03FF" w:rsidRPr="002C0C60" w:rsidRDefault="003C03FF" w:rsidP="003C0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C6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ลูกหนี้ค่าส่งเสริมการขาย</w:t>
            </w:r>
          </w:p>
        </w:tc>
        <w:tc>
          <w:tcPr>
            <w:tcW w:w="507" w:type="pct"/>
          </w:tcPr>
          <w:p w:rsidR="003C03FF" w:rsidRPr="002C0C60" w:rsidRDefault="003C03FF" w:rsidP="003C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27,377</w:t>
            </w:r>
          </w:p>
        </w:tc>
        <w:tc>
          <w:tcPr>
            <w:tcW w:w="143" w:type="pct"/>
          </w:tcPr>
          <w:p w:rsidR="003C03FF" w:rsidRPr="002C0C60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4" w:type="pct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28,503</w:t>
            </w:r>
          </w:p>
        </w:tc>
        <w:tc>
          <w:tcPr>
            <w:tcW w:w="128" w:type="pct"/>
          </w:tcPr>
          <w:p w:rsidR="003C03FF" w:rsidRPr="002C0C60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10,055</w:t>
            </w:r>
          </w:p>
        </w:tc>
        <w:tc>
          <w:tcPr>
            <w:tcW w:w="142" w:type="pct"/>
          </w:tcPr>
          <w:p w:rsidR="003C03FF" w:rsidRPr="002C0C60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14,078</w:t>
            </w:r>
          </w:p>
        </w:tc>
      </w:tr>
      <w:tr w:rsidR="003C03FF" w:rsidRPr="002C5218" w:rsidTr="00560A78">
        <w:trPr>
          <w:gridAfter w:val="1"/>
          <w:wAfter w:w="4" w:type="pct"/>
        </w:trPr>
        <w:tc>
          <w:tcPr>
            <w:tcW w:w="1611" w:type="pct"/>
          </w:tcPr>
          <w:p w:rsidR="003C03FF" w:rsidRPr="002C0C60" w:rsidRDefault="003C03FF" w:rsidP="003C0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ลูกหนี้ค่ากระจายสิน</w:t>
            </w:r>
            <w:r w:rsidRPr="002C0C6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</w:t>
            </w:r>
          </w:p>
        </w:tc>
        <w:tc>
          <w:tcPr>
            <w:tcW w:w="507" w:type="pct"/>
          </w:tcPr>
          <w:p w:rsidR="003C03FF" w:rsidRPr="002C0C60" w:rsidRDefault="003C03FF" w:rsidP="003C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16,431</w:t>
            </w:r>
          </w:p>
        </w:tc>
        <w:tc>
          <w:tcPr>
            <w:tcW w:w="143" w:type="pct"/>
          </w:tcPr>
          <w:p w:rsidR="003C03FF" w:rsidRPr="002C0C60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4" w:type="pct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21,984</w:t>
            </w:r>
          </w:p>
        </w:tc>
        <w:tc>
          <w:tcPr>
            <w:tcW w:w="128" w:type="pct"/>
          </w:tcPr>
          <w:p w:rsidR="003C03FF" w:rsidRPr="002C0C60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5,248</w:t>
            </w:r>
          </w:p>
        </w:tc>
        <w:tc>
          <w:tcPr>
            <w:tcW w:w="142" w:type="pct"/>
          </w:tcPr>
          <w:p w:rsidR="003C03FF" w:rsidRPr="002C0C60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4,527</w:t>
            </w:r>
          </w:p>
        </w:tc>
      </w:tr>
      <w:tr w:rsidR="003C03FF" w:rsidRPr="002C5218" w:rsidTr="00560A78">
        <w:trPr>
          <w:gridAfter w:val="1"/>
          <w:wAfter w:w="4" w:type="pct"/>
        </w:trPr>
        <w:tc>
          <w:tcPr>
            <w:tcW w:w="1611" w:type="pct"/>
          </w:tcPr>
          <w:p w:rsidR="003C03FF" w:rsidRPr="002C0C60" w:rsidRDefault="003C03FF" w:rsidP="003C0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C6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07" w:type="pct"/>
          </w:tcPr>
          <w:p w:rsidR="003C03FF" w:rsidRPr="00F65A7C" w:rsidRDefault="003C03FF" w:rsidP="003C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231,680</w:t>
            </w:r>
          </w:p>
        </w:tc>
        <w:tc>
          <w:tcPr>
            <w:tcW w:w="143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150,420</w:t>
            </w:r>
          </w:p>
        </w:tc>
        <w:tc>
          <w:tcPr>
            <w:tcW w:w="128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36,887</w:t>
            </w:r>
          </w:p>
        </w:tc>
        <w:tc>
          <w:tcPr>
            <w:tcW w:w="142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25,452</w:t>
            </w:r>
          </w:p>
        </w:tc>
      </w:tr>
      <w:tr w:rsidR="003C03FF" w:rsidRPr="002C5218" w:rsidTr="00560A78">
        <w:trPr>
          <w:gridAfter w:val="1"/>
          <w:wAfter w:w="4" w:type="pct"/>
        </w:trPr>
        <w:tc>
          <w:tcPr>
            <w:tcW w:w="1611" w:type="pct"/>
          </w:tcPr>
          <w:p w:rsidR="003C03FF" w:rsidRPr="002C0C60" w:rsidRDefault="003C03FF" w:rsidP="003C03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7" w:type="pct"/>
          </w:tcPr>
          <w:p w:rsidR="003C03FF" w:rsidRPr="00F65A7C" w:rsidRDefault="003C03FF" w:rsidP="003C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565,693</w:t>
            </w:r>
          </w:p>
        </w:tc>
        <w:tc>
          <w:tcPr>
            <w:tcW w:w="143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420,511</w:t>
            </w:r>
          </w:p>
        </w:tc>
        <w:tc>
          <w:tcPr>
            <w:tcW w:w="128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109,761</w:t>
            </w:r>
          </w:p>
        </w:tc>
        <w:tc>
          <w:tcPr>
            <w:tcW w:w="142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85,440</w:t>
            </w:r>
          </w:p>
        </w:tc>
      </w:tr>
      <w:tr w:rsidR="003C03FF" w:rsidRPr="002C5218" w:rsidTr="00560A78">
        <w:trPr>
          <w:gridAfter w:val="1"/>
          <w:wAfter w:w="4" w:type="pct"/>
        </w:trPr>
        <w:tc>
          <w:tcPr>
            <w:tcW w:w="1611" w:type="pct"/>
          </w:tcPr>
          <w:p w:rsidR="003C03FF" w:rsidRPr="002C0C60" w:rsidRDefault="003C03FF" w:rsidP="003C0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C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C0C6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07" w:type="pct"/>
          </w:tcPr>
          <w:p w:rsidR="003C03FF" w:rsidRPr="00F65A7C" w:rsidRDefault="003C03FF" w:rsidP="003C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(1,435)</w:t>
            </w:r>
          </w:p>
        </w:tc>
        <w:tc>
          <w:tcPr>
            <w:tcW w:w="143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(2,687)</w:t>
            </w:r>
          </w:p>
        </w:tc>
        <w:tc>
          <w:tcPr>
            <w:tcW w:w="128" w:type="pct"/>
          </w:tcPr>
          <w:p w:rsidR="003C03FF" w:rsidRPr="00E33FC4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(529)</w:t>
            </w:r>
          </w:p>
        </w:tc>
        <w:tc>
          <w:tcPr>
            <w:tcW w:w="142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(1,681)</w:t>
            </w:r>
          </w:p>
        </w:tc>
      </w:tr>
      <w:tr w:rsidR="003C03FF" w:rsidRPr="002C5218" w:rsidTr="00560A78">
        <w:trPr>
          <w:gridAfter w:val="1"/>
          <w:wAfter w:w="4" w:type="pct"/>
        </w:trPr>
        <w:tc>
          <w:tcPr>
            <w:tcW w:w="1611" w:type="pct"/>
          </w:tcPr>
          <w:p w:rsidR="003C03FF" w:rsidRPr="002C0C60" w:rsidRDefault="003C03FF" w:rsidP="003C03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7" w:type="pct"/>
          </w:tcPr>
          <w:p w:rsidR="003C03FF" w:rsidRPr="00F65A7C" w:rsidRDefault="003C03FF" w:rsidP="003C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564,258</w:t>
            </w:r>
          </w:p>
        </w:tc>
        <w:tc>
          <w:tcPr>
            <w:tcW w:w="143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417,824</w:t>
            </w:r>
          </w:p>
        </w:tc>
        <w:tc>
          <w:tcPr>
            <w:tcW w:w="128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109,232</w:t>
            </w:r>
          </w:p>
        </w:tc>
        <w:tc>
          <w:tcPr>
            <w:tcW w:w="142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83,759</w:t>
            </w:r>
          </w:p>
        </w:tc>
      </w:tr>
      <w:tr w:rsidR="003C03FF" w:rsidRPr="002C5218" w:rsidTr="00560A78">
        <w:trPr>
          <w:gridAfter w:val="1"/>
          <w:wAfter w:w="4" w:type="pct"/>
        </w:trPr>
        <w:tc>
          <w:tcPr>
            <w:tcW w:w="1611" w:type="pct"/>
          </w:tcPr>
          <w:p w:rsidR="003C03FF" w:rsidRPr="002C0C60" w:rsidRDefault="003C03FF" w:rsidP="003C03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7" w:type="pct"/>
          </w:tcPr>
          <w:p w:rsidR="003C03FF" w:rsidRPr="00F65A7C" w:rsidRDefault="003C03FF" w:rsidP="003C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603,294</w:t>
            </w:r>
          </w:p>
        </w:tc>
        <w:tc>
          <w:tcPr>
            <w:tcW w:w="143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455,762</w:t>
            </w:r>
          </w:p>
        </w:tc>
        <w:tc>
          <w:tcPr>
            <w:tcW w:w="128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170,226</w:t>
            </w:r>
          </w:p>
        </w:tc>
        <w:tc>
          <w:tcPr>
            <w:tcW w:w="142" w:type="pct"/>
          </w:tcPr>
          <w:p w:rsidR="003C03FF" w:rsidRPr="00F65A7C" w:rsidRDefault="003C03FF" w:rsidP="003C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3C03FF" w:rsidRPr="000312FA" w:rsidRDefault="003C03FF" w:rsidP="003C03F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148,574</w:t>
            </w:r>
          </w:p>
        </w:tc>
      </w:tr>
    </w:tbl>
    <w:p w:rsidR="00626409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</w:p>
    <w:p w:rsidR="00626409" w:rsidRPr="002C5218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C521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สินค้าคงเหลือ  </w:t>
      </w:r>
    </w:p>
    <w:p w:rsidR="00626409" w:rsidRPr="002C5218" w:rsidRDefault="00626409" w:rsidP="0062640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171"/>
        <w:gridCol w:w="270"/>
        <w:gridCol w:w="1169"/>
        <w:gridCol w:w="270"/>
        <w:gridCol w:w="1018"/>
        <w:gridCol w:w="270"/>
        <w:gridCol w:w="1142"/>
      </w:tblGrid>
      <w:tr w:rsidR="00626409" w:rsidRPr="002C5218" w:rsidTr="00560A78">
        <w:trPr>
          <w:trHeight w:hRule="exact" w:val="389"/>
        </w:trPr>
        <w:tc>
          <w:tcPr>
            <w:tcW w:w="2130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rPr>
          <w:trHeight w:hRule="exact" w:val="389"/>
        </w:trPr>
        <w:tc>
          <w:tcPr>
            <w:tcW w:w="2130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2C5218" w:rsidTr="00560A78">
        <w:trPr>
          <w:trHeight w:hRule="exact" w:val="389"/>
        </w:trPr>
        <w:tc>
          <w:tcPr>
            <w:tcW w:w="2130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0" w:type="pct"/>
            <w:gridSpan w:val="7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rPr>
          <w:trHeight w:hRule="exact" w:val="389"/>
        </w:trPr>
        <w:tc>
          <w:tcPr>
            <w:tcW w:w="2130" w:type="pct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3" w:type="pct"/>
            <w:shd w:val="clear" w:color="auto" w:fill="auto"/>
          </w:tcPr>
          <w:p w:rsidR="00626409" w:rsidRPr="002C5218" w:rsidRDefault="00E971DB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2,112,047</w:t>
            </w:r>
          </w:p>
        </w:tc>
        <w:tc>
          <w:tcPr>
            <w:tcW w:w="146" w:type="pct"/>
            <w:shd w:val="clear" w:color="auto" w:fill="auto"/>
          </w:tcPr>
          <w:p w:rsidR="00626409" w:rsidRPr="0097411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1,897,841</w:t>
            </w:r>
          </w:p>
        </w:tc>
        <w:tc>
          <w:tcPr>
            <w:tcW w:w="146" w:type="pc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:rsidR="00626409" w:rsidRPr="0097411E" w:rsidRDefault="00E971DB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360,740</w:t>
            </w:r>
          </w:p>
        </w:tc>
        <w:tc>
          <w:tcPr>
            <w:tcW w:w="146" w:type="pc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626409" w:rsidRPr="0097411E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312,859</w:t>
            </w:r>
          </w:p>
        </w:tc>
      </w:tr>
      <w:tr w:rsidR="00626409" w:rsidRPr="002C5218" w:rsidTr="00560A78">
        <w:trPr>
          <w:trHeight w:hRule="exact" w:val="389"/>
        </w:trPr>
        <w:tc>
          <w:tcPr>
            <w:tcW w:w="2130" w:type="pct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41,163</w:t>
            </w:r>
          </w:p>
        </w:tc>
        <w:tc>
          <w:tcPr>
            <w:tcW w:w="146" w:type="pct"/>
            <w:shd w:val="clear" w:color="auto" w:fill="auto"/>
          </w:tcPr>
          <w:p w:rsidR="00626409" w:rsidRPr="0097411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15,853</w:t>
            </w:r>
          </w:p>
        </w:tc>
        <w:tc>
          <w:tcPr>
            <w:tcW w:w="146" w:type="pc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:rsidR="00626409" w:rsidRPr="0097411E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18,776</w:t>
            </w:r>
          </w:p>
        </w:tc>
        <w:tc>
          <w:tcPr>
            <w:tcW w:w="146" w:type="pc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626409" w:rsidRPr="0097411E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10,064</w:t>
            </w:r>
          </w:p>
        </w:tc>
      </w:tr>
      <w:tr w:rsidR="00626409" w:rsidRPr="002C5218" w:rsidTr="00560A78">
        <w:trPr>
          <w:trHeight w:hRule="exact" w:val="389"/>
        </w:trPr>
        <w:tc>
          <w:tcPr>
            <w:tcW w:w="2130" w:type="pct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:rsidR="00626409" w:rsidRPr="00634B5F" w:rsidRDefault="00E971DB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2,153,210</w:t>
            </w:r>
          </w:p>
        </w:tc>
        <w:tc>
          <w:tcPr>
            <w:tcW w:w="146" w:type="pct"/>
            <w:shd w:val="clear" w:color="auto" w:fill="auto"/>
          </w:tcPr>
          <w:p w:rsidR="00626409" w:rsidRPr="0097411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:rsidR="00626409" w:rsidRPr="00634B5F" w:rsidRDefault="00626409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1,913,694</w:t>
            </w:r>
          </w:p>
        </w:tc>
        <w:tc>
          <w:tcPr>
            <w:tcW w:w="146" w:type="pct"/>
            <w:shd w:val="clear" w:color="auto" w:fill="auto"/>
          </w:tcPr>
          <w:p w:rsidR="00626409" w:rsidRPr="0097411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:rsidR="00626409" w:rsidRPr="0097411E" w:rsidRDefault="0082441A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</w:t>
            </w:r>
            <w:r w:rsidR="00E971D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79,516</w:t>
            </w:r>
          </w:p>
        </w:tc>
        <w:tc>
          <w:tcPr>
            <w:tcW w:w="146" w:type="pc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626409" w:rsidRPr="0097411E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322,923</w:t>
            </w:r>
          </w:p>
        </w:tc>
      </w:tr>
      <w:tr w:rsidR="00626409" w:rsidRPr="002C5218" w:rsidTr="00560A78">
        <w:trPr>
          <w:trHeight w:hRule="exact" w:val="389"/>
        </w:trPr>
        <w:tc>
          <w:tcPr>
            <w:tcW w:w="2130" w:type="pct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626409" w:rsidRPr="00634B5F" w:rsidRDefault="0082441A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(85,379</w:t>
            </w:r>
            <w:r w:rsidR="006264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626409" w:rsidRPr="00634B5F" w:rsidRDefault="00626409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(90,247)</w:t>
            </w:r>
          </w:p>
        </w:tc>
        <w:tc>
          <w:tcPr>
            <w:tcW w:w="146" w:type="pct"/>
            <w:shd w:val="clear" w:color="auto" w:fill="auto"/>
          </w:tcPr>
          <w:p w:rsidR="00626409" w:rsidRPr="0097411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:rsidR="00626409" w:rsidRPr="0097411E" w:rsidRDefault="0082441A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(420</w:t>
            </w:r>
            <w:r w:rsidR="00626409" w:rsidRPr="00C25FED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626409" w:rsidRPr="0097411E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(4,923)</w:t>
            </w:r>
          </w:p>
        </w:tc>
      </w:tr>
      <w:tr w:rsidR="00626409" w:rsidRPr="002C5218" w:rsidTr="00560A78">
        <w:trPr>
          <w:trHeight w:hRule="exact" w:val="389"/>
        </w:trPr>
        <w:tc>
          <w:tcPr>
            <w:tcW w:w="2130" w:type="pct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634B5F" w:rsidRDefault="00E971DB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2,067,831</w:t>
            </w:r>
          </w:p>
        </w:tc>
        <w:tc>
          <w:tcPr>
            <w:tcW w:w="146" w:type="pct"/>
            <w:shd w:val="clear" w:color="auto" w:fill="auto"/>
          </w:tcPr>
          <w:p w:rsidR="00626409" w:rsidRPr="0097411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634B5F" w:rsidRDefault="00626409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1,823,447</w:t>
            </w:r>
          </w:p>
        </w:tc>
        <w:tc>
          <w:tcPr>
            <w:tcW w:w="146" w:type="pct"/>
            <w:shd w:val="clear" w:color="auto" w:fill="auto"/>
          </w:tcPr>
          <w:p w:rsidR="00626409" w:rsidRPr="0097411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97411E" w:rsidRDefault="00E971DB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379,096</w:t>
            </w:r>
          </w:p>
        </w:tc>
        <w:tc>
          <w:tcPr>
            <w:tcW w:w="146" w:type="pc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97411E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318,000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117DB8" w:rsidRDefault="00117DB8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086"/>
        <w:gridCol w:w="1129"/>
        <w:gridCol w:w="267"/>
        <w:gridCol w:w="1113"/>
        <w:gridCol w:w="267"/>
        <w:gridCol w:w="76"/>
        <w:gridCol w:w="1034"/>
        <w:gridCol w:w="262"/>
        <w:gridCol w:w="1036"/>
      </w:tblGrid>
      <w:tr w:rsidR="00117DB8" w:rsidTr="00EE2E5E">
        <w:trPr>
          <w:tblHeader/>
        </w:trPr>
        <w:tc>
          <w:tcPr>
            <w:tcW w:w="4256" w:type="dxa"/>
          </w:tcPr>
          <w:p w:rsidR="00117DB8" w:rsidRDefault="00117DB8" w:rsidP="00117D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14" w:type="dxa"/>
            <w:gridSpan w:val="3"/>
            <w:tcBorders>
              <w:bottom w:val="single" w:sz="4" w:space="0" w:color="auto"/>
            </w:tcBorders>
            <w:hideMark/>
          </w:tcPr>
          <w:p w:rsidR="00117DB8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9" w:type="dxa"/>
            <w:gridSpan w:val="2"/>
          </w:tcPr>
          <w:p w:rsidR="00117DB8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  <w:hideMark/>
          </w:tcPr>
          <w:p w:rsidR="00117DB8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117DB8" w:rsidTr="00EE2E5E">
        <w:trPr>
          <w:tblHeader/>
        </w:trPr>
        <w:tc>
          <w:tcPr>
            <w:tcW w:w="4256" w:type="dxa"/>
          </w:tcPr>
          <w:p w:rsidR="00117DB8" w:rsidRDefault="00117DB8" w:rsidP="00117D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  <w:hideMark/>
          </w:tcPr>
          <w:p w:rsidR="00117DB8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117DB8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  <w:hideMark/>
          </w:tcPr>
          <w:p w:rsidR="00117DB8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49" w:type="dxa"/>
            <w:gridSpan w:val="2"/>
          </w:tcPr>
          <w:p w:rsidR="00117DB8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center"/>
            <w:hideMark/>
          </w:tcPr>
          <w:p w:rsidR="00117DB8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:rsidR="00117DB8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center"/>
            <w:hideMark/>
          </w:tcPr>
          <w:p w:rsidR="00117DB8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17DB8" w:rsidTr="00117DB8">
        <w:trPr>
          <w:tblHeader/>
        </w:trPr>
        <w:tc>
          <w:tcPr>
            <w:tcW w:w="4256" w:type="dxa"/>
          </w:tcPr>
          <w:p w:rsidR="00117DB8" w:rsidRDefault="00117DB8" w:rsidP="00117D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14" w:type="dxa"/>
            <w:gridSpan w:val="8"/>
            <w:hideMark/>
          </w:tcPr>
          <w:p w:rsidR="00117DB8" w:rsidRDefault="00D84099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117DB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7DB8" w:rsidTr="00117DB8">
        <w:tc>
          <w:tcPr>
            <w:tcW w:w="4256" w:type="dxa"/>
            <w:hideMark/>
          </w:tcPr>
          <w:p w:rsidR="00117DB8" w:rsidRPr="003C3D4D" w:rsidRDefault="00117DB8" w:rsidP="00117DB8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="00A21F9D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35" w:type="dxa"/>
          </w:tcPr>
          <w:p w:rsidR="00117DB8" w:rsidRPr="00117DB8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117DB8" w:rsidRPr="003C3D4D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:rsidR="00117DB8" w:rsidRPr="003C3D4D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:rsidR="00117DB8" w:rsidRPr="003C3D4D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17DB8" w:rsidTr="00D84099">
        <w:tc>
          <w:tcPr>
            <w:tcW w:w="4256" w:type="dxa"/>
            <w:hideMark/>
          </w:tcPr>
          <w:p w:rsidR="00117DB8" w:rsidRPr="003C3D4D" w:rsidRDefault="00117DB8" w:rsidP="00117DB8">
            <w:pPr>
              <w:numPr>
                <w:ilvl w:val="0"/>
                <w:numId w:val="36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</w:tcPr>
          <w:p w:rsidR="00117DB8" w:rsidRPr="003C3D4D" w:rsidRDefault="00D83B9F" w:rsidP="00D83B9F">
            <w:pPr>
              <w:pStyle w:val="acctfourfigures"/>
              <w:tabs>
                <w:tab w:val="left" w:pos="720"/>
              </w:tabs>
              <w:spacing w:line="240" w:lineRule="atLeast"/>
              <w:ind w:left="-79" w:right="-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8,277,825</w:t>
            </w:r>
          </w:p>
        </w:tc>
        <w:tc>
          <w:tcPr>
            <w:tcW w:w="270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117DB8" w:rsidRPr="003C3D4D" w:rsidRDefault="00D83B9F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8,211,840</w:t>
            </w:r>
          </w:p>
        </w:tc>
        <w:tc>
          <w:tcPr>
            <w:tcW w:w="270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:rsidR="00117DB8" w:rsidRPr="003C3D4D" w:rsidRDefault="00D83B9F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2,925,595</w:t>
            </w:r>
          </w:p>
        </w:tc>
        <w:tc>
          <w:tcPr>
            <w:tcW w:w="265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:rsidR="00117DB8" w:rsidRPr="003C3D4D" w:rsidRDefault="00D83B9F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2,997,805</w:t>
            </w:r>
          </w:p>
        </w:tc>
      </w:tr>
      <w:tr w:rsidR="00D84099" w:rsidTr="00D84099">
        <w:tc>
          <w:tcPr>
            <w:tcW w:w="4256" w:type="dxa"/>
          </w:tcPr>
          <w:p w:rsidR="00D84099" w:rsidRPr="003C3D4D" w:rsidRDefault="00D84099" w:rsidP="00D84099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</w:tcPr>
          <w:p w:rsidR="00D84099" w:rsidRPr="003C3D4D" w:rsidRDefault="00D84099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4099" w:rsidRPr="003C3D4D" w:rsidRDefault="00D84099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D84099" w:rsidRPr="003C3D4D" w:rsidRDefault="00D84099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4099" w:rsidRPr="003C3D4D" w:rsidRDefault="00D84099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:rsidR="00D84099" w:rsidRPr="003C3D4D" w:rsidRDefault="00D84099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D84099" w:rsidRPr="003C3D4D" w:rsidRDefault="00D84099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:rsidR="00D84099" w:rsidRPr="003C3D4D" w:rsidRDefault="00D84099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7DB8" w:rsidTr="00D84099">
        <w:tc>
          <w:tcPr>
            <w:tcW w:w="4256" w:type="dxa"/>
            <w:hideMark/>
          </w:tcPr>
          <w:p w:rsidR="00117DB8" w:rsidRPr="003C3D4D" w:rsidRDefault="00A21F9D" w:rsidP="00D84099">
            <w:pPr>
              <w:numPr>
                <w:ilvl w:val="0"/>
                <w:numId w:val="36"/>
              </w:num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117DB8" w:rsidRPr="003C3D4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</w:t>
            </w:r>
            <w:r w:rsidR="00D84099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สำหรับสินค้าล้าสมัยและเคลื่อนไหวช้า</w:t>
            </w:r>
          </w:p>
        </w:tc>
        <w:tc>
          <w:tcPr>
            <w:tcW w:w="1035" w:type="dxa"/>
          </w:tcPr>
          <w:p w:rsidR="00117DB8" w:rsidRPr="003C3D4D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17DB8" w:rsidRPr="003C3D4D" w:rsidRDefault="00D84099" w:rsidP="00D83B9F">
            <w:pPr>
              <w:pStyle w:val="acctfourfigures"/>
              <w:tabs>
                <w:tab w:val="clear" w:pos="765"/>
              </w:tabs>
              <w:spacing w:line="240" w:lineRule="atLeast"/>
              <w:ind w:left="-79" w:right="-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657</w:t>
            </w:r>
          </w:p>
        </w:tc>
        <w:tc>
          <w:tcPr>
            <w:tcW w:w="270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117DB8" w:rsidRPr="003C3D4D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17DB8" w:rsidRPr="003C3D4D" w:rsidRDefault="00D84099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4,149</w:t>
            </w:r>
          </w:p>
        </w:tc>
        <w:tc>
          <w:tcPr>
            <w:tcW w:w="270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:rsidR="00117DB8" w:rsidRPr="003C3D4D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17DB8" w:rsidRPr="003C3D4D" w:rsidRDefault="00746752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8409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:rsidR="00117DB8" w:rsidRPr="003C3D4D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17DB8" w:rsidRPr="003C3D4D" w:rsidRDefault="00D84099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1,315</w:t>
            </w:r>
          </w:p>
        </w:tc>
      </w:tr>
      <w:tr w:rsidR="00117DB8" w:rsidTr="00D84099">
        <w:tc>
          <w:tcPr>
            <w:tcW w:w="4256" w:type="dxa"/>
            <w:hideMark/>
          </w:tcPr>
          <w:p w:rsidR="00117DB8" w:rsidRPr="003C3D4D" w:rsidRDefault="00A21F9D" w:rsidP="00D84099">
            <w:pPr>
              <w:numPr>
                <w:ilvl w:val="0"/>
                <w:numId w:val="36"/>
              </w:num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D84099" w:rsidRPr="003C3D4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</w:t>
            </w:r>
            <w:r w:rsidR="00D84099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สำหรับสินค้าสูญหายและเสียหาย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hideMark/>
          </w:tcPr>
          <w:p w:rsidR="00D84099" w:rsidRDefault="00D84099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17DB8" w:rsidRPr="003C3D4D" w:rsidRDefault="00117DB8" w:rsidP="00D83B9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84099">
              <w:rPr>
                <w:rFonts w:ascii="Angsana New" w:hAnsi="Angsana New" w:cs="Angsana New"/>
                <w:sz w:val="30"/>
                <w:szCs w:val="30"/>
              </w:rPr>
              <w:t>9,018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hideMark/>
          </w:tcPr>
          <w:p w:rsidR="00D84099" w:rsidRDefault="00D84099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17DB8" w:rsidRPr="003C3D4D" w:rsidRDefault="00D83B9F" w:rsidP="00D83B9F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84099">
              <w:rPr>
                <w:rFonts w:ascii="Angsana New" w:hAnsi="Angsana New" w:cs="Angsana New"/>
                <w:sz w:val="30"/>
                <w:szCs w:val="30"/>
              </w:rPr>
              <w:t>8,849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D84099" w:rsidRDefault="00D84099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17DB8" w:rsidRPr="003C3D4D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84099">
              <w:rPr>
                <w:rFonts w:ascii="Angsana New" w:hAnsi="Angsana New" w:cs="Angsana New"/>
                <w:sz w:val="30"/>
                <w:szCs w:val="30"/>
              </w:rPr>
              <w:t>2,373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117DB8" w:rsidRPr="003C3D4D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hideMark/>
          </w:tcPr>
          <w:p w:rsidR="00D84099" w:rsidRDefault="00D84099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17DB8" w:rsidRPr="003C3D4D" w:rsidRDefault="00D84099" w:rsidP="00D8409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2,373</w:t>
            </w:r>
          </w:p>
        </w:tc>
      </w:tr>
    </w:tbl>
    <w:p w:rsidR="00117DB8" w:rsidRPr="00A3516C" w:rsidRDefault="00117DB8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626409" w:rsidRPr="002C5218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C521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ร่วม</w:t>
      </w:r>
    </w:p>
    <w:p w:rsidR="00626409" w:rsidRPr="0062760C" w:rsidRDefault="00626409" w:rsidP="00626409">
      <w:pP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268"/>
        <w:gridCol w:w="1170"/>
        <w:gridCol w:w="271"/>
        <w:gridCol w:w="992"/>
        <w:gridCol w:w="271"/>
        <w:gridCol w:w="1081"/>
        <w:gridCol w:w="273"/>
        <w:gridCol w:w="1079"/>
      </w:tblGrid>
      <w:tr w:rsidR="00626409" w:rsidRPr="00A16777" w:rsidTr="00560A78">
        <w:tc>
          <w:tcPr>
            <w:tcW w:w="2085" w:type="pct"/>
          </w:tcPr>
          <w:p w:rsidR="00626409" w:rsidRPr="007E63A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626409" w:rsidRPr="007E63A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tcBorders>
              <w:bottom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6409" w:rsidRPr="004C5026" w:rsidTr="00560A78">
        <w:tc>
          <w:tcPr>
            <w:tcW w:w="2229" w:type="pct"/>
            <w:gridSpan w:val="2"/>
          </w:tcPr>
          <w:p w:rsidR="00626409" w:rsidRPr="00483A3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626409" w:rsidRPr="002C0C6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4C3F86" w:rsidTr="00560A78">
        <w:tc>
          <w:tcPr>
            <w:tcW w:w="208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1" w:type="pct"/>
            <w:gridSpan w:val="7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911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26409" w:rsidTr="00560A78">
        <w:tc>
          <w:tcPr>
            <w:tcW w:w="2085" w:type="pct"/>
          </w:tcPr>
          <w:p w:rsidR="00626409" w:rsidRPr="00730C9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C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626409" w:rsidRPr="008F6D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409" w:rsidRPr="00485AA2" w:rsidTr="00560A78">
        <w:tc>
          <w:tcPr>
            <w:tcW w:w="2085" w:type="pct"/>
          </w:tcPr>
          <w:p w:rsidR="00626409" w:rsidRPr="00A4230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626409" w:rsidRPr="008F6D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26409" w:rsidRPr="008F6D4A" w:rsidRDefault="00626409" w:rsidP="00560A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89,227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6409" w:rsidRPr="00485AA2" w:rsidTr="00560A78">
        <w:tc>
          <w:tcPr>
            <w:tcW w:w="2085" w:type="pct"/>
          </w:tcPr>
          <w:p w:rsidR="00626409" w:rsidRPr="00A4230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626409" w:rsidRPr="008F6D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26409" w:rsidRPr="008F6D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6409" w:rsidRPr="00485AA2" w:rsidTr="00560A78">
        <w:tc>
          <w:tcPr>
            <w:tcW w:w="2085" w:type="pct"/>
          </w:tcPr>
          <w:p w:rsidR="00626409" w:rsidRPr="00A4230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626409" w:rsidRPr="008F6D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26409" w:rsidRPr="008F6D4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(6,226)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6409" w:rsidTr="00560A78">
        <w:trPr>
          <w:trHeight w:val="452"/>
        </w:trPr>
        <w:tc>
          <w:tcPr>
            <w:tcW w:w="2085" w:type="pct"/>
          </w:tcPr>
          <w:p w:rsidR="00626409" w:rsidRPr="002E49E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2E49EE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ส่วนแบ่งขาดทุนสุทธิจากเงินลงทุน</w:t>
            </w:r>
            <w:r w:rsidRPr="002E49EE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ใน</w:t>
            </w:r>
            <w:r w:rsidRPr="002E49EE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626409" w:rsidRPr="008F6D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26409" w:rsidRPr="008F6D4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(83,001)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6409" w:rsidRPr="00305B63" w:rsidTr="00560A78">
        <w:tc>
          <w:tcPr>
            <w:tcW w:w="2085" w:type="pct"/>
          </w:tcPr>
          <w:p w:rsidR="00626409" w:rsidRPr="00BA657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5B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8F6D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8F6D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26409" w:rsidRPr="0062760C" w:rsidRDefault="00626409" w:rsidP="00626409">
      <w:pPr>
        <w:rPr>
          <w:rFonts w:cs="Arial"/>
          <w:sz w:val="24"/>
          <w:szCs w:val="24"/>
          <w:cs/>
          <w:lang w:val="th-TH"/>
        </w:rPr>
      </w:pPr>
    </w:p>
    <w:p w:rsidR="00626409" w:rsidRPr="00DA79D7" w:rsidRDefault="00626409" w:rsidP="00626409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A79D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</w:t>
      </w:r>
      <w:r w:rsidRPr="00DA79D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ซื้อและจำหน่ายเงินลงทุน</w:t>
      </w:r>
      <w:r w:rsidRPr="00DA79D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ใน</w:t>
      </w:r>
      <w:r w:rsidRPr="00DA79D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บริษัทร่วม</w:t>
      </w:r>
    </w:p>
    <w:p w:rsidR="00626409" w:rsidRPr="00ED5ECC" w:rsidRDefault="00626409" w:rsidP="00626409">
      <w:pPr>
        <w:autoSpaceDE w:val="0"/>
        <w:autoSpaceDN w:val="0"/>
        <w:spacing w:before="40" w:after="40"/>
        <w:jc w:val="thaiDistribute"/>
        <w:rPr>
          <w:rFonts w:ascii="Angsana New" w:hAnsi="Angsana New" w:cs="Angsana New"/>
          <w:sz w:val="24"/>
          <w:szCs w:val="24"/>
        </w:rPr>
      </w:pPr>
    </w:p>
    <w:p w:rsidR="00626409" w:rsidRDefault="00626409" w:rsidP="00626409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ตามที่กล่าวไว้ในหมายเหตุข้อ </w:t>
      </w:r>
      <w:r>
        <w:rPr>
          <w:rFonts w:ascii="Angsana New" w:hAnsi="Angsana New" w:cs="Angsana New"/>
          <w:sz w:val="30"/>
          <w:szCs w:val="30"/>
        </w:rPr>
        <w:t xml:space="preserve">4 </w:t>
      </w:r>
      <w:r w:rsidRPr="00DA79D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DA79D7">
        <w:rPr>
          <w:rFonts w:ascii="Angsana New" w:hAnsi="Angsana New" w:cs="Angsana New"/>
          <w:sz w:val="30"/>
          <w:szCs w:val="30"/>
        </w:rPr>
        <w:t xml:space="preserve">1 </w:t>
      </w:r>
      <w:r w:rsidRPr="00DA79D7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DA79D7">
        <w:rPr>
          <w:rFonts w:ascii="Angsana New" w:hAnsi="Angsana New" w:cs="Angsana New"/>
          <w:sz w:val="30"/>
          <w:szCs w:val="30"/>
        </w:rPr>
        <w:t xml:space="preserve">2560 </w:t>
      </w:r>
      <w:r w:rsidRPr="00DA79D7">
        <w:rPr>
          <w:rFonts w:ascii="Angsana New" w:hAnsi="Angsana New" w:cs="Angsana New" w:hint="cs"/>
          <w:sz w:val="30"/>
          <w:szCs w:val="30"/>
          <w:cs/>
        </w:rPr>
        <w:t>บริษัทจำหน่ายหุ้นสามัญทั้งหมดในบริษัท เซ็น</w:t>
      </w:r>
      <w:proofErr w:type="spellStart"/>
      <w:r w:rsidRPr="00DA79D7">
        <w:rPr>
          <w:rFonts w:ascii="Angsana New" w:hAnsi="Angsana New" w:cs="Angsana New" w:hint="cs"/>
          <w:sz w:val="30"/>
          <w:szCs w:val="30"/>
          <w:cs/>
        </w:rPr>
        <w:t>เนอร์</w:t>
      </w:r>
      <w:proofErr w:type="spellEnd"/>
      <w:r w:rsidRPr="00DA79D7">
        <w:rPr>
          <w:rFonts w:ascii="Angsana New" w:hAnsi="Angsana New" w:cs="Angsana New" w:hint="cs"/>
          <w:sz w:val="30"/>
          <w:szCs w:val="30"/>
          <w:cs/>
        </w:rPr>
        <w:t>จี อิน</w:t>
      </w:r>
      <w:proofErr w:type="spellStart"/>
      <w:r w:rsidRPr="00DA79D7">
        <w:rPr>
          <w:rFonts w:ascii="Angsana New" w:hAnsi="Angsana New" w:cs="Angsana New" w:hint="cs"/>
          <w:sz w:val="30"/>
          <w:szCs w:val="30"/>
          <w:cs/>
        </w:rPr>
        <w:t>โนเวชั่น</w:t>
      </w:r>
      <w:proofErr w:type="spellEnd"/>
      <w:r w:rsidRPr="00DA79D7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Pr="00DA79D7">
        <w:rPr>
          <w:rFonts w:ascii="Angsana New" w:hAnsi="Angsana New" w:cs="Angsana New"/>
          <w:sz w:val="30"/>
          <w:szCs w:val="30"/>
        </w:rPr>
        <w:t xml:space="preserve">  </w:t>
      </w:r>
      <w:r w:rsidRPr="00DA79D7">
        <w:rPr>
          <w:rFonts w:ascii="Angsana New" w:hAnsi="Angsana New" w:cs="Angsana New" w:hint="cs"/>
          <w:sz w:val="30"/>
          <w:szCs w:val="30"/>
          <w:cs/>
        </w:rPr>
        <w:t xml:space="preserve">มีผลให้บริษัท </w:t>
      </w:r>
      <w:proofErr w:type="spellStart"/>
      <w:r w:rsidRPr="00DA79D7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DA79D7">
        <w:rPr>
          <w:rFonts w:ascii="Angsana New" w:hAnsi="Angsana New" w:cs="Angsana New" w:hint="cs"/>
          <w:sz w:val="30"/>
          <w:szCs w:val="30"/>
          <w:cs/>
        </w:rPr>
        <w:t>กรุ๊ปออนไลน์ จำกัด ซึ่งเป็นบริษัทร่วมทุนทางอ้อมที่บริษัทถือหุ้นผ่าน</w:t>
      </w:r>
      <w:r w:rsidRPr="00DA79D7">
        <w:rPr>
          <w:rFonts w:ascii="Angsana New" w:hAnsi="Angsana New" w:cs="Angsana New"/>
          <w:sz w:val="30"/>
          <w:szCs w:val="30"/>
        </w:rPr>
        <w:t xml:space="preserve"> </w:t>
      </w:r>
      <w:r w:rsidRPr="00DA79D7">
        <w:rPr>
          <w:rFonts w:ascii="Angsana New" w:hAnsi="Angsana New" w:cs="Angsana New" w:hint="cs"/>
          <w:sz w:val="30"/>
          <w:szCs w:val="30"/>
          <w:cs/>
        </w:rPr>
        <w:t>บริษัท เซ็น</w:t>
      </w:r>
      <w:proofErr w:type="spellStart"/>
      <w:r w:rsidRPr="00DA79D7">
        <w:rPr>
          <w:rFonts w:ascii="Angsana New" w:hAnsi="Angsana New" w:cs="Angsana New" w:hint="cs"/>
          <w:sz w:val="30"/>
          <w:szCs w:val="30"/>
          <w:cs/>
        </w:rPr>
        <w:t>เนอร์</w:t>
      </w:r>
      <w:proofErr w:type="spellEnd"/>
      <w:r w:rsidRPr="00DA79D7">
        <w:rPr>
          <w:rFonts w:ascii="Angsana New" w:hAnsi="Angsana New" w:cs="Angsana New" w:hint="cs"/>
          <w:sz w:val="30"/>
          <w:szCs w:val="30"/>
          <w:cs/>
        </w:rPr>
        <w:t>จี อิน</w:t>
      </w:r>
      <w:proofErr w:type="spellStart"/>
      <w:r w:rsidRPr="00DA79D7">
        <w:rPr>
          <w:rFonts w:ascii="Angsana New" w:hAnsi="Angsana New" w:cs="Angsana New" w:hint="cs"/>
          <w:sz w:val="30"/>
          <w:szCs w:val="30"/>
          <w:cs/>
        </w:rPr>
        <w:t>โนเวชั่น</w:t>
      </w:r>
      <w:proofErr w:type="spellEnd"/>
      <w:r w:rsidRPr="00DA79D7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Pr="00DA79D7">
        <w:rPr>
          <w:rFonts w:ascii="Angsana New" w:hAnsi="Angsana New" w:cs="Angsana New"/>
          <w:sz w:val="30"/>
          <w:szCs w:val="30"/>
        </w:rPr>
        <w:t xml:space="preserve"> </w:t>
      </w:r>
      <w:r w:rsidRPr="00DA79D7">
        <w:rPr>
          <w:rFonts w:ascii="Angsana New" w:hAnsi="Angsana New" w:cs="Angsana New" w:hint="cs"/>
          <w:sz w:val="30"/>
          <w:szCs w:val="30"/>
          <w:cs/>
        </w:rPr>
        <w:t>และบริษัท แซด รี</w:t>
      </w:r>
      <w:proofErr w:type="spellStart"/>
      <w:r w:rsidRPr="00DA79D7">
        <w:rPr>
          <w:rFonts w:ascii="Angsana New" w:hAnsi="Angsana New" w:cs="Angsana New" w:hint="cs"/>
          <w:sz w:val="30"/>
          <w:szCs w:val="30"/>
          <w:cs/>
        </w:rPr>
        <w:t>เทล</w:t>
      </w:r>
      <w:proofErr w:type="spellEnd"/>
      <w:r w:rsidRPr="00DA79D7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DA79D7">
        <w:rPr>
          <w:rFonts w:ascii="Angsana New" w:hAnsi="Angsana New" w:cs="Angsana New" w:hint="cs"/>
          <w:sz w:val="30"/>
          <w:szCs w:val="30"/>
          <w:cs/>
        </w:rPr>
        <w:t>เทค</w:t>
      </w:r>
      <w:proofErr w:type="spellEnd"/>
      <w:r w:rsidRPr="00DA79D7">
        <w:rPr>
          <w:rFonts w:ascii="Angsana New" w:hAnsi="Angsana New" w:cs="Angsana New" w:hint="cs"/>
          <w:sz w:val="30"/>
          <w:szCs w:val="30"/>
          <w:cs/>
        </w:rPr>
        <w:t xml:space="preserve"> จำกัด ซึ่งเป็นบริษัทย่อยของบริษัท </w:t>
      </w:r>
      <w:proofErr w:type="spellStart"/>
      <w:r w:rsidRPr="00DA79D7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DA79D7">
        <w:rPr>
          <w:rFonts w:ascii="Angsana New" w:hAnsi="Angsana New" w:cs="Angsana New" w:hint="cs"/>
          <w:sz w:val="30"/>
          <w:szCs w:val="30"/>
          <w:cs/>
        </w:rPr>
        <w:t>กรุ๊ปออนไลน์ จำกัด</w:t>
      </w:r>
      <w:r w:rsidRPr="00DA79D7">
        <w:rPr>
          <w:rFonts w:ascii="Angsana New" w:hAnsi="Angsana New" w:cs="Angsana New"/>
          <w:sz w:val="30"/>
          <w:szCs w:val="30"/>
        </w:rPr>
        <w:t xml:space="preserve"> </w:t>
      </w:r>
      <w:r w:rsidRPr="00DA79D7">
        <w:rPr>
          <w:rFonts w:ascii="Angsana New" w:hAnsi="Angsana New" w:cs="Angsana New" w:hint="cs"/>
          <w:sz w:val="30"/>
          <w:szCs w:val="30"/>
          <w:cs/>
        </w:rPr>
        <w:t>สิ้นสภาพการเป็นบริษัทร่วมของบริษัท</w:t>
      </w:r>
    </w:p>
    <w:p w:rsidR="00626409" w:rsidRPr="00ED5ECC" w:rsidRDefault="00626409" w:rsidP="00626409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626409" w:rsidRPr="002C5218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C521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:rsidR="00626409" w:rsidRPr="00F72F7B" w:rsidRDefault="00626409" w:rsidP="00626409">
      <w:pPr>
        <w:pStyle w:val="index"/>
        <w:tabs>
          <w:tab w:val="left" w:pos="540"/>
        </w:tabs>
        <w:spacing w:after="0" w:line="240" w:lineRule="atLeast"/>
        <w:ind w:left="540" w:right="-135" w:firstLine="0"/>
        <w:outlineLvl w:val="0"/>
        <w:rPr>
          <w:rFonts w:asciiTheme="majorBidi" w:hAnsiTheme="majorBidi" w:cstheme="majorBidi"/>
          <w:b/>
          <w:bCs/>
          <w:sz w:val="20"/>
          <w:cs/>
          <w:lang w:val="th-TH" w:bidi="th-TH"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2610"/>
        <w:gridCol w:w="1080"/>
        <w:gridCol w:w="270"/>
        <w:gridCol w:w="1080"/>
      </w:tblGrid>
      <w:tr w:rsidR="00626409" w:rsidRPr="002C5218" w:rsidTr="00560A78">
        <w:tc>
          <w:tcPr>
            <w:tcW w:w="408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th-TH" w:bidi="ar-SA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408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70" w:type="dxa"/>
          </w:tcPr>
          <w:p w:rsidR="00626409" w:rsidRDefault="00626409" w:rsidP="00560A78">
            <w:pPr>
              <w:pStyle w:val="acctfourfigures"/>
              <w:tabs>
                <w:tab w:val="decimal" w:pos="1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626409" w:rsidRDefault="00626409" w:rsidP="00560A78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2560</w:t>
            </w:r>
          </w:p>
        </w:tc>
      </w:tr>
      <w:tr w:rsidR="00626409" w:rsidRPr="002C5218" w:rsidTr="00560A78">
        <w:tc>
          <w:tcPr>
            <w:tcW w:w="408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6409" w:rsidRPr="002C5218" w:rsidTr="00560A78">
        <w:tc>
          <w:tcPr>
            <w:tcW w:w="408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 </w:t>
            </w:r>
          </w:p>
        </w:tc>
        <w:tc>
          <w:tcPr>
            <w:tcW w:w="2610" w:type="dxa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C2559">
              <w:rPr>
                <w:rFonts w:asciiTheme="majorBidi" w:hAnsiTheme="majorBidi" w:cstheme="majorBidi"/>
                <w:sz w:val="30"/>
                <w:szCs w:val="30"/>
              </w:rPr>
              <w:t>9,370,149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98" w:right="-108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9,420,149</w:t>
            </w:r>
          </w:p>
        </w:tc>
      </w:tr>
      <w:tr w:rsidR="00626409" w:rsidRPr="002C5218" w:rsidTr="00560A78">
        <w:tc>
          <w:tcPr>
            <w:tcW w:w="408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610" w:type="dxa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</w:tr>
      <w:tr w:rsidR="00626409" w:rsidRPr="002C5218" w:rsidTr="00560A78">
        <w:tc>
          <w:tcPr>
            <w:tcW w:w="408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2610" w:type="dxa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9,370,149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9,370,149</w:t>
            </w:r>
          </w:p>
        </w:tc>
      </w:tr>
    </w:tbl>
    <w:p w:rsidR="00626409" w:rsidRPr="00E86533" w:rsidRDefault="00626409" w:rsidP="00626409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26409" w:rsidRPr="00F72F7B" w:rsidRDefault="00626409" w:rsidP="00626409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626409" w:rsidRPr="00F72F7B" w:rsidSect="003C17E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DA79D7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ตามที่กล่าวไว้ในหมายเหตุข้อ </w:t>
      </w:r>
      <w:r w:rsidRPr="00DA79D7">
        <w:rPr>
          <w:rFonts w:ascii="Angsana New" w:hAnsi="Angsana New" w:cs="Angsana New"/>
          <w:sz w:val="30"/>
          <w:szCs w:val="30"/>
        </w:rPr>
        <w:t>4</w:t>
      </w:r>
      <w:r w:rsidRPr="00DA79D7">
        <w:rPr>
          <w:rFonts w:ascii="Angsana New" w:hAnsi="Angsana New" w:cs="Angsana New" w:hint="cs"/>
          <w:sz w:val="30"/>
          <w:szCs w:val="30"/>
          <w:cs/>
        </w:rPr>
        <w:t xml:space="preserve"> เมื่อวันที่ 1 สิงหาคม </w:t>
      </w:r>
      <w:r w:rsidRPr="00DA79D7">
        <w:rPr>
          <w:rFonts w:ascii="Angsana New" w:hAnsi="Angsana New" w:cs="Angsana New"/>
          <w:sz w:val="30"/>
          <w:szCs w:val="30"/>
        </w:rPr>
        <w:t xml:space="preserve">2560 </w:t>
      </w:r>
      <w:r w:rsidRPr="00DA79D7">
        <w:rPr>
          <w:rFonts w:ascii="Angsana New" w:hAnsi="Angsana New" w:cs="Angsana New" w:hint="cs"/>
          <w:sz w:val="30"/>
          <w:szCs w:val="30"/>
          <w:cs/>
        </w:rPr>
        <w:t xml:space="preserve"> บริษัทจำหน่ายหุ้นสามัญทั้งหมดในบริษัท เซ็น</w:t>
      </w:r>
      <w:proofErr w:type="spellStart"/>
      <w:r w:rsidRPr="00DA79D7">
        <w:rPr>
          <w:rFonts w:ascii="Angsana New" w:hAnsi="Angsana New" w:cs="Angsana New" w:hint="cs"/>
          <w:sz w:val="30"/>
          <w:szCs w:val="30"/>
          <w:cs/>
        </w:rPr>
        <w:t>เนอร์</w:t>
      </w:r>
      <w:proofErr w:type="spellEnd"/>
      <w:r w:rsidRPr="00DA79D7">
        <w:rPr>
          <w:rFonts w:ascii="Angsana New" w:hAnsi="Angsana New" w:cs="Angsana New" w:hint="cs"/>
          <w:sz w:val="30"/>
          <w:szCs w:val="30"/>
          <w:cs/>
        </w:rPr>
        <w:t>จี อิน</w:t>
      </w:r>
      <w:proofErr w:type="spellStart"/>
      <w:r w:rsidRPr="00DA79D7">
        <w:rPr>
          <w:rFonts w:ascii="Angsana New" w:hAnsi="Angsana New" w:cs="Angsana New" w:hint="cs"/>
          <w:sz w:val="30"/>
          <w:szCs w:val="30"/>
          <w:cs/>
        </w:rPr>
        <w:t>โนเวชั่น</w:t>
      </w:r>
      <w:proofErr w:type="spellEnd"/>
      <w:r w:rsidRPr="00DA79D7">
        <w:rPr>
          <w:rFonts w:ascii="Angsana New" w:hAnsi="Angsana New" w:cs="Angsana New" w:hint="cs"/>
          <w:sz w:val="30"/>
          <w:szCs w:val="30"/>
          <w:cs/>
        </w:rPr>
        <w:t xml:space="preserve"> จำกัด ซึ่งมีราคาทุน 50.00 ล้านบาท ในราคา </w:t>
      </w:r>
      <w:r w:rsidRPr="00DA79D7">
        <w:rPr>
          <w:rFonts w:ascii="Angsana New" w:hAnsi="Angsana New" w:cs="Angsana New"/>
          <w:sz w:val="30"/>
          <w:szCs w:val="30"/>
        </w:rPr>
        <w:t xml:space="preserve">22.72 </w:t>
      </w:r>
      <w:r w:rsidRPr="00DA79D7">
        <w:rPr>
          <w:rFonts w:ascii="Angsana New" w:hAnsi="Angsana New" w:cs="Angsana New" w:hint="cs"/>
          <w:sz w:val="30"/>
          <w:szCs w:val="30"/>
          <w:cs/>
        </w:rPr>
        <w:t xml:space="preserve">ล้านบาท ดังนั้น บริษัทได้รับรู้ผลขาดทุนจากการจำหน่ายเงินลงทุนดังกล่าวจำนวน </w:t>
      </w:r>
      <w:r w:rsidRPr="00DA79D7">
        <w:rPr>
          <w:rFonts w:ascii="Angsana New" w:hAnsi="Angsana New" w:cs="Angsana New"/>
          <w:sz w:val="30"/>
          <w:szCs w:val="30"/>
        </w:rPr>
        <w:t xml:space="preserve">27.28 </w:t>
      </w:r>
      <w:r w:rsidRPr="00DA79D7">
        <w:rPr>
          <w:rFonts w:ascii="Angsana New" w:hAnsi="Angsana New" w:cs="Angsana New" w:hint="cs"/>
          <w:sz w:val="30"/>
          <w:szCs w:val="30"/>
          <w:cs/>
        </w:rPr>
        <w:t>ล้านบาท เป็นค่าใช้จ่ายในการบริหารในงบการเงินเฉพาะกิจการ</w:t>
      </w:r>
      <w:r>
        <w:rPr>
          <w:rFonts w:asciiTheme="majorBidi" w:hAnsiTheme="majorBidi" w:cstheme="majorBidi"/>
          <w:i/>
          <w:iCs/>
          <w:color w:val="0000FF"/>
          <w:sz w:val="30"/>
          <w:szCs w:val="30"/>
        </w:rPr>
        <w:br w:type="page"/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Pr="002C5218">
        <w:rPr>
          <w:rFonts w:asciiTheme="majorBidi" w:hAnsiTheme="majorBidi" w:cstheme="majorBidi"/>
          <w:sz w:val="30"/>
          <w:szCs w:val="30"/>
        </w:rPr>
        <w:t xml:space="preserve">31 </w:t>
      </w:r>
      <w:r w:rsidRPr="002C5218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และเงินปันผลรับจากเงินลงทุนสำหรับแต่ละปี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C5218">
        <w:rPr>
          <w:rFonts w:asciiTheme="majorBidi" w:hAnsiTheme="majorBidi" w:cstheme="majorBidi"/>
          <w:sz w:val="30"/>
          <w:szCs w:val="30"/>
        </w:rPr>
        <w:t xml:space="preserve"> </w:t>
      </w:r>
      <w:r w:rsidRPr="002C52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295" w:type="dxa"/>
        <w:tblLayout w:type="fixed"/>
        <w:tblLook w:val="04A0" w:firstRow="1" w:lastRow="0" w:firstColumn="1" w:lastColumn="0" w:noHBand="0" w:noVBand="1"/>
      </w:tblPr>
      <w:tblGrid>
        <w:gridCol w:w="1530"/>
        <w:gridCol w:w="1620"/>
        <w:gridCol w:w="270"/>
        <w:gridCol w:w="810"/>
        <w:gridCol w:w="270"/>
        <w:gridCol w:w="72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540"/>
        <w:gridCol w:w="270"/>
        <w:gridCol w:w="540"/>
        <w:gridCol w:w="270"/>
        <w:gridCol w:w="720"/>
        <w:gridCol w:w="270"/>
        <w:gridCol w:w="715"/>
        <w:gridCol w:w="270"/>
        <w:gridCol w:w="630"/>
        <w:gridCol w:w="270"/>
        <w:gridCol w:w="630"/>
      </w:tblGrid>
      <w:tr w:rsidR="00626409" w:rsidRPr="002A6166" w:rsidTr="00F84B26">
        <w:trPr>
          <w:trHeight w:hRule="exact" w:val="316"/>
          <w:tblHeader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5" w:type="dxa"/>
            <w:gridSpan w:val="23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6409" w:rsidRPr="002A6166" w:rsidTr="00F84B26">
        <w:trPr>
          <w:trHeight w:hRule="exact" w:val="687"/>
          <w:tblHeader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626409" w:rsidRPr="006D599A" w:rsidDel="0068544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626409" w:rsidRPr="006D599A" w:rsidDel="0068544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626409" w:rsidRPr="004836E3" w:rsidRDefault="00626409" w:rsidP="00560A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6D599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6D599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</w:tr>
      <w:tr w:rsidR="00626409" w:rsidRPr="002A6166" w:rsidTr="00F84B26">
        <w:trPr>
          <w:trHeight w:hRule="exact" w:val="316"/>
          <w:tblHeader/>
        </w:trPr>
        <w:tc>
          <w:tcPr>
            <w:tcW w:w="3150" w:type="dxa"/>
            <w:gridSpan w:val="2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626409" w:rsidRPr="002A6166" w:rsidTr="00F84B26">
        <w:trPr>
          <w:trHeight w:hRule="exact" w:val="316"/>
          <w:tblHeader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9175" w:type="dxa"/>
            <w:gridSpan w:val="20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ออฟฟิซ</w:t>
            </w:r>
            <w:proofErr w:type="spellEnd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คลับ    </w:t>
            </w:r>
          </w:p>
        </w:tc>
        <w:tc>
          <w:tcPr>
            <w:tcW w:w="1620" w:type="dxa"/>
          </w:tcPr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(ไทย) จำกัด</w:t>
            </w:r>
          </w:p>
        </w:tc>
        <w:tc>
          <w:tcPr>
            <w:tcW w:w="1620" w:type="dxa"/>
          </w:tcPr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ในรูป</w:t>
            </w:r>
            <w:proofErr w:type="spellStart"/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แบบ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สโตร์</w:t>
            </w:r>
            <w:proofErr w:type="spellEnd"/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691,550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691,550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26409" w:rsidRPr="002A6166" w:rsidTr="00F84B26">
        <w:trPr>
          <w:trHeight w:hRule="exact" w:val="191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6D599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บีทู</w:t>
            </w:r>
            <w:proofErr w:type="spellStart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เอส</w:t>
            </w:r>
            <w:proofErr w:type="spellEnd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จำหน่ายเครื่อ</w:t>
            </w:r>
            <w:r w:rsidRPr="006D599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</w:t>
            </w:r>
            <w:r w:rsidR="00A24A9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เขี</w:t>
            </w:r>
            <w:r w:rsidRPr="006D599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270" w:type="dxa"/>
          </w:tcPr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หนังสือ เทป ซีดี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คอม</w:t>
            </w:r>
            <w:proofErr w:type="spellStart"/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แพ็กดิสต์</w:t>
            </w:r>
            <w:proofErr w:type="spellEnd"/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และอุปกรณ์ที่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6D599A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เกี่ยวข้อง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</w:rPr>
              <w:t>640,000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640,000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B5BDD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B5BDD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6B5BD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F15F8">
              <w:rPr>
                <w:rFonts w:ascii="Angsana New" w:hAnsi="Angsana New" w:cs="Angsana New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4,460,</w:t>
            </w:r>
            <w:r w:rsidRPr="00582D19"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150,003</w:t>
            </w:r>
            <w:r w:rsidRPr="005D1F8A">
              <w:rPr>
                <w:rFonts w:ascii="Angsana New" w:hAnsi="Angsana New" w:cs="Angsana New"/>
                <w:sz w:val="24"/>
                <w:szCs w:val="24"/>
                <w:lang w:bidi="th-TH"/>
              </w:rPr>
              <w:t>.00</w:t>
            </w: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200,000</w:t>
            </w:r>
          </w:p>
        </w:tc>
      </w:tr>
      <w:tr w:rsidR="00626409" w:rsidRPr="002A6166" w:rsidTr="00F84B26">
        <w:trPr>
          <w:trHeight w:hRule="exact" w:val="17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26409" w:rsidRPr="00FF6BD3" w:rsidTr="00F84B26">
        <w:trPr>
          <w:trHeight w:hRule="exact" w:val="316"/>
        </w:trPr>
        <w:tc>
          <w:tcPr>
            <w:tcW w:w="153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15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9,370,149</w:t>
            </w: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 w:hanging="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9,370,149</w:t>
            </w: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2A4E4E" w:rsidRDefault="00626409" w:rsidP="002A4E4E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A4E4E">
              <w:rPr>
                <w:rFonts w:ascii="Angsana New" w:hAnsi="Angsana New" w:cs="Angsana New" w:hint="cs"/>
                <w:b/>
                <w:bCs/>
                <w:sz w:val="24"/>
                <w:szCs w:val="24"/>
                <w:rtl/>
                <w:cs/>
              </w:rPr>
              <w:t xml:space="preserve">       </w:t>
            </w:r>
            <w:r w:rsidRPr="002A4E4E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26409" w:rsidRPr="002A4E4E" w:rsidRDefault="00626409" w:rsidP="002A4E4E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72"/>
              </w:tabs>
              <w:ind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 w:hanging="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F15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9,370,149</w:t>
            </w: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 w:hanging="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62ED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</w:t>
            </w:r>
            <w:r w:rsidRPr="00362ED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370</w:t>
            </w:r>
            <w:r w:rsidRPr="00362ED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,149</w:t>
            </w: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150,003</w:t>
            </w:r>
            <w:r w:rsidRPr="005D1F8A">
              <w:rPr>
                <w:rFonts w:ascii="Angsana New" w:hAnsi="Angsana New" w:cs="Angsana New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200,000</w:t>
            </w:r>
          </w:p>
        </w:tc>
      </w:tr>
      <w:tr w:rsidR="00626409" w:rsidRPr="00FF6BD3" w:rsidTr="00F84B26">
        <w:trPr>
          <w:trHeight w:hRule="exact" w:val="316"/>
        </w:trPr>
        <w:tc>
          <w:tcPr>
            <w:tcW w:w="153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FF6BD3" w:rsidTr="00F84B26">
        <w:trPr>
          <w:trHeight w:hRule="exact" w:val="316"/>
        </w:trPr>
        <w:tc>
          <w:tcPr>
            <w:tcW w:w="1530" w:type="dxa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626409" w:rsidRPr="00FF6BD3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362EDD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362EDD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บริษัท ออฟฟิศ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เมท</w:t>
            </w:r>
          </w:p>
        </w:tc>
        <w:tc>
          <w:tcPr>
            <w:tcW w:w="16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อ</w:t>
            </w:r>
            <w:r w:rsidR="00147A15">
              <w:rPr>
                <w:rFonts w:ascii="Angsana New" w:hAnsi="Angsana New" w:cs="Angsana New" w:hint="cs"/>
                <w:sz w:val="24"/>
                <w:szCs w:val="24"/>
                <w:cs/>
              </w:rPr>
              <w:t>อมนิ</w:t>
            </w:r>
            <w:proofErr w:type="spellStart"/>
            <w:r w:rsidR="00147A15">
              <w:rPr>
                <w:rFonts w:ascii="Angsana New" w:hAnsi="Angsana New" w:cs="Angsana New" w:hint="cs"/>
                <w:sz w:val="24"/>
                <w:szCs w:val="24"/>
                <w:cs/>
              </w:rPr>
              <w:t>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ฟรนไชส์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6409" w:rsidRPr="002A6166" w:rsidTr="00F84B26">
        <w:trPr>
          <w:trHeight w:hRule="exact" w:val="316"/>
        </w:trPr>
        <w:tc>
          <w:tcPr>
            <w:tcW w:w="1530" w:type="dxa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26409" w:rsidRPr="006D599A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C701B" w:rsidRPr="002A6166" w:rsidTr="00F84B26">
        <w:trPr>
          <w:trHeight w:hRule="exact" w:val="316"/>
        </w:trPr>
        <w:tc>
          <w:tcPr>
            <w:tcW w:w="1530" w:type="dxa"/>
          </w:tcPr>
          <w:p w:rsidR="00DC701B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เดิมชื่อ บริษัท </w:t>
            </w:r>
          </w:p>
        </w:tc>
        <w:tc>
          <w:tcPr>
            <w:tcW w:w="1620" w:type="dxa"/>
          </w:tcPr>
          <w:p w:rsidR="00DC701B" w:rsidRPr="001701B4" w:rsidRDefault="00DC701B" w:rsidP="00DC701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46E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ให้คำปรึกษา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DC701B" w:rsidRPr="00F9730C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Default="00DC701B" w:rsidP="00DC701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DC701B" w:rsidRPr="00F9730C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DC701B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C701B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701B" w:rsidRPr="002A6166" w:rsidTr="00F84B26">
        <w:trPr>
          <w:trHeight w:hRule="exact" w:val="316"/>
        </w:trPr>
        <w:tc>
          <w:tcPr>
            <w:tcW w:w="1530" w:type="dxa"/>
          </w:tcPr>
          <w:p w:rsidR="00DC701B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3752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ออฟฟิศ </w:t>
            </w:r>
            <w:proofErr w:type="spellStart"/>
            <w:r w:rsidRPr="00375231">
              <w:rPr>
                <w:rFonts w:ascii="Angsana New" w:hAnsi="Angsana New" w:cs="Angsana New" w:hint="cs"/>
                <w:sz w:val="24"/>
                <w:szCs w:val="24"/>
                <w:cs/>
              </w:rPr>
              <w:t>ซัพ</w:t>
            </w:r>
            <w:proofErr w:type="spellEnd"/>
            <w:r w:rsidRPr="00375231">
              <w:rPr>
                <w:rFonts w:ascii="Angsana New" w:hAnsi="Angsana New" w:cs="Angsana New" w:hint="cs"/>
                <w:sz w:val="24"/>
                <w:szCs w:val="24"/>
                <w:cs/>
              </w:rPr>
              <w:t>พลาย</w:t>
            </w:r>
          </w:p>
        </w:tc>
        <w:tc>
          <w:tcPr>
            <w:tcW w:w="1620" w:type="dxa"/>
          </w:tcPr>
          <w:p w:rsidR="00DC701B" w:rsidRPr="001701B4" w:rsidRDefault="00DC701B" w:rsidP="00DC701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46E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และบริหารจัดการ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DC701B" w:rsidRPr="00F9730C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Default="00DC701B" w:rsidP="00DC701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DC701B" w:rsidRPr="00F9730C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DC701B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C701B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701B" w:rsidRPr="002A6166" w:rsidTr="00F84B26">
        <w:trPr>
          <w:trHeight w:hRule="exact" w:val="316"/>
        </w:trPr>
        <w:tc>
          <w:tcPr>
            <w:tcW w:w="1530" w:type="dxa"/>
          </w:tcPr>
          <w:p w:rsidR="00DC701B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3752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คลับ 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DC701B" w:rsidRPr="001701B4" w:rsidRDefault="00DC701B" w:rsidP="00DC701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46E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ระบบ</w:t>
            </w:r>
            <w:proofErr w:type="spellStart"/>
            <w:r w:rsidRPr="00F46E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แฟ</w:t>
            </w:r>
            <w:proofErr w:type="spellEnd"/>
            <w:r w:rsidRPr="00F46E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รน</w:t>
            </w:r>
            <w:proofErr w:type="spellStart"/>
            <w:r w:rsidRPr="00F46E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ไชส์</w:t>
            </w:r>
            <w:proofErr w:type="spellEnd"/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Default="00DC701B" w:rsidP="00DC701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403,458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Default="00DC701B" w:rsidP="00DC701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403,458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01B" w:rsidRPr="00F9730C" w:rsidRDefault="00DC701B" w:rsidP="00DC70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403,458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C701B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403,458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Pr="006D599A" w:rsidRDefault="00DC701B" w:rsidP="00D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C701B" w:rsidRPr="006D599A" w:rsidRDefault="00DC701B" w:rsidP="00D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01B" w:rsidRPr="006D599A" w:rsidRDefault="00DC701B" w:rsidP="00D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4B26" w:rsidRPr="002A6166" w:rsidTr="00F84B26">
        <w:trPr>
          <w:trHeight w:hRule="exact" w:val="101"/>
        </w:trPr>
        <w:tc>
          <w:tcPr>
            <w:tcW w:w="1530" w:type="dxa"/>
          </w:tcPr>
          <w:p w:rsidR="00F84B26" w:rsidRDefault="00F84B26" w:rsidP="0038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F84B26" w:rsidRPr="006D599A" w:rsidRDefault="003823D3" w:rsidP="003823D3">
            <w:pPr>
              <w:pStyle w:val="acctfourfigures"/>
              <w:tabs>
                <w:tab w:val="clear" w:pos="765"/>
                <w:tab w:val="decimal" w:pos="522"/>
                <w:tab w:val="left" w:pos="1187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ab/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F9730C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F84B26" w:rsidRPr="00F9730C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F9730C" w:rsidRDefault="00F84B26" w:rsidP="00F84B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Default="00F84B26" w:rsidP="00F84B2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F84B26" w:rsidRPr="00F9730C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:rsidR="00F84B26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F9730C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F9730C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เมพ</w:t>
            </w:r>
            <w:proofErr w:type="spellEnd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proofErr w:type="spellStart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</w:t>
            </w:r>
            <w:proofErr w:type="spellEnd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  <w:lang w:bidi="th-TH"/>
              </w:rPr>
              <w:t>75.00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lang w:bidi="th-TH"/>
              </w:rPr>
              <w:t>75.00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DE4437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DE4437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F84B26" w:rsidRPr="00DE4437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4B26" w:rsidRPr="00EA55BB" w:rsidTr="003823D3">
        <w:trPr>
          <w:trHeight w:hRule="exact" w:val="101"/>
        </w:trPr>
        <w:tc>
          <w:tcPr>
            <w:tcW w:w="1530" w:type="dxa"/>
          </w:tcPr>
          <w:p w:rsidR="00F84B26" w:rsidRPr="006D599A" w:rsidRDefault="00F84B26" w:rsidP="0038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564EE" w:rsidTr="00F84B26">
        <w:trPr>
          <w:trHeight w:hRule="exact" w:val="371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บริษัท  ออฟฟิศเมท</w:t>
            </w: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ให้เช่าพื้นที่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A55BB" w:rsidTr="00F84B26">
        <w:trPr>
          <w:trHeight w:hRule="exact" w:val="357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proofErr w:type="spellStart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โล</w:t>
            </w:r>
            <w:proofErr w:type="spellEnd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จิ</w:t>
            </w:r>
            <w:proofErr w:type="spellStart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สติกส์</w:t>
            </w:r>
            <w:proofErr w:type="spellEnd"/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right="-124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คลังสินค้า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99.99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07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 </w:t>
            </w:r>
            <w:r w:rsidRPr="00F973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4B26" w:rsidRPr="00EA55BB" w:rsidTr="003823D3">
        <w:trPr>
          <w:trHeight w:hRule="exact" w:val="101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C024B1" w:rsidTr="00F84B26">
        <w:trPr>
          <w:trHeight w:hRule="exact" w:val="317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COL Vietnam Joint</w:t>
            </w:r>
          </w:p>
        </w:tc>
        <w:tc>
          <w:tcPr>
            <w:tcW w:w="162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จำหน่ายเครื่องเขียน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 xml:space="preserve">   Stock Company</w:t>
            </w: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เวียดนาม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  <w:lang w:bidi="th-TH"/>
              </w:rPr>
              <w:t>50.99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50.99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98,560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98,560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50,266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50,266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50,266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50,266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5E7120" w:rsidRDefault="00F84B26" w:rsidP="00F84B26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4B26" w:rsidRPr="00EA55BB" w:rsidTr="00F84B26">
        <w:trPr>
          <w:trHeight w:hRule="exact" w:val="92"/>
        </w:trPr>
        <w:tc>
          <w:tcPr>
            <w:tcW w:w="1530" w:type="dxa"/>
          </w:tcPr>
          <w:p w:rsidR="00F84B26" w:rsidRPr="006D599A" w:rsidRDefault="00F84B26" w:rsidP="0038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564EE" w:rsidTr="00F84B26">
        <w:trPr>
          <w:trHeight w:hRule="exact" w:val="308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B2S Vietnam</w:t>
            </w: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จำหน่ายเครื่องเขียน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 xml:space="preserve">   Company Limited  </w:t>
            </w: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หนังสือ เทป ซีดี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คอม</w:t>
            </w:r>
            <w:proofErr w:type="spellStart"/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แพ็กดิสต์</w:t>
            </w:r>
            <w:proofErr w:type="spellEnd"/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และ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F84B26" w:rsidRPr="00E564EE" w:rsidTr="00F84B26">
        <w:trPr>
          <w:trHeight w:hRule="exact" w:val="407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F9730C"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48,304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F9730C"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48,304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2A4E4E" w:rsidRDefault="00F84B26" w:rsidP="00F84B26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4E4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257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5A3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3E5A38">
              <w:rPr>
                <w:rFonts w:ascii="Angsana New" w:hAnsi="Angsana New" w:cs="Angsana New"/>
                <w:sz w:val="24"/>
                <w:szCs w:val="24"/>
                <w:cs/>
              </w:rPr>
              <w:t>ไฮเ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ท็ค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ซ์</w:t>
            </w:r>
            <w:proofErr w:type="spellEnd"/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1701B4">
              <w:rPr>
                <w:rFonts w:ascii="Angsana New" w:hAnsi="Angsana New" w:cs="Angsana New"/>
                <w:sz w:val="24"/>
                <w:szCs w:val="24"/>
                <w:cs/>
              </w:rPr>
              <w:t>อินเต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อร์</w:t>
            </w:r>
            <w:proofErr w:type="spellStart"/>
            <w:r w:rsidRPr="001701B4">
              <w:rPr>
                <w:rFonts w:ascii="Angsana New" w:hAnsi="Angsana New" w:cs="Angsana New" w:hint="cs"/>
                <w:sz w:val="24"/>
                <w:szCs w:val="24"/>
                <w:cs/>
              </w:rPr>
              <w:t>แอคทีฟ</w:t>
            </w:r>
            <w:proofErr w:type="spellEnd"/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และอุปกรณ์อ่าน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หนังสือ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0C5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60B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6660B">
              <w:rPr>
                <w:rFonts w:ascii="Angsana New" w:hAnsi="Angsana New" w:cs="Angsana New"/>
                <w:sz w:val="24"/>
                <w:szCs w:val="24"/>
              </w:rPr>
              <w:t>3,600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3,600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60B">
              <w:rPr>
                <w:rFonts w:ascii="Angsana New" w:hAnsi="Angsana New" w:cs="Angsana New"/>
                <w:sz w:val="24"/>
                <w:szCs w:val="24"/>
              </w:rPr>
              <w:t>6,250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6,250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6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3455CF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60B">
              <w:rPr>
                <w:rFonts w:ascii="Angsana New" w:hAnsi="Angsana New" w:cs="Angsana New"/>
                <w:sz w:val="24"/>
                <w:szCs w:val="24"/>
              </w:rPr>
              <w:t>6,250</w:t>
            </w:r>
            <w:r w:rsidRPr="0026660B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3455CF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6,250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66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3455CF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3455CF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F84B26" w:rsidRPr="006D599A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84B26" w:rsidRPr="00EA55BB" w:rsidTr="00F84B26">
        <w:trPr>
          <w:trHeight w:hRule="exact" w:val="316"/>
        </w:trPr>
        <w:tc>
          <w:tcPr>
            <w:tcW w:w="1530" w:type="dxa"/>
          </w:tcPr>
          <w:p w:rsidR="00F84B26" w:rsidRPr="00F46E59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F46E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F46E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F46E59">
              <w:rPr>
                <w:rFonts w:ascii="Angsana New" w:hAnsi="Angsana New" w:cs="Angsana New" w:hint="cs"/>
                <w:sz w:val="24"/>
                <w:szCs w:val="24"/>
                <w:cs/>
              </w:rPr>
              <w:t>ฟิวเจอร์พลัส</w:t>
            </w:r>
            <w:proofErr w:type="spellEnd"/>
          </w:p>
          <w:p w:rsidR="00F84B26" w:rsidRPr="003E5A38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F46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</w:t>
            </w:r>
            <w:r w:rsidRPr="00F46E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:rsidR="00F84B26" w:rsidRPr="001701B4" w:rsidRDefault="00DC701B" w:rsidP="0094784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แฟรนไชส์</w:t>
            </w:r>
            <w:proofErr w:type="spellEnd"/>
            <w:r w:rsidR="0094784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ร้าน</w:t>
            </w:r>
          </w:p>
        </w:tc>
        <w:tc>
          <w:tcPr>
            <w:tcW w:w="27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84B26" w:rsidRPr="003455CF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F84B26" w:rsidRPr="003455CF" w:rsidRDefault="00F84B26" w:rsidP="00F84B26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F84B26" w:rsidRPr="001701B4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F84B26" w:rsidRPr="001701B4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F84B26" w:rsidRPr="001701B4" w:rsidRDefault="00F84B26" w:rsidP="00F8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784E" w:rsidRPr="00EA55BB" w:rsidTr="00F84B26">
        <w:trPr>
          <w:trHeight w:hRule="exact" w:val="316"/>
        </w:trPr>
        <w:tc>
          <w:tcPr>
            <w:tcW w:w="1530" w:type="dxa"/>
          </w:tcPr>
          <w:p w:rsidR="0094784E" w:rsidRPr="003E5A38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F46E59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F46E59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เครื่องเขียนและ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4784E" w:rsidRPr="003455CF" w:rsidRDefault="0094784E" w:rsidP="0094784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94784E" w:rsidRPr="003455CF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784E" w:rsidRPr="00EA55BB" w:rsidTr="00F84B26">
        <w:trPr>
          <w:trHeight w:hRule="exact" w:val="316"/>
        </w:trPr>
        <w:tc>
          <w:tcPr>
            <w:tcW w:w="1530" w:type="dxa"/>
          </w:tcPr>
          <w:p w:rsidR="0094784E" w:rsidRPr="00F46E59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94784E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46E5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46E5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46E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7890">
              <w:rPr>
                <w:rFonts w:ascii="Angsana New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7890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4784E" w:rsidRPr="003455CF" w:rsidRDefault="0094784E" w:rsidP="0094784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51B0">
              <w:rPr>
                <w:rFonts w:ascii="Angsana New" w:hAnsi="Angsana New" w:cs="Angsana New"/>
                <w:sz w:val="24"/>
                <w:szCs w:val="24"/>
              </w:rPr>
              <w:t>5,000</w:t>
            </w:r>
            <w:r w:rsidRPr="00E051B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:rsidR="0094784E" w:rsidRPr="003455CF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4784E" w:rsidRPr="00EA55BB" w:rsidTr="00F84B26">
        <w:trPr>
          <w:trHeight w:hRule="exact" w:val="316"/>
        </w:trPr>
        <w:tc>
          <w:tcPr>
            <w:tcW w:w="1530" w:type="dxa"/>
          </w:tcPr>
          <w:p w:rsidR="0094784E" w:rsidRPr="003E5A38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4784E" w:rsidRPr="003455CF" w:rsidRDefault="0094784E" w:rsidP="0094784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:rsidR="0094784E" w:rsidRPr="003455CF" w:rsidRDefault="0094784E" w:rsidP="0094784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94784E" w:rsidRPr="001701B4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784E" w:rsidRPr="00EA55BB" w:rsidTr="00F84B26">
        <w:trPr>
          <w:trHeight w:hRule="exact" w:val="316"/>
        </w:trPr>
        <w:tc>
          <w:tcPr>
            <w:tcW w:w="1530" w:type="dxa"/>
          </w:tcPr>
          <w:p w:rsidR="0094784E" w:rsidRPr="003E5A38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94784E" w:rsidRPr="001701B4" w:rsidRDefault="0094784E" w:rsidP="0094784E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4784E" w:rsidRPr="001701B4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4784E" w:rsidRPr="005E7120" w:rsidRDefault="0094784E" w:rsidP="0094784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71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765,778</w:t>
            </w:r>
          </w:p>
        </w:tc>
        <w:tc>
          <w:tcPr>
            <w:tcW w:w="270" w:type="dxa"/>
          </w:tcPr>
          <w:p w:rsidR="0094784E" w:rsidRPr="005E7120" w:rsidRDefault="0094784E" w:rsidP="009478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4784E" w:rsidRPr="005E7120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E71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760,778</w:t>
            </w:r>
          </w:p>
        </w:tc>
        <w:tc>
          <w:tcPr>
            <w:tcW w:w="270" w:type="dxa"/>
          </w:tcPr>
          <w:p w:rsidR="0094784E" w:rsidRPr="005E7120" w:rsidRDefault="0094784E" w:rsidP="0094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94784E" w:rsidRPr="005E7120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71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4784E" w:rsidRPr="005E7120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94784E" w:rsidRPr="005E7120" w:rsidRDefault="0094784E" w:rsidP="0094784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71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4784E" w:rsidRPr="005E7120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4784E" w:rsidRPr="005E7120" w:rsidRDefault="0094784E" w:rsidP="0094784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71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765,778</w:t>
            </w:r>
          </w:p>
        </w:tc>
        <w:tc>
          <w:tcPr>
            <w:tcW w:w="270" w:type="dxa"/>
          </w:tcPr>
          <w:p w:rsidR="0094784E" w:rsidRPr="005E7120" w:rsidRDefault="0094784E" w:rsidP="0094784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:rsidR="0094784E" w:rsidRPr="005E7120" w:rsidRDefault="0094784E" w:rsidP="0094784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5E71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760,778</w:t>
            </w:r>
          </w:p>
        </w:tc>
        <w:tc>
          <w:tcPr>
            <w:tcW w:w="270" w:type="dxa"/>
          </w:tcPr>
          <w:p w:rsidR="0094784E" w:rsidRPr="005E7120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94784E" w:rsidRPr="005E7120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71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4784E" w:rsidRPr="005E7120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94784E" w:rsidRPr="005E7120" w:rsidRDefault="0094784E" w:rsidP="009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71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ind w:right="-25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/>
          <w:sz w:val="30"/>
          <w:szCs w:val="30"/>
          <w:cs/>
        </w:rPr>
        <w:t>บริษัทไม่มีเงินลงทุนในบริษัท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>
        <w:rPr>
          <w:rFonts w:ascii="Angsana New" w:hAnsi="Angsana New" w:cs="Angsana New"/>
          <w:sz w:val="30"/>
          <w:szCs w:val="30"/>
          <w:cs/>
        </w:rPr>
        <w:t xml:space="preserve"> ซึ่งจดทะเบียนในตลาดหลักทรัพย์ ดังนั้นจึงไม่มีราคาที่เปิดเผยต่อสาธารณชน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626409" w:rsidSect="005559E7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626409" w:rsidRPr="000D522A" w:rsidRDefault="00626409" w:rsidP="00626409">
      <w:pPr>
        <w:tabs>
          <w:tab w:val="clear" w:pos="454"/>
          <w:tab w:val="left" w:pos="63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</w:pPr>
      <w:r w:rsidRPr="000D522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D522A">
        <w:rPr>
          <w:rFonts w:ascii="Angsana New" w:hAnsi="Angsana New" w:cs="Angsana New"/>
          <w:sz w:val="30"/>
          <w:szCs w:val="30"/>
        </w:rPr>
        <w:t>16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0D522A">
        <w:rPr>
          <w:rFonts w:ascii="Angsana New" w:hAnsi="Angsana New" w:cs="Angsana New"/>
          <w:sz w:val="30"/>
          <w:szCs w:val="30"/>
        </w:rPr>
        <w:t>2560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บริษัท บีทู</w:t>
      </w:r>
      <w:proofErr w:type="spellStart"/>
      <w:r w:rsidRPr="000D522A">
        <w:rPr>
          <w:rFonts w:ascii="Angsana New" w:hAnsi="Angsana New" w:cs="Angsana New" w:hint="cs"/>
          <w:sz w:val="30"/>
          <w:szCs w:val="30"/>
          <w:cs/>
        </w:rPr>
        <w:t>เอส</w:t>
      </w:r>
      <w:proofErr w:type="spellEnd"/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จำกัด ได้ลงทุนซื้อหุ้นสามัญของบริษัท </w:t>
      </w:r>
      <w:r w:rsidRPr="000D522A">
        <w:rPr>
          <w:rFonts w:ascii="Angsana New" w:hAnsi="Angsana New" w:cs="Angsana New"/>
          <w:sz w:val="30"/>
          <w:szCs w:val="30"/>
        </w:rPr>
        <w:t xml:space="preserve">COL Vietnam Joint Stock Company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0D522A">
        <w:rPr>
          <w:rFonts w:ascii="Angsana New" w:hAnsi="Angsana New" w:cs="Angsana New"/>
          <w:sz w:val="30"/>
          <w:szCs w:val="30"/>
        </w:rPr>
        <w:t>31,416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ล้านเวียดนามดอง (เทียบเท่า </w:t>
      </w:r>
      <w:r w:rsidRPr="000D522A">
        <w:rPr>
          <w:rFonts w:ascii="Angsana New" w:hAnsi="Angsana New" w:cs="Angsana New"/>
          <w:sz w:val="30"/>
          <w:szCs w:val="30"/>
        </w:rPr>
        <w:t>50.27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ล้านบาท) โดยเป็นหุ้นสามัญเพิ่มทุนจำนวน </w:t>
      </w:r>
      <w:r w:rsidRPr="000D522A">
        <w:rPr>
          <w:rFonts w:ascii="Angsana New" w:hAnsi="Angsana New" w:cs="Angsana New"/>
          <w:sz w:val="30"/>
          <w:szCs w:val="30"/>
        </w:rPr>
        <w:t>3.14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ล้านหุ้น</w:t>
      </w:r>
      <w:r w:rsidRPr="000D522A">
        <w:rPr>
          <w:rFonts w:ascii="Angsana New" w:hAnsi="Angsana New" w:cs="Angsana New"/>
          <w:sz w:val="30"/>
          <w:szCs w:val="30"/>
        </w:rPr>
        <w:t xml:space="preserve">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Pr="000D522A">
        <w:rPr>
          <w:rFonts w:ascii="Angsana New" w:hAnsi="Angsana New" w:cs="Angsana New"/>
          <w:sz w:val="30"/>
          <w:szCs w:val="30"/>
        </w:rPr>
        <w:t>10,000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เวียดนามดองต่อหุ้น คิดเป็นจำนวนเงิน </w:t>
      </w:r>
      <w:r w:rsidRPr="000D522A">
        <w:rPr>
          <w:rFonts w:ascii="Angsana New" w:hAnsi="Angsana New" w:cs="Angsana New"/>
          <w:sz w:val="30"/>
          <w:szCs w:val="30"/>
        </w:rPr>
        <w:t xml:space="preserve">31,410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ล้านเวียดนามดอง (เทียบเท่า </w:t>
      </w:r>
      <w:r w:rsidRPr="000D522A">
        <w:rPr>
          <w:rFonts w:ascii="Angsana New" w:hAnsi="Angsana New" w:cs="Angsana New"/>
          <w:sz w:val="30"/>
          <w:szCs w:val="30"/>
        </w:rPr>
        <w:t>50.26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ล้านบาท) และซื้อหุ้นสามัญเดิมจากบริษัท</w:t>
      </w:r>
      <w:r w:rsidRPr="000D522A">
        <w:rPr>
          <w:rFonts w:ascii="Angsana New" w:hAnsi="Angsana New" w:cs="Angsana New"/>
          <w:sz w:val="30"/>
          <w:szCs w:val="30"/>
        </w:rPr>
        <w:t xml:space="preserve"> Nguyen Kim Trading Joint Stock Company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0D522A">
        <w:rPr>
          <w:rFonts w:ascii="Angsana New" w:hAnsi="Angsana New" w:cs="Angsana New"/>
          <w:sz w:val="30"/>
          <w:szCs w:val="30"/>
        </w:rPr>
        <w:t>605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หุ้น มูลค่าหุ้นที่ตราไว้หุ้นละ </w:t>
      </w:r>
      <w:r w:rsidRPr="000D522A">
        <w:rPr>
          <w:rFonts w:ascii="Angsana New" w:hAnsi="Angsana New" w:cs="Angsana New"/>
          <w:sz w:val="30"/>
          <w:szCs w:val="30"/>
        </w:rPr>
        <w:t>10,000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เวียดนามดองต่อหุ้น คิดเป็นจำนวนเงิน </w:t>
      </w:r>
      <w:r w:rsidRPr="000D522A">
        <w:rPr>
          <w:rFonts w:ascii="Angsana New" w:hAnsi="Angsana New" w:cs="Angsana New"/>
          <w:sz w:val="30"/>
          <w:szCs w:val="30"/>
        </w:rPr>
        <w:t>6.05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ล้านเวียดนามดอง (เทียบเท่า </w:t>
      </w:r>
      <w:r w:rsidRPr="000D522A">
        <w:rPr>
          <w:rFonts w:ascii="Angsana New" w:hAnsi="Angsana New" w:cs="Angsana New"/>
          <w:sz w:val="30"/>
          <w:szCs w:val="30"/>
        </w:rPr>
        <w:t>9.70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 พันบาท) กลุ่มบริษัทได้ชำระค่าหุ้นแล้วทั้งจำนวน ทำให้บริษัท บีทู</w:t>
      </w:r>
      <w:proofErr w:type="spellStart"/>
      <w:r w:rsidRPr="000D522A">
        <w:rPr>
          <w:rFonts w:ascii="Angsana New" w:hAnsi="Angsana New" w:cs="Angsana New" w:hint="cs"/>
          <w:sz w:val="30"/>
          <w:szCs w:val="30"/>
          <w:cs/>
        </w:rPr>
        <w:t>เอส</w:t>
      </w:r>
      <w:proofErr w:type="spellEnd"/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จำกัด ถือหุ้นในบริษัท </w:t>
      </w:r>
      <w:r w:rsidRPr="000D522A">
        <w:rPr>
          <w:rFonts w:ascii="Angsana New" w:hAnsi="Angsana New" w:cs="Angsana New"/>
          <w:sz w:val="30"/>
          <w:szCs w:val="30"/>
        </w:rPr>
        <w:t xml:space="preserve">COL Vietnam Joint Stock Company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คิดเป็นสัดส่วนร้อยละ </w:t>
      </w:r>
      <w:r w:rsidRPr="000D522A">
        <w:rPr>
          <w:rFonts w:ascii="Angsana New" w:hAnsi="Angsana New" w:cs="Angsana New"/>
          <w:sz w:val="30"/>
          <w:szCs w:val="30"/>
        </w:rPr>
        <w:t>50.99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Pr="000D522A">
        <w:rPr>
          <w:rFonts w:ascii="Angsana New" w:hAnsi="Angsana New" w:cs="Angsana New"/>
          <w:sz w:val="30"/>
          <w:szCs w:val="30"/>
        </w:rPr>
        <w:t xml:space="preserve">COL Vietnam Joint Stock Company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ถือหุ้นใน </w:t>
      </w:r>
      <w:r w:rsidRPr="000D522A">
        <w:rPr>
          <w:rFonts w:ascii="Angsana New" w:hAnsi="Angsana New" w:cs="Angsana New"/>
          <w:sz w:val="30"/>
          <w:szCs w:val="30"/>
        </w:rPr>
        <w:t xml:space="preserve">B2S Vietnam Company Limited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คิดเป็นสัดส่วนร้อยละ </w:t>
      </w:r>
      <w:r w:rsidRPr="000D522A">
        <w:rPr>
          <w:rFonts w:ascii="Angsana New" w:hAnsi="Angsana New" w:cs="Angsana New"/>
          <w:sz w:val="30"/>
          <w:szCs w:val="30"/>
        </w:rPr>
        <w:t>99</w:t>
      </w:r>
      <w:r w:rsidRPr="000D522A">
        <w:rPr>
          <w:rFonts w:ascii="Angsana New" w:hAnsi="Angsana New" w:cs="Angsana New" w:hint="cs"/>
          <w:sz w:val="30"/>
          <w:szCs w:val="30"/>
          <w:cs/>
        </w:rPr>
        <w:t>.99</w:t>
      </w:r>
    </w:p>
    <w:p w:rsidR="00626409" w:rsidRPr="000D522A" w:rsidRDefault="00626409" w:rsidP="00626409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26409" w:rsidRDefault="00626409" w:rsidP="00626409">
      <w:pPr>
        <w:tabs>
          <w:tab w:val="clear" w:pos="454"/>
          <w:tab w:val="clear" w:pos="907"/>
          <w:tab w:val="left" w:pos="630"/>
          <w:tab w:val="left" w:pos="900"/>
          <w:tab w:val="left" w:pos="1080"/>
          <w:tab w:val="left" w:pos="8820"/>
          <w:tab w:val="left" w:pos="9000"/>
          <w:tab w:val="left" w:pos="9450"/>
          <w:tab w:val="left" w:pos="972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</w:pPr>
      <w:r w:rsidRPr="000D522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D522A">
        <w:rPr>
          <w:rFonts w:ascii="Angsana New" w:hAnsi="Angsana New" w:cs="Angsana New"/>
          <w:sz w:val="30"/>
          <w:szCs w:val="30"/>
        </w:rPr>
        <w:t xml:space="preserve">29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0D522A">
        <w:rPr>
          <w:rFonts w:ascii="Angsana New" w:hAnsi="Angsana New" w:cs="Angsana New"/>
          <w:sz w:val="30"/>
          <w:szCs w:val="30"/>
        </w:rPr>
        <w:t xml:space="preserve">2560 </w:t>
      </w:r>
      <w:r w:rsidRPr="000D522A">
        <w:rPr>
          <w:rFonts w:ascii="Angsana New" w:hAnsi="Angsana New" w:cs="Angsana New"/>
          <w:sz w:val="30"/>
          <w:szCs w:val="30"/>
          <w:cs/>
        </w:rPr>
        <w:t>บริษัท</w:t>
      </w:r>
      <w:r w:rsidRPr="000D522A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0D522A">
        <w:rPr>
          <w:rFonts w:ascii="Angsana New" w:hAnsi="Angsana New" w:cs="Angsana New"/>
          <w:sz w:val="30"/>
          <w:szCs w:val="30"/>
          <w:cs/>
        </w:rPr>
        <w:t>เมพ</w:t>
      </w:r>
      <w:proofErr w:type="spellEnd"/>
      <w:r w:rsidRPr="000D522A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0D522A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proofErr w:type="spellEnd"/>
      <w:r w:rsidRPr="000D522A">
        <w:rPr>
          <w:rFonts w:ascii="Angsana New" w:hAnsi="Angsana New" w:cs="Angsana New"/>
          <w:sz w:val="30"/>
          <w:szCs w:val="30"/>
        </w:rPr>
        <w:t xml:space="preserve"> </w:t>
      </w:r>
      <w:r w:rsidRPr="000D522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D522A">
        <w:rPr>
          <w:rFonts w:ascii="Angsana New" w:hAnsi="Angsana New" w:cs="Angsana New"/>
          <w:sz w:val="30"/>
          <w:szCs w:val="30"/>
        </w:rPr>
        <w:t xml:space="preserve"> </w:t>
      </w:r>
      <w:r w:rsidRPr="000D522A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ซึ่งเป็นบริษัทย่อยทางอ้อมของกลุ่มบริษัทได้มาซึ่งอำนาจควบคุมในบ</w:t>
      </w:r>
      <w:r w:rsidRPr="000D522A">
        <w:rPr>
          <w:rFonts w:ascii="Angsana New" w:hAnsi="Angsana New" w:cs="Angsana New"/>
          <w:sz w:val="30"/>
          <w:szCs w:val="30"/>
          <w:cs/>
        </w:rPr>
        <w:t>ริษัท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0D522A">
        <w:rPr>
          <w:rFonts w:ascii="Angsana New" w:hAnsi="Angsana New" w:cs="Angsana New" w:hint="cs"/>
          <w:sz w:val="30"/>
          <w:szCs w:val="30"/>
          <w:cs/>
        </w:rPr>
        <w:t>ไฮเท็คซ์</w:t>
      </w:r>
      <w:proofErr w:type="spellEnd"/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อินเตอร์</w:t>
      </w:r>
      <w:proofErr w:type="spellStart"/>
      <w:r w:rsidRPr="000D522A">
        <w:rPr>
          <w:rFonts w:ascii="Angsana New" w:hAnsi="Angsana New" w:cs="Angsana New" w:hint="cs"/>
          <w:sz w:val="30"/>
          <w:szCs w:val="30"/>
          <w:cs/>
        </w:rPr>
        <w:t>แอคทีฟ</w:t>
      </w:r>
      <w:proofErr w:type="spellEnd"/>
      <w:r w:rsidRPr="000D522A">
        <w:rPr>
          <w:rFonts w:ascii="Angsana New" w:hAnsi="Angsana New" w:cs="Angsana New"/>
          <w:sz w:val="30"/>
          <w:szCs w:val="30"/>
        </w:rPr>
        <w:t xml:space="preserve"> </w:t>
      </w:r>
      <w:r w:rsidRPr="000D522A">
        <w:rPr>
          <w:rFonts w:ascii="Angsana New" w:hAnsi="Angsana New" w:cs="Angsana New"/>
          <w:sz w:val="30"/>
          <w:szCs w:val="30"/>
          <w:cs/>
        </w:rPr>
        <w:t>จำกัด</w:t>
      </w:r>
      <w:r w:rsidRPr="000D522A">
        <w:rPr>
          <w:rFonts w:ascii="Angsana New" w:hAnsi="Angsana New" w:cs="Angsana New"/>
          <w:sz w:val="30"/>
          <w:szCs w:val="30"/>
        </w:rPr>
        <w:t xml:space="preserve"> </w:t>
      </w:r>
      <w:r w:rsidRPr="000D522A">
        <w:rPr>
          <w:rFonts w:ascii="Angsana New" w:hAnsi="Angsana New" w:cs="Angsana New"/>
          <w:sz w:val="30"/>
          <w:szCs w:val="30"/>
          <w:cs/>
        </w:rPr>
        <w:t>ซึ่ง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ดำเนินธุรกิจจัดจำหน่ายสินค้าและบริการเกี่ยวกับหนังสืออิเล็กทรอนิกส์และสินค้าอื่นที่เกี่ยวข้อง โดยการซื้อหุ้นสามัญและสิทธิออกเสียงจากผู้ถือหุ้นเดิมจำนวน </w:t>
      </w:r>
      <w:r w:rsidRPr="000D522A">
        <w:rPr>
          <w:rFonts w:ascii="Angsana New" w:hAnsi="Angsana New" w:cs="Angsana New"/>
          <w:sz w:val="30"/>
          <w:szCs w:val="30"/>
        </w:rPr>
        <w:t xml:space="preserve">27,000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หุ้น </w:t>
      </w:r>
      <w:r w:rsidRPr="000D522A">
        <w:rPr>
          <w:rFonts w:ascii="Angsana New" w:hAnsi="Angsana New" w:cs="Angsana New"/>
          <w:sz w:val="30"/>
          <w:szCs w:val="30"/>
        </w:rPr>
        <w:t>(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จำนวนหุ้นจดทะเบียนทั้งหมด </w:t>
      </w:r>
      <w:r w:rsidRPr="000D522A">
        <w:rPr>
          <w:rFonts w:ascii="Angsana New" w:hAnsi="Angsana New" w:cs="Angsana New"/>
          <w:sz w:val="30"/>
          <w:szCs w:val="30"/>
        </w:rPr>
        <w:t xml:space="preserve">36,000 </w:t>
      </w:r>
      <w:r w:rsidRPr="000D522A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0D522A">
        <w:rPr>
          <w:rFonts w:ascii="Angsana New" w:hAnsi="Angsana New" w:cs="Angsana New"/>
          <w:sz w:val="30"/>
          <w:szCs w:val="30"/>
        </w:rPr>
        <w:t>)</w:t>
      </w:r>
      <w:r w:rsidRPr="000D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โดยชำระเงินเป็นเงินสดจำนวน </w:t>
      </w:r>
      <w:r w:rsidRPr="000D522A">
        <w:rPr>
          <w:rFonts w:ascii="Angsana New" w:hAnsi="Angsana New" w:cs="Angsana New"/>
          <w:sz w:val="30"/>
          <w:szCs w:val="30"/>
        </w:rPr>
        <w:t xml:space="preserve">6.25 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ล้านบาท ทำให้กลุ่มบริษัทมีส่วนได้เสียในบริษัท </w:t>
      </w:r>
      <w:proofErr w:type="spellStart"/>
      <w:r w:rsidRPr="000D522A">
        <w:rPr>
          <w:rFonts w:ascii="Angsana New" w:hAnsi="Angsana New" w:cs="Angsana New" w:hint="cs"/>
          <w:sz w:val="30"/>
          <w:szCs w:val="30"/>
          <w:cs/>
        </w:rPr>
        <w:t>ไฮเท็คซ์</w:t>
      </w:r>
      <w:proofErr w:type="spellEnd"/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อินเตอร์</w:t>
      </w:r>
      <w:proofErr w:type="spellStart"/>
      <w:r w:rsidRPr="000D522A">
        <w:rPr>
          <w:rFonts w:ascii="Angsana New" w:hAnsi="Angsana New" w:cs="Angsana New" w:hint="cs"/>
          <w:sz w:val="30"/>
          <w:szCs w:val="30"/>
          <w:cs/>
        </w:rPr>
        <w:t>แอคทีฟ</w:t>
      </w:r>
      <w:proofErr w:type="spellEnd"/>
      <w:r w:rsidRPr="000D522A">
        <w:rPr>
          <w:rFonts w:ascii="Angsana New" w:hAnsi="Angsana New" w:cs="Angsana New"/>
          <w:sz w:val="30"/>
          <w:szCs w:val="30"/>
        </w:rPr>
        <w:t xml:space="preserve"> </w:t>
      </w:r>
      <w:r w:rsidRPr="000D522A">
        <w:rPr>
          <w:rFonts w:ascii="Angsana New" w:hAnsi="Angsana New" w:cs="Angsana New"/>
          <w:sz w:val="30"/>
          <w:szCs w:val="30"/>
          <w:cs/>
        </w:rPr>
        <w:t>จำกัด</w:t>
      </w:r>
      <w:r w:rsidRPr="000D522A">
        <w:rPr>
          <w:rFonts w:ascii="Angsana New" w:hAnsi="Angsana New" w:cs="Angsana New" w:hint="cs"/>
          <w:sz w:val="30"/>
          <w:szCs w:val="30"/>
          <w:cs/>
        </w:rPr>
        <w:t xml:space="preserve"> คิดเป็นสัดส่วนการถือหุ้น</w:t>
      </w:r>
      <w:r w:rsidRPr="000D522A">
        <w:rPr>
          <w:rFonts w:ascii="Angsana New" w:hAnsi="Angsana New" w:cs="Angsana New"/>
          <w:sz w:val="30"/>
          <w:szCs w:val="30"/>
        </w:rPr>
        <w:t xml:space="preserve"> </w:t>
      </w:r>
      <w:r w:rsidRPr="000D522A">
        <w:rPr>
          <w:rFonts w:ascii="Angsana New" w:hAnsi="Angsana New" w:cs="Angsana New" w:hint="cs"/>
          <w:sz w:val="30"/>
          <w:szCs w:val="30"/>
          <w:cs/>
        </w:rPr>
        <w:t>ร้อยละ 75 ของทุนจดทะเบียนทั้งหมด</w:t>
      </w:r>
    </w:p>
    <w:p w:rsidR="002159A2" w:rsidRDefault="002159A2" w:rsidP="00626409">
      <w:pPr>
        <w:tabs>
          <w:tab w:val="clear" w:pos="454"/>
          <w:tab w:val="clear" w:pos="907"/>
          <w:tab w:val="left" w:pos="630"/>
          <w:tab w:val="left" w:pos="900"/>
          <w:tab w:val="left" w:pos="1080"/>
          <w:tab w:val="left" w:pos="8820"/>
          <w:tab w:val="left" w:pos="9000"/>
          <w:tab w:val="left" w:pos="9450"/>
          <w:tab w:val="left" w:pos="972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</w:pPr>
    </w:p>
    <w:p w:rsidR="002159A2" w:rsidRPr="002159A2" w:rsidRDefault="002159A2" w:rsidP="00626409">
      <w:pPr>
        <w:tabs>
          <w:tab w:val="clear" w:pos="454"/>
          <w:tab w:val="clear" w:pos="907"/>
          <w:tab w:val="left" w:pos="630"/>
          <w:tab w:val="left" w:pos="900"/>
          <w:tab w:val="left" w:pos="1080"/>
          <w:tab w:val="left" w:pos="8820"/>
          <w:tab w:val="left" w:pos="9000"/>
          <w:tab w:val="left" w:pos="9450"/>
          <w:tab w:val="left" w:pos="972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29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>บริษัท บีทู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เอส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จำกัด ได้ประกาศจ่ายเงินปันผล และได้จ่ายเงินปันผลให้กับบริษัทเป็นจำนวนเงิน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200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626409" w:rsidRPr="006A40BE" w:rsidRDefault="00626409" w:rsidP="00626409">
      <w:pPr>
        <w:tabs>
          <w:tab w:val="clear" w:pos="454"/>
          <w:tab w:val="left" w:pos="630"/>
        </w:tabs>
        <w:autoSpaceDE w:val="0"/>
        <w:autoSpaceDN w:val="0"/>
        <w:spacing w:before="40" w:after="40"/>
        <w:ind w:right="562"/>
        <w:jc w:val="thaiDistribute"/>
        <w:rPr>
          <w:rFonts w:ascii="Angsana New" w:hAnsi="Angsana New" w:cs="Angsana New"/>
          <w:sz w:val="30"/>
          <w:szCs w:val="30"/>
        </w:rPr>
      </w:pPr>
    </w:p>
    <w:p w:rsidR="00626409" w:rsidRPr="006A40BE" w:rsidRDefault="00626409" w:rsidP="00626409">
      <w:pPr>
        <w:tabs>
          <w:tab w:val="clear" w:pos="454"/>
          <w:tab w:val="left" w:pos="63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</w:pPr>
      <w:r w:rsidRPr="006A40B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6A40BE">
        <w:rPr>
          <w:rFonts w:ascii="Angsana New" w:hAnsi="Angsana New" w:cs="Angsana New"/>
          <w:sz w:val="30"/>
          <w:szCs w:val="30"/>
        </w:rPr>
        <w:t xml:space="preserve">7 </w:t>
      </w:r>
      <w:r w:rsidRPr="006A40B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6A40BE">
        <w:rPr>
          <w:rFonts w:ascii="Angsana New" w:hAnsi="Angsana New" w:cs="Angsana New"/>
          <w:sz w:val="30"/>
          <w:szCs w:val="30"/>
        </w:rPr>
        <w:t>2561</w:t>
      </w:r>
      <w:r w:rsidRPr="006A40BE">
        <w:rPr>
          <w:rFonts w:ascii="Angsana New" w:hAnsi="Angsana New" w:cs="Angsana New" w:hint="cs"/>
          <w:sz w:val="30"/>
          <w:szCs w:val="30"/>
          <w:cs/>
        </w:rPr>
        <w:t xml:space="preserve"> บริษัท ออฟฟิศ </w:t>
      </w:r>
      <w:proofErr w:type="spellStart"/>
      <w:r w:rsidRPr="006A40BE">
        <w:rPr>
          <w:rFonts w:ascii="Angsana New" w:hAnsi="Angsana New" w:cs="Angsana New" w:hint="cs"/>
          <w:sz w:val="30"/>
          <w:szCs w:val="30"/>
          <w:cs/>
        </w:rPr>
        <w:t>ซัพ</w:t>
      </w:r>
      <w:proofErr w:type="spellEnd"/>
      <w:r w:rsidRPr="006A40BE">
        <w:rPr>
          <w:rFonts w:ascii="Angsana New" w:hAnsi="Angsana New" w:cs="Angsana New" w:hint="cs"/>
          <w:sz w:val="30"/>
          <w:szCs w:val="30"/>
          <w:cs/>
        </w:rPr>
        <w:t>พลาย คลับ จำกัด ซึ่งเป็นบริษัทย่อยทางอ้อมของกลุ่มบริษัทได้</w:t>
      </w:r>
      <w:r w:rsidRPr="006A40BE">
        <w:rPr>
          <w:rFonts w:ascii="Angsana New" w:hAnsi="Angsana New" w:cs="Angsana New"/>
          <w:sz w:val="30"/>
          <w:szCs w:val="30"/>
        </w:rPr>
        <w:t xml:space="preserve">        </w:t>
      </w:r>
      <w:r w:rsidRPr="006A40BE">
        <w:rPr>
          <w:rFonts w:ascii="Angsana New" w:hAnsi="Angsana New" w:cs="Angsana New" w:hint="cs"/>
          <w:sz w:val="30"/>
          <w:szCs w:val="30"/>
          <w:cs/>
        </w:rPr>
        <w:t>จดทะเบียนเปลี่ยนชื่อบริษัทเป็นบริษัท ออฟฟิศเมท ออมนิ</w:t>
      </w:r>
      <w:proofErr w:type="spellStart"/>
      <w:r w:rsidRPr="006A40BE">
        <w:rPr>
          <w:rFonts w:ascii="Angsana New" w:hAnsi="Angsana New" w:cs="Angsana New" w:hint="cs"/>
          <w:sz w:val="30"/>
          <w:szCs w:val="30"/>
          <w:cs/>
        </w:rPr>
        <w:t>แฟรนไชส์</w:t>
      </w:r>
      <w:proofErr w:type="spellEnd"/>
      <w:r w:rsidRPr="006A40BE">
        <w:rPr>
          <w:rFonts w:ascii="Angsana New" w:hAnsi="Angsana New" w:cs="Angsana New" w:hint="cs"/>
          <w:sz w:val="30"/>
          <w:szCs w:val="30"/>
          <w:cs/>
        </w:rPr>
        <w:t xml:space="preserve"> จำกัด เพื่อให้สอดคล้องกับนโยบายการดำเนินธุรกิจ</w:t>
      </w:r>
    </w:p>
    <w:p w:rsidR="00626409" w:rsidRPr="006A40BE" w:rsidRDefault="00626409" w:rsidP="00626409">
      <w:pPr>
        <w:tabs>
          <w:tab w:val="clear" w:pos="454"/>
          <w:tab w:val="left" w:pos="630"/>
        </w:tabs>
        <w:autoSpaceDE w:val="0"/>
        <w:autoSpaceDN w:val="0"/>
        <w:spacing w:before="40" w:after="40"/>
        <w:ind w:right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626409" w:rsidRPr="006A40BE" w:rsidRDefault="00626409" w:rsidP="00626409">
      <w:pPr>
        <w:tabs>
          <w:tab w:val="clear" w:pos="454"/>
          <w:tab w:val="left" w:pos="63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</w:pPr>
      <w:r w:rsidRPr="006A40B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/>
          <w:sz w:val="30"/>
          <w:szCs w:val="30"/>
        </w:rPr>
        <w:t xml:space="preserve">23 </w:t>
      </w:r>
      <w:r w:rsidRPr="006A40BE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/>
          <w:sz w:val="30"/>
          <w:szCs w:val="30"/>
        </w:rPr>
        <w:t xml:space="preserve">2561 </w:t>
      </w:r>
      <w:r w:rsidRPr="006A40B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6A40BE">
        <w:rPr>
          <w:rFonts w:ascii="Angsana New" w:hAnsi="Angsana New" w:cs="Angsana New"/>
          <w:sz w:val="30"/>
          <w:szCs w:val="30"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ออฟฟิศเมท ออมนิ</w:t>
      </w:r>
      <w:proofErr w:type="spellStart"/>
      <w:r w:rsidRPr="006A40BE">
        <w:rPr>
          <w:rFonts w:ascii="Angsana New" w:hAnsi="Angsana New" w:cs="Angsana New" w:hint="cs"/>
          <w:sz w:val="30"/>
          <w:szCs w:val="30"/>
          <w:cs/>
        </w:rPr>
        <w:t>แฟรนไชส์</w:t>
      </w:r>
      <w:proofErr w:type="spellEnd"/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 xml:space="preserve">จำกัด (เดิมชื่อบริษัท ออฟฟิศ </w:t>
      </w:r>
      <w:proofErr w:type="spellStart"/>
      <w:r w:rsidRPr="006A40BE">
        <w:rPr>
          <w:rFonts w:ascii="Angsana New" w:hAnsi="Angsana New" w:cs="Angsana New" w:hint="cs"/>
          <w:sz w:val="30"/>
          <w:szCs w:val="30"/>
          <w:cs/>
        </w:rPr>
        <w:t>ซัพ</w:t>
      </w:r>
      <w:proofErr w:type="spellEnd"/>
      <w:r w:rsidRPr="006A40BE">
        <w:rPr>
          <w:rFonts w:ascii="Angsana New" w:hAnsi="Angsana New" w:cs="Angsana New" w:hint="cs"/>
          <w:sz w:val="30"/>
          <w:szCs w:val="30"/>
          <w:cs/>
        </w:rPr>
        <w:t>พลาย คลับ จำกัด)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ซึ่งเป็นบริษัทย่อยทางอ้อมของกลุ่มบริษัทได้จดทะเบียนจัดตั้งบริษัท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6A40BE">
        <w:rPr>
          <w:rFonts w:ascii="Angsana New" w:hAnsi="Angsana New" w:cs="Angsana New" w:hint="cs"/>
          <w:sz w:val="30"/>
          <w:szCs w:val="30"/>
          <w:cs/>
        </w:rPr>
        <w:t>ฟิวเจอร์พลัส</w:t>
      </w:r>
      <w:proofErr w:type="spellEnd"/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ซึ่งประกอบกิจการเป็นผู้ให้คำปรึกษาและบริหารจัดการระบบ</w:t>
      </w:r>
      <w:proofErr w:type="spellStart"/>
      <w:r w:rsidRPr="006A40BE">
        <w:rPr>
          <w:rFonts w:ascii="Angsana New" w:hAnsi="Angsana New" w:cs="Angsana New" w:hint="cs"/>
          <w:sz w:val="30"/>
          <w:szCs w:val="30"/>
          <w:cs/>
        </w:rPr>
        <w:t>แฟ</w:t>
      </w:r>
      <w:proofErr w:type="spellEnd"/>
      <w:r w:rsidRPr="006A40BE">
        <w:rPr>
          <w:rFonts w:ascii="Angsana New" w:hAnsi="Angsana New" w:cs="Angsana New" w:hint="cs"/>
          <w:sz w:val="30"/>
          <w:szCs w:val="30"/>
          <w:cs/>
        </w:rPr>
        <w:t>รน</w:t>
      </w:r>
      <w:proofErr w:type="spellStart"/>
      <w:r w:rsidRPr="006A40BE">
        <w:rPr>
          <w:rFonts w:ascii="Angsana New" w:hAnsi="Angsana New" w:cs="Angsana New" w:hint="cs"/>
          <w:sz w:val="30"/>
          <w:szCs w:val="30"/>
          <w:cs/>
        </w:rPr>
        <w:t>ไชส์</w:t>
      </w:r>
      <w:proofErr w:type="spellEnd"/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โดยมีทุนจดทะเบียน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/>
          <w:sz w:val="30"/>
          <w:szCs w:val="30"/>
        </w:rPr>
        <w:t xml:space="preserve">5 </w:t>
      </w:r>
      <w:r w:rsidRPr="006A40B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A40BE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/>
          <w:sz w:val="30"/>
          <w:szCs w:val="30"/>
        </w:rPr>
        <w:t xml:space="preserve">500,000 </w:t>
      </w:r>
      <w:r w:rsidRPr="006A40BE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/>
          <w:sz w:val="30"/>
          <w:szCs w:val="30"/>
        </w:rPr>
        <w:t xml:space="preserve">10 </w:t>
      </w:r>
      <w:r w:rsidRPr="006A40BE">
        <w:rPr>
          <w:rFonts w:ascii="Angsana New" w:hAnsi="Angsana New" w:cs="Angsana New" w:hint="cs"/>
          <w:sz w:val="30"/>
          <w:szCs w:val="30"/>
          <w:cs/>
        </w:rPr>
        <w:t>บาท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A40BE">
        <w:rPr>
          <w:rFonts w:ascii="Angsana New" w:hAnsi="Angsana New" w:cs="Angsana New" w:hint="cs"/>
          <w:sz w:val="30"/>
          <w:szCs w:val="30"/>
          <w:cs/>
        </w:rPr>
        <w:t>โดยบริษัท</w:t>
      </w:r>
      <w:r w:rsidRPr="006A40BE">
        <w:rPr>
          <w:rFonts w:ascii="Angsana New" w:hAnsi="Angsana New" w:cs="Angsana New"/>
          <w:sz w:val="30"/>
          <w:szCs w:val="30"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ออฟฟิศเมท ออมนิ</w:t>
      </w:r>
      <w:proofErr w:type="spellStart"/>
      <w:r w:rsidRPr="006A40BE">
        <w:rPr>
          <w:rFonts w:ascii="Angsana New" w:hAnsi="Angsana New" w:cs="Angsana New" w:hint="cs"/>
          <w:sz w:val="30"/>
          <w:szCs w:val="30"/>
          <w:cs/>
        </w:rPr>
        <w:t>แฟรนไชส์</w:t>
      </w:r>
      <w:proofErr w:type="spellEnd"/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จำกัด ได้ลงทุนจำนวน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4.99</w:t>
      </w:r>
      <w:r w:rsidRPr="006A40BE">
        <w:rPr>
          <w:rFonts w:ascii="Angsana New" w:hAnsi="Angsana New" w:cs="Angsana New"/>
          <w:sz w:val="30"/>
          <w:szCs w:val="30"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 w:hint="cs"/>
          <w:sz w:val="30"/>
          <w:szCs w:val="30"/>
          <w:cs/>
        </w:rPr>
        <w:t>คิดเป็นส่วนได้เสียในบริษัทดังกล่าวร้อยละ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/>
          <w:sz w:val="30"/>
          <w:szCs w:val="30"/>
        </w:rPr>
        <w:t xml:space="preserve">99.99 </w:t>
      </w:r>
      <w:r w:rsidRPr="006A40BE">
        <w:rPr>
          <w:rFonts w:ascii="Angsana New" w:hAnsi="Angsana New" w:cs="Angsana New" w:hint="cs"/>
          <w:sz w:val="30"/>
          <w:szCs w:val="30"/>
          <w:cs/>
        </w:rPr>
        <w:t>โดยได้ชำระค่าหุ้นทั้งหมดแล้วในวันที่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/>
          <w:sz w:val="30"/>
          <w:szCs w:val="30"/>
        </w:rPr>
        <w:t xml:space="preserve">8 </w:t>
      </w:r>
      <w:r w:rsidRPr="006A40BE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6A4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0BE">
        <w:rPr>
          <w:rFonts w:ascii="Angsana New" w:hAnsi="Angsana New" w:cs="Angsana New"/>
          <w:sz w:val="30"/>
          <w:szCs w:val="30"/>
        </w:rPr>
        <w:t>2</w:t>
      </w:r>
      <w:r w:rsidRPr="006A40BE">
        <w:rPr>
          <w:rFonts w:ascii="Angsana New" w:hAnsi="Angsana New" w:cs="Angsana New" w:hint="cs"/>
          <w:sz w:val="30"/>
          <w:szCs w:val="30"/>
          <w:cs/>
        </w:rPr>
        <w:t>561</w:t>
      </w:r>
    </w:p>
    <w:p w:rsidR="00626409" w:rsidRDefault="00626409" w:rsidP="00626409">
      <w:pPr>
        <w:tabs>
          <w:tab w:val="clear" w:pos="454"/>
          <w:tab w:val="clear" w:pos="907"/>
          <w:tab w:val="left" w:pos="720"/>
          <w:tab w:val="left" w:pos="1170"/>
          <w:tab w:val="left" w:pos="8820"/>
          <w:tab w:val="left" w:pos="9000"/>
          <w:tab w:val="left" w:pos="9450"/>
          <w:tab w:val="left" w:pos="9720"/>
          <w:tab w:val="left" w:pos="10080"/>
        </w:tabs>
        <w:autoSpaceDE w:val="0"/>
        <w:autoSpaceDN w:val="0"/>
        <w:spacing w:before="40" w:after="40"/>
        <w:ind w:right="562"/>
        <w:jc w:val="thaiDistribute"/>
        <w:rPr>
          <w:rFonts w:ascii="Angsana New" w:hAnsi="Angsana New" w:cs="Angsana New"/>
          <w:sz w:val="30"/>
          <w:szCs w:val="30"/>
        </w:rPr>
      </w:pPr>
    </w:p>
    <w:p w:rsidR="00626409" w:rsidRDefault="00626409" w:rsidP="00626409">
      <w:pPr>
        <w:tabs>
          <w:tab w:val="clear" w:pos="454"/>
          <w:tab w:val="clear" w:pos="907"/>
          <w:tab w:val="left" w:pos="720"/>
          <w:tab w:val="left" w:pos="1170"/>
          <w:tab w:val="left" w:pos="8820"/>
          <w:tab w:val="left" w:pos="9000"/>
          <w:tab w:val="left" w:pos="9450"/>
          <w:tab w:val="left" w:pos="9720"/>
          <w:tab w:val="left" w:pos="1008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12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Pr="000D522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D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522A">
        <w:rPr>
          <w:rFonts w:ascii="Angsana New" w:hAnsi="Angsana New" w:cs="Angsana New" w:hint="cs"/>
          <w:sz w:val="30"/>
          <w:szCs w:val="30"/>
          <w:cs/>
        </w:rPr>
        <w:t>บีทู</w:t>
      </w:r>
      <w:proofErr w:type="spellStart"/>
      <w:r w:rsidRPr="000D522A">
        <w:rPr>
          <w:rFonts w:ascii="Angsana New" w:hAnsi="Angsana New" w:cs="Angsana New" w:hint="cs"/>
          <w:sz w:val="30"/>
          <w:szCs w:val="30"/>
          <w:cs/>
        </w:rPr>
        <w:t>เอส</w:t>
      </w:r>
      <w:proofErr w:type="spellEnd"/>
      <w:r w:rsidRPr="000D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522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D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522A">
        <w:rPr>
          <w:rFonts w:ascii="Angsana New" w:hAnsi="Angsana New" w:cs="Angsana New" w:hint="cs"/>
          <w:sz w:val="30"/>
          <w:szCs w:val="30"/>
          <w:cs/>
        </w:rPr>
        <w:t>ได้ประกาศจ่ายเงินปันผล</w:t>
      </w:r>
      <w:r w:rsidRPr="000D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522A">
        <w:rPr>
          <w:rFonts w:ascii="Angsana New" w:hAnsi="Angsana New" w:cs="Angsana New" w:hint="cs"/>
          <w:sz w:val="30"/>
          <w:szCs w:val="30"/>
          <w:cs/>
        </w:rPr>
        <w:t>และได้จ่ายเงินปันผลให้กับบริษัทเป็นจำนวนเงิน</w:t>
      </w:r>
      <w:r w:rsidRPr="000D522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150</w:t>
      </w:r>
      <w:r w:rsidRPr="000D522A">
        <w:rPr>
          <w:rFonts w:ascii="Angsana New" w:hAnsi="Angsana New" w:cs="Angsana New"/>
          <w:sz w:val="30"/>
          <w:szCs w:val="30"/>
        </w:rPr>
        <w:t xml:space="preserve"> </w:t>
      </w:r>
      <w:r w:rsidRPr="000D522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626409" w:rsidRPr="00777F1F" w:rsidRDefault="00626409" w:rsidP="00626409">
      <w:pPr>
        <w:tabs>
          <w:tab w:val="clear" w:pos="454"/>
          <w:tab w:val="clear" w:pos="907"/>
          <w:tab w:val="left" w:pos="720"/>
          <w:tab w:val="left" w:pos="1170"/>
          <w:tab w:val="left" w:pos="8820"/>
          <w:tab w:val="left" w:pos="9000"/>
          <w:tab w:val="left" w:pos="9450"/>
          <w:tab w:val="left" w:pos="9720"/>
          <w:tab w:val="left" w:pos="1008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  <w:sectPr w:rsidR="00626409" w:rsidRPr="00777F1F" w:rsidSect="005559E7">
          <w:headerReference w:type="default" r:id="rId15"/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p w:rsidR="00626409" w:rsidRPr="004A26EF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A26EF">
        <w:rPr>
          <w:rFonts w:asciiTheme="majorBidi" w:hAnsiTheme="majorBidi" w:cs="Angsana New" w:hint="cs"/>
          <w:sz w:val="30"/>
          <w:szCs w:val="30"/>
          <w:u w:val="none"/>
          <w:cs/>
        </w:rPr>
        <w:t>ส่วนได้เสียที่ไม่มีอำนาจควบคุม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Theme="majorBidi" w:hAnsiTheme="majorBidi" w:cstheme="majorBidi"/>
          <w:sz w:val="30"/>
          <w:szCs w:val="30"/>
        </w:rPr>
      </w:pPr>
      <w:r w:rsidRPr="00EA6008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</w:t>
      </w:r>
      <w:r w:rsidRPr="00EA6008">
        <w:rPr>
          <w:rFonts w:asciiTheme="majorBidi" w:hAnsiTheme="majorBidi" w:cs="Angsana New"/>
          <w:sz w:val="30"/>
          <w:szCs w:val="30"/>
          <w:cs/>
        </w:rPr>
        <w:t>บริษัทย่อยแต่ละรายของกลุ่มบริษัทที่มี</w:t>
      </w:r>
      <w:r w:rsidRPr="00EA6008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ส่วนได้เสียที่ไม่มีอำนาจควบคุมที่มีสาระสำคัญ ก่อนการตัดรายการระหว่างกัน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Theme="majorBidi" w:hAnsiTheme="majorBidi" w:cstheme="majorBidi"/>
          <w:sz w:val="30"/>
          <w:szCs w:val="30"/>
        </w:rPr>
      </w:pPr>
    </w:p>
    <w:tbl>
      <w:tblPr>
        <w:tblW w:w="4814" w:type="pct"/>
        <w:tblInd w:w="54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82"/>
        <w:gridCol w:w="1613"/>
        <w:gridCol w:w="172"/>
        <w:gridCol w:w="1586"/>
        <w:gridCol w:w="267"/>
        <w:gridCol w:w="1435"/>
        <w:gridCol w:w="173"/>
        <w:gridCol w:w="1524"/>
        <w:gridCol w:w="173"/>
        <w:gridCol w:w="1564"/>
      </w:tblGrid>
      <w:tr w:rsidR="00626409" w:rsidRPr="009F4110" w:rsidTr="00560A78">
        <w:trPr>
          <w:cantSplit/>
          <w:tblHeader/>
        </w:trPr>
        <w:tc>
          <w:tcPr>
            <w:tcW w:w="1962" w:type="pct"/>
            <w:vAlign w:val="bottom"/>
          </w:tcPr>
          <w:p w:rsidR="00626409" w:rsidRPr="009F4110" w:rsidRDefault="00626409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038" w:type="pct"/>
            <w:gridSpan w:val="9"/>
            <w:tcBorders>
              <w:bottom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9F4110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61</w:t>
            </w:r>
          </w:p>
        </w:tc>
      </w:tr>
      <w:tr w:rsidR="00626409" w:rsidRPr="009F4110" w:rsidTr="00560A78">
        <w:trPr>
          <w:cantSplit/>
          <w:tblHeader/>
        </w:trPr>
        <w:tc>
          <w:tcPr>
            <w:tcW w:w="1962" w:type="pct"/>
            <w:vAlign w:val="bottom"/>
          </w:tcPr>
          <w:p w:rsidR="00626409" w:rsidRPr="009F4110" w:rsidRDefault="00626409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626409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เมพ</w:t>
            </w:r>
            <w:proofErr w:type="spellEnd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proofErr w:type="spellStart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คอร์ปอเรชั่น</w:t>
            </w:r>
            <w:proofErr w:type="spellEnd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COL Vietnam Joint Stock Company</w:t>
            </w:r>
          </w:p>
        </w:tc>
        <w:tc>
          <w:tcPr>
            <w:tcW w:w="98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  <w:vAlign w:val="bottom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038" w:type="pct"/>
            <w:gridSpan w:val="9"/>
            <w:vAlign w:val="bottom"/>
          </w:tcPr>
          <w:p w:rsidR="00626409" w:rsidRPr="00EC7B4A" w:rsidRDefault="00626409" w:rsidP="00560A78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C7B4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EC7B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7B4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  <w:vAlign w:val="bottom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579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25%</w:t>
            </w: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44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49%</w:t>
            </w:r>
          </w:p>
        </w:tc>
        <w:tc>
          <w:tcPr>
            <w:tcW w:w="98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579" w:type="pct"/>
          </w:tcPr>
          <w:p w:rsidR="00626409" w:rsidRPr="00FE5BAC" w:rsidRDefault="00B871AD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190,932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23,048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79" w:type="pct"/>
          </w:tcPr>
          <w:p w:rsidR="00626409" w:rsidRPr="00FE5BAC" w:rsidRDefault="007D7F95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9,088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8,046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579" w:type="pct"/>
          </w:tcPr>
          <w:p w:rsidR="00626409" w:rsidRPr="00FE5BAC" w:rsidRDefault="00B871AD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(46,990)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(13,118)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626409" w:rsidRPr="00FE5BAC" w:rsidRDefault="007D7F95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(1,056</w:t>
            </w:r>
            <w:r w:rsidR="00B871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70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FE5BAC" w:rsidRDefault="007D7F95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151,974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17,976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CA1B6D" w:rsidRDefault="007D7F95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A1B6D">
              <w:rPr>
                <w:rFonts w:asciiTheme="majorBidi" w:hAnsiTheme="majorBidi" w:cstheme="majorBidi"/>
                <w:sz w:val="30"/>
                <w:szCs w:val="30"/>
              </w:rPr>
              <w:t>37,994</w:t>
            </w:r>
          </w:p>
        </w:tc>
        <w:tc>
          <w:tcPr>
            <w:tcW w:w="64" w:type="pct"/>
          </w:tcPr>
          <w:p w:rsidR="00626409" w:rsidRPr="00CA1B6D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CA1B6D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A1B6D">
              <w:rPr>
                <w:rFonts w:asciiTheme="majorBidi" w:hAnsiTheme="majorBidi" w:cstheme="majorBidi"/>
                <w:sz w:val="30"/>
                <w:szCs w:val="30"/>
              </w:rPr>
              <w:t>8,808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E5BAC" w:rsidRDefault="007D7F95" w:rsidP="00492763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495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E5BAC" w:rsidRDefault="007D7F95" w:rsidP="00492763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E46E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</w:tr>
      <w:tr w:rsidR="00626409" w:rsidRPr="00EA6008" w:rsidTr="00560A78">
        <w:trPr>
          <w:cantSplit/>
          <w:trHeight w:val="270"/>
        </w:trPr>
        <w:tc>
          <w:tcPr>
            <w:tcW w:w="1962" w:type="pct"/>
          </w:tcPr>
          <w:p w:rsidR="00626409" w:rsidRPr="00EA6008" w:rsidRDefault="00626409" w:rsidP="00560A78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EA6008" w:rsidRDefault="00626409" w:rsidP="00560A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  <w:trHeight w:val="270"/>
        </w:trPr>
        <w:tc>
          <w:tcPr>
            <w:tcW w:w="1962" w:type="pct"/>
          </w:tcPr>
          <w:p w:rsidR="00626409" w:rsidRPr="00EA6008" w:rsidRDefault="00626409" w:rsidP="00560A78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EA6008" w:rsidRDefault="00626409" w:rsidP="00560A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626409" w:rsidRDefault="00626409" w:rsidP="00626409">
      <w:r>
        <w:br w:type="page"/>
      </w:r>
    </w:p>
    <w:tbl>
      <w:tblPr>
        <w:tblW w:w="4814" w:type="pct"/>
        <w:tblInd w:w="54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82"/>
        <w:gridCol w:w="1613"/>
        <w:gridCol w:w="172"/>
        <w:gridCol w:w="1586"/>
        <w:gridCol w:w="267"/>
        <w:gridCol w:w="1435"/>
        <w:gridCol w:w="173"/>
        <w:gridCol w:w="1524"/>
        <w:gridCol w:w="173"/>
        <w:gridCol w:w="1564"/>
      </w:tblGrid>
      <w:tr w:rsidR="00626409" w:rsidRPr="009F4110" w:rsidTr="00560A78">
        <w:trPr>
          <w:cantSplit/>
          <w:tblHeader/>
        </w:trPr>
        <w:tc>
          <w:tcPr>
            <w:tcW w:w="1962" w:type="pct"/>
            <w:vAlign w:val="bottom"/>
          </w:tcPr>
          <w:p w:rsidR="00626409" w:rsidRPr="009F4110" w:rsidRDefault="00626409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038" w:type="pct"/>
            <w:gridSpan w:val="9"/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9F4110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61</w:t>
            </w:r>
          </w:p>
        </w:tc>
      </w:tr>
      <w:tr w:rsidR="00626409" w:rsidRPr="009F4110" w:rsidTr="00560A78">
        <w:trPr>
          <w:cantSplit/>
          <w:tblHeader/>
        </w:trPr>
        <w:tc>
          <w:tcPr>
            <w:tcW w:w="1962" w:type="pct"/>
            <w:vAlign w:val="bottom"/>
          </w:tcPr>
          <w:p w:rsidR="00626409" w:rsidRPr="009F4110" w:rsidRDefault="00626409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626409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เมพ</w:t>
            </w:r>
            <w:proofErr w:type="spellEnd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proofErr w:type="spellStart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คอร์ปอเรชั่น</w:t>
            </w:r>
            <w:proofErr w:type="spellEnd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COL Vietnam Joint Stock Company</w:t>
            </w:r>
          </w:p>
        </w:tc>
        <w:tc>
          <w:tcPr>
            <w:tcW w:w="98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8" w:type="pct"/>
            <w:gridSpan w:val="9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C7B4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EC7B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7B4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579" w:type="pct"/>
            <w:vAlign w:val="bottom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314,532</w:t>
            </w: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8,735</w:t>
            </w:r>
          </w:p>
        </w:tc>
        <w:tc>
          <w:tcPr>
            <w:tcW w:w="98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4262D3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79" w:type="pct"/>
          </w:tcPr>
          <w:p w:rsidR="00626409" w:rsidRPr="00FE5BAC" w:rsidRDefault="007D7F95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62,863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(42,190)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  <w:vAlign w:val="bottom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626409" w:rsidRPr="00161082" w:rsidRDefault="00C063F6" w:rsidP="005F33A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00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FE5BAC" w:rsidRDefault="007D7F95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62,863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FE5BAC" w:rsidRDefault="001A3467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(42,107</w:t>
            </w:r>
            <w:r w:rsidR="006264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) 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FE5BAC" w:rsidRDefault="007D7F95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15,716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(20,673)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7D7F95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(223</w:t>
            </w:r>
            <w:r w:rsidR="0062640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46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C97E4B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321D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7F95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EA60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</w:t>
            </w:r>
          </w:p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  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</w:tcPr>
          <w:p w:rsidR="00626409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161082" w:rsidRDefault="00445795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15,716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double" w:sz="4" w:space="0" w:color="auto"/>
            </w:tcBorders>
          </w:tcPr>
          <w:p w:rsidR="00626409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161082" w:rsidRDefault="00626409" w:rsidP="00C063F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C063F6">
              <w:rPr>
                <w:rFonts w:asciiTheme="majorBidi" w:hAnsiTheme="majorBidi" w:cstheme="majorBidi"/>
                <w:sz w:val="30"/>
                <w:szCs w:val="30"/>
              </w:rPr>
              <w:t>0,63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Default="00626409" w:rsidP="00560A78">
            <w:pPr>
              <w:pStyle w:val="acctmergecolhdg"/>
              <w:tabs>
                <w:tab w:val="left" w:pos="881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626409" w:rsidRPr="00F46A67" w:rsidRDefault="007D7F95" w:rsidP="00560A78">
            <w:pPr>
              <w:pStyle w:val="acctmergecolhdg"/>
              <w:tabs>
                <w:tab w:val="left" w:pos="881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(223</w:t>
            </w:r>
            <w:r w:rsidR="0062640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Default="00626409" w:rsidP="00560A78">
            <w:pPr>
              <w:pStyle w:val="acctmergecolhdg"/>
              <w:spacing w:line="240" w:lineRule="atLeast"/>
              <w:ind w:right="46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626409" w:rsidRPr="00F46A67" w:rsidRDefault="00626409" w:rsidP="00560A78">
            <w:pPr>
              <w:pStyle w:val="acctmergecolhdg"/>
              <w:spacing w:line="240" w:lineRule="atLeast"/>
              <w:ind w:right="46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C97E4B" w:rsidRDefault="00626409" w:rsidP="00C063F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63F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7F95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  <w:vAlign w:val="bottom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กระแสเงินสด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ได้มา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จาก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ใช้ไปใน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) 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579" w:type="pct"/>
            <w:tcBorders>
              <w:top w:val="double" w:sz="4" w:space="0" w:color="auto"/>
            </w:tcBorders>
            <w:vAlign w:val="bottom"/>
          </w:tcPr>
          <w:p w:rsidR="00626409" w:rsidRPr="0094092B" w:rsidRDefault="00397EE1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84,324</w:t>
            </w:r>
          </w:p>
        </w:tc>
        <w:tc>
          <w:tcPr>
            <w:tcW w:w="64" w:type="pct"/>
            <w:vAlign w:val="bottom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vAlign w:val="bottom"/>
          </w:tcPr>
          <w:p w:rsidR="00626409" w:rsidRPr="00EA6008" w:rsidRDefault="002B1CBD" w:rsidP="003B399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3665">
              <w:rPr>
                <w:rFonts w:asciiTheme="majorBidi" w:hAnsiTheme="majorBidi" w:cstheme="majorBidi"/>
                <w:sz w:val="30"/>
                <w:szCs w:val="30"/>
              </w:rPr>
              <w:t>16,884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1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  <w:vAlign w:val="bottom"/>
          </w:tcPr>
          <w:p w:rsidR="00626409" w:rsidRPr="00EA6008" w:rsidRDefault="00626409" w:rsidP="0056459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กระแสเงินสด</w:t>
            </w:r>
            <w:r w:rsidR="00564594" w:rsidRPr="0056459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ได้มาจาก</w:t>
            </w:r>
            <w:r w:rsidR="00564594" w:rsidRPr="005645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="00564594" w:rsidRPr="0056459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ใช้ไปใน</w:t>
            </w:r>
            <w:r w:rsidR="00564594" w:rsidRPr="005645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579" w:type="pct"/>
            <w:vAlign w:val="bottom"/>
          </w:tcPr>
          <w:p w:rsidR="00626409" w:rsidRPr="0094092B" w:rsidRDefault="00397EE1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(2,687)</w:t>
            </w:r>
          </w:p>
        </w:tc>
        <w:tc>
          <w:tcPr>
            <w:tcW w:w="64" w:type="pct"/>
            <w:vAlign w:val="bottom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:rsidR="00626409" w:rsidRPr="00EA6008" w:rsidRDefault="003B3998" w:rsidP="003B399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B1C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1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กระแสเงินสด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ได้มา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จากกิจกรรมจัดหาเงิน </w:t>
            </w:r>
            <w:r w:rsidRPr="00EA6008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</w:p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EA60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5D2B9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: </w:t>
            </w:r>
            <w:r w:rsidRPr="005D2B9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ไม่มี</w:t>
            </w:r>
            <w:r w:rsidRPr="00EA60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397EE1" w:rsidRDefault="00397EE1" w:rsidP="00560A78">
            <w:pPr>
              <w:ind w:right="2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94092B" w:rsidRDefault="00397EE1" w:rsidP="00397EE1">
            <w:pPr>
              <w:ind w:right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3B3998" w:rsidRDefault="003B3998" w:rsidP="003B399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EA6008" w:rsidRDefault="004C3665" w:rsidP="003B399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7,505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1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00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</w:t>
            </w:r>
            <w:r w:rsidR="00CA1B6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(ลดลง) </w:t>
            </w:r>
            <w:r w:rsidRPr="00EA600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94092B" w:rsidRDefault="003B3998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81,637</w:t>
            </w:r>
          </w:p>
        </w:tc>
        <w:tc>
          <w:tcPr>
            <w:tcW w:w="64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EA6008" w:rsidRDefault="003B3998" w:rsidP="0058706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</w:t>
            </w:r>
            <w:r w:rsidR="00030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1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  <w:trHeight w:val="377"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:rsidR="00626409" w:rsidRPr="0047340C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  <w:tcBorders>
              <w:bottom w:val="nil"/>
            </w:tcBorders>
          </w:tcPr>
          <w:p w:rsidR="00626409" w:rsidRPr="0047340C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:rsidR="00626409" w:rsidRPr="0047340C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  <w:tcBorders>
              <w:bottom w:val="nil"/>
            </w:tcBorders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1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814" w:type="pct"/>
        <w:tblInd w:w="54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71"/>
        <w:gridCol w:w="1602"/>
        <w:gridCol w:w="164"/>
        <w:gridCol w:w="1586"/>
        <w:gridCol w:w="255"/>
        <w:gridCol w:w="1521"/>
        <w:gridCol w:w="164"/>
        <w:gridCol w:w="1511"/>
        <w:gridCol w:w="164"/>
        <w:gridCol w:w="1551"/>
      </w:tblGrid>
      <w:tr w:rsidR="00626409" w:rsidRPr="009F4110" w:rsidTr="00560A78">
        <w:trPr>
          <w:cantSplit/>
          <w:tblHeader/>
        </w:trPr>
        <w:tc>
          <w:tcPr>
            <w:tcW w:w="1962" w:type="pct"/>
            <w:vAlign w:val="bottom"/>
          </w:tcPr>
          <w:p w:rsidR="00626409" w:rsidRPr="009F4110" w:rsidRDefault="00626409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038" w:type="pct"/>
            <w:gridSpan w:val="9"/>
            <w:tcBorders>
              <w:bottom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9F4110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60</w:t>
            </w:r>
          </w:p>
        </w:tc>
      </w:tr>
      <w:tr w:rsidR="00626409" w:rsidRPr="009F4110" w:rsidTr="00560A78">
        <w:trPr>
          <w:cantSplit/>
          <w:tblHeader/>
        </w:trPr>
        <w:tc>
          <w:tcPr>
            <w:tcW w:w="1962" w:type="pct"/>
            <w:vAlign w:val="bottom"/>
          </w:tcPr>
          <w:p w:rsidR="00626409" w:rsidRPr="009F4110" w:rsidRDefault="00626409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626409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เมพ</w:t>
            </w:r>
            <w:proofErr w:type="spellEnd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proofErr w:type="spellStart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คอร์ปอเรชั่น</w:t>
            </w:r>
            <w:proofErr w:type="spellEnd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COL Vietnam Joint Stock Company</w:t>
            </w:r>
          </w:p>
        </w:tc>
        <w:tc>
          <w:tcPr>
            <w:tcW w:w="98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  <w:vAlign w:val="bottom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038" w:type="pct"/>
            <w:gridSpan w:val="9"/>
            <w:vAlign w:val="bottom"/>
          </w:tcPr>
          <w:p w:rsidR="00626409" w:rsidRPr="00EC7B4A" w:rsidRDefault="00626409" w:rsidP="00560A78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C7B4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EC7B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7B4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  <w:vAlign w:val="bottom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579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6A6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F46A6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%</w:t>
            </w: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44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49</w:t>
            </w:r>
            <w:r w:rsidRPr="00F46A6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%</w:t>
            </w:r>
          </w:p>
        </w:tc>
        <w:tc>
          <w:tcPr>
            <w:tcW w:w="98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579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105,094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sz w:val="30"/>
                <w:szCs w:val="30"/>
              </w:rPr>
              <w:t>43,211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79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9,593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sz w:val="30"/>
                <w:szCs w:val="30"/>
              </w:rPr>
              <w:t>24,370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579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24,701</w:t>
            </w:r>
            <w:r w:rsidRPr="00FE5BA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sz w:val="30"/>
                <w:szCs w:val="30"/>
              </w:rPr>
              <w:t>(7,498)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sz w:val="30"/>
                <w:szCs w:val="30"/>
              </w:rPr>
              <w:t>(475)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70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89,511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60,083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CA1B6D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A1B6D">
              <w:rPr>
                <w:rFonts w:asciiTheme="majorBidi" w:hAnsiTheme="majorBidi" w:cstheme="majorBidi"/>
                <w:sz w:val="30"/>
                <w:szCs w:val="30"/>
              </w:rPr>
              <w:t>22,377</w:t>
            </w:r>
          </w:p>
        </w:tc>
        <w:tc>
          <w:tcPr>
            <w:tcW w:w="64" w:type="pct"/>
          </w:tcPr>
          <w:p w:rsidR="00626409" w:rsidRPr="00CA1B6D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CA1B6D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A1B6D">
              <w:rPr>
                <w:rFonts w:asciiTheme="majorBidi" w:hAnsiTheme="majorBidi" w:cstheme="majorBidi"/>
                <w:sz w:val="30"/>
                <w:szCs w:val="30"/>
              </w:rPr>
              <w:t>29,440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495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52,555</w:t>
            </w:r>
          </w:p>
        </w:tc>
      </w:tr>
      <w:tr w:rsidR="00626409" w:rsidRPr="00EA6008" w:rsidTr="00560A78">
        <w:trPr>
          <w:cantSplit/>
          <w:trHeight w:val="270"/>
        </w:trPr>
        <w:tc>
          <w:tcPr>
            <w:tcW w:w="1962" w:type="pct"/>
          </w:tcPr>
          <w:p w:rsidR="00626409" w:rsidRPr="00EA6008" w:rsidRDefault="00626409" w:rsidP="00560A78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EA6008" w:rsidRDefault="00626409" w:rsidP="00560A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  <w:trHeight w:val="270"/>
        </w:trPr>
        <w:tc>
          <w:tcPr>
            <w:tcW w:w="1962" w:type="pct"/>
          </w:tcPr>
          <w:p w:rsidR="00626409" w:rsidRPr="00EA6008" w:rsidRDefault="00626409" w:rsidP="00560A78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EA6008" w:rsidRDefault="00626409" w:rsidP="00560A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626409" w:rsidRDefault="00626409" w:rsidP="00626409">
      <w:r>
        <w:br w:type="page"/>
      </w:r>
    </w:p>
    <w:tbl>
      <w:tblPr>
        <w:tblW w:w="4814" w:type="pct"/>
        <w:tblInd w:w="54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82"/>
        <w:gridCol w:w="1613"/>
        <w:gridCol w:w="172"/>
        <w:gridCol w:w="1586"/>
        <w:gridCol w:w="267"/>
        <w:gridCol w:w="1435"/>
        <w:gridCol w:w="173"/>
        <w:gridCol w:w="1524"/>
        <w:gridCol w:w="173"/>
        <w:gridCol w:w="1564"/>
      </w:tblGrid>
      <w:tr w:rsidR="00626409" w:rsidRPr="009F4110" w:rsidTr="00560A78">
        <w:trPr>
          <w:cantSplit/>
          <w:tblHeader/>
        </w:trPr>
        <w:tc>
          <w:tcPr>
            <w:tcW w:w="1962" w:type="pct"/>
            <w:vAlign w:val="bottom"/>
          </w:tcPr>
          <w:p w:rsidR="00626409" w:rsidRPr="009F4110" w:rsidRDefault="00626409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038" w:type="pct"/>
            <w:gridSpan w:val="9"/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9F4110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60</w:t>
            </w:r>
          </w:p>
        </w:tc>
      </w:tr>
      <w:tr w:rsidR="00626409" w:rsidRPr="009F4110" w:rsidTr="00560A78">
        <w:trPr>
          <w:cantSplit/>
          <w:tblHeader/>
        </w:trPr>
        <w:tc>
          <w:tcPr>
            <w:tcW w:w="1962" w:type="pct"/>
            <w:vAlign w:val="bottom"/>
          </w:tcPr>
          <w:p w:rsidR="00626409" w:rsidRPr="009F4110" w:rsidRDefault="00626409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626409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เมพ</w:t>
            </w:r>
            <w:proofErr w:type="spellEnd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proofErr w:type="spellStart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คอร์ปอเรชั่น</w:t>
            </w:r>
            <w:proofErr w:type="spellEnd"/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COL Vietnam Joint Stock Company</w:t>
            </w:r>
          </w:p>
        </w:tc>
        <w:tc>
          <w:tcPr>
            <w:tcW w:w="98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:rsidR="00626409" w:rsidRPr="009F4110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F411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8" w:type="pct"/>
            <w:gridSpan w:val="9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C7B4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EC7B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7B4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579" w:type="pct"/>
            <w:vAlign w:val="bottom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sz w:val="30"/>
                <w:szCs w:val="30"/>
              </w:rPr>
              <w:t>167,020</w:t>
            </w: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sz w:val="30"/>
                <w:szCs w:val="30"/>
              </w:rPr>
              <w:t>7,780</w:t>
            </w:r>
          </w:p>
        </w:tc>
        <w:tc>
          <w:tcPr>
            <w:tcW w:w="98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4262D3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A6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79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sz w:val="30"/>
                <w:szCs w:val="30"/>
              </w:rPr>
              <w:t>38,943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sz w:val="30"/>
                <w:szCs w:val="30"/>
              </w:rPr>
              <w:t>(28,639)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  <w:vAlign w:val="bottom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626409" w:rsidRPr="00161082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61082">
              <w:rPr>
                <w:rFonts w:asciiTheme="majorBidi" w:hAnsiTheme="majorBidi" w:cstheme="majorBidi"/>
                <w:sz w:val="30"/>
                <w:szCs w:val="30"/>
              </w:rPr>
              <w:t>(10,409)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00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38,943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(39,048)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) 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E5BAC">
              <w:rPr>
                <w:rFonts w:asciiTheme="majorBidi" w:hAnsiTheme="majorBidi" w:cstheme="majorBidi"/>
                <w:sz w:val="30"/>
                <w:szCs w:val="30"/>
              </w:rPr>
              <w:t>9,736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FE5BAC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(14,033)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(153)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46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C97E4B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7E4B">
              <w:rPr>
                <w:rFonts w:asciiTheme="majorBidi" w:hAnsiTheme="majorBidi" w:cstheme="majorBidi"/>
                <w:sz w:val="30"/>
                <w:szCs w:val="30"/>
              </w:rPr>
              <w:t>(4,450)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EA60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</w:t>
            </w:r>
          </w:p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  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</w:tcPr>
          <w:p w:rsidR="00626409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161082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61082">
              <w:rPr>
                <w:rFonts w:asciiTheme="majorBidi" w:hAnsiTheme="majorBidi" w:cstheme="majorBidi"/>
                <w:sz w:val="30"/>
                <w:szCs w:val="30"/>
              </w:rPr>
              <w:t>9,736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double" w:sz="4" w:space="0" w:color="auto"/>
            </w:tcBorders>
          </w:tcPr>
          <w:p w:rsidR="00626409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161082" w:rsidRDefault="008157D0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(19,134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626409" w:rsidRPr="00F46A67" w:rsidRDefault="00626409" w:rsidP="00560A78">
            <w:pPr>
              <w:pStyle w:val="acctmergecolhdg"/>
              <w:tabs>
                <w:tab w:val="left" w:pos="881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(153)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Default="00626409" w:rsidP="00560A78">
            <w:pPr>
              <w:pStyle w:val="acctmergecolhdg"/>
              <w:spacing w:line="240" w:lineRule="atLeast"/>
              <w:ind w:right="46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626409" w:rsidRPr="00F46A67" w:rsidRDefault="00626409" w:rsidP="00560A78">
            <w:pPr>
              <w:pStyle w:val="acctmergecolhdg"/>
              <w:spacing w:line="240" w:lineRule="atLeast"/>
              <w:ind w:right="46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C97E4B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C97E4B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7E4B">
              <w:rPr>
                <w:rFonts w:asciiTheme="majorBidi" w:hAnsiTheme="majorBidi" w:cstheme="majorBidi"/>
                <w:sz w:val="30"/>
                <w:szCs w:val="30"/>
              </w:rPr>
              <w:t>(9,551)</w:t>
            </w:r>
          </w:p>
        </w:tc>
      </w:tr>
      <w:tr w:rsidR="00626409" w:rsidRPr="00EA6008" w:rsidTr="00560A78">
        <w:trPr>
          <w:cantSplit/>
        </w:trPr>
        <w:tc>
          <w:tcPr>
            <w:tcW w:w="1962" w:type="pct"/>
            <w:vAlign w:val="bottom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กระแสเงินสด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ได้มา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จาก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ใช้ไปใน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) 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579" w:type="pct"/>
            <w:tcBorders>
              <w:top w:val="double" w:sz="4" w:space="0" w:color="auto"/>
            </w:tcBorders>
            <w:vAlign w:val="bottom"/>
          </w:tcPr>
          <w:p w:rsidR="00626409" w:rsidRPr="0094092B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94092B">
              <w:rPr>
                <w:rFonts w:asciiTheme="majorBidi" w:hAnsiTheme="majorBidi" w:cstheme="majorBidi"/>
                <w:sz w:val="30"/>
                <w:szCs w:val="30"/>
              </w:rPr>
              <w:t>10,756</w:t>
            </w:r>
          </w:p>
        </w:tc>
        <w:tc>
          <w:tcPr>
            <w:tcW w:w="64" w:type="pct"/>
            <w:vAlign w:val="bottom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vAlign w:val="bottom"/>
          </w:tcPr>
          <w:p w:rsidR="00626409" w:rsidRPr="00EA600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(21,399)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1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  <w:vAlign w:val="bottom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กระแสเงินสด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ใช้ไปใน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579" w:type="pct"/>
            <w:vAlign w:val="bottom"/>
          </w:tcPr>
          <w:p w:rsidR="00626409" w:rsidRPr="0094092B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94092B">
              <w:rPr>
                <w:rFonts w:asciiTheme="majorBidi" w:hAnsiTheme="majorBidi" w:cstheme="majorBidi"/>
                <w:sz w:val="30"/>
                <w:szCs w:val="30"/>
              </w:rPr>
              <w:t>(1,716)</w:t>
            </w:r>
          </w:p>
        </w:tc>
        <w:tc>
          <w:tcPr>
            <w:tcW w:w="64" w:type="pct"/>
            <w:vAlign w:val="bottom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:rsidR="00626409" w:rsidRPr="00EA600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(11,082)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1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กระแสเงินสด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ได้มา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จากกิจกรรมจัดหาเงิน </w:t>
            </w:r>
            <w:r w:rsidRPr="00EA6008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</w:p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EA60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600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5D2B9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: </w:t>
            </w:r>
            <w:r w:rsidRPr="005D2B9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ไม่มี</w:t>
            </w:r>
            <w:r w:rsidRPr="00EA60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626409" w:rsidRPr="0094092B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94092B" w:rsidRDefault="00626409" w:rsidP="00560A78">
            <w:pPr>
              <w:ind w:right="2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09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626409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EA600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48,544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1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00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94092B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09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9,040</w:t>
            </w:r>
          </w:p>
        </w:tc>
        <w:tc>
          <w:tcPr>
            <w:tcW w:w="64" w:type="pct"/>
          </w:tcPr>
          <w:p w:rsidR="00626409" w:rsidRPr="00EA6008" w:rsidRDefault="00626409" w:rsidP="00560A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EA6008" w:rsidRDefault="00626409" w:rsidP="00560A7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ind w:left="-198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16,063</w:t>
            </w:r>
          </w:p>
        </w:tc>
        <w:tc>
          <w:tcPr>
            <w:tcW w:w="98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1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EA6008" w:rsidTr="00560A78">
        <w:trPr>
          <w:cantSplit/>
          <w:trHeight w:val="377"/>
        </w:trPr>
        <w:tc>
          <w:tcPr>
            <w:tcW w:w="1962" w:type="pct"/>
          </w:tcPr>
          <w:p w:rsidR="00626409" w:rsidRPr="00EA6008" w:rsidRDefault="00626409" w:rsidP="00560A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:rsidR="00626409" w:rsidRPr="0047340C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" w:type="pct"/>
            <w:tcBorders>
              <w:bottom w:val="nil"/>
            </w:tcBorders>
          </w:tcPr>
          <w:p w:rsidR="00626409" w:rsidRPr="0047340C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:rsidR="00626409" w:rsidRPr="0047340C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  <w:tcBorders>
              <w:bottom w:val="nil"/>
            </w:tcBorders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ind w:right="-1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4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626409" w:rsidRPr="00F46A67" w:rsidRDefault="00626409" w:rsidP="00560A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626409" w:rsidRPr="00BF5079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F50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ที่ดิน อาคารและอุปกรณ์</w:t>
      </w:r>
    </w:p>
    <w:tbl>
      <w:tblPr>
        <w:tblW w:w="1414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1080"/>
        <w:gridCol w:w="236"/>
        <w:gridCol w:w="1080"/>
        <w:gridCol w:w="236"/>
        <w:gridCol w:w="1238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0" w:type="dxa"/>
            <w:gridSpan w:val="15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0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34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2C5218" w:rsidTr="00560A78">
        <w:trPr>
          <w:cantSplit/>
          <w:trHeight w:val="290"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5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1 มกราคม 25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60</w:t>
            </w:r>
          </w:p>
        </w:tc>
        <w:tc>
          <w:tcPr>
            <w:tcW w:w="108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150,907</w:t>
            </w:r>
          </w:p>
        </w:tc>
        <w:tc>
          <w:tcPr>
            <w:tcW w:w="236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709,666</w:t>
            </w:r>
          </w:p>
        </w:tc>
        <w:tc>
          <w:tcPr>
            <w:tcW w:w="236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273,98</w:t>
            </w:r>
            <w:r w:rsidRPr="0094029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704,716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656,179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Pr="00940296">
              <w:rPr>
                <w:rFonts w:asciiTheme="majorBidi" w:hAnsiTheme="majorBidi" w:cstheme="majorBidi" w:hint="cs"/>
                <w:sz w:val="28"/>
                <w:szCs w:val="28"/>
                <w:cs/>
              </w:rPr>
              <w:t>43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663,794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3,164,1</w:t>
            </w:r>
            <w:r w:rsidRPr="00940296">
              <w:rPr>
                <w:rFonts w:asciiTheme="majorBidi" w:hAnsiTheme="majorBidi" w:cstheme="majorBidi" w:hint="cs"/>
                <w:sz w:val="28"/>
                <w:szCs w:val="28"/>
                <w:cs/>
              </w:rPr>
              <w:t>89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47,851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25,687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47,972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95,272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1,797</w:t>
            </w:r>
          </w:p>
        </w:tc>
        <w:tc>
          <w:tcPr>
            <w:tcW w:w="270" w:type="dxa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172,197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390,776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1E7D0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397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29,788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18,191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5,159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(53,166)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1E7D0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(25,653)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(10,301)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(21,763)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(34,563)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(820)</w:t>
            </w: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1E7D0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(93,100)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การขายบริษัทย่อย</w:t>
            </w: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(2,352)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(10,374)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(1,973)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(3,562)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270" w:type="dxa"/>
          </w:tcPr>
          <w:p w:rsidR="00626409" w:rsidRPr="001E7D0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(18,345)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 1 มกราคม 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080" w:type="dxa"/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36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759,300</w:t>
            </w:r>
          </w:p>
        </w:tc>
        <w:tc>
          <w:tcPr>
            <w:tcW w:w="236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279,317</w:t>
            </w:r>
          </w:p>
        </w:tc>
        <w:tc>
          <w:tcPr>
            <w:tcW w:w="2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747,143</w:t>
            </w:r>
          </w:p>
        </w:tc>
        <w:tc>
          <w:tcPr>
            <w:tcW w:w="2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718,589</w:t>
            </w:r>
          </w:p>
        </w:tc>
        <w:tc>
          <w:tcPr>
            <w:tcW w:w="2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5,920</w:t>
            </w: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782,741</w:t>
            </w:r>
          </w:p>
        </w:tc>
        <w:tc>
          <w:tcPr>
            <w:tcW w:w="270" w:type="dxa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3,443,917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1A725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65,303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22,247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58,633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86,923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128,973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351CE0" w:rsidRDefault="001A725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362,658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348,565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2,425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525,953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25,969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(902,923)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1E7D0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(27,573)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(15,443)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(31,030)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(84,640)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(2,914)</w:t>
            </w: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1E7D0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(161,600)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2C5218" w:rsidRDefault="00626409" w:rsidP="0062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80C6E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รายการปรับปรุงต้นทุน</w:t>
            </w: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(28,393)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1E7D0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(28,393)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680C6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A054A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FA054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1E7D0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  <w:trHeight w:val="317"/>
        </w:trPr>
        <w:tc>
          <w:tcPr>
            <w:tcW w:w="334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C96C8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FA05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05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FA054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:rsidR="00626409" w:rsidRPr="00FA05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05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C96C8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C96C8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08"/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C96C8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C96C8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1E7D0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C96C8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</w:tcPr>
          <w:p w:rsidR="00626409" w:rsidRPr="00680C6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9630DD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E74FE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0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150,907</w:t>
            </w:r>
          </w:p>
        </w:tc>
        <w:tc>
          <w:tcPr>
            <w:tcW w:w="236" w:type="dxa"/>
            <w:shd w:val="clear" w:color="auto" w:fill="auto"/>
          </w:tcPr>
          <w:p w:rsidR="00626409" w:rsidRPr="00351C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1A725E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1,145,595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288,546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1,272,304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746,823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40" w:lineRule="exact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3,596</w:t>
            </w:r>
          </w:p>
        </w:tc>
        <w:tc>
          <w:tcPr>
            <w:tcW w:w="270" w:type="dxa"/>
            <w:shd w:val="clear" w:color="auto" w:fill="auto"/>
          </w:tcPr>
          <w:p w:rsidR="00626409" w:rsidRPr="00351CE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40" w:lineRule="exact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8,791</w:t>
            </w:r>
          </w:p>
        </w:tc>
        <w:tc>
          <w:tcPr>
            <w:tcW w:w="270" w:type="dxa"/>
            <w:shd w:val="clear" w:color="auto" w:fill="auto"/>
          </w:tcPr>
          <w:p w:rsidR="00626409" w:rsidRPr="001E7D0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1A725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3,616,562</w:t>
            </w:r>
          </w:p>
        </w:tc>
      </w:tr>
    </w:tbl>
    <w:p w:rsidR="00626409" w:rsidRPr="002C5218" w:rsidRDefault="00626409" w:rsidP="00626409">
      <w:pPr>
        <w:spacing w:line="340" w:lineRule="exact"/>
        <w:rPr>
          <w:rFonts w:asciiTheme="majorBidi" w:hAnsiTheme="majorBidi" w:cstheme="majorBidi"/>
          <w:sz w:val="2"/>
          <w:szCs w:val="2"/>
        </w:rPr>
      </w:pPr>
      <w:r w:rsidRPr="002C5218">
        <w:rPr>
          <w:rFonts w:asciiTheme="majorBidi" w:hAnsiTheme="majorBidi" w:cstheme="majorBidi"/>
        </w:rPr>
        <w:br w:type="page"/>
      </w:r>
    </w:p>
    <w:tbl>
      <w:tblPr>
        <w:tblW w:w="1426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402"/>
        <w:gridCol w:w="1080"/>
        <w:gridCol w:w="270"/>
        <w:gridCol w:w="1080"/>
        <w:gridCol w:w="236"/>
        <w:gridCol w:w="1182"/>
        <w:gridCol w:w="270"/>
        <w:gridCol w:w="1192"/>
        <w:gridCol w:w="270"/>
        <w:gridCol w:w="1080"/>
        <w:gridCol w:w="252"/>
        <w:gridCol w:w="1098"/>
        <w:gridCol w:w="270"/>
        <w:gridCol w:w="1080"/>
        <w:gridCol w:w="270"/>
        <w:gridCol w:w="1215"/>
      </w:tblGrid>
      <w:tr w:rsidR="00626409" w:rsidRPr="002C5218" w:rsidTr="00560A78">
        <w:trPr>
          <w:cantSplit/>
        </w:trPr>
        <w:tc>
          <w:tcPr>
            <w:tcW w:w="3420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5" w:type="dxa"/>
            <w:gridSpan w:val="15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2C5218" w:rsidTr="00560A78">
        <w:trPr>
          <w:cantSplit/>
        </w:trPr>
        <w:tc>
          <w:tcPr>
            <w:tcW w:w="3420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420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420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420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2C5218" w:rsidTr="00560A78">
        <w:trPr>
          <w:cantSplit/>
        </w:trPr>
        <w:tc>
          <w:tcPr>
            <w:tcW w:w="3420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45" w:type="dxa"/>
            <w:gridSpan w:val="15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6409" w:rsidRPr="00940296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1 มกราคม 25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60</w:t>
            </w:r>
          </w:p>
        </w:tc>
        <w:tc>
          <w:tcPr>
            <w:tcW w:w="1080" w:type="dxa"/>
          </w:tcPr>
          <w:p w:rsidR="00626409" w:rsidRPr="005F660E" w:rsidRDefault="00626409" w:rsidP="00560A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:rsidR="00626409" w:rsidRPr="004A26E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427,296</w:t>
            </w:r>
          </w:p>
        </w:tc>
        <w:tc>
          <w:tcPr>
            <w:tcW w:w="236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212,000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453,377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506,</w:t>
            </w:r>
            <w:r w:rsidRPr="0094029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611</w:t>
            </w:r>
          </w:p>
        </w:tc>
        <w:tc>
          <w:tcPr>
            <w:tcW w:w="252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4,588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1,603,872</w:t>
            </w:r>
          </w:p>
        </w:tc>
      </w:tr>
      <w:tr w:rsidR="00626409" w:rsidRPr="00940296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626409" w:rsidRPr="005F660E" w:rsidRDefault="00626409" w:rsidP="00560A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:rsidR="00626409" w:rsidRPr="004A26E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74,858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35,757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74,250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70,935</w:t>
            </w: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256,093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:rsidR="00626409" w:rsidRPr="005F660E" w:rsidRDefault="00626409" w:rsidP="00560A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:rsidR="00626409" w:rsidRPr="004A26E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:rsidR="00626409" w:rsidRPr="005F660E" w:rsidRDefault="00626409" w:rsidP="00560A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:rsidR="00626409" w:rsidRPr="004A26E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(22,117)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:rsidR="00626409" w:rsidRPr="00401C77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(10,232)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(20,471)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(34,132)</w:t>
            </w: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(820)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(87,772)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การขายบริษัทย่อย</w:t>
            </w:r>
          </w:p>
        </w:tc>
        <w:tc>
          <w:tcPr>
            <w:tcW w:w="1080" w:type="dxa"/>
          </w:tcPr>
          <w:p w:rsidR="00626409" w:rsidRPr="005F660E" w:rsidRDefault="00626409" w:rsidP="00560A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:rsidR="00626409" w:rsidRPr="004A26E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(964)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(4,884)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(821)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(1,466)</w:t>
            </w: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(8,135)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5F660E" w:rsidRDefault="00626409" w:rsidP="00560A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4A26E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1 มกราคม 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080" w:type="dxa"/>
          </w:tcPr>
          <w:p w:rsidR="00626409" w:rsidRPr="005F660E" w:rsidRDefault="00626409" w:rsidP="00560A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:rsidR="00626409" w:rsidRPr="004A26E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479,073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232,642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506,335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541,948</w:t>
            </w: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4,061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1,764,059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:rsidR="00626409" w:rsidRPr="005F660E" w:rsidRDefault="00626409" w:rsidP="00560A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4A26E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1A725E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90,669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29,836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85,928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79,270</w:t>
            </w:r>
          </w:p>
        </w:tc>
        <w:tc>
          <w:tcPr>
            <w:tcW w:w="252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626409" w:rsidRPr="002C5218" w:rsidRDefault="001A725E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286,285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:rsidR="00626409" w:rsidRPr="005F660E" w:rsidRDefault="00626409" w:rsidP="00560A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4A26E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(25,944)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626409" w:rsidRPr="00D3572D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(14,967)</w:t>
            </w:r>
          </w:p>
        </w:tc>
        <w:tc>
          <w:tcPr>
            <w:tcW w:w="270" w:type="dxa"/>
            <w:shd w:val="clear" w:color="auto" w:fill="auto"/>
          </w:tcPr>
          <w:p w:rsidR="00626409" w:rsidRPr="00D3572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(26,730)</w:t>
            </w:r>
          </w:p>
        </w:tc>
        <w:tc>
          <w:tcPr>
            <w:tcW w:w="270" w:type="dxa"/>
            <w:shd w:val="clear" w:color="auto" w:fill="auto"/>
          </w:tcPr>
          <w:p w:rsidR="00626409" w:rsidRPr="00D3572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(63,762)</w:t>
            </w:r>
          </w:p>
        </w:tc>
        <w:tc>
          <w:tcPr>
            <w:tcW w:w="252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:rsidR="00626409" w:rsidRPr="00D3572D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,914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26409" w:rsidRPr="00D3572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(134,317)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9630DD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5F660E" w:rsidRDefault="00626409" w:rsidP="00560A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4A26E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Default="001A725E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543,798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247,511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565,533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557,456</w:t>
            </w:r>
          </w:p>
        </w:tc>
        <w:tc>
          <w:tcPr>
            <w:tcW w:w="252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1,729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Default="001A725E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1,916,027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3B00E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40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:rsidR="00626409" w:rsidRPr="002C5218" w:rsidRDefault="00626409" w:rsidP="00626409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2C5218">
        <w:rPr>
          <w:rFonts w:asciiTheme="majorBidi" w:hAnsiTheme="majorBidi" w:cstheme="majorBidi"/>
        </w:rPr>
        <w:br w:type="page"/>
      </w:r>
    </w:p>
    <w:tbl>
      <w:tblPr>
        <w:tblW w:w="1419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330"/>
        <w:gridCol w:w="1080"/>
        <w:gridCol w:w="270"/>
        <w:gridCol w:w="1080"/>
        <w:gridCol w:w="236"/>
        <w:gridCol w:w="1204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215"/>
      </w:tblGrid>
      <w:tr w:rsidR="00626409" w:rsidRPr="002C5218" w:rsidTr="00560A78">
        <w:trPr>
          <w:cantSplit/>
        </w:trPr>
        <w:tc>
          <w:tcPr>
            <w:tcW w:w="3348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5" w:type="dxa"/>
            <w:gridSpan w:val="15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48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48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48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2C5218" w:rsidTr="00560A78">
        <w:trPr>
          <w:cantSplit/>
        </w:trPr>
        <w:tc>
          <w:tcPr>
            <w:tcW w:w="3348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45" w:type="dxa"/>
            <w:gridSpan w:val="15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33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33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1 มกราคม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150,907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282,370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61,984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251,339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149,56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663,794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626409" w:rsidRPr="002C5218" w:rsidRDefault="00626409" w:rsidP="00321D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1,560,31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33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626409" w:rsidRPr="002C5218" w:rsidRDefault="00626409" w:rsidP="00321D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33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31 </w:t>
            </w:r>
            <w:r w:rsidRPr="002C52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ธันวาคม </w:t>
            </w:r>
            <w:r w:rsidRPr="002C5218">
              <w:rPr>
                <w:rFonts w:asciiTheme="majorBidi" w:hAnsiTheme="majorBidi" w:cstheme="majorBidi"/>
                <w:b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  <w:r w:rsidRPr="002C521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C52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626409" w:rsidRPr="002C5218" w:rsidRDefault="00626409" w:rsidP="00321D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33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</w:t>
            </w: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150,907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280,227</w:t>
            </w: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46,675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240,808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176,641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1,859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782,741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626409" w:rsidRPr="002C5218" w:rsidRDefault="00626409" w:rsidP="00321D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1,679,858</w:t>
            </w: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33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626409" w:rsidRPr="002C5218" w:rsidRDefault="00626409" w:rsidP="00321D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gridBefore w:val="1"/>
          <w:wBefore w:w="18" w:type="dxa"/>
          <w:cantSplit/>
        </w:trPr>
        <w:tc>
          <w:tcPr>
            <w:tcW w:w="333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Pr="002C52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1 ธันวาคม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06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150,907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1A725E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601,797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41,035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706,771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189,367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1,867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8,791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1A725E" w:rsidP="00321D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1,700,535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20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20"/>
        <w:jc w:val="thaiDistribute"/>
        <w:rPr>
          <w:rFonts w:asciiTheme="majorBidi" w:hAnsiTheme="majorBidi" w:cstheme="majorBidi"/>
          <w:sz w:val="30"/>
          <w:szCs w:val="30"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2C5218">
        <w:rPr>
          <w:rFonts w:asciiTheme="majorBidi" w:hAnsiTheme="majorBidi" w:cstheme="majorBidi"/>
          <w:sz w:val="30"/>
          <w:szCs w:val="30"/>
        </w:rPr>
        <w:t>31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C5218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61</w:t>
      </w:r>
      <w:r w:rsidRPr="002C521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มีจำนว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>
        <w:rPr>
          <w:rFonts w:asciiTheme="majorBidi" w:hAnsiTheme="majorBidi" w:cstheme="majorBidi"/>
          <w:sz w:val="30"/>
          <w:szCs w:val="30"/>
        </w:rPr>
        <w:t xml:space="preserve">1,023.0 </w:t>
      </w:r>
      <w:r w:rsidRPr="002C52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C5218">
        <w:rPr>
          <w:rFonts w:asciiTheme="majorBidi" w:hAnsiTheme="majorBidi" w:cstheme="majorBidi"/>
          <w:i/>
          <w:iCs/>
          <w:sz w:val="30"/>
          <w:szCs w:val="30"/>
        </w:rPr>
        <w:t>25</w:t>
      </w:r>
      <w:r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2C52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937.1 </w:t>
      </w: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:rsidR="00626409" w:rsidRPr="002C5218" w:rsidRDefault="00626409" w:rsidP="00626409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 w:rsidRPr="002C5218">
        <w:rPr>
          <w:rFonts w:asciiTheme="majorBidi" w:hAnsiTheme="majorBidi" w:cstheme="majorBidi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270"/>
        <w:gridCol w:w="1080"/>
        <w:gridCol w:w="236"/>
        <w:gridCol w:w="1204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0" w:type="dxa"/>
            <w:gridSpan w:val="15"/>
            <w:tcBorders>
              <w:bottom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68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  <w:trHeight w:val="80"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5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468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ณ วันที่ 1 มกราคม </w:t>
            </w:r>
            <w:r w:rsidRPr="00940296">
              <w:rPr>
                <w:rFonts w:asciiTheme="majorBidi" w:hAnsiTheme="majorBidi" w:cstheme="majorBidi"/>
                <w:bCs/>
                <w:sz w:val="28"/>
                <w:szCs w:val="28"/>
              </w:rPr>
              <w:t>2560</w:t>
            </w:r>
          </w:p>
        </w:tc>
        <w:tc>
          <w:tcPr>
            <w:tcW w:w="108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141,390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182,127</w:t>
            </w:r>
          </w:p>
        </w:tc>
        <w:tc>
          <w:tcPr>
            <w:tcW w:w="236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98,798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106,716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80,921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4,943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3,929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618,824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770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13,933</w:t>
            </w:r>
          </w:p>
        </w:tc>
        <w:tc>
          <w:tcPr>
            <w:tcW w:w="27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1,631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3,848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1,797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4,603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26,582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2,100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A468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2,185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27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(4,285)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Pr="007B2CF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626409" w:rsidRPr="009C3AE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70" w:type="dxa"/>
          </w:tcPr>
          <w:p w:rsidR="00626409" w:rsidRPr="009C3AE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(820)</w:t>
            </w:r>
          </w:p>
        </w:tc>
        <w:tc>
          <w:tcPr>
            <w:tcW w:w="270" w:type="dxa"/>
          </w:tcPr>
          <w:p w:rsidR="00626409" w:rsidRPr="009C3AE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270" w:type="dxa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(4,095)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F425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26409" w:rsidRPr="00F425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1 มกราคม 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141,390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181,761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112,709</w:t>
            </w:r>
          </w:p>
        </w:tc>
        <w:tc>
          <w:tcPr>
            <w:tcW w:w="270" w:type="dxa"/>
          </w:tcPr>
          <w:p w:rsidR="00626409" w:rsidRPr="00F425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F425FA" w:rsidRDefault="00626409" w:rsidP="004C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110,532</w:t>
            </w:r>
          </w:p>
        </w:tc>
        <w:tc>
          <w:tcPr>
            <w:tcW w:w="270" w:type="dxa"/>
          </w:tcPr>
          <w:p w:rsidR="00626409" w:rsidRPr="00A468BB" w:rsidRDefault="00626409" w:rsidP="004C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84,752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5,920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4,247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641,311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3,362</w:t>
            </w:r>
          </w:p>
        </w:tc>
        <w:tc>
          <w:tcPr>
            <w:tcW w:w="236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7,447</w:t>
            </w:r>
          </w:p>
        </w:tc>
        <w:tc>
          <w:tcPr>
            <w:tcW w:w="270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3,730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5,742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10,454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31,315</w:t>
            </w:r>
          </w:p>
        </w:tc>
      </w:tr>
      <w:tr w:rsidR="00626409" w:rsidRPr="002C5218" w:rsidTr="00560A78">
        <w:trPr>
          <w:cantSplit/>
          <w:trHeight w:val="272"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8,223</w:t>
            </w:r>
          </w:p>
        </w:tc>
        <w:tc>
          <w:tcPr>
            <w:tcW w:w="236" w:type="dxa"/>
            <w:shd w:val="clear" w:color="auto" w:fill="auto"/>
          </w:tcPr>
          <w:p w:rsidR="00626409" w:rsidRPr="009C3AE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9C3AE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6,152</w:t>
            </w:r>
          </w:p>
        </w:tc>
        <w:tc>
          <w:tcPr>
            <w:tcW w:w="270" w:type="dxa"/>
            <w:shd w:val="clear" w:color="auto" w:fill="auto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9C3AE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9C3AE7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2A4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(14,441)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26409" w:rsidRPr="002C5218" w:rsidTr="00560A78">
        <w:trPr>
          <w:cantSplit/>
          <w:trHeight w:val="272"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(1,348)</w:t>
            </w:r>
          </w:p>
        </w:tc>
        <w:tc>
          <w:tcPr>
            <w:tcW w:w="236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(4,</w:t>
            </w:r>
            <w:r w:rsidRPr="001F4489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520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(7,302)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3C1E1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(26,117)</w:t>
            </w:r>
          </w:p>
        </w:tc>
        <w:tc>
          <w:tcPr>
            <w:tcW w:w="270" w:type="dxa"/>
            <w:shd w:val="clear" w:color="auto" w:fill="auto"/>
          </w:tcPr>
          <w:p w:rsidR="00626409" w:rsidRPr="00C7472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(2,913)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(42,200)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9630DD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C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141,390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191,998</w:t>
            </w:r>
          </w:p>
        </w:tc>
        <w:tc>
          <w:tcPr>
            <w:tcW w:w="236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115,636</w:t>
            </w:r>
          </w:p>
        </w:tc>
        <w:tc>
          <w:tcPr>
            <w:tcW w:w="270" w:type="dxa"/>
            <w:shd w:val="clear" w:color="auto" w:fill="auto"/>
          </w:tcPr>
          <w:p w:rsidR="00626409" w:rsidRPr="00F425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F425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113,112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9C3AE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64,443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3,587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630,426</w:t>
            </w:r>
          </w:p>
        </w:tc>
      </w:tr>
    </w:tbl>
    <w:p w:rsidR="00626409" w:rsidRPr="002C5218" w:rsidRDefault="00626409" w:rsidP="00626409">
      <w:pPr>
        <w:ind w:firstLine="540"/>
        <w:rPr>
          <w:rFonts w:asciiTheme="majorBidi" w:hAnsiTheme="majorBidi" w:cstheme="majorBidi"/>
        </w:rPr>
      </w:pPr>
    </w:p>
    <w:p w:rsidR="00626409" w:rsidRPr="002C5218" w:rsidRDefault="00626409" w:rsidP="00626409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2C5218">
        <w:rPr>
          <w:rFonts w:asciiTheme="majorBidi" w:hAnsiTheme="majorBidi" w:cstheme="majorBidi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270"/>
        <w:gridCol w:w="1080"/>
        <w:gridCol w:w="236"/>
        <w:gridCol w:w="1204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0" w:type="dxa"/>
            <w:gridSpan w:val="15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5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468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1 มกราคม 25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60</w:t>
            </w: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49,409</w:t>
            </w:r>
          </w:p>
        </w:tc>
        <w:tc>
          <w:tcPr>
            <w:tcW w:w="236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73,006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49,351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50,193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4,588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940296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226,547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9,854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15,037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10,539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10,929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46,652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0C500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(4)</w:t>
            </w:r>
          </w:p>
        </w:tc>
        <w:tc>
          <w:tcPr>
            <w:tcW w:w="236" w:type="dxa"/>
          </w:tcPr>
          <w:p w:rsidR="00626409" w:rsidRPr="000C500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4C3665" w:rsidRDefault="00626409" w:rsidP="004C36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36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(18)</w:t>
            </w:r>
          </w:p>
        </w:tc>
        <w:tc>
          <w:tcPr>
            <w:tcW w:w="270" w:type="dxa"/>
          </w:tcPr>
          <w:p w:rsidR="00626409" w:rsidRPr="004C3665" w:rsidRDefault="00626409" w:rsidP="004C36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:rsidR="00626409" w:rsidRPr="000C500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0C500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(16)</w:t>
            </w:r>
          </w:p>
        </w:tc>
        <w:tc>
          <w:tcPr>
            <w:tcW w:w="270" w:type="dxa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626409" w:rsidRPr="000C500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(820)</w:t>
            </w:r>
          </w:p>
        </w:tc>
        <w:tc>
          <w:tcPr>
            <w:tcW w:w="270" w:type="dxa"/>
          </w:tcPr>
          <w:p w:rsidR="00626409" w:rsidRPr="000C500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:rsidR="00626409" w:rsidRPr="000C500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(858)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3C1E1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68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3C1E1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0C500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1 มกราคม 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59,259</w:t>
            </w:r>
          </w:p>
        </w:tc>
        <w:tc>
          <w:tcPr>
            <w:tcW w:w="236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88,025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59,890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61,106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4,061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0C500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272,341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12,217</w:t>
            </w:r>
          </w:p>
        </w:tc>
        <w:tc>
          <w:tcPr>
            <w:tcW w:w="236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13,454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10,107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7,981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44,340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468B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0C5008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(471)</w:t>
            </w:r>
          </w:p>
        </w:tc>
        <w:tc>
          <w:tcPr>
            <w:tcW w:w="236" w:type="dxa"/>
            <w:shd w:val="clear" w:color="auto" w:fill="auto"/>
          </w:tcPr>
          <w:p w:rsidR="00626409" w:rsidRPr="000C500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(4,068)</w:t>
            </w:r>
          </w:p>
        </w:tc>
        <w:tc>
          <w:tcPr>
            <w:tcW w:w="270" w:type="dxa"/>
            <w:shd w:val="clear" w:color="auto" w:fill="auto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0C500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(4,267)</w:t>
            </w:r>
          </w:p>
        </w:tc>
        <w:tc>
          <w:tcPr>
            <w:tcW w:w="270" w:type="dxa"/>
            <w:shd w:val="clear" w:color="auto" w:fill="auto"/>
          </w:tcPr>
          <w:p w:rsidR="00626409" w:rsidRPr="000C500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(19,620)</w:t>
            </w:r>
          </w:p>
        </w:tc>
        <w:tc>
          <w:tcPr>
            <w:tcW w:w="270" w:type="dxa"/>
            <w:shd w:val="clear" w:color="auto" w:fill="auto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0C500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(2,914)</w:t>
            </w:r>
          </w:p>
        </w:tc>
        <w:tc>
          <w:tcPr>
            <w:tcW w:w="270" w:type="dxa"/>
            <w:shd w:val="clear" w:color="auto" w:fill="auto"/>
          </w:tcPr>
          <w:p w:rsidR="00626409" w:rsidRPr="000C500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3C1E16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0C500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(31,340)</w:t>
            </w:r>
          </w:p>
        </w:tc>
      </w:tr>
      <w:tr w:rsidR="00626409" w:rsidRPr="002C5218" w:rsidTr="00560A78">
        <w:trPr>
          <w:cantSplit/>
          <w:trHeight w:val="352"/>
        </w:trPr>
        <w:tc>
          <w:tcPr>
            <w:tcW w:w="3330" w:type="dxa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468B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9630DD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296B5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94029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71,005</w:t>
            </w:r>
          </w:p>
        </w:tc>
        <w:tc>
          <w:tcPr>
            <w:tcW w:w="236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97,411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65,730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49,467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1,728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296B5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A468B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C500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285,341</w:t>
            </w:r>
          </w:p>
        </w:tc>
      </w:tr>
    </w:tbl>
    <w:p w:rsidR="00626409" w:rsidRPr="002C5218" w:rsidRDefault="00626409" w:rsidP="00626409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2C5218">
        <w:rPr>
          <w:rFonts w:asciiTheme="majorBidi" w:hAnsiTheme="majorBidi" w:cstheme="majorBidi"/>
        </w:rPr>
        <w:br w:type="page"/>
      </w:r>
    </w:p>
    <w:tbl>
      <w:tblPr>
        <w:tblW w:w="140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270"/>
        <w:gridCol w:w="1080"/>
        <w:gridCol w:w="236"/>
        <w:gridCol w:w="1204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25"/>
      </w:tblGrid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5" w:type="dxa"/>
            <w:gridSpan w:val="15"/>
            <w:tcBorders>
              <w:bottom w:val="sing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41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55" w:type="dxa"/>
            <w:gridSpan w:val="15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41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B41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1 มกราคม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141,390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132,718</w:t>
            </w:r>
          </w:p>
        </w:tc>
        <w:tc>
          <w:tcPr>
            <w:tcW w:w="236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25,792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57,365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30,728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3,929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392,277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EB41D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31 </w:t>
            </w:r>
            <w:r w:rsidRPr="00EB41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2560</w:t>
            </w:r>
            <w:r w:rsidRPr="00EB41D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B41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</w:t>
            </w:r>
            <w:r w:rsidRPr="00EB41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B4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41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141,390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122,502</w:t>
            </w:r>
          </w:p>
        </w:tc>
        <w:tc>
          <w:tcPr>
            <w:tcW w:w="236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24,684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50,642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23,646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1,859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4,247</w:t>
            </w: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368,970</w:t>
            </w: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3330" w:type="dxa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B41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EB41D9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Pr="00EB41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1 ธันวาคม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72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141,390</w:t>
            </w:r>
          </w:p>
        </w:tc>
        <w:tc>
          <w:tcPr>
            <w:tcW w:w="270" w:type="dxa"/>
            <w:shd w:val="clear" w:color="auto" w:fill="auto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120,993</w:t>
            </w:r>
          </w:p>
        </w:tc>
        <w:tc>
          <w:tcPr>
            <w:tcW w:w="236" w:type="dxa"/>
            <w:shd w:val="clear" w:color="auto" w:fill="auto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18,225</w:t>
            </w:r>
          </w:p>
        </w:tc>
        <w:tc>
          <w:tcPr>
            <w:tcW w:w="270" w:type="dxa"/>
            <w:shd w:val="clear" w:color="auto" w:fill="auto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47,382</w:t>
            </w:r>
          </w:p>
        </w:tc>
        <w:tc>
          <w:tcPr>
            <w:tcW w:w="270" w:type="dxa"/>
            <w:shd w:val="clear" w:color="auto" w:fill="auto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14,976</w:t>
            </w:r>
          </w:p>
        </w:tc>
        <w:tc>
          <w:tcPr>
            <w:tcW w:w="270" w:type="dxa"/>
            <w:shd w:val="clear" w:color="auto" w:fill="auto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1,859</w:t>
            </w:r>
          </w:p>
        </w:tc>
        <w:tc>
          <w:tcPr>
            <w:tcW w:w="270" w:type="dxa"/>
            <w:shd w:val="clear" w:color="auto" w:fill="auto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:rsidR="00626409" w:rsidRPr="00EB41D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:rsidR="00626409" w:rsidRPr="00EB41D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345,085</w:t>
            </w:r>
          </w:p>
        </w:tc>
      </w:tr>
    </w:tbl>
    <w:p w:rsidR="00626409" w:rsidRPr="002C5218" w:rsidRDefault="00626409" w:rsidP="00626409">
      <w:pPr>
        <w:ind w:right="309"/>
        <w:rPr>
          <w:rFonts w:asciiTheme="majorBidi" w:hAnsiTheme="majorBidi" w:cstheme="majorBidi"/>
          <w:sz w:val="30"/>
          <w:szCs w:val="30"/>
        </w:rPr>
      </w:pP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30"/>
        <w:jc w:val="thaiDistribute"/>
        <w:rPr>
          <w:rFonts w:asciiTheme="majorBidi" w:hAnsiTheme="majorBidi" w:cstheme="majorBidi"/>
        </w:rPr>
      </w:pPr>
      <w:r w:rsidRPr="00FB0FDA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</w:t>
      </w:r>
      <w:r>
        <w:rPr>
          <w:rFonts w:asciiTheme="majorBidi" w:hAnsiTheme="majorBidi" w:cstheme="majorBidi" w:hint="cs"/>
          <w:sz w:val="30"/>
          <w:szCs w:val="30"/>
          <w:cs/>
        </w:rPr>
        <w:t>เสื่อมราคา</w:t>
      </w:r>
      <w:r w:rsidRPr="00FB0FDA">
        <w:rPr>
          <w:rFonts w:asciiTheme="majorBidi" w:hAnsiTheme="majorBidi" w:cstheme="majorBidi"/>
          <w:sz w:val="30"/>
          <w:szCs w:val="30"/>
          <w:cs/>
        </w:rPr>
        <w:t xml:space="preserve">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FB0FDA">
        <w:rPr>
          <w:rFonts w:asciiTheme="majorBidi" w:hAnsiTheme="majorBidi" w:cstheme="majorBidi"/>
          <w:sz w:val="30"/>
          <w:szCs w:val="30"/>
        </w:rPr>
        <w:t>31</w:t>
      </w:r>
      <w:r w:rsidRPr="00FB0FD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B0FDA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61</w:t>
      </w:r>
      <w:r w:rsidRPr="00FB0FDA">
        <w:rPr>
          <w:rFonts w:asciiTheme="majorBidi" w:hAnsiTheme="majorBidi" w:cstheme="majorBidi"/>
          <w:sz w:val="30"/>
          <w:szCs w:val="30"/>
        </w:rPr>
        <w:t xml:space="preserve"> </w:t>
      </w:r>
      <w:r w:rsidRPr="00FB0FDA">
        <w:rPr>
          <w:rFonts w:asciiTheme="majorBidi" w:hAnsiTheme="majorBidi" w:cstheme="majorBidi"/>
          <w:sz w:val="30"/>
          <w:szCs w:val="30"/>
          <w:cs/>
        </w:rPr>
        <w:t>มีจำนวน</w:t>
      </w:r>
      <w:r>
        <w:rPr>
          <w:rFonts w:asciiTheme="majorBidi" w:hAnsiTheme="majorBidi" w:cstheme="majorBidi"/>
          <w:sz w:val="30"/>
          <w:szCs w:val="30"/>
        </w:rPr>
        <w:t xml:space="preserve"> 149.4</w:t>
      </w:r>
      <w:r w:rsidRPr="00FB0FDA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FB0FDA">
        <w:rPr>
          <w:rFonts w:asciiTheme="majorBidi" w:hAnsiTheme="majorBidi" w:cstheme="majorBidi"/>
          <w:i/>
          <w:iCs/>
          <w:sz w:val="30"/>
          <w:szCs w:val="30"/>
        </w:rPr>
        <w:t>25</w:t>
      </w:r>
      <w:r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FB0FD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140.5 </w:t>
      </w:r>
      <w:r w:rsidRPr="00FB0FD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B0FDA">
        <w:rPr>
          <w:rFonts w:asciiTheme="majorBidi" w:hAnsiTheme="majorBidi" w:cstheme="majorBidi"/>
          <w:sz w:val="30"/>
          <w:szCs w:val="30"/>
          <w:cs/>
        </w:rPr>
        <w:t>)</w:t>
      </w:r>
    </w:p>
    <w:p w:rsidR="00626409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626409" w:rsidSect="005559E7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626409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990"/>
        </w:tabs>
        <w:ind w:left="540" w:right="-45" w:hanging="90"/>
        <w:jc w:val="thaiDistribute"/>
        <w:rPr>
          <w:rFonts w:asciiTheme="majorBidi" w:hAnsiTheme="majorBidi" w:cs="Angsana New"/>
          <w:u w:val="none"/>
          <w:cs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ค่า</w:t>
      </w:r>
      <w:r w:rsidRPr="009B3E5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ความ</w:t>
      </w: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นิยม</w:t>
      </w:r>
    </w:p>
    <w:p w:rsidR="00626409" w:rsidRPr="00E86DDF" w:rsidRDefault="00626409" w:rsidP="00626409">
      <w:pPr>
        <w:rPr>
          <w:rFonts w:cs="Arial"/>
          <w:sz w:val="10"/>
          <w:szCs w:val="10"/>
          <w:cs/>
          <w:lang w:val="th-TH"/>
        </w:rPr>
      </w:pPr>
    </w:p>
    <w:tbl>
      <w:tblPr>
        <w:tblW w:w="91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81"/>
        <w:gridCol w:w="365"/>
        <w:gridCol w:w="270"/>
        <w:gridCol w:w="362"/>
        <w:gridCol w:w="1080"/>
        <w:gridCol w:w="270"/>
        <w:gridCol w:w="1171"/>
        <w:gridCol w:w="270"/>
        <w:gridCol w:w="1170"/>
        <w:gridCol w:w="270"/>
        <w:gridCol w:w="1171"/>
      </w:tblGrid>
      <w:tr w:rsidR="00626409" w:rsidRPr="00A16777" w:rsidTr="00560A78">
        <w:tc>
          <w:tcPr>
            <w:tcW w:w="1714" w:type="pct"/>
            <w:gridSpan w:val="2"/>
          </w:tcPr>
          <w:p w:rsidR="00626409" w:rsidRPr="007E63A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7E63A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7E63A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6409" w:rsidRPr="004C5026" w:rsidTr="00560A78">
        <w:tc>
          <w:tcPr>
            <w:tcW w:w="1515" w:type="pct"/>
          </w:tcPr>
          <w:p w:rsidR="00626409" w:rsidRPr="00483A3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  <w:gridSpan w:val="3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26409" w:rsidRPr="004C3F86" w:rsidTr="00560A78">
        <w:tc>
          <w:tcPr>
            <w:tcW w:w="1714" w:type="pct"/>
            <w:gridSpan w:val="2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2" w:type="pct"/>
            <w:gridSpan w:val="7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911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26409" w:rsidRPr="0073557D" w:rsidTr="00560A78">
        <w:tc>
          <w:tcPr>
            <w:tcW w:w="1714" w:type="pct"/>
            <w:gridSpan w:val="2"/>
          </w:tcPr>
          <w:p w:rsidR="00626409" w:rsidRPr="0073557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355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26409" w:rsidRPr="00485AA2" w:rsidTr="00560A78">
        <w:tc>
          <w:tcPr>
            <w:tcW w:w="1714" w:type="pct"/>
            <w:gridSpan w:val="2"/>
          </w:tcPr>
          <w:p w:rsidR="00626409" w:rsidRPr="00A4230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8F6D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3,116,714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8F6D4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3,113,131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6409" w:rsidRPr="00485AA2" w:rsidTr="00560A78">
        <w:tc>
          <w:tcPr>
            <w:tcW w:w="1714" w:type="pct"/>
            <w:gridSpan w:val="2"/>
          </w:tcPr>
          <w:p w:rsidR="00626409" w:rsidRPr="00F278D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DF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3,583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6409" w:rsidRPr="00485AA2" w:rsidTr="00560A78">
        <w:tc>
          <w:tcPr>
            <w:tcW w:w="1714" w:type="pct"/>
            <w:gridSpan w:val="2"/>
          </w:tcPr>
          <w:p w:rsidR="00626409" w:rsidRPr="00F52DA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2D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2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52D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7" w:type="pct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7" w:type="pct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B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26409" w:rsidRPr="00485AA2" w:rsidTr="00560A78">
        <w:tc>
          <w:tcPr>
            <w:tcW w:w="1714" w:type="pct"/>
            <w:gridSpan w:val="2"/>
          </w:tcPr>
          <w:p w:rsidR="00626409" w:rsidRPr="00E86DD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9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</w:tr>
      <w:tr w:rsidR="00626409" w:rsidRPr="0073557D" w:rsidTr="00560A78">
        <w:tc>
          <w:tcPr>
            <w:tcW w:w="1714" w:type="pct"/>
            <w:gridSpan w:val="2"/>
          </w:tcPr>
          <w:p w:rsidR="00626409" w:rsidRPr="0073557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55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26409" w:rsidRPr="00485AA2" w:rsidTr="00560A78">
        <w:tc>
          <w:tcPr>
            <w:tcW w:w="1714" w:type="pct"/>
            <w:gridSpan w:val="2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6409" w:rsidRPr="00485AA2" w:rsidTr="00560A78">
        <w:tc>
          <w:tcPr>
            <w:tcW w:w="1714" w:type="pct"/>
            <w:gridSpan w:val="2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B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B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6409" w:rsidRPr="00485AA2" w:rsidTr="00560A78">
        <w:tc>
          <w:tcPr>
            <w:tcW w:w="1714" w:type="pct"/>
            <w:gridSpan w:val="2"/>
          </w:tcPr>
          <w:p w:rsidR="00626409" w:rsidRPr="00F52DA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2D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2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52D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B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B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26409" w:rsidRPr="00485AA2" w:rsidTr="00560A78">
        <w:tc>
          <w:tcPr>
            <w:tcW w:w="1714" w:type="pct"/>
            <w:gridSpan w:val="2"/>
          </w:tcPr>
          <w:p w:rsidR="00626409" w:rsidRPr="00E86DD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9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</w:tr>
      <w:tr w:rsidR="00626409" w:rsidRPr="0073557D" w:rsidTr="00560A78">
        <w:tc>
          <w:tcPr>
            <w:tcW w:w="1714" w:type="pct"/>
            <w:gridSpan w:val="2"/>
          </w:tcPr>
          <w:p w:rsidR="00626409" w:rsidRPr="0073557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55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73557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26409" w:rsidRPr="00485AA2" w:rsidTr="00560A78">
        <w:tc>
          <w:tcPr>
            <w:tcW w:w="1714" w:type="pct"/>
            <w:gridSpan w:val="2"/>
          </w:tcPr>
          <w:p w:rsidR="00626409" w:rsidRPr="005614C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614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14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614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7" w:type="pct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B77">
              <w:rPr>
                <w:rFonts w:ascii="Angsana New" w:hAnsi="Angsana New"/>
                <w:b/>
                <w:bCs/>
                <w:sz w:val="30"/>
                <w:szCs w:val="30"/>
              </w:rPr>
              <w:t>3,113,131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:rsidR="00626409" w:rsidRPr="00CB574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CB574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:rsidR="00626409" w:rsidRPr="00CB574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7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26409" w:rsidRPr="00305B63" w:rsidTr="00560A78">
        <w:tc>
          <w:tcPr>
            <w:tcW w:w="1714" w:type="pct"/>
            <w:gridSpan w:val="2"/>
          </w:tcPr>
          <w:p w:rsidR="00626409" w:rsidRPr="005614C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614C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14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614C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7" w:type="pct"/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:rsidR="00626409" w:rsidRPr="00BF7B7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CB574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409" w:rsidRPr="00CB574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:rsidR="00626409" w:rsidRPr="00CB574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7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26409" w:rsidRPr="00E67467" w:rsidRDefault="00626409" w:rsidP="00626409">
      <w:pPr>
        <w:tabs>
          <w:tab w:val="clear" w:pos="68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:rsidR="00626409" w:rsidRPr="00AA0F00" w:rsidRDefault="00626409" w:rsidP="00626409">
      <w:pPr>
        <w:tabs>
          <w:tab w:val="clear" w:pos="680"/>
          <w:tab w:val="clear" w:pos="907"/>
          <w:tab w:val="left" w:pos="99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E22E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:rsidR="00626409" w:rsidRPr="00C7318B" w:rsidRDefault="00626409" w:rsidP="00626409">
      <w:pPr>
        <w:tabs>
          <w:tab w:val="clear" w:pos="680"/>
        </w:tabs>
        <w:ind w:left="907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680"/>
          <w:tab w:val="clear" w:pos="907"/>
          <w:tab w:val="left" w:pos="990"/>
          <w:tab w:val="left" w:pos="9990"/>
          <w:tab w:val="left" w:pos="10170"/>
        </w:tabs>
        <w:ind w:left="990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5E22E0">
        <w:rPr>
          <w:rFonts w:asciiTheme="majorBidi" w:hAnsiTheme="majorBidi" w:cstheme="majorBidi" w:hint="cs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:rsidR="00626409" w:rsidRPr="00C7318B" w:rsidRDefault="00626409" w:rsidP="00626409">
      <w:pPr>
        <w:tabs>
          <w:tab w:val="clear" w:pos="680"/>
          <w:tab w:val="left" w:pos="9990"/>
          <w:tab w:val="left" w:pos="10170"/>
        </w:tabs>
        <w:ind w:left="907" w:right="4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270"/>
        <w:gridCol w:w="272"/>
        <w:gridCol w:w="1171"/>
        <w:gridCol w:w="270"/>
        <w:gridCol w:w="1171"/>
        <w:gridCol w:w="270"/>
        <w:gridCol w:w="1170"/>
        <w:gridCol w:w="270"/>
        <w:gridCol w:w="1166"/>
      </w:tblGrid>
      <w:tr w:rsidR="00626409" w:rsidRPr="00F91141" w:rsidTr="00560A78">
        <w:tc>
          <w:tcPr>
            <w:tcW w:w="1716" w:type="pct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626409" w:rsidRPr="007E63A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626409" w:rsidRPr="007E63A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6409" w:rsidRPr="00F91141" w:rsidTr="00560A78">
        <w:trPr>
          <w:trHeight w:val="197"/>
        </w:trPr>
        <w:tc>
          <w:tcPr>
            <w:tcW w:w="1716" w:type="pct"/>
          </w:tcPr>
          <w:p w:rsidR="00626409" w:rsidRPr="006D599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5" w:type="pct"/>
            <w:gridSpan w:val="2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26409" w:rsidRPr="00F91141" w:rsidTr="00560A78">
        <w:tc>
          <w:tcPr>
            <w:tcW w:w="3434" w:type="pct"/>
            <w:gridSpan w:val="6"/>
          </w:tcPr>
          <w:p w:rsidR="00626409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911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26409" w:rsidRPr="00F91141" w:rsidTr="00560A78">
        <w:tc>
          <w:tcPr>
            <w:tcW w:w="3434" w:type="pct"/>
            <w:gridSpan w:val="6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ออฟฟิศเมท</w:t>
            </w:r>
          </w:p>
        </w:tc>
        <w:tc>
          <w:tcPr>
            <w:tcW w:w="147" w:type="pct"/>
            <w:shd w:val="clear" w:color="auto" w:fill="auto"/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2,888,485</w:t>
            </w:r>
          </w:p>
        </w:tc>
        <w:tc>
          <w:tcPr>
            <w:tcW w:w="147" w:type="pct"/>
            <w:shd w:val="clear" w:color="auto" w:fill="auto"/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2,888,485</w:t>
            </w:r>
          </w:p>
        </w:tc>
      </w:tr>
      <w:tr w:rsidR="00626409" w:rsidRPr="00F91141" w:rsidTr="00560A78">
        <w:tc>
          <w:tcPr>
            <w:tcW w:w="3434" w:type="pct"/>
            <w:gridSpan w:val="6"/>
          </w:tcPr>
          <w:p w:rsidR="00626409" w:rsidRPr="00354DE6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ออฟฟิศ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ซัพ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พลาย คลับ</w:t>
            </w:r>
          </w:p>
        </w:tc>
        <w:tc>
          <w:tcPr>
            <w:tcW w:w="147" w:type="pct"/>
            <w:shd w:val="clear" w:color="auto" w:fill="auto"/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175,836</w:t>
            </w:r>
          </w:p>
        </w:tc>
        <w:tc>
          <w:tcPr>
            <w:tcW w:w="147" w:type="pct"/>
            <w:shd w:val="clear" w:color="auto" w:fill="auto"/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175,836</w:t>
            </w:r>
          </w:p>
        </w:tc>
      </w:tr>
      <w:tr w:rsidR="00626409" w:rsidRPr="00F91141" w:rsidTr="00560A78">
        <w:tc>
          <w:tcPr>
            <w:tcW w:w="3434" w:type="pct"/>
            <w:gridSpan w:val="6"/>
          </w:tcPr>
          <w:p w:rsidR="00626409" w:rsidRPr="00354DE6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เมพ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คอร์ปอเรชั่น</w:t>
            </w:r>
            <w:proofErr w:type="spellEnd"/>
          </w:p>
        </w:tc>
        <w:tc>
          <w:tcPr>
            <w:tcW w:w="147" w:type="pct"/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48,810</w:t>
            </w:r>
          </w:p>
        </w:tc>
        <w:tc>
          <w:tcPr>
            <w:tcW w:w="147" w:type="pct"/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A91">
              <w:rPr>
                <w:rFonts w:ascii="Angsana New" w:hAnsi="Angsana New" w:cs="Angsana New"/>
                <w:sz w:val="30"/>
                <w:szCs w:val="30"/>
              </w:rPr>
              <w:t>48,810</w:t>
            </w:r>
          </w:p>
        </w:tc>
      </w:tr>
      <w:tr w:rsidR="00626409" w:rsidRPr="00F91141" w:rsidTr="00560A78">
        <w:tc>
          <w:tcPr>
            <w:tcW w:w="3434" w:type="pct"/>
            <w:gridSpan w:val="6"/>
          </w:tcPr>
          <w:p w:rsidR="00626409" w:rsidRPr="00E67467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ไฮเท็คซ์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อินเตอร์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แอคทีฟ</w:t>
            </w:r>
            <w:proofErr w:type="spellEnd"/>
          </w:p>
        </w:tc>
        <w:tc>
          <w:tcPr>
            <w:tcW w:w="147" w:type="pct"/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8C08A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3,583</w:t>
            </w:r>
          </w:p>
        </w:tc>
        <w:tc>
          <w:tcPr>
            <w:tcW w:w="147" w:type="pct"/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:rsidR="00626409" w:rsidRPr="008C08A3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08A3">
              <w:rPr>
                <w:rFonts w:ascii="Angsana New" w:hAnsi="Angsana New" w:cs="Angsana New"/>
                <w:sz w:val="30"/>
                <w:szCs w:val="30"/>
              </w:rPr>
              <w:t>3,583</w:t>
            </w:r>
          </w:p>
        </w:tc>
      </w:tr>
      <w:tr w:rsidR="00626409" w:rsidRPr="00F91141" w:rsidTr="00560A78">
        <w:tc>
          <w:tcPr>
            <w:tcW w:w="1716" w:type="pct"/>
          </w:tcPr>
          <w:p w:rsidR="00626409" w:rsidRPr="00E86DD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D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626409" w:rsidRPr="00E86DD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shd w:val="clear" w:color="auto" w:fill="auto"/>
            <w:vAlign w:val="bottom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7" w:type="pct"/>
            <w:tcBorders>
              <w:bottom w:val="nil"/>
            </w:tcBorders>
          </w:tcPr>
          <w:p w:rsidR="00626409" w:rsidRPr="00AB5A9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409" w:rsidRPr="00AB5A91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</w:tr>
    </w:tbl>
    <w:p w:rsidR="00626409" w:rsidRPr="006E4BD6" w:rsidRDefault="00626409" w:rsidP="00626409">
      <w:pPr>
        <w:tabs>
          <w:tab w:val="clear" w:pos="680"/>
        </w:tabs>
        <w:ind w:left="907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6E4BD6">
        <w:rPr>
          <w:rFonts w:asciiTheme="majorBidi" w:hAnsiTheme="majorBidi" w:cstheme="majorBidi"/>
          <w:sz w:val="30"/>
          <w:szCs w:val="30"/>
        </w:rPr>
        <w:t>3</w:t>
      </w:r>
      <w:r w:rsidRPr="006E4BD6">
        <w:rPr>
          <w:rFonts w:asciiTheme="majorBidi" w:hAnsiTheme="majorBidi" w:cstheme="majorBidi"/>
          <w:sz w:val="30"/>
          <w:szCs w:val="30"/>
          <w:cs/>
        </w:rPr>
        <w:t xml:space="preserve"> ซึ่งจัดประเภทตามข้อมูลที่นำมาใช้ในการวัดมูลค่า (ดูหมายเหตุข้อ </w:t>
      </w:r>
      <w:r w:rsidRPr="006E4BD6">
        <w:rPr>
          <w:rFonts w:asciiTheme="majorBidi" w:hAnsiTheme="majorBidi" w:cstheme="majorBidi"/>
          <w:sz w:val="30"/>
          <w:szCs w:val="30"/>
        </w:rPr>
        <w:t>2(</w:t>
      </w:r>
      <w:r>
        <w:rPr>
          <w:rFonts w:asciiTheme="majorBidi" w:hAnsiTheme="majorBidi" w:cstheme="majorBidi" w:hint="cs"/>
          <w:sz w:val="30"/>
          <w:szCs w:val="30"/>
          <w:cs/>
        </w:rPr>
        <w:t>จ</w:t>
      </w:r>
      <w:r>
        <w:rPr>
          <w:rFonts w:asciiTheme="majorBidi" w:hAnsiTheme="majorBidi" w:cstheme="majorBidi"/>
          <w:sz w:val="30"/>
          <w:szCs w:val="30"/>
          <w:cs/>
        </w:rPr>
        <w:t>)</w:t>
      </w:r>
      <w:r w:rsidRPr="006E4BD6">
        <w:rPr>
          <w:rFonts w:asciiTheme="majorBidi" w:hAnsiTheme="majorBidi" w:cstheme="majorBidi"/>
          <w:sz w:val="30"/>
          <w:szCs w:val="30"/>
          <w:cs/>
        </w:rPr>
        <w:t>)</w:t>
      </w:r>
    </w:p>
    <w:p w:rsidR="00626409" w:rsidRPr="006E6CBB" w:rsidRDefault="00626409" w:rsidP="00626409">
      <w:pPr>
        <w:tabs>
          <w:tab w:val="clear" w:pos="680"/>
        </w:tabs>
        <w:ind w:left="540"/>
        <w:rPr>
          <w:rFonts w:asciiTheme="majorBidi" w:hAnsiTheme="majorBidi" w:cstheme="majorBidi"/>
          <w:sz w:val="22"/>
          <w:szCs w:val="22"/>
        </w:rPr>
      </w:pPr>
    </w:p>
    <w:p w:rsidR="00626409" w:rsidRDefault="00626409" w:rsidP="00626409">
      <w:pPr>
        <w:tabs>
          <w:tab w:val="clear" w:pos="680"/>
        </w:tabs>
        <w:ind w:left="907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:rsidR="00626409" w:rsidRDefault="00626409" w:rsidP="00626409">
      <w:pPr>
        <w:tabs>
          <w:tab w:val="clear" w:pos="680"/>
        </w:tabs>
        <w:ind w:left="907" w:right="472"/>
        <w:jc w:val="thaiDistribute"/>
        <w:rPr>
          <w:rFonts w:ascii="Angsana New" w:hAnsi="Angsana New" w:cs="Angsana New"/>
          <w:sz w:val="30"/>
          <w:szCs w:val="30"/>
        </w:rPr>
      </w:pPr>
    </w:p>
    <w:p w:rsidR="00626409" w:rsidRPr="00744A48" w:rsidRDefault="00626409" w:rsidP="00626409">
      <w:pPr>
        <w:tabs>
          <w:tab w:val="clear" w:pos="680"/>
        </w:tabs>
        <w:ind w:left="907" w:right="4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ค่าความนิยมจากการรวมธุรกิจ </w:t>
      </w:r>
      <w:r w:rsidRPr="00744A48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- </w:t>
      </w:r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ออฟฟิศเมท</w:t>
      </w:r>
    </w:p>
    <w:p w:rsidR="00626409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="Angsana New"/>
          <w:u w:val="none"/>
          <w:cs/>
          <w:lang w:val="th-TH"/>
        </w:rPr>
      </w:pPr>
    </w:p>
    <w:tbl>
      <w:tblPr>
        <w:tblW w:w="4398" w:type="pct"/>
        <w:tblInd w:w="810" w:type="dxa"/>
        <w:tblLook w:val="01E0" w:firstRow="1" w:lastRow="1" w:firstColumn="1" w:lastColumn="1" w:noHBand="0" w:noVBand="0"/>
      </w:tblPr>
      <w:tblGrid>
        <w:gridCol w:w="3829"/>
        <w:gridCol w:w="1266"/>
        <w:gridCol w:w="318"/>
        <w:gridCol w:w="1266"/>
        <w:gridCol w:w="318"/>
        <w:gridCol w:w="1018"/>
        <w:gridCol w:w="271"/>
        <w:gridCol w:w="1075"/>
      </w:tblGrid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522" w:type="pct"/>
            <w:gridSpan w:val="3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0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F20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6F20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26409" w:rsidRPr="008F7AFA" w:rsidTr="00560A78">
        <w:tc>
          <w:tcPr>
            <w:tcW w:w="2045" w:type="pct"/>
            <w:shd w:val="clear" w:color="auto" w:fill="auto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5E712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9.8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9.8</w:t>
            </w:r>
          </w:p>
        </w:tc>
      </w:tr>
      <w:tr w:rsidR="00626409" w:rsidRPr="008F7AFA" w:rsidTr="00560A78">
        <w:tc>
          <w:tcPr>
            <w:tcW w:w="2045" w:type="pct"/>
            <w:shd w:val="clear" w:color="auto" w:fill="auto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</w:tr>
      <w:tr w:rsidR="00626409" w:rsidRPr="008F7AFA" w:rsidTr="00560A78"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5E22E0">
              <w:rPr>
                <w:rFonts w:ascii="Angsana New" w:hAnsi="Angsana New" w:cs="Angsana New"/>
                <w:sz w:val="30"/>
                <w:szCs w:val="30"/>
              </w:rPr>
              <w:t xml:space="preserve"> EBITDA 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E22E0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ถัวเฉลี่ย </w:t>
            </w:r>
            <w:r w:rsidRPr="005E22E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8F7AFA" w:rsidRDefault="00821842" w:rsidP="0082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20.9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17.0</w:t>
            </w:r>
          </w:p>
        </w:tc>
      </w:tr>
    </w:tbl>
    <w:p w:rsidR="00626409" w:rsidRDefault="00626409" w:rsidP="00626409">
      <w:pPr>
        <w:tabs>
          <w:tab w:val="clear" w:pos="454"/>
          <w:tab w:val="clear" w:pos="680"/>
          <w:tab w:val="clear" w:pos="907"/>
          <w:tab w:val="left" w:pos="540"/>
          <w:tab w:val="left" w:pos="900"/>
        </w:tabs>
        <w:ind w:left="900" w:right="472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454"/>
          <w:tab w:val="clear" w:pos="680"/>
          <w:tab w:val="clear" w:pos="907"/>
          <w:tab w:val="left" w:pos="540"/>
          <w:tab w:val="left" w:pos="900"/>
        </w:tabs>
        <w:ind w:left="900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t>มูล</w:t>
      </w:r>
      <w:r w:rsidRPr="00AD6E49">
        <w:rPr>
          <w:rFonts w:asciiTheme="majorBidi" w:hAnsiTheme="majorBidi" w:cstheme="majorBidi"/>
          <w:sz w:val="30"/>
          <w:szCs w:val="30"/>
          <w:cs/>
        </w:rPr>
        <w:t>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21F9D">
        <w:rPr>
          <w:rFonts w:asciiTheme="majorBidi" w:hAnsiTheme="majorBidi" w:cstheme="majorBidi"/>
          <w:sz w:val="30"/>
          <w:szCs w:val="30"/>
        </w:rPr>
        <w:t xml:space="preserve"> </w:t>
      </w:r>
      <w:r w:rsidR="00A21F9D">
        <w:rPr>
          <w:rFonts w:asciiTheme="majorBidi" w:hAnsiTheme="majorBidi" w:cstheme="majorBidi"/>
          <w:sz w:val="30"/>
          <w:szCs w:val="30"/>
        </w:rPr>
        <w:br/>
        <w:t xml:space="preserve">11,485 </w:t>
      </w:r>
      <w:r w:rsidR="00A21F9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>(2560:</w:t>
      </w:r>
      <w:r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 6,539 </w:t>
      </w:r>
      <w:r w:rsidRPr="00A21F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D6E49">
        <w:rPr>
          <w:rFonts w:asciiTheme="majorBidi" w:hAnsiTheme="majorBidi" w:cstheme="majorBidi"/>
          <w:sz w:val="30"/>
          <w:szCs w:val="30"/>
          <w:cs/>
        </w:rPr>
        <w:t xml:space="preserve"> ผู้บริหารได้พิจารณาว่ามีเหตุผลที่ทำให้เชื่อได้ว่าอาจเกิดการเปลี่ยนแปลงใน</w:t>
      </w:r>
      <w:r>
        <w:rPr>
          <w:rFonts w:asciiTheme="majorBidi" w:hAnsiTheme="majorBidi" w:cstheme="majorBidi" w:hint="cs"/>
          <w:sz w:val="30"/>
          <w:szCs w:val="30"/>
          <w:cs/>
        </w:rPr>
        <w:t>อัตราคิดลดที่ร้อยละ</w:t>
      </w:r>
      <w:r w:rsidR="00A21F9D">
        <w:rPr>
          <w:rFonts w:asciiTheme="majorBidi" w:hAnsiTheme="majorBidi" w:cstheme="majorBidi"/>
          <w:sz w:val="30"/>
          <w:szCs w:val="30"/>
        </w:rPr>
        <w:t xml:space="preserve"> 20.4 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(2560: </w:t>
      </w:r>
      <w:r w:rsidR="00A21F9D" w:rsidRPr="00A21F9D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 16.6</w:t>
      </w:r>
      <w:r w:rsidR="00A21F9D" w:rsidRPr="00A21F9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จะส่งผลให้มูลค่าที่คาดว่าจะได้รับคืนเท่ากับมูลค่าตามบัญชี</w:t>
      </w:r>
    </w:p>
    <w:p w:rsidR="00626409" w:rsidRDefault="00626409" w:rsidP="00626409">
      <w:pPr>
        <w:tabs>
          <w:tab w:val="clear" w:pos="454"/>
          <w:tab w:val="clear" w:pos="680"/>
          <w:tab w:val="left" w:pos="540"/>
        </w:tabs>
        <w:ind w:left="900" w:right="472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Pr="00586E70" w:rsidRDefault="00626409" w:rsidP="00626409">
      <w:pPr>
        <w:tabs>
          <w:tab w:val="clear" w:pos="680"/>
          <w:tab w:val="clear" w:pos="907"/>
          <w:tab w:val="left" w:pos="990"/>
          <w:tab w:val="left" w:pos="10170"/>
        </w:tabs>
        <w:ind w:left="900" w:right="47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ค่าความนิยมจากการรวมธุรกิจ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- </w:t>
      </w:r>
      <w:r w:rsidRPr="00586E7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ออฟฟิศ </w:t>
      </w:r>
      <w:proofErr w:type="spellStart"/>
      <w:r w:rsidRPr="00586E7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ซัพ</w:t>
      </w:r>
      <w:proofErr w:type="spellEnd"/>
      <w:r w:rsidRPr="00586E7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พลาย คลับ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626409" w:rsidRDefault="00626409" w:rsidP="00626409">
      <w:pPr>
        <w:tabs>
          <w:tab w:val="clear" w:pos="680"/>
          <w:tab w:val="clear" w:pos="907"/>
          <w:tab w:val="left" w:pos="990"/>
          <w:tab w:val="left" w:pos="10170"/>
        </w:tabs>
        <w:ind w:left="990" w:right="4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398" w:type="pct"/>
        <w:tblInd w:w="810" w:type="dxa"/>
        <w:tblLook w:val="01E0" w:firstRow="1" w:lastRow="1" w:firstColumn="1" w:lastColumn="1" w:noHBand="0" w:noVBand="0"/>
      </w:tblPr>
      <w:tblGrid>
        <w:gridCol w:w="3829"/>
        <w:gridCol w:w="1266"/>
        <w:gridCol w:w="318"/>
        <w:gridCol w:w="1266"/>
        <w:gridCol w:w="318"/>
        <w:gridCol w:w="1018"/>
        <w:gridCol w:w="271"/>
        <w:gridCol w:w="1075"/>
      </w:tblGrid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2" w:type="pct"/>
            <w:gridSpan w:val="3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0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F20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6F20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26409" w:rsidRPr="008F7AFA" w:rsidTr="00560A78">
        <w:tc>
          <w:tcPr>
            <w:tcW w:w="2045" w:type="pct"/>
            <w:shd w:val="clear" w:color="auto" w:fill="auto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9.8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9.8</w:t>
            </w:r>
          </w:p>
        </w:tc>
      </w:tr>
      <w:tr w:rsidR="00626409" w:rsidRPr="008F7AFA" w:rsidTr="00560A78">
        <w:tc>
          <w:tcPr>
            <w:tcW w:w="2045" w:type="pct"/>
            <w:shd w:val="clear" w:color="auto" w:fill="auto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.0</w:t>
            </w:r>
          </w:p>
        </w:tc>
      </w:tr>
      <w:tr w:rsidR="00626409" w:rsidRPr="008F7AFA" w:rsidTr="00560A78"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5E22E0">
              <w:rPr>
                <w:rFonts w:ascii="Angsana New" w:hAnsi="Angsana New" w:cs="Angsana New"/>
                <w:sz w:val="30"/>
                <w:szCs w:val="30"/>
              </w:rPr>
              <w:t xml:space="preserve"> EBITDA 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E22E0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ถัวเฉลี่ย </w:t>
            </w:r>
            <w:r w:rsidRPr="005E22E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8F7AFA" w:rsidRDefault="00821842" w:rsidP="0082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7.5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10.6</w:t>
            </w:r>
          </w:p>
        </w:tc>
      </w:tr>
    </w:tbl>
    <w:p w:rsidR="00626409" w:rsidRDefault="00626409" w:rsidP="00626409">
      <w:pPr>
        <w:tabs>
          <w:tab w:val="clear" w:pos="454"/>
          <w:tab w:val="clear" w:pos="680"/>
          <w:tab w:val="clear" w:pos="907"/>
          <w:tab w:val="left" w:pos="540"/>
          <w:tab w:val="left" w:pos="900"/>
        </w:tabs>
        <w:ind w:left="900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t>มูล</w:t>
      </w:r>
      <w:r w:rsidRPr="00AD6E49">
        <w:rPr>
          <w:rFonts w:asciiTheme="majorBidi" w:hAnsiTheme="majorBidi" w:cstheme="majorBidi"/>
          <w:sz w:val="30"/>
          <w:szCs w:val="30"/>
          <w:cs/>
        </w:rPr>
        <w:t>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21F9D">
        <w:rPr>
          <w:rFonts w:asciiTheme="majorBidi" w:hAnsiTheme="majorBidi" w:cstheme="majorBidi"/>
          <w:sz w:val="30"/>
          <w:szCs w:val="30"/>
        </w:rPr>
        <w:t xml:space="preserve"> </w:t>
      </w:r>
      <w:r w:rsidR="00A21F9D">
        <w:rPr>
          <w:rFonts w:asciiTheme="majorBidi" w:hAnsiTheme="majorBidi" w:cstheme="majorBidi"/>
          <w:sz w:val="30"/>
          <w:szCs w:val="30"/>
        </w:rPr>
        <w:br/>
        <w:t xml:space="preserve">3,218 </w:t>
      </w:r>
      <w:r w:rsidR="00A21F9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>(2560:</w:t>
      </w:r>
      <w:r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>1,229</w:t>
      </w:r>
      <w:r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D6E49">
        <w:rPr>
          <w:rFonts w:asciiTheme="majorBidi" w:hAnsiTheme="majorBidi" w:cstheme="majorBidi"/>
          <w:sz w:val="30"/>
          <w:szCs w:val="30"/>
          <w:cs/>
        </w:rPr>
        <w:t xml:space="preserve"> ผู้บริหารได้พิจารณาว่ามีเหตุผลที่ทำให้เชื่อได้ว่าอาจเกิดการเปลี่ยนแปลงใน</w:t>
      </w:r>
      <w:r>
        <w:rPr>
          <w:rFonts w:asciiTheme="majorBidi" w:hAnsiTheme="majorBidi" w:cstheme="majorBidi" w:hint="cs"/>
          <w:sz w:val="30"/>
          <w:szCs w:val="30"/>
          <w:cs/>
        </w:rPr>
        <w:t>อัตราคิดลดที่ร้อยละ</w:t>
      </w:r>
      <w:r w:rsidR="00A21F9D">
        <w:rPr>
          <w:rFonts w:asciiTheme="majorBidi" w:hAnsiTheme="majorBidi" w:cstheme="majorBidi"/>
          <w:sz w:val="30"/>
          <w:szCs w:val="30"/>
        </w:rPr>
        <w:t xml:space="preserve"> 30.9 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(2560: </w:t>
      </w:r>
      <w:r w:rsidR="00A21F9D" w:rsidRPr="00A21F9D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 19.2</w:t>
      </w:r>
      <w:r w:rsidR="00A21F9D" w:rsidRPr="00A21F9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จะส่งผลให้มูลค่าที่คาดว่าจะได้รับคืนเท่ากับมูลค่าตามบัญชี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626409" w:rsidRPr="00744A48" w:rsidRDefault="00626409" w:rsidP="00626409">
      <w:pPr>
        <w:tabs>
          <w:tab w:val="clear" w:pos="680"/>
        </w:tabs>
        <w:ind w:left="907" w:right="47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ค่าความนิยมจากการรวมธุรกิจ </w:t>
      </w:r>
      <w:r w:rsidRPr="00744A48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- </w:t>
      </w:r>
      <w:proofErr w:type="spellStart"/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เมพ</w:t>
      </w:r>
      <w:proofErr w:type="spellEnd"/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proofErr w:type="spellStart"/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คอร์ปอเรชั่น</w:t>
      </w:r>
      <w:proofErr w:type="spellEnd"/>
    </w:p>
    <w:p w:rsidR="00626409" w:rsidRDefault="00626409" w:rsidP="00626409">
      <w:pPr>
        <w:tabs>
          <w:tab w:val="clear" w:pos="680"/>
        </w:tabs>
        <w:ind w:left="907" w:right="4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398" w:type="pct"/>
        <w:tblInd w:w="810" w:type="dxa"/>
        <w:tblLook w:val="01E0" w:firstRow="1" w:lastRow="1" w:firstColumn="1" w:lastColumn="1" w:noHBand="0" w:noVBand="0"/>
      </w:tblPr>
      <w:tblGrid>
        <w:gridCol w:w="3829"/>
        <w:gridCol w:w="1266"/>
        <w:gridCol w:w="318"/>
        <w:gridCol w:w="1266"/>
        <w:gridCol w:w="318"/>
        <w:gridCol w:w="1018"/>
        <w:gridCol w:w="271"/>
        <w:gridCol w:w="1075"/>
      </w:tblGrid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522" w:type="pct"/>
            <w:gridSpan w:val="3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0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F20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6F20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26409" w:rsidRPr="008F7AFA" w:rsidTr="00560A78">
        <w:tc>
          <w:tcPr>
            <w:tcW w:w="2045" w:type="pct"/>
            <w:shd w:val="clear" w:color="auto" w:fill="auto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11.3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11.3</w:t>
            </w:r>
          </w:p>
        </w:tc>
      </w:tr>
      <w:tr w:rsidR="00626409" w:rsidRPr="008F7AFA" w:rsidTr="00560A78">
        <w:tc>
          <w:tcPr>
            <w:tcW w:w="2045" w:type="pct"/>
            <w:shd w:val="clear" w:color="auto" w:fill="auto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</w:tr>
      <w:tr w:rsidR="00626409" w:rsidRPr="008F7AFA" w:rsidTr="00560A78"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5E22E0">
              <w:rPr>
                <w:rFonts w:ascii="Angsana New" w:hAnsi="Angsana New" w:cs="Angsana New"/>
                <w:sz w:val="30"/>
                <w:szCs w:val="30"/>
              </w:rPr>
              <w:t xml:space="preserve"> EBITDA 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E22E0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ถัวเฉลี่ย </w:t>
            </w:r>
            <w:r w:rsidRPr="005E22E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8F7AFA" w:rsidRDefault="00533102" w:rsidP="0082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31.9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25.2</w:t>
            </w:r>
          </w:p>
        </w:tc>
      </w:tr>
    </w:tbl>
    <w:p w:rsidR="00626409" w:rsidRDefault="00626409" w:rsidP="00626409">
      <w:pPr>
        <w:tabs>
          <w:tab w:val="clear" w:pos="680"/>
          <w:tab w:val="clear" w:pos="907"/>
          <w:tab w:val="left" w:pos="990"/>
          <w:tab w:val="left" w:pos="10170"/>
        </w:tabs>
        <w:ind w:right="4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:rsidR="00626409" w:rsidRDefault="00626409" w:rsidP="00626409">
      <w:pPr>
        <w:tabs>
          <w:tab w:val="clear" w:pos="454"/>
          <w:tab w:val="clear" w:pos="680"/>
          <w:tab w:val="left" w:pos="540"/>
        </w:tabs>
        <w:ind w:left="900" w:right="4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t>มูล</w:t>
      </w:r>
      <w:r w:rsidRPr="00AD6E49">
        <w:rPr>
          <w:rFonts w:asciiTheme="majorBidi" w:hAnsiTheme="majorBidi" w:cstheme="majorBidi"/>
          <w:sz w:val="30"/>
          <w:szCs w:val="30"/>
          <w:cs/>
        </w:rPr>
        <w:t>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21F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1F9D">
        <w:rPr>
          <w:rFonts w:asciiTheme="majorBidi" w:hAnsiTheme="majorBidi" w:cstheme="majorBidi"/>
          <w:sz w:val="30"/>
          <w:szCs w:val="30"/>
          <w:cs/>
        </w:rPr>
        <w:br/>
      </w:r>
      <w:r w:rsidR="00A21F9D">
        <w:rPr>
          <w:rFonts w:asciiTheme="majorBidi" w:hAnsiTheme="majorBidi" w:cstheme="majorBidi"/>
          <w:sz w:val="30"/>
          <w:szCs w:val="30"/>
        </w:rPr>
        <w:t>1,972</w:t>
      </w:r>
      <w:r w:rsidR="00A21F9D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>(2560:</w:t>
      </w:r>
      <w:r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 1,045 </w:t>
      </w:r>
      <w:r w:rsidRPr="00A21F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6E49">
        <w:rPr>
          <w:rFonts w:asciiTheme="majorBidi" w:hAnsiTheme="majorBidi" w:cstheme="majorBidi"/>
          <w:sz w:val="30"/>
          <w:szCs w:val="30"/>
          <w:cs/>
        </w:rPr>
        <w:t>ผู้บริหารได้พิจารณ</w:t>
      </w:r>
      <w:r>
        <w:rPr>
          <w:rFonts w:asciiTheme="majorBidi" w:hAnsiTheme="majorBidi" w:cstheme="majorBidi"/>
          <w:sz w:val="30"/>
          <w:szCs w:val="30"/>
          <w:cs/>
        </w:rPr>
        <w:t>าว่ามีเหตุผลที่ทำให้เชื่อได้ว่</w:t>
      </w:r>
      <w:r>
        <w:rPr>
          <w:rFonts w:asciiTheme="majorBidi" w:hAnsiTheme="majorBidi" w:cstheme="majorBidi" w:hint="cs"/>
          <w:sz w:val="30"/>
          <w:szCs w:val="30"/>
          <w:cs/>
        </w:rPr>
        <w:t>าไม่มีปัจจัยที่จะส่งผลให้</w:t>
      </w:r>
      <w:r w:rsidR="00626082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มูลค่าที่คาดว่าจะได้รับคืนเท่ากับมูลค่าตามบัญชี</w:t>
      </w:r>
    </w:p>
    <w:p w:rsidR="00626409" w:rsidRDefault="00626409" w:rsidP="00626409">
      <w:pPr>
        <w:tabs>
          <w:tab w:val="clear" w:pos="454"/>
          <w:tab w:val="clear" w:pos="680"/>
          <w:tab w:val="left" w:pos="540"/>
        </w:tabs>
        <w:ind w:left="900" w:right="4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ab/>
      </w:r>
    </w:p>
    <w:p w:rsidR="00626409" w:rsidRPr="00744A48" w:rsidRDefault="00626409" w:rsidP="00626409">
      <w:pPr>
        <w:tabs>
          <w:tab w:val="clear" w:pos="680"/>
          <w:tab w:val="clear" w:pos="907"/>
          <w:tab w:val="left" w:pos="990"/>
          <w:tab w:val="left" w:pos="10170"/>
        </w:tabs>
        <w:ind w:left="479" w:right="472" w:firstLine="42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ค่าความนิยมจากการรวมธุรกิจ </w:t>
      </w:r>
      <w:r w:rsidRPr="00744A48">
        <w:rPr>
          <w:rFonts w:ascii="Angsana New" w:hAnsi="Angsana New" w:cs="Angsana New"/>
          <w:b/>
          <w:bCs/>
          <w:i/>
          <w:iCs/>
          <w:sz w:val="30"/>
          <w:szCs w:val="30"/>
        </w:rPr>
        <w:t>-</w:t>
      </w:r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proofErr w:type="spellStart"/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ไฮเท็คซ์</w:t>
      </w:r>
      <w:proofErr w:type="spellEnd"/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อินเตอร์</w:t>
      </w:r>
      <w:proofErr w:type="spellStart"/>
      <w:r w:rsidRPr="00744A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แอคทีฟ</w:t>
      </w:r>
      <w:proofErr w:type="spellEnd"/>
    </w:p>
    <w:p w:rsidR="00626409" w:rsidRPr="005E22E0" w:rsidRDefault="00626409" w:rsidP="00626409">
      <w:pPr>
        <w:tabs>
          <w:tab w:val="clear" w:pos="680"/>
          <w:tab w:val="clear" w:pos="907"/>
          <w:tab w:val="left" w:pos="990"/>
          <w:tab w:val="left" w:pos="10170"/>
        </w:tabs>
        <w:ind w:right="472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tbl>
      <w:tblPr>
        <w:tblW w:w="4398" w:type="pct"/>
        <w:tblInd w:w="810" w:type="dxa"/>
        <w:tblLook w:val="01E0" w:firstRow="1" w:lastRow="1" w:firstColumn="1" w:lastColumn="1" w:noHBand="0" w:noVBand="0"/>
      </w:tblPr>
      <w:tblGrid>
        <w:gridCol w:w="3829"/>
        <w:gridCol w:w="1266"/>
        <w:gridCol w:w="318"/>
        <w:gridCol w:w="1266"/>
        <w:gridCol w:w="318"/>
        <w:gridCol w:w="1018"/>
        <w:gridCol w:w="271"/>
        <w:gridCol w:w="1075"/>
      </w:tblGrid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522" w:type="pct"/>
            <w:gridSpan w:val="3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6409" w:rsidRPr="005E22E0" w:rsidTr="00560A78">
        <w:trPr>
          <w:tblHeader/>
        </w:trPr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626409" w:rsidRPr="00940296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26409" w:rsidRPr="00F9114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14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26409" w:rsidRPr="008F7AFA" w:rsidTr="00560A78">
        <w:tc>
          <w:tcPr>
            <w:tcW w:w="2045" w:type="pct"/>
            <w:shd w:val="clear" w:color="auto" w:fill="auto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F20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F20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6F20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26409" w:rsidRPr="008F7AFA" w:rsidTr="00560A78">
        <w:tc>
          <w:tcPr>
            <w:tcW w:w="2045" w:type="pct"/>
            <w:shd w:val="clear" w:color="auto" w:fill="auto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5E712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11.3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20.0</w:t>
            </w:r>
          </w:p>
        </w:tc>
      </w:tr>
      <w:tr w:rsidR="00626409" w:rsidRPr="008F7AFA" w:rsidTr="00560A78">
        <w:tc>
          <w:tcPr>
            <w:tcW w:w="2045" w:type="pct"/>
            <w:shd w:val="clear" w:color="auto" w:fill="auto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</w:tr>
      <w:tr w:rsidR="00626409" w:rsidRPr="008F7AFA" w:rsidTr="00560A78">
        <w:tc>
          <w:tcPr>
            <w:tcW w:w="2045" w:type="pct"/>
          </w:tcPr>
          <w:p w:rsidR="00626409" w:rsidRPr="005E22E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5E22E0">
              <w:rPr>
                <w:rFonts w:ascii="Angsana New" w:hAnsi="Angsana New" w:cs="Angsana New"/>
                <w:sz w:val="30"/>
                <w:szCs w:val="30"/>
              </w:rPr>
              <w:t xml:space="preserve"> EBITDA 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E22E0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ถัวเฉลี่ย </w:t>
            </w:r>
            <w:r w:rsidRPr="005E22E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E22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626409" w:rsidRPr="008F7AFA" w:rsidRDefault="00821842" w:rsidP="0082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99.0</w:t>
            </w:r>
          </w:p>
        </w:tc>
        <w:tc>
          <w:tcPr>
            <w:tcW w:w="145" w:type="pct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26409" w:rsidRPr="008F7AF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38.6</w:t>
            </w:r>
          </w:p>
        </w:tc>
      </w:tr>
    </w:tbl>
    <w:p w:rsidR="00626409" w:rsidRDefault="00626409" w:rsidP="00626409">
      <w:pPr>
        <w:tabs>
          <w:tab w:val="clear" w:pos="680"/>
          <w:tab w:val="clear" w:pos="907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454"/>
          <w:tab w:val="clear" w:pos="680"/>
          <w:tab w:val="clear" w:pos="907"/>
          <w:tab w:val="left" w:pos="540"/>
          <w:tab w:val="left" w:pos="900"/>
        </w:tabs>
        <w:ind w:left="900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t>มูล</w:t>
      </w:r>
      <w:r w:rsidRPr="00AD6E49">
        <w:rPr>
          <w:rFonts w:asciiTheme="majorBidi" w:hAnsiTheme="majorBidi" w:cstheme="majorBidi"/>
          <w:sz w:val="30"/>
          <w:szCs w:val="30"/>
          <w:cs/>
        </w:rPr>
        <w:t>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21F9D">
        <w:rPr>
          <w:rFonts w:asciiTheme="majorBidi" w:hAnsiTheme="majorBidi" w:cstheme="majorBidi"/>
          <w:sz w:val="30"/>
          <w:szCs w:val="30"/>
        </w:rPr>
        <w:br/>
        <w:t xml:space="preserve">13 </w:t>
      </w:r>
      <w:r w:rsidR="00A21F9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>(2560:</w:t>
      </w:r>
      <w:r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Pr="00A21F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6E49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ผู้บริหารได้พิจารณาว่ามีเหตุผลที่ทำให้เชื่อได้ว่าอาจเกิดการเปลี่ยนแปลงใน</w:t>
      </w:r>
      <w:r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626082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คิดลดที่ร้อยละ</w:t>
      </w:r>
      <w:r w:rsidR="00A21F9D">
        <w:rPr>
          <w:rFonts w:asciiTheme="majorBidi" w:hAnsiTheme="majorBidi" w:cstheme="majorBidi"/>
          <w:sz w:val="30"/>
          <w:szCs w:val="30"/>
        </w:rPr>
        <w:t xml:space="preserve"> 26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A21F9D">
        <w:rPr>
          <w:rFonts w:asciiTheme="majorBidi" w:hAnsiTheme="majorBidi" w:cstheme="majorBidi"/>
          <w:sz w:val="30"/>
          <w:szCs w:val="30"/>
        </w:rPr>
        <w:t xml:space="preserve"> 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(2560: </w:t>
      </w:r>
      <w:r w:rsidR="00A21F9D" w:rsidRPr="00A21F9D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A21F9D" w:rsidRPr="00A21F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21F9D">
        <w:rPr>
          <w:rFonts w:asciiTheme="majorBidi" w:hAnsiTheme="majorBidi" w:cstheme="majorBidi"/>
          <w:i/>
          <w:iCs/>
          <w:sz w:val="30"/>
          <w:szCs w:val="30"/>
        </w:rPr>
        <w:t>41.2</w:t>
      </w:r>
      <w:r w:rsidR="00A21F9D" w:rsidRPr="00A21F9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จะส่งผลให้มูลค่าที่คาดว่าจะได้รับคืนเท่ากับมูลค่าตามบัญชี</w:t>
      </w:r>
    </w:p>
    <w:p w:rsidR="00626409" w:rsidRPr="002A26E3" w:rsidRDefault="00626409" w:rsidP="00626409">
      <w:pPr>
        <w:tabs>
          <w:tab w:val="clear" w:pos="680"/>
          <w:tab w:val="clear" w:pos="907"/>
          <w:tab w:val="left" w:pos="990"/>
        </w:tabs>
        <w:ind w:left="900" w:right="472" w:hanging="194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Pr="008F6130" w:rsidRDefault="00626409" w:rsidP="00626409">
      <w:pPr>
        <w:tabs>
          <w:tab w:val="clear" w:pos="680"/>
          <w:tab w:val="clear" w:pos="907"/>
          <w:tab w:val="left" w:pos="990"/>
        </w:tabs>
        <w:ind w:left="900" w:right="472" w:hanging="194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Pr="006E4BD6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6E4BD6">
        <w:rPr>
          <w:rFonts w:asciiTheme="majorBidi" w:hAnsiTheme="majorBidi" w:cstheme="majorBidi"/>
          <w:sz w:val="30"/>
          <w:szCs w:val="30"/>
        </w:rPr>
        <w:t>5</w:t>
      </w:r>
      <w:r w:rsidRPr="006E4BD6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6E4BD6">
        <w:rPr>
          <w:rFonts w:asciiTheme="majorBidi" w:hAnsiTheme="majorBidi" w:cstheme="majorBidi"/>
          <w:sz w:val="30"/>
          <w:szCs w:val="30"/>
        </w:rPr>
        <w:t>EBITDA</w:t>
      </w:r>
      <w:r w:rsidRPr="006E4BD6">
        <w:rPr>
          <w:rFonts w:asciiTheme="majorBidi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626409" w:rsidRPr="006E4BD6" w:rsidRDefault="00626409" w:rsidP="00626409">
      <w:pPr>
        <w:tabs>
          <w:tab w:val="clear" w:pos="454"/>
          <w:tab w:val="clear" w:pos="680"/>
          <w:tab w:val="clear" w:pos="907"/>
          <w:tab w:val="left" w:pos="990"/>
        </w:tabs>
        <w:ind w:left="99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t xml:space="preserve">ประมาณการกำไร </w:t>
      </w:r>
      <w:r w:rsidRPr="006E4BD6">
        <w:rPr>
          <w:rFonts w:asciiTheme="majorBidi" w:hAnsiTheme="majorBidi" w:cstheme="majorBidi"/>
          <w:sz w:val="30"/>
          <w:szCs w:val="30"/>
        </w:rPr>
        <w:t xml:space="preserve">EBITDA </w:t>
      </w:r>
      <w:r w:rsidRPr="006E4BD6">
        <w:rPr>
          <w:rFonts w:asciiTheme="majorBidi" w:hAnsiTheme="majorBidi" w:cstheme="majorBidi"/>
          <w:sz w:val="30"/>
          <w:szCs w:val="30"/>
          <w:cs/>
        </w:rPr>
        <w:t>อ้างอิงจากประสบการณ์ในอดีตปรับปรุงด้วยรายการต่อไปนี้</w:t>
      </w:r>
    </w:p>
    <w:p w:rsidR="00626409" w:rsidRPr="006E4BD6" w:rsidRDefault="00626409" w:rsidP="00626409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626409" w:rsidRPr="007A0335" w:rsidRDefault="00626409" w:rsidP="00626409">
      <w:pPr>
        <w:pStyle w:val="ListParagraph"/>
        <w:numPr>
          <w:ilvl w:val="0"/>
          <w:numId w:val="28"/>
        </w:numPr>
        <w:tabs>
          <w:tab w:val="clear" w:pos="680"/>
          <w:tab w:val="clear" w:pos="907"/>
        </w:tabs>
        <w:ind w:left="1620" w:right="472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A0335">
        <w:rPr>
          <w:rFonts w:asciiTheme="majorBidi" w:hAnsiTheme="majorBidi" w:cstheme="majorBidi" w:hint="cs"/>
          <w:sz w:val="30"/>
          <w:szCs w:val="30"/>
          <w:cs/>
        </w:rPr>
        <w:t>อัตราการเพิ่มขึ้นของรายได้</w:t>
      </w:r>
      <w:r w:rsidR="00A37429">
        <w:rPr>
          <w:rFonts w:asciiTheme="majorBidi" w:hAnsiTheme="majorBidi" w:cstheme="majorBidi" w:hint="cs"/>
          <w:sz w:val="30"/>
          <w:szCs w:val="30"/>
          <w:cs/>
        </w:rPr>
        <w:t>มาจาก</w:t>
      </w:r>
      <w:r w:rsidRPr="007A0335">
        <w:rPr>
          <w:rFonts w:asciiTheme="majorBidi" w:hAnsiTheme="majorBidi" w:cstheme="majorBidi" w:hint="cs"/>
          <w:sz w:val="30"/>
          <w:szCs w:val="30"/>
          <w:cs/>
        </w:rPr>
        <w:t xml:space="preserve">ประมาณปริมาณการขายและการเพิ่มขึ้นของราคาขายในอีก </w:t>
      </w:r>
      <w:r w:rsidRPr="007A0335">
        <w:rPr>
          <w:rFonts w:asciiTheme="majorBidi" w:hAnsiTheme="majorBidi" w:cstheme="majorBidi"/>
          <w:sz w:val="30"/>
          <w:szCs w:val="30"/>
        </w:rPr>
        <w:t>5</w:t>
      </w:r>
      <w:r w:rsidRPr="007A0335">
        <w:rPr>
          <w:rFonts w:asciiTheme="majorBidi" w:hAnsiTheme="majorBidi" w:cstheme="majorBidi" w:hint="cs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7A0335">
        <w:rPr>
          <w:rFonts w:asciiTheme="majorBidi" w:hAnsiTheme="majorBidi" w:cstheme="majorBidi"/>
          <w:sz w:val="30"/>
          <w:szCs w:val="30"/>
        </w:rPr>
        <w:t>5</w:t>
      </w:r>
      <w:r w:rsidRPr="007A0335">
        <w:rPr>
          <w:rFonts w:asciiTheme="majorBidi" w:hAnsiTheme="majorBidi" w:cstheme="majorBidi" w:hint="cs"/>
          <w:sz w:val="30"/>
          <w:szCs w:val="30"/>
          <w:cs/>
        </w:rPr>
        <w:t xml:space="preserve"> ปีข้างหน้า</w:t>
      </w:r>
    </w:p>
    <w:p w:rsidR="00626409" w:rsidRDefault="00626409" w:rsidP="00626409">
      <w:pPr>
        <w:pStyle w:val="ListParagraph"/>
        <w:numPr>
          <w:ilvl w:val="0"/>
          <w:numId w:val="28"/>
        </w:numPr>
        <w:tabs>
          <w:tab w:val="clear" w:pos="680"/>
          <w:tab w:val="clear" w:pos="907"/>
        </w:tabs>
        <w:ind w:left="1620" w:right="472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A0335">
        <w:rPr>
          <w:rFonts w:asciiTheme="majorBidi" w:hAnsiTheme="majorBidi" w:cstheme="majorBidi" w:hint="cs"/>
          <w:sz w:val="30"/>
          <w:szCs w:val="30"/>
          <w:cs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7A0335">
        <w:rPr>
          <w:rFonts w:asciiTheme="majorBidi" w:hAnsiTheme="majorBidi" w:cstheme="majorBidi"/>
          <w:sz w:val="30"/>
          <w:szCs w:val="30"/>
        </w:rPr>
        <w:t xml:space="preserve">EBITDA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A0335">
        <w:rPr>
          <w:rFonts w:asciiTheme="majorBidi" w:hAnsiTheme="majorBidi" w:cstheme="majorBidi" w:hint="cs"/>
          <w:sz w:val="30"/>
          <w:szCs w:val="30"/>
          <w:cs/>
        </w:rPr>
        <w:t>มีข้อสมมติว่าเพิ่มขึ้นสอดคล้องกับเงินเฟ้อทุกปี</w:t>
      </w:r>
    </w:p>
    <w:p w:rsidR="00626409" w:rsidRPr="008F6130" w:rsidRDefault="00626409" w:rsidP="00626409">
      <w:pPr>
        <w:pStyle w:val="ListParagraph"/>
        <w:numPr>
          <w:ilvl w:val="0"/>
          <w:numId w:val="28"/>
        </w:numPr>
        <w:tabs>
          <w:tab w:val="clear" w:pos="680"/>
          <w:tab w:val="clear" w:pos="907"/>
        </w:tabs>
        <w:ind w:left="1620" w:right="472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8F6130">
        <w:rPr>
          <w:rFonts w:asciiTheme="majorBidi" w:hAnsiTheme="majorBidi" w:cstheme="majorBidi" w:hint="cs"/>
          <w:sz w:val="30"/>
          <w:szCs w:val="30"/>
          <w:cs/>
        </w:rPr>
        <w:t xml:space="preserve">ประมาณการกระแสเงินสดที่เกี่ยวข้องกับการปรับโครงสร้างซึ่งคาดว่าจะเกิดขึ้นในปี </w:t>
      </w:r>
      <w:r w:rsidR="00A37429">
        <w:rPr>
          <w:rFonts w:asciiTheme="majorBidi" w:hAnsiTheme="majorBidi" w:cstheme="majorBidi"/>
          <w:sz w:val="30"/>
          <w:szCs w:val="30"/>
        </w:rPr>
        <w:t>2562</w:t>
      </w:r>
      <w:r w:rsidRPr="008F6130">
        <w:rPr>
          <w:rFonts w:asciiTheme="majorBidi" w:hAnsiTheme="majorBidi" w:cstheme="majorBidi" w:hint="cs"/>
          <w:sz w:val="30"/>
          <w:szCs w:val="30"/>
          <w:cs/>
        </w:rPr>
        <w:t xml:space="preserve"> ได้แสดงไว้ในการประมาณการกำไร </w:t>
      </w:r>
      <w:r w:rsidRPr="008F6130">
        <w:rPr>
          <w:rFonts w:asciiTheme="majorBidi" w:hAnsiTheme="majorBidi" w:cstheme="majorBidi"/>
          <w:sz w:val="30"/>
          <w:szCs w:val="30"/>
        </w:rPr>
        <w:t>EBITDA</w:t>
      </w:r>
    </w:p>
    <w:p w:rsidR="00626409" w:rsidRDefault="00626409" w:rsidP="00626409">
      <w:pPr>
        <w:tabs>
          <w:tab w:val="clear" w:pos="680"/>
          <w:tab w:val="clear" w:pos="907"/>
          <w:tab w:val="left" w:pos="1080"/>
        </w:tabs>
        <w:ind w:left="990" w:right="562"/>
        <w:jc w:val="thaiDistribute"/>
        <w:rPr>
          <w:rFonts w:asciiTheme="majorBidi" w:hAnsiTheme="majorBidi" w:cs="Angsana New"/>
          <w:sz w:val="30"/>
          <w:szCs w:val="30"/>
        </w:rPr>
      </w:pPr>
    </w:p>
    <w:p w:rsidR="00626409" w:rsidRDefault="00626409" w:rsidP="00626409">
      <w:pPr>
        <w:tabs>
          <w:tab w:val="clear" w:pos="680"/>
          <w:tab w:val="clear" w:pos="907"/>
          <w:tab w:val="left" w:pos="1080"/>
        </w:tabs>
        <w:ind w:left="900" w:right="562"/>
        <w:jc w:val="thaiDistribute"/>
        <w:rPr>
          <w:rFonts w:asciiTheme="majorBidi" w:hAnsiTheme="majorBidi" w:cs="Angsana New"/>
          <w:sz w:val="30"/>
          <w:szCs w:val="30"/>
        </w:rPr>
      </w:pPr>
      <w:r w:rsidRPr="003615A7">
        <w:rPr>
          <w:rFonts w:asciiTheme="majorBidi" w:hAnsiTheme="majorBidi" w:cs="Angsana New" w:hint="cs"/>
          <w:sz w:val="30"/>
          <w:szCs w:val="30"/>
          <w:cs/>
        </w:rPr>
        <w:t>ณ</w:t>
      </w:r>
      <w:r w:rsidRPr="003615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615A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615A7">
        <w:rPr>
          <w:rFonts w:asciiTheme="majorBidi" w:hAnsiTheme="majorBidi" w:cs="Angsana New"/>
          <w:sz w:val="30"/>
          <w:szCs w:val="30"/>
          <w:cs/>
        </w:rPr>
        <w:t xml:space="preserve"> 31 </w:t>
      </w:r>
      <w:r w:rsidRPr="003615A7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3615A7">
        <w:rPr>
          <w:rFonts w:asciiTheme="majorBidi" w:hAnsiTheme="majorBidi" w:cs="Angsana New"/>
          <w:sz w:val="30"/>
          <w:szCs w:val="30"/>
          <w:cs/>
        </w:rPr>
        <w:t xml:space="preserve"> 25</w:t>
      </w:r>
      <w:r w:rsidRPr="003615A7">
        <w:rPr>
          <w:rFonts w:asciiTheme="majorBidi" w:hAnsiTheme="majorBidi" w:cs="Angsana New"/>
          <w:sz w:val="30"/>
          <w:szCs w:val="30"/>
        </w:rPr>
        <w:t>61</w:t>
      </w:r>
      <w:r w:rsidRPr="003615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615A7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3615A7">
        <w:rPr>
          <w:rFonts w:asciiTheme="majorBidi" w:hAnsiTheme="majorBidi" w:cs="Angsana New"/>
          <w:sz w:val="30"/>
          <w:szCs w:val="30"/>
          <w:cs/>
        </w:rPr>
        <w:t xml:space="preserve"> 25</w:t>
      </w:r>
      <w:r w:rsidRPr="003615A7">
        <w:rPr>
          <w:rFonts w:asciiTheme="majorBidi" w:hAnsiTheme="majorBidi" w:cs="Angsana New"/>
          <w:sz w:val="30"/>
          <w:szCs w:val="30"/>
        </w:rPr>
        <w:t>60</w:t>
      </w:r>
      <w:r w:rsidRPr="00B16A3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บริษัทไม่มี</w:t>
      </w:r>
      <w:r w:rsidRPr="00B16A39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</w:t>
      </w:r>
      <w:r w:rsidRPr="00B16A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A39">
        <w:rPr>
          <w:rFonts w:asciiTheme="majorBidi" w:hAnsiTheme="majorBidi" w:cs="Angsana New" w:hint="cs"/>
          <w:sz w:val="30"/>
          <w:szCs w:val="30"/>
          <w:cs/>
        </w:rPr>
        <w:t>เนื่องจากประมาณการมูลค่าที่คาดว่าจะได้รับคืนของแต่ละหน่วยสินทรัพย์ที่ก่อให้เกิดเงินสดสูงกว่ามูลค่าตามบัญชี</w:t>
      </w:r>
    </w:p>
    <w:p w:rsidR="00626409" w:rsidRPr="00A277D6" w:rsidRDefault="00626409" w:rsidP="00626409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626409" w:rsidRPr="005E22E0" w:rsidRDefault="00626409" w:rsidP="00626409">
      <w:pPr>
        <w:rPr>
          <w:rFonts w:cstheme="minorBidi"/>
          <w:cs/>
          <w:lang w:val="th-TH"/>
        </w:rPr>
        <w:sectPr w:rsidR="00626409" w:rsidRPr="005E22E0" w:rsidSect="005559E7">
          <w:headerReference w:type="default" r:id="rId17"/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p w:rsidR="00626409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u w:val="none"/>
          <w:cs/>
          <w:lang w:val="th-TH"/>
        </w:rPr>
      </w:pPr>
      <w:r w:rsidRPr="002C5218">
        <w:rPr>
          <w:rFonts w:asciiTheme="majorBidi" w:hAnsiTheme="majorBidi" w:cstheme="majorBidi"/>
          <w:szCs w:val="30"/>
          <w:u w:val="none"/>
          <w:cs/>
          <w:lang w:val="th-TH"/>
        </w:rPr>
        <w:t>สินทรัพย์ไม่มีตัวตนอื่น</w:t>
      </w:r>
    </w:p>
    <w:tbl>
      <w:tblPr>
        <w:tblW w:w="142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36"/>
        <w:gridCol w:w="1114"/>
        <w:gridCol w:w="270"/>
        <w:gridCol w:w="1260"/>
        <w:gridCol w:w="270"/>
        <w:gridCol w:w="1260"/>
      </w:tblGrid>
      <w:tr w:rsidR="00626409" w:rsidRPr="002C5218" w:rsidTr="00560A78">
        <w:trPr>
          <w:cantSplit/>
          <w:trHeight w:val="245"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0" w:type="dxa"/>
            <w:gridSpan w:val="15"/>
            <w:tcBorders>
              <w:bottom w:val="single" w:sz="4" w:space="0" w:color="auto"/>
            </w:tcBorders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left" w:pos="2880"/>
                <w:tab w:val="center" w:pos="565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238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โปรแกรมที่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โปรแกรมการ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พัฒนา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ความสัมพันธ์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มูลค่าแบ</w:t>
            </w:r>
            <w:proofErr w:type="spellStart"/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รนด์</w:t>
            </w:r>
            <w:proofErr w:type="spellEnd"/>
          </w:p>
        </w:tc>
        <w:tc>
          <w:tcPr>
            <w:tcW w:w="236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A3742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โปรแกรม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เกิดขึ้นภายใน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</w:rPr>
              <w:t>“</w:t>
            </w:r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ออฟฟิศเมท</w:t>
            </w:r>
            <w:r w:rsidRPr="00F2380E">
              <w:rPr>
                <w:rFonts w:asciiTheme="majorBidi" w:hAnsiTheme="majorBidi" w:cstheme="majorBidi"/>
                <w:sz w:val="28"/>
                <w:szCs w:val="28"/>
              </w:rPr>
              <w:t>”</w:t>
            </w:r>
          </w:p>
        </w:tc>
        <w:tc>
          <w:tcPr>
            <w:tcW w:w="236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งานระบบ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ระหว่างติดตั้ง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2C5218" w:rsidTr="00560A78">
        <w:trPr>
          <w:cantSplit/>
          <w:trHeight w:val="236"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0" w:type="dxa"/>
            <w:gridSpan w:val="15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238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2380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1 มกราคม 25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60</w:t>
            </w:r>
          </w:p>
        </w:tc>
        <w:tc>
          <w:tcPr>
            <w:tcW w:w="1260" w:type="dxa"/>
            <w:vAlign w:val="bottom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84,486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61,847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51,063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131,998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45,677</w:t>
            </w:r>
          </w:p>
        </w:tc>
        <w:tc>
          <w:tcPr>
            <w:tcW w:w="236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15,870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18,559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409,500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45E4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,740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1,030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33,242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46,012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1,703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A24A97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1,703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3,432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5,700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(9,132)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(175)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(312)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(487)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การขายบริษัทย่อย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(9,855)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(370)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26409" w:rsidRPr="00EB2B34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(1,019)</w:t>
            </w:r>
          </w:p>
        </w:tc>
        <w:tc>
          <w:tcPr>
            <w:tcW w:w="270" w:type="dxa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(11,244)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  <w:r w:rsidRPr="00F2380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238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238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 มก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ราคม 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91,331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67,895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51,063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131,998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45,677</w:t>
            </w:r>
          </w:p>
        </w:tc>
        <w:tc>
          <w:tcPr>
            <w:tcW w:w="236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15,870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41,650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445,484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2380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4A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11,536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4,267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74A74">
              <w:rPr>
                <w:rFonts w:asciiTheme="majorBidi" w:hAnsiTheme="majorBidi" w:cstheme="majorBidi"/>
                <w:bCs/>
                <w:sz w:val="28"/>
                <w:szCs w:val="28"/>
              </w:rPr>
              <w:t>9,576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25,379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A74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A74">
              <w:rPr>
                <w:rFonts w:asciiTheme="majorBidi" w:hAnsiTheme="majorBidi" w:cstheme="majorBidi"/>
                <w:sz w:val="28"/>
                <w:szCs w:val="28"/>
              </w:rPr>
              <w:t>21,346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9,545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74A74">
              <w:rPr>
                <w:rFonts w:asciiTheme="majorBidi" w:hAnsiTheme="majorBidi" w:cstheme="majorBidi"/>
                <w:bCs/>
                <w:sz w:val="28"/>
                <w:szCs w:val="28"/>
              </w:rPr>
              <w:t>(30,891)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74A74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A74">
              <w:rPr>
                <w:rFonts w:asciiTheme="majorBidi" w:hAnsiTheme="majorBidi" w:cstheme="majorBidi"/>
                <w:sz w:val="28"/>
                <w:szCs w:val="28"/>
              </w:rPr>
              <w:t>(619)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Cs/>
                <w:sz w:val="28"/>
                <w:szCs w:val="28"/>
              </w:rPr>
              <w:t>(619)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674A7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A481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EB2B34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(15,870)</w:t>
            </w:r>
          </w:p>
        </w:tc>
        <w:tc>
          <w:tcPr>
            <w:tcW w:w="270" w:type="dxa"/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(15,870)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74A74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A7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Pr="00674A74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74A74">
              <w:rPr>
                <w:rFonts w:asciiTheme="majorBidi" w:hAnsiTheme="majorBidi" w:cstheme="majorBidi"/>
                <w:bCs/>
                <w:sz w:val="28"/>
                <w:szCs w:val="28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F2380E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6409" w:rsidRPr="00F2380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B2B3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F2380E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(17)</w:t>
            </w:r>
          </w:p>
        </w:tc>
      </w:tr>
      <w:tr w:rsidR="00626409" w:rsidRPr="002C5218" w:rsidTr="00560A78">
        <w:trPr>
          <w:cantSplit/>
        </w:trPr>
        <w:tc>
          <w:tcPr>
            <w:tcW w:w="2772" w:type="dxa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DF3DE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DF3DE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F3DE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DF3DE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F3DE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31 </w:t>
            </w:r>
            <w:r w:rsidRPr="00DF3DE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F3DE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F3DE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3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123,577</w:t>
            </w:r>
          </w:p>
        </w:tc>
        <w:tc>
          <w:tcPr>
            <w:tcW w:w="270" w:type="dxa"/>
            <w:shd w:val="clear" w:color="auto" w:fill="auto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3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81,707</w:t>
            </w:r>
          </w:p>
        </w:tc>
        <w:tc>
          <w:tcPr>
            <w:tcW w:w="270" w:type="dxa"/>
            <w:shd w:val="clear" w:color="auto" w:fill="auto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3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51,063</w:t>
            </w:r>
          </w:p>
        </w:tc>
        <w:tc>
          <w:tcPr>
            <w:tcW w:w="270" w:type="dxa"/>
            <w:shd w:val="clear" w:color="auto" w:fill="auto"/>
          </w:tcPr>
          <w:p w:rsidR="00626409" w:rsidRPr="00DF3DE1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3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131,998</w:t>
            </w:r>
          </w:p>
        </w:tc>
        <w:tc>
          <w:tcPr>
            <w:tcW w:w="270" w:type="dxa"/>
            <w:shd w:val="clear" w:color="auto" w:fill="auto"/>
          </w:tcPr>
          <w:p w:rsidR="00626409" w:rsidRPr="00DF3DE1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3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45,677</w:t>
            </w:r>
          </w:p>
        </w:tc>
        <w:tc>
          <w:tcPr>
            <w:tcW w:w="236" w:type="dxa"/>
            <w:shd w:val="clear" w:color="auto" w:fill="auto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626409" w:rsidRPr="00DF3DE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3DE1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DF3DE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3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20,335</w:t>
            </w:r>
          </w:p>
        </w:tc>
        <w:tc>
          <w:tcPr>
            <w:tcW w:w="270" w:type="dxa"/>
            <w:shd w:val="clear" w:color="auto" w:fill="auto"/>
          </w:tcPr>
          <w:p w:rsidR="00626409" w:rsidRPr="00DF3DE1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DF3DE1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3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454,357</w:t>
            </w:r>
          </w:p>
        </w:tc>
      </w:tr>
    </w:tbl>
    <w:p w:rsidR="00626409" w:rsidRPr="002C5218" w:rsidRDefault="00626409" w:rsidP="00626409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2C5218">
        <w:rPr>
          <w:rFonts w:asciiTheme="majorBidi" w:hAnsiTheme="majorBidi" w:cstheme="majorBidi"/>
        </w:rPr>
        <w:br w:type="page"/>
      </w:r>
    </w:p>
    <w:tbl>
      <w:tblPr>
        <w:tblW w:w="143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260"/>
      </w:tblGrid>
      <w:tr w:rsidR="00626409" w:rsidRPr="00630082" w:rsidTr="00560A78">
        <w:trPr>
          <w:cantSplit/>
          <w:trHeight w:val="443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0" w:type="dxa"/>
            <w:gridSpan w:val="15"/>
            <w:tcBorders>
              <w:bottom w:val="single" w:sz="4" w:space="0" w:color="auto"/>
            </w:tcBorders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left" w:pos="2880"/>
                <w:tab w:val="center" w:pos="565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E1A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630082" w:rsidTr="00560A78">
        <w:trPr>
          <w:cantSplit/>
          <w:trHeight w:val="244"/>
        </w:trPr>
        <w:tc>
          <w:tcPr>
            <w:tcW w:w="2610" w:type="dxa"/>
          </w:tcPr>
          <w:p w:rsidR="00626409" w:rsidRPr="001E4DC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โปรแกรมที่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630082" w:rsidTr="00560A78">
        <w:trPr>
          <w:cantSplit/>
          <w:trHeight w:val="416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โปรแกรมการ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พัฒนา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ความสัมพันธ์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มูลค่าแบ</w:t>
            </w:r>
            <w:proofErr w:type="spellStart"/>
            <w:r w:rsidRPr="00EE1A1C">
              <w:rPr>
                <w:rFonts w:asciiTheme="majorBidi" w:hAnsiTheme="majorBidi" w:cstheme="majorBidi"/>
                <w:sz w:val="28"/>
                <w:szCs w:val="28"/>
                <w:cs/>
              </w:rPr>
              <w:t>รนด์</w:t>
            </w:r>
            <w:proofErr w:type="spellEnd"/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1A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1E4DC3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โปรแกรม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630082" w:rsidTr="00560A78">
        <w:trPr>
          <w:cantSplit/>
          <w:trHeight w:val="470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เกิดขึ้นภายใน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“</w:t>
            </w:r>
            <w:r w:rsidRPr="00EE1A1C">
              <w:rPr>
                <w:rFonts w:asciiTheme="majorBidi" w:hAnsiTheme="majorBidi" w:cstheme="majorBidi"/>
                <w:sz w:val="28"/>
                <w:szCs w:val="28"/>
                <w:cs/>
              </w:rPr>
              <w:t>ออฟฟิศเมท</w:t>
            </w:r>
            <w:r w:rsidRPr="00EE1A1C">
              <w:rPr>
                <w:rFonts w:asciiTheme="majorBidi" w:hAnsiTheme="majorBidi" w:cstheme="majorBidi"/>
                <w:sz w:val="28"/>
                <w:szCs w:val="28"/>
              </w:rPr>
              <w:t>”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งานระบบ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ระหว่างติดตั้ง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630082" w:rsidTr="00560A78">
        <w:trPr>
          <w:cantSplit/>
          <w:trHeight w:val="434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0" w:type="dxa"/>
            <w:gridSpan w:val="15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</w:tabs>
              <w:spacing w:line="300" w:lineRule="exact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E1A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 พันบาท )</w:t>
            </w:r>
          </w:p>
        </w:tc>
      </w:tr>
      <w:tr w:rsidR="00626409" w:rsidRPr="00630082" w:rsidTr="00560A78">
        <w:trPr>
          <w:cantSplit/>
          <w:trHeight w:val="443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ค่าตัดจำหน่ายสะสม   </w:t>
            </w:r>
          </w:p>
        </w:tc>
        <w:tc>
          <w:tcPr>
            <w:tcW w:w="1350" w:type="dxa"/>
            <w:vAlign w:val="bottom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00" w:lineRule="exact"/>
              <w:ind w:left="-115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6409" w:rsidRPr="00630082" w:rsidTr="00560A78">
        <w:trPr>
          <w:cantSplit/>
          <w:trHeight w:val="443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1 มกราคม 25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60</w:t>
            </w:r>
          </w:p>
        </w:tc>
        <w:tc>
          <w:tcPr>
            <w:tcW w:w="1350" w:type="dxa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33,451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decimal" w:pos="1152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52,785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44,560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28,202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13,178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D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172,973</w:t>
            </w:r>
          </w:p>
        </w:tc>
      </w:tr>
      <w:tr w:rsidR="00626409" w:rsidRPr="00630082" w:rsidTr="00560A78">
        <w:trPr>
          <w:cantSplit/>
          <w:trHeight w:val="443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9,592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152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3,677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4,692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7,003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25,607</w:t>
            </w:r>
          </w:p>
        </w:tc>
      </w:tr>
      <w:tr w:rsidR="00626409" w:rsidRPr="00630082" w:rsidTr="00560A78">
        <w:trPr>
          <w:cantSplit/>
          <w:trHeight w:val="443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A1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35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626409" w:rsidRPr="00630082" w:rsidTr="00560A78">
        <w:trPr>
          <w:cantSplit/>
          <w:trHeight w:val="461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</w:tr>
      <w:tr w:rsidR="00626409" w:rsidRPr="00630082" w:rsidTr="00560A78">
        <w:trPr>
          <w:cantSplit/>
          <w:trHeight w:val="434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A1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การขายบริษัทย่อย</w:t>
            </w:r>
          </w:p>
        </w:tc>
        <w:tc>
          <w:tcPr>
            <w:tcW w:w="135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(4,077)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152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(97)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</w:rPr>
              <w:t>(4,174)</w:t>
            </w:r>
          </w:p>
        </w:tc>
      </w:tr>
      <w:tr w:rsidR="00626409" w:rsidRPr="00630082" w:rsidTr="00560A78">
        <w:trPr>
          <w:cantSplit/>
          <w:trHeight w:val="802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Pr="00996DA9">
              <w:rPr>
                <w:rFonts w:asciiTheme="majorBidi" w:hAnsiTheme="majorBidi" w:cstheme="majorBidi"/>
                <w:b/>
                <w:sz w:val="28"/>
                <w:szCs w:val="28"/>
              </w:rPr>
              <w:t>2560</w:t>
            </w:r>
            <w:r w:rsidRPr="00EE1A1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00" w:lineRule="exact"/>
              <w:ind w:right="-2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 มกราคม 25</w:t>
            </w: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38,906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152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152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56,365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49,252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35,205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13,178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1,440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1A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194,346</w:t>
            </w:r>
          </w:p>
        </w:tc>
      </w:tr>
      <w:tr w:rsidR="00626409" w:rsidRPr="00630082" w:rsidTr="00560A78">
        <w:trPr>
          <w:cantSplit/>
          <w:trHeight w:val="452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A1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</w:t>
            </w:r>
            <w:r w:rsidRPr="00674A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74A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090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152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A7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</w:t>
            </w:r>
            <w:r w:rsidRPr="00674A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4A7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868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1,663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7,003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26,624</w:t>
            </w:r>
          </w:p>
        </w:tc>
      </w:tr>
      <w:tr w:rsidR="00626409" w:rsidRPr="00630082" w:rsidTr="00560A78">
        <w:trPr>
          <w:cantSplit/>
          <w:trHeight w:val="461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A74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(545)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(545)</w:t>
            </w:r>
          </w:p>
        </w:tc>
      </w:tr>
      <w:tr w:rsidR="00626409" w:rsidRPr="00630082" w:rsidTr="00560A78">
        <w:trPr>
          <w:cantSplit/>
          <w:trHeight w:val="434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35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(1,440)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(1,440)</w:t>
            </w:r>
          </w:p>
        </w:tc>
      </w:tr>
      <w:tr w:rsidR="00626409" w:rsidRPr="00630082" w:rsidTr="00560A78">
        <w:trPr>
          <w:cantSplit/>
          <w:trHeight w:val="434"/>
        </w:trPr>
        <w:tc>
          <w:tcPr>
            <w:tcW w:w="2610" w:type="dxa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A74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350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630082" w:rsidTr="00560A78">
        <w:trPr>
          <w:cantSplit/>
          <w:trHeight w:val="452"/>
        </w:trPr>
        <w:tc>
          <w:tcPr>
            <w:tcW w:w="2610" w:type="dxa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674A74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74A74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EE1A1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626409" w:rsidRPr="00630082" w:rsidTr="00560A78">
        <w:trPr>
          <w:cantSplit/>
          <w:trHeight w:val="442"/>
        </w:trPr>
        <w:tc>
          <w:tcPr>
            <w:tcW w:w="2610" w:type="dxa"/>
            <w:vAlign w:val="center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E1A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EE1A1C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409" w:rsidRPr="004C3665" w:rsidRDefault="00626409" w:rsidP="004C3665">
            <w:pPr>
              <w:pStyle w:val="acctfourfigures"/>
              <w:tabs>
                <w:tab w:val="clear" w:pos="765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36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51</w:t>
            </w:r>
            <w:r w:rsidRPr="004C36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36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449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26409" w:rsidRPr="004C3665" w:rsidRDefault="00626409" w:rsidP="004C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1062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152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61,233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50,915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0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42,208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26409" w:rsidRPr="00EE1A1C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0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A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26409" w:rsidRPr="00EE1A1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409" w:rsidRPr="004C3665" w:rsidRDefault="00626409" w:rsidP="004C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26409" w:rsidRPr="004C3665" w:rsidRDefault="00626409" w:rsidP="004C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409" w:rsidRPr="004C3665" w:rsidRDefault="00626409" w:rsidP="004C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26409" w:rsidRPr="004C3665" w:rsidRDefault="00626409" w:rsidP="004C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0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409" w:rsidRPr="004C3665" w:rsidRDefault="00626409" w:rsidP="004C3665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36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218,983</w:t>
            </w:r>
          </w:p>
        </w:tc>
      </w:tr>
      <w:tr w:rsidR="00626409" w:rsidRPr="00630082" w:rsidTr="00560A78">
        <w:trPr>
          <w:cantSplit/>
          <w:trHeight w:val="443"/>
        </w:trPr>
        <w:tc>
          <w:tcPr>
            <w:tcW w:w="2610" w:type="dxa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630082" w:rsidTr="00560A78">
        <w:trPr>
          <w:cantSplit/>
          <w:trHeight w:val="451"/>
        </w:trPr>
        <w:tc>
          <w:tcPr>
            <w:tcW w:w="2610" w:type="dxa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โปรแกรมที่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630082" w:rsidTr="00560A78">
        <w:trPr>
          <w:cantSplit/>
          <w:trHeight w:val="443"/>
        </w:trPr>
        <w:tc>
          <w:tcPr>
            <w:tcW w:w="2610" w:type="dxa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โปรแกรมการ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พัฒนา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ความสัมพันธ์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มูลค่าแบ</w:t>
            </w:r>
            <w:proofErr w:type="spellStart"/>
            <w:r w:rsidRPr="00B30B4F">
              <w:rPr>
                <w:rFonts w:asciiTheme="majorBidi" w:hAnsiTheme="majorBidi" w:cstheme="majorBidi"/>
                <w:sz w:val="28"/>
                <w:szCs w:val="28"/>
                <w:cs/>
              </w:rPr>
              <w:t>รนด์</w:t>
            </w:r>
            <w:proofErr w:type="spellEnd"/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B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1E4DC3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630082" w:rsidTr="00560A78">
        <w:trPr>
          <w:cantSplit/>
          <w:trHeight w:val="461"/>
        </w:trPr>
        <w:tc>
          <w:tcPr>
            <w:tcW w:w="2610" w:type="dxa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เกิดขึ้นภายใน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</w:rPr>
              <w:t>“</w:t>
            </w:r>
            <w:r w:rsidRPr="00B30B4F">
              <w:rPr>
                <w:rFonts w:asciiTheme="majorBidi" w:hAnsiTheme="majorBidi" w:cstheme="majorBidi"/>
                <w:sz w:val="28"/>
                <w:szCs w:val="28"/>
                <w:cs/>
              </w:rPr>
              <w:t>ออฟฟิศเมท</w:t>
            </w:r>
            <w:r w:rsidRPr="00B30B4F">
              <w:rPr>
                <w:rFonts w:asciiTheme="majorBidi" w:hAnsiTheme="majorBidi" w:cstheme="majorBidi"/>
                <w:sz w:val="28"/>
                <w:szCs w:val="28"/>
              </w:rPr>
              <w:t>”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งานระบบ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ระหว่างติดตั้ง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630082" w:rsidTr="00560A78">
        <w:trPr>
          <w:cantSplit/>
          <w:trHeight w:val="434"/>
        </w:trPr>
        <w:tc>
          <w:tcPr>
            <w:tcW w:w="2610" w:type="dxa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0" w:type="dxa"/>
            <w:gridSpan w:val="15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 พันบาท )</w:t>
            </w:r>
          </w:p>
        </w:tc>
      </w:tr>
      <w:tr w:rsidR="00626409" w:rsidRPr="00630082" w:rsidTr="00560A78">
        <w:trPr>
          <w:cantSplit/>
          <w:trHeight w:val="452"/>
        </w:trPr>
        <w:tc>
          <w:tcPr>
            <w:tcW w:w="2610" w:type="dxa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30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07"/>
                <w:tab w:val="decimal" w:pos="106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6409" w:rsidRPr="00630082" w:rsidTr="00560A78">
        <w:trPr>
          <w:cantSplit/>
          <w:trHeight w:val="452"/>
        </w:trPr>
        <w:tc>
          <w:tcPr>
            <w:tcW w:w="2610" w:type="dxa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1 มกราคม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51,035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9,062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6,503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103,796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32,499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15,073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18,559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236,527</w:t>
            </w:r>
          </w:p>
        </w:tc>
      </w:tr>
      <w:tr w:rsidR="00626409" w:rsidRPr="00630082" w:rsidTr="00560A78">
        <w:trPr>
          <w:cantSplit/>
          <w:trHeight w:val="782"/>
        </w:trPr>
        <w:tc>
          <w:tcPr>
            <w:tcW w:w="2610" w:type="dxa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B30B4F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Pr="00B30B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1 ธันวาคม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  <w:r w:rsidRPr="00B30B4F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25" w:hanging="162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1 </w:t>
            </w: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52,425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1,811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96,793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32,499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14,430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B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251,138</w:t>
            </w:r>
          </w:p>
        </w:tc>
      </w:tr>
      <w:tr w:rsidR="00626409" w:rsidRPr="00630082" w:rsidTr="00560A78">
        <w:trPr>
          <w:cantSplit/>
          <w:trHeight w:val="422"/>
        </w:trPr>
        <w:tc>
          <w:tcPr>
            <w:tcW w:w="2610" w:type="dxa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0B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B30B4F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Pr="00B30B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1 ธันวาคม 25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61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72,128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20,474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4A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89,790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A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32,499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A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20,335</w:t>
            </w:r>
          </w:p>
        </w:tc>
        <w:tc>
          <w:tcPr>
            <w:tcW w:w="270" w:type="dxa"/>
            <w:shd w:val="clear" w:color="auto" w:fill="auto"/>
          </w:tcPr>
          <w:p w:rsidR="00626409" w:rsidRPr="00B30B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B30B4F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235,374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/>
        <w:ind w:left="540" w:right="54"/>
        <w:jc w:val="thaiDistribute"/>
        <w:rPr>
          <w:rFonts w:asciiTheme="majorBidi" w:hAnsiTheme="majorBidi" w:cstheme="majorBidi"/>
          <w:sz w:val="28"/>
          <w:szCs w:val="28"/>
        </w:rPr>
      </w:pPr>
    </w:p>
    <w:p w:rsidR="00626409" w:rsidRPr="0079296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/>
        <w:ind w:left="540" w:right="5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92969">
        <w:rPr>
          <w:rFonts w:asciiTheme="majorBidi" w:hAnsiTheme="majorBidi" w:cstheme="majorBidi"/>
          <w:sz w:val="28"/>
          <w:szCs w:val="28"/>
          <w:cs/>
        </w:rPr>
        <w:t xml:space="preserve">ราคาทรัพย์สินไม่มีตัวตนของกลุ่มบริษัทก่อนหักค่าตัดจำหน่ายสะสมของสินทรัพย์ไม่มีตัวตน ซึ่งได้คิดค่าตัดจำหน่ายเต็มจำนวนแล้ว แต่ยังคงใช้งานจนถึง ณ วันที่ </w:t>
      </w:r>
      <w:r w:rsidRPr="00792969">
        <w:rPr>
          <w:rFonts w:asciiTheme="majorBidi" w:hAnsiTheme="majorBidi" w:cstheme="majorBidi"/>
          <w:sz w:val="28"/>
          <w:szCs w:val="28"/>
        </w:rPr>
        <w:t>31</w:t>
      </w:r>
      <w:r w:rsidRPr="0079296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2561</w:t>
      </w:r>
      <w:r w:rsidRPr="00792969">
        <w:rPr>
          <w:rFonts w:asciiTheme="majorBidi" w:hAnsiTheme="majorBidi" w:cstheme="majorBidi"/>
          <w:sz w:val="28"/>
          <w:szCs w:val="28"/>
        </w:rPr>
        <w:t xml:space="preserve"> </w:t>
      </w:r>
      <w:r w:rsidRPr="00792969">
        <w:rPr>
          <w:rFonts w:asciiTheme="majorBidi" w:hAnsiTheme="majorBidi" w:cstheme="majorBidi"/>
          <w:sz w:val="28"/>
          <w:szCs w:val="28"/>
          <w:cs/>
        </w:rPr>
        <w:t>มีจำนวน</w:t>
      </w:r>
      <w:r>
        <w:rPr>
          <w:rFonts w:asciiTheme="majorBidi" w:hAnsiTheme="majorBidi" w:cstheme="majorBidi"/>
          <w:sz w:val="28"/>
          <w:szCs w:val="28"/>
        </w:rPr>
        <w:t xml:space="preserve"> 75.6 </w:t>
      </w:r>
      <w:r w:rsidRPr="00792969">
        <w:rPr>
          <w:rFonts w:asciiTheme="majorBidi" w:hAnsiTheme="majorBidi" w:cstheme="majorBidi"/>
          <w:sz w:val="28"/>
          <w:szCs w:val="28"/>
        </w:rPr>
        <w:t xml:space="preserve"> </w:t>
      </w:r>
      <w:r w:rsidRPr="0079296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9296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792969">
        <w:rPr>
          <w:rFonts w:asciiTheme="majorBidi" w:hAnsiTheme="majorBidi" w:cstheme="majorBidi"/>
          <w:i/>
          <w:iCs/>
          <w:sz w:val="28"/>
          <w:szCs w:val="28"/>
        </w:rPr>
        <w:t>25</w:t>
      </w:r>
      <w:r>
        <w:rPr>
          <w:rFonts w:asciiTheme="majorBidi" w:hAnsiTheme="majorBidi" w:cstheme="majorBidi"/>
          <w:i/>
          <w:iCs/>
          <w:sz w:val="28"/>
          <w:szCs w:val="28"/>
        </w:rPr>
        <w:t>60</w:t>
      </w:r>
      <w:r w:rsidRPr="0079296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64.8 </w:t>
      </w:r>
      <w:r w:rsidRPr="0079296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:rsidR="00626409" w:rsidRPr="002C5218" w:rsidRDefault="00626409" w:rsidP="00626409">
      <w:pPr>
        <w:spacing w:before="160"/>
        <w:rPr>
          <w:rFonts w:asciiTheme="majorBidi" w:hAnsiTheme="majorBidi" w:cstheme="majorBidi"/>
        </w:rPr>
        <w:sectPr w:rsidR="00626409" w:rsidRPr="002C5218" w:rsidSect="005559E7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82"/>
        <w:gridCol w:w="1440"/>
        <w:gridCol w:w="270"/>
        <w:gridCol w:w="1350"/>
        <w:gridCol w:w="270"/>
        <w:gridCol w:w="1440"/>
        <w:gridCol w:w="270"/>
        <w:gridCol w:w="1350"/>
      </w:tblGrid>
      <w:tr w:rsidR="0033768B" w:rsidRPr="002C5218" w:rsidTr="00EF69D4">
        <w:trPr>
          <w:tblHeader/>
        </w:trPr>
        <w:tc>
          <w:tcPr>
            <w:tcW w:w="2682" w:type="dxa"/>
          </w:tcPr>
          <w:p w:rsidR="0033768B" w:rsidRPr="002C5218" w:rsidRDefault="0033768B" w:rsidP="00EF6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  <w:vAlign w:val="bottom"/>
          </w:tcPr>
          <w:p w:rsidR="0033768B" w:rsidRPr="002C5218" w:rsidRDefault="0033768B" w:rsidP="00EF6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rPr>
          <w:tblHeader/>
        </w:trPr>
        <w:tc>
          <w:tcPr>
            <w:tcW w:w="268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โปรแกรมการบริหารงาน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1E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</w:t>
            </w:r>
            <w:r w:rsidR="001E4DC3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6409" w:rsidRPr="002C5218" w:rsidTr="00560A78">
        <w:trPr>
          <w:tblHeader/>
        </w:trPr>
        <w:tc>
          <w:tcPr>
            <w:tcW w:w="2682" w:type="dxa"/>
          </w:tcPr>
          <w:p w:rsidR="00626409" w:rsidRPr="00A034A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  <w:vAlign w:val="bottom"/>
          </w:tcPr>
          <w:p w:rsidR="00626409" w:rsidRPr="00A034A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34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268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268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0" w:type="dxa"/>
            <w:vAlign w:val="bottom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DA9">
              <w:rPr>
                <w:rFonts w:asciiTheme="majorBidi" w:hAnsiTheme="majorBidi" w:cstheme="majorBidi"/>
                <w:sz w:val="30"/>
                <w:szCs w:val="30"/>
              </w:rPr>
              <w:t>38,662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DA9">
              <w:rPr>
                <w:rFonts w:asciiTheme="majorBidi" w:hAnsiTheme="majorBidi" w:cstheme="majorBidi"/>
                <w:sz w:val="30"/>
                <w:szCs w:val="30"/>
              </w:rPr>
              <w:t>7,777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DA9">
              <w:rPr>
                <w:rFonts w:asciiTheme="majorBidi" w:hAnsiTheme="majorBidi" w:cstheme="majorBidi"/>
                <w:sz w:val="30"/>
                <w:szCs w:val="30"/>
              </w:rPr>
              <w:t>14,440</w:t>
            </w:r>
          </w:p>
        </w:tc>
        <w:tc>
          <w:tcPr>
            <w:tcW w:w="270" w:type="dxa"/>
          </w:tcPr>
          <w:p w:rsidR="00626409" w:rsidRPr="00996D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6409" w:rsidRPr="00996DA9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DA9">
              <w:rPr>
                <w:rFonts w:asciiTheme="majorBidi" w:hAnsiTheme="majorBidi" w:cstheme="majorBidi"/>
                <w:sz w:val="30"/>
                <w:szCs w:val="30"/>
              </w:rPr>
              <w:t>60,879</w:t>
            </w:r>
          </w:p>
        </w:tc>
      </w:tr>
      <w:tr w:rsidR="00626409" w:rsidRPr="002C5218" w:rsidTr="00560A78">
        <w:tc>
          <w:tcPr>
            <w:tcW w:w="268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:rsidR="00626409" w:rsidRPr="00EC60D8" w:rsidRDefault="00626409" w:rsidP="00560A78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Pr="00B34186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32,576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34,315</w:t>
            </w: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:rsidR="00031B3E" w:rsidRPr="00EC60D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4186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5,700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1B3E" w:rsidRPr="004F787E" w:rsidRDefault="00031B3E" w:rsidP="00031B3E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787E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Pr="004F787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4F78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Pr="002C5218" w:rsidRDefault="00031B3E" w:rsidP="0003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:rsidR="00031B3E" w:rsidRDefault="00031B3E" w:rsidP="0003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Pr="00B51CED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1CED">
              <w:rPr>
                <w:rFonts w:asciiTheme="majorBidi" w:hAnsiTheme="majorBidi" w:cstheme="majorBidi"/>
                <w:sz w:val="30"/>
                <w:szCs w:val="30"/>
              </w:rPr>
              <w:t>(312)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1B3E" w:rsidRPr="004F787E" w:rsidRDefault="00031B3E" w:rsidP="0003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(312)</w:t>
            </w: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40,360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13,334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31B3E" w:rsidRDefault="00031B3E" w:rsidP="00031B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31B3E" w:rsidRPr="00DA23F6" w:rsidRDefault="00031B3E" w:rsidP="00031B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41,188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94,882</w:t>
            </w:r>
          </w:p>
        </w:tc>
      </w:tr>
      <w:tr w:rsidR="00031B3E" w:rsidRPr="002C5218" w:rsidTr="00560A78">
        <w:tc>
          <w:tcPr>
            <w:tcW w:w="2682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1B3E" w:rsidRPr="00EC60D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Pr="00B34186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6,634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16,704</w:t>
            </w:r>
          </w:p>
        </w:tc>
      </w:tr>
      <w:tr w:rsidR="00031B3E" w:rsidRPr="002C5218" w:rsidTr="00560A78">
        <w:tc>
          <w:tcPr>
            <w:tcW w:w="2682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1B3E" w:rsidRPr="00EC60D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20,115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9,333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1B3E" w:rsidRPr="004F787E" w:rsidRDefault="00031B3E" w:rsidP="00031B3E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(29,448)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Pr="002C5218" w:rsidRDefault="00031B3E" w:rsidP="0003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1B3E" w:rsidRPr="002C5218" w:rsidTr="00560A78">
        <w:tc>
          <w:tcPr>
            <w:tcW w:w="2682" w:type="dxa"/>
          </w:tcPr>
          <w:p w:rsidR="00031B3E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1B3E" w:rsidRDefault="00031B3E" w:rsidP="00031B3E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Pr="00B51CED" w:rsidRDefault="00031B3E" w:rsidP="0003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1B3E" w:rsidRPr="004F787E" w:rsidRDefault="00031B3E" w:rsidP="0003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68,773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24,287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31B3E" w:rsidRPr="00DA23F6" w:rsidRDefault="00031B3E" w:rsidP="00031B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18,374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111,434</w:t>
            </w: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Pr="003010E1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031B3E" w:rsidRPr="003010E1" w:rsidRDefault="00031B3E" w:rsidP="00031B3E">
            <w:pPr>
              <w:pStyle w:val="acctfourfigures"/>
              <w:tabs>
                <w:tab w:val="clear" w:pos="765"/>
                <w:tab w:val="decimal" w:pos="702"/>
                <w:tab w:val="center" w:pos="5490"/>
                <w:tab w:val="center" w:pos="6030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031B3E" w:rsidRPr="003010E1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031B3E" w:rsidRPr="003010E1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031B3E" w:rsidRPr="003010E1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31B3E" w:rsidRPr="003010E1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031B3E" w:rsidRPr="003010E1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031B3E" w:rsidRPr="003010E1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702"/>
                <w:tab w:val="center" w:pos="5490"/>
                <w:tab w:val="center" w:pos="603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B3E" w:rsidRPr="004F1210" w:rsidTr="00560A78">
        <w:tc>
          <w:tcPr>
            <w:tcW w:w="2682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0" w:type="dxa"/>
            <w:vAlign w:val="bottom"/>
          </w:tcPr>
          <w:p w:rsidR="00031B3E" w:rsidRPr="00996DA9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DA9">
              <w:rPr>
                <w:rFonts w:asciiTheme="majorBidi" w:hAnsiTheme="majorBidi" w:cstheme="majorBidi"/>
                <w:sz w:val="30"/>
                <w:szCs w:val="30"/>
              </w:rPr>
              <w:t>14,296</w:t>
            </w:r>
          </w:p>
        </w:tc>
        <w:tc>
          <w:tcPr>
            <w:tcW w:w="270" w:type="dxa"/>
          </w:tcPr>
          <w:p w:rsidR="00031B3E" w:rsidRPr="00996DA9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Pr="00996DA9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DA9">
              <w:rPr>
                <w:rFonts w:asciiTheme="majorBidi" w:hAnsiTheme="majorBidi" w:cstheme="majorBidi"/>
                <w:sz w:val="30"/>
                <w:szCs w:val="30"/>
              </w:rPr>
              <w:t>2,523</w:t>
            </w:r>
          </w:p>
        </w:tc>
        <w:tc>
          <w:tcPr>
            <w:tcW w:w="270" w:type="dxa"/>
          </w:tcPr>
          <w:p w:rsidR="00031B3E" w:rsidRPr="00996DA9" w:rsidRDefault="00031B3E" w:rsidP="00031B3E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1B3E" w:rsidRPr="00996DA9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96D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B3E" w:rsidRPr="00996DA9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Pr="00996DA9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DA9">
              <w:rPr>
                <w:rFonts w:asciiTheme="majorBidi" w:hAnsiTheme="majorBidi" w:cstheme="majorBidi"/>
                <w:sz w:val="30"/>
                <w:szCs w:val="30"/>
              </w:rPr>
              <w:t>16,819</w:t>
            </w: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3,757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1,559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1B3E" w:rsidRPr="00D96994" w:rsidRDefault="00031B3E" w:rsidP="0003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5,316</w:t>
            </w: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18,053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4,082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31B3E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31B3E" w:rsidRPr="00D96994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22,135</w:t>
            </w:r>
          </w:p>
        </w:tc>
      </w:tr>
      <w:tr w:rsidR="00031B3E" w:rsidRPr="002C5218" w:rsidTr="00560A78">
        <w:tc>
          <w:tcPr>
            <w:tcW w:w="2682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7,100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3,677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31B3E" w:rsidRPr="00D96994" w:rsidRDefault="00031B3E" w:rsidP="0003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10,777</w:t>
            </w:r>
          </w:p>
        </w:tc>
      </w:tr>
      <w:tr w:rsidR="00031B3E" w:rsidRPr="002C5218" w:rsidTr="00560A78">
        <w:tc>
          <w:tcPr>
            <w:tcW w:w="2682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1B3E" w:rsidRPr="00BA1436" w:rsidRDefault="00031B3E" w:rsidP="00031B3E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Pr="002C5218" w:rsidRDefault="00031B3E" w:rsidP="0003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31B3E" w:rsidRPr="00D96994" w:rsidRDefault="00031B3E" w:rsidP="0003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(94)</w:t>
            </w:r>
          </w:p>
        </w:tc>
      </w:tr>
      <w:tr w:rsidR="00031B3E" w:rsidRPr="002C5218" w:rsidTr="00560A78">
        <w:tc>
          <w:tcPr>
            <w:tcW w:w="2682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25,059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7,759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B3E" w:rsidRPr="00D96994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32,818</w:t>
            </w: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Pr="003010E1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1B3E" w:rsidRPr="003010E1" w:rsidRDefault="00031B3E" w:rsidP="00031B3E">
            <w:pPr>
              <w:pStyle w:val="acctfourfigures"/>
              <w:tabs>
                <w:tab w:val="clear" w:pos="765"/>
                <w:tab w:val="decimal" w:pos="702"/>
                <w:tab w:val="center" w:pos="5490"/>
                <w:tab w:val="center" w:pos="6030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031B3E" w:rsidRPr="003010E1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31B3E" w:rsidRPr="003010E1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031B3E" w:rsidRPr="003010E1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31B3E" w:rsidRPr="003010E1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31B3E" w:rsidRPr="003010E1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1B3E" w:rsidRPr="003010E1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702"/>
                <w:tab w:val="center" w:pos="5490"/>
                <w:tab w:val="center" w:pos="603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24,366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5,254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031B3E" w:rsidRPr="00E6233A" w:rsidRDefault="00031B3E" w:rsidP="00031B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3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14,440</w:t>
            </w:r>
          </w:p>
        </w:tc>
        <w:tc>
          <w:tcPr>
            <w:tcW w:w="270" w:type="dxa"/>
            <w:shd w:val="clear" w:color="auto" w:fill="auto"/>
          </w:tcPr>
          <w:p w:rsidR="00031B3E" w:rsidRPr="00E6233A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44,060</w:t>
            </w: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22,307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1B3E" w:rsidRPr="000E2EA5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31B3E" w:rsidRDefault="00031B3E" w:rsidP="00031B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31B3E" w:rsidRPr="00E6233A" w:rsidRDefault="00031B3E" w:rsidP="00031B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41,188</w:t>
            </w:r>
          </w:p>
        </w:tc>
        <w:tc>
          <w:tcPr>
            <w:tcW w:w="270" w:type="dxa"/>
            <w:shd w:val="clear" w:color="auto" w:fill="auto"/>
          </w:tcPr>
          <w:p w:rsidR="00031B3E" w:rsidRPr="00E6233A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72,747</w:t>
            </w:r>
          </w:p>
        </w:tc>
      </w:tr>
      <w:tr w:rsidR="00031B3E" w:rsidRPr="002C5218" w:rsidTr="00560A78">
        <w:tc>
          <w:tcPr>
            <w:tcW w:w="2682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43,714</w:t>
            </w:r>
          </w:p>
        </w:tc>
        <w:tc>
          <w:tcPr>
            <w:tcW w:w="270" w:type="dxa"/>
            <w:shd w:val="clear" w:color="auto" w:fill="auto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1B3E" w:rsidRPr="000E2EA5" w:rsidRDefault="00031B3E" w:rsidP="00031B3E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16,528</w:t>
            </w:r>
          </w:p>
        </w:tc>
        <w:tc>
          <w:tcPr>
            <w:tcW w:w="270" w:type="dxa"/>
          </w:tcPr>
          <w:p w:rsidR="00031B3E" w:rsidRPr="002C5218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31B3E" w:rsidRPr="00E6233A" w:rsidRDefault="00031B3E" w:rsidP="00031B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18,374</w:t>
            </w:r>
          </w:p>
        </w:tc>
        <w:tc>
          <w:tcPr>
            <w:tcW w:w="270" w:type="dxa"/>
            <w:shd w:val="clear" w:color="auto" w:fill="auto"/>
          </w:tcPr>
          <w:p w:rsidR="00031B3E" w:rsidRPr="00E6233A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1B3E" w:rsidRPr="002C5218" w:rsidRDefault="00031B3E" w:rsidP="00031B3E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78,616</w:t>
            </w:r>
          </w:p>
        </w:tc>
      </w:tr>
    </w:tbl>
    <w:p w:rsidR="00626409" w:rsidRPr="004D5D72" w:rsidRDefault="00626409" w:rsidP="00626409">
      <w:pPr>
        <w:tabs>
          <w:tab w:val="center" w:pos="549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Pr="002C5218" w:rsidRDefault="00626409" w:rsidP="00626409">
      <w:pPr>
        <w:tabs>
          <w:tab w:val="center" w:pos="549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5218">
        <w:rPr>
          <w:rFonts w:asciiTheme="majorBidi" w:hAnsiTheme="majorBidi" w:cstheme="majorBidi"/>
          <w:sz w:val="30"/>
          <w:szCs w:val="30"/>
          <w:cs/>
        </w:rPr>
        <w:t>ราคาทรัพย์สินไม่มีตัวตนของบริษัทก่อนหักค่าตัดจำหน่าย</w:t>
      </w:r>
      <w:r w:rsidRPr="00FB0FDA">
        <w:rPr>
          <w:rFonts w:asciiTheme="majorBidi" w:hAnsiTheme="majorBidi" w:cstheme="majorBidi"/>
          <w:sz w:val="30"/>
          <w:szCs w:val="30"/>
          <w:cs/>
        </w:rPr>
        <w:t xml:space="preserve">สะสมของสินทรัพย์ไม่มีตัวตน ซึ่งได้คิดค่าตัดจำหน่ายเต็มจำนวนแล้วแต่ยังคงใช้งานจนถึง ณ วันที่ </w:t>
      </w:r>
      <w:r w:rsidRPr="00FB0FDA">
        <w:rPr>
          <w:rFonts w:asciiTheme="majorBidi" w:hAnsiTheme="majorBidi" w:cstheme="majorBidi"/>
          <w:sz w:val="30"/>
          <w:szCs w:val="30"/>
        </w:rPr>
        <w:t>31</w:t>
      </w:r>
      <w:r w:rsidRPr="00FB0F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04D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04DA3">
        <w:rPr>
          <w:rFonts w:asciiTheme="majorBidi" w:hAnsiTheme="majorBidi" w:cstheme="majorBidi"/>
          <w:sz w:val="30"/>
          <w:szCs w:val="30"/>
        </w:rPr>
        <w:t xml:space="preserve">2561 </w:t>
      </w:r>
      <w:r w:rsidRPr="00604DA3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>
        <w:rPr>
          <w:rFonts w:asciiTheme="majorBidi" w:hAnsiTheme="majorBidi" w:cstheme="majorBidi"/>
          <w:sz w:val="30"/>
          <w:szCs w:val="30"/>
        </w:rPr>
        <w:t xml:space="preserve"> 10.4</w:t>
      </w:r>
      <w:r w:rsidRPr="00FB0FDA">
        <w:rPr>
          <w:rFonts w:asciiTheme="majorBidi" w:hAnsiTheme="majorBidi" w:cstheme="majorBidi"/>
          <w:sz w:val="30"/>
          <w:szCs w:val="30"/>
        </w:rPr>
        <w:t xml:space="preserve"> </w:t>
      </w:r>
      <w:r w:rsidRPr="00FB0FD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B0FDA">
        <w:rPr>
          <w:rFonts w:asciiTheme="majorBidi" w:hAnsiTheme="majorBidi" w:cstheme="majorBidi"/>
          <w:i/>
          <w:iCs/>
          <w:sz w:val="30"/>
          <w:szCs w:val="30"/>
          <w:cs/>
        </w:rPr>
        <w:t>(25</w:t>
      </w:r>
      <w:r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FB0FD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B0FD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2.</w:t>
      </w:r>
      <w:r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FB0FD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2C521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626409" w:rsidRPr="00594F9D" w:rsidRDefault="00626409" w:rsidP="00626409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94F9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ภาษีเงินได้รอการตัดบัญชี </w:t>
      </w:r>
    </w:p>
    <w:p w:rsidR="00626409" w:rsidRPr="00594F9D" w:rsidRDefault="00626409" w:rsidP="00626409">
      <w:pPr>
        <w:rPr>
          <w:rFonts w:asciiTheme="majorBidi" w:hAnsiTheme="majorBidi" w:cstheme="majorBidi"/>
          <w:sz w:val="30"/>
          <w:szCs w:val="30"/>
          <w:cs/>
        </w:rPr>
      </w:pPr>
    </w:p>
    <w:p w:rsidR="00626409" w:rsidRPr="00594F9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594F9D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594F9D">
        <w:rPr>
          <w:rFonts w:asciiTheme="majorBidi" w:hAnsiTheme="majorBidi" w:cstheme="majorBidi"/>
          <w:sz w:val="30"/>
          <w:szCs w:val="30"/>
        </w:rPr>
        <w:t xml:space="preserve">31 </w:t>
      </w:r>
      <w:r w:rsidRPr="00594F9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94F9D">
        <w:rPr>
          <w:rFonts w:asciiTheme="majorBidi" w:hAnsiTheme="majorBidi" w:cstheme="majorBidi"/>
          <w:sz w:val="30"/>
          <w:szCs w:val="30"/>
        </w:rPr>
        <w:t xml:space="preserve"> </w:t>
      </w:r>
      <w:r w:rsidRPr="00594F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626409" w:rsidRPr="00594F9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068"/>
        <w:gridCol w:w="1170"/>
        <w:gridCol w:w="270"/>
        <w:gridCol w:w="1170"/>
        <w:gridCol w:w="270"/>
        <w:gridCol w:w="1170"/>
        <w:gridCol w:w="270"/>
        <w:gridCol w:w="1170"/>
      </w:tblGrid>
      <w:tr w:rsidR="00626409" w:rsidRPr="002C5218" w:rsidTr="00560A78">
        <w:trPr>
          <w:trHeight w:val="422"/>
        </w:trPr>
        <w:tc>
          <w:tcPr>
            <w:tcW w:w="406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6409" w:rsidRPr="00010B6C" w:rsidTr="00560A78">
        <w:trPr>
          <w:trHeight w:val="422"/>
        </w:trPr>
        <w:tc>
          <w:tcPr>
            <w:tcW w:w="406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26409" w:rsidRPr="00010B6C" w:rsidTr="00560A78">
        <w:trPr>
          <w:trHeight w:val="422"/>
        </w:trPr>
        <w:tc>
          <w:tcPr>
            <w:tcW w:w="4068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</w:tr>
      <w:tr w:rsidR="00626409" w:rsidRPr="00010B6C" w:rsidTr="00560A78">
        <w:trPr>
          <w:trHeight w:val="410"/>
        </w:trPr>
        <w:tc>
          <w:tcPr>
            <w:tcW w:w="4068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6409" w:rsidRPr="00010B6C" w:rsidTr="00560A78">
        <w:trPr>
          <w:trHeight w:val="410"/>
        </w:trPr>
        <w:tc>
          <w:tcPr>
            <w:tcW w:w="4068" w:type="dxa"/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26409" w:rsidRPr="00010B6C" w:rsidRDefault="009B4777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32,202</w:t>
            </w:r>
          </w:p>
        </w:tc>
        <w:tc>
          <w:tcPr>
            <w:tcW w:w="270" w:type="dxa"/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6409" w:rsidRPr="00010B6C" w:rsidRDefault="007D7F95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(32,111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(33,710)</w:t>
            </w:r>
          </w:p>
        </w:tc>
      </w:tr>
      <w:tr w:rsidR="00626409" w:rsidRPr="00010B6C" w:rsidTr="00560A78">
        <w:trPr>
          <w:trHeight w:val="422"/>
        </w:trPr>
        <w:tc>
          <w:tcPr>
            <w:tcW w:w="4068" w:type="dxa"/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010B6C" w:rsidRDefault="009B4777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(3,292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(3,015)</w:t>
            </w:r>
          </w:p>
        </w:tc>
        <w:tc>
          <w:tcPr>
            <w:tcW w:w="270" w:type="dxa"/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010B6C" w:rsidRDefault="00901C0A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</w:t>
            </w:r>
            <w:r w:rsidR="007D7F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3,015</w:t>
            </w:r>
          </w:p>
        </w:tc>
      </w:tr>
      <w:tr w:rsidR="00626409" w:rsidRPr="00010B6C" w:rsidTr="00560A78">
        <w:trPr>
          <w:trHeight w:val="422"/>
        </w:trPr>
        <w:tc>
          <w:tcPr>
            <w:tcW w:w="4068" w:type="dxa"/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010B6C" w:rsidRDefault="007D7F95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(28,819)</w:t>
            </w:r>
          </w:p>
        </w:tc>
        <w:tc>
          <w:tcPr>
            <w:tcW w:w="270" w:type="dxa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(30,695)</w:t>
            </w:r>
          </w:p>
        </w:tc>
      </w:tr>
    </w:tbl>
    <w:p w:rsidR="00626409" w:rsidRPr="00010B6C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602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3798"/>
        <w:gridCol w:w="270"/>
        <w:gridCol w:w="1170"/>
        <w:gridCol w:w="270"/>
        <w:gridCol w:w="1170"/>
        <w:gridCol w:w="270"/>
        <w:gridCol w:w="1170"/>
        <w:gridCol w:w="270"/>
        <w:gridCol w:w="1214"/>
      </w:tblGrid>
      <w:tr w:rsidR="00626409" w:rsidRPr="00010B6C" w:rsidTr="00560A78">
        <w:trPr>
          <w:trHeight w:val="424"/>
        </w:trPr>
        <w:tc>
          <w:tcPr>
            <w:tcW w:w="3798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4" w:type="dxa"/>
            <w:gridSpan w:val="7"/>
            <w:tcBorders>
              <w:bottom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010B6C" w:rsidTr="00560A78">
        <w:trPr>
          <w:trHeight w:val="424"/>
        </w:trPr>
        <w:tc>
          <w:tcPr>
            <w:tcW w:w="3798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26409" w:rsidRPr="00010B6C" w:rsidTr="00560A78">
        <w:trPr>
          <w:trHeight w:val="412"/>
        </w:trPr>
        <w:tc>
          <w:tcPr>
            <w:tcW w:w="3798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</w:tr>
      <w:tr w:rsidR="00626409" w:rsidRPr="00010B6C" w:rsidTr="00560A78">
        <w:trPr>
          <w:trHeight w:val="424"/>
        </w:trPr>
        <w:tc>
          <w:tcPr>
            <w:tcW w:w="3798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4" w:type="dxa"/>
            <w:gridSpan w:val="7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6409" w:rsidRPr="00010B6C" w:rsidTr="00560A78">
        <w:trPr>
          <w:trHeight w:val="424"/>
        </w:trPr>
        <w:tc>
          <w:tcPr>
            <w:tcW w:w="3798" w:type="dxa"/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6409" w:rsidRPr="00010B6C" w:rsidRDefault="007D7F95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(2,420)</w:t>
            </w:r>
          </w:p>
        </w:tc>
        <w:tc>
          <w:tcPr>
            <w:tcW w:w="270" w:type="dxa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(1,990)</w:t>
            </w:r>
          </w:p>
        </w:tc>
      </w:tr>
      <w:tr w:rsidR="00626409" w:rsidRPr="00010B6C" w:rsidTr="00560A78">
        <w:trPr>
          <w:trHeight w:val="424"/>
        </w:trPr>
        <w:tc>
          <w:tcPr>
            <w:tcW w:w="3798" w:type="dxa"/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270" w:type="dxa"/>
            <w:shd w:val="clear" w:color="auto" w:fill="auto"/>
          </w:tcPr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(2,420)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2,420</w:t>
            </w:r>
          </w:p>
        </w:tc>
        <w:tc>
          <w:tcPr>
            <w:tcW w:w="270" w:type="dxa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1,990</w:t>
            </w:r>
          </w:p>
        </w:tc>
      </w:tr>
      <w:tr w:rsidR="00626409" w:rsidRPr="00010B6C" w:rsidTr="00560A78">
        <w:trPr>
          <w:trHeight w:val="424"/>
        </w:trPr>
        <w:tc>
          <w:tcPr>
            <w:tcW w:w="3798" w:type="dxa"/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010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010B6C" w:rsidRDefault="007D7F95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626409" w:rsidRPr="00010B6C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p w:rsidR="00626409" w:rsidRPr="00010B6C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010B6C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26409" w:rsidRPr="00010B6C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010B6C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:rsidR="00626409" w:rsidRPr="00010B6C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829" w:type="pct"/>
        <w:tblInd w:w="558" w:type="dxa"/>
        <w:tblLayout w:type="fixed"/>
        <w:tblLook w:val="01E0" w:firstRow="1" w:lastRow="1" w:firstColumn="1" w:lastColumn="1" w:noHBand="0" w:noVBand="0"/>
      </w:tblPr>
      <w:tblGrid>
        <w:gridCol w:w="3311"/>
        <w:gridCol w:w="1176"/>
        <w:gridCol w:w="271"/>
        <w:gridCol w:w="1262"/>
        <w:gridCol w:w="271"/>
        <w:gridCol w:w="1349"/>
        <w:gridCol w:w="271"/>
        <w:gridCol w:w="1351"/>
        <w:gridCol w:w="15"/>
      </w:tblGrid>
      <w:tr w:rsidR="00626409" w:rsidRPr="00010B6C" w:rsidTr="00CB412A">
        <w:tc>
          <w:tcPr>
            <w:tcW w:w="1785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215" w:type="pct"/>
            <w:gridSpan w:val="8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010B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010B6C">
              <w:rPr>
                <w:rFonts w:asciiTheme="majorBidi" w:hAnsiTheme="majorBidi" w:cstheme="majorBidi"/>
                <w:sz w:val="28"/>
                <w:szCs w:val="28"/>
              </w:rPr>
              <w:t xml:space="preserve">)/ </w:t>
            </w: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010B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ใน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34" w:type="pct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46" w:type="pct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6" w:type="pct"/>
            <w:tcBorders>
              <w:top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6" w:type="pct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0B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10B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4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0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8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10B6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010B6C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(</w:t>
            </w: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34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0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(111)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7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8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(ค่าเผื่อมูลค่าสินค้</w:t>
            </w:r>
            <w:r w:rsidRPr="00010B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</w:t>
            </w: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ลดลง) </w:t>
            </w:r>
          </w:p>
        </w:tc>
        <w:tc>
          <w:tcPr>
            <w:tcW w:w="634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18,049</w:t>
            </w: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(1,677)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7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8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16,372</w:t>
            </w: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4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12,891</w:t>
            </w: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0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7D7F95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1,147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7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2,925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8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7D7F95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16,963</w:t>
            </w:r>
          </w:p>
        </w:tc>
      </w:tr>
      <w:tr w:rsidR="007D7F95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7D7F95" w:rsidRDefault="007D7F95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634" w:type="pct"/>
          </w:tcPr>
          <w:p w:rsidR="007D7F95" w:rsidRDefault="007D7F95" w:rsidP="007D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D7F95" w:rsidRPr="00010B6C" w:rsidRDefault="007D7F95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0" w:type="pct"/>
            <w:shd w:val="clear" w:color="auto" w:fill="auto"/>
          </w:tcPr>
          <w:p w:rsidR="007D7F95" w:rsidRDefault="007D7F95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46" w:type="pct"/>
            <w:shd w:val="clear" w:color="auto" w:fill="auto"/>
          </w:tcPr>
          <w:p w:rsidR="007D7F95" w:rsidRPr="00010B6C" w:rsidRDefault="007D7F95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7" w:type="pct"/>
            <w:shd w:val="clear" w:color="auto" w:fill="auto"/>
          </w:tcPr>
          <w:p w:rsidR="007D7F95" w:rsidRDefault="007D7F95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7D7F95" w:rsidRPr="00010B6C" w:rsidRDefault="007D7F95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8" w:type="pct"/>
            <w:shd w:val="clear" w:color="auto" w:fill="auto"/>
          </w:tcPr>
          <w:p w:rsidR="007D7F95" w:rsidRDefault="001A56C3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626409" w:rsidRPr="00010B6C" w:rsidRDefault="007D7F95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:rsidR="00626409" w:rsidRPr="00010B6C" w:rsidRDefault="0076771D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32,202</w:t>
            </w: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10B6C" w:rsidRDefault="007D7F95" w:rsidP="007D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(255)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10B6C" w:rsidRDefault="00AD26A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A5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4,872</w:t>
            </w: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4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4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010B6C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010B6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จากความแตกต่างของค่าเสื่อมราคาและการขยายอายุการใช้งาน)</w:t>
            </w:r>
          </w:p>
        </w:tc>
        <w:tc>
          <w:tcPr>
            <w:tcW w:w="634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(3,015)</w:t>
            </w:r>
          </w:p>
        </w:tc>
        <w:tc>
          <w:tcPr>
            <w:tcW w:w="14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1A56C3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1A56C3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(3,101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771D" w:rsidRPr="00010B6C" w:rsidTr="00CB412A">
        <w:trPr>
          <w:gridAfter w:val="1"/>
          <w:wAfter w:w="9" w:type="pct"/>
        </w:trPr>
        <w:tc>
          <w:tcPr>
            <w:tcW w:w="1785" w:type="pct"/>
          </w:tcPr>
          <w:p w:rsidR="0076771D" w:rsidRPr="002C5218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CB412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และรายจ่าย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634" w:type="pct"/>
          </w:tcPr>
          <w:p w:rsidR="00CB412A" w:rsidRDefault="00CB412A" w:rsidP="0076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6771D" w:rsidRPr="0076771D" w:rsidRDefault="0076771D" w:rsidP="0076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677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76771D" w:rsidRPr="0076771D" w:rsidRDefault="0076771D" w:rsidP="0076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</w:tcPr>
          <w:p w:rsidR="00CB412A" w:rsidRDefault="00CB412A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6771D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146" w:type="pct"/>
            <w:shd w:val="clear" w:color="auto" w:fill="auto"/>
          </w:tcPr>
          <w:p w:rsidR="0076771D" w:rsidRPr="002C5218" w:rsidRDefault="0076771D" w:rsidP="0076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:rsidR="0076771D" w:rsidRDefault="0076771D" w:rsidP="0076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76771D" w:rsidRPr="0022092C" w:rsidRDefault="0076771D" w:rsidP="0076771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pct"/>
            <w:shd w:val="clear" w:color="auto" w:fill="auto"/>
          </w:tcPr>
          <w:p w:rsidR="00CB412A" w:rsidRDefault="00CB412A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6771D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</w:tr>
      <w:tr w:rsidR="0076771D" w:rsidRPr="002C5218" w:rsidTr="00CB412A">
        <w:trPr>
          <w:gridAfter w:val="1"/>
          <w:wAfter w:w="9" w:type="pct"/>
        </w:trPr>
        <w:tc>
          <w:tcPr>
            <w:tcW w:w="1785" w:type="pct"/>
          </w:tcPr>
          <w:p w:rsidR="0076771D" w:rsidRPr="002C5218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ผลต่างการปรับมูลค่ายุติธรรมจากการรวมธุรกิจ</w:t>
            </w:r>
          </w:p>
        </w:tc>
        <w:tc>
          <w:tcPr>
            <w:tcW w:w="634" w:type="pct"/>
          </w:tcPr>
          <w:p w:rsidR="0076771D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6771D" w:rsidRPr="002C5218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(30,695)</w:t>
            </w:r>
          </w:p>
        </w:tc>
        <w:tc>
          <w:tcPr>
            <w:tcW w:w="146" w:type="pct"/>
          </w:tcPr>
          <w:p w:rsidR="0076771D" w:rsidRPr="002C5218" w:rsidRDefault="0076771D" w:rsidP="0076771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:rsidR="0076771D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6771D" w:rsidRPr="002C5218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1,876</w:t>
            </w:r>
          </w:p>
        </w:tc>
        <w:tc>
          <w:tcPr>
            <w:tcW w:w="146" w:type="pct"/>
            <w:shd w:val="clear" w:color="auto" w:fill="auto"/>
          </w:tcPr>
          <w:p w:rsidR="0076771D" w:rsidRPr="002C5218" w:rsidRDefault="0076771D" w:rsidP="0076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:rsidR="0076771D" w:rsidRPr="0022092C" w:rsidRDefault="0076771D" w:rsidP="0076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76771D" w:rsidRPr="0022092C" w:rsidRDefault="0076771D" w:rsidP="0076771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pct"/>
            <w:shd w:val="clear" w:color="auto" w:fill="auto"/>
          </w:tcPr>
          <w:p w:rsidR="0076771D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6771D" w:rsidRPr="002C5218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(28,819)</w:t>
            </w:r>
          </w:p>
        </w:tc>
      </w:tr>
      <w:tr w:rsidR="0076771D" w:rsidRPr="002C5218" w:rsidTr="00CB412A">
        <w:trPr>
          <w:gridAfter w:val="1"/>
          <w:wAfter w:w="9" w:type="pct"/>
        </w:trPr>
        <w:tc>
          <w:tcPr>
            <w:tcW w:w="1785" w:type="pct"/>
          </w:tcPr>
          <w:p w:rsidR="0076771D" w:rsidRPr="002C5218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771D" w:rsidRPr="00E067A9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(33,710)</w:t>
            </w:r>
          </w:p>
        </w:tc>
        <w:tc>
          <w:tcPr>
            <w:tcW w:w="146" w:type="pct"/>
            <w:vAlign w:val="bottom"/>
          </w:tcPr>
          <w:p w:rsidR="0076771D" w:rsidRPr="002C5218" w:rsidRDefault="0076771D" w:rsidP="0076771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771D" w:rsidRPr="002C5218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</w:t>
            </w:r>
            <w:r w:rsidR="001A5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76771D" w:rsidRPr="002C5218" w:rsidRDefault="0076771D" w:rsidP="0076771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771D" w:rsidRPr="002C5218" w:rsidRDefault="0076771D" w:rsidP="0076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76771D" w:rsidRPr="002C5218" w:rsidRDefault="0076771D" w:rsidP="0076771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771D" w:rsidRPr="00E067A9" w:rsidRDefault="001A56C3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(32,111</w:t>
            </w:r>
            <w:r w:rsidR="00767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6771D" w:rsidRPr="002C5218" w:rsidTr="00CB412A">
        <w:trPr>
          <w:gridAfter w:val="1"/>
          <w:wAfter w:w="9" w:type="pct"/>
          <w:trHeight w:val="395"/>
        </w:trPr>
        <w:tc>
          <w:tcPr>
            <w:tcW w:w="1785" w:type="pct"/>
          </w:tcPr>
          <w:p w:rsidR="0076771D" w:rsidRPr="002C5218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771D" w:rsidRPr="002C5218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(1,508)</w:t>
            </w:r>
          </w:p>
        </w:tc>
        <w:tc>
          <w:tcPr>
            <w:tcW w:w="146" w:type="pct"/>
            <w:vAlign w:val="bottom"/>
          </w:tcPr>
          <w:p w:rsidR="0076771D" w:rsidRPr="002C5218" w:rsidRDefault="0076771D" w:rsidP="0076771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71D" w:rsidRPr="002C5218" w:rsidRDefault="001A56C3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1,344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76771D" w:rsidRPr="002C5218" w:rsidRDefault="0076771D" w:rsidP="0076771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71D" w:rsidRPr="002C5218" w:rsidRDefault="0076771D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76771D" w:rsidRPr="002C5218" w:rsidRDefault="0076771D" w:rsidP="0076771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71D" w:rsidRPr="002C5218" w:rsidRDefault="001A56C3" w:rsidP="0076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2,761</w:t>
            </w:r>
          </w:p>
        </w:tc>
      </w:tr>
    </w:tbl>
    <w:p w:rsidR="00626409" w:rsidRPr="00594F9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right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r>
        <w:br w:type="page"/>
      </w:r>
    </w:p>
    <w:tbl>
      <w:tblPr>
        <w:tblW w:w="4785" w:type="pct"/>
        <w:tblInd w:w="558" w:type="dxa"/>
        <w:tblLayout w:type="fixed"/>
        <w:tblLook w:val="01E0" w:firstRow="1" w:lastRow="1" w:firstColumn="1" w:lastColumn="1" w:noHBand="0" w:noVBand="0"/>
      </w:tblPr>
      <w:tblGrid>
        <w:gridCol w:w="3227"/>
        <w:gridCol w:w="1177"/>
        <w:gridCol w:w="270"/>
        <w:gridCol w:w="1261"/>
        <w:gridCol w:w="270"/>
        <w:gridCol w:w="1349"/>
        <w:gridCol w:w="270"/>
        <w:gridCol w:w="1351"/>
        <w:gridCol w:w="17"/>
      </w:tblGrid>
      <w:tr w:rsidR="00626409" w:rsidRPr="00010B6C" w:rsidTr="00560A78">
        <w:tc>
          <w:tcPr>
            <w:tcW w:w="1755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245" w:type="pct"/>
            <w:gridSpan w:val="8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tcBorders>
              <w:top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010B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010B6C">
              <w:rPr>
                <w:rFonts w:asciiTheme="majorBidi" w:hAnsiTheme="majorBidi" w:cstheme="majorBidi"/>
                <w:sz w:val="28"/>
                <w:szCs w:val="28"/>
              </w:rPr>
              <w:t xml:space="preserve">)/ </w:t>
            </w: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010B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ใน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0" w:type="pct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47" w:type="pct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7" w:type="pct"/>
            <w:tcBorders>
              <w:top w:val="single" w:sz="4" w:space="0" w:color="auto"/>
            </w:tcBorders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B6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7" w:type="pct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1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235" w:type="pct"/>
            <w:gridSpan w:val="7"/>
            <w:vAlign w:val="bottom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0B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10B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0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4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5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10B6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010B6C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(</w:t>
            </w: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40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4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5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(ค่าเผื่อมูลค่าสินค้</w:t>
            </w:r>
            <w:r w:rsidRPr="00010B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</w:t>
            </w: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ลดลง) </w:t>
            </w:r>
          </w:p>
        </w:tc>
        <w:tc>
          <w:tcPr>
            <w:tcW w:w="640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18,962</w:t>
            </w: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(913)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4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5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18,049</w:t>
            </w: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40" w:type="pct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11,613</w:t>
            </w: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4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5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12,891</w:t>
            </w: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(1,418)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33,254</w:t>
            </w: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(1,052)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32,202</w:t>
            </w: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0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40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010B6C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010B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010B6C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010B6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จากความแตกต่างของค่าเสื่อมราคาและการขยายอายุการใช้งาน)</w:t>
            </w:r>
          </w:p>
        </w:tc>
        <w:tc>
          <w:tcPr>
            <w:tcW w:w="640" w:type="pct"/>
          </w:tcPr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10B6C">
              <w:rPr>
                <w:rFonts w:asciiTheme="majorBidi" w:hAnsiTheme="majorBidi" w:cstheme="majorBidi"/>
                <w:sz w:val="30"/>
                <w:szCs w:val="30"/>
              </w:rPr>
              <w:t>(3,253)</w:t>
            </w:r>
          </w:p>
        </w:tc>
        <w:tc>
          <w:tcPr>
            <w:tcW w:w="147" w:type="pct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47" w:type="pct"/>
            <w:shd w:val="clear" w:color="auto" w:fill="auto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  <w:vAlign w:val="bottom"/>
          </w:tcPr>
          <w:p w:rsidR="00626409" w:rsidRPr="00010B6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010B6C" w:rsidRDefault="00626409" w:rsidP="00560A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5" w:type="pct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10B6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(3,015)</w:t>
            </w:r>
          </w:p>
        </w:tc>
      </w:tr>
      <w:tr w:rsidR="00626409" w:rsidRPr="002C5218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ผลต่างการปรับมูลค่ายุติธรรมจากการรวมธุรกิจ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(33,178)</w:t>
            </w:r>
          </w:p>
        </w:tc>
        <w:tc>
          <w:tcPr>
            <w:tcW w:w="147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2,483</w:t>
            </w:r>
          </w:p>
        </w:tc>
        <w:tc>
          <w:tcPr>
            <w:tcW w:w="147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2092C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26409" w:rsidRPr="0022092C" w:rsidRDefault="00626409" w:rsidP="00560A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(30,695)</w:t>
            </w:r>
          </w:p>
        </w:tc>
      </w:tr>
      <w:tr w:rsidR="00626409" w:rsidRPr="00E067A9" w:rsidTr="00560A78">
        <w:trPr>
          <w:gridAfter w:val="1"/>
          <w:wAfter w:w="10" w:type="pct"/>
        </w:trPr>
        <w:tc>
          <w:tcPr>
            <w:tcW w:w="175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6409" w:rsidRPr="00E067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(36,431)</w:t>
            </w:r>
          </w:p>
        </w:tc>
        <w:tc>
          <w:tcPr>
            <w:tcW w:w="147" w:type="pct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2,721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E067A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(33,710)</w:t>
            </w:r>
          </w:p>
        </w:tc>
      </w:tr>
      <w:tr w:rsidR="00626409" w:rsidRPr="002C5218" w:rsidTr="00560A78">
        <w:trPr>
          <w:gridAfter w:val="1"/>
          <w:wAfter w:w="10" w:type="pct"/>
          <w:trHeight w:val="395"/>
        </w:trPr>
        <w:tc>
          <w:tcPr>
            <w:tcW w:w="175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(3,177)</w:t>
            </w:r>
          </w:p>
        </w:tc>
        <w:tc>
          <w:tcPr>
            <w:tcW w:w="147" w:type="pct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1,669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(1,508)</w:t>
            </w:r>
          </w:p>
        </w:tc>
      </w:tr>
    </w:tbl>
    <w:p w:rsidR="00626409" w:rsidRDefault="00626409" w:rsidP="0062640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r>
        <w:br w:type="page"/>
      </w:r>
    </w:p>
    <w:tbl>
      <w:tblPr>
        <w:tblW w:w="4719" w:type="pct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69"/>
        <w:gridCol w:w="270"/>
        <w:gridCol w:w="1260"/>
        <w:gridCol w:w="270"/>
        <w:gridCol w:w="1351"/>
        <w:gridCol w:w="276"/>
        <w:gridCol w:w="1229"/>
      </w:tblGrid>
      <w:tr w:rsidR="00626409" w:rsidRPr="002C5218" w:rsidTr="00560A78">
        <w:tc>
          <w:tcPr>
            <w:tcW w:w="1787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2C521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13" w:type="pct"/>
            <w:gridSpan w:val="7"/>
            <w:tcBorders>
              <w:bottom w:val="single" w:sz="4" w:space="0" w:color="auto"/>
            </w:tcBorders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1787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tcBorders>
              <w:top w:val="single" w:sz="4" w:space="0" w:color="auto"/>
            </w:tcBorders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E50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0E5037">
              <w:rPr>
                <w:rFonts w:asciiTheme="majorBidi" w:hAnsiTheme="majorBidi" w:cstheme="majorBidi"/>
                <w:sz w:val="30"/>
                <w:szCs w:val="30"/>
              </w:rPr>
              <w:t xml:space="preserve">)/ </w:t>
            </w: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0E50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6409" w:rsidRPr="002C5218" w:rsidTr="00560A78">
        <w:tc>
          <w:tcPr>
            <w:tcW w:w="1787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9" w:type="pct"/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9" w:type="pct"/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2" w:type="pct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</w:tr>
      <w:tr w:rsidR="00626409" w:rsidRPr="000E5037" w:rsidTr="00560A78">
        <w:tc>
          <w:tcPr>
            <w:tcW w:w="1787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213" w:type="pct"/>
            <w:gridSpan w:val="7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6409" w:rsidRPr="000E5037" w:rsidTr="00560A78"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5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5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45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8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6409" w:rsidRPr="000E5037" w:rsidTr="00560A78"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0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E503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0E5037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  <w:r w:rsidRPr="000E5037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                   </w:t>
            </w:r>
          </w:p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70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0E5037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   </w:t>
            </w:r>
            <w:r w:rsidRPr="000E5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45" w:type="pct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5" w:type="pct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(123)</w:t>
            </w:r>
          </w:p>
        </w:tc>
        <w:tc>
          <w:tcPr>
            <w:tcW w:w="149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52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45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8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626409" w:rsidRPr="000E5037" w:rsidTr="00560A78"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</w:t>
            </w:r>
            <w:r w:rsidRPr="000E5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ค่าเผื่อมูลค่าสินค้าลดลง)</w:t>
            </w:r>
          </w:p>
        </w:tc>
        <w:tc>
          <w:tcPr>
            <w:tcW w:w="645" w:type="pct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5" w:type="pct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(901)</w:t>
            </w:r>
          </w:p>
        </w:tc>
        <w:tc>
          <w:tcPr>
            <w:tcW w:w="149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45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8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626409" w:rsidRPr="000E5037" w:rsidTr="00560A78"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45" w:type="pct"/>
            <w:tcBorders>
              <w:bottom w:val="nil"/>
            </w:tcBorders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0E5037" w:rsidRDefault="001A56C3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(187)</w:t>
            </w:r>
          </w:p>
        </w:tc>
        <w:tc>
          <w:tcPr>
            <w:tcW w:w="149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061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1,205</w:t>
            </w:r>
          </w:p>
        </w:tc>
        <w:tc>
          <w:tcPr>
            <w:tcW w:w="152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1A56C3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6,360</w:t>
            </w:r>
          </w:p>
        </w:tc>
      </w:tr>
      <w:tr w:rsidR="00626409" w:rsidRPr="000E5037" w:rsidTr="00560A78"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9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626409" w:rsidRPr="000E5037" w:rsidTr="00560A78"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7,302</w:t>
            </w: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E5037" w:rsidRDefault="001A56C3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(1,161)</w:t>
            </w:r>
          </w:p>
        </w:tc>
        <w:tc>
          <w:tcPr>
            <w:tcW w:w="149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0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1,205</w:t>
            </w:r>
          </w:p>
        </w:tc>
        <w:tc>
          <w:tcPr>
            <w:tcW w:w="152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E5037" w:rsidRDefault="001A56C3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7,346</w:t>
            </w:r>
          </w:p>
        </w:tc>
      </w:tr>
      <w:tr w:rsidR="00626409" w:rsidRPr="002C5218" w:rsidTr="00560A78">
        <w:tc>
          <w:tcPr>
            <w:tcW w:w="1787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nil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  <w:tab w:val="decimal" w:pos="881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1787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5" w:type="pct"/>
            <w:tcBorders>
              <w:top w:val="nil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  <w:tab w:val="decimal" w:pos="881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409" w:rsidRPr="002C5218" w:rsidTr="00DA7464">
        <w:tc>
          <w:tcPr>
            <w:tcW w:w="1787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45" w:type="pct"/>
            <w:tcBorders>
              <w:bottom w:val="nil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  <w:tab w:val="decimal" w:pos="881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409" w:rsidRPr="002C5218" w:rsidTr="00F6225E">
        <w:tc>
          <w:tcPr>
            <w:tcW w:w="1787" w:type="pct"/>
            <w:tcBorders>
              <w:bottom w:val="nil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จากความแตกต่างของค่าเสื่อมราคาและการขยายอายุการใช้งาน)</w:t>
            </w:r>
          </w:p>
        </w:tc>
        <w:tc>
          <w:tcPr>
            <w:tcW w:w="645" w:type="pct"/>
            <w:tcBorders>
              <w:bottom w:val="nil"/>
            </w:tcBorders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(1,990)</w:t>
            </w:r>
          </w:p>
        </w:tc>
        <w:tc>
          <w:tcPr>
            <w:tcW w:w="149" w:type="pct"/>
            <w:tcBorders>
              <w:bottom w:val="nil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26409" w:rsidRPr="002C5218" w:rsidRDefault="00DA7464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(285</w:t>
            </w:r>
            <w:r w:rsidR="006264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DA7464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(2,275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7464" w:rsidRPr="002C5218" w:rsidTr="00F6225E">
        <w:tc>
          <w:tcPr>
            <w:tcW w:w="1787" w:type="pct"/>
            <w:tcBorders>
              <w:bottom w:val="nil"/>
            </w:tcBorders>
          </w:tcPr>
          <w:p w:rsidR="00DA7464" w:rsidRPr="00DA7464" w:rsidRDefault="00DA7464" w:rsidP="00D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รายได้ตามสัญญาเช่าดำเนินงาน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</w:tcPr>
          <w:p w:rsidR="00DA7464" w:rsidRDefault="00DA7464" w:rsidP="00DA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:rsidR="00DA7464" w:rsidRPr="002C5218" w:rsidRDefault="00DA7464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A7464" w:rsidRDefault="00DA7464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(145)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DA7464" w:rsidRPr="002C5218" w:rsidRDefault="00DA7464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A7464" w:rsidRDefault="00DA7464" w:rsidP="00DA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  <w:shd w:val="clear" w:color="auto" w:fill="auto"/>
          </w:tcPr>
          <w:p w:rsidR="00DA7464" w:rsidRPr="002C5218" w:rsidRDefault="00DA7464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A7464" w:rsidRDefault="00DA7464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</w:tr>
      <w:tr w:rsidR="00F6225E" w:rsidRPr="002C5218" w:rsidTr="00F6225E">
        <w:tc>
          <w:tcPr>
            <w:tcW w:w="1787" w:type="pct"/>
            <w:tcBorders>
              <w:bottom w:val="nil"/>
            </w:tcBorders>
          </w:tcPr>
          <w:p w:rsidR="00F6225E" w:rsidRPr="002C5218" w:rsidRDefault="00F6225E" w:rsidP="00F6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:rsidR="00F6225E" w:rsidRPr="00F6225E" w:rsidRDefault="00F6225E" w:rsidP="00560A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(1,990)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:rsidR="00F6225E" w:rsidRPr="002C5218" w:rsidRDefault="00F6225E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25E" w:rsidRDefault="00F6225E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(430)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F6225E" w:rsidRPr="002C5218" w:rsidRDefault="00F6225E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25E" w:rsidRDefault="00F6225E" w:rsidP="00F6225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  <w:shd w:val="clear" w:color="auto" w:fill="auto"/>
          </w:tcPr>
          <w:p w:rsidR="00F6225E" w:rsidRPr="002C5218" w:rsidRDefault="00F6225E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25E" w:rsidRDefault="00F6225E" w:rsidP="00560A7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(2,420)</w:t>
            </w:r>
          </w:p>
        </w:tc>
      </w:tr>
      <w:tr w:rsidR="00626409" w:rsidRPr="002C5218" w:rsidTr="00F6225E">
        <w:tc>
          <w:tcPr>
            <w:tcW w:w="1787" w:type="pct"/>
            <w:tcBorders>
              <w:bottom w:val="nil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5,312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1A56C3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(1,591)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1,205</w:t>
            </w:r>
          </w:p>
        </w:tc>
        <w:tc>
          <w:tcPr>
            <w:tcW w:w="152" w:type="pct"/>
            <w:tcBorders>
              <w:top w:val="nil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1A56C3" w:rsidP="00560A7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4,926</w:t>
            </w:r>
          </w:p>
        </w:tc>
      </w:tr>
    </w:tbl>
    <w:p w:rsidR="00626409" w:rsidRPr="00EA5474" w:rsidRDefault="00626409" w:rsidP="0062640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4719" w:type="pct"/>
        <w:tblInd w:w="539" w:type="dxa"/>
        <w:tblLayout w:type="fixed"/>
        <w:tblLook w:val="01E0" w:firstRow="1" w:lastRow="1" w:firstColumn="1" w:lastColumn="1" w:noHBand="0" w:noVBand="0"/>
      </w:tblPr>
      <w:tblGrid>
        <w:gridCol w:w="3240"/>
        <w:gridCol w:w="1171"/>
        <w:gridCol w:w="270"/>
        <w:gridCol w:w="1260"/>
        <w:gridCol w:w="270"/>
        <w:gridCol w:w="1351"/>
        <w:gridCol w:w="277"/>
        <w:gridCol w:w="1226"/>
      </w:tblGrid>
      <w:tr w:rsidR="00626409" w:rsidRPr="000E5037" w:rsidTr="00560A78">
        <w:tc>
          <w:tcPr>
            <w:tcW w:w="1787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2C521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13" w:type="pct"/>
            <w:gridSpan w:val="7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tcBorders>
              <w:top w:val="single" w:sz="4" w:space="0" w:color="auto"/>
            </w:tcBorders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E50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0E5037">
              <w:rPr>
                <w:rFonts w:asciiTheme="majorBidi" w:hAnsiTheme="majorBidi" w:cstheme="majorBidi"/>
                <w:sz w:val="30"/>
                <w:szCs w:val="30"/>
              </w:rPr>
              <w:t xml:space="preserve">)/ </w:t>
            </w: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0E50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6409" w:rsidRPr="002C5218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9" w:type="pct"/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9" w:type="pct"/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vAlign w:val="bottom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" w:type="pct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626409" w:rsidRPr="000E5037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213" w:type="pct"/>
            <w:gridSpan w:val="7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6409" w:rsidRPr="000E5037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6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5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45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6409" w:rsidRPr="000E5037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0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E503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0E5037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  <w:r w:rsidRPr="000E5037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                   </w:t>
            </w:r>
          </w:p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70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0E5037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   </w:t>
            </w:r>
            <w:r w:rsidRPr="000E5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46" w:type="pct"/>
          </w:tcPr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5" w:type="pct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49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52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45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626409" w:rsidRPr="000E5037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</w:t>
            </w:r>
            <w:r w:rsidRPr="000E5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ค่าเผื่อมูลค่าสินค้าลดลง)</w:t>
            </w:r>
          </w:p>
        </w:tc>
        <w:tc>
          <w:tcPr>
            <w:tcW w:w="646" w:type="pct"/>
          </w:tcPr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5" w:type="pct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149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45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626409" w:rsidRPr="000E5037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46" w:type="pct"/>
            <w:tcBorders>
              <w:bottom w:val="nil"/>
            </w:tcBorders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</w:rPr>
              <w:t>4,587</w:t>
            </w: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149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</w:tr>
      <w:tr w:rsidR="00626409" w:rsidRPr="000E5037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(276)</w:t>
            </w:r>
          </w:p>
        </w:tc>
        <w:tc>
          <w:tcPr>
            <w:tcW w:w="149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626409" w:rsidRPr="000E5037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0E503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5,859</w:t>
            </w:r>
          </w:p>
        </w:tc>
        <w:tc>
          <w:tcPr>
            <w:tcW w:w="149" w:type="pct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1,443</w:t>
            </w:r>
          </w:p>
        </w:tc>
        <w:tc>
          <w:tcPr>
            <w:tcW w:w="149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626409" w:rsidRPr="000E5037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0E5037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7,302</w:t>
            </w:r>
          </w:p>
        </w:tc>
      </w:tr>
      <w:tr w:rsidR="00626409" w:rsidRPr="002C5218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nil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  <w:tab w:val="decimal" w:pos="881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409" w:rsidRPr="002C5218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6" w:type="pct"/>
            <w:tcBorders>
              <w:top w:val="nil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  <w:tab w:val="decimal" w:pos="881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409" w:rsidRPr="002C5218" w:rsidTr="00560A78">
        <w:tblPrEx>
          <w:tblBorders>
            <w:bottom w:val="double" w:sz="4" w:space="0" w:color="auto"/>
          </w:tblBorders>
        </w:tblPrEx>
        <w:tc>
          <w:tcPr>
            <w:tcW w:w="1787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46" w:type="pct"/>
            <w:tcBorders>
              <w:bottom w:val="nil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  <w:tab w:val="decimal" w:pos="881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409" w:rsidRPr="002C5218" w:rsidTr="00560A78">
        <w:tblPrEx>
          <w:tblBorders>
            <w:bottom w:val="double" w:sz="4" w:space="0" w:color="auto"/>
          </w:tblBorders>
        </w:tblPrEx>
        <w:tc>
          <w:tcPr>
            <w:tcW w:w="1787" w:type="pct"/>
            <w:tcBorders>
              <w:bottom w:val="nil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จากความแตกต่างของค่าเสื่อมราคาและการขยายอายุการใช้งาน)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(1,705)</w:t>
            </w:r>
          </w:p>
        </w:tc>
        <w:tc>
          <w:tcPr>
            <w:tcW w:w="149" w:type="pct"/>
            <w:tcBorders>
              <w:bottom w:val="nil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(285)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(1,990)</w:t>
            </w:r>
          </w:p>
        </w:tc>
      </w:tr>
      <w:tr w:rsidR="00626409" w:rsidRPr="002C5218" w:rsidTr="00560A78">
        <w:tblPrEx>
          <w:tblBorders>
            <w:bottom w:val="double" w:sz="4" w:space="0" w:color="auto"/>
          </w:tblBorders>
        </w:tblPrEx>
        <w:tc>
          <w:tcPr>
            <w:tcW w:w="1787" w:type="pct"/>
            <w:tcBorders>
              <w:bottom w:val="nil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4,154</w:t>
            </w:r>
          </w:p>
        </w:tc>
        <w:tc>
          <w:tcPr>
            <w:tcW w:w="149" w:type="pct"/>
            <w:tcBorders>
              <w:bottom w:val="nil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5,312</w:t>
            </w:r>
          </w:p>
        </w:tc>
      </w:tr>
    </w:tbl>
    <w:p w:rsidR="00626409" w:rsidRPr="00594F9D" w:rsidRDefault="00626409" w:rsidP="00626409">
      <w:pPr>
        <w:rPr>
          <w:rFonts w:asciiTheme="majorBidi" w:hAnsiTheme="majorBidi" w:cstheme="majorBidi"/>
          <w:sz w:val="30"/>
          <w:szCs w:val="30"/>
        </w:rPr>
      </w:pPr>
    </w:p>
    <w:p w:rsidR="00626409" w:rsidRPr="00265A8B" w:rsidRDefault="00626409" w:rsidP="00626409">
      <w:pPr>
        <w:pStyle w:val="ListParagraph"/>
        <w:tabs>
          <w:tab w:val="left" w:pos="540"/>
        </w:tabs>
        <w:ind w:left="518"/>
        <w:rPr>
          <w:rFonts w:ascii="Angsana New" w:hAnsi="Angsana New"/>
          <w:sz w:val="30"/>
          <w:szCs w:val="30"/>
        </w:rPr>
      </w:pPr>
      <w:r w:rsidRPr="00265A8B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265A8B">
        <w:rPr>
          <w:rFonts w:ascii="Angsana New" w:hAnsi="Angsana New"/>
          <w:sz w:val="30"/>
          <w:szCs w:val="30"/>
        </w:rPr>
        <w:t xml:space="preserve"> </w:t>
      </w:r>
    </w:p>
    <w:p w:rsidR="00626409" w:rsidRPr="00265A8B" w:rsidRDefault="00626409" w:rsidP="00626409">
      <w:pPr>
        <w:pStyle w:val="ListParagraph"/>
        <w:tabs>
          <w:tab w:val="left" w:pos="540"/>
        </w:tabs>
        <w:ind w:left="518"/>
        <w:rPr>
          <w:rFonts w:ascii="Angsana New" w:hAnsi="Angsana New"/>
          <w:i/>
          <w:iCs/>
          <w:color w:val="0000FF"/>
          <w:sz w:val="30"/>
          <w:szCs w:val="30"/>
        </w:rPr>
      </w:pPr>
    </w:p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4029"/>
        <w:gridCol w:w="1170"/>
        <w:gridCol w:w="270"/>
        <w:gridCol w:w="1170"/>
        <w:gridCol w:w="270"/>
        <w:gridCol w:w="1170"/>
        <w:gridCol w:w="270"/>
        <w:gridCol w:w="903"/>
      </w:tblGrid>
      <w:tr w:rsidR="00626409" w:rsidRPr="005654C0" w:rsidTr="00560A78">
        <w:tc>
          <w:tcPr>
            <w:tcW w:w="4032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654C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5654C0" w:rsidTr="00560A78">
        <w:tc>
          <w:tcPr>
            <w:tcW w:w="4032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5654C0" w:rsidTr="00560A78">
        <w:tc>
          <w:tcPr>
            <w:tcW w:w="4032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Pr="005654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6409" w:rsidRPr="005654C0" w:rsidTr="00560A78">
        <w:tc>
          <w:tcPr>
            <w:tcW w:w="4032" w:type="dxa"/>
          </w:tcPr>
          <w:p w:rsidR="00626409" w:rsidRPr="008859A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859A5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  <w:r w:rsidRPr="008859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626409" w:rsidRPr="00FB2313" w:rsidRDefault="00D83B9F" w:rsidP="00560A7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33,625</w:t>
            </w:r>
          </w:p>
        </w:tc>
        <w:tc>
          <w:tcPr>
            <w:tcW w:w="270" w:type="dxa"/>
          </w:tcPr>
          <w:p w:rsidR="00626409" w:rsidRPr="00777E2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26409" w:rsidRPr="005654C0" w:rsidRDefault="00626409" w:rsidP="00560A7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270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26409" w:rsidRPr="0007407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626409" w:rsidRPr="0007407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409" w:rsidRPr="005654C0" w:rsidTr="00560A78">
        <w:tc>
          <w:tcPr>
            <w:tcW w:w="4032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5654C0" w:rsidRDefault="00D83B9F" w:rsidP="00E84FE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33,625</w:t>
            </w:r>
          </w:p>
        </w:tc>
        <w:tc>
          <w:tcPr>
            <w:tcW w:w="270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5654C0" w:rsidRDefault="00626409" w:rsidP="00560A7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7,333</w:t>
            </w:r>
          </w:p>
        </w:tc>
        <w:tc>
          <w:tcPr>
            <w:tcW w:w="270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07407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07407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626409" w:rsidRPr="00265A8B" w:rsidRDefault="00626409" w:rsidP="00626409">
      <w:pPr>
        <w:pStyle w:val="ListParagraph"/>
        <w:ind w:left="518"/>
        <w:rPr>
          <w:rFonts w:ascii="Angsana New" w:hAnsi="Angsana New"/>
          <w:sz w:val="30"/>
          <w:szCs w:val="30"/>
          <w:highlight w:val="cyan"/>
        </w:rPr>
      </w:pPr>
    </w:p>
    <w:p w:rsidR="00626409" w:rsidRDefault="00626409" w:rsidP="006264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</w:rPr>
      </w:pPr>
      <w:r w:rsidRPr="00265A8B">
        <w:rPr>
          <w:rFonts w:hint="cs"/>
          <w:sz w:val="30"/>
          <w:szCs w:val="30"/>
          <w:cs/>
        </w:rPr>
        <w:t>ขาดทุน</w:t>
      </w:r>
      <w:r w:rsidRPr="00265A8B">
        <w:rPr>
          <w:rFonts w:ascii="Angsana New" w:hAnsi="Angsana New" w:hint="cs"/>
          <w:sz w:val="30"/>
          <w:szCs w:val="30"/>
          <w:cs/>
        </w:rPr>
        <w:t>ทางภาษีจะสิ้นอายุใน</w:t>
      </w:r>
      <w:r>
        <w:rPr>
          <w:rFonts w:ascii="Angsana New" w:hAnsi="Angsana New" w:hint="cs"/>
          <w:sz w:val="30"/>
          <w:szCs w:val="30"/>
          <w:cs/>
        </w:rPr>
        <w:t>ระหว่าง</w:t>
      </w:r>
      <w:r w:rsidRPr="00265A8B">
        <w:rPr>
          <w:rFonts w:ascii="Angsana New" w:hAnsi="Angsana New" w:hint="cs"/>
          <w:sz w:val="30"/>
          <w:szCs w:val="30"/>
          <w:cs/>
        </w:rPr>
        <w:t xml:space="preserve">ปี </w:t>
      </w:r>
      <w:r w:rsidR="00D83B9F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ถึง </w:t>
      </w:r>
      <w:r>
        <w:rPr>
          <w:rFonts w:ascii="Angsana New" w:hAnsi="Angsana New"/>
          <w:sz w:val="30"/>
          <w:szCs w:val="30"/>
        </w:rPr>
        <w:t xml:space="preserve">2566 </w:t>
      </w:r>
      <w:r w:rsidRPr="00265A8B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265A8B">
        <w:rPr>
          <w:rFonts w:ascii="Angsana New" w:hAnsi="Angsana New"/>
          <w:sz w:val="30"/>
          <w:szCs w:val="30"/>
        </w:rPr>
        <w:t xml:space="preserve"> </w:t>
      </w:r>
      <w:r w:rsidRPr="00265A8B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265A8B">
        <w:rPr>
          <w:rFonts w:ascii="Angsana New" w:hAnsi="Angsana New"/>
          <w:sz w:val="30"/>
          <w:szCs w:val="30"/>
          <w:cs/>
        </w:rPr>
        <w:t xml:space="preserve"> </w:t>
      </w:r>
      <w:r w:rsidRPr="00265A8B">
        <w:rPr>
          <w:rFonts w:ascii="Angsana New" w:hAnsi="Angsana New"/>
          <w:sz w:val="30"/>
          <w:szCs w:val="30"/>
        </w:rPr>
        <w:t xml:space="preserve"> </w:t>
      </w:r>
    </w:p>
    <w:p w:rsidR="00626409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</w:p>
    <w:p w:rsidR="00626409" w:rsidRDefault="00626409" w:rsidP="00530670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265A8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สินทรัพย์ไม่หมุนเวียนอื่น</w:t>
      </w:r>
    </w:p>
    <w:p w:rsidR="00530670" w:rsidRPr="00530670" w:rsidRDefault="00530670" w:rsidP="00530670">
      <w:pPr>
        <w:rPr>
          <w:rFonts w:cs="Arial"/>
          <w:cs/>
          <w:lang w:val="th-TH"/>
        </w:rPr>
      </w:pPr>
    </w:p>
    <w:tbl>
      <w:tblPr>
        <w:tblW w:w="92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3"/>
        <w:gridCol w:w="899"/>
        <w:gridCol w:w="1173"/>
        <w:gridCol w:w="272"/>
        <w:gridCol w:w="1211"/>
        <w:gridCol w:w="272"/>
        <w:gridCol w:w="1124"/>
        <w:gridCol w:w="272"/>
        <w:gridCol w:w="1161"/>
      </w:tblGrid>
      <w:tr w:rsidR="00530670" w:rsidRPr="002C5218" w:rsidTr="00530670">
        <w:tc>
          <w:tcPr>
            <w:tcW w:w="1548" w:type="pct"/>
          </w:tcPr>
          <w:p w:rsidR="00530670" w:rsidRPr="002C5218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530670" w:rsidRPr="002C5218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:rsidR="00530670" w:rsidRPr="002C5218" w:rsidRDefault="00530670" w:rsidP="007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530670" w:rsidRPr="002C5218" w:rsidRDefault="00530670" w:rsidP="007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pct"/>
            <w:gridSpan w:val="3"/>
            <w:tcBorders>
              <w:bottom w:val="single" w:sz="4" w:space="0" w:color="auto"/>
            </w:tcBorders>
          </w:tcPr>
          <w:p w:rsidR="00530670" w:rsidRPr="002C5218" w:rsidRDefault="00530670" w:rsidP="007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670" w:rsidRPr="002C5218" w:rsidTr="00530670">
        <w:trPr>
          <w:trHeight w:val="425"/>
        </w:trPr>
        <w:tc>
          <w:tcPr>
            <w:tcW w:w="1548" w:type="pct"/>
          </w:tcPr>
          <w:p w:rsidR="00530670" w:rsidRPr="002C5218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:rsidR="00530670" w:rsidRPr="002C5218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0" w:right="-106" w:firstLine="1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530670" w:rsidRPr="002C5218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530670" w:rsidRPr="002C5218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:rsidR="00530670" w:rsidRPr="002C5218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530670" w:rsidRPr="005654C0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530670" w:rsidRPr="002C5218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530670" w:rsidRPr="002C5218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530670" w:rsidRPr="002C5218" w:rsidRDefault="00530670" w:rsidP="007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530670" w:rsidRPr="002C5218" w:rsidTr="00751C33">
        <w:tc>
          <w:tcPr>
            <w:tcW w:w="1548" w:type="pct"/>
          </w:tcPr>
          <w:p w:rsidR="00530670" w:rsidRPr="002C5218" w:rsidRDefault="00530670" w:rsidP="007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:rsidR="00530670" w:rsidRPr="002C5218" w:rsidRDefault="00530670" w:rsidP="007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67" w:type="pct"/>
            <w:gridSpan w:val="7"/>
          </w:tcPr>
          <w:p w:rsidR="00530670" w:rsidRPr="002C5218" w:rsidRDefault="00530670" w:rsidP="007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670" w:rsidRPr="002C5218" w:rsidTr="00751C33">
        <w:tc>
          <w:tcPr>
            <w:tcW w:w="1548" w:type="pct"/>
          </w:tcPr>
          <w:p w:rsidR="00530670" w:rsidRPr="002C5218" w:rsidRDefault="00530670" w:rsidP="005306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486" w:type="pct"/>
          </w:tcPr>
          <w:p w:rsidR="00530670" w:rsidRPr="002C5218" w:rsidRDefault="00530670" w:rsidP="0053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:rsidR="00530670" w:rsidRPr="002C5218" w:rsidRDefault="00530670" w:rsidP="0053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120,617</w:t>
            </w:r>
          </w:p>
        </w:tc>
        <w:tc>
          <w:tcPr>
            <w:tcW w:w="147" w:type="pct"/>
            <w:shd w:val="clear" w:color="auto" w:fill="auto"/>
          </w:tcPr>
          <w:p w:rsidR="00530670" w:rsidRPr="002C5218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530670" w:rsidRPr="002C5218" w:rsidRDefault="00530670" w:rsidP="0053067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116,904</w:t>
            </w:r>
          </w:p>
        </w:tc>
        <w:tc>
          <w:tcPr>
            <w:tcW w:w="147" w:type="pct"/>
            <w:shd w:val="clear" w:color="auto" w:fill="auto"/>
          </w:tcPr>
          <w:p w:rsidR="00530670" w:rsidRPr="002C5218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:rsidR="00530670" w:rsidRPr="002C5218" w:rsidRDefault="00530670" w:rsidP="0053067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10,662</w:t>
            </w:r>
          </w:p>
        </w:tc>
        <w:tc>
          <w:tcPr>
            <w:tcW w:w="147" w:type="pct"/>
          </w:tcPr>
          <w:p w:rsidR="00530670" w:rsidRPr="002C5218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:rsidR="00530670" w:rsidRPr="002C5218" w:rsidRDefault="00530670" w:rsidP="0053067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16,520</w:t>
            </w:r>
          </w:p>
        </w:tc>
      </w:tr>
      <w:tr w:rsidR="00530670" w:rsidRPr="002C5218" w:rsidTr="00530670">
        <w:tc>
          <w:tcPr>
            <w:tcW w:w="1548" w:type="pct"/>
          </w:tcPr>
          <w:p w:rsidR="00530670" w:rsidRPr="002C5218" w:rsidRDefault="00530670" w:rsidP="005306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486" w:type="pct"/>
          </w:tcPr>
          <w:p w:rsidR="00530670" w:rsidRPr="002C5218" w:rsidRDefault="00530670" w:rsidP="0053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:rsidR="00530670" w:rsidRPr="002C5218" w:rsidRDefault="00530670" w:rsidP="0053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4,622</w:t>
            </w:r>
          </w:p>
        </w:tc>
        <w:tc>
          <w:tcPr>
            <w:tcW w:w="147" w:type="pct"/>
            <w:shd w:val="clear" w:color="auto" w:fill="auto"/>
          </w:tcPr>
          <w:p w:rsidR="00530670" w:rsidRPr="002C5218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:rsidR="00530670" w:rsidRPr="002C5218" w:rsidRDefault="00530670" w:rsidP="0053067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8,362</w:t>
            </w:r>
          </w:p>
        </w:tc>
        <w:tc>
          <w:tcPr>
            <w:tcW w:w="147" w:type="pct"/>
            <w:shd w:val="clear" w:color="auto" w:fill="auto"/>
          </w:tcPr>
          <w:p w:rsidR="00530670" w:rsidRPr="002C5218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:rsidR="00530670" w:rsidRPr="002C5218" w:rsidRDefault="00530670" w:rsidP="00530670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30670" w:rsidRPr="003B0DD0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8" w:type="pct"/>
          </w:tcPr>
          <w:p w:rsidR="00530670" w:rsidRPr="002C5218" w:rsidRDefault="00530670" w:rsidP="00530670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670" w:rsidRPr="002C5218" w:rsidTr="00530670">
        <w:tc>
          <w:tcPr>
            <w:tcW w:w="1548" w:type="pct"/>
          </w:tcPr>
          <w:p w:rsidR="00530670" w:rsidRPr="002C5218" w:rsidRDefault="00530670" w:rsidP="0053067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86" w:type="pct"/>
          </w:tcPr>
          <w:p w:rsidR="00530670" w:rsidRPr="002C5218" w:rsidRDefault="00530670" w:rsidP="0053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:rsidR="00530670" w:rsidRDefault="00530670" w:rsidP="0053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6,706</w:t>
            </w:r>
          </w:p>
        </w:tc>
        <w:tc>
          <w:tcPr>
            <w:tcW w:w="147" w:type="pct"/>
            <w:shd w:val="clear" w:color="auto" w:fill="auto"/>
          </w:tcPr>
          <w:p w:rsidR="00530670" w:rsidRPr="002C5218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:rsidR="00530670" w:rsidRDefault="00530670" w:rsidP="005306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:rsidR="00530670" w:rsidRPr="002C5218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:rsidR="00530670" w:rsidRPr="002C5218" w:rsidRDefault="00530670" w:rsidP="0053067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6,704</w:t>
            </w:r>
          </w:p>
        </w:tc>
        <w:tc>
          <w:tcPr>
            <w:tcW w:w="147" w:type="pct"/>
          </w:tcPr>
          <w:p w:rsidR="00530670" w:rsidRPr="003B0DD0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530670" w:rsidRPr="002C5218" w:rsidRDefault="00530670" w:rsidP="0053067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6,704</w:t>
            </w:r>
          </w:p>
        </w:tc>
      </w:tr>
      <w:tr w:rsidR="00530670" w:rsidRPr="002C5218" w:rsidTr="00530670">
        <w:tc>
          <w:tcPr>
            <w:tcW w:w="1548" w:type="pct"/>
          </w:tcPr>
          <w:p w:rsidR="00530670" w:rsidRPr="002C5218" w:rsidRDefault="00530670" w:rsidP="0053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:rsidR="00530670" w:rsidRPr="002C5218" w:rsidRDefault="00530670" w:rsidP="0053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0670" w:rsidRPr="002C5218" w:rsidRDefault="00530670" w:rsidP="0053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131,945</w:t>
            </w:r>
          </w:p>
        </w:tc>
        <w:tc>
          <w:tcPr>
            <w:tcW w:w="147" w:type="pct"/>
            <w:shd w:val="clear" w:color="auto" w:fill="auto"/>
          </w:tcPr>
          <w:p w:rsidR="00530670" w:rsidRPr="002C5218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0670" w:rsidRPr="002C5218" w:rsidRDefault="00530670" w:rsidP="005306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131,972</w:t>
            </w:r>
          </w:p>
        </w:tc>
        <w:tc>
          <w:tcPr>
            <w:tcW w:w="147" w:type="pct"/>
            <w:shd w:val="clear" w:color="auto" w:fill="auto"/>
          </w:tcPr>
          <w:p w:rsidR="00530670" w:rsidRPr="002C5218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0670" w:rsidRPr="00530670" w:rsidRDefault="00530670" w:rsidP="0053067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17,366</w:t>
            </w:r>
          </w:p>
        </w:tc>
        <w:tc>
          <w:tcPr>
            <w:tcW w:w="147" w:type="pct"/>
          </w:tcPr>
          <w:p w:rsidR="00530670" w:rsidRPr="002C5218" w:rsidRDefault="00530670" w:rsidP="0053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530670" w:rsidRPr="00530670" w:rsidRDefault="00530670" w:rsidP="0053067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23,224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626409" w:rsidRPr="00594F9D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18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594F9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เจ้าหนี้การค้า </w:t>
      </w:r>
    </w:p>
    <w:p w:rsidR="00626409" w:rsidRPr="00594F9D" w:rsidRDefault="00626409" w:rsidP="0062640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899"/>
        <w:gridCol w:w="1173"/>
        <w:gridCol w:w="272"/>
        <w:gridCol w:w="1210"/>
        <w:gridCol w:w="272"/>
        <w:gridCol w:w="1124"/>
        <w:gridCol w:w="272"/>
        <w:gridCol w:w="1163"/>
      </w:tblGrid>
      <w:tr w:rsidR="00626409" w:rsidRPr="002C5218" w:rsidTr="00370B8B">
        <w:tc>
          <w:tcPr>
            <w:tcW w:w="1548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pct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370B8B">
        <w:trPr>
          <w:trHeight w:val="425"/>
        </w:trPr>
        <w:tc>
          <w:tcPr>
            <w:tcW w:w="1548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0" w:right="-106" w:firstLine="1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2C5218" w:rsidTr="00370B8B">
        <w:tc>
          <w:tcPr>
            <w:tcW w:w="1548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67" w:type="pct"/>
            <w:gridSpan w:val="7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370B8B">
        <w:tc>
          <w:tcPr>
            <w:tcW w:w="1548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4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55,605</w:t>
            </w:r>
          </w:p>
        </w:tc>
        <w:tc>
          <w:tcPr>
            <w:tcW w:w="147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64,529</w:t>
            </w:r>
          </w:p>
        </w:tc>
        <w:tc>
          <w:tcPr>
            <w:tcW w:w="147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  <w:tc>
          <w:tcPr>
            <w:tcW w:w="14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50,086</w:t>
            </w:r>
          </w:p>
        </w:tc>
      </w:tr>
      <w:tr w:rsidR="00626409" w:rsidRPr="002C5218" w:rsidTr="00370B8B">
        <w:tc>
          <w:tcPr>
            <w:tcW w:w="1548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082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2,173,092</w:t>
            </w:r>
          </w:p>
        </w:tc>
        <w:tc>
          <w:tcPr>
            <w:tcW w:w="147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2,228,362</w:t>
            </w:r>
          </w:p>
        </w:tc>
        <w:tc>
          <w:tcPr>
            <w:tcW w:w="147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599,019</w:t>
            </w:r>
          </w:p>
        </w:tc>
        <w:tc>
          <w:tcPr>
            <w:tcW w:w="14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676,567</w:t>
            </w:r>
          </w:p>
        </w:tc>
      </w:tr>
      <w:tr w:rsidR="00626409" w:rsidRPr="002C5218" w:rsidTr="00370B8B">
        <w:tc>
          <w:tcPr>
            <w:tcW w:w="1548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815DA" w:rsidRDefault="00626082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2,228,697</w:t>
            </w:r>
          </w:p>
        </w:tc>
        <w:tc>
          <w:tcPr>
            <w:tcW w:w="147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815D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2,292,891</w:t>
            </w:r>
          </w:p>
        </w:tc>
        <w:tc>
          <w:tcPr>
            <w:tcW w:w="147" w:type="pct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606,992</w:t>
            </w:r>
          </w:p>
        </w:tc>
        <w:tc>
          <w:tcPr>
            <w:tcW w:w="147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726,653</w:t>
            </w:r>
          </w:p>
        </w:tc>
      </w:tr>
    </w:tbl>
    <w:p w:rsidR="00632198" w:rsidRDefault="00632198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:rsidR="00632198" w:rsidRDefault="00632198" w:rsidP="00632198">
      <w:pPr>
        <w:rPr>
          <w:cs/>
          <w:lang w:val="th-TH"/>
        </w:rPr>
      </w:pPr>
    </w:p>
    <w:p w:rsidR="006E0913" w:rsidRPr="00632198" w:rsidRDefault="00632198" w:rsidP="0063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Angsana New"/>
          <w:cs/>
          <w:lang w:val="th-TH"/>
        </w:rPr>
        <w:sectPr w:rsidR="006E0913" w:rsidRPr="00632198" w:rsidSect="005559E7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cs="Angsana New"/>
          <w:cs/>
          <w:lang w:val="th-TH"/>
        </w:rPr>
        <w:tab/>
      </w:r>
      <w:r>
        <w:rPr>
          <w:rFonts w:cs="Angsana New"/>
          <w:cs/>
          <w:lang w:val="th-TH"/>
        </w:rPr>
        <w:tab/>
      </w:r>
    </w:p>
    <w:p w:rsidR="00626409" w:rsidRPr="00930FB7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19</w:t>
      </w:r>
      <w:r w:rsidRPr="00930FB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  <w:t>เจ้าหนี้อื่น</w:t>
      </w:r>
    </w:p>
    <w:p w:rsidR="00626409" w:rsidRPr="000C1511" w:rsidRDefault="00626409" w:rsidP="0062640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12" w:type="dxa"/>
        <w:tblInd w:w="558" w:type="dxa"/>
        <w:tblLook w:val="01E0" w:firstRow="1" w:lastRow="1" w:firstColumn="1" w:lastColumn="1" w:noHBand="0" w:noVBand="0"/>
      </w:tblPr>
      <w:tblGrid>
        <w:gridCol w:w="2862"/>
        <w:gridCol w:w="889"/>
        <w:gridCol w:w="1205"/>
        <w:gridCol w:w="269"/>
        <w:gridCol w:w="1205"/>
        <w:gridCol w:w="269"/>
        <w:gridCol w:w="1100"/>
        <w:gridCol w:w="269"/>
        <w:gridCol w:w="1144"/>
      </w:tblGrid>
      <w:tr w:rsidR="00626409" w:rsidRPr="002C5218" w:rsidTr="00370B8B">
        <w:tc>
          <w:tcPr>
            <w:tcW w:w="2862" w:type="dxa"/>
            <w:vMerge w:val="restar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13" w:type="dxa"/>
            <w:gridSpan w:val="3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370B8B">
        <w:tc>
          <w:tcPr>
            <w:tcW w:w="2862" w:type="dxa"/>
            <w:vMerge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61" w:type="dxa"/>
            <w:gridSpan w:val="7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142,929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241,719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166,793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77,359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2C5218" w:rsidRDefault="0032127E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286,520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266,921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98,503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103,523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เจ้าหนี้ค่าวัสดุสิ้นเปลือง</w:t>
            </w: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66,836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46,292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15,482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23,379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เงินมัดจำและเงินรับล่วงหน้า</w:t>
            </w:r>
            <w:r w:rsidRPr="002C5218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2C5218" w:rsidRDefault="0032127E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39,058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36,282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4,781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4,649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ภาษีโรงเรือนค้างจ่าย</w:t>
            </w: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0F3BD5" w:rsidRDefault="0032127E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21,729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Pr="000F3BD5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18,899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Pr="000F3BD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8,511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3,368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6,033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7,216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5,713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1,621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Pr="000F3BD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33,048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13,393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23,973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3,730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32127E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462,918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390,868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151,109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139,627</w:t>
            </w:r>
          </w:p>
        </w:tc>
      </w:tr>
      <w:tr w:rsidR="00626409" w:rsidRPr="002C5218" w:rsidTr="00370B8B">
        <w:tc>
          <w:tcPr>
            <w:tcW w:w="2862" w:type="dxa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9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32127E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605,847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632,587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317,902</w:t>
            </w:r>
          </w:p>
        </w:tc>
        <w:tc>
          <w:tcPr>
            <w:tcW w:w="26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216,986</w:t>
            </w:r>
          </w:p>
        </w:tc>
      </w:tr>
    </w:tbl>
    <w:p w:rsidR="00626409" w:rsidRDefault="00626409" w:rsidP="006264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626409" w:rsidRPr="004B5014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u w:val="none"/>
        </w:rPr>
        <w:t>20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Pr="00A13778">
        <w:rPr>
          <w:rFonts w:asciiTheme="majorBidi" w:hAnsiTheme="majorBidi" w:cs="Angsana New" w:hint="cs"/>
          <w:sz w:val="30"/>
          <w:szCs w:val="30"/>
          <w:u w:val="none"/>
          <w:cs/>
        </w:rPr>
        <w:t>ประมาณการหนี้สินสำหรับผลประโยชน์พนักงาน</w:t>
      </w:r>
      <w:r w:rsidRPr="004B501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:rsidR="00626409" w:rsidRPr="000C1511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414" w:right="-45" w:hanging="36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8"/>
        <w:gridCol w:w="252"/>
        <w:gridCol w:w="18"/>
        <w:gridCol w:w="1152"/>
        <w:gridCol w:w="270"/>
        <w:gridCol w:w="1080"/>
        <w:gridCol w:w="270"/>
        <w:gridCol w:w="1080"/>
      </w:tblGrid>
      <w:tr w:rsidR="00626409" w:rsidRPr="002C5218" w:rsidTr="00560A78">
        <w:trPr>
          <w:trHeight w:hRule="exact" w:val="389"/>
        </w:trPr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rPr>
          <w:trHeight w:hRule="exact" w:val="389"/>
        </w:trPr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2C5218" w:rsidTr="00560A78">
        <w:trPr>
          <w:trHeight w:hRule="exact" w:val="389"/>
        </w:trPr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9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rPr>
          <w:trHeight w:hRule="exact" w:val="389"/>
        </w:trPr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88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6409" w:rsidRPr="002C5218" w:rsidTr="00560A78">
        <w:trPr>
          <w:trHeight w:hRule="exact" w:val="389"/>
        </w:trPr>
        <w:tc>
          <w:tcPr>
            <w:tcW w:w="4050" w:type="dxa"/>
          </w:tcPr>
          <w:p w:rsidR="00626409" w:rsidRPr="00A1377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377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  <w:r w:rsidRPr="00A137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1188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26409" w:rsidRPr="00340E5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340E55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6409" w:rsidRPr="002C5218" w:rsidTr="00560A78">
        <w:trPr>
          <w:trHeight w:hRule="exact" w:val="389"/>
        </w:trPr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212D61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84,822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64,453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212D61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31,801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26,712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3F726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0" w:type="dxa"/>
            <w:gridSpan w:val="5"/>
          </w:tcPr>
          <w:p w:rsidR="00626409" w:rsidRPr="003F726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3F726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:rsidR="00626409" w:rsidRPr="003F726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C52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:rsidR="00626409" w:rsidRPr="002C5218" w:rsidDel="006A7EC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26409" w:rsidRPr="00340E55" w:rsidDel="006A7EC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26409" w:rsidRPr="002C5218" w:rsidDel="006A7EC4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340E55" w:rsidDel="006A7EC4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3F7266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</w:t>
            </w:r>
            <w:r w:rsidR="00212D6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9,628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212D61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4,455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4,283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3F726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0" w:type="dxa"/>
            <w:gridSpan w:val="5"/>
          </w:tcPr>
          <w:p w:rsidR="00626409" w:rsidRPr="003F726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26409" w:rsidRPr="003F726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:rsidR="00626409" w:rsidRPr="003F726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9C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6409" w:rsidRPr="002C5218" w:rsidTr="00560A78">
        <w:tc>
          <w:tcPr>
            <w:tcW w:w="4050" w:type="dxa"/>
            <w:tcBorders>
              <w:bottom w:val="nil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33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7B017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Pr="007B017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170" w:type="dxa"/>
          </w:tcPr>
          <w:p w:rsidR="00626409" w:rsidRPr="002C5218" w:rsidDel="006A7EC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26409" w:rsidRPr="002C5218" w:rsidDel="006A7EC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26409" w:rsidRPr="002C5218" w:rsidDel="006A7EC4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Del="006A7EC4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6409" w:rsidRPr="002C5218" w:rsidTr="00560A78">
        <w:tc>
          <w:tcPr>
            <w:tcW w:w="4050" w:type="dxa"/>
            <w:tcBorders>
              <w:top w:val="nil"/>
              <w:bottom w:val="nil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7B017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Del="006A7EC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14,627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26409" w:rsidRPr="002C5218" w:rsidDel="006A7EC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Del="006A7EC4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6,023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Del="006A7EC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409" w:rsidRPr="002C5218" w:rsidTr="00560A78">
        <w:tc>
          <w:tcPr>
            <w:tcW w:w="4050" w:type="dxa"/>
            <w:tcBorders>
              <w:top w:val="nil"/>
              <w:bottom w:val="nil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</w:t>
            </w:r>
            <w:r w:rsidRPr="007B017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170" w:type="dxa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6409" w:rsidRPr="002C5218" w:rsidTr="00560A78"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26409" w:rsidRDefault="00E25C2A" w:rsidP="00E2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6,536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Default="00E25C2A" w:rsidP="00E2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15,603</w:t>
            </w:r>
          </w:p>
        </w:tc>
      </w:tr>
    </w:tbl>
    <w:p w:rsidR="00626409" w:rsidRPr="003F7266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</w:rPr>
      </w:pPr>
      <w:r w:rsidRPr="00A13778">
        <w:rPr>
          <w:rFonts w:cs="Angsana New"/>
          <w:sz w:val="30"/>
          <w:szCs w:val="30"/>
          <w:cs/>
        </w:rPr>
        <w:t>กลุ่มบริษัทและบริษัทจัดการโครงการ</w:t>
      </w:r>
      <w:r w:rsidRPr="00A13778">
        <w:rPr>
          <w:rFonts w:cs="Angsana New" w:hint="cs"/>
          <w:sz w:val="30"/>
          <w:szCs w:val="30"/>
          <w:cs/>
        </w:rPr>
        <w:t>ผลประโยชน์ที่กำหนดไว้</w:t>
      </w:r>
      <w:r w:rsidRPr="00A13778">
        <w:rPr>
          <w:rFonts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A13778">
        <w:rPr>
          <w:rFonts w:ascii="Angsana New" w:hAnsi="Angsana New" w:cs="Angsana New"/>
          <w:sz w:val="30"/>
          <w:szCs w:val="30"/>
        </w:rPr>
        <w:t xml:space="preserve">2541 </w:t>
      </w:r>
      <w:r w:rsidRPr="00A13778">
        <w:rPr>
          <w:rFonts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626409" w:rsidRPr="003F7266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A1B6D" w:rsidRPr="00CA1B6D" w:rsidRDefault="00CA1B6D" w:rsidP="00CA1B6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7DB2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957DB2">
        <w:rPr>
          <w:rFonts w:ascii="Angsana New" w:hAnsi="Angsana New" w:cs="Angsana New"/>
          <w:sz w:val="30"/>
          <w:szCs w:val="30"/>
        </w:rPr>
        <w:t xml:space="preserve"> 13</w:t>
      </w:r>
      <w:r w:rsidRPr="00957DB2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957DB2">
        <w:rPr>
          <w:rFonts w:ascii="Angsana New" w:hAnsi="Angsana New" w:cs="Angsana New"/>
          <w:sz w:val="30"/>
          <w:szCs w:val="30"/>
        </w:rPr>
        <w:t xml:space="preserve">2561 </w:t>
      </w:r>
      <w:r w:rsidRPr="00957DB2">
        <w:rPr>
          <w:rFonts w:ascii="Angsana New" w:hAnsi="Angsana New" w:cs="Angsana New" w:hint="cs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957DB2">
        <w:rPr>
          <w:rFonts w:ascii="Angsana New" w:hAnsi="Angsana New" w:cs="Angsana New"/>
          <w:sz w:val="30"/>
          <w:szCs w:val="30"/>
        </w:rPr>
        <w:t>20</w:t>
      </w:r>
      <w:r w:rsidRPr="00957DB2">
        <w:rPr>
          <w:rFonts w:ascii="Angsana New" w:hAnsi="Angsana New" w:cs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957DB2">
        <w:rPr>
          <w:rFonts w:ascii="Angsana New" w:hAnsi="Angsana New" w:cs="Angsana New"/>
          <w:sz w:val="30"/>
          <w:szCs w:val="30"/>
        </w:rPr>
        <w:t>400</w:t>
      </w:r>
      <w:r w:rsidRPr="00957DB2">
        <w:rPr>
          <w:rFonts w:ascii="Angsana New" w:hAnsi="Angsana New" w:cs="Angsana New" w:hint="cs"/>
          <w:sz w:val="30"/>
          <w:szCs w:val="30"/>
          <w:cs/>
        </w:rPr>
        <w:t xml:space="preserve"> วัน 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</w:t>
      </w:r>
      <w:proofErr w:type="spellStart"/>
      <w:r w:rsidRPr="00957DB2">
        <w:rPr>
          <w:rFonts w:ascii="Angsana New" w:hAnsi="Angsana New" w:cs="Angsana New" w:hint="cs"/>
          <w:sz w:val="30"/>
          <w:szCs w:val="30"/>
          <w:cs/>
        </w:rPr>
        <w:t>นุเบกษา</w:t>
      </w:r>
      <w:proofErr w:type="spellEnd"/>
      <w:r w:rsidRPr="00957DB2">
        <w:rPr>
          <w:rFonts w:ascii="Angsana New" w:hAnsi="Angsana New" w:cs="Angsana New" w:hint="cs"/>
          <w:sz w:val="30"/>
          <w:szCs w:val="30"/>
          <w:cs/>
        </w:rPr>
        <w:t xml:space="preserve">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 </w:t>
      </w:r>
      <w:r w:rsidRPr="00957DB2">
        <w:rPr>
          <w:rFonts w:ascii="Angsana New" w:hAnsi="Angsana New" w:cs="Angsana New"/>
          <w:sz w:val="30"/>
          <w:szCs w:val="30"/>
        </w:rPr>
        <w:t>24.16</w:t>
      </w:r>
      <w:r w:rsidRPr="00957DB2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Pr="00957DB2">
        <w:rPr>
          <w:rFonts w:ascii="Angsana New" w:hAnsi="Angsana New" w:cs="Angsana New"/>
          <w:sz w:val="30"/>
          <w:szCs w:val="30"/>
        </w:rPr>
        <w:t>9.4</w:t>
      </w:r>
      <w:r>
        <w:rPr>
          <w:rFonts w:ascii="Angsana New" w:hAnsi="Angsana New" w:cs="Angsana New"/>
          <w:sz w:val="30"/>
          <w:szCs w:val="30"/>
        </w:rPr>
        <w:t>0</w:t>
      </w:r>
      <w:r w:rsidRPr="00957DB2">
        <w:rPr>
          <w:rFonts w:ascii="Angsana New" w:hAnsi="Angsana New" w:cs="Angsana New"/>
          <w:sz w:val="30"/>
          <w:szCs w:val="30"/>
        </w:rPr>
        <w:t xml:space="preserve"> </w:t>
      </w:r>
      <w:r w:rsidRPr="00957DB2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:rsidR="00CA1B6D" w:rsidRPr="0028775A" w:rsidRDefault="00CA1B6D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6D1CC8">
        <w:rPr>
          <w:rFonts w:asciiTheme="majorBidi" w:hAnsiTheme="majorBidi" w:cstheme="majorBidi"/>
          <w:sz w:val="30"/>
          <w:szCs w:val="30"/>
          <w:cs/>
          <w:lang w:eastAsia="ja-JP"/>
        </w:rPr>
        <w:t>โครงการผลประโยชน์</w:t>
      </w:r>
      <w:r w:rsidRPr="006D1CC8">
        <w:rPr>
          <w:rFonts w:asciiTheme="majorBidi" w:hAnsiTheme="majorBidi" w:cstheme="majorBidi" w:hint="cs"/>
          <w:sz w:val="30"/>
          <w:szCs w:val="30"/>
          <w:cs/>
          <w:lang w:eastAsia="ja-JP"/>
        </w:rPr>
        <w:t>ที่กำหนดไว้</w:t>
      </w:r>
      <w:r w:rsidRPr="006D1CC8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มีความเสี่ยงจากการประมาณการตามหลักคณิตศาสตร์ประกันภัย ได้แก่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      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ความเสี่ยงจากอัตราดอกเบี้ย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และความเสี่ยงของการเปลี่ยนแปลงอัตราเงินเดือน</w:t>
      </w:r>
    </w:p>
    <w:p w:rsidR="00626409" w:rsidRPr="004B5014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eastAsia="ja-JP"/>
        </w:rPr>
      </w:pPr>
      <w:r w:rsidRPr="004B5014">
        <w:rPr>
          <w:rFonts w:asciiTheme="majorBidi" w:hAnsiTheme="majorBidi" w:cstheme="majorBidi"/>
          <w:sz w:val="30"/>
          <w:szCs w:val="30"/>
          <w:cs/>
          <w:lang w:eastAsia="ja-JP"/>
        </w:rPr>
        <w:t>การเปลี่ยนแปลงในมูลค่าปัจจุบันของภาระผูกพันของโครงการผลประโยชน์</w:t>
      </w:r>
    </w:p>
    <w:p w:rsidR="00626409" w:rsidRPr="000C1511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lang w:eastAsia="ja-JP"/>
        </w:rPr>
      </w:pPr>
    </w:p>
    <w:tbl>
      <w:tblPr>
        <w:tblW w:w="93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170"/>
        <w:gridCol w:w="270"/>
        <w:gridCol w:w="1098"/>
        <w:gridCol w:w="270"/>
        <w:gridCol w:w="1080"/>
      </w:tblGrid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26409" w:rsidRPr="005654C0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64,453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58,067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26,712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22,937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E75DDD" w:rsidRDefault="00626409" w:rsidP="00E75DDD">
            <w:pPr>
              <w:ind w:left="234" w:hanging="2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E75DDD" w:rsidRDefault="00626409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75DDD" w:rsidRDefault="00626409" w:rsidP="00E75D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E75DDD" w:rsidRDefault="00626409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E75DDD" w:rsidRDefault="00626409" w:rsidP="00E75D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:rsidR="00626409" w:rsidRPr="00E75DDD" w:rsidRDefault="00626409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26409" w:rsidRPr="00E75DDD" w:rsidRDefault="00626409" w:rsidP="00E75D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:rsidR="00626409" w:rsidRPr="00E75DDD" w:rsidRDefault="00626409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6409" w:rsidRPr="002C5218" w:rsidTr="00560A78">
        <w:tc>
          <w:tcPr>
            <w:tcW w:w="4050" w:type="dxa"/>
          </w:tcPr>
          <w:p w:rsidR="00626409" w:rsidRPr="008131C6" w:rsidRDefault="00626409" w:rsidP="00560A78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31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4050" w:type="dxa"/>
          </w:tcPr>
          <w:p w:rsidR="00626409" w:rsidRPr="008131C6" w:rsidRDefault="00626409" w:rsidP="00560A78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1C6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RDefault="00212D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7,334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7,574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626409" w:rsidRPr="002C5218" w:rsidRDefault="00212D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3,541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3,452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8131C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C6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212D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2,328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2,054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626409" w:rsidRPr="002C5218" w:rsidTr="000406CC">
        <w:tc>
          <w:tcPr>
            <w:tcW w:w="4050" w:type="dxa"/>
          </w:tcPr>
          <w:p w:rsidR="00626409" w:rsidRPr="008131C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26409" w:rsidRPr="00AA7952" w:rsidRDefault="00212D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9,662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26409" w:rsidRPr="00AA795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9,628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626409" w:rsidRPr="00716E75" w:rsidRDefault="00212D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4,455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716E7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4,283</w:t>
            </w:r>
          </w:p>
        </w:tc>
      </w:tr>
      <w:tr w:rsidR="00626409" w:rsidRPr="002C5218" w:rsidTr="00236A88">
        <w:tc>
          <w:tcPr>
            <w:tcW w:w="4050" w:type="dxa"/>
          </w:tcPr>
          <w:p w:rsidR="00626409" w:rsidRPr="008131C6" w:rsidRDefault="00626409" w:rsidP="00560A78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31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236A88">
        <w:tc>
          <w:tcPr>
            <w:tcW w:w="4050" w:type="dxa"/>
          </w:tcPr>
          <w:p w:rsidR="00626409" w:rsidRPr="008131C6" w:rsidRDefault="00626409" w:rsidP="00560A78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8131C6">
              <w:rPr>
                <w:rFonts w:ascii="Angsana New" w:hAnsi="Angsana New" w:cs="Angsana New"/>
                <w:sz w:val="30"/>
                <w:szCs w:val="30"/>
                <w:cs/>
              </w:rPr>
              <w:t>าด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ทุนจากการประมาณตามหลักคณิตศาสตร</w:t>
            </w:r>
            <w:r w:rsidR="001E4DC3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8131C6">
              <w:rPr>
                <w:rFonts w:ascii="Angsana New" w:hAnsi="Angsana New" w:cs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14,627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6D1CC8" w:rsidDel="006A7EC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6,023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6D1CC8" w:rsidDel="006A7EC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0A6E" w:rsidRPr="002C5218" w:rsidTr="00236A88">
        <w:tc>
          <w:tcPr>
            <w:tcW w:w="4050" w:type="dxa"/>
          </w:tcPr>
          <w:p w:rsidR="000E0A6E" w:rsidRDefault="000E0A6E" w:rsidP="00560A78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E0A6E" w:rsidRPr="00236A88" w:rsidRDefault="00236A88" w:rsidP="0023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14,627</w:t>
            </w:r>
          </w:p>
        </w:tc>
        <w:tc>
          <w:tcPr>
            <w:tcW w:w="270" w:type="dxa"/>
            <w:shd w:val="clear" w:color="auto" w:fill="auto"/>
          </w:tcPr>
          <w:p w:rsidR="000E0A6E" w:rsidRPr="00236A88" w:rsidRDefault="000E0A6E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E0A6E" w:rsidRPr="00236A88" w:rsidRDefault="00236A88" w:rsidP="0023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0A6E" w:rsidRPr="00236A88" w:rsidRDefault="000E0A6E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0E0A6E" w:rsidRPr="00236A88" w:rsidRDefault="00236A88" w:rsidP="0023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6,023</w:t>
            </w:r>
          </w:p>
        </w:tc>
        <w:tc>
          <w:tcPr>
            <w:tcW w:w="270" w:type="dxa"/>
          </w:tcPr>
          <w:p w:rsidR="000E0A6E" w:rsidRPr="00236A88" w:rsidRDefault="000E0A6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E0A6E" w:rsidRPr="00236A88" w:rsidRDefault="00236A88" w:rsidP="0023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36A88" w:rsidRPr="002C5218" w:rsidTr="00236A88">
        <w:tc>
          <w:tcPr>
            <w:tcW w:w="4050" w:type="dxa"/>
          </w:tcPr>
          <w:p w:rsidR="00236A88" w:rsidRPr="00236A88" w:rsidRDefault="00236A88" w:rsidP="00560A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6A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36A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:rsidR="00236A88" w:rsidRDefault="00236A8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36A88" w:rsidRPr="002C5218" w:rsidRDefault="00236A88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36A88" w:rsidRDefault="00236A8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36A88" w:rsidRPr="002C5218" w:rsidRDefault="00236A88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236A88" w:rsidRDefault="00236A8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36A88" w:rsidRPr="002C5218" w:rsidRDefault="00236A8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6A88" w:rsidRDefault="00236A8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RDefault="00212D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(3,920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2C5218" w:rsidRDefault="00855615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(689</w:t>
            </w:r>
            <w:r w:rsidR="00ED34F2" w:rsidRPr="00ED34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626409" w:rsidRPr="002C5218" w:rsidRDefault="00ED34F2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4F2">
              <w:rPr>
                <w:rFonts w:asciiTheme="majorBidi" w:hAnsiTheme="majorBidi" w:cstheme="majorBidi"/>
                <w:sz w:val="30"/>
                <w:szCs w:val="30"/>
              </w:rPr>
              <w:t>(5,389)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(508)</w:t>
            </w:r>
          </w:p>
        </w:tc>
      </w:tr>
      <w:tr w:rsidR="00855615" w:rsidRPr="002C5218" w:rsidTr="00560A78">
        <w:tc>
          <w:tcPr>
            <w:tcW w:w="4050" w:type="dxa"/>
          </w:tcPr>
          <w:p w:rsidR="00855615" w:rsidRPr="002C5218" w:rsidRDefault="00855615" w:rsidP="0085561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615">
              <w:rPr>
                <w:rFonts w:ascii="Angsana New" w:hAnsi="Angsana New" w:cs="Angsana New" w:hint="cs"/>
                <w:sz w:val="30"/>
                <w:szCs w:val="30"/>
                <w:cs/>
              </w:rPr>
              <w:t>โอนประมาณการหนี้สินสำหรับผลประโยชน์พนักงาน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855615" w:rsidRDefault="00855615" w:rsidP="0085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5615" w:rsidRDefault="00855615" w:rsidP="0085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5615" w:rsidRPr="00855615" w:rsidRDefault="00855615" w:rsidP="008556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855615" w:rsidRDefault="00855615" w:rsidP="0085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5615" w:rsidRPr="00ED34F2" w:rsidRDefault="00855615" w:rsidP="0085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(2,553)</w:t>
            </w:r>
          </w:p>
        </w:tc>
        <w:tc>
          <w:tcPr>
            <w:tcW w:w="270" w:type="dxa"/>
            <w:shd w:val="clear" w:color="auto" w:fill="auto"/>
          </w:tcPr>
          <w:p w:rsidR="00855615" w:rsidRPr="002C5218" w:rsidRDefault="00855615" w:rsidP="008556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:rsidR="00855615" w:rsidRDefault="00855615" w:rsidP="0085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5615" w:rsidRPr="00ED34F2" w:rsidRDefault="00855615" w:rsidP="0085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5615" w:rsidRPr="00855615" w:rsidRDefault="00855615" w:rsidP="008556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855615" w:rsidRDefault="00855615" w:rsidP="0085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5615" w:rsidRDefault="00855615" w:rsidP="0085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5DDD" w:rsidRPr="002C5218" w:rsidTr="000406CC">
        <w:tc>
          <w:tcPr>
            <w:tcW w:w="4050" w:type="dxa"/>
          </w:tcPr>
          <w:p w:rsidR="00E75DDD" w:rsidRPr="002C5218" w:rsidRDefault="00E75DDD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5DDD" w:rsidRPr="00E75DDD" w:rsidRDefault="00212D61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(3,920</w:t>
            </w:r>
            <w:r w:rsidR="00E75DDD" w:rsidRPr="00E75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75DDD" w:rsidRPr="00E75DDD" w:rsidRDefault="00E75DDD" w:rsidP="00E75D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5DDD" w:rsidRPr="00E75DDD" w:rsidRDefault="00E75DDD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(3,242)</w:t>
            </w:r>
          </w:p>
        </w:tc>
        <w:tc>
          <w:tcPr>
            <w:tcW w:w="270" w:type="dxa"/>
            <w:shd w:val="clear" w:color="auto" w:fill="auto"/>
          </w:tcPr>
          <w:p w:rsidR="00E75DDD" w:rsidRPr="00E75DDD" w:rsidRDefault="00E75DDD" w:rsidP="00E75D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5DDD" w:rsidRPr="00E75DDD" w:rsidRDefault="00E75DDD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(5,389)</w:t>
            </w:r>
          </w:p>
        </w:tc>
        <w:tc>
          <w:tcPr>
            <w:tcW w:w="270" w:type="dxa"/>
          </w:tcPr>
          <w:p w:rsidR="00E75DDD" w:rsidRPr="00E75DDD" w:rsidRDefault="00E75DDD" w:rsidP="00E75D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75DDD" w:rsidRPr="00E75DDD" w:rsidRDefault="00E75DDD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(508)</w:t>
            </w:r>
          </w:p>
        </w:tc>
      </w:tr>
      <w:tr w:rsidR="00E75DDD" w:rsidRPr="002C5218" w:rsidTr="00E75DDD">
        <w:tc>
          <w:tcPr>
            <w:tcW w:w="4050" w:type="dxa"/>
          </w:tcPr>
          <w:p w:rsidR="00E75DDD" w:rsidRPr="002C5218" w:rsidRDefault="00E75DDD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75DDD" w:rsidRPr="002C5218" w:rsidRDefault="00212D61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84,822</w:t>
            </w:r>
          </w:p>
        </w:tc>
        <w:tc>
          <w:tcPr>
            <w:tcW w:w="270" w:type="dxa"/>
            <w:shd w:val="clear" w:color="auto" w:fill="auto"/>
          </w:tcPr>
          <w:p w:rsidR="00E75DDD" w:rsidRPr="002C5218" w:rsidRDefault="00E75DDD" w:rsidP="00E75D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75DDD" w:rsidRPr="002C5218" w:rsidRDefault="00E75DDD" w:rsidP="00E7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64,453</w:t>
            </w:r>
          </w:p>
        </w:tc>
        <w:tc>
          <w:tcPr>
            <w:tcW w:w="270" w:type="dxa"/>
            <w:shd w:val="clear" w:color="auto" w:fill="auto"/>
          </w:tcPr>
          <w:p w:rsidR="00E75DDD" w:rsidRPr="002C5218" w:rsidRDefault="00E75DDD" w:rsidP="00E75D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:rsidR="00E75DDD" w:rsidRPr="002C5218" w:rsidRDefault="00212D61" w:rsidP="00E75DD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31,801</w:t>
            </w:r>
          </w:p>
        </w:tc>
        <w:tc>
          <w:tcPr>
            <w:tcW w:w="270" w:type="dxa"/>
          </w:tcPr>
          <w:p w:rsidR="00E75DDD" w:rsidRPr="002C5218" w:rsidRDefault="00E75DDD" w:rsidP="00E75D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75DDD" w:rsidRPr="002C5218" w:rsidRDefault="00E75DDD" w:rsidP="00E75DD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26,712</w:t>
            </w:r>
          </w:p>
        </w:tc>
      </w:tr>
    </w:tbl>
    <w:p w:rsidR="00626409" w:rsidRPr="000E0A6E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Theme="majorBidi" w:hAnsiTheme="majorBidi" w:cstheme="majorBidi"/>
          <w:sz w:val="30"/>
          <w:szCs w:val="30"/>
          <w:lang w:eastAsia="ja-JP"/>
        </w:rPr>
      </w:pPr>
    </w:p>
    <w:p w:rsidR="000E0A6E" w:rsidRDefault="000E0A6E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6008">
        <w:rPr>
          <w:rFonts w:ascii="Angsana New" w:eastAsia="Calibri" w:hAnsi="Angsana New" w:cs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0E0A6E" w:rsidRDefault="000E0A6E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206"/>
        <w:gridCol w:w="270"/>
        <w:gridCol w:w="1080"/>
        <w:gridCol w:w="270"/>
        <w:gridCol w:w="1091"/>
      </w:tblGrid>
      <w:tr w:rsidR="005149BB" w:rsidRPr="00EA6008" w:rsidTr="005149BB">
        <w:tc>
          <w:tcPr>
            <w:tcW w:w="4032" w:type="dxa"/>
          </w:tcPr>
          <w:p w:rsidR="005149BB" w:rsidRPr="00EA6008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:rsidR="005149BB" w:rsidRPr="00EA6008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149BB" w:rsidRPr="00EA6008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5149BB" w:rsidRPr="00EA6008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49BB" w:rsidRPr="00EA6008" w:rsidTr="005149BB">
        <w:tc>
          <w:tcPr>
            <w:tcW w:w="4032" w:type="dxa"/>
          </w:tcPr>
          <w:p w:rsidR="005149BB" w:rsidRPr="00EA6008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149BB" w:rsidRPr="005149BB" w:rsidRDefault="005149BB" w:rsidP="0051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9B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5149BB" w:rsidRPr="005149BB" w:rsidRDefault="005149BB" w:rsidP="005149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vAlign w:val="center"/>
          </w:tcPr>
          <w:p w:rsidR="005149BB" w:rsidRPr="005149BB" w:rsidRDefault="005149BB" w:rsidP="005B7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9BB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149BB" w:rsidRPr="00EA6008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149BB" w:rsidRPr="00EA6008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5149BB" w:rsidRPr="00EA6008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5149BB" w:rsidRPr="00EA6008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149BB" w:rsidRPr="00EA6008" w:rsidTr="005149BB">
        <w:tc>
          <w:tcPr>
            <w:tcW w:w="4032" w:type="dxa"/>
          </w:tcPr>
          <w:p w:rsidR="005149BB" w:rsidRPr="00EA6008" w:rsidRDefault="005149BB" w:rsidP="00117DB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7" w:type="dxa"/>
            <w:gridSpan w:val="7"/>
          </w:tcPr>
          <w:p w:rsidR="005149BB" w:rsidRPr="00EA6008" w:rsidRDefault="005149BB" w:rsidP="00CA1B6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CA1B6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149BB" w:rsidRPr="00EA6008" w:rsidTr="005149BB">
        <w:tc>
          <w:tcPr>
            <w:tcW w:w="4032" w:type="dxa"/>
          </w:tcPr>
          <w:p w:rsidR="005149BB" w:rsidRPr="007016DC" w:rsidRDefault="005149BB" w:rsidP="005149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3A3A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ข้อสมมติด้าน</w:t>
            </w:r>
            <w:r w:rsidRPr="007016DC">
              <w:rPr>
                <w:rFonts w:ascii="Angsana New" w:hAnsi="Angsana New" w:cs="Angsana New"/>
                <w:sz w:val="30"/>
                <w:szCs w:val="30"/>
                <w:cs/>
              </w:rPr>
              <w:t>ประชากร</w:t>
            </w:r>
            <w:r w:rsidRPr="007D3A3A">
              <w:rPr>
                <w:rFonts w:ascii="Angsana New" w:hAnsi="Angsana New" w:cs="Angsana New"/>
                <w:sz w:val="30"/>
                <w:szCs w:val="30"/>
                <w:cs/>
              </w:rPr>
              <w:t>ศาสตร์</w:t>
            </w:r>
            <w:r w:rsidRPr="007016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5149BB" w:rsidRPr="00336AAC" w:rsidRDefault="0005334E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AAC">
              <w:rPr>
                <w:rFonts w:asciiTheme="majorBidi" w:hAnsiTheme="majorBidi" w:cstheme="majorBidi"/>
                <w:sz w:val="30"/>
                <w:szCs w:val="30"/>
              </w:rPr>
              <w:t>2,238</w:t>
            </w:r>
          </w:p>
        </w:tc>
        <w:tc>
          <w:tcPr>
            <w:tcW w:w="270" w:type="dxa"/>
          </w:tcPr>
          <w:p w:rsidR="005149BB" w:rsidRPr="00336AAC" w:rsidRDefault="005149BB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5149BB" w:rsidRPr="009D6FFA" w:rsidRDefault="0005334E" w:rsidP="0005334E">
            <w:pPr>
              <w:pStyle w:val="acctfourfigures"/>
              <w:tabs>
                <w:tab w:val="clear" w:pos="765"/>
              </w:tabs>
              <w:spacing w:line="240" w:lineRule="atLeast"/>
              <w:ind w:left="-79" w:right="-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149BB" w:rsidRPr="009D6FFA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9BB" w:rsidRPr="00336AAC" w:rsidRDefault="0005334E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AAC">
              <w:rPr>
                <w:rFonts w:asciiTheme="majorBidi" w:hAnsiTheme="majorBidi" w:cstheme="majorBidi"/>
                <w:sz w:val="30"/>
                <w:szCs w:val="30"/>
              </w:rPr>
              <w:t>6,547</w:t>
            </w:r>
          </w:p>
        </w:tc>
        <w:tc>
          <w:tcPr>
            <w:tcW w:w="270" w:type="dxa"/>
          </w:tcPr>
          <w:p w:rsidR="005149BB" w:rsidRPr="009D6FFA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5149BB" w:rsidRPr="009D6FFA" w:rsidRDefault="0005334E" w:rsidP="0005334E">
            <w:pPr>
              <w:pStyle w:val="acctfourfigures"/>
              <w:tabs>
                <w:tab w:val="clear" w:pos="765"/>
              </w:tabs>
              <w:spacing w:line="240" w:lineRule="atLeast"/>
              <w:ind w:left="-79" w:right="-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49BB" w:rsidRPr="00EA6008" w:rsidTr="005149BB">
        <w:tc>
          <w:tcPr>
            <w:tcW w:w="4032" w:type="dxa"/>
          </w:tcPr>
          <w:p w:rsidR="005149BB" w:rsidRPr="007016DC" w:rsidRDefault="005149BB" w:rsidP="005149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3A3A">
              <w:rPr>
                <w:rFonts w:ascii="Angsana New" w:hAnsi="Angsana New" w:cs="Angsana New"/>
                <w:sz w:val="30"/>
                <w:szCs w:val="30"/>
                <w:cs/>
              </w:rPr>
              <w:t>ข้อสมมติ</w:t>
            </w:r>
            <w:r w:rsidRPr="007016DC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</w:t>
            </w:r>
            <w:r w:rsidRPr="007016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5149BB" w:rsidRPr="00336AAC" w:rsidRDefault="0005334E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AAC">
              <w:rPr>
                <w:rFonts w:asciiTheme="majorBidi" w:hAnsiTheme="majorBidi" w:cstheme="majorBidi"/>
                <w:sz w:val="30"/>
                <w:szCs w:val="30"/>
              </w:rPr>
              <w:t>(2,669)</w:t>
            </w:r>
          </w:p>
        </w:tc>
        <w:tc>
          <w:tcPr>
            <w:tcW w:w="270" w:type="dxa"/>
          </w:tcPr>
          <w:p w:rsidR="005149BB" w:rsidRPr="00336AAC" w:rsidRDefault="005149BB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5149BB" w:rsidRPr="009D6FFA" w:rsidRDefault="0005334E" w:rsidP="0005334E">
            <w:pPr>
              <w:pStyle w:val="acctfourfigures"/>
              <w:tabs>
                <w:tab w:val="clear" w:pos="765"/>
              </w:tabs>
              <w:spacing w:line="240" w:lineRule="atLeast"/>
              <w:ind w:left="-79" w:right="-16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5149BB" w:rsidRPr="009D6FFA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9BB" w:rsidRPr="00336AAC" w:rsidRDefault="0005334E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AAC">
              <w:rPr>
                <w:rFonts w:asciiTheme="majorBidi" w:hAnsiTheme="majorBidi" w:cstheme="majorBidi"/>
                <w:sz w:val="30"/>
                <w:szCs w:val="30"/>
              </w:rPr>
              <w:t>(1,361)</w:t>
            </w:r>
          </w:p>
        </w:tc>
        <w:tc>
          <w:tcPr>
            <w:tcW w:w="270" w:type="dxa"/>
          </w:tcPr>
          <w:p w:rsidR="005149BB" w:rsidRPr="009D6FFA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5149BB" w:rsidRPr="009D6FFA" w:rsidRDefault="0005334E" w:rsidP="0005334E">
            <w:pPr>
              <w:pStyle w:val="acctfourfigures"/>
              <w:tabs>
                <w:tab w:val="clear" w:pos="765"/>
              </w:tabs>
              <w:spacing w:line="240" w:lineRule="atLeast"/>
              <w:ind w:left="-79" w:right="-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49BB" w:rsidRPr="00EA6008" w:rsidTr="005149BB">
        <w:tc>
          <w:tcPr>
            <w:tcW w:w="4032" w:type="dxa"/>
          </w:tcPr>
          <w:p w:rsidR="005149BB" w:rsidRPr="00EA6008" w:rsidRDefault="005149BB" w:rsidP="00117DB8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49BB" w:rsidRPr="00336AAC" w:rsidRDefault="0005334E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AAC">
              <w:rPr>
                <w:rFonts w:asciiTheme="majorBidi" w:hAnsiTheme="majorBidi" w:cstheme="majorBidi"/>
                <w:sz w:val="30"/>
                <w:szCs w:val="30"/>
              </w:rPr>
              <w:t>15,058</w:t>
            </w:r>
          </w:p>
        </w:tc>
        <w:tc>
          <w:tcPr>
            <w:tcW w:w="270" w:type="dxa"/>
          </w:tcPr>
          <w:p w:rsidR="005149BB" w:rsidRPr="00336AAC" w:rsidRDefault="005149BB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5149BB" w:rsidRPr="009D6FFA" w:rsidRDefault="0005334E" w:rsidP="0005334E">
            <w:pPr>
              <w:pStyle w:val="acctfourfigures"/>
              <w:tabs>
                <w:tab w:val="clear" w:pos="765"/>
              </w:tabs>
              <w:spacing w:line="240" w:lineRule="atLeast"/>
              <w:ind w:left="-79" w:right="-16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5149BB" w:rsidRPr="009D6FFA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149BB" w:rsidRPr="00336AAC" w:rsidRDefault="0005334E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AAC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:rsidR="005149BB" w:rsidRPr="009D6FFA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149BB" w:rsidRPr="009D6FFA" w:rsidRDefault="0005334E" w:rsidP="0005334E">
            <w:pPr>
              <w:pStyle w:val="acctfourfigures"/>
              <w:tabs>
                <w:tab w:val="clear" w:pos="765"/>
              </w:tabs>
              <w:spacing w:line="240" w:lineRule="atLeast"/>
              <w:ind w:left="-79" w:right="-16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49BB" w:rsidRPr="009A4C37" w:rsidTr="005149BB">
        <w:tc>
          <w:tcPr>
            <w:tcW w:w="4032" w:type="dxa"/>
          </w:tcPr>
          <w:p w:rsidR="005149BB" w:rsidRPr="00EA6008" w:rsidRDefault="005149BB" w:rsidP="00117DB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49BB" w:rsidRPr="00336AAC" w:rsidRDefault="0005334E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14,627</w:t>
            </w:r>
          </w:p>
        </w:tc>
        <w:tc>
          <w:tcPr>
            <w:tcW w:w="270" w:type="dxa"/>
          </w:tcPr>
          <w:p w:rsidR="005149BB" w:rsidRPr="00336AAC" w:rsidRDefault="005149BB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5149BB" w:rsidRPr="009D6FFA" w:rsidRDefault="0005334E" w:rsidP="0005334E">
            <w:pPr>
              <w:pStyle w:val="acctfourfigures"/>
              <w:tabs>
                <w:tab w:val="clear" w:pos="765"/>
              </w:tabs>
              <w:spacing w:line="240" w:lineRule="atLeast"/>
              <w:ind w:left="-79" w:right="-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149BB" w:rsidRPr="009D6FFA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149BB" w:rsidRPr="00336AAC" w:rsidRDefault="0005334E" w:rsidP="0033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6,023</w:t>
            </w:r>
          </w:p>
        </w:tc>
        <w:tc>
          <w:tcPr>
            <w:tcW w:w="270" w:type="dxa"/>
          </w:tcPr>
          <w:p w:rsidR="005149BB" w:rsidRPr="009D6FFA" w:rsidRDefault="005149BB" w:rsidP="001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5149BB" w:rsidRPr="0005334E" w:rsidRDefault="0005334E" w:rsidP="0005334E">
            <w:pPr>
              <w:pStyle w:val="acctfourfigures"/>
              <w:tabs>
                <w:tab w:val="clear" w:pos="765"/>
              </w:tabs>
              <w:spacing w:line="240" w:lineRule="atLeast"/>
              <w:ind w:left="-79" w:right="-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33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5149BB" w:rsidRDefault="005149BB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5149BB" w:rsidSect="005559E7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124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ข้อสมมติในการประมาณการตาม</w:t>
      </w:r>
      <w:r w:rsidRPr="001B12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หลักคณิตศาสตร์ประกันภัย</w:t>
      </w:r>
    </w:p>
    <w:p w:rsidR="00626409" w:rsidRPr="001B124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626409" w:rsidRPr="004B5014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014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ได้แก่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170"/>
        <w:gridCol w:w="270"/>
        <w:gridCol w:w="1080"/>
        <w:gridCol w:w="270"/>
        <w:gridCol w:w="1080"/>
      </w:tblGrid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3.3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3.3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</w:tr>
      <w:tr w:rsidR="00626409" w:rsidRPr="002C5218" w:rsidTr="00560A78">
        <w:tc>
          <w:tcPr>
            <w:tcW w:w="405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RDefault="00212D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0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6.5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212D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6.5</w:t>
            </w:r>
          </w:p>
        </w:tc>
      </w:tr>
    </w:tbl>
    <w:p w:rsidR="00ED34F2" w:rsidRDefault="00ED34F2" w:rsidP="00626409">
      <w:pPr>
        <w:tabs>
          <w:tab w:val="clear" w:pos="454"/>
        </w:tabs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746752" w:rsidRDefault="00626409" w:rsidP="00751C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D34F2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626409" w:rsidRPr="00746752" w:rsidRDefault="00E05A9F" w:rsidP="0074675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/>
      </w:r>
      <w:r w:rsidR="00ED34F2" w:rsidRPr="0074675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ณ </w:t>
      </w:r>
      <w:r w:rsidR="00626409" w:rsidRPr="0074675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วันที่ </w:t>
      </w:r>
      <w:r w:rsidR="00626409" w:rsidRPr="00746752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="00626409" w:rsidRPr="00746752">
        <w:rPr>
          <w:rFonts w:ascii="Angsana New" w:hAnsi="Angsana New" w:cs="Angsana New" w:hint="cs"/>
          <w:spacing w:val="-8"/>
          <w:sz w:val="30"/>
          <w:szCs w:val="30"/>
          <w:cs/>
        </w:rPr>
        <w:t>ธันวาคม</w:t>
      </w:r>
      <w:r w:rsidR="00ED34F2" w:rsidRPr="0074675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626409" w:rsidRPr="00746752">
        <w:rPr>
          <w:rFonts w:ascii="Angsana New" w:hAnsi="Angsana New" w:cs="Angsana New"/>
          <w:spacing w:val="-8"/>
          <w:sz w:val="30"/>
          <w:szCs w:val="30"/>
        </w:rPr>
        <w:t>2561</w:t>
      </w:r>
      <w:r w:rsidR="00626409" w:rsidRPr="0074675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626409" w:rsidRPr="00746752">
        <w:rPr>
          <w:rFonts w:ascii="Angsana New" w:hAnsi="Angsana New" w:cs="Angsana New"/>
          <w:spacing w:val="-8"/>
          <w:sz w:val="30"/>
          <w:szCs w:val="30"/>
        </w:rPr>
        <w:t xml:space="preserve"> 16</w:t>
      </w:r>
      <w:r w:rsidR="00626409" w:rsidRPr="0074675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ปี</w:t>
      </w:r>
      <w:r w:rsidR="00626409" w:rsidRPr="00746752">
        <w:rPr>
          <w:rFonts w:ascii="Angsana New" w:hAnsi="Angsana New" w:cs="Angsana New"/>
          <w:spacing w:val="-8"/>
          <w:sz w:val="30"/>
          <w:szCs w:val="30"/>
        </w:rPr>
        <w:t xml:space="preserve"> (</w:t>
      </w:r>
      <w:r w:rsidR="00626409" w:rsidRPr="00746752">
        <w:rPr>
          <w:rFonts w:ascii="Angsana New" w:hAnsi="Angsana New" w:cs="Angsana New"/>
          <w:i/>
          <w:iCs/>
          <w:spacing w:val="-8"/>
          <w:sz w:val="30"/>
          <w:szCs w:val="30"/>
        </w:rPr>
        <w:t>2560</w:t>
      </w:r>
      <w:r w:rsidR="000E0A6E" w:rsidRPr="00746752">
        <w:rPr>
          <w:rFonts w:ascii="Angsana New" w:hAnsi="Angsana New" w:cs="Angsana New"/>
          <w:i/>
          <w:iCs/>
          <w:spacing w:val="-8"/>
          <w:sz w:val="30"/>
          <w:szCs w:val="30"/>
        </w:rPr>
        <w:t xml:space="preserve"> : 22</w:t>
      </w:r>
      <w:r w:rsidR="00751C33" w:rsidRPr="00746752">
        <w:rPr>
          <w:rFonts w:ascii="Angsana New" w:hAnsi="Angsana New" w:cs="Angsana New"/>
          <w:i/>
          <w:iCs/>
          <w:spacing w:val="-8"/>
          <w:sz w:val="30"/>
          <w:szCs w:val="30"/>
        </w:rPr>
        <w:t xml:space="preserve"> </w:t>
      </w:r>
      <w:r w:rsidR="00626409" w:rsidRPr="00746752">
        <w:rPr>
          <w:rFonts w:ascii="Angsana New" w:hAnsi="Angsana New" w:cs="Angsana New" w:hint="cs"/>
          <w:i/>
          <w:iCs/>
          <w:spacing w:val="-8"/>
          <w:sz w:val="30"/>
          <w:szCs w:val="30"/>
          <w:cs/>
        </w:rPr>
        <w:t>ปี</w:t>
      </w:r>
      <w:r w:rsidR="00626409" w:rsidRPr="00746752">
        <w:rPr>
          <w:rFonts w:ascii="Angsana New" w:hAnsi="Angsana New" w:cs="Angsana New" w:hint="cs"/>
          <w:spacing w:val="-8"/>
          <w:sz w:val="30"/>
          <w:szCs w:val="30"/>
          <w:cs/>
        </w:rPr>
        <w:t>)</w:t>
      </w:r>
    </w:p>
    <w:p w:rsidR="00626409" w:rsidRPr="002C4B29" w:rsidRDefault="00626409" w:rsidP="00626409">
      <w:pPr>
        <w:spacing w:line="276" w:lineRule="auto"/>
        <w:ind w:firstLine="540"/>
        <w:rPr>
          <w:rFonts w:ascii="Angsana New" w:eastAsia="Calibri" w:hAnsi="Angsana New" w:cs="Angsana New"/>
          <w:b/>
          <w:bCs/>
          <w:i/>
          <w:iCs/>
          <w:sz w:val="22"/>
          <w:szCs w:val="22"/>
        </w:rPr>
      </w:pPr>
    </w:p>
    <w:p w:rsidR="00626409" w:rsidRDefault="00626409" w:rsidP="00626409">
      <w:pPr>
        <w:spacing w:line="276" w:lineRule="auto"/>
        <w:ind w:firstLine="540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2C4B2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2C4B29"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626409" w:rsidRPr="002C4B29" w:rsidRDefault="00626409" w:rsidP="00626409">
      <w:pPr>
        <w:spacing w:line="276" w:lineRule="auto"/>
        <w:ind w:firstLine="540"/>
        <w:rPr>
          <w:rFonts w:ascii="Angsana New" w:hAnsi="Angsana New" w:cs="Angsana New"/>
          <w:b/>
          <w:bCs/>
          <w:i/>
          <w:iCs/>
          <w:color w:val="0000FF"/>
          <w:sz w:val="20"/>
          <w:szCs w:val="2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13778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A13778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13778">
        <w:rPr>
          <w:rFonts w:ascii="Angsana New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</w:t>
      </w:r>
      <w:r w:rsidRPr="00A13778">
        <w:rPr>
          <w:rFonts w:ascii="Angsana New" w:hAnsi="Angsana New" w:cs="Angsana New" w:hint="cs"/>
          <w:sz w:val="30"/>
          <w:szCs w:val="30"/>
          <w:cs/>
        </w:rPr>
        <w:t>ของโครงการ</w:t>
      </w:r>
      <w:r w:rsidRPr="00A13778">
        <w:rPr>
          <w:rFonts w:ascii="Angsana New" w:hAnsi="Angsana New" w:cs="Angsana New"/>
          <w:sz w:val="30"/>
          <w:szCs w:val="30"/>
          <w:cs/>
        </w:rPr>
        <w:t>ผลประโยชน์เป็นจำนวนเงินดังต่อไปนี้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20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0"/>
        <w:gridCol w:w="1260"/>
        <w:gridCol w:w="236"/>
        <w:gridCol w:w="1204"/>
        <w:gridCol w:w="236"/>
        <w:gridCol w:w="1164"/>
        <w:gridCol w:w="270"/>
        <w:gridCol w:w="6"/>
        <w:gridCol w:w="1204"/>
      </w:tblGrid>
      <w:tr w:rsidR="00626409" w:rsidRPr="00FD4AF4" w:rsidTr="00560A78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right="-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FD4AF4" w:rsidTr="00560A78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left="262" w:right="-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626409" w:rsidRPr="00FD4AF4" w:rsidTr="00560A78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left="262" w:right="-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A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D4A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6409" w:rsidRPr="00FD4AF4" w:rsidTr="00560A78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right="-28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D4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4A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D4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26409" w:rsidRPr="00FD4AF4" w:rsidTr="00560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  <w:shd w:val="clear" w:color="auto" w:fill="auto"/>
          </w:tcPr>
          <w:p w:rsidR="00626409" w:rsidRPr="0002679A" w:rsidRDefault="00626409" w:rsidP="00560A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0267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2679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02679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679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626409" w:rsidRPr="0002679A" w:rsidRDefault="00212D61" w:rsidP="00560A78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(10,750</w:t>
            </w:r>
            <w:r w:rsidR="00626409">
              <w:rPr>
                <w:rFonts w:eastAsia="MS Mincho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6409" w:rsidRPr="0002679A" w:rsidRDefault="00626409" w:rsidP="00560A78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:rsidR="00626409" w:rsidRPr="0002679A" w:rsidRDefault="00212D61" w:rsidP="00560A78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12,897</w:t>
            </w:r>
          </w:p>
        </w:tc>
        <w:tc>
          <w:tcPr>
            <w:tcW w:w="236" w:type="dxa"/>
            <w:shd w:val="clear" w:color="auto" w:fill="auto"/>
          </w:tcPr>
          <w:p w:rsidR="00626409" w:rsidRPr="0002679A" w:rsidRDefault="00626409" w:rsidP="00560A78">
            <w:pPr>
              <w:pStyle w:val="numbernegative"/>
              <w:tabs>
                <w:tab w:val="decimal" w:pos="942"/>
                <w:tab w:val="decimal" w:pos="972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:rsidR="00626409" w:rsidRPr="0002679A" w:rsidRDefault="00212D61" w:rsidP="00560A78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(3,978</w:t>
            </w:r>
            <w:r w:rsidR="00626409">
              <w:rPr>
                <w:rFonts w:eastAsia="MS Mincho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26409" w:rsidRPr="0002679A" w:rsidRDefault="00626409" w:rsidP="00560A78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626409" w:rsidRPr="0002679A" w:rsidRDefault="00212D61" w:rsidP="00560A78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4,734</w:t>
            </w:r>
          </w:p>
        </w:tc>
      </w:tr>
      <w:tr w:rsidR="00626409" w:rsidRPr="00FD4AF4" w:rsidTr="00560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  <w:shd w:val="clear" w:color="auto" w:fill="auto"/>
          </w:tcPr>
          <w:p w:rsidR="00626409" w:rsidRPr="0002679A" w:rsidRDefault="00626409" w:rsidP="00560A78">
            <w:pPr>
              <w:ind w:left="26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679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02679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679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626409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:rsidR="00626409" w:rsidRPr="0002679A" w:rsidRDefault="00212D61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12,423</w:t>
            </w:r>
          </w:p>
        </w:tc>
        <w:tc>
          <w:tcPr>
            <w:tcW w:w="236" w:type="dxa"/>
            <w:shd w:val="clear" w:color="auto" w:fill="auto"/>
          </w:tcPr>
          <w:p w:rsidR="00626409" w:rsidRPr="0002679A" w:rsidRDefault="00626409" w:rsidP="00560A78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:rsidR="00626409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:rsidR="00626409" w:rsidRPr="0002679A" w:rsidRDefault="00212D61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(10,605</w:t>
            </w:r>
            <w:r w:rsidR="00626409">
              <w:rPr>
                <w:rFonts w:eastAsia="MS Mincho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6409" w:rsidRPr="0002679A" w:rsidRDefault="00626409" w:rsidP="00560A78">
            <w:pPr>
              <w:pStyle w:val="numbernegative"/>
              <w:tabs>
                <w:tab w:val="decimal" w:pos="942"/>
                <w:tab w:val="decimal" w:pos="972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:rsidR="00626409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:rsidR="00626409" w:rsidRPr="0002679A" w:rsidRDefault="00212D61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4,564</w:t>
            </w:r>
          </w:p>
        </w:tc>
        <w:tc>
          <w:tcPr>
            <w:tcW w:w="270" w:type="dxa"/>
            <w:shd w:val="clear" w:color="auto" w:fill="auto"/>
          </w:tcPr>
          <w:p w:rsidR="00626409" w:rsidRPr="0002679A" w:rsidRDefault="00626409" w:rsidP="00560A78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626409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:rsidR="00626409" w:rsidRPr="0002679A" w:rsidRDefault="00212D61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(3,928</w:t>
            </w:r>
            <w:r w:rsidR="00626409">
              <w:rPr>
                <w:rFonts w:eastAsia="MS Mincho"/>
                <w:sz w:val="30"/>
                <w:szCs w:val="30"/>
                <w:lang w:val="en-US"/>
              </w:rPr>
              <w:t>)</w:t>
            </w:r>
          </w:p>
        </w:tc>
      </w:tr>
    </w:tbl>
    <w:p w:rsidR="00626409" w:rsidRDefault="00626409" w:rsidP="00626409">
      <w:pPr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:rsidR="005118BF" w:rsidRDefault="005118BF" w:rsidP="00626409">
      <w:pPr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:rsidR="005118BF" w:rsidRDefault="005118BF" w:rsidP="00626409">
      <w:pPr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:rsidR="005118BF" w:rsidRDefault="005118BF" w:rsidP="00626409">
      <w:pPr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320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0"/>
        <w:gridCol w:w="1260"/>
        <w:gridCol w:w="236"/>
        <w:gridCol w:w="1204"/>
        <w:gridCol w:w="236"/>
        <w:gridCol w:w="1164"/>
        <w:gridCol w:w="270"/>
        <w:gridCol w:w="1210"/>
      </w:tblGrid>
      <w:tr w:rsidR="00626409" w:rsidRPr="00FD4AF4" w:rsidTr="00560A78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right="-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409" w:rsidRPr="00FD4AF4" w:rsidRDefault="00626409" w:rsidP="00560A78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FD4AF4" w:rsidTr="00560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  <w:shd w:val="clear" w:color="auto" w:fill="auto"/>
          </w:tcPr>
          <w:p w:rsidR="00626409" w:rsidRPr="00477E10" w:rsidRDefault="00626409" w:rsidP="00560A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AF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626409" w:rsidRPr="00FD4AF4" w:rsidTr="00560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  <w:shd w:val="clear" w:color="auto" w:fill="auto"/>
          </w:tcPr>
          <w:p w:rsidR="00626409" w:rsidRPr="00477E10" w:rsidRDefault="00626409" w:rsidP="00560A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:rsidR="00626409" w:rsidRPr="0002679A" w:rsidRDefault="00626409" w:rsidP="00560A78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  <w:r w:rsidRPr="00FD4AF4">
              <w:rPr>
                <w:i/>
                <w:iCs/>
                <w:sz w:val="30"/>
                <w:szCs w:val="30"/>
              </w:rPr>
              <w:t>(</w:t>
            </w:r>
            <w:r w:rsidRPr="00FD4AF4">
              <w:rPr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6409" w:rsidRPr="00FD4AF4" w:rsidTr="00560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  <w:shd w:val="clear" w:color="auto" w:fill="auto"/>
          </w:tcPr>
          <w:p w:rsidR="00626409" w:rsidRPr="00FD4AF4" w:rsidRDefault="00626409" w:rsidP="00560A78">
            <w:pPr>
              <w:spacing w:line="240" w:lineRule="auto"/>
              <w:ind w:right="-28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D4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4A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D4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626409" w:rsidRPr="00FD4AF4" w:rsidRDefault="00626409" w:rsidP="00560A78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26409" w:rsidRPr="00FD4AF4" w:rsidTr="00560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  <w:shd w:val="clear" w:color="auto" w:fill="auto"/>
          </w:tcPr>
          <w:p w:rsidR="00626409" w:rsidRPr="0002679A" w:rsidRDefault="00626409" w:rsidP="00560A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0267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2679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02679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679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626409" w:rsidRPr="0002679A" w:rsidRDefault="00626409" w:rsidP="00560A78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(8,608)</w:t>
            </w:r>
          </w:p>
        </w:tc>
        <w:tc>
          <w:tcPr>
            <w:tcW w:w="236" w:type="dxa"/>
            <w:shd w:val="clear" w:color="auto" w:fill="auto"/>
          </w:tcPr>
          <w:p w:rsidR="00626409" w:rsidRPr="0002679A" w:rsidRDefault="00626409" w:rsidP="00560A78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:rsidR="00626409" w:rsidRPr="0002679A" w:rsidRDefault="00626409" w:rsidP="00560A78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10,409</w:t>
            </w:r>
          </w:p>
        </w:tc>
        <w:tc>
          <w:tcPr>
            <w:tcW w:w="236" w:type="dxa"/>
            <w:shd w:val="clear" w:color="auto" w:fill="auto"/>
          </w:tcPr>
          <w:p w:rsidR="00626409" w:rsidRPr="0002679A" w:rsidRDefault="00626409" w:rsidP="00560A78">
            <w:pPr>
              <w:pStyle w:val="numbernegative"/>
              <w:tabs>
                <w:tab w:val="decimal" w:pos="942"/>
                <w:tab w:val="decimal" w:pos="972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:rsidR="00626409" w:rsidRPr="0002679A" w:rsidRDefault="00626409" w:rsidP="00560A78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(3,715)</w:t>
            </w:r>
          </w:p>
        </w:tc>
        <w:tc>
          <w:tcPr>
            <w:tcW w:w="270" w:type="dxa"/>
            <w:shd w:val="clear" w:color="auto" w:fill="auto"/>
          </w:tcPr>
          <w:p w:rsidR="00626409" w:rsidRPr="0002679A" w:rsidRDefault="00626409" w:rsidP="00560A78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210" w:type="dxa"/>
            <w:shd w:val="clear" w:color="auto" w:fill="auto"/>
          </w:tcPr>
          <w:p w:rsidR="00626409" w:rsidRPr="0002679A" w:rsidRDefault="00626409" w:rsidP="00560A78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4,477</w:t>
            </w:r>
          </w:p>
        </w:tc>
      </w:tr>
      <w:tr w:rsidR="00626409" w:rsidRPr="00FD4AF4" w:rsidTr="00560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  <w:shd w:val="clear" w:color="auto" w:fill="auto"/>
          </w:tcPr>
          <w:p w:rsidR="00626409" w:rsidRPr="0002679A" w:rsidRDefault="00626409" w:rsidP="00560A78">
            <w:pPr>
              <w:ind w:left="26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679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02679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679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626409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:rsidR="00626409" w:rsidRPr="0002679A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10,058</w:t>
            </w:r>
          </w:p>
        </w:tc>
        <w:tc>
          <w:tcPr>
            <w:tcW w:w="236" w:type="dxa"/>
            <w:shd w:val="clear" w:color="auto" w:fill="auto"/>
          </w:tcPr>
          <w:p w:rsidR="00626409" w:rsidRPr="0002679A" w:rsidRDefault="00626409" w:rsidP="00560A78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:rsidR="00626409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:rsidR="00626409" w:rsidRPr="0002679A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(8,520)</w:t>
            </w:r>
          </w:p>
        </w:tc>
        <w:tc>
          <w:tcPr>
            <w:tcW w:w="236" w:type="dxa"/>
            <w:shd w:val="clear" w:color="auto" w:fill="auto"/>
          </w:tcPr>
          <w:p w:rsidR="00626409" w:rsidRPr="0002679A" w:rsidRDefault="00626409" w:rsidP="00560A78">
            <w:pPr>
              <w:pStyle w:val="numbernegative"/>
              <w:tabs>
                <w:tab w:val="decimal" w:pos="942"/>
                <w:tab w:val="decimal" w:pos="972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:rsidR="00626409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:rsidR="00626409" w:rsidRPr="0002679A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4,303</w:t>
            </w:r>
          </w:p>
        </w:tc>
        <w:tc>
          <w:tcPr>
            <w:tcW w:w="270" w:type="dxa"/>
            <w:shd w:val="clear" w:color="auto" w:fill="auto"/>
          </w:tcPr>
          <w:p w:rsidR="00626409" w:rsidRPr="0002679A" w:rsidRDefault="00626409" w:rsidP="00560A78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210" w:type="dxa"/>
            <w:shd w:val="clear" w:color="auto" w:fill="auto"/>
          </w:tcPr>
          <w:p w:rsidR="00626409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:rsidR="00626409" w:rsidRPr="0002679A" w:rsidRDefault="00626409" w:rsidP="00560A78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(3,657)</w:t>
            </w:r>
          </w:p>
        </w:tc>
      </w:tr>
    </w:tbl>
    <w:p w:rsidR="00626409" w:rsidRPr="00D4397A" w:rsidRDefault="00626409" w:rsidP="00626409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626409" w:rsidRDefault="00626409" w:rsidP="0062640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42252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E42252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E42252">
        <w:rPr>
          <w:rFonts w:ascii="Angsana New" w:hAnsi="Angsana New" w:cs="Angsana New"/>
          <w:sz w:val="30"/>
          <w:szCs w:val="30"/>
          <w:cs/>
        </w:rPr>
        <w:t>ประมาณการคว</w:t>
      </w:r>
      <w:r>
        <w:rPr>
          <w:rFonts w:ascii="Angsana New" w:hAnsi="Angsana New" w:cs="Angsana New"/>
          <w:sz w:val="30"/>
          <w:szCs w:val="30"/>
          <w:cs/>
        </w:rPr>
        <w:t>ามอ่อนไหวของข้อสมมติ</w:t>
      </w:r>
      <w:r w:rsidRPr="00E42252">
        <w:rPr>
          <w:rFonts w:ascii="Angsana New" w:hAnsi="Angsana New" w:cs="Angsana New"/>
          <w:sz w:val="30"/>
          <w:szCs w:val="30"/>
          <w:cs/>
        </w:rPr>
        <w:t>ต่างๆ</w:t>
      </w:r>
    </w:p>
    <w:p w:rsidR="00626409" w:rsidRPr="00D4397A" w:rsidRDefault="00626409" w:rsidP="006E0913">
      <w:pPr>
        <w:tabs>
          <w:tab w:val="left" w:pos="540"/>
        </w:tabs>
        <w:jc w:val="thaiDistribute"/>
        <w:rPr>
          <w:rFonts w:ascii="Angsana New" w:hAnsi="Angsana New" w:cstheme="minorBidi"/>
          <w:sz w:val="20"/>
          <w:szCs w:val="20"/>
        </w:rPr>
      </w:pPr>
    </w:p>
    <w:p w:rsidR="00626409" w:rsidRPr="004B5014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21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4B501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ทุนเรือนหุ้น</w:t>
      </w:r>
    </w:p>
    <w:p w:rsidR="00626409" w:rsidRPr="009D6FFA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125"/>
        <w:gridCol w:w="860"/>
        <w:gridCol w:w="266"/>
        <w:gridCol w:w="1009"/>
        <w:gridCol w:w="266"/>
        <w:gridCol w:w="1009"/>
        <w:gridCol w:w="265"/>
        <w:gridCol w:w="6"/>
        <w:gridCol w:w="1099"/>
        <w:gridCol w:w="266"/>
        <w:gridCol w:w="1099"/>
      </w:tblGrid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6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6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6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19" w:type="dxa"/>
            <w:gridSpan w:val="8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2C521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2C521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6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BD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040BDC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CF6B18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CF6B18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65" w:type="dxa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1D2A82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0BD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626409" w:rsidRPr="001D2A8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2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66" w:type="dxa"/>
          </w:tcPr>
          <w:p w:rsidR="00626409" w:rsidRPr="001D2A8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626409" w:rsidRPr="001D2A8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2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BDC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Pr="00CF6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Pr="00CF6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6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26409" w:rsidRPr="00D4397A" w:rsidTr="00560A78">
        <w:tc>
          <w:tcPr>
            <w:tcW w:w="3125" w:type="dxa"/>
          </w:tcPr>
          <w:p w:rsidR="00626409" w:rsidRPr="00D4397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60" w:type="dxa"/>
          </w:tcPr>
          <w:p w:rsidR="00626409" w:rsidRPr="00D4397A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66" w:type="dxa"/>
          </w:tcPr>
          <w:p w:rsidR="00626409" w:rsidRPr="00D4397A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:rsidR="00626409" w:rsidRPr="00D4397A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626409" w:rsidRPr="00D4397A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:rsidR="00626409" w:rsidRPr="00D4397A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" w:type="dxa"/>
            <w:gridSpan w:val="2"/>
          </w:tcPr>
          <w:p w:rsidR="00626409" w:rsidRPr="00D4397A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:rsidR="00626409" w:rsidRPr="00D4397A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</w:tcPr>
          <w:p w:rsidR="00626409" w:rsidRPr="00D4397A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:rsidR="00626409" w:rsidRPr="00D4397A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gridSpan w:val="2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60" w:type="dxa"/>
          </w:tcPr>
          <w:p w:rsidR="00626409" w:rsidRPr="003C284F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284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BDC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CF6B18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CF6B18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1" w:type="dxa"/>
            <w:gridSpan w:val="2"/>
          </w:tcPr>
          <w:p w:rsidR="00626409" w:rsidRPr="002C5218" w:rsidRDefault="00626409" w:rsidP="00560A7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0B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</w:t>
            </w:r>
            <w:r w:rsidRPr="00040BD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  <w:vAlign w:val="bottom"/>
          </w:tcPr>
          <w:p w:rsidR="00626409" w:rsidRPr="001D2A8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2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66" w:type="dxa"/>
          </w:tcPr>
          <w:p w:rsidR="00626409" w:rsidRPr="001D2A8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626409" w:rsidRPr="001D2A8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2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</w:tr>
      <w:tr w:rsidR="00626409" w:rsidRPr="002C5218" w:rsidTr="00560A78">
        <w:tc>
          <w:tcPr>
            <w:tcW w:w="312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60" w:type="dxa"/>
          </w:tcPr>
          <w:p w:rsidR="00626409" w:rsidRPr="00040BDC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BDC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CF6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6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</w:t>
            </w:r>
            <w:r w:rsidRPr="00CF6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1" w:type="dxa"/>
            <w:gridSpan w:val="2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4397A" w:rsidRPr="009D6FFA" w:rsidRDefault="00D4397A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26409" w:rsidRPr="00876BE3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6BE3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:rsidR="00626409" w:rsidRDefault="00626409" w:rsidP="0062640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ในปี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บริษัทเปลี่ยนแปลงมูลค่าที่ตราไว้ของหุ้นสามัญของบริษัทจากเดิมหุ้นละ </w:t>
      </w:r>
      <w:r>
        <w:rPr>
          <w:rFonts w:ascii="Angsana New" w:hAnsi="Angsana New" w:cs="Angsana New"/>
          <w:sz w:val="30"/>
          <w:szCs w:val="30"/>
        </w:rPr>
        <w:t xml:space="preserve">1.00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บาทเป็นหุ้นละ </w:t>
      </w:r>
      <w:r>
        <w:rPr>
          <w:rFonts w:ascii="Angsana New" w:hAnsi="Angsana New" w:cs="Angsana New"/>
          <w:sz w:val="30"/>
          <w:szCs w:val="30"/>
        </w:rPr>
        <w:t xml:space="preserve">0.50 </w:t>
      </w:r>
      <w:r>
        <w:rPr>
          <w:rFonts w:ascii="Angsana New" w:hAnsi="Angsana New" w:cs="Angsana New" w:hint="cs"/>
          <w:sz w:val="30"/>
          <w:szCs w:val="30"/>
          <w:cs/>
        </w:rPr>
        <w:t>บาท ทั้งนี้</w:t>
      </w:r>
      <w:r w:rsidRPr="002129E0">
        <w:rPr>
          <w:rFonts w:ascii="Angsana New" w:hAnsi="Angsana New" w:cs="Angsana New"/>
          <w:sz w:val="30"/>
          <w:szCs w:val="30"/>
          <w:cs/>
        </w:rPr>
        <w:t>บริษัทได้ด</w:t>
      </w:r>
      <w:r w:rsidRPr="002129E0">
        <w:rPr>
          <w:rFonts w:ascii="Angsana New" w:hAnsi="Angsana New" w:cs="Angsana New" w:hint="cs"/>
          <w:sz w:val="30"/>
          <w:szCs w:val="30"/>
          <w:cs/>
        </w:rPr>
        <w:t>ำ</w:t>
      </w:r>
      <w:r w:rsidRPr="002129E0">
        <w:rPr>
          <w:rFonts w:ascii="Angsana New" w:hAnsi="Angsana New" w:cs="Angsana New"/>
          <w:sz w:val="30"/>
          <w:szCs w:val="30"/>
          <w:cs/>
        </w:rPr>
        <w:t>เนินการจดทะเบียนเปลี่ยนแปลงมูลค่าที่ตราไว้ของหุ้นของบริษัทตามที่ได้รับอนุมัติจากที่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2129E0">
        <w:rPr>
          <w:rFonts w:ascii="Angsana New" w:hAnsi="Angsana New" w:cs="Angsana New"/>
          <w:sz w:val="30"/>
          <w:szCs w:val="30"/>
          <w:cs/>
        </w:rPr>
        <w:t>ประชุมสามัญผู้ถือหุ้น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กับกระทรวงพาณิชย์แล้ว </w:t>
      </w:r>
      <w:r w:rsidRPr="002129E0">
        <w:rPr>
          <w:rFonts w:ascii="Angsana New" w:hAnsi="Angsana New" w:cs="Angsana New"/>
          <w:sz w:val="30"/>
          <w:szCs w:val="30"/>
          <w:cs/>
        </w:rPr>
        <w:t>ส่งผลให้จำนวนหุ้นสามัญที่ช</w:t>
      </w:r>
      <w:r w:rsidRPr="002129E0">
        <w:rPr>
          <w:rFonts w:ascii="Angsana New" w:hAnsi="Angsana New" w:cs="Angsana New" w:hint="cs"/>
          <w:sz w:val="30"/>
          <w:szCs w:val="30"/>
          <w:cs/>
        </w:rPr>
        <w:t>ำ</w:t>
      </w:r>
      <w:r w:rsidRPr="002129E0">
        <w:rPr>
          <w:rFonts w:ascii="Angsana New" w:hAnsi="Angsana New" w:cs="Angsana New"/>
          <w:sz w:val="30"/>
          <w:szCs w:val="30"/>
          <w:cs/>
        </w:rPr>
        <w:t xml:space="preserve">ระแล้วของบริษัทเพิ่มขึ้น จากเดิม </w:t>
      </w:r>
      <w:r w:rsidRPr="002129E0">
        <w:rPr>
          <w:rFonts w:ascii="Angsana New" w:hAnsi="Angsana New" w:cs="Angsana New"/>
          <w:sz w:val="30"/>
          <w:szCs w:val="30"/>
        </w:rPr>
        <w:t xml:space="preserve">320 </w:t>
      </w:r>
      <w:r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2129E0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2129E0">
        <w:rPr>
          <w:rFonts w:ascii="Angsana New" w:hAnsi="Angsana New" w:cs="Angsana New"/>
          <w:sz w:val="30"/>
          <w:szCs w:val="30"/>
        </w:rPr>
        <w:t>640</w:t>
      </w:r>
      <w:r w:rsidRPr="002129E0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2129E0">
        <w:rPr>
          <w:rFonts w:ascii="Angsana New" w:hAnsi="Angsana New" w:cs="Angsana New"/>
          <w:sz w:val="30"/>
          <w:szCs w:val="30"/>
          <w:cs/>
        </w:rPr>
        <w:t>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โดยมีทุนจดทะเบียนที่ออกและชำระแล้วคงเดิมคือ </w:t>
      </w:r>
      <w:r>
        <w:rPr>
          <w:rFonts w:ascii="Angsana New" w:hAnsi="Angsana New" w:cs="Angsana New"/>
          <w:sz w:val="30"/>
          <w:szCs w:val="30"/>
        </w:rPr>
        <w:t xml:space="preserve">320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626409" w:rsidRPr="00C0093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:rsidR="00626409" w:rsidRPr="00876BE3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B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  <w:r w:rsidRPr="00876BE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:rsidR="00626409" w:rsidRPr="00C0093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:rsidR="00626409" w:rsidRDefault="00626409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6BE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76BE3">
        <w:rPr>
          <w:rFonts w:asciiTheme="majorBidi" w:hAnsiTheme="majorBidi" w:cstheme="majorBidi"/>
          <w:sz w:val="30"/>
          <w:szCs w:val="30"/>
        </w:rPr>
        <w:t>2535</w:t>
      </w:r>
      <w:r w:rsidRPr="00876BE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876BE3">
        <w:rPr>
          <w:rFonts w:asciiTheme="majorBidi" w:hAnsiTheme="majorBidi" w:cstheme="majorBidi"/>
          <w:sz w:val="30"/>
          <w:szCs w:val="30"/>
        </w:rPr>
        <w:t>51</w:t>
      </w:r>
      <w:r w:rsidRPr="00876BE3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76BE3">
        <w:rPr>
          <w:rFonts w:asciiTheme="majorBidi" w:hAnsiTheme="majorBidi" w:cstheme="majorBidi"/>
          <w:sz w:val="30"/>
          <w:szCs w:val="30"/>
        </w:rPr>
        <w:t>“</w:t>
      </w:r>
      <w:r w:rsidRPr="00876BE3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876BE3">
        <w:rPr>
          <w:rFonts w:asciiTheme="majorBidi" w:hAnsiTheme="majorBidi" w:cstheme="majorBidi"/>
          <w:sz w:val="30"/>
          <w:szCs w:val="30"/>
        </w:rPr>
        <w:t>”</w:t>
      </w:r>
      <w:r w:rsidRPr="00876BE3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626409" w:rsidRPr="00C00938" w:rsidRDefault="00626409" w:rsidP="00626409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  <w:lang w:eastAsia="ja-JP"/>
        </w:rPr>
      </w:pPr>
    </w:p>
    <w:p w:rsidR="00626409" w:rsidRPr="00876BE3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22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876BE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สำรอง </w:t>
      </w:r>
    </w:p>
    <w:p w:rsidR="00626409" w:rsidRPr="00C00938" w:rsidRDefault="00626409" w:rsidP="00626409">
      <w:pPr>
        <w:rPr>
          <w:rFonts w:asciiTheme="majorBidi" w:hAnsiTheme="majorBidi" w:cstheme="majorBidi"/>
          <w:sz w:val="22"/>
          <w:szCs w:val="22"/>
        </w:rPr>
      </w:pPr>
    </w:p>
    <w:p w:rsidR="00626409" w:rsidRPr="00876BE3" w:rsidRDefault="00626409" w:rsidP="00626409">
      <w:pPr>
        <w:ind w:left="540"/>
        <w:rPr>
          <w:rFonts w:asciiTheme="majorBidi" w:hAnsiTheme="majorBidi" w:cstheme="majorBidi"/>
          <w:sz w:val="30"/>
          <w:szCs w:val="30"/>
        </w:rPr>
      </w:pPr>
      <w:r w:rsidRPr="00876BE3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:rsidR="00626409" w:rsidRPr="00C00938" w:rsidRDefault="00626409" w:rsidP="0062640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:rsidR="00626409" w:rsidRPr="00876BE3" w:rsidRDefault="00626409" w:rsidP="0062640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6B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876BE3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876B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:rsidR="00626409" w:rsidRPr="00C0093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z w:val="22"/>
          <w:szCs w:val="22"/>
        </w:rPr>
      </w:pPr>
    </w:p>
    <w:p w:rsidR="00626409" w:rsidRPr="00876BE3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876BE3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:rsidR="00626409" w:rsidRPr="00C0093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2"/>
          <w:szCs w:val="22"/>
        </w:rPr>
      </w:pPr>
    </w:p>
    <w:p w:rsidR="00626409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ตามบทบัญญัติแห่งพระราชบัญญัติบริษัทมหาชนจำกัด พ.ศ. 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>2535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 มาตรา 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>116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 บริษัทจะต้องจัดสรรทุนสำรอง (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>“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สำรองตามกฎหมาย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>”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) อย่างน้อยร้อยละ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 5 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 10 </w:t>
      </w:r>
      <w:r w:rsidRPr="00876BE3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ของทุนจดทะเบียน  เงินสำรองนี้จะนำไปจ่ายเป็นเงินปันผลไม่ได้</w:t>
      </w:r>
    </w:p>
    <w:p w:rsidR="0025356A" w:rsidRPr="0025356A" w:rsidRDefault="0025356A" w:rsidP="0025356A"/>
    <w:p w:rsidR="0025356A" w:rsidRDefault="0025356A" w:rsidP="0025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170CC">
        <w:rPr>
          <w:rFonts w:ascii="Angsana New" w:hAnsi="Angsana New" w:cs="Angsana New" w:hint="cs"/>
          <w:b/>
          <w:bCs/>
          <w:sz w:val="30"/>
          <w:szCs w:val="30"/>
          <w:cs/>
        </w:rPr>
        <w:t>ผลต่าง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ที่เกิดจากรายการภายใต้การควบคุมเดียวกัน</w:t>
      </w:r>
    </w:p>
    <w:p w:rsidR="0025356A" w:rsidRPr="00C00938" w:rsidRDefault="0025356A" w:rsidP="0025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:rsidR="0025356A" w:rsidRPr="002B1825" w:rsidRDefault="0025356A" w:rsidP="0025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pacing w:val="2"/>
          <w:sz w:val="30"/>
          <w:szCs w:val="30"/>
        </w:rPr>
      </w:pPr>
      <w:r w:rsidRPr="002B1825">
        <w:rPr>
          <w:rFonts w:ascii="Angsana New" w:hAnsi="Angsana New" w:cs="Angsana New" w:hint="cs"/>
          <w:spacing w:val="2"/>
          <w:sz w:val="30"/>
          <w:szCs w:val="30"/>
          <w:cs/>
        </w:rPr>
        <w:t>ผลต่างที่เกิดจากรายการภายใต้การควบคุมเดียวกัน</w:t>
      </w:r>
      <w:r w:rsidRPr="002B1825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2B1825">
        <w:rPr>
          <w:rFonts w:ascii="Angsana New" w:hAnsi="Angsana New" w:cs="Angsana New" w:hint="cs"/>
          <w:spacing w:val="2"/>
          <w:sz w:val="30"/>
          <w:szCs w:val="30"/>
          <w:cs/>
        </w:rPr>
        <w:t>เป็นการแสดงถึงผลต่างระหว่างมูลค่าตามบัญชีของกิจการหรือธุรกิจภายใต้การควบคุมเดียวกันกับต้นทุน ณ วันที่</w:t>
      </w:r>
      <w:r w:rsidR="00B47B61">
        <w:rPr>
          <w:rFonts w:ascii="Angsana New" w:hAnsi="Angsana New" w:cs="Angsana New" w:hint="cs"/>
          <w:spacing w:val="2"/>
          <w:sz w:val="30"/>
          <w:szCs w:val="30"/>
          <w:cs/>
        </w:rPr>
        <w:t>เกิดรายการ</w:t>
      </w:r>
      <w:r w:rsidRPr="002B1825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ซึ่งจะไม่จำหน่ายและจะคงอยู่จนกว่าบริษัทย่อยจะถูกขายหรือจำหน่ายออกไป</w:t>
      </w:r>
    </w:p>
    <w:p w:rsidR="00626409" w:rsidRPr="00C00938" w:rsidRDefault="00626409" w:rsidP="00626409">
      <w:pPr>
        <w:rPr>
          <w:rFonts w:asciiTheme="majorBidi" w:hAnsiTheme="majorBidi" w:cstheme="majorBidi"/>
          <w:sz w:val="22"/>
          <w:szCs w:val="22"/>
        </w:rPr>
      </w:pPr>
    </w:p>
    <w:p w:rsidR="00626409" w:rsidRDefault="00626409" w:rsidP="0062640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6B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626409" w:rsidRPr="00C00938" w:rsidRDefault="00626409" w:rsidP="005C5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:rsidR="00626409" w:rsidRPr="00C170CC" w:rsidRDefault="00626409" w:rsidP="00C0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170CC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626409" w:rsidRPr="00C00938" w:rsidRDefault="00626409" w:rsidP="00626409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22"/>
          <w:szCs w:val="22"/>
        </w:rPr>
      </w:pPr>
    </w:p>
    <w:p w:rsidR="00626409" w:rsidRPr="00876BE3" w:rsidRDefault="00626409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246F">
        <w:rPr>
          <w:rFonts w:asciiTheme="majorBidi" w:hAnsiTheme="majorBidi" w:cstheme="majorBidi" w:hint="cs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:rsidR="00626409" w:rsidRPr="00876BE3" w:rsidRDefault="00626409" w:rsidP="0062640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76BE3">
        <w:rPr>
          <w:rFonts w:asciiTheme="majorBidi" w:hAnsiTheme="majorBidi" w:cstheme="majorBidi"/>
          <w:b/>
          <w:bCs/>
          <w:sz w:val="30"/>
          <w:szCs w:val="30"/>
          <w:cs/>
        </w:rPr>
        <w:t>การเคลื่อนไหวในทุนสำรอง</w:t>
      </w:r>
    </w:p>
    <w:p w:rsidR="00626409" w:rsidRPr="00C00938" w:rsidRDefault="00626409" w:rsidP="0062640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26409" w:rsidRDefault="00626409" w:rsidP="0054470A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6BE3">
        <w:rPr>
          <w:rFonts w:asciiTheme="majorBidi" w:hAnsiTheme="majorBidi" w:cstheme="majorBidi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5118BF" w:rsidRPr="00C00938" w:rsidRDefault="005118BF" w:rsidP="0054470A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26409" w:rsidRPr="00876BE3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color w:val="0000CC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</w:rPr>
        <w:t>23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Pr="00876BE3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Pr="00876BE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:rsidR="00626409" w:rsidRPr="00C00938" w:rsidRDefault="00626409" w:rsidP="0062640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626409" w:rsidRPr="00C00938" w:rsidRDefault="00626409" w:rsidP="00626409">
      <w:pPr>
        <w:ind w:left="5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00938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กลุ่มบริษัทมี </w:t>
      </w:r>
      <w:r w:rsidRPr="00C00938">
        <w:rPr>
          <w:rFonts w:asciiTheme="majorBidi" w:hAnsiTheme="majorBidi" w:cstheme="majorBidi"/>
          <w:spacing w:val="-6"/>
          <w:sz w:val="30"/>
          <w:szCs w:val="30"/>
        </w:rPr>
        <w:t xml:space="preserve">2 </w:t>
      </w:r>
      <w:r w:rsidRPr="00C00938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หน่วยงานธุรกิจที่สำคัญนี้จำหน่ายสินค้าด้วยวิธีที่แตกต่างกัน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626409" w:rsidRPr="00C00938" w:rsidRDefault="00626409" w:rsidP="00626409">
      <w:pPr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:rsidR="00626409" w:rsidRPr="00876BE3" w:rsidRDefault="00626409" w:rsidP="00626409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81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76BE3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876BE3">
        <w:rPr>
          <w:rFonts w:asciiTheme="majorBidi" w:hAnsiTheme="majorBidi" w:cstheme="majorBidi"/>
          <w:sz w:val="30"/>
          <w:szCs w:val="30"/>
        </w:rPr>
        <w:t>1</w:t>
      </w:r>
      <w:r w:rsidRPr="00876B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BE3">
        <w:rPr>
          <w:rFonts w:asciiTheme="majorBidi" w:hAnsiTheme="majorBidi" w:cstheme="majorBidi"/>
          <w:sz w:val="30"/>
          <w:szCs w:val="30"/>
          <w:cs/>
          <w:lang w:eastAsia="ja-JP"/>
        </w:rPr>
        <w:t>ส่วนงานขายผ่านหน้าร้าน</w:t>
      </w:r>
    </w:p>
    <w:p w:rsidR="00626409" w:rsidRPr="001D2A82" w:rsidRDefault="00626409" w:rsidP="00626409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num" w:pos="1080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76BE3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876BE3">
        <w:rPr>
          <w:rFonts w:asciiTheme="majorBidi" w:hAnsiTheme="majorBidi" w:cstheme="majorBidi"/>
          <w:sz w:val="30"/>
          <w:szCs w:val="30"/>
        </w:rPr>
        <w:t>2</w:t>
      </w:r>
      <w:r w:rsidRPr="00876B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BE3">
        <w:rPr>
          <w:rFonts w:asciiTheme="majorBidi" w:hAnsiTheme="majorBidi" w:cstheme="majorBidi"/>
          <w:sz w:val="30"/>
          <w:szCs w:val="30"/>
          <w:cs/>
          <w:lang w:eastAsia="ja-JP"/>
        </w:rPr>
        <w:t>ส่วนงานการขายผ่านช่องทางอื่น</w:t>
      </w:r>
      <w:r w:rsidRPr="00876BE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876BE3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(ขายผ่านระบบ </w:t>
      </w:r>
      <w:r w:rsidRPr="00876BE3">
        <w:rPr>
          <w:rFonts w:asciiTheme="majorBidi" w:hAnsiTheme="majorBidi" w:cstheme="majorBidi"/>
          <w:sz w:val="30"/>
          <w:szCs w:val="30"/>
          <w:lang w:eastAsia="ja-JP"/>
        </w:rPr>
        <w:t xml:space="preserve">Call Center </w:t>
      </w:r>
      <w:r w:rsidRPr="00876BE3">
        <w:rPr>
          <w:rFonts w:asciiTheme="majorBidi" w:hAnsiTheme="majorBidi" w:cstheme="majorBidi"/>
          <w:sz w:val="30"/>
          <w:szCs w:val="30"/>
          <w:cs/>
          <w:lang w:eastAsia="ja-JP"/>
        </w:rPr>
        <w:t>และระบบออนไลน์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ผ่านเว็บไซต์</w:t>
      </w:r>
      <w:r>
        <w:rPr>
          <w:rFonts w:asciiTheme="majorBidi" w:hAnsiTheme="majorBidi" w:cstheme="majorBidi"/>
          <w:sz w:val="30"/>
          <w:szCs w:val="30"/>
          <w:lang w:eastAsia="ja-JP"/>
        </w:rPr>
        <w:br/>
      </w:r>
      <w:r w:rsidRPr="001D2A82">
        <w:rPr>
          <w:rFonts w:asciiTheme="majorBidi" w:hAnsiTheme="majorBidi" w:cstheme="majorBidi" w:hint="cs"/>
          <w:sz w:val="30"/>
          <w:szCs w:val="30"/>
          <w:cs/>
          <w:lang w:eastAsia="ja-JP"/>
        </w:rPr>
        <w:t>(</w:t>
      </w:r>
      <w:r w:rsidRPr="001D2A82">
        <w:rPr>
          <w:rFonts w:asciiTheme="majorBidi" w:hAnsiTheme="majorBidi" w:cstheme="majorBidi"/>
          <w:sz w:val="30"/>
          <w:szCs w:val="30"/>
          <w:lang w:eastAsia="ja-JP"/>
        </w:rPr>
        <w:t>e-Commerce</w:t>
      </w:r>
      <w:r w:rsidRPr="001D2A82">
        <w:rPr>
          <w:rFonts w:asciiTheme="majorBidi" w:hAnsiTheme="majorBidi" w:cstheme="majorBidi" w:hint="cs"/>
          <w:sz w:val="30"/>
          <w:szCs w:val="30"/>
          <w:cs/>
          <w:lang w:eastAsia="ja-JP"/>
        </w:rPr>
        <w:t>) และงานบริการอื่น</w:t>
      </w:r>
      <w:r w:rsidRPr="001D2A82">
        <w:rPr>
          <w:rFonts w:asciiTheme="majorBidi" w:hAnsiTheme="majorBidi" w:cstheme="majorBidi"/>
          <w:sz w:val="30"/>
          <w:szCs w:val="30"/>
          <w:cs/>
          <w:lang w:eastAsia="ja-JP"/>
        </w:rPr>
        <w:t>)</w:t>
      </w:r>
    </w:p>
    <w:p w:rsidR="00626409" w:rsidRPr="00C0093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:rsidR="00626409" w:rsidRPr="00B010E0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010E0">
        <w:rPr>
          <w:rFonts w:asciiTheme="majorBidi" w:hAnsiTheme="majorBidi" w:cstheme="majorBidi"/>
          <w:spacing w:val="-6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</w:t>
      </w:r>
      <w:r w:rsidRPr="00B010E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010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(ขาดทุน) </w:t>
      </w:r>
      <w:r w:rsidRPr="00B010E0">
        <w:rPr>
          <w:rFonts w:asciiTheme="majorBidi" w:hAnsiTheme="majorBidi" w:cstheme="majorBidi"/>
          <w:spacing w:val="-6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6B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ข้อมูลเกี่ยวกับส่วนงานที่รายงาน </w:t>
      </w:r>
    </w:p>
    <w:p w:rsidR="00626409" w:rsidRPr="00C0093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4946" w:type="pct"/>
        <w:tblInd w:w="492" w:type="dxa"/>
        <w:tblLayout w:type="fixed"/>
        <w:tblLook w:val="00A0" w:firstRow="1" w:lastRow="0" w:firstColumn="1" w:lastColumn="0" w:noHBand="0" w:noVBand="0"/>
      </w:tblPr>
      <w:tblGrid>
        <w:gridCol w:w="2296"/>
        <w:gridCol w:w="990"/>
        <w:gridCol w:w="270"/>
        <w:gridCol w:w="971"/>
        <w:gridCol w:w="238"/>
        <w:gridCol w:w="975"/>
        <w:gridCol w:w="241"/>
        <w:gridCol w:w="1005"/>
        <w:gridCol w:w="238"/>
        <w:gridCol w:w="984"/>
        <w:gridCol w:w="238"/>
        <w:gridCol w:w="1055"/>
      </w:tblGrid>
      <w:tr w:rsidR="00626409" w:rsidRPr="00F174F9" w:rsidTr="00C00938">
        <w:trPr>
          <w:trHeight w:val="299"/>
          <w:tblHeader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91" w:type="pct"/>
            <w:gridSpan w:val="11"/>
            <w:tcBorders>
              <w:top w:val="nil"/>
              <w:left w:val="nil"/>
              <w:bottom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26409" w:rsidRPr="00F174F9" w:rsidTr="00C00938">
        <w:trPr>
          <w:trHeight w:val="299"/>
          <w:tblHeader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4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</w:t>
            </w:r>
            <w:r w:rsidRPr="00F174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หน้าร้าน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4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ผ่านช่องทางอื่น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4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C56FB" w:rsidRPr="00785863" w:rsidTr="00C00938">
        <w:trPr>
          <w:trHeight w:val="344"/>
          <w:tblHeader/>
        </w:trPr>
        <w:tc>
          <w:tcPr>
            <w:tcW w:w="1209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409" w:rsidRPr="00223B0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</w:tcBorders>
          </w:tcPr>
          <w:p w:rsidR="00626409" w:rsidRPr="00223B0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78586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409" w:rsidRPr="00223B0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409" w:rsidRPr="00223B0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5" w:type="pct"/>
            <w:tcBorders>
              <w:left w:val="nil"/>
              <w:bottom w:val="nil"/>
              <w:right w:val="nil"/>
            </w:tcBorders>
          </w:tcPr>
          <w:p w:rsidR="00626409" w:rsidRPr="0078586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626409" w:rsidRPr="00223B0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626409" w:rsidRPr="00223B0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626409" w:rsidRPr="00F174F9" w:rsidTr="00C00938">
        <w:trPr>
          <w:trHeight w:val="317"/>
          <w:tblHeader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791" w:type="pct"/>
            <w:gridSpan w:val="11"/>
            <w:tcBorders>
              <w:top w:val="nil"/>
              <w:left w:val="nil"/>
            </w:tcBorders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F174F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F174F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5C56FB" w:rsidRPr="00F174F9" w:rsidTr="005C56FB">
        <w:trPr>
          <w:trHeight w:val="80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623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1A56C3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7,369,201</w:t>
            </w:r>
          </w:p>
        </w:tc>
        <w:tc>
          <w:tcPr>
            <w:tcW w:w="1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7,215,6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89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4,252,271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4,119,544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:rsidR="00626409" w:rsidRPr="00F174F9" w:rsidRDefault="001A56C3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11,621,472</w:t>
            </w:r>
          </w:p>
        </w:tc>
        <w:tc>
          <w:tcPr>
            <w:tcW w:w="125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11,335,23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5C56FB" w:rsidRPr="00F174F9" w:rsidTr="005C56FB">
        <w:trPr>
          <w:cantSplit/>
          <w:trHeight w:val="362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A623F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623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</w:t>
            </w:r>
            <w:r w:rsidRPr="00A623F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า</w:t>
            </w:r>
            <w:r w:rsidRPr="00A623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5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6FB" w:rsidRPr="00F174F9" w:rsidTr="005C56FB">
        <w:trPr>
          <w:cantSplit/>
          <w:trHeight w:val="362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A623F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A623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</w:t>
            </w:r>
          </w:p>
        </w:tc>
        <w:tc>
          <w:tcPr>
            <w:tcW w:w="5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55,337</w:t>
            </w: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51,41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199,732</w:t>
            </w: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288,932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:rsidR="00626409" w:rsidRPr="00F174F9" w:rsidRDefault="00834F9D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255,069</w:t>
            </w:r>
          </w:p>
        </w:tc>
        <w:tc>
          <w:tcPr>
            <w:tcW w:w="125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340,3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49</w:t>
            </w:r>
          </w:p>
        </w:tc>
      </w:tr>
      <w:tr w:rsidR="005C56FB" w:rsidRPr="00F174F9" w:rsidTr="005C56FB">
        <w:trPr>
          <w:cantSplit/>
          <w:trHeight w:val="164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623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5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10,331</w:t>
            </w: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11,61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14,214</w:t>
            </w: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13,106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:rsidR="00626409" w:rsidRPr="00F174F9" w:rsidRDefault="00834F9D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24,545</w:t>
            </w:r>
          </w:p>
        </w:tc>
        <w:tc>
          <w:tcPr>
            <w:tcW w:w="125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19</w:t>
            </w:r>
          </w:p>
        </w:tc>
      </w:tr>
      <w:tr w:rsidR="005C56FB" w:rsidRPr="00F174F9" w:rsidTr="005C56FB">
        <w:trPr>
          <w:trHeight w:val="155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623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573,644</w:t>
            </w: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457,190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248,294</w:t>
            </w: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270,645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821,938</w:t>
            </w:r>
          </w:p>
        </w:tc>
        <w:tc>
          <w:tcPr>
            <w:tcW w:w="125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727,835</w:t>
            </w:r>
          </w:p>
        </w:tc>
      </w:tr>
      <w:tr w:rsidR="005C56FB" w:rsidRPr="00F174F9" w:rsidTr="005C56FB">
        <w:trPr>
          <w:trHeight w:val="127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A623F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1A56C3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8,008,513</w:t>
            </w: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7,735,9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09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4,714,511</w:t>
            </w: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4,692,227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409" w:rsidRPr="00F174F9" w:rsidRDefault="00834F9D" w:rsidP="00370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</w:t>
            </w:r>
            <w:r w:rsidR="001A56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23,024</w:t>
            </w:r>
          </w:p>
        </w:tc>
        <w:tc>
          <w:tcPr>
            <w:tcW w:w="125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12,428,13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5C56FB" w:rsidRPr="00F174F9" w:rsidTr="005C56FB">
        <w:trPr>
          <w:trHeight w:val="290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</w:tcPr>
          <w:p w:rsidR="00626409" w:rsidRPr="00A623FE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623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(212,199)</w:t>
            </w: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(184,665)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(29,600)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F174F9" w:rsidRDefault="00834F9D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(212,199</w:t>
            </w:r>
            <w:r w:rsidR="006264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5" w:type="pct"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(214,265)</w:t>
            </w:r>
          </w:p>
        </w:tc>
      </w:tr>
      <w:tr w:rsidR="005C56FB" w:rsidRPr="00F174F9" w:rsidTr="005C56FB">
        <w:trPr>
          <w:trHeight w:val="262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6409" w:rsidRPr="00F174F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4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6409" w:rsidRPr="000D7D43" w:rsidRDefault="001A56C3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7,796,314</w:t>
            </w: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7,551,24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4,714,511</w:t>
            </w: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4,662,627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0D7D43" w:rsidRDefault="001A56C3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12,510,825</w:t>
            </w:r>
          </w:p>
        </w:tc>
        <w:tc>
          <w:tcPr>
            <w:tcW w:w="125" w:type="pct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12,213,87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C56FB" w:rsidRPr="00F174F9" w:rsidTr="005C56FB">
        <w:trPr>
          <w:trHeight w:val="262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6409" w:rsidRPr="0065778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5778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</w:p>
        </w:tc>
        <w:tc>
          <w:tcPr>
            <w:tcW w:w="5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:rsidR="0062640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56FB" w:rsidRPr="00F174F9" w:rsidTr="005C56FB">
        <w:trPr>
          <w:trHeight w:val="262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6409" w:rsidRPr="0065778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  </w:t>
            </w:r>
            <w:r w:rsidRPr="0065778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ก่อนหักภาษี</w:t>
            </w:r>
          </w:p>
        </w:tc>
        <w:tc>
          <w:tcPr>
            <w:tcW w:w="52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6409" w:rsidRPr="000D7D43" w:rsidRDefault="001A56C3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522,434</w:t>
            </w: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520,47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6409" w:rsidRPr="00200BB9" w:rsidRDefault="001A56C3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377,337</w:t>
            </w: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6409" w:rsidRPr="00200BB9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103,37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0D7D43" w:rsidRDefault="001A56C3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899,771</w:t>
            </w:r>
          </w:p>
        </w:tc>
        <w:tc>
          <w:tcPr>
            <w:tcW w:w="125" w:type="pct"/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:rsidR="00626409" w:rsidRPr="000D7D43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623,85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C56FB" w:rsidRPr="00F174F9" w:rsidTr="005C56FB">
        <w:trPr>
          <w:trHeight w:val="262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56FB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0D7D43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0D7D43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0D7D43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0D7D43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:rsidR="005C56FB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:rsidR="005C56FB" w:rsidRPr="000D7D43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:rsidR="005C56FB" w:rsidRDefault="005C56F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56FB" w:rsidRPr="00F174F9" w:rsidTr="005C56FB">
        <w:trPr>
          <w:trHeight w:val="262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56FB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711D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:rsidR="005C56FB" w:rsidRPr="00A76218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  ณ วันที่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  <w:tc>
          <w:tcPr>
            <w:tcW w:w="52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6,083,277</w:t>
            </w: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5,690,722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3,197,232</w:t>
            </w: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3,171,143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9,280,509</w:t>
            </w:r>
          </w:p>
        </w:tc>
        <w:tc>
          <w:tcPr>
            <w:tcW w:w="125" w:type="pct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8,861,865</w:t>
            </w:r>
          </w:p>
        </w:tc>
      </w:tr>
      <w:tr w:rsidR="005C56FB" w:rsidRPr="00F174F9" w:rsidTr="005C56FB">
        <w:trPr>
          <w:trHeight w:val="262"/>
        </w:trPr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56FB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  <w:p w:rsidR="005C56FB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  ณ วันที่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52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755,515</w:t>
            </w:r>
          </w:p>
        </w:tc>
        <w:tc>
          <w:tcPr>
            <w:tcW w:w="1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627,351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2,268,573</w:t>
            </w: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2,438,629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3,024,088</w:t>
            </w:r>
          </w:p>
        </w:tc>
        <w:tc>
          <w:tcPr>
            <w:tcW w:w="125" w:type="pct"/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:rsidR="005C56FB" w:rsidRPr="0051353C" w:rsidRDefault="005C56FB" w:rsidP="005C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3,065,980</w:t>
            </w:r>
          </w:p>
        </w:tc>
      </w:tr>
    </w:tbl>
    <w:p w:rsidR="00626409" w:rsidRPr="00CC7457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26409" w:rsidRPr="00A24A5A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24A5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626409" w:rsidRPr="005D10E0" w:rsidRDefault="00626409" w:rsidP="00626409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eastAsia="th-TH"/>
        </w:rPr>
      </w:pPr>
    </w:p>
    <w:p w:rsidR="00626409" w:rsidRDefault="00626409" w:rsidP="00626409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napToGrid w:val="0"/>
          <w:color w:val="000000"/>
          <w:cs/>
          <w:lang w:eastAsia="th-TH"/>
        </w:rPr>
      </w:pPr>
      <w:r w:rsidRPr="00A24A5A">
        <w:rPr>
          <w:rFonts w:ascii="Angsana New" w:hAnsi="Angsana New" w:cs="Angsana New"/>
          <w:snapToGrid w:val="0"/>
          <w:color w:val="000000"/>
          <w:cs/>
          <w:lang w:eastAsia="th-TH"/>
        </w:rPr>
        <w:tab/>
        <w:t>กลุ่มบริษัทดำเนินธุรกิจ</w:t>
      </w:r>
      <w:r>
        <w:rPr>
          <w:rFonts w:ascii="Angsana New" w:hAnsi="Angsana New" w:cs="Angsana New" w:hint="cs"/>
          <w:snapToGrid w:val="0"/>
          <w:color w:val="000000"/>
          <w:cs/>
          <w:lang w:eastAsia="th-TH"/>
        </w:rPr>
        <w:t>ส่วนใหญ่</w:t>
      </w:r>
      <w:r>
        <w:rPr>
          <w:rFonts w:ascii="Angsana New" w:hAnsi="Angsana New" w:cs="Angsana New"/>
          <w:snapToGrid w:val="0"/>
          <w:color w:val="000000"/>
          <w:cs/>
          <w:lang w:eastAsia="th-TH"/>
        </w:rPr>
        <w:t>ในประเทศ</w:t>
      </w:r>
      <w:r w:rsidRPr="00A24A5A">
        <w:rPr>
          <w:rFonts w:ascii="Angsana New" w:hAnsi="Angsana New" w:cs="Angsana New"/>
          <w:snapToGrid w:val="0"/>
          <w:color w:val="000000"/>
          <w:cs/>
          <w:lang w:eastAsia="th-TH"/>
        </w:rPr>
        <w:t xml:space="preserve"> ไม่มีรายได้จากต่างประเทศหรือสินทรัพย์ในต่างประเทศที่มีสาระสำคัญ</w:t>
      </w:r>
    </w:p>
    <w:p w:rsidR="00626409" w:rsidRPr="00CC7457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26409" w:rsidRPr="00A24A5A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626409" w:rsidRPr="005D10E0" w:rsidRDefault="00626409" w:rsidP="00626409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eastAsia="th-TH"/>
        </w:rPr>
      </w:pPr>
    </w:p>
    <w:p w:rsidR="00626409" w:rsidRDefault="00626409" w:rsidP="00626409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napToGrid w:val="0"/>
          <w:color w:val="000000"/>
          <w:lang w:val="en-US" w:eastAsia="th-TH"/>
        </w:rPr>
      </w:pPr>
      <w:r w:rsidRPr="00A24A5A">
        <w:rPr>
          <w:rFonts w:ascii="Angsana New" w:hAnsi="Angsana New" w:cs="Angsana New"/>
          <w:snapToGrid w:val="0"/>
          <w:color w:val="000000"/>
          <w:cs/>
          <w:lang w:eastAsia="th-TH"/>
        </w:rPr>
        <w:tab/>
        <w:t>กลุ่มบริษัท</w:t>
      </w:r>
      <w:r>
        <w:rPr>
          <w:rFonts w:ascii="Angsana New" w:hAnsi="Angsana New" w:cs="Angsana New" w:hint="cs"/>
          <w:snapToGrid w:val="0"/>
          <w:color w:val="000000"/>
          <w:cs/>
          <w:lang w:val="en-US" w:eastAsia="th-TH"/>
        </w:rPr>
        <w:t>มีฐานลูกค้าจำนวนมาก ไม่มีลูกค้ารายใดมีรายได้เป็นสาระสำคัญจากรายได้รวมของกลุ่มบริษัท</w:t>
      </w:r>
    </w:p>
    <w:p w:rsidR="00626409" w:rsidRPr="00CC7457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8"/>
          <w:szCs w:val="28"/>
        </w:rPr>
      </w:pPr>
    </w:p>
    <w:p w:rsidR="00626409" w:rsidRPr="006A6052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ข้อมูลทางการเงินที่ยกเลิกจากการจำหน่ายสินค้าโดยใช้โดเมน</w:t>
      </w:r>
      <w:proofErr w:type="spellStart"/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เนม</w:t>
      </w:r>
      <w:proofErr w:type="spellEnd"/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ของกิจการอื่นที่เกี่ยวข้องกัน</w:t>
      </w:r>
    </w:p>
    <w:p w:rsidR="00626409" w:rsidRPr="00B72E5F" w:rsidRDefault="00626409" w:rsidP="0062640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26409" w:rsidRPr="00B72E5F" w:rsidRDefault="00626409" w:rsidP="0062640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72E5F">
        <w:rPr>
          <w:rFonts w:ascii="Angsana New" w:hAnsi="Angsana New" w:cs="Angsana New"/>
          <w:sz w:val="30"/>
          <w:szCs w:val="30"/>
          <w:cs/>
        </w:rPr>
        <w:t>ตามที่ได้กล่าวไว้ใน</w:t>
      </w:r>
      <w:r w:rsidRPr="00B72E5F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  <w:cs/>
        </w:rPr>
        <w:t xml:space="preserve"> บริษัทได้</w:t>
      </w:r>
      <w:r>
        <w:rPr>
          <w:rFonts w:ascii="Angsana New" w:hAnsi="Angsana New" w:cs="Angsana New" w:hint="cs"/>
          <w:sz w:val="30"/>
          <w:szCs w:val="30"/>
          <w:cs/>
        </w:rPr>
        <w:t>จำหน่ายหุ้นสามัญใน</w:t>
      </w:r>
      <w:r w:rsidRPr="00DB1F6E">
        <w:rPr>
          <w:rFonts w:ascii="Angsana New" w:hAnsi="Angsana New" w:cs="Angsana New"/>
          <w:sz w:val="30"/>
          <w:szCs w:val="30"/>
          <w:cs/>
        </w:rPr>
        <w:t>บริษัท</w:t>
      </w:r>
      <w:r w:rsidRPr="00DB1F6E">
        <w:rPr>
          <w:rFonts w:ascii="Angsana New" w:hAnsi="Angsana New" w:cs="Angsana New"/>
          <w:sz w:val="30"/>
          <w:szCs w:val="30"/>
        </w:rPr>
        <w:t xml:space="preserve"> </w:t>
      </w:r>
      <w:r w:rsidRPr="00DB1F6E">
        <w:rPr>
          <w:rFonts w:ascii="Angsana New" w:hAnsi="Angsana New" w:cs="Angsana New"/>
          <w:sz w:val="30"/>
          <w:szCs w:val="30"/>
          <w:cs/>
        </w:rPr>
        <w:t>เซ็น</w:t>
      </w:r>
      <w:proofErr w:type="spellStart"/>
      <w:r w:rsidRPr="00DB1F6E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Pr="00DB1F6E">
        <w:rPr>
          <w:rFonts w:ascii="Angsana New" w:hAnsi="Angsana New" w:cs="Angsana New"/>
          <w:sz w:val="30"/>
          <w:szCs w:val="30"/>
          <w:cs/>
        </w:rPr>
        <w:t>จี</w:t>
      </w:r>
      <w:r w:rsidRPr="00DB1F6E">
        <w:rPr>
          <w:rFonts w:ascii="Angsana New" w:hAnsi="Angsana New" w:cs="Angsana New"/>
          <w:sz w:val="30"/>
          <w:szCs w:val="30"/>
        </w:rPr>
        <w:t xml:space="preserve"> </w:t>
      </w:r>
      <w:r w:rsidRPr="00DB1F6E">
        <w:rPr>
          <w:rFonts w:ascii="Angsana New" w:hAnsi="Angsana New" w:cs="Angsana New"/>
          <w:sz w:val="30"/>
          <w:szCs w:val="30"/>
          <w:cs/>
        </w:rPr>
        <w:t>อิน</w:t>
      </w:r>
      <w:proofErr w:type="spellStart"/>
      <w:r w:rsidRPr="00DB1F6E">
        <w:rPr>
          <w:rFonts w:ascii="Angsana New" w:hAnsi="Angsana New" w:cs="Angsana New"/>
          <w:sz w:val="30"/>
          <w:szCs w:val="30"/>
          <w:cs/>
        </w:rPr>
        <w:t>โนเวชั่น</w:t>
      </w:r>
      <w:proofErr w:type="spellEnd"/>
      <w:r w:rsidRPr="00DB1F6E">
        <w:rPr>
          <w:rFonts w:ascii="Angsana New" w:hAnsi="Angsana New" w:cs="Angsana New"/>
          <w:sz w:val="30"/>
          <w:szCs w:val="30"/>
        </w:rPr>
        <w:t xml:space="preserve"> </w:t>
      </w:r>
      <w:r w:rsidRPr="00DB1F6E"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2E5F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B72E5F">
        <w:rPr>
          <w:rFonts w:ascii="Angsana New" w:hAnsi="Angsana New" w:cs="Angsana New"/>
          <w:sz w:val="30"/>
          <w:szCs w:val="30"/>
          <w:cs/>
        </w:rPr>
        <w:t>ดำเนินธุรกิจออนไลน์แบบธุรกิจสู่ผู้บริโภค และการให้บริการด้านเทคโนโลยีและสารสนเทศ</w:t>
      </w:r>
      <w:r w:rsidRPr="00B72E5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ภายหลังจากการจำหน่าย</w:t>
      </w:r>
      <w:r w:rsidRPr="00B72E5F">
        <w:rPr>
          <w:rFonts w:ascii="Angsana New" w:hAnsi="Angsana New" w:cs="Angsana New"/>
          <w:sz w:val="30"/>
          <w:szCs w:val="30"/>
          <w:cs/>
        </w:rPr>
        <w:t>หุ้นสามัญใน</w:t>
      </w:r>
      <w:r w:rsidRPr="00DB1F6E">
        <w:rPr>
          <w:rFonts w:ascii="Angsana New" w:hAnsi="Angsana New" w:cs="Angsana New"/>
          <w:sz w:val="30"/>
          <w:szCs w:val="30"/>
          <w:cs/>
        </w:rPr>
        <w:t>บริษัท</w:t>
      </w:r>
      <w:r w:rsidRPr="00DB1F6E">
        <w:rPr>
          <w:rFonts w:ascii="Angsana New" w:hAnsi="Angsana New" w:cs="Angsana New"/>
          <w:sz w:val="30"/>
          <w:szCs w:val="30"/>
        </w:rPr>
        <w:t xml:space="preserve"> </w:t>
      </w:r>
      <w:r w:rsidRPr="00DB1F6E">
        <w:rPr>
          <w:rFonts w:ascii="Angsana New" w:hAnsi="Angsana New" w:cs="Angsana New"/>
          <w:sz w:val="30"/>
          <w:szCs w:val="30"/>
          <w:cs/>
        </w:rPr>
        <w:t>เซ็น</w:t>
      </w:r>
      <w:proofErr w:type="spellStart"/>
      <w:r w:rsidRPr="00DB1F6E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Pr="00DB1F6E">
        <w:rPr>
          <w:rFonts w:ascii="Angsana New" w:hAnsi="Angsana New" w:cs="Angsana New"/>
          <w:sz w:val="30"/>
          <w:szCs w:val="30"/>
          <w:cs/>
        </w:rPr>
        <w:t>จี</w:t>
      </w:r>
      <w:r w:rsidRPr="00DB1F6E">
        <w:rPr>
          <w:rFonts w:ascii="Angsana New" w:hAnsi="Angsana New" w:cs="Angsana New"/>
          <w:sz w:val="30"/>
          <w:szCs w:val="30"/>
        </w:rPr>
        <w:t xml:space="preserve"> </w:t>
      </w:r>
      <w:r w:rsidRPr="00DB1F6E">
        <w:rPr>
          <w:rFonts w:ascii="Angsana New" w:hAnsi="Angsana New" w:cs="Angsana New"/>
          <w:sz w:val="30"/>
          <w:szCs w:val="30"/>
          <w:cs/>
        </w:rPr>
        <w:t>อิน</w:t>
      </w:r>
      <w:proofErr w:type="spellStart"/>
      <w:r w:rsidRPr="00DB1F6E">
        <w:rPr>
          <w:rFonts w:ascii="Angsana New" w:hAnsi="Angsana New" w:cs="Angsana New"/>
          <w:sz w:val="30"/>
          <w:szCs w:val="30"/>
          <w:cs/>
        </w:rPr>
        <w:t>โนเวชั่น</w:t>
      </w:r>
      <w:proofErr w:type="spellEnd"/>
      <w:r w:rsidRPr="00DB1F6E">
        <w:rPr>
          <w:rFonts w:ascii="Angsana New" w:hAnsi="Angsana New" w:cs="Angsana New"/>
          <w:sz w:val="30"/>
          <w:szCs w:val="30"/>
        </w:rPr>
        <w:t xml:space="preserve"> </w:t>
      </w:r>
      <w:r w:rsidRPr="00DB1F6E"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2E5F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B72E5F">
        <w:rPr>
          <w:rFonts w:ascii="Angsana New" w:hAnsi="Angsana New" w:cs="Angsana New"/>
          <w:sz w:val="30"/>
          <w:szCs w:val="30"/>
          <w:cs/>
        </w:rPr>
        <w:t>ยุติการจำหน่ายสินค้าโดยใช้</w:t>
      </w:r>
      <w:r w:rsidRPr="00B72E5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โดเมน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เนม</w:t>
      </w:r>
      <w:proofErr w:type="spellEnd"/>
      <w:r w:rsidRPr="00B72E5F"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/>
          <w:sz w:val="30"/>
          <w:szCs w:val="30"/>
          <w:cs/>
        </w:rPr>
        <w:t>กิจการ</w:t>
      </w:r>
      <w:r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B72E5F">
        <w:rPr>
          <w:rFonts w:ascii="Angsana New" w:hAnsi="Angsana New" w:cs="Angsana New"/>
          <w:sz w:val="30"/>
          <w:szCs w:val="30"/>
        </w:rPr>
        <w:t xml:space="preserve"> </w:t>
      </w:r>
      <w:r w:rsidRPr="00B72E5F">
        <w:rPr>
          <w:rFonts w:ascii="Angsana New" w:hAnsi="Angsana New" w:cs="Angsana New"/>
          <w:sz w:val="30"/>
          <w:szCs w:val="30"/>
          <w:cs/>
        </w:rPr>
        <w:t>โดยบริษัทยังคงดำเนินการจำหน่ายสินค้าและ</w:t>
      </w:r>
      <w:r>
        <w:rPr>
          <w:rFonts w:ascii="Angsana New" w:hAnsi="Angsana New" w:cs="Angsana New" w:hint="cs"/>
          <w:sz w:val="30"/>
          <w:szCs w:val="30"/>
          <w:cs/>
        </w:rPr>
        <w:t>บริ</w:t>
      </w:r>
      <w:r w:rsidRPr="00B72E5F">
        <w:rPr>
          <w:rFonts w:ascii="Angsana New" w:hAnsi="Angsana New" w:cs="Angsana New"/>
          <w:sz w:val="30"/>
          <w:szCs w:val="30"/>
          <w:cs/>
        </w:rPr>
        <w:t>กา</w:t>
      </w:r>
      <w:r>
        <w:rPr>
          <w:rFonts w:ascii="Angsana New" w:hAnsi="Angsana New" w:cs="Angsana New" w:hint="cs"/>
          <w:sz w:val="30"/>
          <w:szCs w:val="30"/>
          <w:cs/>
        </w:rPr>
        <w:t>ร</w:t>
      </w:r>
      <w:r w:rsidRPr="00B72E5F">
        <w:rPr>
          <w:rFonts w:ascii="Angsana New" w:hAnsi="Angsana New" w:cs="Angsana New"/>
          <w:sz w:val="30"/>
          <w:szCs w:val="30"/>
          <w:cs/>
        </w:rPr>
        <w:t>ผ่าน</w:t>
      </w:r>
      <w:r>
        <w:rPr>
          <w:rFonts w:ascii="Angsana New" w:hAnsi="Angsana New" w:cs="Angsana New" w:hint="cs"/>
          <w:sz w:val="30"/>
          <w:szCs w:val="30"/>
          <w:cs/>
        </w:rPr>
        <w:t>โดเมน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เนม</w:t>
      </w:r>
      <w:proofErr w:type="spellEnd"/>
      <w:r w:rsidRPr="00B72E5F">
        <w:rPr>
          <w:rFonts w:ascii="Angsana New" w:hAnsi="Angsana New" w:cs="Angsana New"/>
          <w:sz w:val="30"/>
          <w:szCs w:val="30"/>
        </w:rPr>
        <w:t xml:space="preserve"> </w:t>
      </w:r>
      <w:r w:rsidRPr="00B72E5F">
        <w:rPr>
          <w:rFonts w:ascii="Angsana New" w:hAnsi="Angsana New" w:cs="Angsana New"/>
          <w:sz w:val="30"/>
          <w:szCs w:val="30"/>
          <w:cs/>
        </w:rPr>
        <w:t>ของตนเอง</w:t>
      </w:r>
      <w:r w:rsidRPr="00B72E5F">
        <w:rPr>
          <w:rFonts w:ascii="Angsana New" w:hAnsi="Angsana New" w:cs="Angsana New"/>
          <w:sz w:val="30"/>
          <w:szCs w:val="30"/>
        </w:rPr>
        <w:t xml:space="preserve"> </w:t>
      </w:r>
      <w:r w:rsidRPr="00B72E5F">
        <w:rPr>
          <w:rFonts w:ascii="Angsana New" w:hAnsi="Angsana New" w:cs="Angsana New"/>
          <w:sz w:val="30"/>
          <w:szCs w:val="30"/>
          <w:cs/>
        </w:rPr>
        <w:t>ได้แก่</w:t>
      </w:r>
      <w:r w:rsidRPr="00B72E5F">
        <w:rPr>
          <w:rFonts w:ascii="Angsana New" w:hAnsi="Angsana New" w:cs="Angsana New"/>
          <w:sz w:val="30"/>
          <w:szCs w:val="30"/>
        </w:rPr>
        <w:t xml:space="preserve"> officemate.co.th, b2s.co.th,</w:t>
      </w:r>
      <w:r w:rsidRPr="00B72E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2E5F">
        <w:rPr>
          <w:rFonts w:ascii="Angsana New" w:hAnsi="Angsana New" w:cs="Angsana New"/>
          <w:sz w:val="30"/>
          <w:szCs w:val="30"/>
        </w:rPr>
        <w:t>b2s.com.vn  mebmarket.com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1A6E03">
        <w:rPr>
          <w:rFonts w:ascii="Angsana New" w:hAnsi="Angsana New" w:cs="Angsana New"/>
          <w:sz w:val="30"/>
          <w:szCs w:val="30"/>
        </w:rPr>
        <w:t>hytexts.com</w:t>
      </w:r>
      <w:r w:rsidRPr="00B72E5F">
        <w:rPr>
          <w:rFonts w:ascii="Angsana New" w:hAnsi="Angsana New" w:cs="Angsana New"/>
          <w:sz w:val="30"/>
          <w:szCs w:val="30"/>
        </w:rPr>
        <w:t xml:space="preserve"> </w:t>
      </w:r>
      <w:r w:rsidRPr="00B72E5F">
        <w:rPr>
          <w:rFonts w:ascii="Angsana New" w:hAnsi="Angsana New" w:cs="Angsana New"/>
          <w:sz w:val="30"/>
          <w:szCs w:val="30"/>
          <w:cs/>
        </w:rPr>
        <w:t>เป็นต้น ซึ่ง</w:t>
      </w:r>
      <w:r w:rsidRPr="00B72E5F">
        <w:rPr>
          <w:rFonts w:ascii="Angsana New" w:hAnsi="Angsana New" w:cs="Angsana New" w:hint="cs"/>
          <w:sz w:val="30"/>
          <w:szCs w:val="30"/>
          <w:cs/>
        </w:rPr>
        <w:t>การยกเลิกการดำเนินการนี้</w:t>
      </w:r>
      <w:r w:rsidRPr="00B72E5F">
        <w:rPr>
          <w:rFonts w:ascii="Angsana New" w:hAnsi="Angsana New" w:cs="Angsana New"/>
          <w:sz w:val="30"/>
          <w:szCs w:val="30"/>
          <w:cs/>
        </w:rPr>
        <w:t>เป็นส่วนหนึ่งของส่วนงานการขายผ่านช่องทางอื่นของกลุ่มบริษัท</w:t>
      </w:r>
      <w:r w:rsidRPr="00B72E5F">
        <w:rPr>
          <w:rFonts w:ascii="Angsana New" w:hAnsi="Angsana New" w:cs="Angsana New"/>
          <w:sz w:val="30"/>
          <w:szCs w:val="30"/>
        </w:rPr>
        <w:t xml:space="preserve"> </w:t>
      </w:r>
    </w:p>
    <w:p w:rsidR="00626409" w:rsidRPr="001A6E03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BC08D3">
        <w:rPr>
          <w:rFonts w:ascii="Angsana New" w:hAnsi="Angsana New" w:cs="Angsana New" w:hint="cs"/>
          <w:sz w:val="30"/>
          <w:szCs w:val="30"/>
          <w:cs/>
        </w:rPr>
        <w:t>ข้อมูลทางการเงินที่ยกเลิกจากการจำหน่ายสินค้าโดยใช้โดเมน</w:t>
      </w:r>
      <w:proofErr w:type="spellStart"/>
      <w:r w:rsidRPr="00BC08D3">
        <w:rPr>
          <w:rFonts w:ascii="Angsana New" w:hAnsi="Angsana New" w:cs="Angsana New" w:hint="cs"/>
          <w:sz w:val="30"/>
          <w:szCs w:val="30"/>
          <w:cs/>
        </w:rPr>
        <w:t>เนม</w:t>
      </w:r>
      <w:proofErr w:type="spellEnd"/>
      <w:r w:rsidRPr="00BC08D3">
        <w:rPr>
          <w:rFonts w:ascii="Angsana New" w:hAnsi="Angsana New" w:cs="Angsana New" w:hint="cs"/>
          <w:sz w:val="30"/>
          <w:szCs w:val="30"/>
          <w:cs/>
        </w:rPr>
        <w:t>ของกิจการอื่นที่เกี่ยวข้องกัน</w:t>
      </w:r>
      <w:r w:rsidRPr="00B72E5F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Pr="00B72E5F">
        <w:rPr>
          <w:rFonts w:ascii="Angsana New" w:hAnsi="Angsana New" w:cs="Angsana New"/>
          <w:sz w:val="30"/>
          <w:szCs w:val="30"/>
        </w:rPr>
        <w:t xml:space="preserve">1 </w:t>
      </w:r>
      <w:r w:rsidRPr="00B72E5F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B72E5F">
        <w:rPr>
          <w:rFonts w:ascii="Angsana New" w:hAnsi="Angsana New" w:cs="Angsana New"/>
          <w:sz w:val="30"/>
          <w:szCs w:val="30"/>
        </w:rPr>
        <w:t>2560</w:t>
      </w:r>
      <w:r w:rsidRPr="00B72E5F">
        <w:rPr>
          <w:rFonts w:ascii="Angsana New" w:hAnsi="Angsana New" w:cs="Angsana New" w:hint="cs"/>
          <w:sz w:val="30"/>
          <w:szCs w:val="30"/>
          <w:cs/>
        </w:rPr>
        <w:t xml:space="preserve"> 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ปีสิ้นสุด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72E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2E5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B72E5F">
        <w:rPr>
          <w:rFonts w:ascii="Angsana New" w:hAnsi="Angsana New" w:cs="Angsana New"/>
          <w:sz w:val="30"/>
          <w:szCs w:val="30"/>
        </w:rPr>
        <w:t xml:space="preserve"> </w:t>
      </w:r>
      <w:r w:rsidRPr="00B72E5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B72E5F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60</w:t>
      </w:r>
      <w:r w:rsidRPr="00B72E5F">
        <w:rPr>
          <w:rFonts w:ascii="Angsana New" w:hAnsi="Angsana New" w:cs="Angsana New"/>
          <w:sz w:val="30"/>
          <w:szCs w:val="30"/>
        </w:rPr>
        <w:t xml:space="preserve"> </w:t>
      </w:r>
      <w:r w:rsidRPr="00B72E5F">
        <w:rPr>
          <w:rFonts w:ascii="Angsana New" w:hAnsi="Angsana New" w:cs="Angsana New" w:hint="cs"/>
          <w:sz w:val="30"/>
          <w:szCs w:val="30"/>
          <w:cs/>
        </w:rPr>
        <w:t>ที่รวมอยู่ในงบการเงินรวมมีดังนี้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555"/>
        <w:gridCol w:w="1015"/>
        <w:gridCol w:w="1260"/>
        <w:gridCol w:w="270"/>
        <w:gridCol w:w="1260"/>
      </w:tblGrid>
      <w:tr w:rsidR="00626409" w:rsidRPr="0010186A" w:rsidTr="00560A78">
        <w:trPr>
          <w:tblHeader/>
        </w:trPr>
        <w:tc>
          <w:tcPr>
            <w:tcW w:w="555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</w:rPr>
            </w:pPr>
            <w:r w:rsidRPr="00001E3D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626409" w:rsidRPr="00001E3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1E3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6409" w:rsidRPr="0010186A" w:rsidTr="00560A78">
        <w:trPr>
          <w:tblHeader/>
        </w:trPr>
        <w:tc>
          <w:tcPr>
            <w:tcW w:w="555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9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C52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C52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</w:tr>
      <w:tr w:rsidR="00626409" w:rsidRPr="0010186A" w:rsidTr="00560A78">
        <w:trPr>
          <w:tblHeader/>
        </w:trPr>
        <w:tc>
          <w:tcPr>
            <w:tcW w:w="5555" w:type="dxa"/>
          </w:tcPr>
          <w:p w:rsidR="00626409" w:rsidRPr="00001E3D" w:rsidRDefault="00626409" w:rsidP="00560A78">
            <w:pPr>
              <w:tabs>
                <w:tab w:val="center" w:pos="4536"/>
                <w:tab w:val="right" w:pos="9072"/>
              </w:tabs>
              <w:ind w:left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01E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01E3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01E3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26409" w:rsidRPr="00BD6EFA" w:rsidTr="00560A78">
        <w:tc>
          <w:tcPr>
            <w:tcW w:w="5555" w:type="dxa"/>
            <w:vAlign w:val="bottom"/>
          </w:tcPr>
          <w:p w:rsidR="00626409" w:rsidRPr="00001E3D" w:rsidRDefault="00626409" w:rsidP="00560A78">
            <w:pPr>
              <w:tabs>
                <w:tab w:val="center" w:pos="4536"/>
                <w:tab w:val="right" w:pos="9072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001E3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6409" w:rsidRPr="0010186A" w:rsidTr="00560A78">
        <w:tc>
          <w:tcPr>
            <w:tcW w:w="5555" w:type="dxa"/>
            <w:vAlign w:val="bottom"/>
          </w:tcPr>
          <w:p w:rsidR="00626409" w:rsidRPr="00001E3D" w:rsidRDefault="00626409" w:rsidP="00560A78">
            <w:pPr>
              <w:tabs>
                <w:tab w:val="center" w:pos="4536"/>
                <w:tab w:val="right" w:pos="9072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001E3D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001E3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6409" w:rsidRPr="00001E3D" w:rsidRDefault="00626409" w:rsidP="00560A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center" w:pos="4536"/>
                <w:tab w:val="right" w:pos="9072"/>
              </w:tabs>
              <w:ind w:right="-36"/>
              <w:jc w:val="thaiDistribute"/>
              <w:outlineLvl w:val="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26409" w:rsidRPr="00CC7457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74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360,840</w:t>
            </w:r>
          </w:p>
        </w:tc>
      </w:tr>
      <w:tr w:rsidR="00626409" w:rsidRPr="0010186A" w:rsidTr="00560A78">
        <w:tc>
          <w:tcPr>
            <w:tcW w:w="5555" w:type="dxa"/>
            <w:vAlign w:val="bottom"/>
          </w:tcPr>
          <w:p w:rsidR="00626409" w:rsidRPr="00001E3D" w:rsidRDefault="00626409" w:rsidP="00560A78">
            <w:pPr>
              <w:tabs>
                <w:tab w:val="center" w:pos="4536"/>
                <w:tab w:val="right" w:pos="9072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001E3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001E3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6409" w:rsidRPr="00001E3D" w:rsidRDefault="00626409" w:rsidP="00560A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center" w:pos="4536"/>
                <w:tab w:val="right" w:pos="9072"/>
              </w:tabs>
              <w:ind w:right="-36"/>
              <w:jc w:val="thaiDistribute"/>
              <w:outlineLvl w:val="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26409" w:rsidRPr="00CC7457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74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(516,264)</w:t>
            </w:r>
          </w:p>
        </w:tc>
      </w:tr>
      <w:tr w:rsidR="00626409" w:rsidRPr="0010186A" w:rsidTr="00560A78">
        <w:tc>
          <w:tcPr>
            <w:tcW w:w="5555" w:type="dxa"/>
            <w:vAlign w:val="bottom"/>
          </w:tcPr>
          <w:p w:rsidR="00626409" w:rsidRPr="00001E3D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1E3D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ส่วนแบ่งขาดทุนสุทธิจากเงินลงทุน</w:t>
            </w:r>
            <w:r w:rsidRPr="00001E3D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001E3D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6409" w:rsidRPr="00001E3D" w:rsidRDefault="00626409" w:rsidP="00560A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center" w:pos="4536"/>
                <w:tab w:val="right" w:pos="9072"/>
              </w:tabs>
              <w:ind w:right="-36"/>
              <w:jc w:val="thaiDistribute"/>
              <w:outlineLvl w:val="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26409" w:rsidRPr="00CC7457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74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(83,001)</w:t>
            </w:r>
          </w:p>
        </w:tc>
      </w:tr>
      <w:tr w:rsidR="00626409" w:rsidRPr="0010186A" w:rsidTr="00560A78">
        <w:tc>
          <w:tcPr>
            <w:tcW w:w="5555" w:type="dxa"/>
            <w:vAlign w:val="bottom"/>
          </w:tcPr>
          <w:p w:rsidR="00626409" w:rsidRPr="00001E3D" w:rsidRDefault="00626409" w:rsidP="00560A78">
            <w:pPr>
              <w:tabs>
                <w:tab w:val="center" w:pos="4536"/>
                <w:tab w:val="right" w:pos="9072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1E3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ขาดทุนสำหรับงวด </w:t>
            </w: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6409" w:rsidRPr="00001E3D" w:rsidRDefault="00626409" w:rsidP="00560A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center" w:pos="4536"/>
                <w:tab w:val="right" w:pos="9072"/>
              </w:tabs>
              <w:ind w:right="-36"/>
              <w:jc w:val="thaiDistribute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(238,425</w:t>
            </w:r>
            <w:r w:rsidRPr="00001E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626409" w:rsidRPr="0010186A" w:rsidTr="00560A78">
        <w:tc>
          <w:tcPr>
            <w:tcW w:w="5555" w:type="dxa"/>
          </w:tcPr>
          <w:p w:rsidR="00626409" w:rsidRPr="00001E3D" w:rsidRDefault="00626409" w:rsidP="00560A78">
            <w:pPr>
              <w:pStyle w:val="BodyText"/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90"/>
              <w:jc w:val="thaiDistribute"/>
              <w:outlineLvl w:val="1"/>
              <w:rPr>
                <w:rFonts w:ascii="Angsana New" w:hAnsi="Angsana New"/>
                <w:b/>
                <w:i/>
                <w:iCs/>
                <w:color w:val="0000FF"/>
                <w:sz w:val="16"/>
                <w:szCs w:val="16"/>
              </w:rPr>
            </w:pP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BodyText"/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outlineLvl w:val="1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626409" w:rsidRPr="00001E3D" w:rsidRDefault="00626409" w:rsidP="00560A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1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</w:tr>
      <w:tr w:rsidR="00626409" w:rsidRPr="0010186A" w:rsidTr="00560A78">
        <w:tc>
          <w:tcPr>
            <w:tcW w:w="5555" w:type="dxa"/>
            <w:vAlign w:val="bottom"/>
          </w:tcPr>
          <w:p w:rsidR="00626409" w:rsidRPr="00001E3D" w:rsidRDefault="00626409" w:rsidP="00560A78">
            <w:pPr>
              <w:tabs>
                <w:tab w:val="decimal" w:pos="510"/>
                <w:tab w:val="center" w:pos="4536"/>
                <w:tab w:val="right" w:pos="9072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1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001E3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001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1E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26409" w:rsidRPr="00001E3D" w:rsidRDefault="00626409" w:rsidP="00560A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26409" w:rsidRPr="0010186A" w:rsidTr="00560A78">
        <w:tc>
          <w:tcPr>
            <w:tcW w:w="5555" w:type="dxa"/>
            <w:vAlign w:val="bottom"/>
          </w:tcPr>
          <w:p w:rsidR="00626409" w:rsidRPr="00001E3D" w:rsidRDefault="00626409" w:rsidP="00560A78">
            <w:pPr>
              <w:tabs>
                <w:tab w:val="center" w:pos="4536"/>
                <w:tab w:val="right" w:pos="9072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001E3D">
              <w:rPr>
                <w:rFonts w:ascii="Angsana New" w:hAnsi="Angsana New" w:cs="Angsana New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1015" w:type="dxa"/>
          </w:tcPr>
          <w:p w:rsidR="00626409" w:rsidRPr="00001E3D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6409" w:rsidRPr="00001E3D" w:rsidRDefault="00626409" w:rsidP="00560A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center" w:pos="4536"/>
                <w:tab w:val="right" w:pos="9072"/>
              </w:tabs>
              <w:ind w:right="-36"/>
              <w:jc w:val="thaiDistribute"/>
              <w:outlineLvl w:val="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26409" w:rsidRPr="00001E3D" w:rsidRDefault="00626409" w:rsidP="00560A7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001E3D">
              <w:rPr>
                <w:rFonts w:ascii="Angsana New" w:hAnsi="Angsana New" w:cs="Angsana New"/>
                <w:sz w:val="30"/>
                <w:szCs w:val="30"/>
              </w:rPr>
              <w:t>(0.</w:t>
            </w: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001E3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626409" w:rsidRPr="00876BE3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</w:rPr>
        <w:t>24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Pr="00876BE3">
        <w:rPr>
          <w:rFonts w:asciiTheme="majorBidi" w:hAnsiTheme="majorBidi" w:cstheme="majorBidi"/>
          <w:sz w:val="30"/>
          <w:szCs w:val="30"/>
          <w:u w:val="none"/>
          <w:cs/>
        </w:rPr>
        <w:t>รายได้จากการลงทุน</w:t>
      </w:r>
    </w:p>
    <w:p w:rsidR="00626409" w:rsidRPr="005D10E0" w:rsidRDefault="00626409" w:rsidP="0062640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63" w:type="dxa"/>
        <w:tblInd w:w="558" w:type="dxa"/>
        <w:tblLook w:val="01E0" w:firstRow="1" w:lastRow="1" w:firstColumn="1" w:lastColumn="1" w:noHBand="0" w:noVBand="0"/>
      </w:tblPr>
      <w:tblGrid>
        <w:gridCol w:w="3226"/>
        <w:gridCol w:w="809"/>
        <w:gridCol w:w="1080"/>
        <w:gridCol w:w="270"/>
        <w:gridCol w:w="1169"/>
        <w:gridCol w:w="270"/>
        <w:gridCol w:w="1126"/>
        <w:gridCol w:w="250"/>
        <w:gridCol w:w="1063"/>
      </w:tblGrid>
      <w:tr w:rsidR="00626409" w:rsidRPr="002C5218" w:rsidTr="00560A78">
        <w:tc>
          <w:tcPr>
            <w:tcW w:w="322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09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322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9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</w:tr>
      <w:tr w:rsidR="00626409" w:rsidRPr="002C5218" w:rsidTr="00560A78">
        <w:tc>
          <w:tcPr>
            <w:tcW w:w="3226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8" w:type="dxa"/>
            <w:gridSpan w:val="7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3226" w:type="dxa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E76EAC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150,003</w:t>
            </w:r>
          </w:p>
        </w:tc>
        <w:tc>
          <w:tcPr>
            <w:tcW w:w="25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</w:tr>
      <w:tr w:rsidR="00626409" w:rsidRPr="002C5218" w:rsidTr="00560A78">
        <w:tc>
          <w:tcPr>
            <w:tcW w:w="3226" w:type="dxa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09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1B1249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8,327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626409" w:rsidRPr="001B1249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9,391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8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12,362</w:t>
            </w:r>
          </w:p>
        </w:tc>
      </w:tr>
      <w:tr w:rsidR="00626409" w:rsidRPr="002C5218" w:rsidTr="00560A78">
        <w:tc>
          <w:tcPr>
            <w:tcW w:w="3226" w:type="dxa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8,327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9,391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7D47DF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2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7D47DF" w:rsidRDefault="00626409" w:rsidP="0056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212,362</w:t>
            </w:r>
          </w:p>
        </w:tc>
      </w:tr>
    </w:tbl>
    <w:p w:rsidR="00626409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:rsidR="00626409" w:rsidRDefault="00626409" w:rsidP="006E0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>
        <w:rPr>
          <w:rFonts w:asciiTheme="majorBidi" w:hAnsiTheme="majorBidi" w:cstheme="majorBidi"/>
          <w:b/>
          <w:bCs/>
          <w:sz w:val="30"/>
          <w:szCs w:val="30"/>
        </w:rPr>
        <w:t>25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B1249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:rsidR="00626409" w:rsidRPr="001B1249" w:rsidRDefault="00626409" w:rsidP="006264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33" w:type="dxa"/>
        <w:tblInd w:w="540" w:type="dxa"/>
        <w:tblLook w:val="01E0" w:firstRow="1" w:lastRow="1" w:firstColumn="1" w:lastColumn="1" w:noHBand="0" w:noVBand="0"/>
      </w:tblPr>
      <w:tblGrid>
        <w:gridCol w:w="4068"/>
        <w:gridCol w:w="1170"/>
        <w:gridCol w:w="236"/>
        <w:gridCol w:w="1148"/>
        <w:gridCol w:w="270"/>
        <w:gridCol w:w="1080"/>
        <w:gridCol w:w="270"/>
        <w:gridCol w:w="1091"/>
      </w:tblGrid>
      <w:tr w:rsidR="00626409" w:rsidRPr="002C5218" w:rsidTr="00560A78">
        <w:tc>
          <w:tcPr>
            <w:tcW w:w="4068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406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</w:tr>
      <w:tr w:rsidR="00626409" w:rsidRPr="002C5218" w:rsidTr="00560A78">
        <w:tc>
          <w:tcPr>
            <w:tcW w:w="406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7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4068" w:type="dxa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รายได้จากการโฆษณาประชาสัมพันธ์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377,211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371,848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129,206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153,876</w:t>
            </w:r>
          </w:p>
        </w:tc>
      </w:tr>
      <w:tr w:rsidR="00626409" w:rsidRPr="002C5218" w:rsidTr="00560A78">
        <w:tc>
          <w:tcPr>
            <w:tcW w:w="4068" w:type="dxa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รายได้จากการส่งเสริมการขาย</w:t>
            </w:r>
          </w:p>
        </w:tc>
        <w:tc>
          <w:tcPr>
            <w:tcW w:w="1170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211,773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137,776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20,551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20,897</w:t>
            </w:r>
          </w:p>
        </w:tc>
      </w:tr>
      <w:tr w:rsidR="00626409" w:rsidRPr="002C5218" w:rsidTr="00560A78">
        <w:tc>
          <w:tcPr>
            <w:tcW w:w="4068" w:type="dxa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รายได้ค่ากระจายสินค้า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160,394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142,535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43,071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38,088</w:t>
            </w:r>
          </w:p>
        </w:tc>
      </w:tr>
      <w:tr w:rsidR="00626409" w:rsidRPr="002C5218" w:rsidTr="00560A78">
        <w:tc>
          <w:tcPr>
            <w:tcW w:w="4068" w:type="dxa"/>
          </w:tcPr>
          <w:p w:rsidR="00626409" w:rsidRPr="00E50577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รายได้ค่าบริการด้านคอมพิวเตอร์</w:t>
            </w:r>
          </w:p>
        </w:tc>
        <w:tc>
          <w:tcPr>
            <w:tcW w:w="1170" w:type="dxa"/>
            <w:shd w:val="clear" w:color="auto" w:fill="auto"/>
          </w:tcPr>
          <w:p w:rsidR="00626409" w:rsidRPr="00E50577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6,972</w:t>
            </w:r>
          </w:p>
        </w:tc>
        <w:tc>
          <w:tcPr>
            <w:tcW w:w="236" w:type="dxa"/>
            <w:shd w:val="clear" w:color="auto" w:fill="auto"/>
          </w:tcPr>
          <w:p w:rsidR="00626409" w:rsidRPr="00E5057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626409" w:rsidRPr="00E50577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7,971</w:t>
            </w:r>
          </w:p>
        </w:tc>
        <w:tc>
          <w:tcPr>
            <w:tcW w:w="270" w:type="dxa"/>
            <w:shd w:val="clear" w:color="auto" w:fill="auto"/>
          </w:tcPr>
          <w:p w:rsidR="00626409" w:rsidRPr="00E5057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E50577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3,764</w:t>
            </w:r>
          </w:p>
        </w:tc>
        <w:tc>
          <w:tcPr>
            <w:tcW w:w="270" w:type="dxa"/>
          </w:tcPr>
          <w:p w:rsidR="00626409" w:rsidRPr="00E5057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:rsidR="00626409" w:rsidRPr="00E50577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2,188</w:t>
            </w:r>
          </w:p>
        </w:tc>
      </w:tr>
      <w:tr w:rsidR="00626409" w:rsidRPr="002C5218" w:rsidTr="00560A78">
        <w:tc>
          <w:tcPr>
            <w:tcW w:w="4068" w:type="dxa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23,727</w:t>
            </w:r>
          </w:p>
        </w:tc>
        <w:tc>
          <w:tcPr>
            <w:tcW w:w="236" w:type="dxa"/>
            <w:shd w:val="clear" w:color="auto" w:fill="auto"/>
          </w:tcPr>
          <w:p w:rsidR="00626409" w:rsidRPr="00E5057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27,249</w:t>
            </w:r>
          </w:p>
        </w:tc>
        <w:tc>
          <w:tcPr>
            <w:tcW w:w="270" w:type="dxa"/>
            <w:shd w:val="clear" w:color="auto" w:fill="auto"/>
          </w:tcPr>
          <w:p w:rsidR="00626409" w:rsidRPr="00E5057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44,688</w:t>
            </w:r>
          </w:p>
        </w:tc>
        <w:tc>
          <w:tcPr>
            <w:tcW w:w="270" w:type="dxa"/>
          </w:tcPr>
          <w:p w:rsidR="00626409" w:rsidRPr="00E50577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44,870</w:t>
            </w:r>
          </w:p>
        </w:tc>
      </w:tr>
      <w:tr w:rsidR="00626409" w:rsidRPr="002C5218" w:rsidTr="00560A78">
        <w:tc>
          <w:tcPr>
            <w:tcW w:w="4068" w:type="dxa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7955EB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780,077</w:t>
            </w:r>
          </w:p>
        </w:tc>
        <w:tc>
          <w:tcPr>
            <w:tcW w:w="236" w:type="dxa"/>
            <w:shd w:val="clear" w:color="auto" w:fill="auto"/>
          </w:tcPr>
          <w:p w:rsidR="00626409" w:rsidRPr="007955E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7955EB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687,379</w:t>
            </w:r>
          </w:p>
        </w:tc>
        <w:tc>
          <w:tcPr>
            <w:tcW w:w="270" w:type="dxa"/>
            <w:shd w:val="clear" w:color="auto" w:fill="auto"/>
          </w:tcPr>
          <w:p w:rsidR="00626409" w:rsidRPr="007955E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7955EB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241,280</w:t>
            </w:r>
          </w:p>
        </w:tc>
        <w:tc>
          <w:tcPr>
            <w:tcW w:w="270" w:type="dxa"/>
          </w:tcPr>
          <w:p w:rsidR="00626409" w:rsidRPr="007955EB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7955EB" w:rsidRDefault="00626409" w:rsidP="00560A7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259,919</w:t>
            </w:r>
          </w:p>
        </w:tc>
      </w:tr>
    </w:tbl>
    <w:p w:rsidR="00626409" w:rsidRPr="00876BE3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626409" w:rsidRPr="00876BE3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</w:rPr>
        <w:t>26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Pr="00876BE3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ค่าใช้จ่ายผลประโยชน์ของพนักงาน</w:t>
      </w:r>
    </w:p>
    <w:p w:rsidR="00626409" w:rsidRPr="00876BE3" w:rsidRDefault="00626409" w:rsidP="0062640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1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52"/>
        <w:gridCol w:w="988"/>
        <w:gridCol w:w="1170"/>
        <w:gridCol w:w="236"/>
        <w:gridCol w:w="1106"/>
        <w:gridCol w:w="270"/>
        <w:gridCol w:w="1080"/>
        <w:gridCol w:w="352"/>
        <w:gridCol w:w="1162"/>
      </w:tblGrid>
      <w:tr w:rsidR="00626409" w:rsidRPr="002C5218" w:rsidTr="00560A78">
        <w:tc>
          <w:tcPr>
            <w:tcW w:w="305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8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4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305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8" w:right="-1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35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</w:tr>
      <w:tr w:rsidR="00626409" w:rsidRPr="002C5218" w:rsidTr="00560A78">
        <w:tc>
          <w:tcPr>
            <w:tcW w:w="305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6" w:type="dxa"/>
            <w:gridSpan w:val="7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3052" w:type="dxa"/>
          </w:tcPr>
          <w:p w:rsidR="00626409" w:rsidRPr="002C5218" w:rsidRDefault="00626409" w:rsidP="00560A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88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2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1833DF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1,105,849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626409" w:rsidRPr="001833DF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,105,718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437D87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462,765</w:t>
            </w:r>
          </w:p>
        </w:tc>
        <w:tc>
          <w:tcPr>
            <w:tcW w:w="35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:rsidR="00626409" w:rsidRPr="00437D87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551,715</w:t>
            </w:r>
          </w:p>
        </w:tc>
      </w:tr>
      <w:tr w:rsidR="00626409" w:rsidRPr="002C5218" w:rsidTr="00560A78">
        <w:tc>
          <w:tcPr>
            <w:tcW w:w="305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988" w:type="dxa"/>
          </w:tcPr>
          <w:p w:rsidR="00626409" w:rsidRPr="009D05E1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28" w:right="25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:rsidR="00626409" w:rsidRPr="002C5218" w:rsidRDefault="004319EE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</w:t>
            </w:r>
            <w:r w:rsidR="0062608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9,628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4319EE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4,455</w:t>
            </w:r>
          </w:p>
        </w:tc>
        <w:tc>
          <w:tcPr>
            <w:tcW w:w="35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4,283</w:t>
            </w:r>
          </w:p>
        </w:tc>
      </w:tr>
      <w:tr w:rsidR="00626409" w:rsidRPr="002C5218" w:rsidTr="00560A78">
        <w:tc>
          <w:tcPr>
            <w:tcW w:w="3052" w:type="dxa"/>
          </w:tcPr>
          <w:p w:rsidR="00626409" w:rsidRPr="001A6E03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E0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88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2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11,308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11,909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6,238</w:t>
            </w:r>
          </w:p>
        </w:tc>
        <w:tc>
          <w:tcPr>
            <w:tcW w:w="35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6,174</w:t>
            </w:r>
          </w:p>
        </w:tc>
      </w:tr>
      <w:tr w:rsidR="00626409" w:rsidRPr="002C5218" w:rsidTr="00560A78">
        <w:tc>
          <w:tcPr>
            <w:tcW w:w="3052" w:type="dxa"/>
          </w:tcPr>
          <w:p w:rsidR="00626409" w:rsidRPr="002C5218" w:rsidRDefault="00626409" w:rsidP="00560A78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88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2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082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280,999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276,531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118,589</w:t>
            </w:r>
          </w:p>
        </w:tc>
        <w:tc>
          <w:tcPr>
            <w:tcW w:w="35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145,192</w:t>
            </w:r>
          </w:p>
        </w:tc>
      </w:tr>
      <w:tr w:rsidR="00626409" w:rsidRPr="002C5218" w:rsidTr="00560A78">
        <w:tc>
          <w:tcPr>
            <w:tcW w:w="3052" w:type="dxa"/>
          </w:tcPr>
          <w:p w:rsidR="00626409" w:rsidRPr="002C5218" w:rsidRDefault="00626409" w:rsidP="00560A78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2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4319EE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1,407,818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1,403,786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4319EE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592,047</w:t>
            </w:r>
          </w:p>
        </w:tc>
        <w:tc>
          <w:tcPr>
            <w:tcW w:w="352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707,364</w:t>
            </w:r>
          </w:p>
        </w:tc>
      </w:tr>
    </w:tbl>
    <w:p w:rsidR="00626409" w:rsidRPr="00876BE3" w:rsidRDefault="00626409" w:rsidP="00626409">
      <w:pPr>
        <w:rPr>
          <w:rFonts w:asciiTheme="majorBidi" w:hAnsiTheme="majorBidi" w:cstheme="majorBidi"/>
          <w:i/>
          <w:iCs/>
          <w:sz w:val="30"/>
          <w:szCs w:val="30"/>
        </w:rPr>
      </w:pPr>
    </w:p>
    <w:p w:rsidR="00626409" w:rsidRPr="00876BE3" w:rsidRDefault="00626409" w:rsidP="00626409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76BE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:rsidR="00626409" w:rsidRPr="00530CD8" w:rsidRDefault="00626409" w:rsidP="0062640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26409" w:rsidRDefault="00626409" w:rsidP="0062640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6BE3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</w:t>
      </w:r>
      <w:r w:rsidRPr="00876BE3">
        <w:rPr>
          <w:rFonts w:asciiTheme="majorBidi" w:hAnsiTheme="majorBidi" w:cstheme="majorBidi"/>
          <w:sz w:val="30"/>
          <w:szCs w:val="30"/>
        </w:rPr>
        <w:t xml:space="preserve"> </w:t>
      </w:r>
      <w:r w:rsidRPr="00876BE3">
        <w:rPr>
          <w:rFonts w:asciiTheme="majorBidi" w:hAnsiTheme="majorBidi" w:cstheme="majorBidi"/>
          <w:sz w:val="30"/>
          <w:szCs w:val="30"/>
          <w:cs/>
        </w:rPr>
        <w:t>โดยพนักงานจ่ายเงินสะสมในอัตราร้อยละ</w:t>
      </w:r>
      <w:r w:rsidRPr="00876BE3">
        <w:rPr>
          <w:rFonts w:asciiTheme="majorBidi" w:hAnsiTheme="majorBidi" w:cstheme="majorBidi"/>
          <w:sz w:val="30"/>
          <w:szCs w:val="30"/>
        </w:rPr>
        <w:t xml:space="preserve"> 3</w:t>
      </w:r>
      <w:r w:rsidRPr="00876B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BE3">
        <w:rPr>
          <w:rFonts w:asciiTheme="majorBidi" w:hAnsiTheme="majorBidi" w:cstheme="majorBidi"/>
          <w:sz w:val="30"/>
          <w:szCs w:val="30"/>
        </w:rPr>
        <w:t xml:space="preserve"> </w:t>
      </w:r>
      <w:r w:rsidRPr="00876BE3">
        <w:rPr>
          <w:rFonts w:asciiTheme="majorBidi" w:hAnsiTheme="majorBidi" w:cstheme="majorBidi"/>
          <w:sz w:val="30"/>
          <w:szCs w:val="30"/>
          <w:cs/>
        </w:rPr>
        <w:t>ถึงอัตราร้อยละ</w:t>
      </w:r>
      <w:r w:rsidRPr="00876BE3">
        <w:rPr>
          <w:rFonts w:asciiTheme="majorBidi" w:hAnsiTheme="majorBidi" w:cstheme="majorBidi"/>
          <w:sz w:val="30"/>
          <w:szCs w:val="30"/>
        </w:rPr>
        <w:t xml:space="preserve"> 5 </w:t>
      </w:r>
      <w:r w:rsidRPr="00876BE3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</w:t>
      </w:r>
      <w:r w:rsidRPr="00876BE3">
        <w:rPr>
          <w:rFonts w:asciiTheme="majorBidi" w:hAnsiTheme="majorBidi" w:cstheme="majorBidi"/>
          <w:sz w:val="30"/>
          <w:szCs w:val="30"/>
        </w:rPr>
        <w:t xml:space="preserve"> </w:t>
      </w:r>
      <w:r w:rsidRPr="00876BE3">
        <w:rPr>
          <w:rFonts w:asciiTheme="majorBidi" w:hAnsiTheme="majorBidi" w:cstheme="majorBidi"/>
          <w:sz w:val="30"/>
          <w:szCs w:val="30"/>
          <w:cs/>
        </w:rPr>
        <w:t>และกลุ่มบริษัทจ่ายสมทบในอัตราร้อยละ</w:t>
      </w:r>
      <w:r w:rsidRPr="00876BE3">
        <w:rPr>
          <w:rFonts w:asciiTheme="majorBidi" w:hAnsiTheme="majorBidi" w:cstheme="majorBidi"/>
          <w:sz w:val="30"/>
          <w:szCs w:val="30"/>
        </w:rPr>
        <w:t xml:space="preserve"> 3 </w:t>
      </w:r>
      <w:r w:rsidRPr="00876BE3">
        <w:rPr>
          <w:rFonts w:asciiTheme="majorBidi" w:hAnsiTheme="majorBidi" w:cstheme="majorBidi"/>
          <w:sz w:val="30"/>
          <w:szCs w:val="30"/>
          <w:cs/>
        </w:rPr>
        <w:t>ถึงอัตราร้อยละ</w:t>
      </w:r>
      <w:r w:rsidRPr="00876BE3">
        <w:rPr>
          <w:rFonts w:asciiTheme="majorBidi" w:hAnsiTheme="majorBidi" w:cstheme="majorBidi"/>
          <w:sz w:val="30"/>
          <w:szCs w:val="30"/>
        </w:rPr>
        <w:t xml:space="preserve"> 5 </w:t>
      </w:r>
      <w:r w:rsidRPr="00876BE3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</w:t>
      </w:r>
      <w:r w:rsidRPr="00876BE3">
        <w:rPr>
          <w:rFonts w:asciiTheme="majorBidi" w:hAnsiTheme="majorBidi" w:cstheme="majorBidi"/>
          <w:sz w:val="30"/>
          <w:szCs w:val="30"/>
        </w:rPr>
        <w:t xml:space="preserve"> </w:t>
      </w:r>
      <w:r w:rsidRPr="00876BE3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26409" w:rsidRPr="00876BE3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</w:rPr>
        <w:t>27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Pr="00876BE3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ค่าใช้จ่ายตามลักษณะ</w:t>
      </w:r>
    </w:p>
    <w:p w:rsidR="00626409" w:rsidRPr="00E24E9F" w:rsidRDefault="00626409" w:rsidP="00626409">
      <w:pPr>
        <w:rPr>
          <w:rFonts w:asciiTheme="majorBidi" w:hAnsiTheme="majorBidi" w:cstheme="majorBidi"/>
          <w:sz w:val="16"/>
          <w:szCs w:val="16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76BE3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3E3E48" w:rsidRPr="00E24E9F" w:rsidRDefault="003E3E48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125"/>
        <w:gridCol w:w="243"/>
        <w:gridCol w:w="1170"/>
        <w:gridCol w:w="270"/>
        <w:gridCol w:w="1170"/>
        <w:gridCol w:w="270"/>
        <w:gridCol w:w="1170"/>
      </w:tblGrid>
      <w:tr w:rsidR="003E3E48" w:rsidRPr="002C5218" w:rsidTr="004319EE">
        <w:trPr>
          <w:tblHeader/>
        </w:trPr>
        <w:tc>
          <w:tcPr>
            <w:tcW w:w="3942" w:type="dxa"/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E48" w:rsidRPr="002C5218" w:rsidTr="004319EE">
        <w:trPr>
          <w:tblHeader/>
        </w:trPr>
        <w:tc>
          <w:tcPr>
            <w:tcW w:w="3942" w:type="dxa"/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</w:tr>
      <w:tr w:rsidR="003E3E48" w:rsidRPr="002C5218" w:rsidTr="004319EE">
        <w:trPr>
          <w:tblHeader/>
        </w:trPr>
        <w:tc>
          <w:tcPr>
            <w:tcW w:w="3942" w:type="dxa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E48" w:rsidRPr="002C5218" w:rsidTr="004319EE">
        <w:tc>
          <w:tcPr>
            <w:tcW w:w="3942" w:type="dxa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25" w:type="dxa"/>
            <w:shd w:val="clear" w:color="auto" w:fill="auto"/>
          </w:tcPr>
          <w:p w:rsidR="003E3E48" w:rsidRPr="002C5218" w:rsidRDefault="003E3E48" w:rsidP="004319EE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E3E48" w:rsidRPr="002C5218" w:rsidRDefault="003E3E48" w:rsidP="004319EE">
            <w:pPr>
              <w:pStyle w:val="acctfourfigures"/>
              <w:tabs>
                <w:tab w:val="clear" w:pos="765"/>
              </w:tabs>
              <w:spacing w:line="240" w:lineRule="auto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E3E48" w:rsidRPr="002C5218" w:rsidRDefault="003E3E48" w:rsidP="004319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3E48" w:rsidRPr="002C5218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E3E48" w:rsidRPr="002C5218" w:rsidRDefault="003E3E48" w:rsidP="004319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E2E5E" w:rsidRPr="002C5218" w:rsidTr="004319EE">
        <w:tc>
          <w:tcPr>
            <w:tcW w:w="3942" w:type="dxa"/>
          </w:tcPr>
          <w:p w:rsidR="00EE2E5E" w:rsidRPr="006D32E8" w:rsidRDefault="00EE2E5E" w:rsidP="00EE2E5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left" w:pos="909"/>
              </w:tabs>
              <w:spacing w:line="240" w:lineRule="auto"/>
              <w:ind w:left="72" w:right="-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(214,206)</w:t>
            </w:r>
          </w:p>
        </w:tc>
        <w:tc>
          <w:tcPr>
            <w:tcW w:w="243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24E9F">
            <w:pPr>
              <w:pStyle w:val="acctfourfigures"/>
              <w:tabs>
                <w:tab w:val="clear" w:pos="765"/>
                <w:tab w:val="left" w:pos="909"/>
              </w:tabs>
              <w:spacing w:line="240" w:lineRule="auto"/>
              <w:ind w:left="72" w:right="-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(99,662)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left" w:pos="909"/>
              </w:tabs>
              <w:spacing w:line="240" w:lineRule="auto"/>
              <w:ind w:left="72" w:right="-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(47,881)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24E9F">
            <w:pPr>
              <w:pStyle w:val="acctfourfigures"/>
              <w:tabs>
                <w:tab w:val="clear" w:pos="765"/>
                <w:tab w:val="left" w:pos="909"/>
              </w:tabs>
              <w:spacing w:line="240" w:lineRule="auto"/>
              <w:ind w:left="72" w:right="-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(56,075)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6D32E8" w:rsidRDefault="00E24E9F" w:rsidP="00EE2E5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ซื้อสุทธิ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</w:tabs>
              <w:spacing w:line="240" w:lineRule="auto"/>
              <w:ind w:left="-108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8,492,031</w:t>
            </w:r>
          </w:p>
        </w:tc>
        <w:tc>
          <w:tcPr>
            <w:tcW w:w="243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24E9F">
            <w:pPr>
              <w:pStyle w:val="acctfourfigures"/>
              <w:tabs>
                <w:tab w:val="clear" w:pos="765"/>
              </w:tabs>
              <w:spacing w:line="240" w:lineRule="auto"/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8,311,502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</w:tabs>
              <w:spacing w:line="240" w:lineRule="auto"/>
              <w:ind w:left="-108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2,973,476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24E9F">
            <w:pPr>
              <w:pStyle w:val="acctfourfigures"/>
              <w:tabs>
                <w:tab w:val="clear" w:pos="765"/>
              </w:tabs>
              <w:spacing w:line="240" w:lineRule="auto"/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3,05</w:t>
            </w:r>
            <w:r w:rsidR="00E24E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,880</w:t>
            </w:r>
          </w:p>
        </w:tc>
      </w:tr>
      <w:tr w:rsidR="00EE2E5E" w:rsidRPr="002C5218" w:rsidTr="004319EE">
        <w:trPr>
          <w:trHeight w:val="389"/>
        </w:trPr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42,045</w:t>
            </w:r>
          </w:p>
        </w:tc>
        <w:tc>
          <w:tcPr>
            <w:tcW w:w="243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E2E5E" w:rsidRPr="002C5218" w:rsidRDefault="00EE2E5E" w:rsidP="00E24E9F">
            <w:pPr>
              <w:pStyle w:val="acctfourfigures"/>
              <w:tabs>
                <w:tab w:val="clear" w:pos="765"/>
              </w:tabs>
              <w:spacing w:line="240" w:lineRule="auto"/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100,888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A08F5">
              <w:rPr>
                <w:rFonts w:asciiTheme="majorBidi" w:hAnsiTheme="majorBidi" w:cstheme="majorBidi"/>
                <w:sz w:val="30"/>
                <w:szCs w:val="30"/>
              </w:rPr>
              <w:t>30,511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E2E5E" w:rsidRPr="002C5218" w:rsidRDefault="00EE2E5E" w:rsidP="00E24E9F">
            <w:pPr>
              <w:pStyle w:val="acctfourfigures"/>
              <w:tabs>
                <w:tab w:val="clear" w:pos="765"/>
              </w:tabs>
              <w:spacing w:line="240" w:lineRule="auto"/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30,042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8,319,870</w:t>
            </w:r>
          </w:p>
        </w:tc>
        <w:tc>
          <w:tcPr>
            <w:tcW w:w="243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E2E5E" w:rsidRPr="002C5218" w:rsidRDefault="00EE2E5E" w:rsidP="00E24E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8,312,728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2,956,106</w:t>
            </w:r>
            <w:r w:rsidRPr="004A08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E2E5E" w:rsidRPr="008B2CB5" w:rsidRDefault="00EE2E5E" w:rsidP="00E24E9F">
            <w:pPr>
              <w:pStyle w:val="acctfourfigures"/>
              <w:tabs>
                <w:tab w:val="clear" w:pos="765"/>
              </w:tabs>
              <w:spacing w:line="240" w:lineRule="auto"/>
              <w:ind w:lef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B2C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3,027,847</w:t>
            </w:r>
          </w:p>
        </w:tc>
      </w:tr>
      <w:tr w:rsidR="00EE2E5E" w:rsidRPr="00E24E9F" w:rsidTr="004319EE">
        <w:trPr>
          <w:trHeight w:val="170"/>
        </w:trPr>
        <w:tc>
          <w:tcPr>
            <w:tcW w:w="3942" w:type="dxa"/>
          </w:tcPr>
          <w:p w:rsidR="00EE2E5E" w:rsidRPr="00E24E9F" w:rsidRDefault="00EE2E5E" w:rsidP="00EE2E5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5" w:type="dxa"/>
          </w:tcPr>
          <w:p w:rsidR="00EE2E5E" w:rsidRPr="00E24E9F" w:rsidRDefault="00EE2E5E" w:rsidP="00EE2E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43" w:type="dxa"/>
          </w:tcPr>
          <w:p w:rsidR="00EE2E5E" w:rsidRPr="00E24E9F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jc w:val="center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170" w:type="dxa"/>
          </w:tcPr>
          <w:p w:rsidR="00EE2E5E" w:rsidRPr="00E24E9F" w:rsidRDefault="00EE2E5E" w:rsidP="00EE2E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</w:tcPr>
          <w:p w:rsidR="00EE2E5E" w:rsidRPr="00E24E9F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jc w:val="center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170" w:type="dxa"/>
          </w:tcPr>
          <w:p w:rsidR="00EE2E5E" w:rsidRPr="00E24E9F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</w:tcPr>
          <w:p w:rsidR="00EE2E5E" w:rsidRPr="00E24E9F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jc w:val="center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170" w:type="dxa"/>
          </w:tcPr>
          <w:p w:rsidR="00EE2E5E" w:rsidRPr="00E24E9F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25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tabs>
                <w:tab w:val="clear" w:pos="3742"/>
                <w:tab w:val="left" w:pos="37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ค่าใช้จ่ายผลประโยชน์ตอบแทนของพนักงาน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1,004,340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948,276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435,694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462,614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553,218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547,336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6,329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17,171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251,271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594503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223,972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24,915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29,287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141,656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164,132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71,188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111,292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79,711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76,606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5,252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7,306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  <w:shd w:val="clear" w:color="auto" w:fill="auto"/>
          </w:tcPr>
          <w:p w:rsidR="00EE2E5E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8,729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7,337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3,989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1,853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240,957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223,557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135,454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131,871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2,279,882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2,191,216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682,821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761,394</w:t>
            </w:r>
          </w:p>
        </w:tc>
      </w:tr>
      <w:tr w:rsidR="00EE2E5E" w:rsidRPr="002C5218" w:rsidTr="004319EE">
        <w:trPr>
          <w:trHeight w:val="242"/>
        </w:trPr>
        <w:tc>
          <w:tcPr>
            <w:tcW w:w="3942" w:type="dxa"/>
          </w:tcPr>
          <w:p w:rsidR="00EE2E5E" w:rsidRPr="00E24E9F" w:rsidRDefault="00EE2E5E" w:rsidP="00E24E9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EE2E5E" w:rsidRPr="00E24E9F" w:rsidRDefault="00EE2E5E" w:rsidP="00E24E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EE2E5E" w:rsidRPr="00E24E9F" w:rsidRDefault="00EE2E5E" w:rsidP="00E2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E24E9F" w:rsidRDefault="00EE2E5E" w:rsidP="00E24E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E2E5E" w:rsidRPr="00E24E9F" w:rsidRDefault="00EE2E5E" w:rsidP="00E2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E24E9F" w:rsidRDefault="00EE2E5E" w:rsidP="00E24E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:rsidR="00EE2E5E" w:rsidRPr="00E24E9F" w:rsidRDefault="00EE2E5E" w:rsidP="00E2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70" w:type="dxa"/>
          </w:tcPr>
          <w:p w:rsidR="00EE2E5E" w:rsidRPr="00E24E9F" w:rsidRDefault="00EE2E5E" w:rsidP="00E24E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</w:tr>
      <w:tr w:rsidR="00EE2E5E" w:rsidRPr="002C5218" w:rsidTr="004319EE">
        <w:trPr>
          <w:trHeight w:val="344"/>
        </w:trPr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tabs>
                <w:tab w:val="clear" w:pos="3515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ค่าใช้จ่ายผลประโยชน์ตอบแทนของพนักงาน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403,478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455,510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156,353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244,750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6053F2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74A3A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143,890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139,790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147,990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55,681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32,785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13,487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11,364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35,014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32,121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19,425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17,365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  <w:shd w:val="clear" w:color="auto" w:fill="auto"/>
          </w:tcPr>
          <w:p w:rsidR="00EE2E5E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20,978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20,744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6,788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3,463</w:t>
            </w:r>
          </w:p>
        </w:tc>
      </w:tr>
      <w:tr w:rsidR="00EE2E5E" w:rsidRPr="002C5218" w:rsidTr="004319EE"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25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</w:tr>
      <w:tr w:rsidR="00EE2E5E" w:rsidRPr="002C5218" w:rsidTr="004319EE">
        <w:trPr>
          <w:trHeight w:val="209"/>
        </w:trPr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350,110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318,136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118,153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158,151</w:t>
            </w:r>
          </w:p>
        </w:tc>
      </w:tr>
      <w:tr w:rsidR="00EE2E5E" w:rsidRPr="002C5218" w:rsidTr="004319EE">
        <w:trPr>
          <w:trHeight w:val="209"/>
        </w:trPr>
        <w:tc>
          <w:tcPr>
            <w:tcW w:w="3942" w:type="dxa"/>
          </w:tcPr>
          <w:p w:rsidR="00EE2E5E" w:rsidRPr="002C5218" w:rsidRDefault="00EE2E5E" w:rsidP="00EE2E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1,011,175</w:t>
            </w:r>
          </w:p>
        </w:tc>
        <w:tc>
          <w:tcPr>
            <w:tcW w:w="243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1,001,209</w:t>
            </w:r>
          </w:p>
        </w:tc>
        <w:tc>
          <w:tcPr>
            <w:tcW w:w="270" w:type="dxa"/>
            <w:shd w:val="clear" w:color="auto" w:fill="auto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463,383</w:t>
            </w:r>
          </w:p>
        </w:tc>
        <w:tc>
          <w:tcPr>
            <w:tcW w:w="270" w:type="dxa"/>
          </w:tcPr>
          <w:p w:rsidR="00EE2E5E" w:rsidRPr="002C5218" w:rsidRDefault="00EE2E5E" w:rsidP="00EE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E2E5E" w:rsidRPr="002C5218" w:rsidRDefault="00EE2E5E" w:rsidP="00EE2E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455,889</w:t>
            </w:r>
          </w:p>
        </w:tc>
      </w:tr>
    </w:tbl>
    <w:p w:rsidR="00626409" w:rsidRPr="006D5537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</w:rPr>
        <w:t>28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Pr="006D5537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:rsidR="00626409" w:rsidRPr="006D5537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:rsidR="00626409" w:rsidRPr="006D5537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D5537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626409" w:rsidRPr="006D5537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237" w:type="dxa"/>
        <w:tblInd w:w="558" w:type="dxa"/>
        <w:tblLook w:val="01E0" w:firstRow="1" w:lastRow="1" w:firstColumn="1" w:lastColumn="1" w:noHBand="0" w:noVBand="0"/>
      </w:tblPr>
      <w:tblGrid>
        <w:gridCol w:w="3235"/>
        <w:gridCol w:w="850"/>
        <w:gridCol w:w="1119"/>
        <w:gridCol w:w="263"/>
        <w:gridCol w:w="1119"/>
        <w:gridCol w:w="263"/>
        <w:gridCol w:w="1061"/>
        <w:gridCol w:w="263"/>
        <w:gridCol w:w="1064"/>
      </w:tblGrid>
      <w:tr w:rsidR="00626409" w:rsidRPr="002C5218" w:rsidTr="00560A78">
        <w:tc>
          <w:tcPr>
            <w:tcW w:w="3235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01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8" w:type="dxa"/>
            <w:gridSpan w:val="3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3235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9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  <w:tc>
          <w:tcPr>
            <w:tcW w:w="263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</w:tr>
      <w:tr w:rsidR="00626409" w:rsidRPr="002C5218" w:rsidTr="00560A78">
        <w:tc>
          <w:tcPr>
            <w:tcW w:w="3235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52" w:type="dxa"/>
            <w:gridSpan w:val="7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3235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50" w:type="dxa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rPr>
          <w:trHeight w:val="405"/>
        </w:trPr>
        <w:tc>
          <w:tcPr>
            <w:tcW w:w="323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26409" w:rsidRPr="002C5218" w:rsidRDefault="001A56C3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173,129</w:t>
            </w:r>
          </w:p>
        </w:tc>
        <w:tc>
          <w:tcPr>
            <w:tcW w:w="263" w:type="dxa"/>
            <w:vMerge w:val="restar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128,285</w:t>
            </w:r>
          </w:p>
        </w:tc>
        <w:tc>
          <w:tcPr>
            <w:tcW w:w="263" w:type="dxa"/>
            <w:vMerge w:val="restart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626409" w:rsidRPr="002C5218" w:rsidRDefault="001A56C3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53,556</w:t>
            </w:r>
          </w:p>
        </w:tc>
        <w:tc>
          <w:tcPr>
            <w:tcW w:w="263" w:type="dxa"/>
            <w:vMerge w:val="restar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32,751</w:t>
            </w:r>
          </w:p>
        </w:tc>
      </w:tr>
      <w:tr w:rsidR="00626409" w:rsidRPr="002C5218" w:rsidTr="00560A78">
        <w:trPr>
          <w:trHeight w:val="405"/>
        </w:trPr>
        <w:tc>
          <w:tcPr>
            <w:tcW w:w="323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850" w:type="dxa"/>
            <w:vMerge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(169)</w:t>
            </w:r>
          </w:p>
        </w:tc>
        <w:tc>
          <w:tcPr>
            <w:tcW w:w="263" w:type="dxa"/>
            <w:vMerge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(610)</w:t>
            </w:r>
          </w:p>
        </w:tc>
        <w:tc>
          <w:tcPr>
            <w:tcW w:w="263" w:type="dxa"/>
            <w:vMerge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(134)</w:t>
            </w:r>
          </w:p>
        </w:tc>
        <w:tc>
          <w:tcPr>
            <w:tcW w:w="263" w:type="dxa"/>
            <w:vMerge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626409" w:rsidRPr="002C5218" w:rsidTr="00560A78">
        <w:tc>
          <w:tcPr>
            <w:tcW w:w="3235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C521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3235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119" w:type="dxa"/>
            <w:shd w:val="clear" w:color="auto" w:fill="auto"/>
            <w:vAlign w:val="bottom"/>
          </w:tcPr>
          <w:p w:rsidR="00626409" w:rsidRPr="002C5218" w:rsidRDefault="002E0AB7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56C3">
              <w:rPr>
                <w:rFonts w:asciiTheme="majorBidi" w:hAnsiTheme="majorBidi" w:cstheme="majorBidi"/>
                <w:sz w:val="30"/>
                <w:szCs w:val="30"/>
              </w:rPr>
              <w:t>1,344</w:t>
            </w:r>
            <w:r w:rsidR="006264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(1,669)</w:t>
            </w:r>
          </w:p>
        </w:tc>
        <w:tc>
          <w:tcPr>
            <w:tcW w:w="26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626409" w:rsidRPr="002C5218" w:rsidRDefault="001A56C3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1,591</w:t>
            </w:r>
          </w:p>
        </w:tc>
        <w:tc>
          <w:tcPr>
            <w:tcW w:w="26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(1,158)</w:t>
            </w:r>
          </w:p>
        </w:tc>
      </w:tr>
      <w:tr w:rsidR="00626409" w:rsidRPr="002C5218" w:rsidTr="00560A78">
        <w:trPr>
          <w:trHeight w:val="415"/>
        </w:trPr>
        <w:tc>
          <w:tcPr>
            <w:tcW w:w="3235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50" w:type="dxa"/>
            <w:shd w:val="clear" w:color="auto" w:fill="auto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1A56C3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171,616</w:t>
            </w:r>
          </w:p>
        </w:tc>
        <w:tc>
          <w:tcPr>
            <w:tcW w:w="26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E4A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126,006</w:t>
            </w:r>
          </w:p>
        </w:tc>
        <w:tc>
          <w:tcPr>
            <w:tcW w:w="26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1A56C3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55,013</w:t>
            </w:r>
          </w:p>
        </w:tc>
        <w:tc>
          <w:tcPr>
            <w:tcW w:w="26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31,661</w:t>
            </w:r>
          </w:p>
        </w:tc>
      </w:tr>
    </w:tbl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2C5218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tbl>
      <w:tblPr>
        <w:tblW w:w="9483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3"/>
        <w:gridCol w:w="99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80"/>
      </w:tblGrid>
      <w:tr w:rsidR="00626409" w:rsidRPr="002C5218" w:rsidTr="00560A78">
        <w:tc>
          <w:tcPr>
            <w:tcW w:w="174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6409" w:rsidRPr="002C5218" w:rsidTr="00560A78">
        <w:tc>
          <w:tcPr>
            <w:tcW w:w="174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</w:tr>
      <w:tr w:rsidR="00626409" w:rsidRPr="002C5218" w:rsidTr="00560A78">
        <w:tc>
          <w:tcPr>
            <w:tcW w:w="1743" w:type="dxa"/>
            <w:shd w:val="clear" w:color="auto" w:fill="auto"/>
          </w:tcPr>
          <w:p w:rsidR="00626409" w:rsidRPr="002C5218" w:rsidRDefault="00626409" w:rsidP="00560A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สุทธิจาก</w:t>
            </w:r>
          </w:p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สุทธิจาก</w:t>
            </w:r>
          </w:p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</w:tr>
      <w:tr w:rsidR="00626409" w:rsidRPr="002C5218" w:rsidTr="00560A78">
        <w:tc>
          <w:tcPr>
            <w:tcW w:w="1743" w:type="dxa"/>
            <w:shd w:val="clear" w:color="auto" w:fill="auto"/>
          </w:tcPr>
          <w:p w:rsidR="00626409" w:rsidRPr="002C5218" w:rsidRDefault="00626409" w:rsidP="00560A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6409" w:rsidRPr="002C5218" w:rsidTr="00560A78">
        <w:tc>
          <w:tcPr>
            <w:tcW w:w="1743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spacing w:line="240" w:lineRule="auto"/>
              <w:ind w:left="11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90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709B">
              <w:rPr>
                <w:rFonts w:asciiTheme="majorBidi" w:hAnsiTheme="majorBidi" w:cstheme="majorBidi"/>
                <w:sz w:val="30"/>
                <w:szCs w:val="30"/>
              </w:rPr>
              <w:t>14,627</w:t>
            </w:r>
          </w:p>
        </w:tc>
        <w:tc>
          <w:tcPr>
            <w:tcW w:w="270" w:type="dxa"/>
            <w:shd w:val="clear" w:color="auto" w:fill="auto"/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(2,925)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26409" w:rsidRPr="002C5218" w:rsidTr="00560A78">
        <w:tc>
          <w:tcPr>
            <w:tcW w:w="1743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F6709B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0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94648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94648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94648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94648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94648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946488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4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94648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946488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4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26409" w:rsidRPr="0094648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946488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4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5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170"/>
        <w:gridCol w:w="270"/>
        <w:gridCol w:w="1080"/>
      </w:tblGrid>
      <w:tr w:rsidR="00626409" w:rsidRPr="002C5218" w:rsidTr="00560A78">
        <w:tc>
          <w:tcPr>
            <w:tcW w:w="171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171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</w:tr>
      <w:tr w:rsidR="00626409" w:rsidRPr="002C5218" w:rsidTr="00560A78">
        <w:tc>
          <w:tcPr>
            <w:tcW w:w="1710" w:type="dxa"/>
            <w:shd w:val="clear" w:color="auto" w:fill="auto"/>
          </w:tcPr>
          <w:p w:rsidR="00626409" w:rsidRPr="002C5218" w:rsidRDefault="00626409" w:rsidP="00560A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สุทธิจาก</w:t>
            </w:r>
          </w:p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สุทธิจาก</w:t>
            </w:r>
          </w:p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</w:tr>
      <w:tr w:rsidR="00626409" w:rsidRPr="002C5218" w:rsidTr="00560A78">
        <w:tc>
          <w:tcPr>
            <w:tcW w:w="1710" w:type="dxa"/>
            <w:shd w:val="clear" w:color="auto" w:fill="auto"/>
          </w:tcPr>
          <w:p w:rsidR="00626409" w:rsidRPr="002C5218" w:rsidRDefault="00626409" w:rsidP="00560A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6409" w:rsidRPr="002C5218" w:rsidTr="00560A78">
        <w:tc>
          <w:tcPr>
            <w:tcW w:w="171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spacing w:line="240" w:lineRule="auto"/>
              <w:ind w:left="117" w:hanging="117"/>
              <w:rPr>
                <w:rFonts w:asciiTheme="majorBidi" w:hAnsiTheme="majorBidi" w:cstheme="majorBidi"/>
                <w:sz w:val="30"/>
                <w:szCs w:val="30"/>
              </w:rPr>
            </w:pPr>
            <w:r w:rsidRPr="006946A8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ประมาณการตามหลักคณิตศาสตร์ประกัน</w:t>
            </w:r>
            <w:r w:rsidRPr="006946A8">
              <w:rPr>
                <w:rFonts w:asciiTheme="majorBidi" w:hAnsiTheme="majorBidi" w:cs="Angsana New" w:hint="cs"/>
                <w:sz w:val="30"/>
                <w:szCs w:val="30"/>
                <w:cs/>
              </w:rPr>
              <w:t>ภัย</w:t>
            </w: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6,023</w:t>
            </w:r>
          </w:p>
        </w:tc>
        <w:tc>
          <w:tcPr>
            <w:tcW w:w="270" w:type="dxa"/>
            <w:shd w:val="clear" w:color="auto" w:fill="auto"/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(1,205)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26409" w:rsidRPr="002C5218" w:rsidTr="00560A78">
        <w:tc>
          <w:tcPr>
            <w:tcW w:w="171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(1,205)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6946A8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26409" w:rsidRPr="00745B1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26409" w:rsidRPr="00745B14" w:rsidRDefault="00626409" w:rsidP="00560A7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52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2C521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626409" w:rsidRPr="002C5218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236"/>
        <w:gridCol w:w="1114"/>
        <w:gridCol w:w="270"/>
        <w:gridCol w:w="1080"/>
        <w:gridCol w:w="270"/>
        <w:gridCol w:w="1091"/>
      </w:tblGrid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626409" w:rsidRPr="00F97462" w:rsidRDefault="001A56C3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899,771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623,851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:rsidR="00626409" w:rsidRPr="00406A02" w:rsidRDefault="001A56C3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179,954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124,770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 w:right="-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(1,421)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406A02" w:rsidRDefault="006D261E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4,33</w:t>
            </w:r>
            <w:r w:rsidR="001A56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2,751</w:t>
            </w:r>
          </w:p>
        </w:tc>
      </w:tr>
      <w:tr w:rsidR="00626409" w:rsidRPr="002C5218" w:rsidTr="00560A78">
        <w:tc>
          <w:tcPr>
            <w:tcW w:w="414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รายจ่ายที่มีสิทธิหักเพิ่ม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626409" w:rsidRPr="00CF3A74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 w:right="-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(38,799)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626409" w:rsidRPr="00CF3A74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 w:right="-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(22,646)</w:t>
            </w:r>
          </w:p>
        </w:tc>
      </w:tr>
      <w:tr w:rsidR="00626409" w:rsidRPr="002C5218" w:rsidTr="00560A78">
        <w:tc>
          <w:tcPr>
            <w:tcW w:w="4140" w:type="dxa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การใช้ขาดทุนจากการจำหน่ายบริษัทย่อย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626409" w:rsidRPr="004E4A83" w:rsidRDefault="00626409" w:rsidP="00560A78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626409" w:rsidRPr="004E4A83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 w:right="-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(5,456)</w:t>
            </w:r>
          </w:p>
        </w:tc>
      </w:tr>
      <w:tr w:rsidR="00626409" w:rsidRPr="002C5218" w:rsidTr="00560A78">
        <w:tc>
          <w:tcPr>
            <w:tcW w:w="414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ผลขาดทุนในปัจจุบันที่ไม่รับรู้เป็นสินทรัพย์        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406A02" w:rsidRDefault="005C04FE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26,29</w:t>
            </w:r>
            <w:r w:rsidR="006D261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6409" w:rsidRPr="00406A02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28,618</w:t>
            </w:r>
          </w:p>
        </w:tc>
      </w:tr>
      <w:tr w:rsidR="00626409" w:rsidRPr="002C5218" w:rsidTr="00560A78">
        <w:tc>
          <w:tcPr>
            <w:tcW w:w="414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F51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642F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</w:t>
            </w:r>
            <w:r w:rsidRPr="00642F51">
              <w:rPr>
                <w:rFonts w:asciiTheme="majorBidi" w:hAnsiTheme="majorBidi" w:cs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626409" w:rsidRPr="00CF3A74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 w:right="-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626409" w:rsidRPr="00CF3A74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 w:right="-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(610)</w:t>
            </w:r>
          </w:p>
        </w:tc>
      </w:tr>
      <w:tr w:rsidR="00626409" w:rsidRPr="002C5218" w:rsidTr="00560A78">
        <w:tc>
          <w:tcPr>
            <w:tcW w:w="414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5C04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1A5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3C284F" w:rsidRDefault="001A56C3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171,616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26409" w:rsidRPr="00406A02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406A02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126,006</w:t>
            </w:r>
          </w:p>
        </w:tc>
      </w:tr>
    </w:tbl>
    <w:p w:rsidR="00626409" w:rsidRDefault="00626409" w:rsidP="00626409">
      <w:pPr>
        <w:rPr>
          <w:rFonts w:asciiTheme="majorBidi" w:hAnsiTheme="majorBidi" w:cstheme="majorBidi"/>
          <w:sz w:val="30"/>
          <w:szCs w:val="30"/>
        </w:rPr>
      </w:pPr>
    </w:p>
    <w:p w:rsidR="006E0913" w:rsidRDefault="006E0913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6E0913" w:rsidSect="005559E7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236"/>
        <w:gridCol w:w="1114"/>
        <w:gridCol w:w="270"/>
        <w:gridCol w:w="1080"/>
        <w:gridCol w:w="270"/>
        <w:gridCol w:w="1080"/>
      </w:tblGrid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C521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2560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764C58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443,077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385,190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:rsidR="00626409" w:rsidRPr="002C5218" w:rsidRDefault="00764C58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88,615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77,038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(30,000)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1,018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รายจ่ายที่มีสิทธิหักเพิ่ม</w:t>
            </w:r>
          </w:p>
        </w:tc>
        <w:tc>
          <w:tcPr>
            <w:tcW w:w="99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(4,819)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(6,463)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F51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642F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ที่บันทึกต่ำไป </w:t>
            </w: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642F51">
              <w:rPr>
                <w:rFonts w:asciiTheme="majorBidi" w:hAnsiTheme="majorBidi" w:cs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(134)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</w:tr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left" w:pos="255"/>
                <w:tab w:val="center" w:pos="44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</w:t>
            </w:r>
            <w:r w:rsidR="001A5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764C58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55,013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left" w:pos="255"/>
                <w:tab w:val="center" w:pos="44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8.2</w:t>
            </w:r>
          </w:p>
        </w:tc>
        <w:tc>
          <w:tcPr>
            <w:tcW w:w="27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31,661</w:t>
            </w:r>
          </w:p>
        </w:tc>
      </w:tr>
    </w:tbl>
    <w:p w:rsidR="00626409" w:rsidRPr="00602AF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26409" w:rsidRPr="00602AF9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29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602AF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  <w:r w:rsidRPr="00602AF9">
        <w:rPr>
          <w:rFonts w:asciiTheme="majorBidi" w:hAnsiTheme="majorBidi" w:cstheme="majorBidi"/>
          <w:sz w:val="30"/>
          <w:szCs w:val="30"/>
          <w:u w:val="none"/>
          <w:cs/>
        </w:rPr>
        <w:t>ขั้นพื้นฐาน</w:t>
      </w:r>
    </w:p>
    <w:p w:rsidR="00626409" w:rsidRPr="00602AF9" w:rsidRDefault="00626409" w:rsidP="0062640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626409" w:rsidRPr="00602AF9" w:rsidRDefault="00626409" w:rsidP="00626409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604DA3">
        <w:rPr>
          <w:rFonts w:asciiTheme="majorBidi" w:hAnsiTheme="majorBidi" w:cstheme="majorBidi"/>
          <w:cs/>
        </w:rPr>
        <w:t xml:space="preserve">กำไรต่อหุ้นขั้นพื้นฐานสำหรับแต่ละปีสิ้นสุดวันที่ </w:t>
      </w:r>
      <w:r w:rsidRPr="00604DA3">
        <w:rPr>
          <w:rFonts w:asciiTheme="majorBidi" w:hAnsiTheme="majorBidi" w:cstheme="majorBidi"/>
          <w:lang w:val="en-US"/>
        </w:rPr>
        <w:t xml:space="preserve">31 </w:t>
      </w:r>
      <w:r w:rsidRPr="00604DA3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604DA3">
        <w:rPr>
          <w:rFonts w:asciiTheme="majorBidi" w:hAnsiTheme="majorBidi" w:cstheme="majorBidi"/>
          <w:lang w:val="en-US"/>
        </w:rPr>
        <w:t xml:space="preserve">2561 </w:t>
      </w:r>
      <w:r w:rsidRPr="00604DA3">
        <w:rPr>
          <w:rFonts w:asciiTheme="majorBidi" w:hAnsiTheme="majorBidi" w:cstheme="majorBidi"/>
          <w:cs/>
          <w:lang w:val="en-US"/>
        </w:rPr>
        <w:t xml:space="preserve">และ </w:t>
      </w:r>
      <w:r w:rsidRPr="00604DA3">
        <w:rPr>
          <w:rFonts w:asciiTheme="majorBidi" w:hAnsiTheme="majorBidi" w:cstheme="majorBidi"/>
          <w:lang w:val="en-US"/>
        </w:rPr>
        <w:t xml:space="preserve">2560 </w:t>
      </w:r>
      <w:r w:rsidRPr="00604DA3">
        <w:rPr>
          <w:rFonts w:asciiTheme="majorBidi" w:hAnsiTheme="majorBidi" w:cstheme="majorBidi"/>
          <w:cs/>
          <w:lang w:val="en-US"/>
        </w:rPr>
        <w:t>คำ</w:t>
      </w:r>
      <w:r w:rsidRPr="00604DA3">
        <w:rPr>
          <w:rFonts w:asciiTheme="majorBidi" w:hAnsiTheme="majorBidi" w:cstheme="majorBidi"/>
          <w:cs/>
        </w:rPr>
        <w:t>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602AF9">
        <w:rPr>
          <w:rFonts w:asciiTheme="majorBidi" w:hAnsiTheme="majorBidi" w:cstheme="majorBidi"/>
          <w:cs/>
        </w:rPr>
        <w:t>ปีโดยแสดงการคำนวณดังนี้</w:t>
      </w:r>
    </w:p>
    <w:p w:rsidR="00626409" w:rsidRPr="00602AF9" w:rsidRDefault="00626409" w:rsidP="0062640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65"/>
        <w:gridCol w:w="1085"/>
        <w:gridCol w:w="265"/>
        <w:gridCol w:w="1085"/>
      </w:tblGrid>
      <w:tr w:rsidR="00626409" w:rsidRPr="002C5218" w:rsidTr="00560A78">
        <w:tc>
          <w:tcPr>
            <w:tcW w:w="4140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C521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C521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626409" w:rsidRPr="002C5218" w:rsidTr="00560A78">
        <w:tc>
          <w:tcPr>
            <w:tcW w:w="414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2C5218" w:rsidTr="00560A78">
        <w:trPr>
          <w:trHeight w:val="380"/>
        </w:trPr>
        <w:tc>
          <w:tcPr>
            <w:tcW w:w="414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Pr="002C52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26409" w:rsidRPr="002C5218" w:rsidTr="00560A78">
        <w:tc>
          <w:tcPr>
            <w:tcW w:w="4140" w:type="dxa"/>
          </w:tcPr>
          <w:p w:rsidR="00626409" w:rsidRPr="002C5218" w:rsidRDefault="00626409" w:rsidP="00560A78">
            <w:pPr>
              <w:tabs>
                <w:tab w:val="clear" w:pos="351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กำไรสำหรับปีที่เป็นส่วนของผู้ถือหุ้นสามัญของ </w:t>
            </w:r>
          </w:p>
          <w:p w:rsidR="00626409" w:rsidRPr="002C5218" w:rsidRDefault="00626409" w:rsidP="00560A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1A56C3" w:rsidP="00560A78">
            <w:pPr>
              <w:pStyle w:val="acctfourfigures"/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733,336</w:t>
            </w:r>
          </w:p>
        </w:tc>
        <w:tc>
          <w:tcPr>
            <w:tcW w:w="270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26409" w:rsidRPr="002C5218" w:rsidRDefault="00626409" w:rsidP="00560A78">
            <w:pPr>
              <w:pStyle w:val="acctfourfigures"/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502,295</w:t>
            </w:r>
          </w:p>
        </w:tc>
        <w:tc>
          <w:tcPr>
            <w:tcW w:w="265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6409" w:rsidRPr="002C5218" w:rsidRDefault="001A56C3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388,064</w:t>
            </w:r>
          </w:p>
        </w:tc>
        <w:tc>
          <w:tcPr>
            <w:tcW w:w="265" w:type="dxa"/>
            <w:vAlign w:val="bottom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353,529</w:t>
            </w:r>
          </w:p>
        </w:tc>
      </w:tr>
      <w:tr w:rsidR="00626409" w:rsidRPr="002C5218" w:rsidTr="00560A78">
        <w:tc>
          <w:tcPr>
            <w:tcW w:w="4140" w:type="dxa"/>
          </w:tcPr>
          <w:p w:rsidR="00626409" w:rsidRPr="002C5218" w:rsidRDefault="00626409" w:rsidP="00560A78">
            <w:pPr>
              <w:tabs>
                <w:tab w:val="clear" w:pos="351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640,000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640,000</w:t>
            </w:r>
          </w:p>
        </w:tc>
        <w:tc>
          <w:tcPr>
            <w:tcW w:w="26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3B40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6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640,000</w:t>
            </w:r>
          </w:p>
        </w:tc>
      </w:tr>
      <w:tr w:rsidR="00626409" w:rsidRPr="002C5218" w:rsidTr="00560A78">
        <w:tc>
          <w:tcPr>
            <w:tcW w:w="4140" w:type="dxa"/>
          </w:tcPr>
          <w:p w:rsidR="00626409" w:rsidRPr="002C5218" w:rsidRDefault="00626409" w:rsidP="00560A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2C5218" w:rsidRDefault="001A56C3" w:rsidP="00560A78">
            <w:pPr>
              <w:pStyle w:val="acctfourfigures"/>
              <w:tabs>
                <w:tab w:val="clear" w:pos="765"/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1.15</w:t>
            </w:r>
          </w:p>
        </w:tc>
        <w:tc>
          <w:tcPr>
            <w:tcW w:w="270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26409" w:rsidRPr="002C5218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0.78</w:t>
            </w:r>
          </w:p>
        </w:tc>
        <w:tc>
          <w:tcPr>
            <w:tcW w:w="265" w:type="dxa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6409" w:rsidRPr="00DE7F34" w:rsidRDefault="00764C58" w:rsidP="00560A7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0.61</w:t>
            </w:r>
          </w:p>
        </w:tc>
        <w:tc>
          <w:tcPr>
            <w:tcW w:w="265" w:type="dxa"/>
          </w:tcPr>
          <w:p w:rsidR="00626409" w:rsidRPr="00DE7F3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</w:tcPr>
          <w:p w:rsidR="00626409" w:rsidRPr="00DE7F34" w:rsidRDefault="00626409" w:rsidP="00560A7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0.55</w:t>
            </w:r>
          </w:p>
        </w:tc>
      </w:tr>
    </w:tbl>
    <w:p w:rsidR="00626409" w:rsidRDefault="00626409" w:rsidP="0062640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CB5C45" w:rsidRDefault="00CB5C45" w:rsidP="00CB5C4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บริษัทเปลี่ยนแปลงมูลค่าที่ตราไว้ของหุ้นสามัญของบริษัทจากเดิมหุ้นละ </w:t>
      </w:r>
      <w:r>
        <w:rPr>
          <w:rFonts w:ascii="Angsana New" w:hAnsi="Angsana New" w:cs="Angsana New"/>
          <w:sz w:val="30"/>
          <w:szCs w:val="30"/>
        </w:rPr>
        <w:t xml:space="preserve">1.00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บาทเป็นหุ้นละ </w:t>
      </w:r>
      <w:r>
        <w:rPr>
          <w:rFonts w:ascii="Angsana New" w:hAnsi="Angsana New" w:cs="Angsana New"/>
          <w:sz w:val="30"/>
          <w:szCs w:val="30"/>
        </w:rPr>
        <w:t xml:space="preserve">0.50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2129E0">
        <w:rPr>
          <w:rFonts w:ascii="Angsana New" w:hAnsi="Angsana New" w:cs="Angsana New"/>
          <w:sz w:val="30"/>
          <w:szCs w:val="30"/>
          <w:cs/>
        </w:rPr>
        <w:t>ส่งผลให้จำนวนหุ้นสามัญที่ช</w:t>
      </w:r>
      <w:r w:rsidRPr="002129E0">
        <w:rPr>
          <w:rFonts w:ascii="Angsana New" w:hAnsi="Angsana New" w:cs="Angsana New" w:hint="cs"/>
          <w:sz w:val="30"/>
          <w:szCs w:val="30"/>
          <w:cs/>
        </w:rPr>
        <w:t>ำ</w:t>
      </w:r>
      <w:r w:rsidRPr="002129E0">
        <w:rPr>
          <w:rFonts w:ascii="Angsana New" w:hAnsi="Angsana New" w:cs="Angsana New"/>
          <w:sz w:val="30"/>
          <w:szCs w:val="30"/>
          <w:cs/>
        </w:rPr>
        <w:t xml:space="preserve">ระแล้วของบริษัทเพิ่มขึ้น จากเดิม </w:t>
      </w:r>
      <w:r w:rsidRPr="002129E0">
        <w:rPr>
          <w:rFonts w:ascii="Angsana New" w:hAnsi="Angsana New" w:cs="Angsana New"/>
          <w:sz w:val="30"/>
          <w:szCs w:val="30"/>
        </w:rPr>
        <w:t xml:space="preserve">320 </w:t>
      </w:r>
      <w:r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2129E0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2129E0">
        <w:rPr>
          <w:rFonts w:ascii="Angsana New" w:hAnsi="Angsana New" w:cs="Angsana New"/>
          <w:sz w:val="30"/>
          <w:szCs w:val="30"/>
        </w:rPr>
        <w:t>640</w:t>
      </w:r>
      <w:r w:rsidRPr="002129E0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2129E0">
        <w:rPr>
          <w:rFonts w:ascii="Angsana New" w:hAnsi="Angsana New" w:cs="Angsana New"/>
          <w:sz w:val="30"/>
          <w:szCs w:val="30"/>
          <w:cs/>
        </w:rPr>
        <w:t>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โดยมีทุนจดทะเบียนที่ออกและชำระแล้วคงเดิมคือ </w:t>
      </w:r>
      <w:r>
        <w:rPr>
          <w:rFonts w:ascii="Angsana New" w:hAnsi="Angsana New" w:cs="Angsana New"/>
          <w:sz w:val="30"/>
          <w:szCs w:val="30"/>
        </w:rPr>
        <w:t xml:space="preserve">320 </w:t>
      </w:r>
      <w:r>
        <w:rPr>
          <w:rFonts w:ascii="Angsana New" w:hAnsi="Angsana New" w:cs="Angsana New" w:hint="cs"/>
          <w:sz w:val="30"/>
          <w:szCs w:val="30"/>
          <w:cs/>
        </w:rPr>
        <w:t>ล้านบาท ดังนั้นบริษัทจึงได้ปรับปรุงจำนวนหุ้นสามัญถัวเฉลี่ย</w:t>
      </w:r>
      <w:r w:rsidR="009E27C0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ถ่วงน้ำหนักใหม่เพื่อใช้ในการคำนวณกำไรต่อหุ้นขั้นพื้นฐานสำหรับ</w:t>
      </w:r>
      <w:r w:rsidR="009E27C0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9E27C0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9E27C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5152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2560</w:t>
      </w:r>
    </w:p>
    <w:p w:rsidR="00626409" w:rsidRPr="00E5525D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30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E5525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:rsidR="00626409" w:rsidRPr="00E5525D" w:rsidRDefault="00626409" w:rsidP="0062640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62640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207D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84207D">
        <w:rPr>
          <w:rFonts w:ascii="Angsana New" w:hAnsi="Angsana New" w:cs="Angsana New"/>
          <w:sz w:val="30"/>
          <w:szCs w:val="30"/>
        </w:rPr>
        <w:t xml:space="preserve">2 </w:t>
      </w:r>
      <w:r w:rsidRPr="0084207D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84207D">
        <w:rPr>
          <w:rFonts w:ascii="Angsana New" w:hAnsi="Angsana New" w:cs="Angsana New"/>
          <w:sz w:val="30"/>
          <w:szCs w:val="30"/>
        </w:rPr>
        <w:t>2561</w:t>
      </w:r>
      <w:r w:rsidRPr="0084207D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ผู้ถือหุ้นมีมติอนุมัติการจัดสรร</w:t>
      </w:r>
      <w:r w:rsidRPr="0084207D">
        <w:rPr>
          <w:rFonts w:ascii="Angsana New" w:hAnsi="Angsana New" w:cs="Angsana New"/>
          <w:sz w:val="30"/>
          <w:szCs w:val="30"/>
        </w:rPr>
        <w:t xml:space="preserve">        </w:t>
      </w:r>
      <w:r w:rsidRPr="0084207D">
        <w:rPr>
          <w:rFonts w:ascii="Angsana New" w:hAnsi="Angsana New" w:cs="Angsana New"/>
          <w:sz w:val="30"/>
          <w:szCs w:val="30"/>
          <w:cs/>
        </w:rPr>
        <w:t xml:space="preserve">เงินปันผลแก่ผู้ถือหุ้นในอัตราหุ้นละ </w:t>
      </w:r>
      <w:r w:rsidRPr="0084207D">
        <w:rPr>
          <w:rFonts w:ascii="Angsana New" w:hAnsi="Angsana New" w:cs="Angsana New"/>
          <w:sz w:val="30"/>
          <w:szCs w:val="30"/>
        </w:rPr>
        <w:t>0.80</w:t>
      </w:r>
      <w:r w:rsidRPr="0084207D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84207D">
        <w:rPr>
          <w:rFonts w:ascii="Angsana New" w:hAnsi="Angsana New" w:cs="Angsana New"/>
          <w:sz w:val="30"/>
          <w:szCs w:val="30"/>
        </w:rPr>
        <w:t xml:space="preserve">256 </w:t>
      </w:r>
      <w:r w:rsidRPr="0084207D">
        <w:rPr>
          <w:rFonts w:ascii="Angsana New" w:hAnsi="Angsana New" w:cs="Angsana New"/>
          <w:sz w:val="30"/>
          <w:szCs w:val="30"/>
          <w:cs/>
        </w:rPr>
        <w:t>ล้านบาท บริษัทได้จ่ายเงินปันผลให้แก่ผู้ถือหุ้นในเดือน</w:t>
      </w:r>
      <w:r w:rsidRPr="0084207D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4207D">
        <w:rPr>
          <w:rFonts w:ascii="Angsana New" w:hAnsi="Angsana New" w:cs="Angsana New"/>
          <w:sz w:val="30"/>
          <w:szCs w:val="30"/>
        </w:rPr>
        <w:t xml:space="preserve"> 2561</w:t>
      </w:r>
    </w:p>
    <w:p w:rsidR="00626409" w:rsidRPr="008B4333" w:rsidRDefault="00626409" w:rsidP="00626409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26409" w:rsidRDefault="00626409" w:rsidP="0062640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72FF5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 w:cs="Angsana New"/>
          <w:sz w:val="30"/>
          <w:szCs w:val="30"/>
        </w:rPr>
        <w:t>5</w:t>
      </w:r>
      <w:r w:rsidRPr="00D72FF5">
        <w:rPr>
          <w:rFonts w:ascii="Angsana New" w:hAnsi="Angsana New" w:cs="Angsana New"/>
          <w:sz w:val="30"/>
          <w:szCs w:val="30"/>
        </w:rPr>
        <w:t xml:space="preserve"> </w:t>
      </w:r>
      <w:r w:rsidRPr="00D72FF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D72FF5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60</w:t>
      </w:r>
      <w:r w:rsidRPr="00D72FF5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ผู้ถือหุ้นมีมติอนุมัติการจัดสรร</w:t>
      </w:r>
      <w:r>
        <w:rPr>
          <w:rFonts w:ascii="Angsana New" w:hAnsi="Angsana New" w:cs="Angsana New"/>
          <w:sz w:val="30"/>
          <w:szCs w:val="30"/>
        </w:rPr>
        <w:t xml:space="preserve">        </w:t>
      </w:r>
      <w:r w:rsidRPr="00D72FF5">
        <w:rPr>
          <w:rFonts w:ascii="Angsana New" w:hAnsi="Angsana New" w:cs="Angsana New"/>
          <w:sz w:val="30"/>
          <w:szCs w:val="30"/>
          <w:cs/>
        </w:rPr>
        <w:t xml:space="preserve">เงินปันผลแก่ผู้ถือหุ้นในอัตราหุ้นละ </w:t>
      </w:r>
      <w:r w:rsidRPr="00D72FF5">
        <w:rPr>
          <w:rFonts w:ascii="Angsana New" w:hAnsi="Angsana New" w:cs="Angsana New"/>
          <w:sz w:val="30"/>
          <w:szCs w:val="30"/>
        </w:rPr>
        <w:t>0.55</w:t>
      </w:r>
      <w:r w:rsidRPr="00D72FF5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D72FF5">
        <w:rPr>
          <w:rFonts w:ascii="Angsana New" w:hAnsi="Angsana New" w:cs="Angsana New"/>
          <w:sz w:val="30"/>
          <w:szCs w:val="30"/>
        </w:rPr>
        <w:t xml:space="preserve">176 </w:t>
      </w:r>
      <w:r w:rsidRPr="00D72FF5">
        <w:rPr>
          <w:rFonts w:ascii="Angsana New" w:hAnsi="Angsana New" w:cs="Angsana New"/>
          <w:sz w:val="30"/>
          <w:szCs w:val="30"/>
          <w:cs/>
        </w:rPr>
        <w:t>ล้านบาท บริษัทได้จ่ายเงินปันผลให้แก่ผู้ถือหุ้นในเดือน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>
        <w:rPr>
          <w:rFonts w:ascii="Angsana New" w:hAnsi="Angsana New" w:cs="Angsana New"/>
          <w:sz w:val="30"/>
          <w:szCs w:val="30"/>
        </w:rPr>
        <w:t xml:space="preserve"> 2560</w:t>
      </w:r>
    </w:p>
    <w:p w:rsidR="00626409" w:rsidRPr="00E5525D" w:rsidRDefault="00626409" w:rsidP="00626409">
      <w:pPr>
        <w:rPr>
          <w:rFonts w:asciiTheme="majorBidi" w:hAnsiTheme="majorBidi" w:cstheme="majorBidi"/>
          <w:spacing w:val="-6"/>
          <w:sz w:val="30"/>
          <w:szCs w:val="30"/>
        </w:rPr>
      </w:pPr>
    </w:p>
    <w:p w:rsidR="00626409" w:rsidRPr="00E5525D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</w:rPr>
        <w:t>31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Pr="00E5525D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:rsidR="00626409" w:rsidRPr="00E5525D" w:rsidRDefault="00626409" w:rsidP="00626409">
      <w:pPr>
        <w:rPr>
          <w:rFonts w:asciiTheme="majorBidi" w:hAnsiTheme="majorBidi" w:cstheme="majorBidi"/>
          <w:sz w:val="30"/>
          <w:szCs w:val="30"/>
        </w:rPr>
      </w:pPr>
    </w:p>
    <w:p w:rsidR="00626409" w:rsidRPr="00E5525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52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626409" w:rsidRPr="00E5525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26409" w:rsidRPr="00E5525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525D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</w:t>
      </w:r>
      <w:r>
        <w:rPr>
          <w:rFonts w:asciiTheme="majorBidi" w:hAnsiTheme="majorBidi" w:cstheme="majorBidi" w:hint="cs"/>
          <w:sz w:val="30"/>
          <w:szCs w:val="30"/>
          <w:cs/>
        </w:rPr>
        <w:t>อัตราแลกเปลี่ยนเงินตราต่างประเทศและ</w:t>
      </w:r>
      <w:r w:rsidRPr="00E5525D">
        <w:rPr>
          <w:rFonts w:asciiTheme="majorBidi" w:hAnsiTheme="majorBidi" w:cstheme="majorBidi"/>
          <w:sz w:val="30"/>
          <w:szCs w:val="30"/>
          <w:cs/>
        </w:rPr>
        <w:t>จากการไม่ปฏิบัติตามข้อกำหนดตามสัญญาของคู่สัญญา กลุ่มบริษัทไม่มีการถือหรือออกเครื่องมือทางการ</w:t>
      </w:r>
      <w:r w:rsidR="004B6446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E5525D">
        <w:rPr>
          <w:rFonts w:asciiTheme="majorBidi" w:hAnsiTheme="majorBidi" w:cstheme="majorBidi"/>
          <w:sz w:val="30"/>
          <w:szCs w:val="30"/>
          <w:cs/>
        </w:rPr>
        <w:t>ที่เป็นตราสารอนุพันธ์ เพื่อการเก็งกำไรหรือการค้า</w:t>
      </w:r>
    </w:p>
    <w:p w:rsidR="00626409" w:rsidRPr="00E5525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Pr="00E5525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525D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CB5C45" w:rsidRDefault="00CB5C45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26409" w:rsidRPr="00E5525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52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626409" w:rsidRPr="00E5525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2E8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คือการรักษาร</w:t>
      </w:r>
      <w:r w:rsidRPr="0065064A">
        <w:rPr>
          <w:rFonts w:ascii="Angsana New" w:hAnsi="Angsana New" w:cs="Angsana New" w:hint="cs"/>
          <w:sz w:val="30"/>
          <w:szCs w:val="30"/>
          <w:cs/>
        </w:rPr>
        <w:t>ะดับเงินทุนให้มั่นคงเพื่อรักษา</w:t>
      </w:r>
      <w:r w:rsidRPr="0065064A">
        <w:rPr>
          <w:rFonts w:ascii="Angsana New" w:hAnsi="Angsana New" w:cs="Angsana New"/>
          <w:sz w:val="30"/>
          <w:szCs w:val="30"/>
          <w:cs/>
        </w:rPr>
        <w:t>ความเชื่อมั่นของ</w:t>
      </w:r>
      <w:r w:rsidRPr="0065064A">
        <w:rPr>
          <w:rFonts w:ascii="Angsana New" w:hAnsi="Angsana New" w:cs="Angsana New" w:hint="cs"/>
          <w:sz w:val="30"/>
          <w:szCs w:val="30"/>
          <w:cs/>
        </w:rPr>
        <w:t>นัก</w:t>
      </w:r>
      <w:r w:rsidRPr="006D32E8">
        <w:rPr>
          <w:rFonts w:ascii="Angsana New" w:hAnsi="Angsana New" w:cs="Angsana New" w:hint="cs"/>
          <w:sz w:val="30"/>
          <w:szCs w:val="30"/>
          <w:cs/>
        </w:rPr>
        <w:t>ลงทุน</w:t>
      </w:r>
      <w:r w:rsidRPr="00E5525D">
        <w:rPr>
          <w:rFonts w:asciiTheme="majorBidi" w:hAnsiTheme="majorBidi" w:cstheme="majorBidi"/>
          <w:sz w:val="30"/>
          <w:szCs w:val="30"/>
          <w:cs/>
        </w:rPr>
        <w:t xml:space="preserve">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CB5C45" w:rsidRDefault="00CB5C45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C5BAC" w:rsidRPr="00E5525D" w:rsidRDefault="002C5BAC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Pr="000077F3" w:rsidRDefault="00626409" w:rsidP="00CB5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7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626409" w:rsidRPr="000077F3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26409" w:rsidRPr="000077F3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77F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</w:t>
      </w:r>
    </w:p>
    <w:p w:rsidR="00626409" w:rsidRPr="00305E34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:rsidR="0082728E" w:rsidRDefault="00D768A5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tbl>
      <w:tblPr>
        <w:tblpPr w:leftFromText="180" w:rightFromText="180" w:vertAnchor="text" w:horzAnchor="margin" w:tblpX="496" w:tblpY="183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80"/>
        <w:gridCol w:w="1080"/>
        <w:gridCol w:w="180"/>
        <w:gridCol w:w="1170"/>
        <w:gridCol w:w="180"/>
        <w:gridCol w:w="1080"/>
        <w:gridCol w:w="180"/>
        <w:gridCol w:w="1170"/>
      </w:tblGrid>
      <w:tr w:rsidR="00D768A5" w:rsidRPr="004100E7" w:rsidTr="008C0F08">
        <w:trPr>
          <w:cantSplit/>
          <w:trHeight w:val="113"/>
          <w:tblHeader/>
        </w:trPr>
        <w:tc>
          <w:tcPr>
            <w:tcW w:w="4140" w:type="dxa"/>
            <w:gridSpan w:val="3"/>
            <w:vAlign w:val="bottom"/>
          </w:tcPr>
          <w:p w:rsidR="00D768A5" w:rsidRPr="004100E7" w:rsidRDefault="00D768A5" w:rsidP="004100E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hideMark/>
          </w:tcPr>
          <w:p w:rsidR="00D768A5" w:rsidRPr="004100E7" w:rsidRDefault="00D768A5" w:rsidP="004100E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0E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D768A5" w:rsidRPr="004100E7" w:rsidTr="008C0F08">
        <w:trPr>
          <w:cantSplit/>
          <w:trHeight w:val="364"/>
          <w:tblHeader/>
        </w:trPr>
        <w:tc>
          <w:tcPr>
            <w:tcW w:w="2700" w:type="dxa"/>
            <w:vAlign w:val="bottom"/>
          </w:tcPr>
          <w:p w:rsidR="00D768A5" w:rsidRPr="004100E7" w:rsidRDefault="00D768A5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eastAsia="en-GB" w:bidi="th-TH"/>
              </w:rPr>
            </w:pPr>
          </w:p>
          <w:p w:rsidR="00D768A5" w:rsidRPr="004100E7" w:rsidRDefault="00D768A5" w:rsidP="004100E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260" w:type="dxa"/>
            <w:hideMark/>
          </w:tcPr>
          <w:p w:rsidR="00D768A5" w:rsidRPr="004100E7" w:rsidRDefault="00D768A5" w:rsidP="004100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100E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:rsidR="00D768A5" w:rsidRPr="004100E7" w:rsidRDefault="00D768A5" w:rsidP="004100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100E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D768A5" w:rsidRPr="004100E7" w:rsidRDefault="00D768A5" w:rsidP="004100E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:rsidR="00D768A5" w:rsidRPr="004100E7" w:rsidRDefault="00D768A5" w:rsidP="004100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100E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4100E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1 </w:t>
            </w:r>
            <w:r w:rsidRPr="004100E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768A5" w:rsidRPr="004100E7" w:rsidRDefault="00D768A5" w:rsidP="004100E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:rsidR="00D768A5" w:rsidRPr="004100E7" w:rsidRDefault="00D768A5" w:rsidP="004100E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100E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หลังจาก</w:t>
            </w:r>
            <w:r w:rsidRPr="004100E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 xml:space="preserve"> 1 </w:t>
            </w:r>
            <w:r w:rsidRPr="004100E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4100E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5 </w:t>
            </w:r>
            <w:r w:rsidRPr="004100E7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768A5" w:rsidRPr="004100E7" w:rsidRDefault="00D768A5" w:rsidP="004100E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:rsidR="00D768A5" w:rsidRPr="004100E7" w:rsidRDefault="00D768A5" w:rsidP="004100E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100E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4100E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5 </w:t>
            </w:r>
            <w:r w:rsidRPr="004100E7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768A5" w:rsidRPr="004100E7" w:rsidRDefault="00D768A5" w:rsidP="004100E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:rsidR="00D768A5" w:rsidRPr="004100E7" w:rsidRDefault="00D768A5" w:rsidP="004100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100E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D768A5" w:rsidRPr="004100E7" w:rsidTr="004100E7">
        <w:trPr>
          <w:cantSplit/>
        </w:trPr>
        <w:tc>
          <w:tcPr>
            <w:tcW w:w="2700" w:type="dxa"/>
          </w:tcPr>
          <w:p w:rsidR="00D768A5" w:rsidRPr="004100E7" w:rsidRDefault="00D768A5" w:rsidP="004100E7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:rsidR="00D768A5" w:rsidRPr="004100E7" w:rsidRDefault="00D768A5" w:rsidP="004100E7">
            <w:pPr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4100E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:rsidR="00D768A5" w:rsidRPr="004100E7" w:rsidRDefault="00D768A5" w:rsidP="004100E7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7"/>
            <w:hideMark/>
          </w:tcPr>
          <w:p w:rsidR="00D768A5" w:rsidRPr="004100E7" w:rsidRDefault="004100E7" w:rsidP="004100E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6D5C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5C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768A5" w:rsidRPr="004100E7" w:rsidTr="004100E7">
        <w:trPr>
          <w:cantSplit/>
        </w:trPr>
        <w:tc>
          <w:tcPr>
            <w:tcW w:w="2700" w:type="dxa"/>
            <w:hideMark/>
          </w:tcPr>
          <w:p w:rsidR="00D768A5" w:rsidRPr="004100E7" w:rsidRDefault="00D768A5" w:rsidP="004100E7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100E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4100E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2561</w:t>
            </w:r>
          </w:p>
        </w:tc>
        <w:tc>
          <w:tcPr>
            <w:tcW w:w="1260" w:type="dxa"/>
          </w:tcPr>
          <w:p w:rsidR="00D768A5" w:rsidRPr="004100E7" w:rsidRDefault="00D768A5" w:rsidP="004100E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D768A5" w:rsidRPr="004100E7" w:rsidRDefault="00D768A5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D768A5" w:rsidRPr="004100E7" w:rsidRDefault="00D768A5" w:rsidP="004100E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D768A5" w:rsidRPr="004100E7" w:rsidRDefault="00D768A5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D768A5" w:rsidRPr="004100E7" w:rsidRDefault="00D768A5" w:rsidP="004100E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D768A5" w:rsidRPr="004100E7" w:rsidRDefault="00D768A5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D768A5" w:rsidRPr="004100E7" w:rsidRDefault="00D768A5" w:rsidP="004100E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D768A5" w:rsidRPr="004100E7" w:rsidRDefault="00D768A5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D768A5" w:rsidRPr="004100E7" w:rsidRDefault="00D768A5" w:rsidP="004100E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768A5" w:rsidRPr="004100E7" w:rsidTr="004100E7">
        <w:trPr>
          <w:cantSplit/>
        </w:trPr>
        <w:tc>
          <w:tcPr>
            <w:tcW w:w="2700" w:type="dxa"/>
            <w:hideMark/>
          </w:tcPr>
          <w:p w:rsidR="00D768A5" w:rsidRPr="004100E7" w:rsidRDefault="00D768A5" w:rsidP="004100E7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4100E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หมุนเวียน </w:t>
            </w:r>
          </w:p>
        </w:tc>
        <w:tc>
          <w:tcPr>
            <w:tcW w:w="1260" w:type="dxa"/>
          </w:tcPr>
          <w:p w:rsidR="00D768A5" w:rsidRPr="004100E7" w:rsidRDefault="00D768A5" w:rsidP="004100E7">
            <w:pPr>
              <w:pStyle w:val="acctfourfigures"/>
              <w:tabs>
                <w:tab w:val="decimal" w:pos="55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D768A5" w:rsidRPr="004100E7" w:rsidRDefault="00D768A5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D768A5" w:rsidRPr="004100E7" w:rsidRDefault="00D768A5" w:rsidP="004100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D768A5" w:rsidRPr="004100E7" w:rsidRDefault="00D768A5" w:rsidP="004100E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D768A5" w:rsidRPr="004100E7" w:rsidRDefault="00D768A5" w:rsidP="004100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D768A5" w:rsidRPr="004100E7" w:rsidRDefault="00D768A5" w:rsidP="004100E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D768A5" w:rsidRPr="004100E7" w:rsidRDefault="00D768A5" w:rsidP="004100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D768A5" w:rsidRPr="004100E7" w:rsidRDefault="00D768A5" w:rsidP="004100E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D768A5" w:rsidRPr="004100E7" w:rsidRDefault="00D768A5" w:rsidP="004100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E80839" w:rsidRPr="004100E7" w:rsidTr="004100E7">
        <w:trPr>
          <w:cantSplit/>
        </w:trPr>
        <w:tc>
          <w:tcPr>
            <w:tcW w:w="2700" w:type="dxa"/>
            <w:hideMark/>
          </w:tcPr>
          <w:p w:rsidR="00E80839" w:rsidRPr="004100E7" w:rsidRDefault="00E80839" w:rsidP="00E80839">
            <w:pPr>
              <w:ind w:left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4100E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260" w:type="dxa"/>
            <w:hideMark/>
          </w:tcPr>
          <w:p w:rsidR="00E80839" w:rsidRPr="00A402A0" w:rsidRDefault="00A402A0" w:rsidP="001A257A">
            <w:pPr>
              <w:pStyle w:val="acctfourfigures"/>
              <w:tabs>
                <w:tab w:val="left" w:pos="720"/>
              </w:tabs>
              <w:spacing w:line="240" w:lineRule="atLeast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5.4 - 5.6</w:t>
            </w:r>
          </w:p>
        </w:tc>
        <w:tc>
          <w:tcPr>
            <w:tcW w:w="180" w:type="dxa"/>
          </w:tcPr>
          <w:p w:rsidR="00E80839" w:rsidRPr="004100E7" w:rsidRDefault="00E80839" w:rsidP="00E8083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80839" w:rsidRPr="004100E7" w:rsidRDefault="00E80839" w:rsidP="00E8083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9,167</w:t>
            </w:r>
          </w:p>
        </w:tc>
        <w:tc>
          <w:tcPr>
            <w:tcW w:w="180" w:type="dxa"/>
          </w:tcPr>
          <w:p w:rsidR="00E80839" w:rsidRPr="004100E7" w:rsidRDefault="00E80839" w:rsidP="00E8083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80839" w:rsidRPr="004100E7" w:rsidRDefault="00E80839" w:rsidP="00E808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80839" w:rsidRPr="004100E7" w:rsidRDefault="00E80839" w:rsidP="00E8083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80839" w:rsidRPr="004100E7" w:rsidRDefault="00E80839" w:rsidP="00E808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80839" w:rsidRPr="004100E7" w:rsidRDefault="00E80839" w:rsidP="00E8083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80839" w:rsidRPr="004100E7" w:rsidRDefault="00E80839" w:rsidP="00E8083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9,167</w:t>
            </w:r>
          </w:p>
        </w:tc>
      </w:tr>
      <w:tr w:rsidR="00E80839" w:rsidRPr="004100E7" w:rsidTr="004100E7">
        <w:trPr>
          <w:cantSplit/>
        </w:trPr>
        <w:tc>
          <w:tcPr>
            <w:tcW w:w="2700" w:type="dxa"/>
            <w:hideMark/>
          </w:tcPr>
          <w:p w:rsidR="00E80839" w:rsidRPr="004100E7" w:rsidRDefault="00E80839" w:rsidP="00E80839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4100E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:rsidR="00E80839" w:rsidRPr="004100E7" w:rsidRDefault="00E80839" w:rsidP="00E80839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80839" w:rsidRPr="004100E7" w:rsidRDefault="00E80839" w:rsidP="00E8083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80839" w:rsidRPr="004100E7" w:rsidRDefault="00E80839" w:rsidP="00E8083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9,167</w:t>
            </w:r>
          </w:p>
        </w:tc>
        <w:tc>
          <w:tcPr>
            <w:tcW w:w="180" w:type="dxa"/>
          </w:tcPr>
          <w:p w:rsidR="00E80839" w:rsidRPr="004100E7" w:rsidRDefault="00E80839" w:rsidP="00E8083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80839" w:rsidRPr="004100E7" w:rsidRDefault="00E80839" w:rsidP="00E808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80839" w:rsidRPr="004100E7" w:rsidRDefault="00E80839" w:rsidP="00E8083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80839" w:rsidRPr="004100E7" w:rsidRDefault="00E80839" w:rsidP="00E808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80839" w:rsidRPr="004100E7" w:rsidRDefault="00E80839" w:rsidP="00E8083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80839" w:rsidRPr="004100E7" w:rsidRDefault="00E80839" w:rsidP="00E8083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9,167</w:t>
            </w:r>
          </w:p>
        </w:tc>
      </w:tr>
    </w:tbl>
    <w:p w:rsidR="00D768A5" w:rsidRPr="00305E34" w:rsidRDefault="00D768A5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:rsidR="00626409" w:rsidRPr="000077F3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077F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626409" w:rsidRPr="00305E34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26409" w:rsidRPr="00305E34" w:rsidRDefault="00626409" w:rsidP="00305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77F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6A6052">
        <w:rPr>
          <w:rFonts w:asciiTheme="majorBidi" w:hAnsiTheme="majorBidi" w:cstheme="majorBidi"/>
          <w:sz w:val="30"/>
          <w:szCs w:val="30"/>
        </w:rPr>
        <w:t xml:space="preserve"> </w:t>
      </w:r>
    </w:p>
    <w:p w:rsidR="00305E34" w:rsidRPr="00305E34" w:rsidRDefault="00305E34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305E34" w:rsidRDefault="00305E34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305E34" w:rsidSect="005559E7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1D7C2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1D7C23">
        <w:rPr>
          <w:rFonts w:ascii="Angsana New" w:hAnsi="Angsana New" w:cs="Angsana New"/>
          <w:sz w:val="30"/>
          <w:szCs w:val="30"/>
        </w:rPr>
        <w:t xml:space="preserve">31 </w:t>
      </w:r>
      <w:r w:rsidRPr="001D7C2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D7C2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D7C23">
        <w:rPr>
          <w:rFonts w:ascii="Angsana New" w:hAnsi="Angsana New" w:cs="Angsana New" w:hint="cs"/>
          <w:sz w:val="30"/>
          <w:szCs w:val="30"/>
          <w:cs/>
        </w:rPr>
        <w:t>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pPr w:leftFromText="180" w:rightFromText="180" w:vertAnchor="text" w:horzAnchor="margin" w:tblpX="507" w:tblpY="183"/>
        <w:tblW w:w="9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001"/>
        <w:gridCol w:w="180"/>
        <w:gridCol w:w="990"/>
        <w:gridCol w:w="11"/>
        <w:gridCol w:w="169"/>
        <w:gridCol w:w="11"/>
        <w:gridCol w:w="990"/>
        <w:gridCol w:w="180"/>
        <w:gridCol w:w="990"/>
        <w:gridCol w:w="180"/>
        <w:gridCol w:w="979"/>
        <w:gridCol w:w="11"/>
      </w:tblGrid>
      <w:tr w:rsidR="00626409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626409" w:rsidRPr="006D5C26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1001" w:type="dxa"/>
            <w:shd w:val="clear" w:color="auto" w:fill="auto"/>
          </w:tcPr>
          <w:p w:rsidR="00626409" w:rsidRPr="006D5C26" w:rsidRDefault="00626409" w:rsidP="00560A78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26409" w:rsidRPr="006D5C26" w:rsidRDefault="00626409" w:rsidP="00560A78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26409" w:rsidRPr="006D5C26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D5C2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D5C2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:rsidR="00626409" w:rsidRPr="006D5C26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26409" w:rsidRPr="006D5C26" w:rsidRDefault="00626409" w:rsidP="00560A7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D5C2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6409" w:rsidRPr="003A0882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626409" w:rsidRPr="006D5C26" w:rsidRDefault="00626409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626409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9"/>
            <w:shd w:val="clear" w:color="auto" w:fill="auto"/>
          </w:tcPr>
          <w:p w:rsidR="00626409" w:rsidRPr="006D5C26" w:rsidRDefault="00626409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D5C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5C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05E34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305E34" w:rsidRPr="006D5C26" w:rsidRDefault="00305E34" w:rsidP="00560A7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5C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01" w:type="dxa"/>
            <w:shd w:val="clear" w:color="auto" w:fill="auto"/>
          </w:tcPr>
          <w:p w:rsidR="00305E34" w:rsidRPr="006D5C26" w:rsidRDefault="00305E34" w:rsidP="00560A7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05E34" w:rsidRPr="006D5C26" w:rsidRDefault="00305E34" w:rsidP="00560A7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9"/>
            <w:shd w:val="clear" w:color="auto" w:fill="auto"/>
          </w:tcPr>
          <w:p w:rsidR="00305E34" w:rsidRPr="006D5C26" w:rsidRDefault="00305E34" w:rsidP="00560A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26409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  <w:shd w:val="clear" w:color="auto" w:fill="auto"/>
          </w:tcPr>
          <w:p w:rsidR="00626409" w:rsidRPr="006D5C26" w:rsidRDefault="00626409" w:rsidP="00560A7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6,596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  <w:lang w:bidi="th-TH"/>
              </w:rPr>
              <w:t>6,627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26409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1" w:type="dxa"/>
            <w:shd w:val="clear" w:color="auto" w:fill="auto"/>
          </w:tcPr>
          <w:p w:rsidR="00626409" w:rsidRPr="006D5C26" w:rsidRDefault="00626409" w:rsidP="00560A7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2,347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</w:tr>
      <w:tr w:rsidR="00626409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1" w:type="dxa"/>
            <w:shd w:val="clear" w:color="auto" w:fill="auto"/>
          </w:tcPr>
          <w:p w:rsidR="00626409" w:rsidRPr="006D5C26" w:rsidRDefault="00626409" w:rsidP="00560A7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6D5C26" w:rsidRDefault="00EE3FF1" w:rsidP="00560A7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26409" w:rsidRPr="006D5C26">
              <w:rPr>
                <w:rFonts w:ascii="Angsana New" w:hAnsi="Angsana New" w:cs="Angsana New"/>
                <w:sz w:val="30"/>
                <w:szCs w:val="30"/>
              </w:rPr>
              <w:t>23,442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6D5C26" w:rsidRDefault="00EE3FF1" w:rsidP="00560A7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6409" w:rsidRPr="006D5C26">
              <w:rPr>
                <w:rFonts w:ascii="Angsana New" w:hAnsi="Angsana New" w:cs="Angsana New"/>
                <w:sz w:val="30"/>
                <w:szCs w:val="30"/>
              </w:rPr>
              <w:t>11,038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6D5C26" w:rsidRDefault="00EE3FF1" w:rsidP="00560A7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6409" w:rsidRPr="006D5C26">
              <w:rPr>
                <w:rFonts w:ascii="Angsana New" w:hAnsi="Angsana New" w:cs="Angsana New"/>
                <w:sz w:val="30"/>
                <w:szCs w:val="30"/>
              </w:rPr>
              <w:t>18,124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409" w:rsidRPr="006D5C26" w:rsidRDefault="00EE3FF1" w:rsidP="00560A7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6409" w:rsidRPr="006D5C26">
              <w:rPr>
                <w:rFonts w:ascii="Angsana New" w:hAnsi="Angsana New" w:cs="Angsana New"/>
                <w:sz w:val="30"/>
                <w:szCs w:val="30"/>
              </w:rPr>
              <w:t>2,393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26409" w:rsidRPr="00982404" w:rsidTr="00EE66BE">
        <w:trPr>
          <w:gridAfter w:val="1"/>
          <w:wAfter w:w="11" w:type="dxa"/>
          <w:cantSplit/>
        </w:trPr>
        <w:tc>
          <w:tcPr>
            <w:tcW w:w="4500" w:type="dxa"/>
            <w:gridSpan w:val="2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80" w:type="dxa"/>
            <w:shd w:val="clear" w:color="auto" w:fill="auto"/>
          </w:tcPr>
          <w:p w:rsidR="00626409" w:rsidRPr="006D5C26" w:rsidRDefault="00626409" w:rsidP="00560A7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6D5C26" w:rsidRDefault="00EE3FF1" w:rsidP="00560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(16,835)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6D5C26" w:rsidRDefault="00EE3FF1" w:rsidP="00560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(2,064)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6D5C26" w:rsidRDefault="00EE3FF1" w:rsidP="00EE3F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26409"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18,124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6409" w:rsidRPr="006D5C26" w:rsidRDefault="00626409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409" w:rsidRPr="006D5C26" w:rsidRDefault="00EE3FF1" w:rsidP="00560A7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(1,995)</w:t>
            </w:r>
          </w:p>
        </w:tc>
      </w:tr>
      <w:tr w:rsidR="00EE66BE" w:rsidRPr="00EE66BE" w:rsidTr="00EE66BE">
        <w:trPr>
          <w:gridAfter w:val="1"/>
          <w:wAfter w:w="11" w:type="dxa"/>
          <w:cantSplit/>
        </w:trPr>
        <w:tc>
          <w:tcPr>
            <w:tcW w:w="4500" w:type="dxa"/>
            <w:gridSpan w:val="2"/>
            <w:shd w:val="clear" w:color="auto" w:fill="auto"/>
          </w:tcPr>
          <w:p w:rsidR="00EE66BE" w:rsidRPr="00EE66BE" w:rsidRDefault="00EE66BE" w:rsidP="00560A78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E66BE" w:rsidRPr="00EE66BE" w:rsidRDefault="00EE66BE" w:rsidP="00560A7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66BE" w:rsidRPr="00EE66BE" w:rsidRDefault="00EE66BE" w:rsidP="00560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E66BE" w:rsidRPr="00EE66BE" w:rsidRDefault="00EE66BE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66BE" w:rsidRPr="00EE66BE" w:rsidRDefault="00EE66BE" w:rsidP="00560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E66BE" w:rsidRPr="00EE66BE" w:rsidRDefault="00EE66BE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66BE" w:rsidRPr="00EE66BE" w:rsidRDefault="00EE66BE" w:rsidP="00EE3F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E66BE" w:rsidRPr="00EE66BE" w:rsidRDefault="00EE66BE" w:rsidP="00560A7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66BE" w:rsidRPr="00EE66BE" w:rsidRDefault="00EE66BE" w:rsidP="00560A7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100E7" w:rsidRPr="006D5C26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5C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เงินปอนด์สเตอร์ลิง</w:t>
            </w:r>
          </w:p>
        </w:tc>
        <w:tc>
          <w:tcPr>
            <w:tcW w:w="1001" w:type="dxa"/>
            <w:shd w:val="clear" w:color="auto" w:fill="auto"/>
          </w:tcPr>
          <w:p w:rsidR="004100E7" w:rsidRPr="006D5C26" w:rsidRDefault="004100E7" w:rsidP="004100E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500" w:type="dxa"/>
            <w:gridSpan w:val="9"/>
            <w:shd w:val="clear" w:color="auto" w:fill="auto"/>
            <w:vAlign w:val="center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077F3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0077F3" w:rsidRPr="006D5C26" w:rsidRDefault="000077F3" w:rsidP="000077F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1" w:type="dxa"/>
            <w:shd w:val="clear" w:color="auto" w:fill="auto"/>
          </w:tcPr>
          <w:p w:rsidR="000077F3" w:rsidRPr="006D5C26" w:rsidRDefault="000077F3" w:rsidP="000077F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077F3" w:rsidRPr="006D5C26" w:rsidRDefault="000077F3" w:rsidP="000077F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2,534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3,921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077F3" w:rsidRPr="00982404" w:rsidTr="00EE66BE">
        <w:trPr>
          <w:gridAfter w:val="1"/>
          <w:wAfter w:w="11" w:type="dxa"/>
          <w:cantSplit/>
        </w:trPr>
        <w:tc>
          <w:tcPr>
            <w:tcW w:w="4500" w:type="dxa"/>
            <w:gridSpan w:val="2"/>
            <w:shd w:val="clear" w:color="auto" w:fill="auto"/>
          </w:tcPr>
          <w:p w:rsidR="000077F3" w:rsidRPr="006D5C26" w:rsidRDefault="000077F3" w:rsidP="00E80839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80" w:type="dxa"/>
            <w:shd w:val="clear" w:color="auto" w:fill="auto"/>
          </w:tcPr>
          <w:p w:rsidR="000077F3" w:rsidRPr="006D5C26" w:rsidRDefault="000077F3" w:rsidP="000077F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2,534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7F3" w:rsidRPr="004D5D72" w:rsidRDefault="000077F3" w:rsidP="000077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100E7" w:rsidRPr="00EE66BE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4100E7" w:rsidRPr="00EE66BE" w:rsidRDefault="004100E7" w:rsidP="004100E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:rsidR="004100E7" w:rsidRPr="00EE66BE" w:rsidRDefault="004100E7" w:rsidP="004100E7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EE66BE" w:rsidRDefault="004100E7" w:rsidP="004100E7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00E7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5C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1001" w:type="dxa"/>
            <w:shd w:val="clear" w:color="auto" w:fill="auto"/>
          </w:tcPr>
          <w:p w:rsidR="004100E7" w:rsidRPr="006D5C26" w:rsidRDefault="004100E7" w:rsidP="004100E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77F3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0077F3" w:rsidRPr="006D5C26" w:rsidRDefault="000077F3" w:rsidP="000077F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5C26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1" w:type="dxa"/>
            <w:shd w:val="clear" w:color="auto" w:fill="auto"/>
          </w:tcPr>
          <w:p w:rsidR="000077F3" w:rsidRPr="006D5C26" w:rsidRDefault="000077F3" w:rsidP="000077F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077F3" w:rsidRPr="006D5C26" w:rsidRDefault="000077F3" w:rsidP="000077F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756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1,332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077F3" w:rsidRPr="00982404" w:rsidTr="00EE66BE">
        <w:trPr>
          <w:gridAfter w:val="1"/>
          <w:wAfter w:w="11" w:type="dxa"/>
          <w:cantSplit/>
        </w:trPr>
        <w:tc>
          <w:tcPr>
            <w:tcW w:w="4500" w:type="dxa"/>
            <w:gridSpan w:val="2"/>
            <w:shd w:val="clear" w:color="auto" w:fill="auto"/>
          </w:tcPr>
          <w:p w:rsidR="000077F3" w:rsidRPr="006D5C26" w:rsidRDefault="000077F3" w:rsidP="00E80839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80" w:type="dxa"/>
            <w:shd w:val="clear" w:color="auto" w:fill="auto"/>
          </w:tcPr>
          <w:p w:rsidR="000077F3" w:rsidRPr="006D5C26" w:rsidRDefault="000077F3" w:rsidP="000077F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100E7" w:rsidRPr="00EE66BE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4100E7" w:rsidRPr="00EE66BE" w:rsidRDefault="004100E7" w:rsidP="004100E7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:rsidR="004100E7" w:rsidRPr="00EE66BE" w:rsidRDefault="004100E7" w:rsidP="004100E7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EE66BE" w:rsidRDefault="004100E7" w:rsidP="004100E7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00E7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5C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เงินเหรียญยูโร</w:t>
            </w:r>
          </w:p>
        </w:tc>
        <w:tc>
          <w:tcPr>
            <w:tcW w:w="1001" w:type="dxa"/>
            <w:shd w:val="clear" w:color="auto" w:fill="auto"/>
          </w:tcPr>
          <w:p w:rsidR="004100E7" w:rsidRPr="006D5C26" w:rsidRDefault="004100E7" w:rsidP="004100E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00E7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1" w:type="dxa"/>
            <w:shd w:val="clear" w:color="auto" w:fill="auto"/>
          </w:tcPr>
          <w:p w:rsidR="004100E7" w:rsidRPr="006D5C26" w:rsidRDefault="004100E7" w:rsidP="004100E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00E7" w:rsidRPr="00982404" w:rsidTr="00EE66BE">
        <w:trPr>
          <w:gridAfter w:val="1"/>
          <w:wAfter w:w="11" w:type="dxa"/>
          <w:cantSplit/>
        </w:trPr>
        <w:tc>
          <w:tcPr>
            <w:tcW w:w="4500" w:type="dxa"/>
            <w:gridSpan w:val="2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80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100E7" w:rsidRPr="00EE66BE" w:rsidTr="00EE66BE">
        <w:trPr>
          <w:gridAfter w:val="1"/>
          <w:wAfter w:w="11" w:type="dxa"/>
          <w:cantSplit/>
        </w:trPr>
        <w:tc>
          <w:tcPr>
            <w:tcW w:w="4500" w:type="dxa"/>
            <w:gridSpan w:val="2"/>
            <w:shd w:val="clear" w:color="auto" w:fill="auto"/>
          </w:tcPr>
          <w:p w:rsidR="004100E7" w:rsidRPr="00EE66BE" w:rsidRDefault="004100E7" w:rsidP="004100E7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EE66BE" w:rsidRDefault="004100E7" w:rsidP="004100E7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0E7" w:rsidRPr="00EE66BE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100E7" w:rsidRPr="00982404" w:rsidTr="00EE66BE">
        <w:trPr>
          <w:cantSplit/>
        </w:trPr>
        <w:tc>
          <w:tcPr>
            <w:tcW w:w="3499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5C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เงินเวียดนามดอง</w:t>
            </w:r>
          </w:p>
        </w:tc>
        <w:tc>
          <w:tcPr>
            <w:tcW w:w="1001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4100E7" w:rsidRPr="00593F5C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593F5C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4100E7" w:rsidRPr="00593F5C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</w:tr>
      <w:tr w:rsidR="004100E7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  <w:shd w:val="clear" w:color="auto" w:fill="auto"/>
          </w:tcPr>
          <w:p w:rsidR="004100E7" w:rsidRPr="006D5C26" w:rsidRDefault="004100E7" w:rsidP="004100E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5C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22</w:t>
            </w:r>
            <w:r w:rsidRPr="006D5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,373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00E7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1" w:type="dxa"/>
            <w:shd w:val="clear" w:color="auto" w:fill="auto"/>
          </w:tcPr>
          <w:p w:rsidR="004100E7" w:rsidRPr="006D5C26" w:rsidRDefault="004100E7" w:rsidP="004100E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941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373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00E7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1" w:type="dxa"/>
            <w:shd w:val="clear" w:color="auto" w:fill="auto"/>
          </w:tcPr>
          <w:p w:rsidR="004100E7" w:rsidRPr="006D5C26" w:rsidRDefault="004100E7" w:rsidP="004100E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00E7" w:rsidRPr="006D5C26" w:rsidRDefault="004100E7" w:rsidP="004100E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D5C26">
              <w:rPr>
                <w:rFonts w:ascii="Angsana New" w:hAnsi="Angsana New" w:cs="Angsana New"/>
                <w:sz w:val="30"/>
                <w:szCs w:val="30"/>
              </w:rPr>
              <w:t>734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D5C26">
              <w:rPr>
                <w:rFonts w:ascii="Angsana New" w:hAnsi="Angsana New" w:cs="Angsana New"/>
                <w:sz w:val="30"/>
                <w:szCs w:val="30"/>
              </w:rPr>
              <w:t>5,545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077F3" w:rsidRPr="00982404" w:rsidTr="00EE66BE">
        <w:trPr>
          <w:gridAfter w:val="1"/>
          <w:wAfter w:w="11" w:type="dxa"/>
          <w:cantSplit/>
        </w:trPr>
        <w:tc>
          <w:tcPr>
            <w:tcW w:w="3499" w:type="dxa"/>
            <w:shd w:val="clear" w:color="auto" w:fill="auto"/>
          </w:tcPr>
          <w:p w:rsidR="000077F3" w:rsidRPr="006D5C26" w:rsidRDefault="000077F3" w:rsidP="000077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00E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ระยะสั้น</w:t>
            </w:r>
            <w:r w:rsidRPr="004100E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001" w:type="dxa"/>
            <w:shd w:val="clear" w:color="auto" w:fill="auto"/>
          </w:tcPr>
          <w:p w:rsidR="000077F3" w:rsidRPr="006D5C26" w:rsidRDefault="000077F3" w:rsidP="000077F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077F3" w:rsidRPr="006D5C26" w:rsidRDefault="000077F3" w:rsidP="000077F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77F3" w:rsidRDefault="000077F3" w:rsidP="000077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(9,167)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0077F3" w:rsidRPr="000077F3" w:rsidRDefault="000077F3" w:rsidP="000077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0077F3" w:rsidRPr="006D5C26" w:rsidRDefault="000077F3" w:rsidP="000077F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00E7" w:rsidRPr="00982404" w:rsidTr="00EE66BE">
        <w:trPr>
          <w:gridAfter w:val="1"/>
          <w:wAfter w:w="11" w:type="dxa"/>
          <w:cantSplit/>
        </w:trPr>
        <w:tc>
          <w:tcPr>
            <w:tcW w:w="4680" w:type="dxa"/>
            <w:gridSpan w:val="3"/>
            <w:shd w:val="clear" w:color="auto" w:fill="auto"/>
          </w:tcPr>
          <w:p w:rsidR="004100E7" w:rsidRPr="006D5C26" w:rsidRDefault="004100E7" w:rsidP="004100E7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6D5C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00E7" w:rsidRPr="006D5C26" w:rsidRDefault="000077F3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(7,882)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17,201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00E7" w:rsidRPr="006D5C26" w:rsidRDefault="004100E7" w:rsidP="004100E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C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26409" w:rsidRPr="00593F5C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:rsidR="00305E34" w:rsidRDefault="00305E34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626409" w:rsidRPr="00E5525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52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626409" w:rsidRPr="00305E34" w:rsidRDefault="00626409" w:rsidP="00305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626409" w:rsidRPr="00E5525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525D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:rsidR="00626409" w:rsidRPr="00305E34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525D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</w:t>
      </w:r>
      <w:r w:rsidRPr="006A6052">
        <w:rPr>
          <w:rFonts w:asciiTheme="majorBidi" w:hAnsiTheme="majorBidi" w:cstheme="majorBidi"/>
          <w:sz w:val="30"/>
          <w:szCs w:val="30"/>
          <w:cs/>
        </w:rPr>
        <w:t>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</w:t>
      </w:r>
      <w:r w:rsidRPr="00E5525D">
        <w:rPr>
          <w:rFonts w:asciiTheme="majorBidi" w:hAnsiTheme="majorBidi" w:cstheme="majorBidi"/>
          <w:sz w:val="30"/>
          <w:szCs w:val="30"/>
          <w:cs/>
        </w:rPr>
        <w:t>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เกินกว่าค่าเผื่อหนี้สงสัยจะสูญ</w:t>
      </w:r>
    </w:p>
    <w:p w:rsidR="00626409" w:rsidRPr="00305E34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626409" w:rsidRPr="00E5525D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52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626409" w:rsidRPr="00305E34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525D">
        <w:rPr>
          <w:rFonts w:asciiTheme="majorBidi" w:hAnsiTheme="majorBidi" w:cstheme="majorBidi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>
        <w:rPr>
          <w:rFonts w:asciiTheme="majorBidi" w:hAnsiTheme="majorBidi" w:cstheme="majorBidi"/>
          <w:sz w:val="30"/>
          <w:szCs w:val="30"/>
        </w:rPr>
        <w:t xml:space="preserve">     </w:t>
      </w:r>
      <w:r w:rsidRPr="00E5525D">
        <w:rPr>
          <w:rFonts w:asciiTheme="majorBidi" w:hAnsiTheme="majorBidi" w:cstheme="majorBidi"/>
          <w:sz w:val="30"/>
          <w:szCs w:val="30"/>
          <w:cs/>
        </w:rPr>
        <w:t>เงินสดให้เพียงพอต่อการดำเนินงานของกลุ่มบริษัท</w:t>
      </w:r>
      <w:r w:rsidRPr="00E5525D">
        <w:rPr>
          <w:rFonts w:asciiTheme="majorBidi" w:hAnsiTheme="majorBidi" w:cstheme="majorBidi"/>
          <w:sz w:val="30"/>
          <w:szCs w:val="30"/>
        </w:rPr>
        <w:t xml:space="preserve"> </w:t>
      </w:r>
      <w:r w:rsidRPr="00E5525D">
        <w:rPr>
          <w:rFonts w:asciiTheme="majorBidi" w:hAnsiTheme="majorBidi" w:cstheme="majorBidi"/>
          <w:sz w:val="30"/>
          <w:szCs w:val="30"/>
          <w:cs/>
        </w:rPr>
        <w:t xml:space="preserve"> และเพื่อทำให้ผลกระทบจากความผันผวนของกระแสเงินสดลดลง</w:t>
      </w:r>
    </w:p>
    <w:p w:rsidR="000077F3" w:rsidRPr="00305E34" w:rsidRDefault="000077F3" w:rsidP="00305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626409" w:rsidRPr="00CB3A5E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1572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41572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41572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:rsidR="00626409" w:rsidRPr="00305E34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i/>
          <w:iCs/>
          <w:sz w:val="20"/>
          <w:szCs w:val="20"/>
        </w:rPr>
      </w:pPr>
    </w:p>
    <w:p w:rsidR="00626409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firstLine="27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:rsidR="002C5BAC" w:rsidRPr="00305E34" w:rsidRDefault="002C5BAC" w:rsidP="00305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="Angsana New"/>
          <w:sz w:val="20"/>
          <w:szCs w:val="20"/>
        </w:rPr>
      </w:pPr>
    </w:p>
    <w:p w:rsidR="00626409" w:rsidRPr="00E5525D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32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E5525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</w:t>
      </w:r>
      <w:r w:rsidRPr="004A661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ไม่เกี่ยวข้องกัน</w:t>
      </w:r>
    </w:p>
    <w:p w:rsidR="00626409" w:rsidRPr="00305E34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37"/>
        <w:gridCol w:w="1082"/>
        <w:gridCol w:w="265"/>
        <w:gridCol w:w="1093"/>
        <w:gridCol w:w="273"/>
        <w:gridCol w:w="1078"/>
        <w:gridCol w:w="273"/>
        <w:gridCol w:w="1154"/>
      </w:tblGrid>
      <w:tr w:rsidR="00626409" w:rsidRPr="002C5218" w:rsidTr="00305E34">
        <w:trPr>
          <w:tblHeader/>
        </w:trPr>
        <w:tc>
          <w:tcPr>
            <w:tcW w:w="2150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  <w:tcBorders>
              <w:bottom w:val="single" w:sz="4" w:space="0" w:color="auto"/>
            </w:tcBorders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6409" w:rsidRPr="002C5218" w:rsidTr="00305E34">
        <w:trPr>
          <w:trHeight w:val="425"/>
          <w:tblHeader/>
        </w:trPr>
        <w:tc>
          <w:tcPr>
            <w:tcW w:w="2150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626409" w:rsidRPr="002C5218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626409" w:rsidRPr="002C5218" w:rsidTr="00305E34">
        <w:trPr>
          <w:tblHeader/>
        </w:trPr>
        <w:tc>
          <w:tcPr>
            <w:tcW w:w="2150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0" w:type="pct"/>
            <w:gridSpan w:val="7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2C5218" w:rsidTr="00560A78">
        <w:tc>
          <w:tcPr>
            <w:tcW w:w="2150" w:type="pct"/>
          </w:tcPr>
          <w:p w:rsidR="00626409" w:rsidRPr="00A256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56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1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2150" w:type="pct"/>
          </w:tcPr>
          <w:p w:rsidR="00626409" w:rsidRPr="00A256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สัญญาที่ยังไม่ถึงกำหนด</w:t>
            </w:r>
            <w:r w:rsidRPr="00A256B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591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2150" w:type="pct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ระบบอำนวยความสะดวก</w:t>
            </w:r>
          </w:p>
          <w:p w:rsidR="00626409" w:rsidRPr="00A256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591" w:type="pct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2,590</w:t>
            </w:r>
          </w:p>
        </w:tc>
        <w:tc>
          <w:tcPr>
            <w:tcW w:w="145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44,172</w:t>
            </w: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214</w:t>
            </w: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626409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443</w:t>
            </w:r>
          </w:p>
        </w:tc>
      </w:tr>
      <w:tr w:rsidR="00626409" w:rsidRPr="002C5218" w:rsidTr="00560A78">
        <w:tc>
          <w:tcPr>
            <w:tcW w:w="2150" w:type="pct"/>
          </w:tcPr>
          <w:p w:rsidR="00626409" w:rsidRPr="00A256BB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ระบบคอมพิวเตอร์</w:t>
            </w:r>
          </w:p>
        </w:tc>
        <w:tc>
          <w:tcPr>
            <w:tcW w:w="591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1,800</w:t>
            </w:r>
          </w:p>
        </w:tc>
        <w:tc>
          <w:tcPr>
            <w:tcW w:w="145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1,980</w:t>
            </w: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1,800</w:t>
            </w: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1,897</w:t>
            </w:r>
          </w:p>
        </w:tc>
      </w:tr>
      <w:tr w:rsidR="00626409" w:rsidRPr="002C5218" w:rsidTr="00560A78">
        <w:tc>
          <w:tcPr>
            <w:tcW w:w="2150" w:type="pct"/>
          </w:tcPr>
          <w:p w:rsidR="00626409" w:rsidRPr="00485AA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1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</w:p>
        </w:tc>
        <w:tc>
          <w:tcPr>
            <w:tcW w:w="145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2,200</w:t>
            </w: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26409" w:rsidRPr="002C5218" w:rsidTr="00560A78">
        <w:tc>
          <w:tcPr>
            <w:tcW w:w="2150" w:type="pct"/>
          </w:tcPr>
          <w:p w:rsidR="00626409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4,433</w:t>
            </w:r>
          </w:p>
        </w:tc>
        <w:tc>
          <w:tcPr>
            <w:tcW w:w="145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48,352</w:t>
            </w: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</w:t>
            </w:r>
          </w:p>
        </w:tc>
        <w:tc>
          <w:tcPr>
            <w:tcW w:w="149" w:type="pct"/>
            <w:shd w:val="clear" w:color="auto" w:fill="auto"/>
          </w:tcPr>
          <w:p w:rsidR="00626409" w:rsidRPr="00F97462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F97462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2,340</w:t>
            </w:r>
          </w:p>
        </w:tc>
      </w:tr>
      <w:tr w:rsidR="00626409" w:rsidRPr="002C5218" w:rsidTr="00593F5C">
        <w:tc>
          <w:tcPr>
            <w:tcW w:w="2150" w:type="pct"/>
          </w:tcPr>
          <w:p w:rsidR="00A93559" w:rsidRDefault="00A9355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</w:t>
            </w:r>
          </w:p>
          <w:p w:rsidR="00626409" w:rsidRPr="00A93559" w:rsidRDefault="00A93559" w:rsidP="00A9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="00626409"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</w:t>
            </w:r>
            <w:r w:rsidR="002A4E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เลิก</w:t>
            </w:r>
            <w:r w:rsidR="00626409" w:rsidRPr="002C5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</w:p>
        </w:tc>
        <w:tc>
          <w:tcPr>
            <w:tcW w:w="591" w:type="pct"/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2C5218" w:rsidTr="00560A78">
        <w:tc>
          <w:tcPr>
            <w:tcW w:w="2150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1" w:type="pct"/>
            <w:shd w:val="clear" w:color="auto" w:fill="auto"/>
          </w:tcPr>
          <w:p w:rsidR="00626409" w:rsidRPr="00EE2737" w:rsidRDefault="0054470A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157,693</w:t>
            </w:r>
          </w:p>
        </w:tc>
        <w:tc>
          <w:tcPr>
            <w:tcW w:w="145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26409" w:rsidRPr="00EE2737" w:rsidRDefault="0054470A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164,407</w:t>
            </w:r>
          </w:p>
        </w:tc>
        <w:tc>
          <w:tcPr>
            <w:tcW w:w="149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31,066</w:t>
            </w:r>
          </w:p>
        </w:tc>
        <w:tc>
          <w:tcPr>
            <w:tcW w:w="149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37,195</w:t>
            </w:r>
          </w:p>
        </w:tc>
      </w:tr>
      <w:tr w:rsidR="00626409" w:rsidRPr="002C5218" w:rsidTr="00560A78">
        <w:tc>
          <w:tcPr>
            <w:tcW w:w="2150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1" w:type="pct"/>
            <w:shd w:val="clear" w:color="auto" w:fill="auto"/>
          </w:tcPr>
          <w:p w:rsidR="00626409" w:rsidRPr="00B13FB0" w:rsidRDefault="0054470A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169,026</w:t>
            </w:r>
          </w:p>
        </w:tc>
        <w:tc>
          <w:tcPr>
            <w:tcW w:w="145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26409" w:rsidRPr="00B13FB0" w:rsidRDefault="0054470A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188,622</w:t>
            </w:r>
          </w:p>
        </w:tc>
        <w:tc>
          <w:tcPr>
            <w:tcW w:w="149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7,154</w:t>
            </w:r>
          </w:p>
        </w:tc>
        <w:tc>
          <w:tcPr>
            <w:tcW w:w="149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5,189</w:t>
            </w:r>
          </w:p>
        </w:tc>
      </w:tr>
      <w:tr w:rsidR="00626409" w:rsidRPr="002C5218" w:rsidTr="00560A78">
        <w:tc>
          <w:tcPr>
            <w:tcW w:w="2150" w:type="pct"/>
          </w:tcPr>
          <w:p w:rsidR="00626409" w:rsidRPr="002C5218" w:rsidRDefault="00626409" w:rsidP="0054470A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C5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หลังจากห้าปี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626409" w:rsidRPr="00B13FB0" w:rsidRDefault="0054470A" w:rsidP="0054470A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6,237</w:t>
            </w:r>
          </w:p>
        </w:tc>
        <w:tc>
          <w:tcPr>
            <w:tcW w:w="145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10,130</w:t>
            </w:r>
          </w:p>
        </w:tc>
        <w:tc>
          <w:tcPr>
            <w:tcW w:w="149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409" w:rsidRPr="002C5218" w:rsidTr="00560A78">
        <w:tc>
          <w:tcPr>
            <w:tcW w:w="2150" w:type="pct"/>
          </w:tcPr>
          <w:p w:rsidR="00626409" w:rsidRPr="002C5218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B13FB0" w:rsidRDefault="0054470A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332,956</w:t>
            </w:r>
          </w:p>
        </w:tc>
        <w:tc>
          <w:tcPr>
            <w:tcW w:w="145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B13FB0" w:rsidRDefault="0054470A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363,159</w:t>
            </w:r>
          </w:p>
        </w:tc>
        <w:tc>
          <w:tcPr>
            <w:tcW w:w="149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38,220</w:t>
            </w:r>
          </w:p>
        </w:tc>
        <w:tc>
          <w:tcPr>
            <w:tcW w:w="149" w:type="pct"/>
            <w:shd w:val="clear" w:color="auto" w:fill="auto"/>
          </w:tcPr>
          <w:p w:rsidR="00626409" w:rsidRPr="00B13FB0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409" w:rsidRPr="00B13FB0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42,384</w:t>
            </w:r>
          </w:p>
        </w:tc>
      </w:tr>
    </w:tbl>
    <w:p w:rsidR="00626409" w:rsidRDefault="00626409" w:rsidP="00626409">
      <w:pPr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</w:p>
    <w:p w:rsidR="002C5BAC" w:rsidRPr="002C5BAC" w:rsidRDefault="002C5BAC" w:rsidP="002C5B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5BA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การค้ำประกัน</w:t>
      </w:r>
    </w:p>
    <w:p w:rsidR="002C5BAC" w:rsidRPr="000D793E" w:rsidRDefault="002C5BAC" w:rsidP="00626409">
      <w:pPr>
        <w:rPr>
          <w:rFonts w:asciiTheme="majorBidi" w:hAnsiTheme="majorBidi" w:cstheme="majorBidi"/>
          <w:sz w:val="30"/>
          <w:szCs w:val="30"/>
        </w:rPr>
      </w:pPr>
    </w:p>
    <w:p w:rsidR="00626409" w:rsidRPr="000D793E" w:rsidRDefault="00626409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93E">
        <w:rPr>
          <w:rFonts w:asciiTheme="majorBidi" w:hAnsiTheme="majorBidi" w:cstheme="majorBidi"/>
          <w:sz w:val="30"/>
          <w:szCs w:val="30"/>
          <w:cs/>
        </w:rPr>
        <w:t>ณ</w:t>
      </w:r>
      <w:r w:rsidRPr="000D793E">
        <w:rPr>
          <w:rFonts w:asciiTheme="majorBidi" w:hAnsiTheme="majorBidi" w:cstheme="majorBidi"/>
          <w:sz w:val="30"/>
          <w:szCs w:val="30"/>
        </w:rPr>
        <w:t xml:space="preserve"> </w:t>
      </w:r>
      <w:r w:rsidRPr="000D793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D793E">
        <w:rPr>
          <w:rFonts w:asciiTheme="majorBidi" w:hAnsiTheme="majorBidi" w:cstheme="majorBidi"/>
          <w:sz w:val="30"/>
          <w:szCs w:val="30"/>
        </w:rPr>
        <w:t xml:space="preserve"> 31 </w:t>
      </w:r>
      <w:r w:rsidRPr="000D793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2561</w:t>
      </w:r>
      <w:r w:rsidRPr="000D793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D793E">
        <w:rPr>
          <w:rFonts w:asciiTheme="majorBidi" w:hAnsiTheme="majorBidi" w:cstheme="majorBidi"/>
          <w:sz w:val="30"/>
          <w:szCs w:val="30"/>
          <w:cs/>
        </w:rPr>
        <w:t>บริษัทมีภาระผูกพันจากการให้สถาบันการเงินออกหนังสือค้ำประกันเป็นจำนวนเงิน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18.24 </w:t>
      </w:r>
      <w:r w:rsidRPr="000D793E">
        <w:rPr>
          <w:rFonts w:asciiTheme="majorBidi" w:hAnsiTheme="majorBidi" w:cstheme="majorBidi"/>
          <w:sz w:val="30"/>
          <w:szCs w:val="30"/>
          <w:cs/>
        </w:rPr>
        <w:t>ล้านบาท ในงบการเงินรวม</w:t>
      </w:r>
      <w:r w:rsidRPr="000D793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(2560</w:t>
      </w:r>
      <w:r w:rsidRPr="000D7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44.95 </w:t>
      </w:r>
      <w:r w:rsidRPr="000D79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>
        <w:rPr>
          <w:rFonts w:asciiTheme="majorBidi" w:hAnsiTheme="majorBidi" w:cstheme="majorBidi"/>
          <w:sz w:val="30"/>
          <w:szCs w:val="30"/>
          <w:cs/>
        </w:rPr>
        <w:t xml:space="preserve"> และจำนวนเงิน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8.62 </w:t>
      </w:r>
      <w:r w:rsidRPr="000D793E">
        <w:rPr>
          <w:rFonts w:asciiTheme="majorBidi" w:hAnsiTheme="majorBidi" w:cstheme="majorBidi"/>
          <w:sz w:val="30"/>
          <w:szCs w:val="30"/>
          <w:cs/>
        </w:rPr>
        <w:t xml:space="preserve">ล้านบาทในงบการเงินเฉพาะกิจการ </w:t>
      </w:r>
      <w:r>
        <w:rPr>
          <w:rFonts w:asciiTheme="majorBidi" w:hAnsiTheme="majorBidi" w:cstheme="majorBidi"/>
          <w:i/>
          <w:iCs/>
          <w:sz w:val="30"/>
          <w:szCs w:val="30"/>
        </w:rPr>
        <w:t>(2560</w:t>
      </w:r>
      <w:r w:rsidRPr="000D7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3.44 </w:t>
      </w:r>
      <w:r w:rsidRPr="000D79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0D793E">
        <w:rPr>
          <w:rFonts w:asciiTheme="majorBidi" w:hAnsiTheme="majorBidi" w:cstheme="majorBidi"/>
          <w:sz w:val="30"/>
          <w:szCs w:val="30"/>
          <w:cs/>
        </w:rPr>
        <w:t xml:space="preserve"> ซึ่งค้ำประกันโดยใช้เงินฝากกับสถาบันการเงิน</w:t>
      </w:r>
    </w:p>
    <w:p w:rsidR="00626409" w:rsidRPr="000D793E" w:rsidRDefault="00626409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Pr="00512FA3" w:rsidRDefault="002C5BAC" w:rsidP="00626409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</w:t>
      </w:r>
      <w:r>
        <w:rPr>
          <w:rFonts w:asciiTheme="majorBidi" w:hAnsiTheme="majorBidi" w:cstheme="majorBidi"/>
          <w:sz w:val="30"/>
          <w:szCs w:val="30"/>
          <w:u w:val="none"/>
        </w:rPr>
        <w:t>3</w:t>
      </w:r>
      <w:r w:rsidR="0062640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626409" w:rsidRPr="001B0F1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</w:t>
      </w:r>
      <w:r w:rsidR="00626409" w:rsidRPr="00512F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ภายหลังรอบระยะเวลาที่รายงาน</w:t>
      </w:r>
    </w:p>
    <w:p w:rsidR="00626409" w:rsidRPr="00512FA3" w:rsidRDefault="00626409" w:rsidP="00626409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626409" w:rsidRDefault="00626409" w:rsidP="00E5152B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457CA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เมื่อวันที่ </w:t>
      </w:r>
      <w:r w:rsidRPr="001457CA">
        <w:rPr>
          <w:rFonts w:asciiTheme="majorBidi" w:hAnsiTheme="majorBidi" w:cstheme="majorBidi"/>
          <w:sz w:val="30"/>
          <w:szCs w:val="30"/>
        </w:rPr>
        <w:t>22</w:t>
      </w:r>
      <w:r w:rsidRPr="001457CA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1457CA">
        <w:rPr>
          <w:rFonts w:asciiTheme="majorBidi" w:hAnsiTheme="majorBidi" w:cstheme="majorBidi"/>
          <w:sz w:val="30"/>
          <w:szCs w:val="30"/>
        </w:rPr>
        <w:t>2562</w:t>
      </w:r>
      <w:r w:rsidRPr="001457CA">
        <w:rPr>
          <w:rFonts w:asciiTheme="majorBidi" w:hAnsiTheme="majorBidi" w:cstheme="majorBidi"/>
          <w:sz w:val="30"/>
          <w:szCs w:val="30"/>
          <w:cs/>
        </w:rPr>
        <w:t xml:space="preserve"> มีมติ</w:t>
      </w:r>
      <w:r w:rsidRPr="001457CA">
        <w:rPr>
          <w:rFonts w:asciiTheme="majorBidi" w:hAnsiTheme="majorBidi" w:cstheme="majorBidi" w:hint="cs"/>
          <w:sz w:val="30"/>
          <w:szCs w:val="30"/>
          <w:cs/>
        </w:rPr>
        <w:t>เสนอ</w:t>
      </w:r>
      <w:r w:rsidRPr="001457CA">
        <w:rPr>
          <w:rFonts w:asciiTheme="majorBidi" w:hAnsiTheme="majorBidi" w:cstheme="majorBidi"/>
          <w:sz w:val="30"/>
          <w:szCs w:val="30"/>
          <w:cs/>
        </w:rPr>
        <w:t xml:space="preserve">การจัดสรรเงินปันผลสำหรับผลการดำเนินงานประจำปี </w:t>
      </w:r>
      <w:r w:rsidRPr="001457CA">
        <w:rPr>
          <w:rFonts w:asciiTheme="majorBidi" w:hAnsiTheme="majorBidi" w:cstheme="majorBidi"/>
          <w:sz w:val="30"/>
          <w:szCs w:val="30"/>
        </w:rPr>
        <w:t xml:space="preserve">2561 </w:t>
      </w:r>
      <w:r w:rsidRPr="001457CA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EA187D">
        <w:rPr>
          <w:rFonts w:asciiTheme="majorBidi" w:hAnsiTheme="majorBidi" w:cstheme="majorBidi"/>
          <w:sz w:val="30"/>
          <w:szCs w:val="30"/>
        </w:rPr>
        <w:t>0.55</w:t>
      </w:r>
      <w:r w:rsidRPr="001457CA">
        <w:rPr>
          <w:rFonts w:asciiTheme="majorBidi" w:hAnsiTheme="majorBidi" w:cstheme="majorBidi"/>
          <w:sz w:val="30"/>
          <w:szCs w:val="30"/>
        </w:rPr>
        <w:t xml:space="preserve"> </w:t>
      </w:r>
      <w:r w:rsidRPr="001457CA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="00EA187D">
        <w:rPr>
          <w:rFonts w:asciiTheme="majorBidi" w:hAnsiTheme="majorBidi" w:cstheme="majorBidi"/>
          <w:sz w:val="30"/>
          <w:szCs w:val="30"/>
        </w:rPr>
        <w:t>352</w:t>
      </w:r>
      <w:r w:rsidRPr="001457CA">
        <w:rPr>
          <w:rFonts w:asciiTheme="majorBidi" w:hAnsiTheme="majorBidi" w:cstheme="majorBidi"/>
          <w:sz w:val="30"/>
          <w:szCs w:val="30"/>
        </w:rPr>
        <w:t xml:space="preserve"> </w:t>
      </w:r>
      <w:r w:rsidRPr="001457CA">
        <w:rPr>
          <w:rFonts w:asciiTheme="majorBidi" w:hAnsiTheme="majorBidi" w:cstheme="majorBidi"/>
          <w:sz w:val="30"/>
          <w:szCs w:val="30"/>
          <w:cs/>
        </w:rPr>
        <w:t>ล้านบา</w:t>
      </w:r>
      <w:r w:rsidRPr="001457CA">
        <w:rPr>
          <w:rFonts w:asciiTheme="majorBidi" w:hAnsiTheme="majorBidi" w:cstheme="majorBidi" w:hint="cs"/>
          <w:sz w:val="30"/>
          <w:szCs w:val="30"/>
          <w:cs/>
        </w:rPr>
        <w:t>ท ต่อที่ประชุมสามัญประจำปีของ</w:t>
      </w:r>
      <w:r w:rsidR="00F46853">
        <w:rPr>
          <w:rFonts w:asciiTheme="majorBidi" w:hAnsiTheme="majorBidi" w:cstheme="majorBidi"/>
          <w:sz w:val="30"/>
          <w:szCs w:val="30"/>
        </w:rPr>
        <w:br/>
      </w:r>
      <w:r w:rsidRPr="001457CA">
        <w:rPr>
          <w:rFonts w:asciiTheme="majorBidi" w:hAnsiTheme="majorBidi" w:cstheme="majorBidi" w:hint="cs"/>
          <w:sz w:val="30"/>
          <w:szCs w:val="30"/>
          <w:cs/>
        </w:rPr>
        <w:t>ผู้ถือหุ้นเพื่ออนุมัติในวันที่</w:t>
      </w:r>
      <w:r w:rsidRPr="001457CA">
        <w:rPr>
          <w:rFonts w:asciiTheme="majorBidi" w:hAnsiTheme="majorBidi" w:cstheme="majorBidi"/>
          <w:sz w:val="30"/>
          <w:szCs w:val="30"/>
        </w:rPr>
        <w:t xml:space="preserve"> </w:t>
      </w:r>
      <w:r w:rsidR="00EA187D">
        <w:rPr>
          <w:rFonts w:asciiTheme="majorBidi" w:hAnsiTheme="majorBidi" w:cstheme="majorBidi"/>
          <w:sz w:val="30"/>
          <w:szCs w:val="30"/>
        </w:rPr>
        <w:t>9</w:t>
      </w:r>
      <w:r w:rsidRPr="001457CA">
        <w:rPr>
          <w:rFonts w:asciiTheme="majorBidi" w:hAnsiTheme="majorBidi" w:cstheme="majorBidi"/>
          <w:sz w:val="30"/>
          <w:szCs w:val="30"/>
        </w:rPr>
        <w:t xml:space="preserve"> </w:t>
      </w:r>
      <w:r w:rsidRPr="001457CA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1457CA">
        <w:rPr>
          <w:rFonts w:asciiTheme="majorBidi" w:hAnsiTheme="majorBidi" w:cstheme="majorBidi"/>
          <w:sz w:val="30"/>
          <w:szCs w:val="30"/>
        </w:rPr>
        <w:t>2562</w:t>
      </w:r>
      <w:r w:rsidRPr="006506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E281B" w:rsidRDefault="004E281B" w:rsidP="00E5152B">
      <w:pPr>
        <w:tabs>
          <w:tab w:val="left" w:pos="720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D754D8" w:rsidRPr="00D754D8" w:rsidRDefault="002C5BAC" w:rsidP="00D754D8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cs="Angsana New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34</w:t>
      </w:r>
      <w:r w:rsidR="00AB0A1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AB0A18" w:rsidRPr="00EA6008">
        <w:rPr>
          <w:rFonts w:cs="Angsana New"/>
          <w:szCs w:val="30"/>
          <w:u w:val="none"/>
          <w:cs/>
        </w:rPr>
        <w:t>มาตรฐานการรายงานทางการเงินที่ยังไม่ได้ใช้</w:t>
      </w:r>
    </w:p>
    <w:p w:rsidR="00D754D8" w:rsidRDefault="00D754D8" w:rsidP="00AB0A1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B0A18" w:rsidRPr="00AB0A18" w:rsidRDefault="00AB0A18" w:rsidP="00AB0A1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AB0A18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AB0A18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</w:t>
      </w:r>
      <w:r w:rsidR="00A9355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B0A18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AB0A18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</w:t>
      </w:r>
      <w:r w:rsidR="00A9355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B0A18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AB0A1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B0A18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AB0A18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AB0A18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AB0A18">
        <w:rPr>
          <w:rFonts w:ascii="Angsana New" w:hAnsi="Angsana New" w:cs="Angsana New"/>
          <w:sz w:val="30"/>
          <w:szCs w:val="30"/>
        </w:rPr>
        <w:t xml:space="preserve"> 1</w:t>
      </w:r>
      <w:r w:rsidRPr="00AB0A18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AB0A18">
        <w:rPr>
          <w:rFonts w:ascii="Angsana New" w:hAnsi="Angsana New" w:cs="Angsana New" w:hint="cs"/>
          <w:sz w:val="30"/>
          <w:szCs w:val="30"/>
          <w:cs/>
          <w:lang w:bidi="th-TH"/>
        </w:rPr>
        <w:t>ในปีดังต่อไปนี้</w:t>
      </w:r>
      <w:r w:rsidRPr="00AB0A18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AB0A18" w:rsidRDefault="00AB0A18" w:rsidP="00AB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p w:rsidR="00305E34" w:rsidRDefault="00305E34" w:rsidP="00AB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p w:rsidR="00305E34" w:rsidRPr="000077F3" w:rsidRDefault="00305E34" w:rsidP="00AB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3708"/>
        <w:gridCol w:w="4410"/>
        <w:gridCol w:w="1530"/>
      </w:tblGrid>
      <w:tr w:rsidR="00E94310" w:rsidTr="00655D21">
        <w:trPr>
          <w:tblHeader/>
        </w:trPr>
        <w:tc>
          <w:tcPr>
            <w:tcW w:w="3708" w:type="dxa"/>
            <w:vAlign w:val="bottom"/>
            <w:hideMark/>
          </w:tcPr>
          <w:p w:rsidR="00E94310" w:rsidRDefault="00E94310" w:rsidP="00655D2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vAlign w:val="bottom"/>
            <w:hideMark/>
          </w:tcPr>
          <w:p w:rsidR="00E94310" w:rsidRDefault="00E94310" w:rsidP="00655D21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hideMark/>
          </w:tcPr>
          <w:p w:rsidR="00E94310" w:rsidRDefault="00E94310" w:rsidP="00655D21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E94310" w:rsidTr="00655D21">
        <w:tc>
          <w:tcPr>
            <w:tcW w:w="3708" w:type="dxa"/>
            <w:hideMark/>
          </w:tcPr>
          <w:p w:rsidR="00E94310" w:rsidRDefault="00E94310" w:rsidP="00655D21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410" w:type="dxa"/>
            <w:hideMark/>
          </w:tcPr>
          <w:p w:rsidR="00E94310" w:rsidRDefault="00E94310" w:rsidP="00655D21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30" w:type="dxa"/>
            <w:hideMark/>
          </w:tcPr>
          <w:p w:rsidR="00E94310" w:rsidRDefault="00E94310" w:rsidP="00655D21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E94310" w:rsidTr="00655D21">
        <w:tc>
          <w:tcPr>
            <w:tcW w:w="3708" w:type="dxa"/>
            <w:hideMark/>
          </w:tcPr>
          <w:p w:rsidR="00E94310" w:rsidRDefault="00E94310" w:rsidP="00655D21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410" w:type="dxa"/>
            <w:hideMark/>
          </w:tcPr>
          <w:p w:rsidR="00E94310" w:rsidRDefault="00E94310" w:rsidP="00655D21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hideMark/>
          </w:tcPr>
          <w:p w:rsidR="00E94310" w:rsidRDefault="00E94310" w:rsidP="00655D21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E94310" w:rsidTr="00655D21">
        <w:tc>
          <w:tcPr>
            <w:tcW w:w="3708" w:type="dxa"/>
            <w:hideMark/>
          </w:tcPr>
          <w:p w:rsidR="00E94310" w:rsidRDefault="00E94310" w:rsidP="00655D21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4410" w:type="dxa"/>
            <w:hideMark/>
          </w:tcPr>
          <w:p w:rsidR="00E94310" w:rsidRDefault="00E94310" w:rsidP="00655D21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hideMark/>
          </w:tcPr>
          <w:p w:rsidR="00E94310" w:rsidRDefault="00E94310" w:rsidP="00655D21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E94310" w:rsidTr="00655D21">
        <w:tc>
          <w:tcPr>
            <w:tcW w:w="3708" w:type="dxa"/>
            <w:hideMark/>
          </w:tcPr>
          <w:p w:rsidR="00E94310" w:rsidRDefault="00E94310" w:rsidP="00655D21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410" w:type="dxa"/>
            <w:hideMark/>
          </w:tcPr>
          <w:p w:rsidR="00E94310" w:rsidRDefault="00E94310" w:rsidP="00655D21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530" w:type="dxa"/>
            <w:hideMark/>
          </w:tcPr>
          <w:p w:rsidR="00E94310" w:rsidRDefault="00E94310" w:rsidP="00655D21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110867" w:rsidTr="00EF69D4">
        <w:trPr>
          <w:trHeight w:val="407"/>
        </w:trPr>
        <w:tc>
          <w:tcPr>
            <w:tcW w:w="3708" w:type="dxa"/>
            <w:hideMark/>
          </w:tcPr>
          <w:p w:rsidR="00110867" w:rsidRDefault="00110867" w:rsidP="00EF69D4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410" w:type="dxa"/>
            <w:hideMark/>
          </w:tcPr>
          <w:p w:rsidR="00110867" w:rsidRDefault="00110867" w:rsidP="00EF69D4">
            <w:pPr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530" w:type="dxa"/>
            <w:hideMark/>
          </w:tcPr>
          <w:p w:rsidR="00110867" w:rsidRDefault="00110867" w:rsidP="00EF69D4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110867" w:rsidTr="00EF69D4">
        <w:trPr>
          <w:trHeight w:val="470"/>
        </w:trPr>
        <w:tc>
          <w:tcPr>
            <w:tcW w:w="3708" w:type="dxa"/>
            <w:hideMark/>
          </w:tcPr>
          <w:p w:rsidR="00110867" w:rsidRDefault="00110867" w:rsidP="00EF69D4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410" w:type="dxa"/>
            <w:hideMark/>
          </w:tcPr>
          <w:p w:rsidR="00110867" w:rsidRDefault="00110867" w:rsidP="00EF69D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30" w:type="dxa"/>
            <w:hideMark/>
          </w:tcPr>
          <w:p w:rsidR="00110867" w:rsidRDefault="00110867" w:rsidP="00EF69D4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E80839" w:rsidTr="00E80839">
        <w:trPr>
          <w:trHeight w:val="659"/>
        </w:trPr>
        <w:tc>
          <w:tcPr>
            <w:tcW w:w="3708" w:type="dxa"/>
          </w:tcPr>
          <w:p w:rsidR="00E80839" w:rsidRPr="00B47B61" w:rsidRDefault="00E80839" w:rsidP="00EF69D4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4410" w:type="dxa"/>
          </w:tcPr>
          <w:p w:rsidR="00E80839" w:rsidRDefault="00E80839" w:rsidP="00DA04A6">
            <w:pPr>
              <w:spacing w:line="240" w:lineRule="auto"/>
              <w:ind w:left="201" w:hanging="20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  <w:tc>
          <w:tcPr>
            <w:tcW w:w="1530" w:type="dxa"/>
          </w:tcPr>
          <w:p w:rsidR="00E80839" w:rsidRDefault="00E80839" w:rsidP="00EF69D4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</w:tbl>
    <w:p w:rsidR="00AB0A18" w:rsidRPr="00E80839" w:rsidRDefault="00AB0A18" w:rsidP="00AB0A18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E94310" w:rsidRPr="00D83B9F" w:rsidRDefault="00E94310" w:rsidP="0053124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D83B9F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* </w:t>
      </w:r>
      <w:r w:rsidRPr="00D83B9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มาตรฐานการรายงานทางการเงินกลุ่มเครื่องมือทางการเงิน</w:t>
      </w:r>
    </w:p>
    <w:p w:rsidR="000077F3" w:rsidRDefault="00007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</w:p>
    <w:p w:rsidR="00E94310" w:rsidRDefault="00E94310" w:rsidP="00E9431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E94310" w:rsidRPr="000077F3" w:rsidRDefault="00E94310" w:rsidP="00E94310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E94310" w:rsidRDefault="00E94310" w:rsidP="00E94310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color w:val="000000"/>
          <w:sz w:val="30"/>
          <w:szCs w:val="30"/>
        </w:rPr>
        <w:t>15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E94310" w:rsidRPr="000077F3" w:rsidRDefault="00E94310" w:rsidP="00E94310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10867" w:rsidRDefault="00E94310" w:rsidP="00110867">
      <w:pPr>
        <w:pStyle w:val="a"/>
        <w:tabs>
          <w:tab w:val="left" w:pos="540"/>
        </w:tabs>
        <w:ind w:left="900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>ขณะนี้ผู้บริหาร</w:t>
      </w:r>
      <w:r>
        <w:rPr>
          <w:rFonts w:ascii="Angsana New" w:hAnsi="Angsana New" w:cs="Angsana New"/>
          <w:cs/>
          <w:lang w:val="en-US"/>
        </w:rPr>
        <w:t xml:space="preserve">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>
        <w:rPr>
          <w:rFonts w:ascii="Angsana New" w:hAnsi="Angsana New" w:cs="Angsana New"/>
          <w:lang w:val="en-US"/>
        </w:rPr>
        <w:t>15</w:t>
      </w:r>
      <w:r>
        <w:rPr>
          <w:rFonts w:ascii="Angsana New" w:hAnsi="Angsana New" w:cs="Angsana New" w:hint="cs"/>
          <w:cs/>
          <w:lang w:val="en-US"/>
        </w:rPr>
        <w:t xml:space="preserve"> เป็นครั้งแรกต่องบการเงินรวมและงบการเงินเฉพาะกิจการ</w:t>
      </w:r>
    </w:p>
    <w:p w:rsidR="000077F3" w:rsidRDefault="000077F3" w:rsidP="00110867">
      <w:pPr>
        <w:pStyle w:val="a"/>
        <w:tabs>
          <w:tab w:val="left" w:pos="540"/>
        </w:tabs>
        <w:ind w:left="900"/>
        <w:rPr>
          <w:rFonts w:ascii="Angsana New" w:hAnsi="Angsana New" w:cs="Angsana New"/>
          <w:b/>
          <w:bCs/>
          <w:i/>
          <w:iCs/>
          <w:color w:val="000000"/>
          <w:cs/>
        </w:rPr>
      </w:pPr>
    </w:p>
    <w:p w:rsidR="00E94310" w:rsidRDefault="00E94310" w:rsidP="00E9431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94310" w:rsidRDefault="00E94310" w:rsidP="00E94310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E94310" w:rsidRDefault="00E94310" w:rsidP="00E94310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:rsidR="00E94310" w:rsidRDefault="00E94310" w:rsidP="00E94310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AB0A18" w:rsidRDefault="00E94310" w:rsidP="00E94310">
      <w:pPr>
        <w:pStyle w:val="block"/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p w:rsidR="00B47B61" w:rsidRDefault="00B47B61" w:rsidP="00E94310">
      <w:pPr>
        <w:pStyle w:val="block"/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B47B61" w:rsidRPr="00B47B61" w:rsidRDefault="00A90AA7" w:rsidP="00B47B61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การตีความ</w:t>
      </w:r>
      <w:r w:rsidR="00B47B61" w:rsidRPr="00B47B6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B47B61" w:rsidRPr="00B47B6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22</w:t>
      </w:r>
      <w:r w:rsidR="00B47B61" w:rsidRPr="00B47B6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รายการที่เป็นเงินตราต่างประเทศและสิ่งตอบแทนจ่ายล่วงหน้า</w:t>
      </w:r>
    </w:p>
    <w:p w:rsidR="00B47B61" w:rsidRPr="00B47B61" w:rsidRDefault="00B47B61" w:rsidP="00B47B61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90AA7" w:rsidRPr="00A90AA7" w:rsidRDefault="00A90AA7" w:rsidP="002F62AA">
      <w:pPr>
        <w:pStyle w:val="a"/>
        <w:tabs>
          <w:tab w:val="left" w:pos="540"/>
        </w:tabs>
        <w:ind w:left="900"/>
        <w:jc w:val="thaiDistribute"/>
        <w:rPr>
          <w:rFonts w:ascii="Angsana New" w:hAnsi="Angsana New" w:cs="Angsana New"/>
          <w:cs/>
        </w:rPr>
      </w:pPr>
      <w:r w:rsidRPr="00A90AA7">
        <w:rPr>
          <w:rFonts w:ascii="Angsana New" w:hAnsi="Angsana New" w:cs="Angsana New"/>
          <w:cs/>
        </w:rPr>
        <w:t>การตีความมาตรฐานการรายงานทางการเงิน ฉบับที่ 22 อธิบายว่าควรนำอัตราแลกเปลี่ยนเงินตราใดมาใช้กับรายการที่เกี่ยวข้องกับสิ่งตอบแทนที่ได้จ่ายหรือที่ได้รับล่วงหน้าเป็นเงินตราต่างประเทศ</w:t>
      </w:r>
    </w:p>
    <w:p w:rsidR="00B47B61" w:rsidRDefault="00B47B61" w:rsidP="00B47B61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B47B61" w:rsidRDefault="00B47B61" w:rsidP="002F62AA">
      <w:pPr>
        <w:pStyle w:val="a"/>
        <w:tabs>
          <w:tab w:val="left" w:pos="540"/>
        </w:tabs>
        <w:ind w:left="90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>ขณะนี้ผู้บริหาร</w:t>
      </w:r>
      <w:bookmarkStart w:id="2" w:name="_GoBack"/>
      <w:bookmarkEnd w:id="2"/>
      <w:r>
        <w:rPr>
          <w:rFonts w:ascii="Angsana New" w:hAnsi="Angsana New" w:cs="Angsana New"/>
          <w:cs/>
          <w:lang w:val="en-US"/>
        </w:rPr>
        <w:t>กำลังพิจารณาถึงผลกระทบที่อาจเกิดขึ้นจากการถือปฏิบัติตาม</w:t>
      </w:r>
      <w:r w:rsidR="009878BA">
        <w:rPr>
          <w:rFonts w:ascii="Angsana New" w:hAnsi="Angsana New" w:cs="Angsana New" w:hint="cs"/>
          <w:cs/>
          <w:lang w:val="en-US"/>
        </w:rPr>
        <w:t>การตีความ</w:t>
      </w:r>
      <w:r>
        <w:rPr>
          <w:rFonts w:ascii="Angsana New" w:hAnsi="Angsana New" w:cs="Angsana New"/>
          <w:cs/>
          <w:lang w:val="en-US"/>
        </w:rPr>
        <w:t xml:space="preserve">มาตรฐานการรายงานทางการเงิน ฉบับที่ </w:t>
      </w:r>
      <w:r>
        <w:rPr>
          <w:rFonts w:ascii="Angsana New" w:hAnsi="Angsana New" w:cs="Angsana New"/>
          <w:lang w:val="en-US"/>
        </w:rPr>
        <w:t>22</w:t>
      </w:r>
      <w:r>
        <w:rPr>
          <w:rFonts w:ascii="Angsana New" w:hAnsi="Angsana New" w:cs="Angsana New" w:hint="cs"/>
          <w:cs/>
          <w:lang w:val="en-US"/>
        </w:rPr>
        <w:t xml:space="preserve"> เป็นครั้งแรกต่องบการเงินรวมและงบการเงินเฉพาะกิจการ</w:t>
      </w:r>
    </w:p>
    <w:p w:rsidR="00B47B61" w:rsidRPr="002F62AA" w:rsidRDefault="00B47B61" w:rsidP="00E94310">
      <w:pPr>
        <w:pStyle w:val="block"/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B47B61" w:rsidRPr="002F62AA" w:rsidSect="005559E7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513" w:rsidRDefault="00A02513">
      <w:r>
        <w:separator/>
      </w:r>
    </w:p>
  </w:endnote>
  <w:endnote w:type="continuationSeparator" w:id="0">
    <w:p w:rsidR="00A02513" w:rsidRDefault="00A0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Pr="00960645" w:rsidRDefault="00F46853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3E0BCC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3E0BCC">
      <w:rPr>
        <w:rFonts w:asciiTheme="majorBidi" w:hAnsiTheme="majorBidi" w:cstheme="majorBidi"/>
        <w:sz w:val="30"/>
        <w:szCs w:val="30"/>
      </w:rPr>
      <w:fldChar w:fldCharType="begin"/>
    </w:r>
    <w:r w:rsidRPr="003E0BC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3E0BCC">
      <w:rPr>
        <w:rFonts w:asciiTheme="majorBidi" w:hAnsiTheme="majorBidi" w:cstheme="majorBidi"/>
        <w:sz w:val="30"/>
        <w:szCs w:val="30"/>
      </w:rPr>
      <w:fldChar w:fldCharType="separate"/>
    </w:r>
    <w:r w:rsidR="00EC223E">
      <w:rPr>
        <w:rFonts w:asciiTheme="majorBidi" w:hAnsiTheme="majorBidi" w:cstheme="majorBidi"/>
        <w:noProof/>
        <w:sz w:val="30"/>
        <w:szCs w:val="30"/>
      </w:rPr>
      <w:t>52</w:t>
    </w:r>
    <w:r w:rsidRPr="003E0BCC">
      <w:rPr>
        <w:rFonts w:asciiTheme="majorBidi" w:hAnsiTheme="majorBidi" w:cstheme="majorBidi"/>
        <w:sz w:val="30"/>
        <w:szCs w:val="30"/>
      </w:rPr>
      <w:fldChar w:fldCharType="end"/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746085"/>
      <w:docPartObj>
        <w:docPartGallery w:val="Page Numbers (Bottom of Page)"/>
        <w:docPartUnique/>
      </w:docPartObj>
    </w:sdtPr>
    <w:sdtEndPr/>
    <w:sdtContent>
      <w:p w:rsidR="00F46853" w:rsidRDefault="00F46853">
        <w:pPr>
          <w:pStyle w:val="Footer"/>
          <w:jc w:val="center"/>
        </w:pPr>
        <w:r w:rsidRPr="005862D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62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62D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C223E">
          <w:rPr>
            <w:rFonts w:asciiTheme="majorBidi" w:hAnsiTheme="majorBidi" w:cstheme="majorBidi"/>
            <w:noProof/>
            <w:sz w:val="30"/>
            <w:szCs w:val="30"/>
          </w:rPr>
          <w:t>101</w:t>
        </w:r>
        <w:r w:rsidRPr="005862DA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Pr="00C827F6" w:rsidRDefault="00F4685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COL a181a-12t-1 Rev 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F46853" w:rsidRPr="00C827F6" w:rsidRDefault="00F46853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513" w:rsidRDefault="00A02513">
      <w:r>
        <w:separator/>
      </w:r>
    </w:p>
  </w:footnote>
  <w:footnote w:type="continuationSeparator" w:id="0">
    <w:p w:rsidR="00A02513" w:rsidRDefault="00A02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927A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ซีโอ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แอล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F46853" w:rsidRDefault="00F46853" w:rsidP="00927A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F46853" w:rsidRDefault="00F46853" w:rsidP="00927A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2561</w:t>
    </w:r>
  </w:p>
  <w:p w:rsidR="00F46853" w:rsidRPr="009E7F0B" w:rsidRDefault="00F46853" w:rsidP="004E02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Pr="00FA7747" w:rsidRDefault="00F4685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proofErr w:type="spellStart"/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proofErr w:type="spellEnd"/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:rsidR="00F46853" w:rsidRPr="00FA7747" w:rsidRDefault="00F4685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F46853" w:rsidRPr="00410770" w:rsidRDefault="00F4685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F46853" w:rsidRPr="00074891" w:rsidRDefault="00F46853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B03A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ซีโอ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แอล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F46853" w:rsidRPr="00FA7747" w:rsidRDefault="00F46853" w:rsidP="00B03A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9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F46853" w:rsidRDefault="00F46853" w:rsidP="00B03A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90"/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</w:p>
  <w:p w:rsidR="00F46853" w:rsidRPr="00B47FBC" w:rsidRDefault="00F46853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0"/>
        <w:szCs w:val="20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713C5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A57E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54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ซีโอ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แอล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F46853" w:rsidRPr="00FA7747" w:rsidRDefault="00F46853" w:rsidP="00A57E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F46853" w:rsidRDefault="00F46853" w:rsidP="00A57E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</w:p>
  <w:p w:rsidR="00F46853" w:rsidRDefault="00F46853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7D40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90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ซีโอ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แอล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F46853" w:rsidRPr="00FA7747" w:rsidRDefault="00F46853" w:rsidP="007D40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900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F46853" w:rsidRPr="00940296" w:rsidRDefault="00F46853" w:rsidP="007D40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900"/>
      </w:tabs>
      <w:rPr>
        <w:rFonts w:ascii="Angsana New" w:hAnsi="Angsana New" w:cs="Angsana New"/>
        <w:b/>
        <w:bCs/>
        <w:sz w:val="32"/>
        <w:szCs w:val="32"/>
        <w:cs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</w:p>
  <w:p w:rsidR="00F46853" w:rsidRDefault="00F46853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3D07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45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ซีโอ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แอล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F46853" w:rsidRPr="00FA7747" w:rsidRDefault="00F46853" w:rsidP="003D07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 w:firstLine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F46853" w:rsidRDefault="00F46853" w:rsidP="003D07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firstLine="180"/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</w:p>
  <w:p w:rsidR="00F46853" w:rsidRDefault="00F46853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7D40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ซีโอ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แอล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F46853" w:rsidRPr="00FA7747" w:rsidRDefault="00F46853" w:rsidP="007D40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F46853" w:rsidRDefault="00F46853" w:rsidP="007D40E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</w:p>
  <w:p w:rsidR="00F46853" w:rsidRDefault="00F46853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EB79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ซีโอ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แอล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F46853" w:rsidRPr="00FA7747" w:rsidRDefault="00F46853" w:rsidP="00EB79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F46853" w:rsidRDefault="00F46853" w:rsidP="00EB79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</w:p>
  <w:p w:rsidR="00F46853" w:rsidRDefault="00F46853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5604EE2"/>
    <w:lvl w:ilvl="0" w:tplc="94CCE95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E5C4A"/>
    <w:multiLevelType w:val="hybridMultilevel"/>
    <w:tmpl w:val="01BA821C"/>
    <w:lvl w:ilvl="0" w:tplc="DB06FA82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0A40B2A"/>
    <w:multiLevelType w:val="multilevel"/>
    <w:tmpl w:val="9D844D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3C77891"/>
    <w:multiLevelType w:val="multilevel"/>
    <w:tmpl w:val="C81A4B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0" w:hanging="1440"/>
      </w:pPr>
      <w:rPr>
        <w:rFonts w:hint="default"/>
      </w:rPr>
    </w:lvl>
  </w:abstractNum>
  <w:abstractNum w:abstractNumId="7" w15:restartNumberingAfterBreak="0">
    <w:nsid w:val="185C3160"/>
    <w:multiLevelType w:val="multilevel"/>
    <w:tmpl w:val="B25CF72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646044"/>
    <w:multiLevelType w:val="hybridMultilevel"/>
    <w:tmpl w:val="0B3407EA"/>
    <w:lvl w:ilvl="0" w:tplc="50007AD0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244B"/>
    <w:multiLevelType w:val="singleLevel"/>
    <w:tmpl w:val="31D8A1D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FEE26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1974B12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36224AE"/>
    <w:multiLevelType w:val="hybridMultilevel"/>
    <w:tmpl w:val="AE9C4662"/>
    <w:lvl w:ilvl="0" w:tplc="6D16745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F47D44"/>
    <w:multiLevelType w:val="hybridMultilevel"/>
    <w:tmpl w:val="CE94BA9C"/>
    <w:lvl w:ilvl="0" w:tplc="83F4AB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9CD1FB7"/>
    <w:multiLevelType w:val="hybridMultilevel"/>
    <w:tmpl w:val="B55E8A5C"/>
    <w:lvl w:ilvl="0" w:tplc="4BAA1B0A">
      <w:start w:val="15"/>
      <w:numFmt w:val="decimal"/>
      <w:lvlText w:val="%1"/>
      <w:lvlJc w:val="left"/>
      <w:pPr>
        <w:ind w:left="38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7263C93"/>
    <w:multiLevelType w:val="multilevel"/>
    <w:tmpl w:val="B0D20C9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6D3D0C7F"/>
    <w:multiLevelType w:val="multilevel"/>
    <w:tmpl w:val="9692FA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7C334A1"/>
    <w:multiLevelType w:val="hybridMultilevel"/>
    <w:tmpl w:val="78BC3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E04C7"/>
    <w:multiLevelType w:val="singleLevel"/>
    <w:tmpl w:val="39E80A1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8"/>
  </w:num>
  <w:num w:numId="4">
    <w:abstractNumId w:val="23"/>
  </w:num>
  <w:num w:numId="5">
    <w:abstractNumId w:val="19"/>
  </w:num>
  <w:num w:numId="6">
    <w:abstractNumId w:val="24"/>
  </w:num>
  <w:num w:numId="7">
    <w:abstractNumId w:val="7"/>
  </w:num>
  <w:num w:numId="8">
    <w:abstractNumId w:val="20"/>
  </w:num>
  <w:num w:numId="9">
    <w:abstractNumId w:val="6"/>
  </w:num>
  <w:num w:numId="10">
    <w:abstractNumId w:val="26"/>
  </w:num>
  <w:num w:numId="11">
    <w:abstractNumId w:val="12"/>
  </w:num>
  <w:num w:numId="12">
    <w:abstractNumId w:val="1"/>
  </w:num>
  <w:num w:numId="13">
    <w:abstractNumId w:val="21"/>
  </w:num>
  <w:num w:numId="14">
    <w:abstractNumId w:val="17"/>
  </w:num>
  <w:num w:numId="15">
    <w:abstractNumId w:val="10"/>
  </w:num>
  <w:num w:numId="16">
    <w:abstractNumId w:val="13"/>
  </w:num>
  <w:num w:numId="17">
    <w:abstractNumId w:val="16"/>
  </w:num>
  <w:num w:numId="18">
    <w:abstractNumId w:val="0"/>
  </w:num>
  <w:num w:numId="19">
    <w:abstractNumId w:val="0"/>
  </w:num>
  <w:num w:numId="20">
    <w:abstractNumId w:val="3"/>
  </w:num>
  <w:num w:numId="21">
    <w:abstractNumId w:val="0"/>
  </w:num>
  <w:num w:numId="22">
    <w:abstractNumId w:val="0"/>
  </w:num>
  <w:num w:numId="23">
    <w:abstractNumId w:val="8"/>
  </w:num>
  <w:num w:numId="24">
    <w:abstractNumId w:val="11"/>
  </w:num>
  <w:num w:numId="25">
    <w:abstractNumId w:val="0"/>
  </w:num>
  <w:num w:numId="26">
    <w:abstractNumId w:val="0"/>
  </w:num>
  <w:num w:numId="27">
    <w:abstractNumId w:val="27"/>
  </w:num>
  <w:num w:numId="28">
    <w:abstractNumId w:val="22"/>
  </w:num>
  <w:num w:numId="29">
    <w:abstractNumId w:val="14"/>
  </w:num>
  <w:num w:numId="30">
    <w:abstractNumId w:val="4"/>
  </w:num>
  <w:num w:numId="31">
    <w:abstractNumId w:val="25"/>
  </w:num>
  <w:num w:numId="32">
    <w:abstractNumId w:val="15"/>
  </w:num>
  <w:num w:numId="33">
    <w:abstractNumId w:val="9"/>
  </w:num>
  <w:num w:numId="34">
    <w:abstractNumId w:val="0"/>
  </w:num>
  <w:num w:numId="35">
    <w:abstractNumId w:val="0"/>
  </w:num>
  <w:num w:numId="36">
    <w:abstractNumId w:val="28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???????"/>
  </w:docVars>
  <w:rsids>
    <w:rsidRoot w:val="00385CFC"/>
    <w:rsid w:val="000007F6"/>
    <w:rsid w:val="000009B5"/>
    <w:rsid w:val="000011B7"/>
    <w:rsid w:val="000019A3"/>
    <w:rsid w:val="00001AD0"/>
    <w:rsid w:val="00001BEF"/>
    <w:rsid w:val="00002527"/>
    <w:rsid w:val="0000270E"/>
    <w:rsid w:val="000027AB"/>
    <w:rsid w:val="00002ACF"/>
    <w:rsid w:val="00002D6B"/>
    <w:rsid w:val="000039AE"/>
    <w:rsid w:val="00003C07"/>
    <w:rsid w:val="0000435C"/>
    <w:rsid w:val="000044EB"/>
    <w:rsid w:val="0000464A"/>
    <w:rsid w:val="00004CEA"/>
    <w:rsid w:val="00004CFC"/>
    <w:rsid w:val="00004DF4"/>
    <w:rsid w:val="00005185"/>
    <w:rsid w:val="00005A39"/>
    <w:rsid w:val="00005ACB"/>
    <w:rsid w:val="00005BAB"/>
    <w:rsid w:val="000070ED"/>
    <w:rsid w:val="00007512"/>
    <w:rsid w:val="000077E1"/>
    <w:rsid w:val="000077F3"/>
    <w:rsid w:val="00007B57"/>
    <w:rsid w:val="00010374"/>
    <w:rsid w:val="00010B6C"/>
    <w:rsid w:val="000112EE"/>
    <w:rsid w:val="00011906"/>
    <w:rsid w:val="0001192B"/>
    <w:rsid w:val="00011E79"/>
    <w:rsid w:val="000120FF"/>
    <w:rsid w:val="00012E83"/>
    <w:rsid w:val="000135F7"/>
    <w:rsid w:val="0001364C"/>
    <w:rsid w:val="000138D3"/>
    <w:rsid w:val="00013C07"/>
    <w:rsid w:val="00014039"/>
    <w:rsid w:val="00014083"/>
    <w:rsid w:val="000151F0"/>
    <w:rsid w:val="00015C52"/>
    <w:rsid w:val="00015C57"/>
    <w:rsid w:val="00015C72"/>
    <w:rsid w:val="00016187"/>
    <w:rsid w:val="00016B4E"/>
    <w:rsid w:val="000179F5"/>
    <w:rsid w:val="00020021"/>
    <w:rsid w:val="00020144"/>
    <w:rsid w:val="0002026D"/>
    <w:rsid w:val="0002055E"/>
    <w:rsid w:val="00020882"/>
    <w:rsid w:val="00020CC3"/>
    <w:rsid w:val="00020D3D"/>
    <w:rsid w:val="00020E35"/>
    <w:rsid w:val="00021255"/>
    <w:rsid w:val="00021BD6"/>
    <w:rsid w:val="00021D7F"/>
    <w:rsid w:val="00022087"/>
    <w:rsid w:val="000224D7"/>
    <w:rsid w:val="00022960"/>
    <w:rsid w:val="0002303A"/>
    <w:rsid w:val="00023101"/>
    <w:rsid w:val="00023CE6"/>
    <w:rsid w:val="00023F0E"/>
    <w:rsid w:val="00024953"/>
    <w:rsid w:val="00024DC6"/>
    <w:rsid w:val="00024F30"/>
    <w:rsid w:val="00025A7B"/>
    <w:rsid w:val="00025DA0"/>
    <w:rsid w:val="00025DFF"/>
    <w:rsid w:val="00025E80"/>
    <w:rsid w:val="00026036"/>
    <w:rsid w:val="00026132"/>
    <w:rsid w:val="0002666D"/>
    <w:rsid w:val="0002679A"/>
    <w:rsid w:val="00026979"/>
    <w:rsid w:val="00026FB4"/>
    <w:rsid w:val="00027482"/>
    <w:rsid w:val="000278C8"/>
    <w:rsid w:val="00027A4F"/>
    <w:rsid w:val="00030896"/>
    <w:rsid w:val="00030D14"/>
    <w:rsid w:val="0003110D"/>
    <w:rsid w:val="000315D1"/>
    <w:rsid w:val="000318C9"/>
    <w:rsid w:val="00031980"/>
    <w:rsid w:val="00031ADE"/>
    <w:rsid w:val="00031B3E"/>
    <w:rsid w:val="00031D68"/>
    <w:rsid w:val="00031F20"/>
    <w:rsid w:val="00031FF7"/>
    <w:rsid w:val="000325D3"/>
    <w:rsid w:val="00032ABF"/>
    <w:rsid w:val="00032F88"/>
    <w:rsid w:val="0003340E"/>
    <w:rsid w:val="00033483"/>
    <w:rsid w:val="00033DD1"/>
    <w:rsid w:val="00033EFB"/>
    <w:rsid w:val="00034053"/>
    <w:rsid w:val="000340A0"/>
    <w:rsid w:val="00034959"/>
    <w:rsid w:val="000351D6"/>
    <w:rsid w:val="0003588D"/>
    <w:rsid w:val="00035A15"/>
    <w:rsid w:val="00036C24"/>
    <w:rsid w:val="00036E95"/>
    <w:rsid w:val="0003727A"/>
    <w:rsid w:val="000372D8"/>
    <w:rsid w:val="00037647"/>
    <w:rsid w:val="00037979"/>
    <w:rsid w:val="00037B38"/>
    <w:rsid w:val="00037C37"/>
    <w:rsid w:val="000401E2"/>
    <w:rsid w:val="00040250"/>
    <w:rsid w:val="000404E2"/>
    <w:rsid w:val="000406CC"/>
    <w:rsid w:val="00040791"/>
    <w:rsid w:val="00040952"/>
    <w:rsid w:val="00040BDC"/>
    <w:rsid w:val="00040EA6"/>
    <w:rsid w:val="00041597"/>
    <w:rsid w:val="00041A34"/>
    <w:rsid w:val="00041C82"/>
    <w:rsid w:val="00041E72"/>
    <w:rsid w:val="00042371"/>
    <w:rsid w:val="0004274D"/>
    <w:rsid w:val="00042C7D"/>
    <w:rsid w:val="00042F74"/>
    <w:rsid w:val="00043355"/>
    <w:rsid w:val="000434F1"/>
    <w:rsid w:val="00043DDD"/>
    <w:rsid w:val="00043EF5"/>
    <w:rsid w:val="0004419A"/>
    <w:rsid w:val="0004445C"/>
    <w:rsid w:val="000444A8"/>
    <w:rsid w:val="00045A9B"/>
    <w:rsid w:val="00045E6A"/>
    <w:rsid w:val="00046118"/>
    <w:rsid w:val="000463AC"/>
    <w:rsid w:val="00047356"/>
    <w:rsid w:val="000505EF"/>
    <w:rsid w:val="00050935"/>
    <w:rsid w:val="00050DDE"/>
    <w:rsid w:val="00050E9A"/>
    <w:rsid w:val="00051417"/>
    <w:rsid w:val="00051EA1"/>
    <w:rsid w:val="00051EB6"/>
    <w:rsid w:val="00052133"/>
    <w:rsid w:val="00052251"/>
    <w:rsid w:val="000526F9"/>
    <w:rsid w:val="000529CD"/>
    <w:rsid w:val="000529F4"/>
    <w:rsid w:val="0005334E"/>
    <w:rsid w:val="0005349F"/>
    <w:rsid w:val="00053811"/>
    <w:rsid w:val="00053E99"/>
    <w:rsid w:val="00054249"/>
    <w:rsid w:val="00054433"/>
    <w:rsid w:val="0005542F"/>
    <w:rsid w:val="000558C4"/>
    <w:rsid w:val="000563AC"/>
    <w:rsid w:val="000571F7"/>
    <w:rsid w:val="0006031F"/>
    <w:rsid w:val="000609FF"/>
    <w:rsid w:val="00060A08"/>
    <w:rsid w:val="00061692"/>
    <w:rsid w:val="000616FC"/>
    <w:rsid w:val="00061B0E"/>
    <w:rsid w:val="00061BA0"/>
    <w:rsid w:val="00061BA6"/>
    <w:rsid w:val="00061CDD"/>
    <w:rsid w:val="00062766"/>
    <w:rsid w:val="0006276B"/>
    <w:rsid w:val="00062B25"/>
    <w:rsid w:val="000631FC"/>
    <w:rsid w:val="000639A9"/>
    <w:rsid w:val="000641BE"/>
    <w:rsid w:val="000643EC"/>
    <w:rsid w:val="00065008"/>
    <w:rsid w:val="00065027"/>
    <w:rsid w:val="0006524A"/>
    <w:rsid w:val="00065348"/>
    <w:rsid w:val="0006537A"/>
    <w:rsid w:val="00065526"/>
    <w:rsid w:val="00065604"/>
    <w:rsid w:val="00065709"/>
    <w:rsid w:val="00065BC1"/>
    <w:rsid w:val="00065C76"/>
    <w:rsid w:val="00065C7D"/>
    <w:rsid w:val="00066225"/>
    <w:rsid w:val="000664E4"/>
    <w:rsid w:val="00066A2F"/>
    <w:rsid w:val="00066DD5"/>
    <w:rsid w:val="000672F9"/>
    <w:rsid w:val="000675C1"/>
    <w:rsid w:val="00067A26"/>
    <w:rsid w:val="00067BB8"/>
    <w:rsid w:val="00070C77"/>
    <w:rsid w:val="000712D0"/>
    <w:rsid w:val="00071E82"/>
    <w:rsid w:val="00072552"/>
    <w:rsid w:val="00073367"/>
    <w:rsid w:val="0007337C"/>
    <w:rsid w:val="000739BC"/>
    <w:rsid w:val="00073E77"/>
    <w:rsid w:val="0007407B"/>
    <w:rsid w:val="00074891"/>
    <w:rsid w:val="00074A1B"/>
    <w:rsid w:val="00074C81"/>
    <w:rsid w:val="00074F14"/>
    <w:rsid w:val="000750C1"/>
    <w:rsid w:val="00075761"/>
    <w:rsid w:val="00075907"/>
    <w:rsid w:val="00075927"/>
    <w:rsid w:val="00075A56"/>
    <w:rsid w:val="00075A9B"/>
    <w:rsid w:val="00075FFE"/>
    <w:rsid w:val="00076077"/>
    <w:rsid w:val="00076280"/>
    <w:rsid w:val="00076EA3"/>
    <w:rsid w:val="00077245"/>
    <w:rsid w:val="0007761B"/>
    <w:rsid w:val="00077D7A"/>
    <w:rsid w:val="00077E11"/>
    <w:rsid w:val="000802E7"/>
    <w:rsid w:val="0008099D"/>
    <w:rsid w:val="000809E9"/>
    <w:rsid w:val="00080ED9"/>
    <w:rsid w:val="000813DD"/>
    <w:rsid w:val="000813F2"/>
    <w:rsid w:val="00081F05"/>
    <w:rsid w:val="00082881"/>
    <w:rsid w:val="00084C84"/>
    <w:rsid w:val="00084E43"/>
    <w:rsid w:val="00084E93"/>
    <w:rsid w:val="00085378"/>
    <w:rsid w:val="00085EAB"/>
    <w:rsid w:val="000861AD"/>
    <w:rsid w:val="00086220"/>
    <w:rsid w:val="00086754"/>
    <w:rsid w:val="00086942"/>
    <w:rsid w:val="000869E1"/>
    <w:rsid w:val="00086D43"/>
    <w:rsid w:val="00087256"/>
    <w:rsid w:val="00087870"/>
    <w:rsid w:val="00087B11"/>
    <w:rsid w:val="00090025"/>
    <w:rsid w:val="00090048"/>
    <w:rsid w:val="000900D2"/>
    <w:rsid w:val="000901E2"/>
    <w:rsid w:val="000904B7"/>
    <w:rsid w:val="00090A84"/>
    <w:rsid w:val="00090EBA"/>
    <w:rsid w:val="00090F48"/>
    <w:rsid w:val="000912E4"/>
    <w:rsid w:val="000913A0"/>
    <w:rsid w:val="00092224"/>
    <w:rsid w:val="00092357"/>
    <w:rsid w:val="000923F8"/>
    <w:rsid w:val="00092B09"/>
    <w:rsid w:val="00092FA5"/>
    <w:rsid w:val="0009306C"/>
    <w:rsid w:val="0009353D"/>
    <w:rsid w:val="0009384E"/>
    <w:rsid w:val="00093B30"/>
    <w:rsid w:val="00093B4B"/>
    <w:rsid w:val="00093F38"/>
    <w:rsid w:val="0009470A"/>
    <w:rsid w:val="00094BAF"/>
    <w:rsid w:val="00094D1B"/>
    <w:rsid w:val="00094FB4"/>
    <w:rsid w:val="00095832"/>
    <w:rsid w:val="00095A5F"/>
    <w:rsid w:val="00095E09"/>
    <w:rsid w:val="00095FC1"/>
    <w:rsid w:val="000961D0"/>
    <w:rsid w:val="00096466"/>
    <w:rsid w:val="000967D6"/>
    <w:rsid w:val="000967F3"/>
    <w:rsid w:val="00097659"/>
    <w:rsid w:val="00097677"/>
    <w:rsid w:val="000976A1"/>
    <w:rsid w:val="000978F5"/>
    <w:rsid w:val="000A0559"/>
    <w:rsid w:val="000A09B4"/>
    <w:rsid w:val="000A0BB9"/>
    <w:rsid w:val="000A0FBB"/>
    <w:rsid w:val="000A12A1"/>
    <w:rsid w:val="000A171A"/>
    <w:rsid w:val="000A1E01"/>
    <w:rsid w:val="000A1E4E"/>
    <w:rsid w:val="000A2CF5"/>
    <w:rsid w:val="000A4553"/>
    <w:rsid w:val="000A473B"/>
    <w:rsid w:val="000A4B55"/>
    <w:rsid w:val="000A4D19"/>
    <w:rsid w:val="000A519F"/>
    <w:rsid w:val="000A5C48"/>
    <w:rsid w:val="000A60F5"/>
    <w:rsid w:val="000A63A6"/>
    <w:rsid w:val="000A6B33"/>
    <w:rsid w:val="000A6BAD"/>
    <w:rsid w:val="000A6D5A"/>
    <w:rsid w:val="000A6DB6"/>
    <w:rsid w:val="000A6F3E"/>
    <w:rsid w:val="000A74A7"/>
    <w:rsid w:val="000A770E"/>
    <w:rsid w:val="000A78E1"/>
    <w:rsid w:val="000B00A5"/>
    <w:rsid w:val="000B0823"/>
    <w:rsid w:val="000B0D32"/>
    <w:rsid w:val="000B142E"/>
    <w:rsid w:val="000B14A1"/>
    <w:rsid w:val="000B26AE"/>
    <w:rsid w:val="000B287F"/>
    <w:rsid w:val="000B2D0B"/>
    <w:rsid w:val="000B334F"/>
    <w:rsid w:val="000B33FE"/>
    <w:rsid w:val="000B4D70"/>
    <w:rsid w:val="000B4E03"/>
    <w:rsid w:val="000B4E09"/>
    <w:rsid w:val="000B4ED5"/>
    <w:rsid w:val="000B558A"/>
    <w:rsid w:val="000B57F9"/>
    <w:rsid w:val="000B5A36"/>
    <w:rsid w:val="000B5ACA"/>
    <w:rsid w:val="000B5B29"/>
    <w:rsid w:val="000B60FD"/>
    <w:rsid w:val="000B63BE"/>
    <w:rsid w:val="000B6CDD"/>
    <w:rsid w:val="000B7292"/>
    <w:rsid w:val="000B7375"/>
    <w:rsid w:val="000B7699"/>
    <w:rsid w:val="000B7961"/>
    <w:rsid w:val="000C00BB"/>
    <w:rsid w:val="000C0973"/>
    <w:rsid w:val="000C0BAF"/>
    <w:rsid w:val="000C1276"/>
    <w:rsid w:val="000C1511"/>
    <w:rsid w:val="000C1616"/>
    <w:rsid w:val="000C1B4D"/>
    <w:rsid w:val="000C21A5"/>
    <w:rsid w:val="000C2252"/>
    <w:rsid w:val="000C271E"/>
    <w:rsid w:val="000C3A49"/>
    <w:rsid w:val="000C3FCD"/>
    <w:rsid w:val="000C442E"/>
    <w:rsid w:val="000C451D"/>
    <w:rsid w:val="000C4DF0"/>
    <w:rsid w:val="000C5008"/>
    <w:rsid w:val="000C52FF"/>
    <w:rsid w:val="000C539F"/>
    <w:rsid w:val="000C582A"/>
    <w:rsid w:val="000C675F"/>
    <w:rsid w:val="000C698D"/>
    <w:rsid w:val="000C6B3B"/>
    <w:rsid w:val="000C7D63"/>
    <w:rsid w:val="000D041B"/>
    <w:rsid w:val="000D0479"/>
    <w:rsid w:val="000D080B"/>
    <w:rsid w:val="000D0AE2"/>
    <w:rsid w:val="000D0CDC"/>
    <w:rsid w:val="000D165D"/>
    <w:rsid w:val="000D16F5"/>
    <w:rsid w:val="000D1947"/>
    <w:rsid w:val="000D1F12"/>
    <w:rsid w:val="000D218F"/>
    <w:rsid w:val="000D246F"/>
    <w:rsid w:val="000D2904"/>
    <w:rsid w:val="000D3629"/>
    <w:rsid w:val="000D36EB"/>
    <w:rsid w:val="000D3CC7"/>
    <w:rsid w:val="000D3E01"/>
    <w:rsid w:val="000D3EDE"/>
    <w:rsid w:val="000D3F3E"/>
    <w:rsid w:val="000D414F"/>
    <w:rsid w:val="000D439B"/>
    <w:rsid w:val="000D4450"/>
    <w:rsid w:val="000D4AED"/>
    <w:rsid w:val="000D4B10"/>
    <w:rsid w:val="000D4CEA"/>
    <w:rsid w:val="000D4E2B"/>
    <w:rsid w:val="000D522A"/>
    <w:rsid w:val="000D5457"/>
    <w:rsid w:val="000D56C1"/>
    <w:rsid w:val="000D5A9D"/>
    <w:rsid w:val="000D6480"/>
    <w:rsid w:val="000D6696"/>
    <w:rsid w:val="000D6971"/>
    <w:rsid w:val="000D6D2E"/>
    <w:rsid w:val="000D6F57"/>
    <w:rsid w:val="000D793E"/>
    <w:rsid w:val="000D7D43"/>
    <w:rsid w:val="000E04A1"/>
    <w:rsid w:val="000E069E"/>
    <w:rsid w:val="000E0963"/>
    <w:rsid w:val="000E0A6E"/>
    <w:rsid w:val="000E14C0"/>
    <w:rsid w:val="000E16D7"/>
    <w:rsid w:val="000E1770"/>
    <w:rsid w:val="000E2EA5"/>
    <w:rsid w:val="000E2F85"/>
    <w:rsid w:val="000E3366"/>
    <w:rsid w:val="000E3890"/>
    <w:rsid w:val="000E3A49"/>
    <w:rsid w:val="000E3D6F"/>
    <w:rsid w:val="000E42B7"/>
    <w:rsid w:val="000E4754"/>
    <w:rsid w:val="000E4BD7"/>
    <w:rsid w:val="000E5037"/>
    <w:rsid w:val="000E5221"/>
    <w:rsid w:val="000E547A"/>
    <w:rsid w:val="000E56AF"/>
    <w:rsid w:val="000E5B65"/>
    <w:rsid w:val="000E5F1E"/>
    <w:rsid w:val="000E5F52"/>
    <w:rsid w:val="000E6306"/>
    <w:rsid w:val="000E6788"/>
    <w:rsid w:val="000E6D34"/>
    <w:rsid w:val="000E77C8"/>
    <w:rsid w:val="000F0BC6"/>
    <w:rsid w:val="000F1A6F"/>
    <w:rsid w:val="000F2C64"/>
    <w:rsid w:val="000F2DC9"/>
    <w:rsid w:val="000F2F42"/>
    <w:rsid w:val="000F2F67"/>
    <w:rsid w:val="000F3BD5"/>
    <w:rsid w:val="000F4034"/>
    <w:rsid w:val="000F46AE"/>
    <w:rsid w:val="000F6725"/>
    <w:rsid w:val="000F6A15"/>
    <w:rsid w:val="000F6A3F"/>
    <w:rsid w:val="000F6E39"/>
    <w:rsid w:val="000F6F02"/>
    <w:rsid w:val="000F6F6B"/>
    <w:rsid w:val="00100142"/>
    <w:rsid w:val="00100A6A"/>
    <w:rsid w:val="00100F02"/>
    <w:rsid w:val="00101663"/>
    <w:rsid w:val="00101E1D"/>
    <w:rsid w:val="001023E8"/>
    <w:rsid w:val="00102D95"/>
    <w:rsid w:val="00103297"/>
    <w:rsid w:val="00103565"/>
    <w:rsid w:val="0010403C"/>
    <w:rsid w:val="001047FB"/>
    <w:rsid w:val="00104960"/>
    <w:rsid w:val="00105389"/>
    <w:rsid w:val="001056CA"/>
    <w:rsid w:val="0010587B"/>
    <w:rsid w:val="00106455"/>
    <w:rsid w:val="00106B72"/>
    <w:rsid w:val="00107763"/>
    <w:rsid w:val="00107B86"/>
    <w:rsid w:val="0011021A"/>
    <w:rsid w:val="00110867"/>
    <w:rsid w:val="00110C30"/>
    <w:rsid w:val="001111E1"/>
    <w:rsid w:val="00111335"/>
    <w:rsid w:val="00111498"/>
    <w:rsid w:val="00111771"/>
    <w:rsid w:val="0011238B"/>
    <w:rsid w:val="00112677"/>
    <w:rsid w:val="00112DB3"/>
    <w:rsid w:val="00113C8B"/>
    <w:rsid w:val="00113FF0"/>
    <w:rsid w:val="00114778"/>
    <w:rsid w:val="00115D9F"/>
    <w:rsid w:val="001164DF"/>
    <w:rsid w:val="0011673B"/>
    <w:rsid w:val="00116EC2"/>
    <w:rsid w:val="001176BA"/>
    <w:rsid w:val="00117755"/>
    <w:rsid w:val="00117DB8"/>
    <w:rsid w:val="001201B0"/>
    <w:rsid w:val="001202FD"/>
    <w:rsid w:val="00120A55"/>
    <w:rsid w:val="00120C4E"/>
    <w:rsid w:val="00120D66"/>
    <w:rsid w:val="00121944"/>
    <w:rsid w:val="00121B9E"/>
    <w:rsid w:val="00122A14"/>
    <w:rsid w:val="00122CC6"/>
    <w:rsid w:val="00123587"/>
    <w:rsid w:val="001238A0"/>
    <w:rsid w:val="001239BC"/>
    <w:rsid w:val="00123F47"/>
    <w:rsid w:val="0012490D"/>
    <w:rsid w:val="001249D6"/>
    <w:rsid w:val="00124D70"/>
    <w:rsid w:val="00124DA2"/>
    <w:rsid w:val="00125313"/>
    <w:rsid w:val="0012566F"/>
    <w:rsid w:val="00125754"/>
    <w:rsid w:val="00126420"/>
    <w:rsid w:val="00127D87"/>
    <w:rsid w:val="00127E72"/>
    <w:rsid w:val="00130996"/>
    <w:rsid w:val="001309E2"/>
    <w:rsid w:val="0013113A"/>
    <w:rsid w:val="001311D3"/>
    <w:rsid w:val="001311D7"/>
    <w:rsid w:val="00131892"/>
    <w:rsid w:val="00131B88"/>
    <w:rsid w:val="00131EB2"/>
    <w:rsid w:val="00132222"/>
    <w:rsid w:val="001323DA"/>
    <w:rsid w:val="00132980"/>
    <w:rsid w:val="00132F57"/>
    <w:rsid w:val="00132FB6"/>
    <w:rsid w:val="00132FD0"/>
    <w:rsid w:val="0013366C"/>
    <w:rsid w:val="00134349"/>
    <w:rsid w:val="001346D4"/>
    <w:rsid w:val="00134915"/>
    <w:rsid w:val="00134D5F"/>
    <w:rsid w:val="00135138"/>
    <w:rsid w:val="0013549D"/>
    <w:rsid w:val="00135511"/>
    <w:rsid w:val="001357F2"/>
    <w:rsid w:val="00135C32"/>
    <w:rsid w:val="00135DDB"/>
    <w:rsid w:val="00135FDB"/>
    <w:rsid w:val="00136170"/>
    <w:rsid w:val="001363A0"/>
    <w:rsid w:val="00136419"/>
    <w:rsid w:val="0013657B"/>
    <w:rsid w:val="00136E77"/>
    <w:rsid w:val="00137083"/>
    <w:rsid w:val="00137110"/>
    <w:rsid w:val="00137129"/>
    <w:rsid w:val="0013717D"/>
    <w:rsid w:val="00137292"/>
    <w:rsid w:val="00137305"/>
    <w:rsid w:val="0013796D"/>
    <w:rsid w:val="00137991"/>
    <w:rsid w:val="00137DA3"/>
    <w:rsid w:val="001400CC"/>
    <w:rsid w:val="00140190"/>
    <w:rsid w:val="001401E0"/>
    <w:rsid w:val="00140292"/>
    <w:rsid w:val="00140401"/>
    <w:rsid w:val="00140A2C"/>
    <w:rsid w:val="00140C9C"/>
    <w:rsid w:val="00141269"/>
    <w:rsid w:val="00141A20"/>
    <w:rsid w:val="00141D2E"/>
    <w:rsid w:val="001422FE"/>
    <w:rsid w:val="00142B35"/>
    <w:rsid w:val="00142C71"/>
    <w:rsid w:val="001434C9"/>
    <w:rsid w:val="001435C0"/>
    <w:rsid w:val="001435F7"/>
    <w:rsid w:val="00143A0B"/>
    <w:rsid w:val="00143F40"/>
    <w:rsid w:val="00143FF6"/>
    <w:rsid w:val="001440DC"/>
    <w:rsid w:val="001443A7"/>
    <w:rsid w:val="0014517B"/>
    <w:rsid w:val="001456B7"/>
    <w:rsid w:val="001458DB"/>
    <w:rsid w:val="0014645B"/>
    <w:rsid w:val="0014650E"/>
    <w:rsid w:val="00146E4D"/>
    <w:rsid w:val="00146EC7"/>
    <w:rsid w:val="001471C7"/>
    <w:rsid w:val="00147323"/>
    <w:rsid w:val="0014738E"/>
    <w:rsid w:val="001476E8"/>
    <w:rsid w:val="00147740"/>
    <w:rsid w:val="00147A15"/>
    <w:rsid w:val="00147BCD"/>
    <w:rsid w:val="00150172"/>
    <w:rsid w:val="00150273"/>
    <w:rsid w:val="00150787"/>
    <w:rsid w:val="001518B0"/>
    <w:rsid w:val="00151CA8"/>
    <w:rsid w:val="001525DA"/>
    <w:rsid w:val="001529F5"/>
    <w:rsid w:val="00152E00"/>
    <w:rsid w:val="00153E26"/>
    <w:rsid w:val="001544E3"/>
    <w:rsid w:val="0015451C"/>
    <w:rsid w:val="00154776"/>
    <w:rsid w:val="00154863"/>
    <w:rsid w:val="00154A6F"/>
    <w:rsid w:val="00154AE1"/>
    <w:rsid w:val="00154C74"/>
    <w:rsid w:val="00154F42"/>
    <w:rsid w:val="001550B0"/>
    <w:rsid w:val="001553C9"/>
    <w:rsid w:val="00155479"/>
    <w:rsid w:val="0015584C"/>
    <w:rsid w:val="001558CC"/>
    <w:rsid w:val="00155BF1"/>
    <w:rsid w:val="00155E86"/>
    <w:rsid w:val="001560C8"/>
    <w:rsid w:val="00156344"/>
    <w:rsid w:val="001564FD"/>
    <w:rsid w:val="0015681F"/>
    <w:rsid w:val="00156BE6"/>
    <w:rsid w:val="00156EE5"/>
    <w:rsid w:val="001573FD"/>
    <w:rsid w:val="0015750A"/>
    <w:rsid w:val="00157897"/>
    <w:rsid w:val="0015798A"/>
    <w:rsid w:val="0015798B"/>
    <w:rsid w:val="00157A10"/>
    <w:rsid w:val="00157C97"/>
    <w:rsid w:val="00157D6F"/>
    <w:rsid w:val="00157E5F"/>
    <w:rsid w:val="0016031D"/>
    <w:rsid w:val="00160769"/>
    <w:rsid w:val="001607EA"/>
    <w:rsid w:val="00161082"/>
    <w:rsid w:val="0016178C"/>
    <w:rsid w:val="00161AC9"/>
    <w:rsid w:val="00161E5F"/>
    <w:rsid w:val="00161FE9"/>
    <w:rsid w:val="00162451"/>
    <w:rsid w:val="001626D4"/>
    <w:rsid w:val="00162E95"/>
    <w:rsid w:val="00162EAC"/>
    <w:rsid w:val="00163F8F"/>
    <w:rsid w:val="00163FB1"/>
    <w:rsid w:val="00164286"/>
    <w:rsid w:val="00164621"/>
    <w:rsid w:val="00164BF3"/>
    <w:rsid w:val="00164FA7"/>
    <w:rsid w:val="001657B2"/>
    <w:rsid w:val="00165A2C"/>
    <w:rsid w:val="00165B9E"/>
    <w:rsid w:val="00165BBC"/>
    <w:rsid w:val="00166027"/>
    <w:rsid w:val="001665CE"/>
    <w:rsid w:val="001668A3"/>
    <w:rsid w:val="00166A97"/>
    <w:rsid w:val="00167728"/>
    <w:rsid w:val="00167E16"/>
    <w:rsid w:val="00167EB5"/>
    <w:rsid w:val="0017045E"/>
    <w:rsid w:val="00170693"/>
    <w:rsid w:val="00170EB5"/>
    <w:rsid w:val="001710DB"/>
    <w:rsid w:val="001711C3"/>
    <w:rsid w:val="00171361"/>
    <w:rsid w:val="0017145A"/>
    <w:rsid w:val="00171586"/>
    <w:rsid w:val="001717D4"/>
    <w:rsid w:val="001719AF"/>
    <w:rsid w:val="00171BA2"/>
    <w:rsid w:val="00171EAF"/>
    <w:rsid w:val="0017268E"/>
    <w:rsid w:val="00172705"/>
    <w:rsid w:val="00173059"/>
    <w:rsid w:val="0017391F"/>
    <w:rsid w:val="00173DDD"/>
    <w:rsid w:val="00173E52"/>
    <w:rsid w:val="00174060"/>
    <w:rsid w:val="001742FD"/>
    <w:rsid w:val="001751A8"/>
    <w:rsid w:val="00175E89"/>
    <w:rsid w:val="00175F1A"/>
    <w:rsid w:val="001760A7"/>
    <w:rsid w:val="00176192"/>
    <w:rsid w:val="0017765D"/>
    <w:rsid w:val="001776D0"/>
    <w:rsid w:val="00177BDE"/>
    <w:rsid w:val="00177DB0"/>
    <w:rsid w:val="001801B2"/>
    <w:rsid w:val="0018035E"/>
    <w:rsid w:val="0018068A"/>
    <w:rsid w:val="0018075B"/>
    <w:rsid w:val="00181530"/>
    <w:rsid w:val="001820AC"/>
    <w:rsid w:val="00182364"/>
    <w:rsid w:val="0018256F"/>
    <w:rsid w:val="00182D71"/>
    <w:rsid w:val="001833DF"/>
    <w:rsid w:val="00184256"/>
    <w:rsid w:val="00184715"/>
    <w:rsid w:val="00184FDA"/>
    <w:rsid w:val="0018561C"/>
    <w:rsid w:val="0018586A"/>
    <w:rsid w:val="00185EEC"/>
    <w:rsid w:val="00185FDB"/>
    <w:rsid w:val="001863FF"/>
    <w:rsid w:val="0018681D"/>
    <w:rsid w:val="00186A36"/>
    <w:rsid w:val="00186C5D"/>
    <w:rsid w:val="00186E89"/>
    <w:rsid w:val="00187423"/>
    <w:rsid w:val="00187882"/>
    <w:rsid w:val="00190101"/>
    <w:rsid w:val="001901AA"/>
    <w:rsid w:val="0019068E"/>
    <w:rsid w:val="0019106A"/>
    <w:rsid w:val="00191148"/>
    <w:rsid w:val="00191454"/>
    <w:rsid w:val="00191564"/>
    <w:rsid w:val="00191873"/>
    <w:rsid w:val="00191907"/>
    <w:rsid w:val="00191940"/>
    <w:rsid w:val="00191B7A"/>
    <w:rsid w:val="00191DBD"/>
    <w:rsid w:val="00191E84"/>
    <w:rsid w:val="001921AD"/>
    <w:rsid w:val="001921AF"/>
    <w:rsid w:val="001927C3"/>
    <w:rsid w:val="0019280E"/>
    <w:rsid w:val="001928A4"/>
    <w:rsid w:val="0019294D"/>
    <w:rsid w:val="00192AF0"/>
    <w:rsid w:val="00192DA2"/>
    <w:rsid w:val="00192F3E"/>
    <w:rsid w:val="00193520"/>
    <w:rsid w:val="00193725"/>
    <w:rsid w:val="00193883"/>
    <w:rsid w:val="00193BFA"/>
    <w:rsid w:val="00193CB5"/>
    <w:rsid w:val="00193D08"/>
    <w:rsid w:val="00194187"/>
    <w:rsid w:val="00194552"/>
    <w:rsid w:val="001949BC"/>
    <w:rsid w:val="00194D35"/>
    <w:rsid w:val="00194DD2"/>
    <w:rsid w:val="00195304"/>
    <w:rsid w:val="0019547F"/>
    <w:rsid w:val="00195B5B"/>
    <w:rsid w:val="00195CA5"/>
    <w:rsid w:val="00195DC1"/>
    <w:rsid w:val="001960AD"/>
    <w:rsid w:val="00196228"/>
    <w:rsid w:val="00196321"/>
    <w:rsid w:val="00196B79"/>
    <w:rsid w:val="00196CBF"/>
    <w:rsid w:val="0019739F"/>
    <w:rsid w:val="00197591"/>
    <w:rsid w:val="001976C8"/>
    <w:rsid w:val="00197EE5"/>
    <w:rsid w:val="001A0715"/>
    <w:rsid w:val="001A1130"/>
    <w:rsid w:val="001A1B0D"/>
    <w:rsid w:val="001A1B87"/>
    <w:rsid w:val="001A1C25"/>
    <w:rsid w:val="001A257A"/>
    <w:rsid w:val="001A2ACE"/>
    <w:rsid w:val="001A2B73"/>
    <w:rsid w:val="001A3467"/>
    <w:rsid w:val="001A3920"/>
    <w:rsid w:val="001A442F"/>
    <w:rsid w:val="001A485D"/>
    <w:rsid w:val="001A55D8"/>
    <w:rsid w:val="001A56C3"/>
    <w:rsid w:val="001A5B87"/>
    <w:rsid w:val="001A5DF2"/>
    <w:rsid w:val="001A5E35"/>
    <w:rsid w:val="001A5F7B"/>
    <w:rsid w:val="001A6089"/>
    <w:rsid w:val="001A6699"/>
    <w:rsid w:val="001A6BB5"/>
    <w:rsid w:val="001A6E03"/>
    <w:rsid w:val="001A725E"/>
    <w:rsid w:val="001A72FE"/>
    <w:rsid w:val="001A75BB"/>
    <w:rsid w:val="001A7C47"/>
    <w:rsid w:val="001A7D7E"/>
    <w:rsid w:val="001A7DB7"/>
    <w:rsid w:val="001B0063"/>
    <w:rsid w:val="001B039E"/>
    <w:rsid w:val="001B058B"/>
    <w:rsid w:val="001B087C"/>
    <w:rsid w:val="001B0EB1"/>
    <w:rsid w:val="001B0F1A"/>
    <w:rsid w:val="001B1249"/>
    <w:rsid w:val="001B12FD"/>
    <w:rsid w:val="001B1480"/>
    <w:rsid w:val="001B15BE"/>
    <w:rsid w:val="001B17BC"/>
    <w:rsid w:val="001B17DE"/>
    <w:rsid w:val="001B1BE6"/>
    <w:rsid w:val="001B1E30"/>
    <w:rsid w:val="001B1EFC"/>
    <w:rsid w:val="001B24DE"/>
    <w:rsid w:val="001B2937"/>
    <w:rsid w:val="001B32CE"/>
    <w:rsid w:val="001B3CDD"/>
    <w:rsid w:val="001B49E6"/>
    <w:rsid w:val="001B4F5D"/>
    <w:rsid w:val="001B5485"/>
    <w:rsid w:val="001B59FA"/>
    <w:rsid w:val="001B5F08"/>
    <w:rsid w:val="001B5FAE"/>
    <w:rsid w:val="001B662B"/>
    <w:rsid w:val="001B68C0"/>
    <w:rsid w:val="001B6DC0"/>
    <w:rsid w:val="001B707A"/>
    <w:rsid w:val="001B753E"/>
    <w:rsid w:val="001B764F"/>
    <w:rsid w:val="001B7900"/>
    <w:rsid w:val="001B7E1F"/>
    <w:rsid w:val="001C069E"/>
    <w:rsid w:val="001C0CE9"/>
    <w:rsid w:val="001C1415"/>
    <w:rsid w:val="001C167A"/>
    <w:rsid w:val="001C1F84"/>
    <w:rsid w:val="001C246C"/>
    <w:rsid w:val="001C28A3"/>
    <w:rsid w:val="001C351A"/>
    <w:rsid w:val="001C367A"/>
    <w:rsid w:val="001C37E3"/>
    <w:rsid w:val="001C3A14"/>
    <w:rsid w:val="001C3B09"/>
    <w:rsid w:val="001C3EA2"/>
    <w:rsid w:val="001C50F2"/>
    <w:rsid w:val="001C5E62"/>
    <w:rsid w:val="001C627A"/>
    <w:rsid w:val="001C6457"/>
    <w:rsid w:val="001C658F"/>
    <w:rsid w:val="001C6B04"/>
    <w:rsid w:val="001C6B2D"/>
    <w:rsid w:val="001C6BBA"/>
    <w:rsid w:val="001C6BDD"/>
    <w:rsid w:val="001C74C6"/>
    <w:rsid w:val="001C7556"/>
    <w:rsid w:val="001C7E52"/>
    <w:rsid w:val="001D0A2A"/>
    <w:rsid w:val="001D0DF9"/>
    <w:rsid w:val="001D0EFA"/>
    <w:rsid w:val="001D13A9"/>
    <w:rsid w:val="001D1889"/>
    <w:rsid w:val="001D1FA2"/>
    <w:rsid w:val="001D228F"/>
    <w:rsid w:val="001D2A82"/>
    <w:rsid w:val="001D2FE2"/>
    <w:rsid w:val="001D3217"/>
    <w:rsid w:val="001D3B06"/>
    <w:rsid w:val="001D4418"/>
    <w:rsid w:val="001D4B6B"/>
    <w:rsid w:val="001D5080"/>
    <w:rsid w:val="001D522E"/>
    <w:rsid w:val="001D54BE"/>
    <w:rsid w:val="001D5D99"/>
    <w:rsid w:val="001D6B9E"/>
    <w:rsid w:val="001D6C8F"/>
    <w:rsid w:val="001D727B"/>
    <w:rsid w:val="001D73E2"/>
    <w:rsid w:val="001D74C2"/>
    <w:rsid w:val="001D7A43"/>
    <w:rsid w:val="001D7AF0"/>
    <w:rsid w:val="001D7C07"/>
    <w:rsid w:val="001E0976"/>
    <w:rsid w:val="001E0CE4"/>
    <w:rsid w:val="001E152F"/>
    <w:rsid w:val="001E15E7"/>
    <w:rsid w:val="001E18C3"/>
    <w:rsid w:val="001E1C32"/>
    <w:rsid w:val="001E1C3F"/>
    <w:rsid w:val="001E1C65"/>
    <w:rsid w:val="001E2990"/>
    <w:rsid w:val="001E2C43"/>
    <w:rsid w:val="001E3043"/>
    <w:rsid w:val="001E3F31"/>
    <w:rsid w:val="001E4733"/>
    <w:rsid w:val="001E4DC3"/>
    <w:rsid w:val="001E4FB5"/>
    <w:rsid w:val="001E55ED"/>
    <w:rsid w:val="001E56F2"/>
    <w:rsid w:val="001E5A0A"/>
    <w:rsid w:val="001E5B4E"/>
    <w:rsid w:val="001E5DC2"/>
    <w:rsid w:val="001E7143"/>
    <w:rsid w:val="001E7517"/>
    <w:rsid w:val="001E75DA"/>
    <w:rsid w:val="001E7747"/>
    <w:rsid w:val="001E7A2E"/>
    <w:rsid w:val="001E7A88"/>
    <w:rsid w:val="001E7B16"/>
    <w:rsid w:val="001E7BFD"/>
    <w:rsid w:val="001E7D05"/>
    <w:rsid w:val="001E7DBD"/>
    <w:rsid w:val="001E7EF8"/>
    <w:rsid w:val="001F005D"/>
    <w:rsid w:val="001F0B07"/>
    <w:rsid w:val="001F0BD7"/>
    <w:rsid w:val="001F11E8"/>
    <w:rsid w:val="001F134A"/>
    <w:rsid w:val="001F160F"/>
    <w:rsid w:val="001F17E2"/>
    <w:rsid w:val="001F18CF"/>
    <w:rsid w:val="001F1C27"/>
    <w:rsid w:val="001F1EF5"/>
    <w:rsid w:val="001F21C6"/>
    <w:rsid w:val="001F229B"/>
    <w:rsid w:val="001F2343"/>
    <w:rsid w:val="001F248C"/>
    <w:rsid w:val="001F2E68"/>
    <w:rsid w:val="001F3574"/>
    <w:rsid w:val="001F36D7"/>
    <w:rsid w:val="001F43FD"/>
    <w:rsid w:val="001F4489"/>
    <w:rsid w:val="001F465F"/>
    <w:rsid w:val="001F475C"/>
    <w:rsid w:val="001F49DC"/>
    <w:rsid w:val="001F4EC9"/>
    <w:rsid w:val="001F5440"/>
    <w:rsid w:val="001F568E"/>
    <w:rsid w:val="001F5C19"/>
    <w:rsid w:val="001F5C3D"/>
    <w:rsid w:val="001F5F43"/>
    <w:rsid w:val="001F624B"/>
    <w:rsid w:val="001F6556"/>
    <w:rsid w:val="001F65F9"/>
    <w:rsid w:val="001F680F"/>
    <w:rsid w:val="001F69B2"/>
    <w:rsid w:val="001F6DAD"/>
    <w:rsid w:val="001F7191"/>
    <w:rsid w:val="001F7CA1"/>
    <w:rsid w:val="001F7F09"/>
    <w:rsid w:val="0020041F"/>
    <w:rsid w:val="00200861"/>
    <w:rsid w:val="00200BB9"/>
    <w:rsid w:val="002011EF"/>
    <w:rsid w:val="0020124E"/>
    <w:rsid w:val="00201259"/>
    <w:rsid w:val="00201484"/>
    <w:rsid w:val="002014D4"/>
    <w:rsid w:val="002015A6"/>
    <w:rsid w:val="002017EF"/>
    <w:rsid w:val="00202BDA"/>
    <w:rsid w:val="00202E9D"/>
    <w:rsid w:val="002032D8"/>
    <w:rsid w:val="00203B9F"/>
    <w:rsid w:val="00204770"/>
    <w:rsid w:val="00204E6B"/>
    <w:rsid w:val="00204E7A"/>
    <w:rsid w:val="00204EA3"/>
    <w:rsid w:val="0020584F"/>
    <w:rsid w:val="00205CBB"/>
    <w:rsid w:val="00206782"/>
    <w:rsid w:val="0020690E"/>
    <w:rsid w:val="00206DEC"/>
    <w:rsid w:val="00206E65"/>
    <w:rsid w:val="00206EFE"/>
    <w:rsid w:val="00206F35"/>
    <w:rsid w:val="00207168"/>
    <w:rsid w:val="002079C5"/>
    <w:rsid w:val="00207C4F"/>
    <w:rsid w:val="002105E4"/>
    <w:rsid w:val="0021066C"/>
    <w:rsid w:val="00211092"/>
    <w:rsid w:val="00211A41"/>
    <w:rsid w:val="00212444"/>
    <w:rsid w:val="0021287D"/>
    <w:rsid w:val="00212B02"/>
    <w:rsid w:val="00212D61"/>
    <w:rsid w:val="0021327E"/>
    <w:rsid w:val="002134EA"/>
    <w:rsid w:val="00213B00"/>
    <w:rsid w:val="00213C25"/>
    <w:rsid w:val="00213DE6"/>
    <w:rsid w:val="00213E0C"/>
    <w:rsid w:val="00214177"/>
    <w:rsid w:val="002141F0"/>
    <w:rsid w:val="00214C30"/>
    <w:rsid w:val="00215113"/>
    <w:rsid w:val="002153BE"/>
    <w:rsid w:val="002157F9"/>
    <w:rsid w:val="00215862"/>
    <w:rsid w:val="002159A2"/>
    <w:rsid w:val="00215A71"/>
    <w:rsid w:val="00216313"/>
    <w:rsid w:val="00216A3E"/>
    <w:rsid w:val="0021713B"/>
    <w:rsid w:val="002175E4"/>
    <w:rsid w:val="0021790A"/>
    <w:rsid w:val="00217ABA"/>
    <w:rsid w:val="00217AC7"/>
    <w:rsid w:val="00217E0A"/>
    <w:rsid w:val="00217F39"/>
    <w:rsid w:val="00220220"/>
    <w:rsid w:val="0022092C"/>
    <w:rsid w:val="002209ED"/>
    <w:rsid w:val="00220F81"/>
    <w:rsid w:val="00220FDE"/>
    <w:rsid w:val="0022159F"/>
    <w:rsid w:val="00221EB8"/>
    <w:rsid w:val="00221F0A"/>
    <w:rsid w:val="00221F91"/>
    <w:rsid w:val="00222360"/>
    <w:rsid w:val="00222558"/>
    <w:rsid w:val="0022255F"/>
    <w:rsid w:val="002225C5"/>
    <w:rsid w:val="00222634"/>
    <w:rsid w:val="00222EA1"/>
    <w:rsid w:val="00223650"/>
    <w:rsid w:val="00223AEC"/>
    <w:rsid w:val="00223CD5"/>
    <w:rsid w:val="00224BB2"/>
    <w:rsid w:val="00224D67"/>
    <w:rsid w:val="002254D7"/>
    <w:rsid w:val="00225A95"/>
    <w:rsid w:val="00225D4D"/>
    <w:rsid w:val="002265D8"/>
    <w:rsid w:val="002268A1"/>
    <w:rsid w:val="00226C6B"/>
    <w:rsid w:val="00227348"/>
    <w:rsid w:val="0022736F"/>
    <w:rsid w:val="00227969"/>
    <w:rsid w:val="00227A6E"/>
    <w:rsid w:val="00227E99"/>
    <w:rsid w:val="002301FE"/>
    <w:rsid w:val="00230246"/>
    <w:rsid w:val="00230488"/>
    <w:rsid w:val="002308F0"/>
    <w:rsid w:val="00230FE6"/>
    <w:rsid w:val="00231254"/>
    <w:rsid w:val="002313DB"/>
    <w:rsid w:val="00231565"/>
    <w:rsid w:val="00231C4B"/>
    <w:rsid w:val="00231F26"/>
    <w:rsid w:val="0023200A"/>
    <w:rsid w:val="002321AF"/>
    <w:rsid w:val="00232360"/>
    <w:rsid w:val="002326BD"/>
    <w:rsid w:val="00232A65"/>
    <w:rsid w:val="002338AE"/>
    <w:rsid w:val="002338F4"/>
    <w:rsid w:val="002340A7"/>
    <w:rsid w:val="0023412E"/>
    <w:rsid w:val="002343FC"/>
    <w:rsid w:val="002344BF"/>
    <w:rsid w:val="0023475F"/>
    <w:rsid w:val="0023479B"/>
    <w:rsid w:val="002349E9"/>
    <w:rsid w:val="00234B12"/>
    <w:rsid w:val="00234F25"/>
    <w:rsid w:val="002355A6"/>
    <w:rsid w:val="0023600C"/>
    <w:rsid w:val="00236096"/>
    <w:rsid w:val="00236500"/>
    <w:rsid w:val="0023655C"/>
    <w:rsid w:val="00236A88"/>
    <w:rsid w:val="00236EFF"/>
    <w:rsid w:val="00237DA6"/>
    <w:rsid w:val="00237DF7"/>
    <w:rsid w:val="00237EF0"/>
    <w:rsid w:val="002402D3"/>
    <w:rsid w:val="002403EE"/>
    <w:rsid w:val="00240773"/>
    <w:rsid w:val="00240841"/>
    <w:rsid w:val="00240B99"/>
    <w:rsid w:val="002411B1"/>
    <w:rsid w:val="0024180D"/>
    <w:rsid w:val="0024183A"/>
    <w:rsid w:val="00241ABE"/>
    <w:rsid w:val="00242267"/>
    <w:rsid w:val="00242AF0"/>
    <w:rsid w:val="002432FF"/>
    <w:rsid w:val="0024350E"/>
    <w:rsid w:val="0024351C"/>
    <w:rsid w:val="00243648"/>
    <w:rsid w:val="0024387A"/>
    <w:rsid w:val="00244B67"/>
    <w:rsid w:val="00245E4F"/>
    <w:rsid w:val="00246023"/>
    <w:rsid w:val="002462E8"/>
    <w:rsid w:val="002466AD"/>
    <w:rsid w:val="00246AF9"/>
    <w:rsid w:val="0024733B"/>
    <w:rsid w:val="00247837"/>
    <w:rsid w:val="002479A1"/>
    <w:rsid w:val="00247CB9"/>
    <w:rsid w:val="00250423"/>
    <w:rsid w:val="002508FE"/>
    <w:rsid w:val="002509DF"/>
    <w:rsid w:val="00250B66"/>
    <w:rsid w:val="00251050"/>
    <w:rsid w:val="0025105F"/>
    <w:rsid w:val="00251380"/>
    <w:rsid w:val="002513A9"/>
    <w:rsid w:val="0025164D"/>
    <w:rsid w:val="00251BB8"/>
    <w:rsid w:val="00251BEC"/>
    <w:rsid w:val="00252647"/>
    <w:rsid w:val="00252A5D"/>
    <w:rsid w:val="00252CB3"/>
    <w:rsid w:val="0025310B"/>
    <w:rsid w:val="0025315B"/>
    <w:rsid w:val="0025323B"/>
    <w:rsid w:val="0025326E"/>
    <w:rsid w:val="0025356A"/>
    <w:rsid w:val="002539C6"/>
    <w:rsid w:val="00253A33"/>
    <w:rsid w:val="00253C64"/>
    <w:rsid w:val="00253ECD"/>
    <w:rsid w:val="0025432B"/>
    <w:rsid w:val="00254490"/>
    <w:rsid w:val="0025480C"/>
    <w:rsid w:val="00254FD9"/>
    <w:rsid w:val="0025501A"/>
    <w:rsid w:val="002551B0"/>
    <w:rsid w:val="00255332"/>
    <w:rsid w:val="00255638"/>
    <w:rsid w:val="002556DB"/>
    <w:rsid w:val="00255A85"/>
    <w:rsid w:val="00255C1A"/>
    <w:rsid w:val="00255C3F"/>
    <w:rsid w:val="002562D6"/>
    <w:rsid w:val="002567E0"/>
    <w:rsid w:val="002571B5"/>
    <w:rsid w:val="002573B5"/>
    <w:rsid w:val="00257591"/>
    <w:rsid w:val="002601D0"/>
    <w:rsid w:val="002603B1"/>
    <w:rsid w:val="00260596"/>
    <w:rsid w:val="0026092F"/>
    <w:rsid w:val="00260F18"/>
    <w:rsid w:val="00260F5E"/>
    <w:rsid w:val="0026103F"/>
    <w:rsid w:val="00261375"/>
    <w:rsid w:val="002617F9"/>
    <w:rsid w:val="00261BFA"/>
    <w:rsid w:val="00263417"/>
    <w:rsid w:val="00264142"/>
    <w:rsid w:val="00264686"/>
    <w:rsid w:val="002647D4"/>
    <w:rsid w:val="002649FC"/>
    <w:rsid w:val="002652C0"/>
    <w:rsid w:val="002656CF"/>
    <w:rsid w:val="00265A8B"/>
    <w:rsid w:val="00265F65"/>
    <w:rsid w:val="002662D6"/>
    <w:rsid w:val="0026660B"/>
    <w:rsid w:val="00266B98"/>
    <w:rsid w:val="002670CC"/>
    <w:rsid w:val="00267285"/>
    <w:rsid w:val="00267594"/>
    <w:rsid w:val="00267877"/>
    <w:rsid w:val="00270BF6"/>
    <w:rsid w:val="00270F60"/>
    <w:rsid w:val="00271216"/>
    <w:rsid w:val="002719A2"/>
    <w:rsid w:val="00271CDD"/>
    <w:rsid w:val="00272451"/>
    <w:rsid w:val="00272951"/>
    <w:rsid w:val="00272BAC"/>
    <w:rsid w:val="00272D23"/>
    <w:rsid w:val="00272FC2"/>
    <w:rsid w:val="002734AC"/>
    <w:rsid w:val="0027358C"/>
    <w:rsid w:val="0027366A"/>
    <w:rsid w:val="0027389A"/>
    <w:rsid w:val="00273A2B"/>
    <w:rsid w:val="00273AB0"/>
    <w:rsid w:val="00273E4A"/>
    <w:rsid w:val="0027442D"/>
    <w:rsid w:val="00274A3A"/>
    <w:rsid w:val="00274B49"/>
    <w:rsid w:val="00274E94"/>
    <w:rsid w:val="0027500A"/>
    <w:rsid w:val="00275799"/>
    <w:rsid w:val="00275D10"/>
    <w:rsid w:val="00276171"/>
    <w:rsid w:val="0027618A"/>
    <w:rsid w:val="00276F0F"/>
    <w:rsid w:val="0027703D"/>
    <w:rsid w:val="00277232"/>
    <w:rsid w:val="0027745D"/>
    <w:rsid w:val="002775DC"/>
    <w:rsid w:val="0028029D"/>
    <w:rsid w:val="00280B2C"/>
    <w:rsid w:val="00280FFC"/>
    <w:rsid w:val="002810FC"/>
    <w:rsid w:val="0028145C"/>
    <w:rsid w:val="002815DA"/>
    <w:rsid w:val="00281B74"/>
    <w:rsid w:val="00281FAB"/>
    <w:rsid w:val="00282600"/>
    <w:rsid w:val="00282DD3"/>
    <w:rsid w:val="0028327B"/>
    <w:rsid w:val="002837D7"/>
    <w:rsid w:val="00283A5D"/>
    <w:rsid w:val="00284110"/>
    <w:rsid w:val="002847C5"/>
    <w:rsid w:val="00284D1A"/>
    <w:rsid w:val="00284FE0"/>
    <w:rsid w:val="002852BF"/>
    <w:rsid w:val="0028545D"/>
    <w:rsid w:val="00285613"/>
    <w:rsid w:val="00285A45"/>
    <w:rsid w:val="00286484"/>
    <w:rsid w:val="00286617"/>
    <w:rsid w:val="00286671"/>
    <w:rsid w:val="00286717"/>
    <w:rsid w:val="002867FF"/>
    <w:rsid w:val="002869DE"/>
    <w:rsid w:val="00286CC8"/>
    <w:rsid w:val="0028775A"/>
    <w:rsid w:val="0028799B"/>
    <w:rsid w:val="00287B5B"/>
    <w:rsid w:val="00287BD2"/>
    <w:rsid w:val="00287DC0"/>
    <w:rsid w:val="002900A6"/>
    <w:rsid w:val="002904B9"/>
    <w:rsid w:val="0029087E"/>
    <w:rsid w:val="00290B44"/>
    <w:rsid w:val="002917DD"/>
    <w:rsid w:val="00291DF6"/>
    <w:rsid w:val="00291FC2"/>
    <w:rsid w:val="0029219B"/>
    <w:rsid w:val="002925C2"/>
    <w:rsid w:val="002925F7"/>
    <w:rsid w:val="00292A4E"/>
    <w:rsid w:val="00293041"/>
    <w:rsid w:val="00293332"/>
    <w:rsid w:val="0029379A"/>
    <w:rsid w:val="002939FC"/>
    <w:rsid w:val="00293BE2"/>
    <w:rsid w:val="0029489D"/>
    <w:rsid w:val="00294959"/>
    <w:rsid w:val="00294C8E"/>
    <w:rsid w:val="0029521E"/>
    <w:rsid w:val="0029590A"/>
    <w:rsid w:val="00296381"/>
    <w:rsid w:val="0029672F"/>
    <w:rsid w:val="002968DE"/>
    <w:rsid w:val="00296A92"/>
    <w:rsid w:val="00296B5A"/>
    <w:rsid w:val="00296C4D"/>
    <w:rsid w:val="00296E37"/>
    <w:rsid w:val="002974C8"/>
    <w:rsid w:val="0029756C"/>
    <w:rsid w:val="002975B1"/>
    <w:rsid w:val="00297655"/>
    <w:rsid w:val="002A03F0"/>
    <w:rsid w:val="002A0628"/>
    <w:rsid w:val="002A0725"/>
    <w:rsid w:val="002A09C2"/>
    <w:rsid w:val="002A0CDD"/>
    <w:rsid w:val="002A117D"/>
    <w:rsid w:val="002A11D5"/>
    <w:rsid w:val="002A1331"/>
    <w:rsid w:val="002A1F77"/>
    <w:rsid w:val="002A2265"/>
    <w:rsid w:val="002A26E3"/>
    <w:rsid w:val="002A2A61"/>
    <w:rsid w:val="002A2D02"/>
    <w:rsid w:val="002A2D24"/>
    <w:rsid w:val="002A2DBB"/>
    <w:rsid w:val="002A41A0"/>
    <w:rsid w:val="002A43C7"/>
    <w:rsid w:val="002A443C"/>
    <w:rsid w:val="002A447F"/>
    <w:rsid w:val="002A45D3"/>
    <w:rsid w:val="002A4811"/>
    <w:rsid w:val="002A495F"/>
    <w:rsid w:val="002A4B3E"/>
    <w:rsid w:val="002A4C02"/>
    <w:rsid w:val="002A4E4E"/>
    <w:rsid w:val="002A56AB"/>
    <w:rsid w:val="002A6287"/>
    <w:rsid w:val="002A6930"/>
    <w:rsid w:val="002A6B20"/>
    <w:rsid w:val="002A7680"/>
    <w:rsid w:val="002A7795"/>
    <w:rsid w:val="002A7BA5"/>
    <w:rsid w:val="002A7D0F"/>
    <w:rsid w:val="002A7E5D"/>
    <w:rsid w:val="002B016F"/>
    <w:rsid w:val="002B0991"/>
    <w:rsid w:val="002B0C32"/>
    <w:rsid w:val="002B11E3"/>
    <w:rsid w:val="002B1247"/>
    <w:rsid w:val="002B1825"/>
    <w:rsid w:val="002B1BCD"/>
    <w:rsid w:val="002B1CBD"/>
    <w:rsid w:val="002B1D7F"/>
    <w:rsid w:val="002B1FBC"/>
    <w:rsid w:val="002B24EE"/>
    <w:rsid w:val="002B274D"/>
    <w:rsid w:val="002B2757"/>
    <w:rsid w:val="002B2759"/>
    <w:rsid w:val="002B2B1B"/>
    <w:rsid w:val="002B35E0"/>
    <w:rsid w:val="002B3CF6"/>
    <w:rsid w:val="002B3EC7"/>
    <w:rsid w:val="002B41AE"/>
    <w:rsid w:val="002B434D"/>
    <w:rsid w:val="002B55F3"/>
    <w:rsid w:val="002B55F8"/>
    <w:rsid w:val="002B56CC"/>
    <w:rsid w:val="002B5B13"/>
    <w:rsid w:val="002B5EAA"/>
    <w:rsid w:val="002B62E3"/>
    <w:rsid w:val="002B64A4"/>
    <w:rsid w:val="002B6D07"/>
    <w:rsid w:val="002B75DA"/>
    <w:rsid w:val="002B7A45"/>
    <w:rsid w:val="002C03D9"/>
    <w:rsid w:val="002C08A2"/>
    <w:rsid w:val="002C0C60"/>
    <w:rsid w:val="002C0CA0"/>
    <w:rsid w:val="002C0D52"/>
    <w:rsid w:val="002C0EED"/>
    <w:rsid w:val="002C0FA8"/>
    <w:rsid w:val="002C0FE0"/>
    <w:rsid w:val="002C158E"/>
    <w:rsid w:val="002C1679"/>
    <w:rsid w:val="002C1999"/>
    <w:rsid w:val="002C26CC"/>
    <w:rsid w:val="002C336F"/>
    <w:rsid w:val="002C33B9"/>
    <w:rsid w:val="002C3B96"/>
    <w:rsid w:val="002C41D7"/>
    <w:rsid w:val="002C4B29"/>
    <w:rsid w:val="002C4FFD"/>
    <w:rsid w:val="002C5047"/>
    <w:rsid w:val="002C5218"/>
    <w:rsid w:val="002C5BAC"/>
    <w:rsid w:val="002C6547"/>
    <w:rsid w:val="002C6668"/>
    <w:rsid w:val="002C673F"/>
    <w:rsid w:val="002C6BF2"/>
    <w:rsid w:val="002C717D"/>
    <w:rsid w:val="002C7739"/>
    <w:rsid w:val="002C79BF"/>
    <w:rsid w:val="002C7A18"/>
    <w:rsid w:val="002C7FBC"/>
    <w:rsid w:val="002D07E9"/>
    <w:rsid w:val="002D0E8D"/>
    <w:rsid w:val="002D16DF"/>
    <w:rsid w:val="002D194A"/>
    <w:rsid w:val="002D1B08"/>
    <w:rsid w:val="002D304C"/>
    <w:rsid w:val="002D310E"/>
    <w:rsid w:val="002D3165"/>
    <w:rsid w:val="002D33D9"/>
    <w:rsid w:val="002D369B"/>
    <w:rsid w:val="002D45A1"/>
    <w:rsid w:val="002D46CA"/>
    <w:rsid w:val="002D55E7"/>
    <w:rsid w:val="002D59C0"/>
    <w:rsid w:val="002D5BE0"/>
    <w:rsid w:val="002D5ECD"/>
    <w:rsid w:val="002D5F4C"/>
    <w:rsid w:val="002D60EF"/>
    <w:rsid w:val="002D68ED"/>
    <w:rsid w:val="002D6C5A"/>
    <w:rsid w:val="002D6D42"/>
    <w:rsid w:val="002D7384"/>
    <w:rsid w:val="002D7506"/>
    <w:rsid w:val="002D7FA1"/>
    <w:rsid w:val="002E00A6"/>
    <w:rsid w:val="002E00F9"/>
    <w:rsid w:val="002E051D"/>
    <w:rsid w:val="002E0567"/>
    <w:rsid w:val="002E07B3"/>
    <w:rsid w:val="002E0A6D"/>
    <w:rsid w:val="002E0AB7"/>
    <w:rsid w:val="002E10A1"/>
    <w:rsid w:val="002E149B"/>
    <w:rsid w:val="002E15C5"/>
    <w:rsid w:val="002E170A"/>
    <w:rsid w:val="002E1AC8"/>
    <w:rsid w:val="002E1DD8"/>
    <w:rsid w:val="002E20E4"/>
    <w:rsid w:val="002E2783"/>
    <w:rsid w:val="002E2AD3"/>
    <w:rsid w:val="002E3FC1"/>
    <w:rsid w:val="002E431E"/>
    <w:rsid w:val="002E49EE"/>
    <w:rsid w:val="002E4C0E"/>
    <w:rsid w:val="002E4C88"/>
    <w:rsid w:val="002E4D02"/>
    <w:rsid w:val="002E4F0A"/>
    <w:rsid w:val="002E50A6"/>
    <w:rsid w:val="002E51D6"/>
    <w:rsid w:val="002E5F22"/>
    <w:rsid w:val="002E6263"/>
    <w:rsid w:val="002E6295"/>
    <w:rsid w:val="002E654A"/>
    <w:rsid w:val="002E6591"/>
    <w:rsid w:val="002E6F62"/>
    <w:rsid w:val="002F0CE4"/>
    <w:rsid w:val="002F0F2C"/>
    <w:rsid w:val="002F12B5"/>
    <w:rsid w:val="002F12F3"/>
    <w:rsid w:val="002F17C3"/>
    <w:rsid w:val="002F182A"/>
    <w:rsid w:val="002F1907"/>
    <w:rsid w:val="002F1A0B"/>
    <w:rsid w:val="002F1B5A"/>
    <w:rsid w:val="002F1C81"/>
    <w:rsid w:val="002F1CCE"/>
    <w:rsid w:val="002F1EDD"/>
    <w:rsid w:val="002F20EF"/>
    <w:rsid w:val="002F224A"/>
    <w:rsid w:val="002F22BB"/>
    <w:rsid w:val="002F2E24"/>
    <w:rsid w:val="002F2F73"/>
    <w:rsid w:val="002F3215"/>
    <w:rsid w:val="002F33BD"/>
    <w:rsid w:val="002F35E4"/>
    <w:rsid w:val="002F3638"/>
    <w:rsid w:val="002F428C"/>
    <w:rsid w:val="002F4806"/>
    <w:rsid w:val="002F5003"/>
    <w:rsid w:val="002F503C"/>
    <w:rsid w:val="002F50F1"/>
    <w:rsid w:val="002F6148"/>
    <w:rsid w:val="002F62AA"/>
    <w:rsid w:val="002F6314"/>
    <w:rsid w:val="002F675E"/>
    <w:rsid w:val="002F682A"/>
    <w:rsid w:val="002F68D8"/>
    <w:rsid w:val="002F6948"/>
    <w:rsid w:val="002F6A3A"/>
    <w:rsid w:val="002F6C84"/>
    <w:rsid w:val="002F6F41"/>
    <w:rsid w:val="002F6FC3"/>
    <w:rsid w:val="002F7E23"/>
    <w:rsid w:val="003001F9"/>
    <w:rsid w:val="003010E1"/>
    <w:rsid w:val="003015BC"/>
    <w:rsid w:val="003015D9"/>
    <w:rsid w:val="003018BD"/>
    <w:rsid w:val="003019E5"/>
    <w:rsid w:val="00301C87"/>
    <w:rsid w:val="00301E05"/>
    <w:rsid w:val="00301EC0"/>
    <w:rsid w:val="003021AC"/>
    <w:rsid w:val="003029D5"/>
    <w:rsid w:val="00302BDD"/>
    <w:rsid w:val="00302D6F"/>
    <w:rsid w:val="00302E85"/>
    <w:rsid w:val="00302E95"/>
    <w:rsid w:val="00302EE6"/>
    <w:rsid w:val="003034E8"/>
    <w:rsid w:val="003038A3"/>
    <w:rsid w:val="00304418"/>
    <w:rsid w:val="0030490B"/>
    <w:rsid w:val="00304D2A"/>
    <w:rsid w:val="00304DA2"/>
    <w:rsid w:val="00305B63"/>
    <w:rsid w:val="00305CF3"/>
    <w:rsid w:val="00305CFD"/>
    <w:rsid w:val="00305E34"/>
    <w:rsid w:val="00307521"/>
    <w:rsid w:val="00310457"/>
    <w:rsid w:val="003109BD"/>
    <w:rsid w:val="00310BAA"/>
    <w:rsid w:val="00311435"/>
    <w:rsid w:val="003119AE"/>
    <w:rsid w:val="00312D54"/>
    <w:rsid w:val="00313258"/>
    <w:rsid w:val="00313335"/>
    <w:rsid w:val="00313761"/>
    <w:rsid w:val="00313967"/>
    <w:rsid w:val="0031399E"/>
    <w:rsid w:val="003139A4"/>
    <w:rsid w:val="00313F98"/>
    <w:rsid w:val="00314088"/>
    <w:rsid w:val="003140C4"/>
    <w:rsid w:val="00314B8A"/>
    <w:rsid w:val="00315382"/>
    <w:rsid w:val="00315E0F"/>
    <w:rsid w:val="00316312"/>
    <w:rsid w:val="003172FB"/>
    <w:rsid w:val="00317456"/>
    <w:rsid w:val="00317524"/>
    <w:rsid w:val="003177CF"/>
    <w:rsid w:val="00317B82"/>
    <w:rsid w:val="00317E7E"/>
    <w:rsid w:val="0032044C"/>
    <w:rsid w:val="0032076C"/>
    <w:rsid w:val="00320E2E"/>
    <w:rsid w:val="0032127E"/>
    <w:rsid w:val="00321924"/>
    <w:rsid w:val="00321B0F"/>
    <w:rsid w:val="00321B89"/>
    <w:rsid w:val="00321D1E"/>
    <w:rsid w:val="0032217D"/>
    <w:rsid w:val="0032273A"/>
    <w:rsid w:val="003229AC"/>
    <w:rsid w:val="00322BF2"/>
    <w:rsid w:val="00323C0A"/>
    <w:rsid w:val="00323F81"/>
    <w:rsid w:val="00324055"/>
    <w:rsid w:val="00324290"/>
    <w:rsid w:val="003248FA"/>
    <w:rsid w:val="0032512E"/>
    <w:rsid w:val="0032529C"/>
    <w:rsid w:val="0032545A"/>
    <w:rsid w:val="00325518"/>
    <w:rsid w:val="003255EE"/>
    <w:rsid w:val="00325C37"/>
    <w:rsid w:val="00325C89"/>
    <w:rsid w:val="00325D64"/>
    <w:rsid w:val="00325FA9"/>
    <w:rsid w:val="00326562"/>
    <w:rsid w:val="003265CD"/>
    <w:rsid w:val="00326694"/>
    <w:rsid w:val="003267BF"/>
    <w:rsid w:val="00326801"/>
    <w:rsid w:val="00326B8A"/>
    <w:rsid w:val="00327557"/>
    <w:rsid w:val="00330C37"/>
    <w:rsid w:val="00331012"/>
    <w:rsid w:val="00331205"/>
    <w:rsid w:val="00331763"/>
    <w:rsid w:val="00332215"/>
    <w:rsid w:val="003327C6"/>
    <w:rsid w:val="003329C1"/>
    <w:rsid w:val="00332CA7"/>
    <w:rsid w:val="00332DB2"/>
    <w:rsid w:val="0033301C"/>
    <w:rsid w:val="00333CEF"/>
    <w:rsid w:val="00333D1A"/>
    <w:rsid w:val="00333E34"/>
    <w:rsid w:val="003341A1"/>
    <w:rsid w:val="00334422"/>
    <w:rsid w:val="003347BF"/>
    <w:rsid w:val="003347F9"/>
    <w:rsid w:val="00335352"/>
    <w:rsid w:val="003359A8"/>
    <w:rsid w:val="00335E6B"/>
    <w:rsid w:val="00336118"/>
    <w:rsid w:val="003362FE"/>
    <w:rsid w:val="0033680C"/>
    <w:rsid w:val="00336A2C"/>
    <w:rsid w:val="00336AAC"/>
    <w:rsid w:val="00336C45"/>
    <w:rsid w:val="00336F45"/>
    <w:rsid w:val="0033743D"/>
    <w:rsid w:val="0033768B"/>
    <w:rsid w:val="003376A2"/>
    <w:rsid w:val="0033781D"/>
    <w:rsid w:val="0034040D"/>
    <w:rsid w:val="00340488"/>
    <w:rsid w:val="003405B4"/>
    <w:rsid w:val="003409E3"/>
    <w:rsid w:val="00340E55"/>
    <w:rsid w:val="003414C0"/>
    <w:rsid w:val="00341970"/>
    <w:rsid w:val="0034211C"/>
    <w:rsid w:val="00342139"/>
    <w:rsid w:val="0034224C"/>
    <w:rsid w:val="0034250B"/>
    <w:rsid w:val="00342BC2"/>
    <w:rsid w:val="00342FB6"/>
    <w:rsid w:val="003432D4"/>
    <w:rsid w:val="00343324"/>
    <w:rsid w:val="003434AD"/>
    <w:rsid w:val="003434CC"/>
    <w:rsid w:val="00343837"/>
    <w:rsid w:val="00344B56"/>
    <w:rsid w:val="0034504C"/>
    <w:rsid w:val="003455CF"/>
    <w:rsid w:val="0034576D"/>
    <w:rsid w:val="00345CE9"/>
    <w:rsid w:val="00345D2B"/>
    <w:rsid w:val="00345F6B"/>
    <w:rsid w:val="00345FDC"/>
    <w:rsid w:val="00346194"/>
    <w:rsid w:val="003463C0"/>
    <w:rsid w:val="003465C1"/>
    <w:rsid w:val="003470F8"/>
    <w:rsid w:val="003471CA"/>
    <w:rsid w:val="003475AD"/>
    <w:rsid w:val="00347A18"/>
    <w:rsid w:val="003501A3"/>
    <w:rsid w:val="00350981"/>
    <w:rsid w:val="00350CA2"/>
    <w:rsid w:val="00351009"/>
    <w:rsid w:val="0035123D"/>
    <w:rsid w:val="0035173D"/>
    <w:rsid w:val="00351862"/>
    <w:rsid w:val="00351C8C"/>
    <w:rsid w:val="00351CE0"/>
    <w:rsid w:val="0035281F"/>
    <w:rsid w:val="00352DDC"/>
    <w:rsid w:val="00352E3A"/>
    <w:rsid w:val="003531E0"/>
    <w:rsid w:val="00354205"/>
    <w:rsid w:val="003549F5"/>
    <w:rsid w:val="00354A33"/>
    <w:rsid w:val="00354C68"/>
    <w:rsid w:val="00354DE6"/>
    <w:rsid w:val="0035585D"/>
    <w:rsid w:val="00355CA1"/>
    <w:rsid w:val="00355F5B"/>
    <w:rsid w:val="003576BC"/>
    <w:rsid w:val="00357EE5"/>
    <w:rsid w:val="00360ED1"/>
    <w:rsid w:val="00360F21"/>
    <w:rsid w:val="003613EC"/>
    <w:rsid w:val="003615A7"/>
    <w:rsid w:val="00361B11"/>
    <w:rsid w:val="00361BA2"/>
    <w:rsid w:val="00361BDB"/>
    <w:rsid w:val="00361FBC"/>
    <w:rsid w:val="0036219C"/>
    <w:rsid w:val="003627C3"/>
    <w:rsid w:val="00362A1B"/>
    <w:rsid w:val="00362A74"/>
    <w:rsid w:val="00362DA7"/>
    <w:rsid w:val="00362E50"/>
    <w:rsid w:val="00362EDD"/>
    <w:rsid w:val="00363378"/>
    <w:rsid w:val="00363394"/>
    <w:rsid w:val="00363492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ED8"/>
    <w:rsid w:val="003670DA"/>
    <w:rsid w:val="0036761F"/>
    <w:rsid w:val="003679C8"/>
    <w:rsid w:val="00367A07"/>
    <w:rsid w:val="00367E33"/>
    <w:rsid w:val="00367E9C"/>
    <w:rsid w:val="00367FAE"/>
    <w:rsid w:val="003702BE"/>
    <w:rsid w:val="003706E7"/>
    <w:rsid w:val="00370B8B"/>
    <w:rsid w:val="00371652"/>
    <w:rsid w:val="00371BBF"/>
    <w:rsid w:val="0037222A"/>
    <w:rsid w:val="0037230D"/>
    <w:rsid w:val="00372360"/>
    <w:rsid w:val="0037248A"/>
    <w:rsid w:val="00372909"/>
    <w:rsid w:val="00372A4F"/>
    <w:rsid w:val="00372A70"/>
    <w:rsid w:val="00372AAC"/>
    <w:rsid w:val="00372B0A"/>
    <w:rsid w:val="00372FA8"/>
    <w:rsid w:val="0037352F"/>
    <w:rsid w:val="003739BB"/>
    <w:rsid w:val="00373DB2"/>
    <w:rsid w:val="003743F7"/>
    <w:rsid w:val="003744FD"/>
    <w:rsid w:val="00374C40"/>
    <w:rsid w:val="00374D81"/>
    <w:rsid w:val="00375231"/>
    <w:rsid w:val="0037559B"/>
    <w:rsid w:val="00375BD6"/>
    <w:rsid w:val="00375C0F"/>
    <w:rsid w:val="003760D4"/>
    <w:rsid w:val="003765F3"/>
    <w:rsid w:val="00376738"/>
    <w:rsid w:val="00376967"/>
    <w:rsid w:val="00376C0F"/>
    <w:rsid w:val="003770AE"/>
    <w:rsid w:val="003771A9"/>
    <w:rsid w:val="00377490"/>
    <w:rsid w:val="00377AEA"/>
    <w:rsid w:val="00377CE9"/>
    <w:rsid w:val="0038051B"/>
    <w:rsid w:val="0038077E"/>
    <w:rsid w:val="00380980"/>
    <w:rsid w:val="003809E1"/>
    <w:rsid w:val="00380B48"/>
    <w:rsid w:val="00381A9F"/>
    <w:rsid w:val="00381F00"/>
    <w:rsid w:val="003823D3"/>
    <w:rsid w:val="00382906"/>
    <w:rsid w:val="003830F0"/>
    <w:rsid w:val="00383858"/>
    <w:rsid w:val="00383A98"/>
    <w:rsid w:val="0038458C"/>
    <w:rsid w:val="00384667"/>
    <w:rsid w:val="0038488E"/>
    <w:rsid w:val="00384898"/>
    <w:rsid w:val="00384DF8"/>
    <w:rsid w:val="003856F3"/>
    <w:rsid w:val="003857E3"/>
    <w:rsid w:val="00385982"/>
    <w:rsid w:val="00385B0C"/>
    <w:rsid w:val="00385CFC"/>
    <w:rsid w:val="0038632A"/>
    <w:rsid w:val="0038686B"/>
    <w:rsid w:val="00387BC1"/>
    <w:rsid w:val="00387EE6"/>
    <w:rsid w:val="00390144"/>
    <w:rsid w:val="003904D3"/>
    <w:rsid w:val="0039068A"/>
    <w:rsid w:val="003908C7"/>
    <w:rsid w:val="00390943"/>
    <w:rsid w:val="003909D6"/>
    <w:rsid w:val="00391515"/>
    <w:rsid w:val="00391887"/>
    <w:rsid w:val="003922F5"/>
    <w:rsid w:val="0039242A"/>
    <w:rsid w:val="0039266E"/>
    <w:rsid w:val="00392F0C"/>
    <w:rsid w:val="00393013"/>
    <w:rsid w:val="00393102"/>
    <w:rsid w:val="003932B1"/>
    <w:rsid w:val="0039344A"/>
    <w:rsid w:val="0039370B"/>
    <w:rsid w:val="00393D0C"/>
    <w:rsid w:val="00394842"/>
    <w:rsid w:val="00394FB4"/>
    <w:rsid w:val="003952A4"/>
    <w:rsid w:val="003955B1"/>
    <w:rsid w:val="00395D09"/>
    <w:rsid w:val="00395DF1"/>
    <w:rsid w:val="00395E55"/>
    <w:rsid w:val="0039677A"/>
    <w:rsid w:val="00396930"/>
    <w:rsid w:val="003969E7"/>
    <w:rsid w:val="00396A0E"/>
    <w:rsid w:val="00396B96"/>
    <w:rsid w:val="00396DDB"/>
    <w:rsid w:val="00397EE1"/>
    <w:rsid w:val="003A00DB"/>
    <w:rsid w:val="003A02A1"/>
    <w:rsid w:val="003A093A"/>
    <w:rsid w:val="003A0C89"/>
    <w:rsid w:val="003A0E2D"/>
    <w:rsid w:val="003A0EF4"/>
    <w:rsid w:val="003A1095"/>
    <w:rsid w:val="003A20B0"/>
    <w:rsid w:val="003A24B5"/>
    <w:rsid w:val="003A24E7"/>
    <w:rsid w:val="003A2785"/>
    <w:rsid w:val="003A2C67"/>
    <w:rsid w:val="003A2D5B"/>
    <w:rsid w:val="003A3354"/>
    <w:rsid w:val="003A3575"/>
    <w:rsid w:val="003A3879"/>
    <w:rsid w:val="003A3924"/>
    <w:rsid w:val="003A3B2C"/>
    <w:rsid w:val="003A40E3"/>
    <w:rsid w:val="003A412D"/>
    <w:rsid w:val="003A4876"/>
    <w:rsid w:val="003A52E8"/>
    <w:rsid w:val="003A5767"/>
    <w:rsid w:val="003A645A"/>
    <w:rsid w:val="003A699A"/>
    <w:rsid w:val="003A6F0C"/>
    <w:rsid w:val="003A71E7"/>
    <w:rsid w:val="003A72FF"/>
    <w:rsid w:val="003A76DC"/>
    <w:rsid w:val="003B00EC"/>
    <w:rsid w:val="003B072E"/>
    <w:rsid w:val="003B0A78"/>
    <w:rsid w:val="003B0BE2"/>
    <w:rsid w:val="003B0CA7"/>
    <w:rsid w:val="003B0DD0"/>
    <w:rsid w:val="003B1F86"/>
    <w:rsid w:val="003B243F"/>
    <w:rsid w:val="003B317A"/>
    <w:rsid w:val="003B3504"/>
    <w:rsid w:val="003B392D"/>
    <w:rsid w:val="003B3998"/>
    <w:rsid w:val="003B3C29"/>
    <w:rsid w:val="003B40FE"/>
    <w:rsid w:val="003B4498"/>
    <w:rsid w:val="003B4537"/>
    <w:rsid w:val="003B4773"/>
    <w:rsid w:val="003B50D2"/>
    <w:rsid w:val="003B5564"/>
    <w:rsid w:val="003B5A14"/>
    <w:rsid w:val="003B68CF"/>
    <w:rsid w:val="003B6E9B"/>
    <w:rsid w:val="003B74C1"/>
    <w:rsid w:val="003B7739"/>
    <w:rsid w:val="003B78FE"/>
    <w:rsid w:val="003B7F60"/>
    <w:rsid w:val="003C0083"/>
    <w:rsid w:val="003C03FF"/>
    <w:rsid w:val="003C0463"/>
    <w:rsid w:val="003C094B"/>
    <w:rsid w:val="003C0F13"/>
    <w:rsid w:val="003C0F68"/>
    <w:rsid w:val="003C1306"/>
    <w:rsid w:val="003C14AB"/>
    <w:rsid w:val="003C17EB"/>
    <w:rsid w:val="003C1B9D"/>
    <w:rsid w:val="003C1E16"/>
    <w:rsid w:val="003C2122"/>
    <w:rsid w:val="003C2133"/>
    <w:rsid w:val="003C2162"/>
    <w:rsid w:val="003C2590"/>
    <w:rsid w:val="003C284F"/>
    <w:rsid w:val="003C2C58"/>
    <w:rsid w:val="003C2E6E"/>
    <w:rsid w:val="003C30A8"/>
    <w:rsid w:val="003C30FC"/>
    <w:rsid w:val="003C3236"/>
    <w:rsid w:val="003C37B1"/>
    <w:rsid w:val="003C39A4"/>
    <w:rsid w:val="003C4984"/>
    <w:rsid w:val="003C545F"/>
    <w:rsid w:val="003C56A6"/>
    <w:rsid w:val="003C56D8"/>
    <w:rsid w:val="003C63F5"/>
    <w:rsid w:val="003C6AB0"/>
    <w:rsid w:val="003C6B3C"/>
    <w:rsid w:val="003C6BF0"/>
    <w:rsid w:val="003C71E0"/>
    <w:rsid w:val="003C763B"/>
    <w:rsid w:val="003C769B"/>
    <w:rsid w:val="003C78F0"/>
    <w:rsid w:val="003C7F54"/>
    <w:rsid w:val="003C7FBB"/>
    <w:rsid w:val="003D025E"/>
    <w:rsid w:val="003D0775"/>
    <w:rsid w:val="003D089C"/>
    <w:rsid w:val="003D08E1"/>
    <w:rsid w:val="003D117A"/>
    <w:rsid w:val="003D11B0"/>
    <w:rsid w:val="003D129F"/>
    <w:rsid w:val="003D165C"/>
    <w:rsid w:val="003D17AD"/>
    <w:rsid w:val="003D1AF0"/>
    <w:rsid w:val="003D1C00"/>
    <w:rsid w:val="003D2031"/>
    <w:rsid w:val="003D30B1"/>
    <w:rsid w:val="003D3263"/>
    <w:rsid w:val="003D3339"/>
    <w:rsid w:val="003D36A5"/>
    <w:rsid w:val="003D36E9"/>
    <w:rsid w:val="003D3784"/>
    <w:rsid w:val="003D38D6"/>
    <w:rsid w:val="003D3B95"/>
    <w:rsid w:val="003D3BFF"/>
    <w:rsid w:val="003D3D3C"/>
    <w:rsid w:val="003D41F3"/>
    <w:rsid w:val="003D4303"/>
    <w:rsid w:val="003D458A"/>
    <w:rsid w:val="003D489A"/>
    <w:rsid w:val="003D4D8E"/>
    <w:rsid w:val="003D4F58"/>
    <w:rsid w:val="003D506A"/>
    <w:rsid w:val="003D570B"/>
    <w:rsid w:val="003D6857"/>
    <w:rsid w:val="003D6BA4"/>
    <w:rsid w:val="003D7071"/>
    <w:rsid w:val="003D7400"/>
    <w:rsid w:val="003D791A"/>
    <w:rsid w:val="003D7F8C"/>
    <w:rsid w:val="003E08D0"/>
    <w:rsid w:val="003E0BB3"/>
    <w:rsid w:val="003E0BCC"/>
    <w:rsid w:val="003E0FB3"/>
    <w:rsid w:val="003E12E9"/>
    <w:rsid w:val="003E265E"/>
    <w:rsid w:val="003E2695"/>
    <w:rsid w:val="003E2897"/>
    <w:rsid w:val="003E2F5D"/>
    <w:rsid w:val="003E3873"/>
    <w:rsid w:val="003E3964"/>
    <w:rsid w:val="003E3C6C"/>
    <w:rsid w:val="003E3E48"/>
    <w:rsid w:val="003E4391"/>
    <w:rsid w:val="003E52A0"/>
    <w:rsid w:val="003E56A7"/>
    <w:rsid w:val="003E619D"/>
    <w:rsid w:val="003E63A3"/>
    <w:rsid w:val="003E6403"/>
    <w:rsid w:val="003E6979"/>
    <w:rsid w:val="003E6A5C"/>
    <w:rsid w:val="003E6D58"/>
    <w:rsid w:val="003E7496"/>
    <w:rsid w:val="003E74E0"/>
    <w:rsid w:val="003E7613"/>
    <w:rsid w:val="003F0648"/>
    <w:rsid w:val="003F06E0"/>
    <w:rsid w:val="003F0C6C"/>
    <w:rsid w:val="003F148A"/>
    <w:rsid w:val="003F15C3"/>
    <w:rsid w:val="003F226E"/>
    <w:rsid w:val="003F2371"/>
    <w:rsid w:val="003F2544"/>
    <w:rsid w:val="003F28B5"/>
    <w:rsid w:val="003F2DC4"/>
    <w:rsid w:val="003F2F35"/>
    <w:rsid w:val="003F308C"/>
    <w:rsid w:val="003F31F5"/>
    <w:rsid w:val="003F3728"/>
    <w:rsid w:val="003F3916"/>
    <w:rsid w:val="003F3D32"/>
    <w:rsid w:val="003F3F42"/>
    <w:rsid w:val="003F433D"/>
    <w:rsid w:val="003F4CA6"/>
    <w:rsid w:val="003F51A4"/>
    <w:rsid w:val="003F5463"/>
    <w:rsid w:val="003F55A0"/>
    <w:rsid w:val="003F59FE"/>
    <w:rsid w:val="003F7135"/>
    <w:rsid w:val="003F7266"/>
    <w:rsid w:val="003F759B"/>
    <w:rsid w:val="003F7692"/>
    <w:rsid w:val="003F7808"/>
    <w:rsid w:val="003F7A6B"/>
    <w:rsid w:val="00400347"/>
    <w:rsid w:val="004003D7"/>
    <w:rsid w:val="00400C0D"/>
    <w:rsid w:val="00400D92"/>
    <w:rsid w:val="0040104D"/>
    <w:rsid w:val="004011B4"/>
    <w:rsid w:val="004012BD"/>
    <w:rsid w:val="00401310"/>
    <w:rsid w:val="00401335"/>
    <w:rsid w:val="00401C77"/>
    <w:rsid w:val="004022C9"/>
    <w:rsid w:val="0040297E"/>
    <w:rsid w:val="0040306B"/>
    <w:rsid w:val="00403115"/>
    <w:rsid w:val="00403533"/>
    <w:rsid w:val="00403A61"/>
    <w:rsid w:val="00403A67"/>
    <w:rsid w:val="0040433F"/>
    <w:rsid w:val="00405062"/>
    <w:rsid w:val="00405071"/>
    <w:rsid w:val="00405240"/>
    <w:rsid w:val="0040570A"/>
    <w:rsid w:val="00405967"/>
    <w:rsid w:val="00405D69"/>
    <w:rsid w:val="0040618A"/>
    <w:rsid w:val="004065C3"/>
    <w:rsid w:val="00406A02"/>
    <w:rsid w:val="00406E82"/>
    <w:rsid w:val="004100E7"/>
    <w:rsid w:val="00410770"/>
    <w:rsid w:val="00410E02"/>
    <w:rsid w:val="0041106F"/>
    <w:rsid w:val="00411380"/>
    <w:rsid w:val="00411778"/>
    <w:rsid w:val="004119BC"/>
    <w:rsid w:val="00411A61"/>
    <w:rsid w:val="00411B1C"/>
    <w:rsid w:val="00411C08"/>
    <w:rsid w:val="0041212D"/>
    <w:rsid w:val="004121CC"/>
    <w:rsid w:val="00412276"/>
    <w:rsid w:val="004123F4"/>
    <w:rsid w:val="00413666"/>
    <w:rsid w:val="00413987"/>
    <w:rsid w:val="00413B6E"/>
    <w:rsid w:val="00414405"/>
    <w:rsid w:val="004144E6"/>
    <w:rsid w:val="0041460F"/>
    <w:rsid w:val="004146E0"/>
    <w:rsid w:val="004147AC"/>
    <w:rsid w:val="00414843"/>
    <w:rsid w:val="00414984"/>
    <w:rsid w:val="00414D55"/>
    <w:rsid w:val="00414EDE"/>
    <w:rsid w:val="00415221"/>
    <w:rsid w:val="0041541C"/>
    <w:rsid w:val="00415726"/>
    <w:rsid w:val="00415BA7"/>
    <w:rsid w:val="00415E3E"/>
    <w:rsid w:val="00416004"/>
    <w:rsid w:val="0041619E"/>
    <w:rsid w:val="00416BD0"/>
    <w:rsid w:val="004172D5"/>
    <w:rsid w:val="004174BC"/>
    <w:rsid w:val="00417502"/>
    <w:rsid w:val="0041768F"/>
    <w:rsid w:val="00417E85"/>
    <w:rsid w:val="00420121"/>
    <w:rsid w:val="00420763"/>
    <w:rsid w:val="00420F8A"/>
    <w:rsid w:val="004210F2"/>
    <w:rsid w:val="004219DB"/>
    <w:rsid w:val="0042290E"/>
    <w:rsid w:val="00422AAB"/>
    <w:rsid w:val="004239CE"/>
    <w:rsid w:val="00423FA8"/>
    <w:rsid w:val="004240C2"/>
    <w:rsid w:val="00424279"/>
    <w:rsid w:val="00424418"/>
    <w:rsid w:val="0042468B"/>
    <w:rsid w:val="0042491D"/>
    <w:rsid w:val="00424C23"/>
    <w:rsid w:val="00425017"/>
    <w:rsid w:val="004251FA"/>
    <w:rsid w:val="0042534C"/>
    <w:rsid w:val="004262D3"/>
    <w:rsid w:val="0042693F"/>
    <w:rsid w:val="00427132"/>
    <w:rsid w:val="00427443"/>
    <w:rsid w:val="004274D2"/>
    <w:rsid w:val="0042765C"/>
    <w:rsid w:val="00427724"/>
    <w:rsid w:val="0042787B"/>
    <w:rsid w:val="00427A9A"/>
    <w:rsid w:val="00427D4A"/>
    <w:rsid w:val="00427EB9"/>
    <w:rsid w:val="00430521"/>
    <w:rsid w:val="00430524"/>
    <w:rsid w:val="00430C9E"/>
    <w:rsid w:val="00431676"/>
    <w:rsid w:val="00431917"/>
    <w:rsid w:val="004319EC"/>
    <w:rsid w:val="004319EE"/>
    <w:rsid w:val="00431B03"/>
    <w:rsid w:val="00431EC7"/>
    <w:rsid w:val="00432B27"/>
    <w:rsid w:val="00432B2F"/>
    <w:rsid w:val="0043315F"/>
    <w:rsid w:val="004332E8"/>
    <w:rsid w:val="00433BA6"/>
    <w:rsid w:val="004342D5"/>
    <w:rsid w:val="00434642"/>
    <w:rsid w:val="00434715"/>
    <w:rsid w:val="00434A75"/>
    <w:rsid w:val="00434ED3"/>
    <w:rsid w:val="0043509D"/>
    <w:rsid w:val="0043537F"/>
    <w:rsid w:val="00435827"/>
    <w:rsid w:val="00435DC0"/>
    <w:rsid w:val="004364ED"/>
    <w:rsid w:val="00437131"/>
    <w:rsid w:val="0043728C"/>
    <w:rsid w:val="004372A1"/>
    <w:rsid w:val="0043740F"/>
    <w:rsid w:val="00437D87"/>
    <w:rsid w:val="00437EAE"/>
    <w:rsid w:val="00440002"/>
    <w:rsid w:val="00440222"/>
    <w:rsid w:val="00440558"/>
    <w:rsid w:val="004414A1"/>
    <w:rsid w:val="0044199A"/>
    <w:rsid w:val="00441E8F"/>
    <w:rsid w:val="00442161"/>
    <w:rsid w:val="00442763"/>
    <w:rsid w:val="0044312A"/>
    <w:rsid w:val="00443498"/>
    <w:rsid w:val="004434FD"/>
    <w:rsid w:val="004435D8"/>
    <w:rsid w:val="00443652"/>
    <w:rsid w:val="0044365A"/>
    <w:rsid w:val="00443DE7"/>
    <w:rsid w:val="0044441D"/>
    <w:rsid w:val="0044499B"/>
    <w:rsid w:val="00445196"/>
    <w:rsid w:val="00445795"/>
    <w:rsid w:val="00445812"/>
    <w:rsid w:val="00446245"/>
    <w:rsid w:val="004462FD"/>
    <w:rsid w:val="00447BB8"/>
    <w:rsid w:val="00450BED"/>
    <w:rsid w:val="00451009"/>
    <w:rsid w:val="00451062"/>
    <w:rsid w:val="004511FA"/>
    <w:rsid w:val="0045141E"/>
    <w:rsid w:val="00451551"/>
    <w:rsid w:val="00451C14"/>
    <w:rsid w:val="0045256A"/>
    <w:rsid w:val="004528A9"/>
    <w:rsid w:val="00452DFF"/>
    <w:rsid w:val="00452FCC"/>
    <w:rsid w:val="00453F18"/>
    <w:rsid w:val="004540B2"/>
    <w:rsid w:val="00454289"/>
    <w:rsid w:val="004550BD"/>
    <w:rsid w:val="004556AB"/>
    <w:rsid w:val="004561B5"/>
    <w:rsid w:val="00456625"/>
    <w:rsid w:val="00456801"/>
    <w:rsid w:val="00456D39"/>
    <w:rsid w:val="00456DD7"/>
    <w:rsid w:val="0046040A"/>
    <w:rsid w:val="004604F8"/>
    <w:rsid w:val="00460722"/>
    <w:rsid w:val="0046101C"/>
    <w:rsid w:val="00461877"/>
    <w:rsid w:val="00461906"/>
    <w:rsid w:val="00461A3B"/>
    <w:rsid w:val="00461E30"/>
    <w:rsid w:val="0046212C"/>
    <w:rsid w:val="0046251B"/>
    <w:rsid w:val="00462970"/>
    <w:rsid w:val="00462FAD"/>
    <w:rsid w:val="00463450"/>
    <w:rsid w:val="00464051"/>
    <w:rsid w:val="0046437C"/>
    <w:rsid w:val="004648C8"/>
    <w:rsid w:val="00464BE1"/>
    <w:rsid w:val="00464CBA"/>
    <w:rsid w:val="00465258"/>
    <w:rsid w:val="004655B7"/>
    <w:rsid w:val="00465BE4"/>
    <w:rsid w:val="00465C09"/>
    <w:rsid w:val="00465C94"/>
    <w:rsid w:val="00465F9C"/>
    <w:rsid w:val="004661CA"/>
    <w:rsid w:val="004662C2"/>
    <w:rsid w:val="00466578"/>
    <w:rsid w:val="00466CF8"/>
    <w:rsid w:val="00466E04"/>
    <w:rsid w:val="004675EA"/>
    <w:rsid w:val="00467952"/>
    <w:rsid w:val="00467D5D"/>
    <w:rsid w:val="00470444"/>
    <w:rsid w:val="00470AC8"/>
    <w:rsid w:val="00470B6D"/>
    <w:rsid w:val="00470E45"/>
    <w:rsid w:val="0047122C"/>
    <w:rsid w:val="004712A2"/>
    <w:rsid w:val="00471433"/>
    <w:rsid w:val="004714BA"/>
    <w:rsid w:val="00471DC9"/>
    <w:rsid w:val="0047202B"/>
    <w:rsid w:val="00472383"/>
    <w:rsid w:val="00472BB2"/>
    <w:rsid w:val="00472EE9"/>
    <w:rsid w:val="0047312F"/>
    <w:rsid w:val="004733B9"/>
    <w:rsid w:val="0047340C"/>
    <w:rsid w:val="00473B59"/>
    <w:rsid w:val="0047402E"/>
    <w:rsid w:val="00474042"/>
    <w:rsid w:val="004745C4"/>
    <w:rsid w:val="004745E7"/>
    <w:rsid w:val="004747B0"/>
    <w:rsid w:val="00475930"/>
    <w:rsid w:val="004763BA"/>
    <w:rsid w:val="00476463"/>
    <w:rsid w:val="00477186"/>
    <w:rsid w:val="004775C9"/>
    <w:rsid w:val="004778AE"/>
    <w:rsid w:val="00477985"/>
    <w:rsid w:val="00477E10"/>
    <w:rsid w:val="004805F0"/>
    <w:rsid w:val="00481826"/>
    <w:rsid w:val="00481EF4"/>
    <w:rsid w:val="004820C9"/>
    <w:rsid w:val="00482C7F"/>
    <w:rsid w:val="00482DAC"/>
    <w:rsid w:val="004830E6"/>
    <w:rsid w:val="00483120"/>
    <w:rsid w:val="004836E3"/>
    <w:rsid w:val="00483757"/>
    <w:rsid w:val="004841D2"/>
    <w:rsid w:val="00484346"/>
    <w:rsid w:val="0048438F"/>
    <w:rsid w:val="00484EF1"/>
    <w:rsid w:val="004850EE"/>
    <w:rsid w:val="00485641"/>
    <w:rsid w:val="00485983"/>
    <w:rsid w:val="004859C4"/>
    <w:rsid w:val="00485AA2"/>
    <w:rsid w:val="00485C84"/>
    <w:rsid w:val="00485F7F"/>
    <w:rsid w:val="00486725"/>
    <w:rsid w:val="004868D3"/>
    <w:rsid w:val="00487811"/>
    <w:rsid w:val="00487820"/>
    <w:rsid w:val="00487B14"/>
    <w:rsid w:val="00487C6C"/>
    <w:rsid w:val="00487F3F"/>
    <w:rsid w:val="004903F2"/>
    <w:rsid w:val="00490624"/>
    <w:rsid w:val="004909D1"/>
    <w:rsid w:val="00490A21"/>
    <w:rsid w:val="004910A5"/>
    <w:rsid w:val="004910CA"/>
    <w:rsid w:val="004911E1"/>
    <w:rsid w:val="00491220"/>
    <w:rsid w:val="0049229E"/>
    <w:rsid w:val="00492763"/>
    <w:rsid w:val="00493061"/>
    <w:rsid w:val="004931E4"/>
    <w:rsid w:val="00493EEC"/>
    <w:rsid w:val="00493FE9"/>
    <w:rsid w:val="00494348"/>
    <w:rsid w:val="00494AA1"/>
    <w:rsid w:val="00494B80"/>
    <w:rsid w:val="00494E66"/>
    <w:rsid w:val="00495297"/>
    <w:rsid w:val="0049554D"/>
    <w:rsid w:val="0049580D"/>
    <w:rsid w:val="0049599A"/>
    <w:rsid w:val="00495D96"/>
    <w:rsid w:val="00496098"/>
    <w:rsid w:val="00496462"/>
    <w:rsid w:val="0049688E"/>
    <w:rsid w:val="00496C4F"/>
    <w:rsid w:val="00497162"/>
    <w:rsid w:val="004973AE"/>
    <w:rsid w:val="0049751F"/>
    <w:rsid w:val="0049771E"/>
    <w:rsid w:val="00497DA8"/>
    <w:rsid w:val="00497E7B"/>
    <w:rsid w:val="004A03B5"/>
    <w:rsid w:val="004A08F5"/>
    <w:rsid w:val="004A0D83"/>
    <w:rsid w:val="004A0FA8"/>
    <w:rsid w:val="004A1117"/>
    <w:rsid w:val="004A1193"/>
    <w:rsid w:val="004A140B"/>
    <w:rsid w:val="004A15D7"/>
    <w:rsid w:val="004A195A"/>
    <w:rsid w:val="004A2683"/>
    <w:rsid w:val="004A26EF"/>
    <w:rsid w:val="004A276A"/>
    <w:rsid w:val="004A2C83"/>
    <w:rsid w:val="004A3235"/>
    <w:rsid w:val="004A3238"/>
    <w:rsid w:val="004A339F"/>
    <w:rsid w:val="004A3B9F"/>
    <w:rsid w:val="004A3BCC"/>
    <w:rsid w:val="004A3CC8"/>
    <w:rsid w:val="004A410F"/>
    <w:rsid w:val="004A515D"/>
    <w:rsid w:val="004A5300"/>
    <w:rsid w:val="004A5676"/>
    <w:rsid w:val="004A57EE"/>
    <w:rsid w:val="004A5F17"/>
    <w:rsid w:val="004A5F59"/>
    <w:rsid w:val="004A6156"/>
    <w:rsid w:val="004A661F"/>
    <w:rsid w:val="004A6A7D"/>
    <w:rsid w:val="004A7618"/>
    <w:rsid w:val="004A79A3"/>
    <w:rsid w:val="004A7B84"/>
    <w:rsid w:val="004B06DA"/>
    <w:rsid w:val="004B1B51"/>
    <w:rsid w:val="004B1CE7"/>
    <w:rsid w:val="004B2215"/>
    <w:rsid w:val="004B226C"/>
    <w:rsid w:val="004B24DD"/>
    <w:rsid w:val="004B359E"/>
    <w:rsid w:val="004B35D3"/>
    <w:rsid w:val="004B4180"/>
    <w:rsid w:val="004B4997"/>
    <w:rsid w:val="004B5014"/>
    <w:rsid w:val="004B5840"/>
    <w:rsid w:val="004B5B8D"/>
    <w:rsid w:val="004B5DE1"/>
    <w:rsid w:val="004B613A"/>
    <w:rsid w:val="004B6446"/>
    <w:rsid w:val="004B6BB8"/>
    <w:rsid w:val="004B6DD6"/>
    <w:rsid w:val="004B7456"/>
    <w:rsid w:val="004C067E"/>
    <w:rsid w:val="004C08CA"/>
    <w:rsid w:val="004C0A6B"/>
    <w:rsid w:val="004C16A8"/>
    <w:rsid w:val="004C1AD0"/>
    <w:rsid w:val="004C1B11"/>
    <w:rsid w:val="004C1E84"/>
    <w:rsid w:val="004C1F12"/>
    <w:rsid w:val="004C218D"/>
    <w:rsid w:val="004C2BB0"/>
    <w:rsid w:val="004C2BF2"/>
    <w:rsid w:val="004C2C25"/>
    <w:rsid w:val="004C2DE3"/>
    <w:rsid w:val="004C2F39"/>
    <w:rsid w:val="004C306C"/>
    <w:rsid w:val="004C331E"/>
    <w:rsid w:val="004C3665"/>
    <w:rsid w:val="004C36F5"/>
    <w:rsid w:val="004C3A35"/>
    <w:rsid w:val="004C3B5E"/>
    <w:rsid w:val="004C3BD9"/>
    <w:rsid w:val="004C3E0C"/>
    <w:rsid w:val="004C3F86"/>
    <w:rsid w:val="004C44DC"/>
    <w:rsid w:val="004C455E"/>
    <w:rsid w:val="004C4937"/>
    <w:rsid w:val="004C4F8E"/>
    <w:rsid w:val="004C5026"/>
    <w:rsid w:val="004C521B"/>
    <w:rsid w:val="004C53D6"/>
    <w:rsid w:val="004C6184"/>
    <w:rsid w:val="004C6642"/>
    <w:rsid w:val="004C672E"/>
    <w:rsid w:val="004D01C2"/>
    <w:rsid w:val="004D051D"/>
    <w:rsid w:val="004D0D96"/>
    <w:rsid w:val="004D0EA3"/>
    <w:rsid w:val="004D116E"/>
    <w:rsid w:val="004D117E"/>
    <w:rsid w:val="004D142F"/>
    <w:rsid w:val="004D17E0"/>
    <w:rsid w:val="004D1B22"/>
    <w:rsid w:val="004D1B58"/>
    <w:rsid w:val="004D1E33"/>
    <w:rsid w:val="004D28AB"/>
    <w:rsid w:val="004D2A2D"/>
    <w:rsid w:val="004D2A31"/>
    <w:rsid w:val="004D2F54"/>
    <w:rsid w:val="004D3716"/>
    <w:rsid w:val="004D3F27"/>
    <w:rsid w:val="004D3FA0"/>
    <w:rsid w:val="004D478A"/>
    <w:rsid w:val="004D57FC"/>
    <w:rsid w:val="004D5D72"/>
    <w:rsid w:val="004D5FBB"/>
    <w:rsid w:val="004D6102"/>
    <w:rsid w:val="004D69E8"/>
    <w:rsid w:val="004D6B94"/>
    <w:rsid w:val="004D6CC2"/>
    <w:rsid w:val="004D74E8"/>
    <w:rsid w:val="004D77EA"/>
    <w:rsid w:val="004D7A58"/>
    <w:rsid w:val="004D7D33"/>
    <w:rsid w:val="004D7F6C"/>
    <w:rsid w:val="004E02A4"/>
    <w:rsid w:val="004E064B"/>
    <w:rsid w:val="004E0CBC"/>
    <w:rsid w:val="004E0D5D"/>
    <w:rsid w:val="004E1601"/>
    <w:rsid w:val="004E233A"/>
    <w:rsid w:val="004E2435"/>
    <w:rsid w:val="004E2773"/>
    <w:rsid w:val="004E281B"/>
    <w:rsid w:val="004E28D0"/>
    <w:rsid w:val="004E2B41"/>
    <w:rsid w:val="004E2E0E"/>
    <w:rsid w:val="004E2FA7"/>
    <w:rsid w:val="004E353C"/>
    <w:rsid w:val="004E390B"/>
    <w:rsid w:val="004E3A1B"/>
    <w:rsid w:val="004E478A"/>
    <w:rsid w:val="004E4A39"/>
    <w:rsid w:val="004E4A83"/>
    <w:rsid w:val="004E4EBB"/>
    <w:rsid w:val="004E55BD"/>
    <w:rsid w:val="004E590B"/>
    <w:rsid w:val="004E6821"/>
    <w:rsid w:val="004E69B8"/>
    <w:rsid w:val="004E70DA"/>
    <w:rsid w:val="004E7C71"/>
    <w:rsid w:val="004F04EA"/>
    <w:rsid w:val="004F05C4"/>
    <w:rsid w:val="004F0872"/>
    <w:rsid w:val="004F0D65"/>
    <w:rsid w:val="004F11F7"/>
    <w:rsid w:val="004F1210"/>
    <w:rsid w:val="004F17F8"/>
    <w:rsid w:val="004F1C08"/>
    <w:rsid w:val="004F2FA3"/>
    <w:rsid w:val="004F34AE"/>
    <w:rsid w:val="004F3823"/>
    <w:rsid w:val="004F3F5C"/>
    <w:rsid w:val="004F3FA9"/>
    <w:rsid w:val="004F4083"/>
    <w:rsid w:val="004F415C"/>
    <w:rsid w:val="004F4F39"/>
    <w:rsid w:val="004F5037"/>
    <w:rsid w:val="004F5258"/>
    <w:rsid w:val="004F53F4"/>
    <w:rsid w:val="004F58F4"/>
    <w:rsid w:val="004F5F59"/>
    <w:rsid w:val="004F61E2"/>
    <w:rsid w:val="004F6282"/>
    <w:rsid w:val="004F63BB"/>
    <w:rsid w:val="004F6D02"/>
    <w:rsid w:val="004F6ED9"/>
    <w:rsid w:val="004F7037"/>
    <w:rsid w:val="004F7091"/>
    <w:rsid w:val="004F7310"/>
    <w:rsid w:val="004F787E"/>
    <w:rsid w:val="004F7BB4"/>
    <w:rsid w:val="004F7C19"/>
    <w:rsid w:val="0050028A"/>
    <w:rsid w:val="005004C3"/>
    <w:rsid w:val="00500768"/>
    <w:rsid w:val="00500C77"/>
    <w:rsid w:val="00500F57"/>
    <w:rsid w:val="005012BB"/>
    <w:rsid w:val="00501565"/>
    <w:rsid w:val="005015EB"/>
    <w:rsid w:val="005016B4"/>
    <w:rsid w:val="005020B1"/>
    <w:rsid w:val="00502CEB"/>
    <w:rsid w:val="0050300D"/>
    <w:rsid w:val="00503302"/>
    <w:rsid w:val="00503A39"/>
    <w:rsid w:val="00503B65"/>
    <w:rsid w:val="00503F43"/>
    <w:rsid w:val="0050441D"/>
    <w:rsid w:val="0050453A"/>
    <w:rsid w:val="00504549"/>
    <w:rsid w:val="005045DB"/>
    <w:rsid w:val="00504A77"/>
    <w:rsid w:val="00504D04"/>
    <w:rsid w:val="00504DC5"/>
    <w:rsid w:val="005053F1"/>
    <w:rsid w:val="0050563E"/>
    <w:rsid w:val="00505AAC"/>
    <w:rsid w:val="00505B54"/>
    <w:rsid w:val="00506248"/>
    <w:rsid w:val="00506504"/>
    <w:rsid w:val="00506605"/>
    <w:rsid w:val="00506E1F"/>
    <w:rsid w:val="0050744D"/>
    <w:rsid w:val="00507CE0"/>
    <w:rsid w:val="0051072D"/>
    <w:rsid w:val="00510CCA"/>
    <w:rsid w:val="00511040"/>
    <w:rsid w:val="00511234"/>
    <w:rsid w:val="00511418"/>
    <w:rsid w:val="005118BF"/>
    <w:rsid w:val="00511A6F"/>
    <w:rsid w:val="00511C2C"/>
    <w:rsid w:val="00512074"/>
    <w:rsid w:val="00512FA3"/>
    <w:rsid w:val="00512FED"/>
    <w:rsid w:val="00513357"/>
    <w:rsid w:val="0051353C"/>
    <w:rsid w:val="00513618"/>
    <w:rsid w:val="00513669"/>
    <w:rsid w:val="005149BB"/>
    <w:rsid w:val="0051544C"/>
    <w:rsid w:val="00515780"/>
    <w:rsid w:val="00515A5D"/>
    <w:rsid w:val="00515B43"/>
    <w:rsid w:val="00515C5A"/>
    <w:rsid w:val="00515C5E"/>
    <w:rsid w:val="00515DDC"/>
    <w:rsid w:val="00516DAB"/>
    <w:rsid w:val="005170FF"/>
    <w:rsid w:val="00517107"/>
    <w:rsid w:val="005171A5"/>
    <w:rsid w:val="00517632"/>
    <w:rsid w:val="005177A3"/>
    <w:rsid w:val="0051793F"/>
    <w:rsid w:val="00517A12"/>
    <w:rsid w:val="00517A1F"/>
    <w:rsid w:val="005200AE"/>
    <w:rsid w:val="005208D7"/>
    <w:rsid w:val="005208F2"/>
    <w:rsid w:val="005215C3"/>
    <w:rsid w:val="005218EC"/>
    <w:rsid w:val="00521933"/>
    <w:rsid w:val="00521E1E"/>
    <w:rsid w:val="005223B3"/>
    <w:rsid w:val="0052269E"/>
    <w:rsid w:val="00522B3D"/>
    <w:rsid w:val="00522BB3"/>
    <w:rsid w:val="00522F35"/>
    <w:rsid w:val="00522FB2"/>
    <w:rsid w:val="005240BB"/>
    <w:rsid w:val="005250BE"/>
    <w:rsid w:val="005250C2"/>
    <w:rsid w:val="00525743"/>
    <w:rsid w:val="00525AA6"/>
    <w:rsid w:val="00526B5D"/>
    <w:rsid w:val="00526CC1"/>
    <w:rsid w:val="005270FE"/>
    <w:rsid w:val="005300ED"/>
    <w:rsid w:val="005301AD"/>
    <w:rsid w:val="00530670"/>
    <w:rsid w:val="00530942"/>
    <w:rsid w:val="00530CD8"/>
    <w:rsid w:val="00530F97"/>
    <w:rsid w:val="0053124C"/>
    <w:rsid w:val="00531549"/>
    <w:rsid w:val="005319C4"/>
    <w:rsid w:val="005321B6"/>
    <w:rsid w:val="005322A9"/>
    <w:rsid w:val="00532A6E"/>
    <w:rsid w:val="00532C28"/>
    <w:rsid w:val="00532CEF"/>
    <w:rsid w:val="00532D28"/>
    <w:rsid w:val="00533102"/>
    <w:rsid w:val="0053338B"/>
    <w:rsid w:val="0053395F"/>
    <w:rsid w:val="00533D9A"/>
    <w:rsid w:val="005346C5"/>
    <w:rsid w:val="00534A60"/>
    <w:rsid w:val="00534B5F"/>
    <w:rsid w:val="0053543B"/>
    <w:rsid w:val="005357A6"/>
    <w:rsid w:val="00535C6F"/>
    <w:rsid w:val="00536C77"/>
    <w:rsid w:val="0053755D"/>
    <w:rsid w:val="00537843"/>
    <w:rsid w:val="00537A10"/>
    <w:rsid w:val="00540672"/>
    <w:rsid w:val="0054080D"/>
    <w:rsid w:val="00540AF3"/>
    <w:rsid w:val="00541010"/>
    <w:rsid w:val="005416CC"/>
    <w:rsid w:val="00541A47"/>
    <w:rsid w:val="00541A72"/>
    <w:rsid w:val="0054218D"/>
    <w:rsid w:val="00542754"/>
    <w:rsid w:val="00542F5E"/>
    <w:rsid w:val="00543134"/>
    <w:rsid w:val="005432F4"/>
    <w:rsid w:val="005434C7"/>
    <w:rsid w:val="005435A4"/>
    <w:rsid w:val="00543C4E"/>
    <w:rsid w:val="00544316"/>
    <w:rsid w:val="005445B1"/>
    <w:rsid w:val="0054470A"/>
    <w:rsid w:val="00544A0D"/>
    <w:rsid w:val="00544B13"/>
    <w:rsid w:val="00544CEE"/>
    <w:rsid w:val="0054516D"/>
    <w:rsid w:val="00545D68"/>
    <w:rsid w:val="00545F8D"/>
    <w:rsid w:val="0054667F"/>
    <w:rsid w:val="00546901"/>
    <w:rsid w:val="005473D4"/>
    <w:rsid w:val="0054743E"/>
    <w:rsid w:val="00547495"/>
    <w:rsid w:val="005474CF"/>
    <w:rsid w:val="0054792C"/>
    <w:rsid w:val="00547A8D"/>
    <w:rsid w:val="00547BC6"/>
    <w:rsid w:val="00547CB2"/>
    <w:rsid w:val="00547F6F"/>
    <w:rsid w:val="005509AA"/>
    <w:rsid w:val="00550B8A"/>
    <w:rsid w:val="00550E7F"/>
    <w:rsid w:val="00550E96"/>
    <w:rsid w:val="00550ED2"/>
    <w:rsid w:val="005512CC"/>
    <w:rsid w:val="005517AF"/>
    <w:rsid w:val="00552654"/>
    <w:rsid w:val="005528DF"/>
    <w:rsid w:val="00552C6E"/>
    <w:rsid w:val="00553D3B"/>
    <w:rsid w:val="00554C8E"/>
    <w:rsid w:val="005559E7"/>
    <w:rsid w:val="00555EDF"/>
    <w:rsid w:val="00555F77"/>
    <w:rsid w:val="005563F9"/>
    <w:rsid w:val="00556CED"/>
    <w:rsid w:val="00556F4F"/>
    <w:rsid w:val="00557086"/>
    <w:rsid w:val="00557B07"/>
    <w:rsid w:val="00557C9C"/>
    <w:rsid w:val="00560059"/>
    <w:rsid w:val="00560717"/>
    <w:rsid w:val="00560A6D"/>
    <w:rsid w:val="00560A78"/>
    <w:rsid w:val="00561060"/>
    <w:rsid w:val="00561EC1"/>
    <w:rsid w:val="00561EFA"/>
    <w:rsid w:val="00561F78"/>
    <w:rsid w:val="00562606"/>
    <w:rsid w:val="00562729"/>
    <w:rsid w:val="00562739"/>
    <w:rsid w:val="00562944"/>
    <w:rsid w:val="00562B99"/>
    <w:rsid w:val="005633F6"/>
    <w:rsid w:val="00564594"/>
    <w:rsid w:val="005646E8"/>
    <w:rsid w:val="005648BE"/>
    <w:rsid w:val="005651D6"/>
    <w:rsid w:val="0056539C"/>
    <w:rsid w:val="005654C0"/>
    <w:rsid w:val="0056571D"/>
    <w:rsid w:val="00565C89"/>
    <w:rsid w:val="0056643C"/>
    <w:rsid w:val="00566BF5"/>
    <w:rsid w:val="00566D9D"/>
    <w:rsid w:val="00566E7F"/>
    <w:rsid w:val="00566F52"/>
    <w:rsid w:val="005671DB"/>
    <w:rsid w:val="005672BF"/>
    <w:rsid w:val="00567BAF"/>
    <w:rsid w:val="00567BC2"/>
    <w:rsid w:val="00570159"/>
    <w:rsid w:val="00570F6C"/>
    <w:rsid w:val="0057141A"/>
    <w:rsid w:val="0057144F"/>
    <w:rsid w:val="0057161B"/>
    <w:rsid w:val="0057209C"/>
    <w:rsid w:val="0057213F"/>
    <w:rsid w:val="0057249F"/>
    <w:rsid w:val="00572A02"/>
    <w:rsid w:val="005730E8"/>
    <w:rsid w:val="005732EA"/>
    <w:rsid w:val="005734D5"/>
    <w:rsid w:val="00573EB5"/>
    <w:rsid w:val="00574611"/>
    <w:rsid w:val="005749B5"/>
    <w:rsid w:val="00574A0F"/>
    <w:rsid w:val="00574B47"/>
    <w:rsid w:val="005750C3"/>
    <w:rsid w:val="00575241"/>
    <w:rsid w:val="005754FE"/>
    <w:rsid w:val="00575ACC"/>
    <w:rsid w:val="00575EE3"/>
    <w:rsid w:val="00576E93"/>
    <w:rsid w:val="00577291"/>
    <w:rsid w:val="00577B93"/>
    <w:rsid w:val="00577FAC"/>
    <w:rsid w:val="0058029F"/>
    <w:rsid w:val="00580F56"/>
    <w:rsid w:val="00581A14"/>
    <w:rsid w:val="00581AAF"/>
    <w:rsid w:val="005820BF"/>
    <w:rsid w:val="00582498"/>
    <w:rsid w:val="00582CF4"/>
    <w:rsid w:val="00582D19"/>
    <w:rsid w:val="00582FD0"/>
    <w:rsid w:val="00583A55"/>
    <w:rsid w:val="00583CF9"/>
    <w:rsid w:val="00584D14"/>
    <w:rsid w:val="005855B1"/>
    <w:rsid w:val="005861B9"/>
    <w:rsid w:val="005861D0"/>
    <w:rsid w:val="005862DA"/>
    <w:rsid w:val="00586325"/>
    <w:rsid w:val="00586441"/>
    <w:rsid w:val="005865AD"/>
    <w:rsid w:val="005867B8"/>
    <w:rsid w:val="00586ABA"/>
    <w:rsid w:val="00586E70"/>
    <w:rsid w:val="0058706F"/>
    <w:rsid w:val="0058753F"/>
    <w:rsid w:val="00587B58"/>
    <w:rsid w:val="00587F2F"/>
    <w:rsid w:val="00590165"/>
    <w:rsid w:val="00590977"/>
    <w:rsid w:val="0059192C"/>
    <w:rsid w:val="00591A8D"/>
    <w:rsid w:val="005923A5"/>
    <w:rsid w:val="00592479"/>
    <w:rsid w:val="00592634"/>
    <w:rsid w:val="0059334C"/>
    <w:rsid w:val="005937ED"/>
    <w:rsid w:val="00593F09"/>
    <w:rsid w:val="00593F5C"/>
    <w:rsid w:val="00594503"/>
    <w:rsid w:val="00594511"/>
    <w:rsid w:val="00594653"/>
    <w:rsid w:val="00594F9D"/>
    <w:rsid w:val="005961D8"/>
    <w:rsid w:val="0059686C"/>
    <w:rsid w:val="00596934"/>
    <w:rsid w:val="00596B83"/>
    <w:rsid w:val="00596BA7"/>
    <w:rsid w:val="00597128"/>
    <w:rsid w:val="005975B2"/>
    <w:rsid w:val="00597F53"/>
    <w:rsid w:val="00597FFC"/>
    <w:rsid w:val="005A0896"/>
    <w:rsid w:val="005A0990"/>
    <w:rsid w:val="005A0CD1"/>
    <w:rsid w:val="005A1437"/>
    <w:rsid w:val="005A163F"/>
    <w:rsid w:val="005A19D2"/>
    <w:rsid w:val="005A2031"/>
    <w:rsid w:val="005A2674"/>
    <w:rsid w:val="005A356F"/>
    <w:rsid w:val="005A39AB"/>
    <w:rsid w:val="005A3B87"/>
    <w:rsid w:val="005A3F43"/>
    <w:rsid w:val="005A468A"/>
    <w:rsid w:val="005A4B77"/>
    <w:rsid w:val="005A4F02"/>
    <w:rsid w:val="005A58B4"/>
    <w:rsid w:val="005A67F1"/>
    <w:rsid w:val="005A6EAC"/>
    <w:rsid w:val="005A7402"/>
    <w:rsid w:val="005B0F57"/>
    <w:rsid w:val="005B0FB2"/>
    <w:rsid w:val="005B10A8"/>
    <w:rsid w:val="005B125A"/>
    <w:rsid w:val="005B1578"/>
    <w:rsid w:val="005B1664"/>
    <w:rsid w:val="005B16DD"/>
    <w:rsid w:val="005B17A9"/>
    <w:rsid w:val="005B1AEF"/>
    <w:rsid w:val="005B1C92"/>
    <w:rsid w:val="005B1E0F"/>
    <w:rsid w:val="005B241B"/>
    <w:rsid w:val="005B257F"/>
    <w:rsid w:val="005B294D"/>
    <w:rsid w:val="005B297B"/>
    <w:rsid w:val="005B32A5"/>
    <w:rsid w:val="005B33F5"/>
    <w:rsid w:val="005B35AB"/>
    <w:rsid w:val="005B3712"/>
    <w:rsid w:val="005B40EA"/>
    <w:rsid w:val="005B4286"/>
    <w:rsid w:val="005B459C"/>
    <w:rsid w:val="005B45C5"/>
    <w:rsid w:val="005B4701"/>
    <w:rsid w:val="005B4867"/>
    <w:rsid w:val="005B4A00"/>
    <w:rsid w:val="005B537B"/>
    <w:rsid w:val="005B573F"/>
    <w:rsid w:val="005B5840"/>
    <w:rsid w:val="005B5E7C"/>
    <w:rsid w:val="005B60CD"/>
    <w:rsid w:val="005B62EF"/>
    <w:rsid w:val="005B63A0"/>
    <w:rsid w:val="005B6585"/>
    <w:rsid w:val="005B6599"/>
    <w:rsid w:val="005B65D3"/>
    <w:rsid w:val="005B677E"/>
    <w:rsid w:val="005B6BA0"/>
    <w:rsid w:val="005B6F5D"/>
    <w:rsid w:val="005B73EF"/>
    <w:rsid w:val="005B762D"/>
    <w:rsid w:val="005B7C29"/>
    <w:rsid w:val="005B7CBC"/>
    <w:rsid w:val="005C007B"/>
    <w:rsid w:val="005C04FE"/>
    <w:rsid w:val="005C0AA0"/>
    <w:rsid w:val="005C0E65"/>
    <w:rsid w:val="005C0E8F"/>
    <w:rsid w:val="005C1224"/>
    <w:rsid w:val="005C1997"/>
    <w:rsid w:val="005C1FD4"/>
    <w:rsid w:val="005C2AAD"/>
    <w:rsid w:val="005C3298"/>
    <w:rsid w:val="005C3902"/>
    <w:rsid w:val="005C4256"/>
    <w:rsid w:val="005C4259"/>
    <w:rsid w:val="005C45BD"/>
    <w:rsid w:val="005C4A9F"/>
    <w:rsid w:val="005C51F7"/>
    <w:rsid w:val="005C55F6"/>
    <w:rsid w:val="005C5643"/>
    <w:rsid w:val="005C56FB"/>
    <w:rsid w:val="005C59A4"/>
    <w:rsid w:val="005C5A1A"/>
    <w:rsid w:val="005C5DCD"/>
    <w:rsid w:val="005C5EF2"/>
    <w:rsid w:val="005C6B86"/>
    <w:rsid w:val="005C6EAA"/>
    <w:rsid w:val="005C76C7"/>
    <w:rsid w:val="005C77C2"/>
    <w:rsid w:val="005C7922"/>
    <w:rsid w:val="005D0F71"/>
    <w:rsid w:val="005D10E0"/>
    <w:rsid w:val="005D13F9"/>
    <w:rsid w:val="005D1409"/>
    <w:rsid w:val="005D1943"/>
    <w:rsid w:val="005D1A55"/>
    <w:rsid w:val="005D1CB9"/>
    <w:rsid w:val="005D1F8A"/>
    <w:rsid w:val="005D268A"/>
    <w:rsid w:val="005D2931"/>
    <w:rsid w:val="005D2E2B"/>
    <w:rsid w:val="005D377D"/>
    <w:rsid w:val="005D3BAA"/>
    <w:rsid w:val="005D438D"/>
    <w:rsid w:val="005D4981"/>
    <w:rsid w:val="005D4ED9"/>
    <w:rsid w:val="005D5FBF"/>
    <w:rsid w:val="005D5FD6"/>
    <w:rsid w:val="005D710C"/>
    <w:rsid w:val="005D7651"/>
    <w:rsid w:val="005D79A6"/>
    <w:rsid w:val="005D79EF"/>
    <w:rsid w:val="005E0D1B"/>
    <w:rsid w:val="005E0E54"/>
    <w:rsid w:val="005E0FA2"/>
    <w:rsid w:val="005E1108"/>
    <w:rsid w:val="005E1DE1"/>
    <w:rsid w:val="005E22E0"/>
    <w:rsid w:val="005E28D4"/>
    <w:rsid w:val="005E3085"/>
    <w:rsid w:val="005E3EE9"/>
    <w:rsid w:val="005E4157"/>
    <w:rsid w:val="005E41EB"/>
    <w:rsid w:val="005E5739"/>
    <w:rsid w:val="005E58BD"/>
    <w:rsid w:val="005E5EA0"/>
    <w:rsid w:val="005E6292"/>
    <w:rsid w:val="005E63E7"/>
    <w:rsid w:val="005E640C"/>
    <w:rsid w:val="005E64EF"/>
    <w:rsid w:val="005E6534"/>
    <w:rsid w:val="005E6EAE"/>
    <w:rsid w:val="005E7266"/>
    <w:rsid w:val="005E7466"/>
    <w:rsid w:val="005E7734"/>
    <w:rsid w:val="005E7794"/>
    <w:rsid w:val="005E78CF"/>
    <w:rsid w:val="005E7A01"/>
    <w:rsid w:val="005E7B02"/>
    <w:rsid w:val="005E7B4F"/>
    <w:rsid w:val="005F00A9"/>
    <w:rsid w:val="005F0B52"/>
    <w:rsid w:val="005F14E1"/>
    <w:rsid w:val="005F17FF"/>
    <w:rsid w:val="005F1A71"/>
    <w:rsid w:val="005F1F6C"/>
    <w:rsid w:val="005F1F9B"/>
    <w:rsid w:val="005F2039"/>
    <w:rsid w:val="005F33A4"/>
    <w:rsid w:val="005F34E6"/>
    <w:rsid w:val="005F3C6A"/>
    <w:rsid w:val="005F3DCF"/>
    <w:rsid w:val="005F3E86"/>
    <w:rsid w:val="005F4495"/>
    <w:rsid w:val="005F4D0A"/>
    <w:rsid w:val="005F53C4"/>
    <w:rsid w:val="005F55D5"/>
    <w:rsid w:val="005F59B6"/>
    <w:rsid w:val="005F5CFF"/>
    <w:rsid w:val="005F5DDB"/>
    <w:rsid w:val="005F5F79"/>
    <w:rsid w:val="005F61CD"/>
    <w:rsid w:val="005F660E"/>
    <w:rsid w:val="005F7038"/>
    <w:rsid w:val="005F777E"/>
    <w:rsid w:val="0060012B"/>
    <w:rsid w:val="0060016E"/>
    <w:rsid w:val="00600698"/>
    <w:rsid w:val="006009BB"/>
    <w:rsid w:val="00601337"/>
    <w:rsid w:val="00601658"/>
    <w:rsid w:val="00601A61"/>
    <w:rsid w:val="00601BBB"/>
    <w:rsid w:val="00601CB5"/>
    <w:rsid w:val="00601E03"/>
    <w:rsid w:val="006021B7"/>
    <w:rsid w:val="00602AF9"/>
    <w:rsid w:val="00603102"/>
    <w:rsid w:val="0060310B"/>
    <w:rsid w:val="006031BC"/>
    <w:rsid w:val="00603A65"/>
    <w:rsid w:val="00603F3B"/>
    <w:rsid w:val="006040AC"/>
    <w:rsid w:val="006040EE"/>
    <w:rsid w:val="006045F9"/>
    <w:rsid w:val="00604710"/>
    <w:rsid w:val="00604DA3"/>
    <w:rsid w:val="006053F2"/>
    <w:rsid w:val="0060546C"/>
    <w:rsid w:val="00605A61"/>
    <w:rsid w:val="00605FAA"/>
    <w:rsid w:val="00605FFA"/>
    <w:rsid w:val="00607A74"/>
    <w:rsid w:val="00607E7E"/>
    <w:rsid w:val="00607F9A"/>
    <w:rsid w:val="00610216"/>
    <w:rsid w:val="0061025B"/>
    <w:rsid w:val="006106F7"/>
    <w:rsid w:val="0061071E"/>
    <w:rsid w:val="00610728"/>
    <w:rsid w:val="00610873"/>
    <w:rsid w:val="00610948"/>
    <w:rsid w:val="006113B6"/>
    <w:rsid w:val="006116A9"/>
    <w:rsid w:val="006119F1"/>
    <w:rsid w:val="00611CBF"/>
    <w:rsid w:val="0061229C"/>
    <w:rsid w:val="00612512"/>
    <w:rsid w:val="00612561"/>
    <w:rsid w:val="00613402"/>
    <w:rsid w:val="006141B5"/>
    <w:rsid w:val="00614498"/>
    <w:rsid w:val="006156CC"/>
    <w:rsid w:val="00615D6B"/>
    <w:rsid w:val="00615DCD"/>
    <w:rsid w:val="00615F52"/>
    <w:rsid w:val="0061611D"/>
    <w:rsid w:val="006161AA"/>
    <w:rsid w:val="00616D83"/>
    <w:rsid w:val="0061723F"/>
    <w:rsid w:val="006174BA"/>
    <w:rsid w:val="006179C5"/>
    <w:rsid w:val="00617A8F"/>
    <w:rsid w:val="00620341"/>
    <w:rsid w:val="0062070C"/>
    <w:rsid w:val="00620727"/>
    <w:rsid w:val="00620955"/>
    <w:rsid w:val="00620F91"/>
    <w:rsid w:val="00621205"/>
    <w:rsid w:val="00622319"/>
    <w:rsid w:val="00622A05"/>
    <w:rsid w:val="0062308D"/>
    <w:rsid w:val="006237B9"/>
    <w:rsid w:val="00623B55"/>
    <w:rsid w:val="0062426D"/>
    <w:rsid w:val="006242CD"/>
    <w:rsid w:val="00624B0E"/>
    <w:rsid w:val="00624E91"/>
    <w:rsid w:val="00624F39"/>
    <w:rsid w:val="006250B8"/>
    <w:rsid w:val="006253E8"/>
    <w:rsid w:val="0062558F"/>
    <w:rsid w:val="00625A0F"/>
    <w:rsid w:val="00625CAA"/>
    <w:rsid w:val="00626034"/>
    <w:rsid w:val="00626082"/>
    <w:rsid w:val="0062639C"/>
    <w:rsid w:val="00626409"/>
    <w:rsid w:val="00626A40"/>
    <w:rsid w:val="00626B8C"/>
    <w:rsid w:val="00626CB9"/>
    <w:rsid w:val="00626F7D"/>
    <w:rsid w:val="006272AB"/>
    <w:rsid w:val="0062760C"/>
    <w:rsid w:val="0062761F"/>
    <w:rsid w:val="0062776A"/>
    <w:rsid w:val="00627C76"/>
    <w:rsid w:val="00627C7B"/>
    <w:rsid w:val="00627E26"/>
    <w:rsid w:val="00630082"/>
    <w:rsid w:val="006301A1"/>
    <w:rsid w:val="006302E9"/>
    <w:rsid w:val="0063089C"/>
    <w:rsid w:val="00630CCC"/>
    <w:rsid w:val="00631000"/>
    <w:rsid w:val="0063134C"/>
    <w:rsid w:val="0063167B"/>
    <w:rsid w:val="00631B03"/>
    <w:rsid w:val="00632198"/>
    <w:rsid w:val="006324BA"/>
    <w:rsid w:val="006337B9"/>
    <w:rsid w:val="00633DDC"/>
    <w:rsid w:val="00634010"/>
    <w:rsid w:val="006344C7"/>
    <w:rsid w:val="00634B5F"/>
    <w:rsid w:val="00634F15"/>
    <w:rsid w:val="00635BD3"/>
    <w:rsid w:val="006361F4"/>
    <w:rsid w:val="00636568"/>
    <w:rsid w:val="006366C3"/>
    <w:rsid w:val="00636DD8"/>
    <w:rsid w:val="0063746C"/>
    <w:rsid w:val="00637766"/>
    <w:rsid w:val="006378D3"/>
    <w:rsid w:val="00640688"/>
    <w:rsid w:val="006406C7"/>
    <w:rsid w:val="00640757"/>
    <w:rsid w:val="006412AE"/>
    <w:rsid w:val="006415FF"/>
    <w:rsid w:val="0064163C"/>
    <w:rsid w:val="00641B33"/>
    <w:rsid w:val="00642185"/>
    <w:rsid w:val="0064228F"/>
    <w:rsid w:val="00642581"/>
    <w:rsid w:val="006426F2"/>
    <w:rsid w:val="006427FC"/>
    <w:rsid w:val="00642F51"/>
    <w:rsid w:val="00643B79"/>
    <w:rsid w:val="00643BFE"/>
    <w:rsid w:val="00643F0D"/>
    <w:rsid w:val="00643FEF"/>
    <w:rsid w:val="006440B2"/>
    <w:rsid w:val="00645069"/>
    <w:rsid w:val="006456BA"/>
    <w:rsid w:val="0064644E"/>
    <w:rsid w:val="006469D5"/>
    <w:rsid w:val="00646B58"/>
    <w:rsid w:val="00647923"/>
    <w:rsid w:val="00647988"/>
    <w:rsid w:val="006502FE"/>
    <w:rsid w:val="0065064A"/>
    <w:rsid w:val="0065067E"/>
    <w:rsid w:val="00650729"/>
    <w:rsid w:val="00651179"/>
    <w:rsid w:val="00651289"/>
    <w:rsid w:val="00651313"/>
    <w:rsid w:val="006513C5"/>
    <w:rsid w:val="00651798"/>
    <w:rsid w:val="00651E4F"/>
    <w:rsid w:val="0065301E"/>
    <w:rsid w:val="00653284"/>
    <w:rsid w:val="00654A8B"/>
    <w:rsid w:val="00654E1E"/>
    <w:rsid w:val="0065549B"/>
    <w:rsid w:val="00655D21"/>
    <w:rsid w:val="006564E9"/>
    <w:rsid w:val="00656615"/>
    <w:rsid w:val="00656682"/>
    <w:rsid w:val="0065670F"/>
    <w:rsid w:val="0065728B"/>
    <w:rsid w:val="006579FB"/>
    <w:rsid w:val="00657F55"/>
    <w:rsid w:val="0066007E"/>
    <w:rsid w:val="0066073A"/>
    <w:rsid w:val="00660747"/>
    <w:rsid w:val="006609AA"/>
    <w:rsid w:val="00660CD1"/>
    <w:rsid w:val="00660DC7"/>
    <w:rsid w:val="00661444"/>
    <w:rsid w:val="00661873"/>
    <w:rsid w:val="00661B77"/>
    <w:rsid w:val="00661CFD"/>
    <w:rsid w:val="006626AF"/>
    <w:rsid w:val="00662809"/>
    <w:rsid w:val="00662BB5"/>
    <w:rsid w:val="00662CCA"/>
    <w:rsid w:val="0066372A"/>
    <w:rsid w:val="00663A15"/>
    <w:rsid w:val="00663FB5"/>
    <w:rsid w:val="006643A3"/>
    <w:rsid w:val="00664481"/>
    <w:rsid w:val="006651C7"/>
    <w:rsid w:val="0066537F"/>
    <w:rsid w:val="006658DB"/>
    <w:rsid w:val="00665B3A"/>
    <w:rsid w:val="00665EC7"/>
    <w:rsid w:val="00666276"/>
    <w:rsid w:val="006665AE"/>
    <w:rsid w:val="006665BB"/>
    <w:rsid w:val="00666BB2"/>
    <w:rsid w:val="00666C58"/>
    <w:rsid w:val="0066727C"/>
    <w:rsid w:val="0066747C"/>
    <w:rsid w:val="006674F9"/>
    <w:rsid w:val="00667662"/>
    <w:rsid w:val="00667736"/>
    <w:rsid w:val="0067024C"/>
    <w:rsid w:val="0067030A"/>
    <w:rsid w:val="006703BB"/>
    <w:rsid w:val="006703EB"/>
    <w:rsid w:val="00670838"/>
    <w:rsid w:val="0067181A"/>
    <w:rsid w:val="00671B33"/>
    <w:rsid w:val="00672A5E"/>
    <w:rsid w:val="006731B3"/>
    <w:rsid w:val="0067379A"/>
    <w:rsid w:val="006737C8"/>
    <w:rsid w:val="00674334"/>
    <w:rsid w:val="0067457B"/>
    <w:rsid w:val="00674633"/>
    <w:rsid w:val="00674A74"/>
    <w:rsid w:val="00674DDF"/>
    <w:rsid w:val="00674E4D"/>
    <w:rsid w:val="0067536C"/>
    <w:rsid w:val="006753DF"/>
    <w:rsid w:val="0067542F"/>
    <w:rsid w:val="00675C8F"/>
    <w:rsid w:val="0067606B"/>
    <w:rsid w:val="006764CC"/>
    <w:rsid w:val="006766F8"/>
    <w:rsid w:val="00676836"/>
    <w:rsid w:val="00676F71"/>
    <w:rsid w:val="006776B0"/>
    <w:rsid w:val="006778ED"/>
    <w:rsid w:val="00677C9B"/>
    <w:rsid w:val="00680157"/>
    <w:rsid w:val="0068049D"/>
    <w:rsid w:val="006807C8"/>
    <w:rsid w:val="00680AB9"/>
    <w:rsid w:val="00680C6E"/>
    <w:rsid w:val="00681A16"/>
    <w:rsid w:val="006822F1"/>
    <w:rsid w:val="006826E7"/>
    <w:rsid w:val="0068299D"/>
    <w:rsid w:val="00682A48"/>
    <w:rsid w:val="00682B0F"/>
    <w:rsid w:val="00682F75"/>
    <w:rsid w:val="00683517"/>
    <w:rsid w:val="006836CC"/>
    <w:rsid w:val="00683869"/>
    <w:rsid w:val="00683C27"/>
    <w:rsid w:val="00683FEA"/>
    <w:rsid w:val="00684229"/>
    <w:rsid w:val="0068426B"/>
    <w:rsid w:val="00684291"/>
    <w:rsid w:val="00684642"/>
    <w:rsid w:val="0068466A"/>
    <w:rsid w:val="00684E85"/>
    <w:rsid w:val="00685444"/>
    <w:rsid w:val="00685B00"/>
    <w:rsid w:val="00685B4C"/>
    <w:rsid w:val="00685B8F"/>
    <w:rsid w:val="006863B5"/>
    <w:rsid w:val="0068675C"/>
    <w:rsid w:val="00686AC2"/>
    <w:rsid w:val="00687AB4"/>
    <w:rsid w:val="00687BC2"/>
    <w:rsid w:val="00687C94"/>
    <w:rsid w:val="00687DF6"/>
    <w:rsid w:val="00687E1C"/>
    <w:rsid w:val="00690435"/>
    <w:rsid w:val="00690460"/>
    <w:rsid w:val="006905A4"/>
    <w:rsid w:val="006905C6"/>
    <w:rsid w:val="00690B39"/>
    <w:rsid w:val="00690DEB"/>
    <w:rsid w:val="00690E60"/>
    <w:rsid w:val="00691875"/>
    <w:rsid w:val="006921D8"/>
    <w:rsid w:val="006925B9"/>
    <w:rsid w:val="0069297C"/>
    <w:rsid w:val="00692AE6"/>
    <w:rsid w:val="006932AF"/>
    <w:rsid w:val="00693453"/>
    <w:rsid w:val="00694023"/>
    <w:rsid w:val="006941D4"/>
    <w:rsid w:val="006946A8"/>
    <w:rsid w:val="00694B77"/>
    <w:rsid w:val="006952E1"/>
    <w:rsid w:val="0069563B"/>
    <w:rsid w:val="00695900"/>
    <w:rsid w:val="00696049"/>
    <w:rsid w:val="006960BF"/>
    <w:rsid w:val="00696212"/>
    <w:rsid w:val="0069669A"/>
    <w:rsid w:val="00696A00"/>
    <w:rsid w:val="00696B9F"/>
    <w:rsid w:val="00697E81"/>
    <w:rsid w:val="00697E99"/>
    <w:rsid w:val="006A0094"/>
    <w:rsid w:val="006A0C9F"/>
    <w:rsid w:val="006A140D"/>
    <w:rsid w:val="006A14CC"/>
    <w:rsid w:val="006A1B0E"/>
    <w:rsid w:val="006A1B37"/>
    <w:rsid w:val="006A2695"/>
    <w:rsid w:val="006A270E"/>
    <w:rsid w:val="006A27E1"/>
    <w:rsid w:val="006A2C56"/>
    <w:rsid w:val="006A2E30"/>
    <w:rsid w:val="006A2F21"/>
    <w:rsid w:val="006A3229"/>
    <w:rsid w:val="006A3427"/>
    <w:rsid w:val="006A3698"/>
    <w:rsid w:val="006A3ED8"/>
    <w:rsid w:val="006A40BE"/>
    <w:rsid w:val="006A490A"/>
    <w:rsid w:val="006A4BEB"/>
    <w:rsid w:val="006A584A"/>
    <w:rsid w:val="006A5902"/>
    <w:rsid w:val="006A5CEC"/>
    <w:rsid w:val="006A6052"/>
    <w:rsid w:val="006A635C"/>
    <w:rsid w:val="006A6A10"/>
    <w:rsid w:val="006A708F"/>
    <w:rsid w:val="006A70E6"/>
    <w:rsid w:val="006A740D"/>
    <w:rsid w:val="006B016E"/>
    <w:rsid w:val="006B07D2"/>
    <w:rsid w:val="006B0F92"/>
    <w:rsid w:val="006B105C"/>
    <w:rsid w:val="006B10B2"/>
    <w:rsid w:val="006B1200"/>
    <w:rsid w:val="006B15E9"/>
    <w:rsid w:val="006B1627"/>
    <w:rsid w:val="006B1C94"/>
    <w:rsid w:val="006B2356"/>
    <w:rsid w:val="006B28E3"/>
    <w:rsid w:val="006B2E5C"/>
    <w:rsid w:val="006B2F26"/>
    <w:rsid w:val="006B32CE"/>
    <w:rsid w:val="006B32DD"/>
    <w:rsid w:val="006B3754"/>
    <w:rsid w:val="006B3B4D"/>
    <w:rsid w:val="006B3E7C"/>
    <w:rsid w:val="006B3FBF"/>
    <w:rsid w:val="006B42B4"/>
    <w:rsid w:val="006B4F23"/>
    <w:rsid w:val="006B5B40"/>
    <w:rsid w:val="006B5BDD"/>
    <w:rsid w:val="006B6287"/>
    <w:rsid w:val="006B640E"/>
    <w:rsid w:val="006B6ACF"/>
    <w:rsid w:val="006B73BF"/>
    <w:rsid w:val="006B7560"/>
    <w:rsid w:val="006B7660"/>
    <w:rsid w:val="006B7FD2"/>
    <w:rsid w:val="006C0017"/>
    <w:rsid w:val="006C0113"/>
    <w:rsid w:val="006C01F9"/>
    <w:rsid w:val="006C0369"/>
    <w:rsid w:val="006C0755"/>
    <w:rsid w:val="006C0B2E"/>
    <w:rsid w:val="006C0B66"/>
    <w:rsid w:val="006C0EDD"/>
    <w:rsid w:val="006C195C"/>
    <w:rsid w:val="006C19A9"/>
    <w:rsid w:val="006C19BE"/>
    <w:rsid w:val="006C1C84"/>
    <w:rsid w:val="006C2077"/>
    <w:rsid w:val="006C231B"/>
    <w:rsid w:val="006C2465"/>
    <w:rsid w:val="006C2A15"/>
    <w:rsid w:val="006C2CDC"/>
    <w:rsid w:val="006C2D61"/>
    <w:rsid w:val="006C33B0"/>
    <w:rsid w:val="006C3591"/>
    <w:rsid w:val="006C3739"/>
    <w:rsid w:val="006C389D"/>
    <w:rsid w:val="006C3C42"/>
    <w:rsid w:val="006C3F9D"/>
    <w:rsid w:val="006C41D3"/>
    <w:rsid w:val="006C4F56"/>
    <w:rsid w:val="006C5109"/>
    <w:rsid w:val="006C63EC"/>
    <w:rsid w:val="006C676A"/>
    <w:rsid w:val="006C6B35"/>
    <w:rsid w:val="006C7D13"/>
    <w:rsid w:val="006D03C4"/>
    <w:rsid w:val="006D03D2"/>
    <w:rsid w:val="006D0C4B"/>
    <w:rsid w:val="006D0CD9"/>
    <w:rsid w:val="006D1396"/>
    <w:rsid w:val="006D1512"/>
    <w:rsid w:val="006D171F"/>
    <w:rsid w:val="006D17AE"/>
    <w:rsid w:val="006D1CC8"/>
    <w:rsid w:val="006D207B"/>
    <w:rsid w:val="006D22C4"/>
    <w:rsid w:val="006D25B9"/>
    <w:rsid w:val="006D261E"/>
    <w:rsid w:val="006D2A1C"/>
    <w:rsid w:val="006D30EC"/>
    <w:rsid w:val="006D32CA"/>
    <w:rsid w:val="006D32E8"/>
    <w:rsid w:val="006D36BA"/>
    <w:rsid w:val="006D376F"/>
    <w:rsid w:val="006D3AA0"/>
    <w:rsid w:val="006D3B26"/>
    <w:rsid w:val="006D3EFC"/>
    <w:rsid w:val="006D4149"/>
    <w:rsid w:val="006D4239"/>
    <w:rsid w:val="006D4582"/>
    <w:rsid w:val="006D4C01"/>
    <w:rsid w:val="006D50CC"/>
    <w:rsid w:val="006D5537"/>
    <w:rsid w:val="006D55D2"/>
    <w:rsid w:val="006D5691"/>
    <w:rsid w:val="006D5BD0"/>
    <w:rsid w:val="006D5C26"/>
    <w:rsid w:val="006D64F0"/>
    <w:rsid w:val="006D660B"/>
    <w:rsid w:val="006D6F1A"/>
    <w:rsid w:val="006D733D"/>
    <w:rsid w:val="006D778D"/>
    <w:rsid w:val="006D7E58"/>
    <w:rsid w:val="006D7EA3"/>
    <w:rsid w:val="006E0014"/>
    <w:rsid w:val="006E0543"/>
    <w:rsid w:val="006E0758"/>
    <w:rsid w:val="006E0913"/>
    <w:rsid w:val="006E0A0C"/>
    <w:rsid w:val="006E1138"/>
    <w:rsid w:val="006E11F5"/>
    <w:rsid w:val="006E13B6"/>
    <w:rsid w:val="006E1484"/>
    <w:rsid w:val="006E1732"/>
    <w:rsid w:val="006E1CA4"/>
    <w:rsid w:val="006E1EAE"/>
    <w:rsid w:val="006E288C"/>
    <w:rsid w:val="006E29DA"/>
    <w:rsid w:val="006E2E8F"/>
    <w:rsid w:val="006E2ED6"/>
    <w:rsid w:val="006E33A0"/>
    <w:rsid w:val="006E3C77"/>
    <w:rsid w:val="006E40FB"/>
    <w:rsid w:val="006E42E5"/>
    <w:rsid w:val="006E4364"/>
    <w:rsid w:val="006E43E0"/>
    <w:rsid w:val="006E4E4B"/>
    <w:rsid w:val="006E523E"/>
    <w:rsid w:val="006E5258"/>
    <w:rsid w:val="006E5290"/>
    <w:rsid w:val="006E57F6"/>
    <w:rsid w:val="006E5C1C"/>
    <w:rsid w:val="006E66A2"/>
    <w:rsid w:val="006E78A0"/>
    <w:rsid w:val="006E7928"/>
    <w:rsid w:val="006E7BBB"/>
    <w:rsid w:val="006F03E1"/>
    <w:rsid w:val="006F03F0"/>
    <w:rsid w:val="006F1A78"/>
    <w:rsid w:val="006F1B26"/>
    <w:rsid w:val="006F1BB5"/>
    <w:rsid w:val="006F20B4"/>
    <w:rsid w:val="006F2C07"/>
    <w:rsid w:val="006F30BF"/>
    <w:rsid w:val="006F347C"/>
    <w:rsid w:val="006F3946"/>
    <w:rsid w:val="006F3B40"/>
    <w:rsid w:val="006F3EA2"/>
    <w:rsid w:val="006F4087"/>
    <w:rsid w:val="006F4A15"/>
    <w:rsid w:val="006F503F"/>
    <w:rsid w:val="006F5075"/>
    <w:rsid w:val="006F5506"/>
    <w:rsid w:val="006F5A81"/>
    <w:rsid w:val="006F5D80"/>
    <w:rsid w:val="006F602C"/>
    <w:rsid w:val="006F63FC"/>
    <w:rsid w:val="006F66B2"/>
    <w:rsid w:val="006F6773"/>
    <w:rsid w:val="006F67B5"/>
    <w:rsid w:val="006F6876"/>
    <w:rsid w:val="006F6D62"/>
    <w:rsid w:val="006F6EEE"/>
    <w:rsid w:val="006F707F"/>
    <w:rsid w:val="006F73FA"/>
    <w:rsid w:val="006F7487"/>
    <w:rsid w:val="00700B08"/>
    <w:rsid w:val="007014C6"/>
    <w:rsid w:val="007016A2"/>
    <w:rsid w:val="00701B34"/>
    <w:rsid w:val="00701C8E"/>
    <w:rsid w:val="007025D5"/>
    <w:rsid w:val="00702A9F"/>
    <w:rsid w:val="00702CC2"/>
    <w:rsid w:val="007034B1"/>
    <w:rsid w:val="00703590"/>
    <w:rsid w:val="0070380A"/>
    <w:rsid w:val="007043E8"/>
    <w:rsid w:val="007047A8"/>
    <w:rsid w:val="00704BD6"/>
    <w:rsid w:val="00704C79"/>
    <w:rsid w:val="00704D86"/>
    <w:rsid w:val="00704F53"/>
    <w:rsid w:val="00705117"/>
    <w:rsid w:val="0070527A"/>
    <w:rsid w:val="00705319"/>
    <w:rsid w:val="00705BD2"/>
    <w:rsid w:val="00705CF9"/>
    <w:rsid w:val="00705CFB"/>
    <w:rsid w:val="00705EFC"/>
    <w:rsid w:val="007061F3"/>
    <w:rsid w:val="00706BA6"/>
    <w:rsid w:val="00706CE6"/>
    <w:rsid w:val="00706FAA"/>
    <w:rsid w:val="007072A5"/>
    <w:rsid w:val="00707617"/>
    <w:rsid w:val="007076E9"/>
    <w:rsid w:val="0070773F"/>
    <w:rsid w:val="007077B5"/>
    <w:rsid w:val="00707C58"/>
    <w:rsid w:val="00710645"/>
    <w:rsid w:val="007108B1"/>
    <w:rsid w:val="00710AA6"/>
    <w:rsid w:val="00710E25"/>
    <w:rsid w:val="0071119A"/>
    <w:rsid w:val="00711215"/>
    <w:rsid w:val="00711316"/>
    <w:rsid w:val="007117BF"/>
    <w:rsid w:val="00712F07"/>
    <w:rsid w:val="007132DF"/>
    <w:rsid w:val="007139BC"/>
    <w:rsid w:val="00713AC6"/>
    <w:rsid w:val="00713B9A"/>
    <w:rsid w:val="00713C50"/>
    <w:rsid w:val="00713D63"/>
    <w:rsid w:val="00713D94"/>
    <w:rsid w:val="00713EFD"/>
    <w:rsid w:val="00714304"/>
    <w:rsid w:val="00714CB7"/>
    <w:rsid w:val="00714F13"/>
    <w:rsid w:val="0071520C"/>
    <w:rsid w:val="00715475"/>
    <w:rsid w:val="00715A45"/>
    <w:rsid w:val="00715D75"/>
    <w:rsid w:val="00715DB8"/>
    <w:rsid w:val="007169A9"/>
    <w:rsid w:val="00716A80"/>
    <w:rsid w:val="00716A87"/>
    <w:rsid w:val="00716C88"/>
    <w:rsid w:val="00716E75"/>
    <w:rsid w:val="007173CC"/>
    <w:rsid w:val="007173ED"/>
    <w:rsid w:val="00717E4A"/>
    <w:rsid w:val="00717E8E"/>
    <w:rsid w:val="00717FB9"/>
    <w:rsid w:val="00717FDD"/>
    <w:rsid w:val="00720458"/>
    <w:rsid w:val="00720615"/>
    <w:rsid w:val="007209C6"/>
    <w:rsid w:val="00721152"/>
    <w:rsid w:val="00721450"/>
    <w:rsid w:val="00721723"/>
    <w:rsid w:val="00721B59"/>
    <w:rsid w:val="00721E6C"/>
    <w:rsid w:val="0072260F"/>
    <w:rsid w:val="00722F07"/>
    <w:rsid w:val="00722FB0"/>
    <w:rsid w:val="007234E1"/>
    <w:rsid w:val="00723937"/>
    <w:rsid w:val="00723EE0"/>
    <w:rsid w:val="00723F14"/>
    <w:rsid w:val="0072440E"/>
    <w:rsid w:val="00724B82"/>
    <w:rsid w:val="00725188"/>
    <w:rsid w:val="00725553"/>
    <w:rsid w:val="0072560E"/>
    <w:rsid w:val="007256B3"/>
    <w:rsid w:val="00725720"/>
    <w:rsid w:val="00726220"/>
    <w:rsid w:val="007266DC"/>
    <w:rsid w:val="00726FF9"/>
    <w:rsid w:val="007272AD"/>
    <w:rsid w:val="00727C3E"/>
    <w:rsid w:val="00727D18"/>
    <w:rsid w:val="00727E5C"/>
    <w:rsid w:val="007304E5"/>
    <w:rsid w:val="00730B4D"/>
    <w:rsid w:val="00730C99"/>
    <w:rsid w:val="00730DEC"/>
    <w:rsid w:val="007311B5"/>
    <w:rsid w:val="00731227"/>
    <w:rsid w:val="00731927"/>
    <w:rsid w:val="00731D42"/>
    <w:rsid w:val="00731DBF"/>
    <w:rsid w:val="007321E9"/>
    <w:rsid w:val="00732268"/>
    <w:rsid w:val="0073287C"/>
    <w:rsid w:val="00732D22"/>
    <w:rsid w:val="00732F60"/>
    <w:rsid w:val="0073350B"/>
    <w:rsid w:val="0073382D"/>
    <w:rsid w:val="00733C2E"/>
    <w:rsid w:val="0073453D"/>
    <w:rsid w:val="0073457A"/>
    <w:rsid w:val="00734B0C"/>
    <w:rsid w:val="00735099"/>
    <w:rsid w:val="0073528B"/>
    <w:rsid w:val="00735548"/>
    <w:rsid w:val="0073557D"/>
    <w:rsid w:val="00735B46"/>
    <w:rsid w:val="00735FA2"/>
    <w:rsid w:val="00736188"/>
    <w:rsid w:val="007362B4"/>
    <w:rsid w:val="00736A90"/>
    <w:rsid w:val="00736E30"/>
    <w:rsid w:val="00736F65"/>
    <w:rsid w:val="00736FB9"/>
    <w:rsid w:val="0073706F"/>
    <w:rsid w:val="0073710F"/>
    <w:rsid w:val="00737A00"/>
    <w:rsid w:val="00737CC0"/>
    <w:rsid w:val="0074001C"/>
    <w:rsid w:val="00740082"/>
    <w:rsid w:val="0074035E"/>
    <w:rsid w:val="0074080C"/>
    <w:rsid w:val="00740962"/>
    <w:rsid w:val="00740AFF"/>
    <w:rsid w:val="00740D12"/>
    <w:rsid w:val="0074136C"/>
    <w:rsid w:val="00741486"/>
    <w:rsid w:val="007414E0"/>
    <w:rsid w:val="00742058"/>
    <w:rsid w:val="007423EF"/>
    <w:rsid w:val="007425B4"/>
    <w:rsid w:val="00742C89"/>
    <w:rsid w:val="00742EFF"/>
    <w:rsid w:val="007430F0"/>
    <w:rsid w:val="007436C9"/>
    <w:rsid w:val="007439DF"/>
    <w:rsid w:val="00743D6A"/>
    <w:rsid w:val="0074414F"/>
    <w:rsid w:val="00744503"/>
    <w:rsid w:val="00744A48"/>
    <w:rsid w:val="00744A6A"/>
    <w:rsid w:val="00744F2E"/>
    <w:rsid w:val="00745A16"/>
    <w:rsid w:val="00745B14"/>
    <w:rsid w:val="00745DDD"/>
    <w:rsid w:val="007464D0"/>
    <w:rsid w:val="007466D9"/>
    <w:rsid w:val="00746752"/>
    <w:rsid w:val="00746D72"/>
    <w:rsid w:val="00747168"/>
    <w:rsid w:val="00747354"/>
    <w:rsid w:val="0074786B"/>
    <w:rsid w:val="007501BE"/>
    <w:rsid w:val="00750401"/>
    <w:rsid w:val="007507E9"/>
    <w:rsid w:val="00750880"/>
    <w:rsid w:val="007508BE"/>
    <w:rsid w:val="00750C31"/>
    <w:rsid w:val="00750EC8"/>
    <w:rsid w:val="007512E1"/>
    <w:rsid w:val="007512E2"/>
    <w:rsid w:val="007514E1"/>
    <w:rsid w:val="00751563"/>
    <w:rsid w:val="00751C17"/>
    <w:rsid w:val="00751C33"/>
    <w:rsid w:val="00752648"/>
    <w:rsid w:val="00752708"/>
    <w:rsid w:val="0075284D"/>
    <w:rsid w:val="00752892"/>
    <w:rsid w:val="00752F31"/>
    <w:rsid w:val="00753237"/>
    <w:rsid w:val="00753398"/>
    <w:rsid w:val="00753E0B"/>
    <w:rsid w:val="007541B0"/>
    <w:rsid w:val="00754709"/>
    <w:rsid w:val="00754AD6"/>
    <w:rsid w:val="00754B0B"/>
    <w:rsid w:val="00754E32"/>
    <w:rsid w:val="0075539E"/>
    <w:rsid w:val="00755579"/>
    <w:rsid w:val="00755592"/>
    <w:rsid w:val="007556C1"/>
    <w:rsid w:val="007560F1"/>
    <w:rsid w:val="007564C5"/>
    <w:rsid w:val="00756EB1"/>
    <w:rsid w:val="00756FCA"/>
    <w:rsid w:val="00757032"/>
    <w:rsid w:val="0075743C"/>
    <w:rsid w:val="007576B6"/>
    <w:rsid w:val="0076000E"/>
    <w:rsid w:val="007601A2"/>
    <w:rsid w:val="0076049B"/>
    <w:rsid w:val="00761124"/>
    <w:rsid w:val="00761466"/>
    <w:rsid w:val="00761576"/>
    <w:rsid w:val="00761FAC"/>
    <w:rsid w:val="00762926"/>
    <w:rsid w:val="00762A4E"/>
    <w:rsid w:val="00762D0F"/>
    <w:rsid w:val="00763309"/>
    <w:rsid w:val="007645FE"/>
    <w:rsid w:val="00764819"/>
    <w:rsid w:val="007648FD"/>
    <w:rsid w:val="00764C58"/>
    <w:rsid w:val="00764C96"/>
    <w:rsid w:val="00765145"/>
    <w:rsid w:val="0076591D"/>
    <w:rsid w:val="007669F4"/>
    <w:rsid w:val="007670B2"/>
    <w:rsid w:val="007670C5"/>
    <w:rsid w:val="00767365"/>
    <w:rsid w:val="007674BF"/>
    <w:rsid w:val="0076771D"/>
    <w:rsid w:val="00767A7F"/>
    <w:rsid w:val="00767AED"/>
    <w:rsid w:val="00767B12"/>
    <w:rsid w:val="007700B1"/>
    <w:rsid w:val="007701FB"/>
    <w:rsid w:val="007704E8"/>
    <w:rsid w:val="00770CA0"/>
    <w:rsid w:val="00770E7F"/>
    <w:rsid w:val="007711FC"/>
    <w:rsid w:val="0077184B"/>
    <w:rsid w:val="007728A9"/>
    <w:rsid w:val="00772F4F"/>
    <w:rsid w:val="007733B0"/>
    <w:rsid w:val="00774752"/>
    <w:rsid w:val="00774B6B"/>
    <w:rsid w:val="00774EAE"/>
    <w:rsid w:val="00774EDB"/>
    <w:rsid w:val="00775DC8"/>
    <w:rsid w:val="00775EFE"/>
    <w:rsid w:val="0077647D"/>
    <w:rsid w:val="00776CD5"/>
    <w:rsid w:val="00776DE0"/>
    <w:rsid w:val="00776EB0"/>
    <w:rsid w:val="0077707D"/>
    <w:rsid w:val="007773CD"/>
    <w:rsid w:val="00777745"/>
    <w:rsid w:val="00777B99"/>
    <w:rsid w:val="00777BE9"/>
    <w:rsid w:val="00777E2E"/>
    <w:rsid w:val="00777EA8"/>
    <w:rsid w:val="00777F1F"/>
    <w:rsid w:val="00780304"/>
    <w:rsid w:val="00780F21"/>
    <w:rsid w:val="00781119"/>
    <w:rsid w:val="0078113E"/>
    <w:rsid w:val="007814B0"/>
    <w:rsid w:val="0078164B"/>
    <w:rsid w:val="007818D3"/>
    <w:rsid w:val="00781E96"/>
    <w:rsid w:val="00782EDE"/>
    <w:rsid w:val="00782F39"/>
    <w:rsid w:val="00782FAC"/>
    <w:rsid w:val="00784C7A"/>
    <w:rsid w:val="00784E43"/>
    <w:rsid w:val="007850CB"/>
    <w:rsid w:val="00785863"/>
    <w:rsid w:val="00785912"/>
    <w:rsid w:val="0078607B"/>
    <w:rsid w:val="0078614E"/>
    <w:rsid w:val="00786338"/>
    <w:rsid w:val="007863D2"/>
    <w:rsid w:val="00786729"/>
    <w:rsid w:val="00787819"/>
    <w:rsid w:val="00787B74"/>
    <w:rsid w:val="00787C6A"/>
    <w:rsid w:val="00787C87"/>
    <w:rsid w:val="0079104B"/>
    <w:rsid w:val="007916B1"/>
    <w:rsid w:val="007923A7"/>
    <w:rsid w:val="00792969"/>
    <w:rsid w:val="00792D69"/>
    <w:rsid w:val="00793293"/>
    <w:rsid w:val="00793533"/>
    <w:rsid w:val="00793632"/>
    <w:rsid w:val="0079395B"/>
    <w:rsid w:val="00793B76"/>
    <w:rsid w:val="00794053"/>
    <w:rsid w:val="0079406C"/>
    <w:rsid w:val="007944CD"/>
    <w:rsid w:val="00794848"/>
    <w:rsid w:val="00794B71"/>
    <w:rsid w:val="00795299"/>
    <w:rsid w:val="007955EB"/>
    <w:rsid w:val="00795705"/>
    <w:rsid w:val="00797834"/>
    <w:rsid w:val="00797CAC"/>
    <w:rsid w:val="00797F44"/>
    <w:rsid w:val="007A0335"/>
    <w:rsid w:val="007A03BA"/>
    <w:rsid w:val="007A03FF"/>
    <w:rsid w:val="007A046F"/>
    <w:rsid w:val="007A0818"/>
    <w:rsid w:val="007A0BEA"/>
    <w:rsid w:val="007A0D84"/>
    <w:rsid w:val="007A1BD2"/>
    <w:rsid w:val="007A1CBE"/>
    <w:rsid w:val="007A1DA3"/>
    <w:rsid w:val="007A1DDE"/>
    <w:rsid w:val="007A2521"/>
    <w:rsid w:val="007A2BED"/>
    <w:rsid w:val="007A3BA2"/>
    <w:rsid w:val="007A3CD6"/>
    <w:rsid w:val="007A3DD1"/>
    <w:rsid w:val="007A4549"/>
    <w:rsid w:val="007A4883"/>
    <w:rsid w:val="007A4C22"/>
    <w:rsid w:val="007A4E7D"/>
    <w:rsid w:val="007A4F86"/>
    <w:rsid w:val="007A56ED"/>
    <w:rsid w:val="007A5FE4"/>
    <w:rsid w:val="007A628C"/>
    <w:rsid w:val="007A71DD"/>
    <w:rsid w:val="007A7AB1"/>
    <w:rsid w:val="007B0577"/>
    <w:rsid w:val="007B0D41"/>
    <w:rsid w:val="007B0DE6"/>
    <w:rsid w:val="007B0E82"/>
    <w:rsid w:val="007B1618"/>
    <w:rsid w:val="007B1801"/>
    <w:rsid w:val="007B189E"/>
    <w:rsid w:val="007B2BF0"/>
    <w:rsid w:val="007B2CFD"/>
    <w:rsid w:val="007B301B"/>
    <w:rsid w:val="007B3288"/>
    <w:rsid w:val="007B3A4D"/>
    <w:rsid w:val="007B40B8"/>
    <w:rsid w:val="007B49DB"/>
    <w:rsid w:val="007B5544"/>
    <w:rsid w:val="007B58E3"/>
    <w:rsid w:val="007B5F61"/>
    <w:rsid w:val="007B6323"/>
    <w:rsid w:val="007B6DDF"/>
    <w:rsid w:val="007B6ECF"/>
    <w:rsid w:val="007B6FFE"/>
    <w:rsid w:val="007B701E"/>
    <w:rsid w:val="007B72CC"/>
    <w:rsid w:val="007B76AB"/>
    <w:rsid w:val="007B7837"/>
    <w:rsid w:val="007B7B41"/>
    <w:rsid w:val="007C01C9"/>
    <w:rsid w:val="007C031C"/>
    <w:rsid w:val="007C06C3"/>
    <w:rsid w:val="007C0B18"/>
    <w:rsid w:val="007C0C49"/>
    <w:rsid w:val="007C0C68"/>
    <w:rsid w:val="007C0E34"/>
    <w:rsid w:val="007C116E"/>
    <w:rsid w:val="007C190F"/>
    <w:rsid w:val="007C1EDD"/>
    <w:rsid w:val="007C2014"/>
    <w:rsid w:val="007C24DF"/>
    <w:rsid w:val="007C28D3"/>
    <w:rsid w:val="007C2A45"/>
    <w:rsid w:val="007C2CD6"/>
    <w:rsid w:val="007C3061"/>
    <w:rsid w:val="007C3223"/>
    <w:rsid w:val="007C34D0"/>
    <w:rsid w:val="007C3533"/>
    <w:rsid w:val="007C3F51"/>
    <w:rsid w:val="007C404B"/>
    <w:rsid w:val="007C413A"/>
    <w:rsid w:val="007C414F"/>
    <w:rsid w:val="007C4B65"/>
    <w:rsid w:val="007C4C06"/>
    <w:rsid w:val="007C4D5A"/>
    <w:rsid w:val="007C59C0"/>
    <w:rsid w:val="007C61B8"/>
    <w:rsid w:val="007C6207"/>
    <w:rsid w:val="007C7D93"/>
    <w:rsid w:val="007C7F4B"/>
    <w:rsid w:val="007D01AE"/>
    <w:rsid w:val="007D07F0"/>
    <w:rsid w:val="007D0DCF"/>
    <w:rsid w:val="007D0E7E"/>
    <w:rsid w:val="007D12B5"/>
    <w:rsid w:val="007D13C5"/>
    <w:rsid w:val="007D1E97"/>
    <w:rsid w:val="007D1F96"/>
    <w:rsid w:val="007D2284"/>
    <w:rsid w:val="007D28EF"/>
    <w:rsid w:val="007D2B7F"/>
    <w:rsid w:val="007D2C9A"/>
    <w:rsid w:val="007D3432"/>
    <w:rsid w:val="007D376F"/>
    <w:rsid w:val="007D3C2B"/>
    <w:rsid w:val="007D3D1F"/>
    <w:rsid w:val="007D40B6"/>
    <w:rsid w:val="007D40E8"/>
    <w:rsid w:val="007D4155"/>
    <w:rsid w:val="007D4217"/>
    <w:rsid w:val="007D4241"/>
    <w:rsid w:val="007D44C3"/>
    <w:rsid w:val="007D47DF"/>
    <w:rsid w:val="007D4984"/>
    <w:rsid w:val="007D53A0"/>
    <w:rsid w:val="007D56A3"/>
    <w:rsid w:val="007D6353"/>
    <w:rsid w:val="007D6519"/>
    <w:rsid w:val="007D659D"/>
    <w:rsid w:val="007D67E5"/>
    <w:rsid w:val="007D6B05"/>
    <w:rsid w:val="007D781E"/>
    <w:rsid w:val="007D7BF1"/>
    <w:rsid w:val="007D7DA2"/>
    <w:rsid w:val="007D7F95"/>
    <w:rsid w:val="007E0D2D"/>
    <w:rsid w:val="007E1331"/>
    <w:rsid w:val="007E1B50"/>
    <w:rsid w:val="007E1CA3"/>
    <w:rsid w:val="007E1F44"/>
    <w:rsid w:val="007E1FE9"/>
    <w:rsid w:val="007E2609"/>
    <w:rsid w:val="007E32E8"/>
    <w:rsid w:val="007E3BA1"/>
    <w:rsid w:val="007E411D"/>
    <w:rsid w:val="007E5029"/>
    <w:rsid w:val="007E5261"/>
    <w:rsid w:val="007E53CA"/>
    <w:rsid w:val="007E5943"/>
    <w:rsid w:val="007E5962"/>
    <w:rsid w:val="007E5D74"/>
    <w:rsid w:val="007E6104"/>
    <w:rsid w:val="007E63AD"/>
    <w:rsid w:val="007E6729"/>
    <w:rsid w:val="007E6F26"/>
    <w:rsid w:val="007E6FA2"/>
    <w:rsid w:val="007E7559"/>
    <w:rsid w:val="007E75B3"/>
    <w:rsid w:val="007E76F6"/>
    <w:rsid w:val="007E7C3B"/>
    <w:rsid w:val="007E7DBC"/>
    <w:rsid w:val="007E7E60"/>
    <w:rsid w:val="007F14F0"/>
    <w:rsid w:val="007F1C60"/>
    <w:rsid w:val="007F23B6"/>
    <w:rsid w:val="007F2C6C"/>
    <w:rsid w:val="007F30EF"/>
    <w:rsid w:val="007F3422"/>
    <w:rsid w:val="007F347A"/>
    <w:rsid w:val="007F4ACF"/>
    <w:rsid w:val="007F5AB8"/>
    <w:rsid w:val="007F71DC"/>
    <w:rsid w:val="007F741B"/>
    <w:rsid w:val="007F7D46"/>
    <w:rsid w:val="00800048"/>
    <w:rsid w:val="008000BE"/>
    <w:rsid w:val="0080086C"/>
    <w:rsid w:val="00800CB5"/>
    <w:rsid w:val="0080231E"/>
    <w:rsid w:val="00802769"/>
    <w:rsid w:val="00802DEC"/>
    <w:rsid w:val="00802E2D"/>
    <w:rsid w:val="00803859"/>
    <w:rsid w:val="00803A47"/>
    <w:rsid w:val="00803BC2"/>
    <w:rsid w:val="00804175"/>
    <w:rsid w:val="00804DBC"/>
    <w:rsid w:val="00804E07"/>
    <w:rsid w:val="008052EF"/>
    <w:rsid w:val="00805508"/>
    <w:rsid w:val="00805526"/>
    <w:rsid w:val="008055B0"/>
    <w:rsid w:val="00805D1D"/>
    <w:rsid w:val="00805F24"/>
    <w:rsid w:val="00806129"/>
    <w:rsid w:val="008076E4"/>
    <w:rsid w:val="008078CF"/>
    <w:rsid w:val="00807A6F"/>
    <w:rsid w:val="00807B5A"/>
    <w:rsid w:val="00810F7C"/>
    <w:rsid w:val="008110E2"/>
    <w:rsid w:val="008119F4"/>
    <w:rsid w:val="008121E7"/>
    <w:rsid w:val="0081251E"/>
    <w:rsid w:val="008129FB"/>
    <w:rsid w:val="00812B7A"/>
    <w:rsid w:val="00812D6B"/>
    <w:rsid w:val="008131C6"/>
    <w:rsid w:val="00813640"/>
    <w:rsid w:val="00814209"/>
    <w:rsid w:val="00814806"/>
    <w:rsid w:val="00814B6B"/>
    <w:rsid w:val="00814D2C"/>
    <w:rsid w:val="00815005"/>
    <w:rsid w:val="008154A0"/>
    <w:rsid w:val="008157D0"/>
    <w:rsid w:val="00815A85"/>
    <w:rsid w:val="00815BE1"/>
    <w:rsid w:val="00816098"/>
    <w:rsid w:val="00816692"/>
    <w:rsid w:val="00817053"/>
    <w:rsid w:val="00817277"/>
    <w:rsid w:val="00817349"/>
    <w:rsid w:val="008173D6"/>
    <w:rsid w:val="00817EE7"/>
    <w:rsid w:val="008203CD"/>
    <w:rsid w:val="0082042B"/>
    <w:rsid w:val="00820553"/>
    <w:rsid w:val="008207B2"/>
    <w:rsid w:val="00820BED"/>
    <w:rsid w:val="00820D68"/>
    <w:rsid w:val="00821399"/>
    <w:rsid w:val="0082143C"/>
    <w:rsid w:val="0082176C"/>
    <w:rsid w:val="00821842"/>
    <w:rsid w:val="00821EE3"/>
    <w:rsid w:val="00821F02"/>
    <w:rsid w:val="008221BD"/>
    <w:rsid w:val="00822D28"/>
    <w:rsid w:val="00822EBB"/>
    <w:rsid w:val="008232D0"/>
    <w:rsid w:val="008234DA"/>
    <w:rsid w:val="008237CC"/>
    <w:rsid w:val="008238F7"/>
    <w:rsid w:val="00824236"/>
    <w:rsid w:val="0082441A"/>
    <w:rsid w:val="00824B74"/>
    <w:rsid w:val="00824F69"/>
    <w:rsid w:val="0082585C"/>
    <w:rsid w:val="008261E4"/>
    <w:rsid w:val="0082718B"/>
    <w:rsid w:val="0082728E"/>
    <w:rsid w:val="008272B0"/>
    <w:rsid w:val="008273A6"/>
    <w:rsid w:val="00827B6C"/>
    <w:rsid w:val="00827E0E"/>
    <w:rsid w:val="00827F45"/>
    <w:rsid w:val="00830A7C"/>
    <w:rsid w:val="00831B32"/>
    <w:rsid w:val="008320BE"/>
    <w:rsid w:val="0083220E"/>
    <w:rsid w:val="00832605"/>
    <w:rsid w:val="00833CA2"/>
    <w:rsid w:val="00834011"/>
    <w:rsid w:val="0083428B"/>
    <w:rsid w:val="00834312"/>
    <w:rsid w:val="00834359"/>
    <w:rsid w:val="00834616"/>
    <w:rsid w:val="008348BD"/>
    <w:rsid w:val="008349E8"/>
    <w:rsid w:val="00834B20"/>
    <w:rsid w:val="00834CA4"/>
    <w:rsid w:val="00834EE1"/>
    <w:rsid w:val="00834F44"/>
    <w:rsid w:val="00834F9D"/>
    <w:rsid w:val="008350B6"/>
    <w:rsid w:val="008356E2"/>
    <w:rsid w:val="00835750"/>
    <w:rsid w:val="00835C98"/>
    <w:rsid w:val="00836AF3"/>
    <w:rsid w:val="00836C77"/>
    <w:rsid w:val="00836F17"/>
    <w:rsid w:val="00837087"/>
    <w:rsid w:val="008372AA"/>
    <w:rsid w:val="008373CE"/>
    <w:rsid w:val="00837731"/>
    <w:rsid w:val="00840532"/>
    <w:rsid w:val="008407D1"/>
    <w:rsid w:val="008409E1"/>
    <w:rsid w:val="0084106F"/>
    <w:rsid w:val="008410C6"/>
    <w:rsid w:val="008414DF"/>
    <w:rsid w:val="008415F4"/>
    <w:rsid w:val="00841636"/>
    <w:rsid w:val="008418EC"/>
    <w:rsid w:val="0084207D"/>
    <w:rsid w:val="0084223A"/>
    <w:rsid w:val="00843043"/>
    <w:rsid w:val="008431AC"/>
    <w:rsid w:val="008431D4"/>
    <w:rsid w:val="008433BF"/>
    <w:rsid w:val="0084391B"/>
    <w:rsid w:val="00843FC7"/>
    <w:rsid w:val="00843FF8"/>
    <w:rsid w:val="00844579"/>
    <w:rsid w:val="00844C3F"/>
    <w:rsid w:val="008456F6"/>
    <w:rsid w:val="00845EC9"/>
    <w:rsid w:val="0084603F"/>
    <w:rsid w:val="00846506"/>
    <w:rsid w:val="00846663"/>
    <w:rsid w:val="00846A45"/>
    <w:rsid w:val="00846DA3"/>
    <w:rsid w:val="00847836"/>
    <w:rsid w:val="00847866"/>
    <w:rsid w:val="00847EA7"/>
    <w:rsid w:val="008501C9"/>
    <w:rsid w:val="00850D3B"/>
    <w:rsid w:val="00850DB0"/>
    <w:rsid w:val="00851069"/>
    <w:rsid w:val="00851AAD"/>
    <w:rsid w:val="008520C6"/>
    <w:rsid w:val="008524F0"/>
    <w:rsid w:val="008531E3"/>
    <w:rsid w:val="008531EB"/>
    <w:rsid w:val="0085339B"/>
    <w:rsid w:val="0085380B"/>
    <w:rsid w:val="00853D16"/>
    <w:rsid w:val="008544D2"/>
    <w:rsid w:val="008547C2"/>
    <w:rsid w:val="00854FB4"/>
    <w:rsid w:val="00854FC2"/>
    <w:rsid w:val="0085504B"/>
    <w:rsid w:val="0085508D"/>
    <w:rsid w:val="008550D3"/>
    <w:rsid w:val="00855615"/>
    <w:rsid w:val="00855648"/>
    <w:rsid w:val="00855767"/>
    <w:rsid w:val="008559AE"/>
    <w:rsid w:val="00855E94"/>
    <w:rsid w:val="00855F70"/>
    <w:rsid w:val="00856032"/>
    <w:rsid w:val="0085632E"/>
    <w:rsid w:val="0085643B"/>
    <w:rsid w:val="0085663D"/>
    <w:rsid w:val="008570D4"/>
    <w:rsid w:val="0085717E"/>
    <w:rsid w:val="008571DB"/>
    <w:rsid w:val="0085730E"/>
    <w:rsid w:val="0085737B"/>
    <w:rsid w:val="0085758E"/>
    <w:rsid w:val="00857763"/>
    <w:rsid w:val="008579F5"/>
    <w:rsid w:val="0086050C"/>
    <w:rsid w:val="00860B0A"/>
    <w:rsid w:val="00860DF7"/>
    <w:rsid w:val="00860EE6"/>
    <w:rsid w:val="008610D9"/>
    <w:rsid w:val="00861A00"/>
    <w:rsid w:val="00861A6E"/>
    <w:rsid w:val="008620A9"/>
    <w:rsid w:val="008621D0"/>
    <w:rsid w:val="00862A8A"/>
    <w:rsid w:val="00862C5F"/>
    <w:rsid w:val="00862E04"/>
    <w:rsid w:val="00863C19"/>
    <w:rsid w:val="0086418B"/>
    <w:rsid w:val="0086481B"/>
    <w:rsid w:val="008648DE"/>
    <w:rsid w:val="00864A9C"/>
    <w:rsid w:val="00864E4E"/>
    <w:rsid w:val="00865207"/>
    <w:rsid w:val="008659BC"/>
    <w:rsid w:val="008662C0"/>
    <w:rsid w:val="00866595"/>
    <w:rsid w:val="008669AE"/>
    <w:rsid w:val="0087099E"/>
    <w:rsid w:val="00870DA6"/>
    <w:rsid w:val="00870DFD"/>
    <w:rsid w:val="00870E06"/>
    <w:rsid w:val="00870FF9"/>
    <w:rsid w:val="0087113A"/>
    <w:rsid w:val="00871184"/>
    <w:rsid w:val="008714D3"/>
    <w:rsid w:val="008715F3"/>
    <w:rsid w:val="008719F2"/>
    <w:rsid w:val="00871D22"/>
    <w:rsid w:val="00871F4D"/>
    <w:rsid w:val="0087208D"/>
    <w:rsid w:val="008722BD"/>
    <w:rsid w:val="008722D1"/>
    <w:rsid w:val="008723D7"/>
    <w:rsid w:val="008725DF"/>
    <w:rsid w:val="00872BB7"/>
    <w:rsid w:val="00872C45"/>
    <w:rsid w:val="00874729"/>
    <w:rsid w:val="00874B57"/>
    <w:rsid w:val="00874C5B"/>
    <w:rsid w:val="00874CB4"/>
    <w:rsid w:val="008751D1"/>
    <w:rsid w:val="008753BF"/>
    <w:rsid w:val="00875583"/>
    <w:rsid w:val="008756C3"/>
    <w:rsid w:val="00875FB8"/>
    <w:rsid w:val="0087672C"/>
    <w:rsid w:val="00876BE3"/>
    <w:rsid w:val="008774EF"/>
    <w:rsid w:val="00877816"/>
    <w:rsid w:val="0088097B"/>
    <w:rsid w:val="008809BC"/>
    <w:rsid w:val="00880C0C"/>
    <w:rsid w:val="00881AAB"/>
    <w:rsid w:val="00881C45"/>
    <w:rsid w:val="00881DE5"/>
    <w:rsid w:val="0088204A"/>
    <w:rsid w:val="008822F9"/>
    <w:rsid w:val="0088230B"/>
    <w:rsid w:val="00882488"/>
    <w:rsid w:val="008824A6"/>
    <w:rsid w:val="008829C8"/>
    <w:rsid w:val="00882EA1"/>
    <w:rsid w:val="00883156"/>
    <w:rsid w:val="008832E2"/>
    <w:rsid w:val="008839F2"/>
    <w:rsid w:val="008846AB"/>
    <w:rsid w:val="0088470A"/>
    <w:rsid w:val="00884870"/>
    <w:rsid w:val="00884BC6"/>
    <w:rsid w:val="008852FA"/>
    <w:rsid w:val="00885452"/>
    <w:rsid w:val="00885673"/>
    <w:rsid w:val="008858E7"/>
    <w:rsid w:val="00885975"/>
    <w:rsid w:val="008859A5"/>
    <w:rsid w:val="008862AE"/>
    <w:rsid w:val="008876D5"/>
    <w:rsid w:val="00887A9B"/>
    <w:rsid w:val="008902C8"/>
    <w:rsid w:val="00891020"/>
    <w:rsid w:val="0089116D"/>
    <w:rsid w:val="00891364"/>
    <w:rsid w:val="008913DC"/>
    <w:rsid w:val="00891CC5"/>
    <w:rsid w:val="00892266"/>
    <w:rsid w:val="008922D8"/>
    <w:rsid w:val="00892596"/>
    <w:rsid w:val="008925E3"/>
    <w:rsid w:val="00892D9A"/>
    <w:rsid w:val="008930F4"/>
    <w:rsid w:val="008931E6"/>
    <w:rsid w:val="00893D9D"/>
    <w:rsid w:val="008942F2"/>
    <w:rsid w:val="00894530"/>
    <w:rsid w:val="008946E5"/>
    <w:rsid w:val="008948C4"/>
    <w:rsid w:val="00894EEE"/>
    <w:rsid w:val="008952C7"/>
    <w:rsid w:val="00895419"/>
    <w:rsid w:val="00895713"/>
    <w:rsid w:val="0089621A"/>
    <w:rsid w:val="00896465"/>
    <w:rsid w:val="00896AF4"/>
    <w:rsid w:val="00896FD2"/>
    <w:rsid w:val="00897262"/>
    <w:rsid w:val="00897546"/>
    <w:rsid w:val="00897795"/>
    <w:rsid w:val="008978FB"/>
    <w:rsid w:val="008A014F"/>
    <w:rsid w:val="008A0A0A"/>
    <w:rsid w:val="008A0B91"/>
    <w:rsid w:val="008A1C63"/>
    <w:rsid w:val="008A1F49"/>
    <w:rsid w:val="008A2012"/>
    <w:rsid w:val="008A2337"/>
    <w:rsid w:val="008A29FD"/>
    <w:rsid w:val="008A2BC7"/>
    <w:rsid w:val="008A2CB2"/>
    <w:rsid w:val="008A2CF8"/>
    <w:rsid w:val="008A2D53"/>
    <w:rsid w:val="008A318B"/>
    <w:rsid w:val="008A33F1"/>
    <w:rsid w:val="008A347B"/>
    <w:rsid w:val="008A352D"/>
    <w:rsid w:val="008A3BFB"/>
    <w:rsid w:val="008A3F70"/>
    <w:rsid w:val="008A3F84"/>
    <w:rsid w:val="008A4604"/>
    <w:rsid w:val="008A47E1"/>
    <w:rsid w:val="008A663B"/>
    <w:rsid w:val="008A6E77"/>
    <w:rsid w:val="008A7075"/>
    <w:rsid w:val="008A75EA"/>
    <w:rsid w:val="008A7D7A"/>
    <w:rsid w:val="008B0430"/>
    <w:rsid w:val="008B04FB"/>
    <w:rsid w:val="008B09A3"/>
    <w:rsid w:val="008B09D6"/>
    <w:rsid w:val="008B0D6E"/>
    <w:rsid w:val="008B10F1"/>
    <w:rsid w:val="008B1DF8"/>
    <w:rsid w:val="008B1EEF"/>
    <w:rsid w:val="008B24BC"/>
    <w:rsid w:val="008B2636"/>
    <w:rsid w:val="008B28FF"/>
    <w:rsid w:val="008B2905"/>
    <w:rsid w:val="008B2996"/>
    <w:rsid w:val="008B2CA2"/>
    <w:rsid w:val="008B2CB5"/>
    <w:rsid w:val="008B2CCC"/>
    <w:rsid w:val="008B2EE3"/>
    <w:rsid w:val="008B3259"/>
    <w:rsid w:val="008B381B"/>
    <w:rsid w:val="008B3A33"/>
    <w:rsid w:val="008B3B72"/>
    <w:rsid w:val="008B3C3B"/>
    <w:rsid w:val="008B3D56"/>
    <w:rsid w:val="008B4327"/>
    <w:rsid w:val="008B4333"/>
    <w:rsid w:val="008B433F"/>
    <w:rsid w:val="008B4CA2"/>
    <w:rsid w:val="008B4CF5"/>
    <w:rsid w:val="008B4D86"/>
    <w:rsid w:val="008B4DD0"/>
    <w:rsid w:val="008B610C"/>
    <w:rsid w:val="008B6534"/>
    <w:rsid w:val="008B694E"/>
    <w:rsid w:val="008B6C61"/>
    <w:rsid w:val="008B6D30"/>
    <w:rsid w:val="008B6D6D"/>
    <w:rsid w:val="008B7207"/>
    <w:rsid w:val="008B7379"/>
    <w:rsid w:val="008B77C7"/>
    <w:rsid w:val="008B7FE9"/>
    <w:rsid w:val="008C0D95"/>
    <w:rsid w:val="008C0E1E"/>
    <w:rsid w:val="008C0ED3"/>
    <w:rsid w:val="008C0F08"/>
    <w:rsid w:val="008C1630"/>
    <w:rsid w:val="008C187F"/>
    <w:rsid w:val="008C1A65"/>
    <w:rsid w:val="008C1AE2"/>
    <w:rsid w:val="008C1D9F"/>
    <w:rsid w:val="008C2C97"/>
    <w:rsid w:val="008C354C"/>
    <w:rsid w:val="008C3634"/>
    <w:rsid w:val="008C4069"/>
    <w:rsid w:val="008C4A02"/>
    <w:rsid w:val="008C4BD5"/>
    <w:rsid w:val="008C4BEF"/>
    <w:rsid w:val="008C5005"/>
    <w:rsid w:val="008C5930"/>
    <w:rsid w:val="008C5979"/>
    <w:rsid w:val="008C5E39"/>
    <w:rsid w:val="008C5FD6"/>
    <w:rsid w:val="008C6073"/>
    <w:rsid w:val="008C63B6"/>
    <w:rsid w:val="008C6566"/>
    <w:rsid w:val="008C6874"/>
    <w:rsid w:val="008C6AA2"/>
    <w:rsid w:val="008C6B48"/>
    <w:rsid w:val="008C7988"/>
    <w:rsid w:val="008C7EEE"/>
    <w:rsid w:val="008C7F47"/>
    <w:rsid w:val="008D02D1"/>
    <w:rsid w:val="008D036F"/>
    <w:rsid w:val="008D06F6"/>
    <w:rsid w:val="008D070E"/>
    <w:rsid w:val="008D088A"/>
    <w:rsid w:val="008D0CCA"/>
    <w:rsid w:val="008D10DE"/>
    <w:rsid w:val="008D16FD"/>
    <w:rsid w:val="008D2582"/>
    <w:rsid w:val="008D3449"/>
    <w:rsid w:val="008D3706"/>
    <w:rsid w:val="008D4009"/>
    <w:rsid w:val="008D4142"/>
    <w:rsid w:val="008D41DA"/>
    <w:rsid w:val="008D44B7"/>
    <w:rsid w:val="008D4631"/>
    <w:rsid w:val="008D4BC4"/>
    <w:rsid w:val="008D4E0F"/>
    <w:rsid w:val="008D4E26"/>
    <w:rsid w:val="008D5E73"/>
    <w:rsid w:val="008D6387"/>
    <w:rsid w:val="008D71A9"/>
    <w:rsid w:val="008D7769"/>
    <w:rsid w:val="008D7989"/>
    <w:rsid w:val="008D7FD8"/>
    <w:rsid w:val="008E019B"/>
    <w:rsid w:val="008E020C"/>
    <w:rsid w:val="008E027F"/>
    <w:rsid w:val="008E0440"/>
    <w:rsid w:val="008E0CA7"/>
    <w:rsid w:val="008E0D4B"/>
    <w:rsid w:val="008E0E18"/>
    <w:rsid w:val="008E1514"/>
    <w:rsid w:val="008E1609"/>
    <w:rsid w:val="008E1896"/>
    <w:rsid w:val="008E1E2D"/>
    <w:rsid w:val="008E21E2"/>
    <w:rsid w:val="008E2D1D"/>
    <w:rsid w:val="008E30F6"/>
    <w:rsid w:val="008E3C1A"/>
    <w:rsid w:val="008E42BA"/>
    <w:rsid w:val="008E43F9"/>
    <w:rsid w:val="008E443A"/>
    <w:rsid w:val="008E48F4"/>
    <w:rsid w:val="008E4A62"/>
    <w:rsid w:val="008E4DD5"/>
    <w:rsid w:val="008E5A95"/>
    <w:rsid w:val="008E5C0D"/>
    <w:rsid w:val="008E5F64"/>
    <w:rsid w:val="008E6196"/>
    <w:rsid w:val="008E6286"/>
    <w:rsid w:val="008E629F"/>
    <w:rsid w:val="008E659D"/>
    <w:rsid w:val="008E69B4"/>
    <w:rsid w:val="008E6AE3"/>
    <w:rsid w:val="008E6E0F"/>
    <w:rsid w:val="008E716F"/>
    <w:rsid w:val="008E738B"/>
    <w:rsid w:val="008E760E"/>
    <w:rsid w:val="008E795E"/>
    <w:rsid w:val="008E7DA3"/>
    <w:rsid w:val="008F01CF"/>
    <w:rsid w:val="008F0B59"/>
    <w:rsid w:val="008F0ED8"/>
    <w:rsid w:val="008F0FD0"/>
    <w:rsid w:val="008F1006"/>
    <w:rsid w:val="008F15F8"/>
    <w:rsid w:val="008F15FA"/>
    <w:rsid w:val="008F1CB5"/>
    <w:rsid w:val="008F20BB"/>
    <w:rsid w:val="008F2138"/>
    <w:rsid w:val="008F22A0"/>
    <w:rsid w:val="008F22ED"/>
    <w:rsid w:val="008F26C0"/>
    <w:rsid w:val="008F29E7"/>
    <w:rsid w:val="008F2EB1"/>
    <w:rsid w:val="008F3F48"/>
    <w:rsid w:val="008F44BC"/>
    <w:rsid w:val="008F6123"/>
    <w:rsid w:val="008F6130"/>
    <w:rsid w:val="008F6449"/>
    <w:rsid w:val="008F656C"/>
    <w:rsid w:val="008F6C75"/>
    <w:rsid w:val="008F6D4A"/>
    <w:rsid w:val="008F6F36"/>
    <w:rsid w:val="008F7144"/>
    <w:rsid w:val="008F736D"/>
    <w:rsid w:val="008F75A0"/>
    <w:rsid w:val="008F7885"/>
    <w:rsid w:val="008F7AFA"/>
    <w:rsid w:val="008F7DDA"/>
    <w:rsid w:val="009003EB"/>
    <w:rsid w:val="00900568"/>
    <w:rsid w:val="0090068E"/>
    <w:rsid w:val="009009EF"/>
    <w:rsid w:val="00900E81"/>
    <w:rsid w:val="009010D7"/>
    <w:rsid w:val="009010EC"/>
    <w:rsid w:val="009011B6"/>
    <w:rsid w:val="00901648"/>
    <w:rsid w:val="00901904"/>
    <w:rsid w:val="00901C0A"/>
    <w:rsid w:val="00901F26"/>
    <w:rsid w:val="009025FD"/>
    <w:rsid w:val="009027DB"/>
    <w:rsid w:val="009029EB"/>
    <w:rsid w:val="00903001"/>
    <w:rsid w:val="00903518"/>
    <w:rsid w:val="00903725"/>
    <w:rsid w:val="009037C2"/>
    <w:rsid w:val="00903E37"/>
    <w:rsid w:val="00903EC7"/>
    <w:rsid w:val="009040E2"/>
    <w:rsid w:val="009041B6"/>
    <w:rsid w:val="009045F2"/>
    <w:rsid w:val="00904A59"/>
    <w:rsid w:val="00904C75"/>
    <w:rsid w:val="00905A6B"/>
    <w:rsid w:val="00905F9B"/>
    <w:rsid w:val="00906245"/>
    <w:rsid w:val="009063F4"/>
    <w:rsid w:val="00906BC3"/>
    <w:rsid w:val="00907884"/>
    <w:rsid w:val="009078DF"/>
    <w:rsid w:val="009079E5"/>
    <w:rsid w:val="00907E44"/>
    <w:rsid w:val="00910431"/>
    <w:rsid w:val="00910CC7"/>
    <w:rsid w:val="00911447"/>
    <w:rsid w:val="0091144B"/>
    <w:rsid w:val="00911699"/>
    <w:rsid w:val="009119E1"/>
    <w:rsid w:val="009119E7"/>
    <w:rsid w:val="00911DB1"/>
    <w:rsid w:val="00911EC9"/>
    <w:rsid w:val="009123C3"/>
    <w:rsid w:val="00912B75"/>
    <w:rsid w:val="00913442"/>
    <w:rsid w:val="00913498"/>
    <w:rsid w:val="0091370B"/>
    <w:rsid w:val="009139D2"/>
    <w:rsid w:val="00913B00"/>
    <w:rsid w:val="009140E1"/>
    <w:rsid w:val="009145B0"/>
    <w:rsid w:val="00914870"/>
    <w:rsid w:val="00914A03"/>
    <w:rsid w:val="00914F63"/>
    <w:rsid w:val="0091504A"/>
    <w:rsid w:val="0091519E"/>
    <w:rsid w:val="00915252"/>
    <w:rsid w:val="00915626"/>
    <w:rsid w:val="00915C23"/>
    <w:rsid w:val="009165E5"/>
    <w:rsid w:val="0091680F"/>
    <w:rsid w:val="00916B48"/>
    <w:rsid w:val="00916E2F"/>
    <w:rsid w:val="00916F3D"/>
    <w:rsid w:val="009171F9"/>
    <w:rsid w:val="00917866"/>
    <w:rsid w:val="00917A96"/>
    <w:rsid w:val="00917C5F"/>
    <w:rsid w:val="009203CC"/>
    <w:rsid w:val="00920A9B"/>
    <w:rsid w:val="00920B00"/>
    <w:rsid w:val="00920B5F"/>
    <w:rsid w:val="0092161A"/>
    <w:rsid w:val="00921C74"/>
    <w:rsid w:val="00922460"/>
    <w:rsid w:val="009229CD"/>
    <w:rsid w:val="0092346E"/>
    <w:rsid w:val="00923557"/>
    <w:rsid w:val="00924365"/>
    <w:rsid w:val="0092459D"/>
    <w:rsid w:val="00924B1D"/>
    <w:rsid w:val="00924E3C"/>
    <w:rsid w:val="0092526C"/>
    <w:rsid w:val="0092529D"/>
    <w:rsid w:val="009256B4"/>
    <w:rsid w:val="00925934"/>
    <w:rsid w:val="00925AFE"/>
    <w:rsid w:val="00926001"/>
    <w:rsid w:val="009261A6"/>
    <w:rsid w:val="00926221"/>
    <w:rsid w:val="00926266"/>
    <w:rsid w:val="00926615"/>
    <w:rsid w:val="00926AFC"/>
    <w:rsid w:val="0092704E"/>
    <w:rsid w:val="0092719E"/>
    <w:rsid w:val="00927939"/>
    <w:rsid w:val="00927966"/>
    <w:rsid w:val="00927AA0"/>
    <w:rsid w:val="00927BE3"/>
    <w:rsid w:val="00927DFE"/>
    <w:rsid w:val="00930746"/>
    <w:rsid w:val="00930915"/>
    <w:rsid w:val="00930EB7"/>
    <w:rsid w:val="00930FB7"/>
    <w:rsid w:val="00931031"/>
    <w:rsid w:val="009321D2"/>
    <w:rsid w:val="00932438"/>
    <w:rsid w:val="00932879"/>
    <w:rsid w:val="00932F40"/>
    <w:rsid w:val="009334D2"/>
    <w:rsid w:val="0093351F"/>
    <w:rsid w:val="00933894"/>
    <w:rsid w:val="00933940"/>
    <w:rsid w:val="00933C8F"/>
    <w:rsid w:val="00934217"/>
    <w:rsid w:val="00934676"/>
    <w:rsid w:val="00934A53"/>
    <w:rsid w:val="00934DC3"/>
    <w:rsid w:val="009350C9"/>
    <w:rsid w:val="009353C3"/>
    <w:rsid w:val="00935D1B"/>
    <w:rsid w:val="00935FF1"/>
    <w:rsid w:val="00936548"/>
    <w:rsid w:val="00936901"/>
    <w:rsid w:val="00936992"/>
    <w:rsid w:val="00936A4E"/>
    <w:rsid w:val="0093738D"/>
    <w:rsid w:val="0093798B"/>
    <w:rsid w:val="00937C2B"/>
    <w:rsid w:val="00937C5D"/>
    <w:rsid w:val="00937CCD"/>
    <w:rsid w:val="00937DBF"/>
    <w:rsid w:val="00937DF0"/>
    <w:rsid w:val="00937E40"/>
    <w:rsid w:val="00937F80"/>
    <w:rsid w:val="00940296"/>
    <w:rsid w:val="009404E1"/>
    <w:rsid w:val="0094092B"/>
    <w:rsid w:val="00940C60"/>
    <w:rsid w:val="00940D62"/>
    <w:rsid w:val="009411F8"/>
    <w:rsid w:val="0094128E"/>
    <w:rsid w:val="009413BD"/>
    <w:rsid w:val="00941540"/>
    <w:rsid w:val="0094165C"/>
    <w:rsid w:val="00942445"/>
    <w:rsid w:val="00942716"/>
    <w:rsid w:val="00942886"/>
    <w:rsid w:val="00942A04"/>
    <w:rsid w:val="0094357A"/>
    <w:rsid w:val="00943CCF"/>
    <w:rsid w:val="00943FE2"/>
    <w:rsid w:val="00944477"/>
    <w:rsid w:val="009444BA"/>
    <w:rsid w:val="009445DD"/>
    <w:rsid w:val="00944682"/>
    <w:rsid w:val="00944715"/>
    <w:rsid w:val="00944A9F"/>
    <w:rsid w:val="00944E1C"/>
    <w:rsid w:val="0094511A"/>
    <w:rsid w:val="00945750"/>
    <w:rsid w:val="00946488"/>
    <w:rsid w:val="00946898"/>
    <w:rsid w:val="00946AC9"/>
    <w:rsid w:val="00947437"/>
    <w:rsid w:val="00947691"/>
    <w:rsid w:val="0094784E"/>
    <w:rsid w:val="009479CA"/>
    <w:rsid w:val="00947DB6"/>
    <w:rsid w:val="00950086"/>
    <w:rsid w:val="009501F4"/>
    <w:rsid w:val="00950215"/>
    <w:rsid w:val="00951236"/>
    <w:rsid w:val="00951340"/>
    <w:rsid w:val="00951357"/>
    <w:rsid w:val="009520D9"/>
    <w:rsid w:val="00952E0B"/>
    <w:rsid w:val="00952F72"/>
    <w:rsid w:val="0095302A"/>
    <w:rsid w:val="00953F4F"/>
    <w:rsid w:val="009546F5"/>
    <w:rsid w:val="00954970"/>
    <w:rsid w:val="009553B2"/>
    <w:rsid w:val="0095559F"/>
    <w:rsid w:val="00955617"/>
    <w:rsid w:val="009559E4"/>
    <w:rsid w:val="00955E9C"/>
    <w:rsid w:val="00956C60"/>
    <w:rsid w:val="00957223"/>
    <w:rsid w:val="009573BA"/>
    <w:rsid w:val="00957775"/>
    <w:rsid w:val="00957A69"/>
    <w:rsid w:val="00957DC6"/>
    <w:rsid w:val="00957F81"/>
    <w:rsid w:val="00960645"/>
    <w:rsid w:val="00960A33"/>
    <w:rsid w:val="00960FE7"/>
    <w:rsid w:val="0096130A"/>
    <w:rsid w:val="0096137B"/>
    <w:rsid w:val="0096189C"/>
    <w:rsid w:val="00963017"/>
    <w:rsid w:val="009630DD"/>
    <w:rsid w:val="0096319B"/>
    <w:rsid w:val="0096336C"/>
    <w:rsid w:val="00963523"/>
    <w:rsid w:val="00963808"/>
    <w:rsid w:val="009643B5"/>
    <w:rsid w:val="00964B4C"/>
    <w:rsid w:val="00964F75"/>
    <w:rsid w:val="009654B8"/>
    <w:rsid w:val="009657F8"/>
    <w:rsid w:val="009659D7"/>
    <w:rsid w:val="00965A6B"/>
    <w:rsid w:val="00965EE7"/>
    <w:rsid w:val="009663E2"/>
    <w:rsid w:val="009669DC"/>
    <w:rsid w:val="00966AB1"/>
    <w:rsid w:val="00966DD5"/>
    <w:rsid w:val="00967476"/>
    <w:rsid w:val="0096764A"/>
    <w:rsid w:val="009708DC"/>
    <w:rsid w:val="00970BB9"/>
    <w:rsid w:val="009711CF"/>
    <w:rsid w:val="009714A7"/>
    <w:rsid w:val="00971A94"/>
    <w:rsid w:val="0097260E"/>
    <w:rsid w:val="00972B5A"/>
    <w:rsid w:val="00973A74"/>
    <w:rsid w:val="00973CFD"/>
    <w:rsid w:val="0097411E"/>
    <w:rsid w:val="00974514"/>
    <w:rsid w:val="00974B5C"/>
    <w:rsid w:val="0097519E"/>
    <w:rsid w:val="0097584B"/>
    <w:rsid w:val="00975E91"/>
    <w:rsid w:val="009767FF"/>
    <w:rsid w:val="00977682"/>
    <w:rsid w:val="00977F07"/>
    <w:rsid w:val="009801AA"/>
    <w:rsid w:val="00980F27"/>
    <w:rsid w:val="00981467"/>
    <w:rsid w:val="00981477"/>
    <w:rsid w:val="0098192E"/>
    <w:rsid w:val="00981B41"/>
    <w:rsid w:val="00981B9E"/>
    <w:rsid w:val="00981B9F"/>
    <w:rsid w:val="00981FFB"/>
    <w:rsid w:val="00982385"/>
    <w:rsid w:val="009829C9"/>
    <w:rsid w:val="009829F5"/>
    <w:rsid w:val="00982FA6"/>
    <w:rsid w:val="00983577"/>
    <w:rsid w:val="00983855"/>
    <w:rsid w:val="00983ABE"/>
    <w:rsid w:val="009841D5"/>
    <w:rsid w:val="009842B3"/>
    <w:rsid w:val="00984327"/>
    <w:rsid w:val="0098451C"/>
    <w:rsid w:val="00984BFA"/>
    <w:rsid w:val="00985FAB"/>
    <w:rsid w:val="00986140"/>
    <w:rsid w:val="0098631A"/>
    <w:rsid w:val="009869D7"/>
    <w:rsid w:val="00986AA2"/>
    <w:rsid w:val="00986F20"/>
    <w:rsid w:val="009870DC"/>
    <w:rsid w:val="009878BA"/>
    <w:rsid w:val="00987A5D"/>
    <w:rsid w:val="00987BCC"/>
    <w:rsid w:val="00987DE5"/>
    <w:rsid w:val="00987FF5"/>
    <w:rsid w:val="00990DC0"/>
    <w:rsid w:val="00990F85"/>
    <w:rsid w:val="009917E9"/>
    <w:rsid w:val="009918B9"/>
    <w:rsid w:val="00991E5C"/>
    <w:rsid w:val="00991E7B"/>
    <w:rsid w:val="0099306C"/>
    <w:rsid w:val="00993430"/>
    <w:rsid w:val="009934BB"/>
    <w:rsid w:val="009936F4"/>
    <w:rsid w:val="00993CDF"/>
    <w:rsid w:val="00994704"/>
    <w:rsid w:val="00994728"/>
    <w:rsid w:val="00995AC5"/>
    <w:rsid w:val="00995C97"/>
    <w:rsid w:val="00995ECE"/>
    <w:rsid w:val="00995FEB"/>
    <w:rsid w:val="009962BB"/>
    <w:rsid w:val="009962C1"/>
    <w:rsid w:val="00996307"/>
    <w:rsid w:val="00996DA9"/>
    <w:rsid w:val="009970BF"/>
    <w:rsid w:val="009976E8"/>
    <w:rsid w:val="009A043C"/>
    <w:rsid w:val="009A052F"/>
    <w:rsid w:val="009A0E1E"/>
    <w:rsid w:val="009A15C0"/>
    <w:rsid w:val="009A1A9E"/>
    <w:rsid w:val="009A1C0E"/>
    <w:rsid w:val="009A1C69"/>
    <w:rsid w:val="009A2574"/>
    <w:rsid w:val="009A267F"/>
    <w:rsid w:val="009A2A4D"/>
    <w:rsid w:val="009A2B7F"/>
    <w:rsid w:val="009A2C74"/>
    <w:rsid w:val="009A3330"/>
    <w:rsid w:val="009A3B8B"/>
    <w:rsid w:val="009A3E18"/>
    <w:rsid w:val="009A4328"/>
    <w:rsid w:val="009A438C"/>
    <w:rsid w:val="009A43E1"/>
    <w:rsid w:val="009A4CD3"/>
    <w:rsid w:val="009A4D4D"/>
    <w:rsid w:val="009A54EF"/>
    <w:rsid w:val="009A56E9"/>
    <w:rsid w:val="009A5B92"/>
    <w:rsid w:val="009A6189"/>
    <w:rsid w:val="009A661F"/>
    <w:rsid w:val="009A674D"/>
    <w:rsid w:val="009A6F76"/>
    <w:rsid w:val="009A70DB"/>
    <w:rsid w:val="009A7781"/>
    <w:rsid w:val="009A78C9"/>
    <w:rsid w:val="009A7A53"/>
    <w:rsid w:val="009A7DF5"/>
    <w:rsid w:val="009A7EF8"/>
    <w:rsid w:val="009B0351"/>
    <w:rsid w:val="009B0382"/>
    <w:rsid w:val="009B050C"/>
    <w:rsid w:val="009B05C3"/>
    <w:rsid w:val="009B08B2"/>
    <w:rsid w:val="009B08B9"/>
    <w:rsid w:val="009B09DF"/>
    <w:rsid w:val="009B0E28"/>
    <w:rsid w:val="009B108B"/>
    <w:rsid w:val="009B172D"/>
    <w:rsid w:val="009B196F"/>
    <w:rsid w:val="009B1C4A"/>
    <w:rsid w:val="009B1E4B"/>
    <w:rsid w:val="009B1FCD"/>
    <w:rsid w:val="009B1FE7"/>
    <w:rsid w:val="009B2778"/>
    <w:rsid w:val="009B27D4"/>
    <w:rsid w:val="009B34D6"/>
    <w:rsid w:val="009B37A1"/>
    <w:rsid w:val="009B38A8"/>
    <w:rsid w:val="009B3E5C"/>
    <w:rsid w:val="009B3E87"/>
    <w:rsid w:val="009B3FCE"/>
    <w:rsid w:val="009B4212"/>
    <w:rsid w:val="009B4777"/>
    <w:rsid w:val="009B4978"/>
    <w:rsid w:val="009B49F2"/>
    <w:rsid w:val="009B4E88"/>
    <w:rsid w:val="009B50AA"/>
    <w:rsid w:val="009B5A12"/>
    <w:rsid w:val="009B60F6"/>
    <w:rsid w:val="009B6341"/>
    <w:rsid w:val="009B6537"/>
    <w:rsid w:val="009B68CA"/>
    <w:rsid w:val="009B6DB6"/>
    <w:rsid w:val="009B70B2"/>
    <w:rsid w:val="009B70DC"/>
    <w:rsid w:val="009B735F"/>
    <w:rsid w:val="009B752A"/>
    <w:rsid w:val="009B7681"/>
    <w:rsid w:val="009B78B2"/>
    <w:rsid w:val="009B7BF3"/>
    <w:rsid w:val="009C064D"/>
    <w:rsid w:val="009C0B57"/>
    <w:rsid w:val="009C0BEA"/>
    <w:rsid w:val="009C0E8F"/>
    <w:rsid w:val="009C10F9"/>
    <w:rsid w:val="009C11D3"/>
    <w:rsid w:val="009C1736"/>
    <w:rsid w:val="009C1787"/>
    <w:rsid w:val="009C182C"/>
    <w:rsid w:val="009C1B67"/>
    <w:rsid w:val="009C1BA2"/>
    <w:rsid w:val="009C1C22"/>
    <w:rsid w:val="009C21C9"/>
    <w:rsid w:val="009C262B"/>
    <w:rsid w:val="009C2AB5"/>
    <w:rsid w:val="009C358E"/>
    <w:rsid w:val="009C384C"/>
    <w:rsid w:val="009C3859"/>
    <w:rsid w:val="009C3AE7"/>
    <w:rsid w:val="009C3B8E"/>
    <w:rsid w:val="009C43C2"/>
    <w:rsid w:val="009C44E1"/>
    <w:rsid w:val="009C49AB"/>
    <w:rsid w:val="009C52B7"/>
    <w:rsid w:val="009C5C0D"/>
    <w:rsid w:val="009C5FF0"/>
    <w:rsid w:val="009C69EB"/>
    <w:rsid w:val="009C6A49"/>
    <w:rsid w:val="009C6DF7"/>
    <w:rsid w:val="009C7388"/>
    <w:rsid w:val="009C7504"/>
    <w:rsid w:val="009C7D70"/>
    <w:rsid w:val="009D01B6"/>
    <w:rsid w:val="009D059A"/>
    <w:rsid w:val="009D05E1"/>
    <w:rsid w:val="009D06C2"/>
    <w:rsid w:val="009D06E0"/>
    <w:rsid w:val="009D07F9"/>
    <w:rsid w:val="009D0A68"/>
    <w:rsid w:val="009D0B09"/>
    <w:rsid w:val="009D0FB6"/>
    <w:rsid w:val="009D12D9"/>
    <w:rsid w:val="009D1527"/>
    <w:rsid w:val="009D16A3"/>
    <w:rsid w:val="009D170B"/>
    <w:rsid w:val="009D1788"/>
    <w:rsid w:val="009D182E"/>
    <w:rsid w:val="009D1C63"/>
    <w:rsid w:val="009D2335"/>
    <w:rsid w:val="009D2A38"/>
    <w:rsid w:val="009D2A49"/>
    <w:rsid w:val="009D2ED1"/>
    <w:rsid w:val="009D33A0"/>
    <w:rsid w:val="009D3602"/>
    <w:rsid w:val="009D492C"/>
    <w:rsid w:val="009D543A"/>
    <w:rsid w:val="009D57F2"/>
    <w:rsid w:val="009D5AA1"/>
    <w:rsid w:val="009D60E5"/>
    <w:rsid w:val="009D67EC"/>
    <w:rsid w:val="009D68C8"/>
    <w:rsid w:val="009D6BBA"/>
    <w:rsid w:val="009D6FFA"/>
    <w:rsid w:val="009D7190"/>
    <w:rsid w:val="009D72D0"/>
    <w:rsid w:val="009E0113"/>
    <w:rsid w:val="009E0CB6"/>
    <w:rsid w:val="009E0CCC"/>
    <w:rsid w:val="009E17D4"/>
    <w:rsid w:val="009E17EB"/>
    <w:rsid w:val="009E1D2F"/>
    <w:rsid w:val="009E2660"/>
    <w:rsid w:val="009E27C0"/>
    <w:rsid w:val="009E290B"/>
    <w:rsid w:val="009E2CC1"/>
    <w:rsid w:val="009E3146"/>
    <w:rsid w:val="009E404B"/>
    <w:rsid w:val="009E4087"/>
    <w:rsid w:val="009E4A01"/>
    <w:rsid w:val="009E4F0F"/>
    <w:rsid w:val="009E56C1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E755C"/>
    <w:rsid w:val="009E7B37"/>
    <w:rsid w:val="009E7F51"/>
    <w:rsid w:val="009F01D7"/>
    <w:rsid w:val="009F0516"/>
    <w:rsid w:val="009F0C4C"/>
    <w:rsid w:val="009F143D"/>
    <w:rsid w:val="009F143F"/>
    <w:rsid w:val="009F184D"/>
    <w:rsid w:val="009F1971"/>
    <w:rsid w:val="009F1DB5"/>
    <w:rsid w:val="009F39A8"/>
    <w:rsid w:val="009F3A05"/>
    <w:rsid w:val="009F43D7"/>
    <w:rsid w:val="009F46A6"/>
    <w:rsid w:val="009F4B99"/>
    <w:rsid w:val="009F51D5"/>
    <w:rsid w:val="009F51E8"/>
    <w:rsid w:val="009F5536"/>
    <w:rsid w:val="009F56E3"/>
    <w:rsid w:val="009F575E"/>
    <w:rsid w:val="009F5F3A"/>
    <w:rsid w:val="009F6602"/>
    <w:rsid w:val="009F6763"/>
    <w:rsid w:val="009F6A17"/>
    <w:rsid w:val="009F6A28"/>
    <w:rsid w:val="009F6AC3"/>
    <w:rsid w:val="009F7B17"/>
    <w:rsid w:val="009F7B63"/>
    <w:rsid w:val="00A008EA"/>
    <w:rsid w:val="00A00BCD"/>
    <w:rsid w:val="00A0107F"/>
    <w:rsid w:val="00A01A84"/>
    <w:rsid w:val="00A020B6"/>
    <w:rsid w:val="00A023B2"/>
    <w:rsid w:val="00A02513"/>
    <w:rsid w:val="00A031E2"/>
    <w:rsid w:val="00A0336D"/>
    <w:rsid w:val="00A034AB"/>
    <w:rsid w:val="00A03C1A"/>
    <w:rsid w:val="00A04643"/>
    <w:rsid w:val="00A04670"/>
    <w:rsid w:val="00A04684"/>
    <w:rsid w:val="00A048F1"/>
    <w:rsid w:val="00A04954"/>
    <w:rsid w:val="00A04AC0"/>
    <w:rsid w:val="00A04BAD"/>
    <w:rsid w:val="00A04C7A"/>
    <w:rsid w:val="00A05107"/>
    <w:rsid w:val="00A05769"/>
    <w:rsid w:val="00A0580D"/>
    <w:rsid w:val="00A05905"/>
    <w:rsid w:val="00A059B7"/>
    <w:rsid w:val="00A05DE2"/>
    <w:rsid w:val="00A06A3B"/>
    <w:rsid w:val="00A06A49"/>
    <w:rsid w:val="00A06BE3"/>
    <w:rsid w:val="00A06EE3"/>
    <w:rsid w:val="00A0707C"/>
    <w:rsid w:val="00A07099"/>
    <w:rsid w:val="00A07534"/>
    <w:rsid w:val="00A07618"/>
    <w:rsid w:val="00A07A5A"/>
    <w:rsid w:val="00A07AC3"/>
    <w:rsid w:val="00A07AD2"/>
    <w:rsid w:val="00A07AE2"/>
    <w:rsid w:val="00A07CAB"/>
    <w:rsid w:val="00A10750"/>
    <w:rsid w:val="00A10C9F"/>
    <w:rsid w:val="00A10EAD"/>
    <w:rsid w:val="00A120DC"/>
    <w:rsid w:val="00A121B9"/>
    <w:rsid w:val="00A121BE"/>
    <w:rsid w:val="00A1249D"/>
    <w:rsid w:val="00A12A9F"/>
    <w:rsid w:val="00A12B5B"/>
    <w:rsid w:val="00A12C4D"/>
    <w:rsid w:val="00A13733"/>
    <w:rsid w:val="00A13778"/>
    <w:rsid w:val="00A13E9F"/>
    <w:rsid w:val="00A13F0E"/>
    <w:rsid w:val="00A149F7"/>
    <w:rsid w:val="00A152FB"/>
    <w:rsid w:val="00A1544E"/>
    <w:rsid w:val="00A15691"/>
    <w:rsid w:val="00A15A80"/>
    <w:rsid w:val="00A15CAB"/>
    <w:rsid w:val="00A15CE2"/>
    <w:rsid w:val="00A15D78"/>
    <w:rsid w:val="00A16777"/>
    <w:rsid w:val="00A16AAF"/>
    <w:rsid w:val="00A1708F"/>
    <w:rsid w:val="00A171B7"/>
    <w:rsid w:val="00A17950"/>
    <w:rsid w:val="00A17996"/>
    <w:rsid w:val="00A17C04"/>
    <w:rsid w:val="00A17ED2"/>
    <w:rsid w:val="00A203B3"/>
    <w:rsid w:val="00A20844"/>
    <w:rsid w:val="00A20B3A"/>
    <w:rsid w:val="00A21078"/>
    <w:rsid w:val="00A211DC"/>
    <w:rsid w:val="00A213A6"/>
    <w:rsid w:val="00A21723"/>
    <w:rsid w:val="00A217AB"/>
    <w:rsid w:val="00A2190E"/>
    <w:rsid w:val="00A21B1D"/>
    <w:rsid w:val="00A21CF7"/>
    <w:rsid w:val="00A21D4E"/>
    <w:rsid w:val="00A21EFF"/>
    <w:rsid w:val="00A21F9D"/>
    <w:rsid w:val="00A220A5"/>
    <w:rsid w:val="00A22430"/>
    <w:rsid w:val="00A227F2"/>
    <w:rsid w:val="00A2282C"/>
    <w:rsid w:val="00A2331F"/>
    <w:rsid w:val="00A234F3"/>
    <w:rsid w:val="00A24401"/>
    <w:rsid w:val="00A24490"/>
    <w:rsid w:val="00A24A5A"/>
    <w:rsid w:val="00A24A97"/>
    <w:rsid w:val="00A24C4E"/>
    <w:rsid w:val="00A24FF6"/>
    <w:rsid w:val="00A25623"/>
    <w:rsid w:val="00A256BB"/>
    <w:rsid w:val="00A257E5"/>
    <w:rsid w:val="00A2590D"/>
    <w:rsid w:val="00A2622F"/>
    <w:rsid w:val="00A2624C"/>
    <w:rsid w:val="00A26374"/>
    <w:rsid w:val="00A263B6"/>
    <w:rsid w:val="00A264F6"/>
    <w:rsid w:val="00A26DFB"/>
    <w:rsid w:val="00A26E0B"/>
    <w:rsid w:val="00A27523"/>
    <w:rsid w:val="00A277D6"/>
    <w:rsid w:val="00A278C4"/>
    <w:rsid w:val="00A30160"/>
    <w:rsid w:val="00A301AA"/>
    <w:rsid w:val="00A30826"/>
    <w:rsid w:val="00A3084A"/>
    <w:rsid w:val="00A308B0"/>
    <w:rsid w:val="00A309AE"/>
    <w:rsid w:val="00A309FC"/>
    <w:rsid w:val="00A30D5C"/>
    <w:rsid w:val="00A3108B"/>
    <w:rsid w:val="00A31842"/>
    <w:rsid w:val="00A31CCD"/>
    <w:rsid w:val="00A326A1"/>
    <w:rsid w:val="00A326B0"/>
    <w:rsid w:val="00A32A43"/>
    <w:rsid w:val="00A32AFD"/>
    <w:rsid w:val="00A32B6C"/>
    <w:rsid w:val="00A3330C"/>
    <w:rsid w:val="00A337DA"/>
    <w:rsid w:val="00A3516C"/>
    <w:rsid w:val="00A356A6"/>
    <w:rsid w:val="00A356D4"/>
    <w:rsid w:val="00A35C2A"/>
    <w:rsid w:val="00A35D21"/>
    <w:rsid w:val="00A35E31"/>
    <w:rsid w:val="00A36386"/>
    <w:rsid w:val="00A365E6"/>
    <w:rsid w:val="00A368C0"/>
    <w:rsid w:val="00A36929"/>
    <w:rsid w:val="00A36B2E"/>
    <w:rsid w:val="00A36C64"/>
    <w:rsid w:val="00A36D0E"/>
    <w:rsid w:val="00A36FD3"/>
    <w:rsid w:val="00A37429"/>
    <w:rsid w:val="00A3742D"/>
    <w:rsid w:val="00A37552"/>
    <w:rsid w:val="00A3764D"/>
    <w:rsid w:val="00A402A0"/>
    <w:rsid w:val="00A40453"/>
    <w:rsid w:val="00A408D6"/>
    <w:rsid w:val="00A40D7F"/>
    <w:rsid w:val="00A41074"/>
    <w:rsid w:val="00A41600"/>
    <w:rsid w:val="00A4171D"/>
    <w:rsid w:val="00A41D24"/>
    <w:rsid w:val="00A420A9"/>
    <w:rsid w:val="00A4230F"/>
    <w:rsid w:val="00A425DA"/>
    <w:rsid w:val="00A42D47"/>
    <w:rsid w:val="00A4340B"/>
    <w:rsid w:val="00A439CC"/>
    <w:rsid w:val="00A43ADA"/>
    <w:rsid w:val="00A43D0F"/>
    <w:rsid w:val="00A43D23"/>
    <w:rsid w:val="00A43E0B"/>
    <w:rsid w:val="00A43F7E"/>
    <w:rsid w:val="00A44536"/>
    <w:rsid w:val="00A44AA2"/>
    <w:rsid w:val="00A44C6D"/>
    <w:rsid w:val="00A4649A"/>
    <w:rsid w:val="00A46590"/>
    <w:rsid w:val="00A46657"/>
    <w:rsid w:val="00A468BB"/>
    <w:rsid w:val="00A471F1"/>
    <w:rsid w:val="00A472C5"/>
    <w:rsid w:val="00A47EB3"/>
    <w:rsid w:val="00A50766"/>
    <w:rsid w:val="00A51E00"/>
    <w:rsid w:val="00A528C8"/>
    <w:rsid w:val="00A52AB3"/>
    <w:rsid w:val="00A52D08"/>
    <w:rsid w:val="00A53727"/>
    <w:rsid w:val="00A53F35"/>
    <w:rsid w:val="00A5411E"/>
    <w:rsid w:val="00A54133"/>
    <w:rsid w:val="00A545FC"/>
    <w:rsid w:val="00A54A52"/>
    <w:rsid w:val="00A54FAE"/>
    <w:rsid w:val="00A5536E"/>
    <w:rsid w:val="00A553C3"/>
    <w:rsid w:val="00A560E4"/>
    <w:rsid w:val="00A573A7"/>
    <w:rsid w:val="00A575B9"/>
    <w:rsid w:val="00A57738"/>
    <w:rsid w:val="00A57EF6"/>
    <w:rsid w:val="00A60DAE"/>
    <w:rsid w:val="00A610E5"/>
    <w:rsid w:val="00A612F5"/>
    <w:rsid w:val="00A61497"/>
    <w:rsid w:val="00A6152D"/>
    <w:rsid w:val="00A6163D"/>
    <w:rsid w:val="00A61DEF"/>
    <w:rsid w:val="00A623FE"/>
    <w:rsid w:val="00A638B9"/>
    <w:rsid w:val="00A63E4E"/>
    <w:rsid w:val="00A64D20"/>
    <w:rsid w:val="00A64F46"/>
    <w:rsid w:val="00A6567A"/>
    <w:rsid w:val="00A65802"/>
    <w:rsid w:val="00A659EC"/>
    <w:rsid w:val="00A65A25"/>
    <w:rsid w:val="00A65ADB"/>
    <w:rsid w:val="00A65D2C"/>
    <w:rsid w:val="00A66443"/>
    <w:rsid w:val="00A666B1"/>
    <w:rsid w:val="00A666DE"/>
    <w:rsid w:val="00A67735"/>
    <w:rsid w:val="00A67833"/>
    <w:rsid w:val="00A67A0F"/>
    <w:rsid w:val="00A67E3F"/>
    <w:rsid w:val="00A7013A"/>
    <w:rsid w:val="00A70295"/>
    <w:rsid w:val="00A705CB"/>
    <w:rsid w:val="00A70A73"/>
    <w:rsid w:val="00A714F7"/>
    <w:rsid w:val="00A719C5"/>
    <w:rsid w:val="00A71B5D"/>
    <w:rsid w:val="00A721BF"/>
    <w:rsid w:val="00A72456"/>
    <w:rsid w:val="00A725E8"/>
    <w:rsid w:val="00A72CA4"/>
    <w:rsid w:val="00A72D19"/>
    <w:rsid w:val="00A73DA4"/>
    <w:rsid w:val="00A740A8"/>
    <w:rsid w:val="00A7445B"/>
    <w:rsid w:val="00A74461"/>
    <w:rsid w:val="00A74A24"/>
    <w:rsid w:val="00A74A2D"/>
    <w:rsid w:val="00A75847"/>
    <w:rsid w:val="00A759D3"/>
    <w:rsid w:val="00A760FF"/>
    <w:rsid w:val="00A76328"/>
    <w:rsid w:val="00A764D0"/>
    <w:rsid w:val="00A766C9"/>
    <w:rsid w:val="00A768EE"/>
    <w:rsid w:val="00A76916"/>
    <w:rsid w:val="00A769A7"/>
    <w:rsid w:val="00A76A6B"/>
    <w:rsid w:val="00A77B4C"/>
    <w:rsid w:val="00A77DB9"/>
    <w:rsid w:val="00A77E88"/>
    <w:rsid w:val="00A804ED"/>
    <w:rsid w:val="00A80A1E"/>
    <w:rsid w:val="00A80D71"/>
    <w:rsid w:val="00A813DD"/>
    <w:rsid w:val="00A816B4"/>
    <w:rsid w:val="00A81995"/>
    <w:rsid w:val="00A81C89"/>
    <w:rsid w:val="00A81FE0"/>
    <w:rsid w:val="00A82548"/>
    <w:rsid w:val="00A82DFA"/>
    <w:rsid w:val="00A831A4"/>
    <w:rsid w:val="00A836C8"/>
    <w:rsid w:val="00A8494E"/>
    <w:rsid w:val="00A84A54"/>
    <w:rsid w:val="00A84F7B"/>
    <w:rsid w:val="00A85E75"/>
    <w:rsid w:val="00A86BC9"/>
    <w:rsid w:val="00A86C1B"/>
    <w:rsid w:val="00A86D37"/>
    <w:rsid w:val="00A86E27"/>
    <w:rsid w:val="00A8760D"/>
    <w:rsid w:val="00A90552"/>
    <w:rsid w:val="00A906C2"/>
    <w:rsid w:val="00A90AA7"/>
    <w:rsid w:val="00A90FA3"/>
    <w:rsid w:val="00A910F6"/>
    <w:rsid w:val="00A91946"/>
    <w:rsid w:val="00A923D3"/>
    <w:rsid w:val="00A92C0A"/>
    <w:rsid w:val="00A92EA7"/>
    <w:rsid w:val="00A9306C"/>
    <w:rsid w:val="00A93559"/>
    <w:rsid w:val="00A93561"/>
    <w:rsid w:val="00A935A8"/>
    <w:rsid w:val="00A93711"/>
    <w:rsid w:val="00A93858"/>
    <w:rsid w:val="00A93B63"/>
    <w:rsid w:val="00A93E94"/>
    <w:rsid w:val="00A942C9"/>
    <w:rsid w:val="00A9459E"/>
    <w:rsid w:val="00A9483F"/>
    <w:rsid w:val="00A94F8B"/>
    <w:rsid w:val="00A954BA"/>
    <w:rsid w:val="00A95841"/>
    <w:rsid w:val="00A961CD"/>
    <w:rsid w:val="00A963CB"/>
    <w:rsid w:val="00A964BE"/>
    <w:rsid w:val="00A96859"/>
    <w:rsid w:val="00A96930"/>
    <w:rsid w:val="00A96BF9"/>
    <w:rsid w:val="00A96FED"/>
    <w:rsid w:val="00A9765C"/>
    <w:rsid w:val="00A979FE"/>
    <w:rsid w:val="00A97CAC"/>
    <w:rsid w:val="00A97F73"/>
    <w:rsid w:val="00AA05BA"/>
    <w:rsid w:val="00AA0D3A"/>
    <w:rsid w:val="00AA0DF7"/>
    <w:rsid w:val="00AA0F00"/>
    <w:rsid w:val="00AA109E"/>
    <w:rsid w:val="00AA1859"/>
    <w:rsid w:val="00AA1A08"/>
    <w:rsid w:val="00AA1A60"/>
    <w:rsid w:val="00AA1C99"/>
    <w:rsid w:val="00AA1D1E"/>
    <w:rsid w:val="00AA1D8A"/>
    <w:rsid w:val="00AA1E67"/>
    <w:rsid w:val="00AA2534"/>
    <w:rsid w:val="00AA284E"/>
    <w:rsid w:val="00AA2A38"/>
    <w:rsid w:val="00AA2ABA"/>
    <w:rsid w:val="00AA35DE"/>
    <w:rsid w:val="00AA3F7E"/>
    <w:rsid w:val="00AA43D1"/>
    <w:rsid w:val="00AA43EE"/>
    <w:rsid w:val="00AA45D1"/>
    <w:rsid w:val="00AA4AE8"/>
    <w:rsid w:val="00AA4CAE"/>
    <w:rsid w:val="00AA5D4F"/>
    <w:rsid w:val="00AA69B9"/>
    <w:rsid w:val="00AA6B6C"/>
    <w:rsid w:val="00AA6F61"/>
    <w:rsid w:val="00AA706A"/>
    <w:rsid w:val="00AA7325"/>
    <w:rsid w:val="00AA7890"/>
    <w:rsid w:val="00AA7952"/>
    <w:rsid w:val="00AB0319"/>
    <w:rsid w:val="00AB0622"/>
    <w:rsid w:val="00AB08D7"/>
    <w:rsid w:val="00AB0A18"/>
    <w:rsid w:val="00AB0F6C"/>
    <w:rsid w:val="00AB10B9"/>
    <w:rsid w:val="00AB1A4B"/>
    <w:rsid w:val="00AB1B82"/>
    <w:rsid w:val="00AB1C7B"/>
    <w:rsid w:val="00AB1EB6"/>
    <w:rsid w:val="00AB2299"/>
    <w:rsid w:val="00AB2D3E"/>
    <w:rsid w:val="00AB2E20"/>
    <w:rsid w:val="00AB336D"/>
    <w:rsid w:val="00AB3920"/>
    <w:rsid w:val="00AB3C9D"/>
    <w:rsid w:val="00AB3DEC"/>
    <w:rsid w:val="00AB3FD1"/>
    <w:rsid w:val="00AB4045"/>
    <w:rsid w:val="00AB4279"/>
    <w:rsid w:val="00AB4D0E"/>
    <w:rsid w:val="00AB513E"/>
    <w:rsid w:val="00AB5300"/>
    <w:rsid w:val="00AB53A8"/>
    <w:rsid w:val="00AB54AC"/>
    <w:rsid w:val="00AB5A91"/>
    <w:rsid w:val="00AB5EEF"/>
    <w:rsid w:val="00AB6AF5"/>
    <w:rsid w:val="00AB71DA"/>
    <w:rsid w:val="00AB7AC3"/>
    <w:rsid w:val="00AB7E6A"/>
    <w:rsid w:val="00AB7E83"/>
    <w:rsid w:val="00AB7F3C"/>
    <w:rsid w:val="00AC0911"/>
    <w:rsid w:val="00AC09CA"/>
    <w:rsid w:val="00AC09E6"/>
    <w:rsid w:val="00AC16D0"/>
    <w:rsid w:val="00AC1FD4"/>
    <w:rsid w:val="00AC2050"/>
    <w:rsid w:val="00AC21EE"/>
    <w:rsid w:val="00AC3602"/>
    <w:rsid w:val="00AC3605"/>
    <w:rsid w:val="00AC375F"/>
    <w:rsid w:val="00AC38BE"/>
    <w:rsid w:val="00AC3C4A"/>
    <w:rsid w:val="00AC4402"/>
    <w:rsid w:val="00AC4753"/>
    <w:rsid w:val="00AC4FCB"/>
    <w:rsid w:val="00AC5038"/>
    <w:rsid w:val="00AC54F3"/>
    <w:rsid w:val="00AC5673"/>
    <w:rsid w:val="00AC5985"/>
    <w:rsid w:val="00AC5AEE"/>
    <w:rsid w:val="00AC5E37"/>
    <w:rsid w:val="00AC5E6B"/>
    <w:rsid w:val="00AC6D94"/>
    <w:rsid w:val="00AC707C"/>
    <w:rsid w:val="00AC780B"/>
    <w:rsid w:val="00AC7A6A"/>
    <w:rsid w:val="00AD089D"/>
    <w:rsid w:val="00AD0C61"/>
    <w:rsid w:val="00AD1546"/>
    <w:rsid w:val="00AD1A1A"/>
    <w:rsid w:val="00AD1B19"/>
    <w:rsid w:val="00AD1D1C"/>
    <w:rsid w:val="00AD1D39"/>
    <w:rsid w:val="00AD212B"/>
    <w:rsid w:val="00AD26AB"/>
    <w:rsid w:val="00AD296D"/>
    <w:rsid w:val="00AD2A42"/>
    <w:rsid w:val="00AD2BE5"/>
    <w:rsid w:val="00AD2CF6"/>
    <w:rsid w:val="00AD2FD8"/>
    <w:rsid w:val="00AD3001"/>
    <w:rsid w:val="00AD31F9"/>
    <w:rsid w:val="00AD3506"/>
    <w:rsid w:val="00AD38CB"/>
    <w:rsid w:val="00AD3959"/>
    <w:rsid w:val="00AD3A9F"/>
    <w:rsid w:val="00AD4049"/>
    <w:rsid w:val="00AD4139"/>
    <w:rsid w:val="00AD47A7"/>
    <w:rsid w:val="00AD4AC4"/>
    <w:rsid w:val="00AD4B81"/>
    <w:rsid w:val="00AD4D8E"/>
    <w:rsid w:val="00AD51D2"/>
    <w:rsid w:val="00AD573E"/>
    <w:rsid w:val="00AD59F9"/>
    <w:rsid w:val="00AD5F7D"/>
    <w:rsid w:val="00AD6136"/>
    <w:rsid w:val="00AD6797"/>
    <w:rsid w:val="00AD6E49"/>
    <w:rsid w:val="00AD6EA5"/>
    <w:rsid w:val="00AD6F74"/>
    <w:rsid w:val="00AD713D"/>
    <w:rsid w:val="00AD799C"/>
    <w:rsid w:val="00AD7CE4"/>
    <w:rsid w:val="00AE036F"/>
    <w:rsid w:val="00AE0428"/>
    <w:rsid w:val="00AE048A"/>
    <w:rsid w:val="00AE0696"/>
    <w:rsid w:val="00AE1155"/>
    <w:rsid w:val="00AE116F"/>
    <w:rsid w:val="00AE14F1"/>
    <w:rsid w:val="00AE1587"/>
    <w:rsid w:val="00AE1A90"/>
    <w:rsid w:val="00AE26A7"/>
    <w:rsid w:val="00AE2831"/>
    <w:rsid w:val="00AE2B3E"/>
    <w:rsid w:val="00AE438B"/>
    <w:rsid w:val="00AE4658"/>
    <w:rsid w:val="00AE492A"/>
    <w:rsid w:val="00AE4BFC"/>
    <w:rsid w:val="00AE4EC7"/>
    <w:rsid w:val="00AE4F6D"/>
    <w:rsid w:val="00AE4FFB"/>
    <w:rsid w:val="00AE5741"/>
    <w:rsid w:val="00AE5AB7"/>
    <w:rsid w:val="00AE5C21"/>
    <w:rsid w:val="00AE5D55"/>
    <w:rsid w:val="00AE608E"/>
    <w:rsid w:val="00AE610D"/>
    <w:rsid w:val="00AE64E0"/>
    <w:rsid w:val="00AE69CB"/>
    <w:rsid w:val="00AE6C1A"/>
    <w:rsid w:val="00AE6D87"/>
    <w:rsid w:val="00AE6ECD"/>
    <w:rsid w:val="00AE6FFF"/>
    <w:rsid w:val="00AE72AC"/>
    <w:rsid w:val="00AE74B5"/>
    <w:rsid w:val="00AE7900"/>
    <w:rsid w:val="00AE79B5"/>
    <w:rsid w:val="00AE7A80"/>
    <w:rsid w:val="00AE7DA4"/>
    <w:rsid w:val="00AF0260"/>
    <w:rsid w:val="00AF0417"/>
    <w:rsid w:val="00AF0647"/>
    <w:rsid w:val="00AF06AE"/>
    <w:rsid w:val="00AF0C38"/>
    <w:rsid w:val="00AF0CDF"/>
    <w:rsid w:val="00AF0DE4"/>
    <w:rsid w:val="00AF0E44"/>
    <w:rsid w:val="00AF0FAA"/>
    <w:rsid w:val="00AF16F5"/>
    <w:rsid w:val="00AF18FF"/>
    <w:rsid w:val="00AF1CA5"/>
    <w:rsid w:val="00AF1F64"/>
    <w:rsid w:val="00AF21F7"/>
    <w:rsid w:val="00AF2313"/>
    <w:rsid w:val="00AF256D"/>
    <w:rsid w:val="00AF2603"/>
    <w:rsid w:val="00AF2621"/>
    <w:rsid w:val="00AF2A28"/>
    <w:rsid w:val="00AF308E"/>
    <w:rsid w:val="00AF316E"/>
    <w:rsid w:val="00AF320C"/>
    <w:rsid w:val="00AF367B"/>
    <w:rsid w:val="00AF38EA"/>
    <w:rsid w:val="00AF39ED"/>
    <w:rsid w:val="00AF3B1F"/>
    <w:rsid w:val="00AF413C"/>
    <w:rsid w:val="00AF423C"/>
    <w:rsid w:val="00AF4489"/>
    <w:rsid w:val="00AF4C6D"/>
    <w:rsid w:val="00AF4E28"/>
    <w:rsid w:val="00AF4E60"/>
    <w:rsid w:val="00AF58A4"/>
    <w:rsid w:val="00AF59C8"/>
    <w:rsid w:val="00AF661A"/>
    <w:rsid w:val="00AF682C"/>
    <w:rsid w:val="00AF6FF4"/>
    <w:rsid w:val="00AF7056"/>
    <w:rsid w:val="00AF77C9"/>
    <w:rsid w:val="00AF7D14"/>
    <w:rsid w:val="00B0007B"/>
    <w:rsid w:val="00B000D8"/>
    <w:rsid w:val="00B001DF"/>
    <w:rsid w:val="00B004E6"/>
    <w:rsid w:val="00B00667"/>
    <w:rsid w:val="00B00A3E"/>
    <w:rsid w:val="00B00AED"/>
    <w:rsid w:val="00B00C33"/>
    <w:rsid w:val="00B00C5C"/>
    <w:rsid w:val="00B00E8F"/>
    <w:rsid w:val="00B0101B"/>
    <w:rsid w:val="00B010E0"/>
    <w:rsid w:val="00B0122C"/>
    <w:rsid w:val="00B016FF"/>
    <w:rsid w:val="00B02437"/>
    <w:rsid w:val="00B02F20"/>
    <w:rsid w:val="00B03A19"/>
    <w:rsid w:val="00B03C3E"/>
    <w:rsid w:val="00B03D32"/>
    <w:rsid w:val="00B04135"/>
    <w:rsid w:val="00B048DB"/>
    <w:rsid w:val="00B04DC2"/>
    <w:rsid w:val="00B0504F"/>
    <w:rsid w:val="00B0511F"/>
    <w:rsid w:val="00B05316"/>
    <w:rsid w:val="00B05388"/>
    <w:rsid w:val="00B05467"/>
    <w:rsid w:val="00B059A9"/>
    <w:rsid w:val="00B06733"/>
    <w:rsid w:val="00B07DE1"/>
    <w:rsid w:val="00B07E68"/>
    <w:rsid w:val="00B07ED3"/>
    <w:rsid w:val="00B102FA"/>
    <w:rsid w:val="00B1071D"/>
    <w:rsid w:val="00B10F4D"/>
    <w:rsid w:val="00B1122A"/>
    <w:rsid w:val="00B112AC"/>
    <w:rsid w:val="00B1168F"/>
    <w:rsid w:val="00B1199B"/>
    <w:rsid w:val="00B11AB0"/>
    <w:rsid w:val="00B11BCB"/>
    <w:rsid w:val="00B12319"/>
    <w:rsid w:val="00B12C6E"/>
    <w:rsid w:val="00B13B2B"/>
    <w:rsid w:val="00B13C3F"/>
    <w:rsid w:val="00B13D58"/>
    <w:rsid w:val="00B13EE0"/>
    <w:rsid w:val="00B13FB0"/>
    <w:rsid w:val="00B144BD"/>
    <w:rsid w:val="00B14879"/>
    <w:rsid w:val="00B14EEF"/>
    <w:rsid w:val="00B14FD9"/>
    <w:rsid w:val="00B15240"/>
    <w:rsid w:val="00B153D0"/>
    <w:rsid w:val="00B1576D"/>
    <w:rsid w:val="00B1591A"/>
    <w:rsid w:val="00B15F66"/>
    <w:rsid w:val="00B16189"/>
    <w:rsid w:val="00B163F5"/>
    <w:rsid w:val="00B166E7"/>
    <w:rsid w:val="00B16898"/>
    <w:rsid w:val="00B16A39"/>
    <w:rsid w:val="00B16D1C"/>
    <w:rsid w:val="00B16E03"/>
    <w:rsid w:val="00B16F74"/>
    <w:rsid w:val="00B179F9"/>
    <w:rsid w:val="00B17B80"/>
    <w:rsid w:val="00B17D53"/>
    <w:rsid w:val="00B17D7F"/>
    <w:rsid w:val="00B2058F"/>
    <w:rsid w:val="00B20D54"/>
    <w:rsid w:val="00B213E6"/>
    <w:rsid w:val="00B21BC1"/>
    <w:rsid w:val="00B21C32"/>
    <w:rsid w:val="00B2202D"/>
    <w:rsid w:val="00B224A6"/>
    <w:rsid w:val="00B22555"/>
    <w:rsid w:val="00B229C0"/>
    <w:rsid w:val="00B22BAB"/>
    <w:rsid w:val="00B234ED"/>
    <w:rsid w:val="00B241B9"/>
    <w:rsid w:val="00B24D16"/>
    <w:rsid w:val="00B25486"/>
    <w:rsid w:val="00B259A4"/>
    <w:rsid w:val="00B25D7F"/>
    <w:rsid w:val="00B25FBA"/>
    <w:rsid w:val="00B26CEA"/>
    <w:rsid w:val="00B273EC"/>
    <w:rsid w:val="00B27934"/>
    <w:rsid w:val="00B27F53"/>
    <w:rsid w:val="00B27FA1"/>
    <w:rsid w:val="00B307DB"/>
    <w:rsid w:val="00B3089B"/>
    <w:rsid w:val="00B30B4F"/>
    <w:rsid w:val="00B30DE6"/>
    <w:rsid w:val="00B31343"/>
    <w:rsid w:val="00B317D8"/>
    <w:rsid w:val="00B31F27"/>
    <w:rsid w:val="00B32979"/>
    <w:rsid w:val="00B32BBE"/>
    <w:rsid w:val="00B33F6E"/>
    <w:rsid w:val="00B34186"/>
    <w:rsid w:val="00B34761"/>
    <w:rsid w:val="00B3490E"/>
    <w:rsid w:val="00B34A48"/>
    <w:rsid w:val="00B36112"/>
    <w:rsid w:val="00B36387"/>
    <w:rsid w:val="00B36414"/>
    <w:rsid w:val="00B36670"/>
    <w:rsid w:val="00B36AD2"/>
    <w:rsid w:val="00B37379"/>
    <w:rsid w:val="00B374C8"/>
    <w:rsid w:val="00B37873"/>
    <w:rsid w:val="00B40359"/>
    <w:rsid w:val="00B405A1"/>
    <w:rsid w:val="00B40636"/>
    <w:rsid w:val="00B40CD1"/>
    <w:rsid w:val="00B4118E"/>
    <w:rsid w:val="00B4128F"/>
    <w:rsid w:val="00B41B64"/>
    <w:rsid w:val="00B42237"/>
    <w:rsid w:val="00B422F9"/>
    <w:rsid w:val="00B42637"/>
    <w:rsid w:val="00B428C2"/>
    <w:rsid w:val="00B42E84"/>
    <w:rsid w:val="00B4303C"/>
    <w:rsid w:val="00B431B6"/>
    <w:rsid w:val="00B4399A"/>
    <w:rsid w:val="00B43B26"/>
    <w:rsid w:val="00B43E90"/>
    <w:rsid w:val="00B448B1"/>
    <w:rsid w:val="00B44FBF"/>
    <w:rsid w:val="00B45295"/>
    <w:rsid w:val="00B45D84"/>
    <w:rsid w:val="00B45DB8"/>
    <w:rsid w:val="00B4630B"/>
    <w:rsid w:val="00B46A73"/>
    <w:rsid w:val="00B46BBD"/>
    <w:rsid w:val="00B47B26"/>
    <w:rsid w:val="00B47B61"/>
    <w:rsid w:val="00B47F45"/>
    <w:rsid w:val="00B47FBC"/>
    <w:rsid w:val="00B50225"/>
    <w:rsid w:val="00B50D2D"/>
    <w:rsid w:val="00B510F0"/>
    <w:rsid w:val="00B515CB"/>
    <w:rsid w:val="00B51CED"/>
    <w:rsid w:val="00B5223B"/>
    <w:rsid w:val="00B5273A"/>
    <w:rsid w:val="00B528DF"/>
    <w:rsid w:val="00B52C7A"/>
    <w:rsid w:val="00B53288"/>
    <w:rsid w:val="00B53311"/>
    <w:rsid w:val="00B5382C"/>
    <w:rsid w:val="00B53C8C"/>
    <w:rsid w:val="00B53D47"/>
    <w:rsid w:val="00B53DE5"/>
    <w:rsid w:val="00B54188"/>
    <w:rsid w:val="00B5470F"/>
    <w:rsid w:val="00B5493D"/>
    <w:rsid w:val="00B54E7F"/>
    <w:rsid w:val="00B55132"/>
    <w:rsid w:val="00B5556B"/>
    <w:rsid w:val="00B5563F"/>
    <w:rsid w:val="00B55936"/>
    <w:rsid w:val="00B559C8"/>
    <w:rsid w:val="00B55D66"/>
    <w:rsid w:val="00B55F6D"/>
    <w:rsid w:val="00B5635E"/>
    <w:rsid w:val="00B564B8"/>
    <w:rsid w:val="00B56CB1"/>
    <w:rsid w:val="00B56D20"/>
    <w:rsid w:val="00B56D60"/>
    <w:rsid w:val="00B56D68"/>
    <w:rsid w:val="00B5741E"/>
    <w:rsid w:val="00B574CE"/>
    <w:rsid w:val="00B6027F"/>
    <w:rsid w:val="00B60500"/>
    <w:rsid w:val="00B6126D"/>
    <w:rsid w:val="00B61C38"/>
    <w:rsid w:val="00B61E2B"/>
    <w:rsid w:val="00B62279"/>
    <w:rsid w:val="00B622A5"/>
    <w:rsid w:val="00B62653"/>
    <w:rsid w:val="00B627F4"/>
    <w:rsid w:val="00B6342F"/>
    <w:rsid w:val="00B634AD"/>
    <w:rsid w:val="00B634C3"/>
    <w:rsid w:val="00B63915"/>
    <w:rsid w:val="00B63CB6"/>
    <w:rsid w:val="00B63E22"/>
    <w:rsid w:val="00B645BC"/>
    <w:rsid w:val="00B65108"/>
    <w:rsid w:val="00B66591"/>
    <w:rsid w:val="00B66F12"/>
    <w:rsid w:val="00B67BC4"/>
    <w:rsid w:val="00B67D6C"/>
    <w:rsid w:val="00B701FD"/>
    <w:rsid w:val="00B70329"/>
    <w:rsid w:val="00B70615"/>
    <w:rsid w:val="00B70C52"/>
    <w:rsid w:val="00B710EC"/>
    <w:rsid w:val="00B714CE"/>
    <w:rsid w:val="00B71A1C"/>
    <w:rsid w:val="00B71C72"/>
    <w:rsid w:val="00B727B3"/>
    <w:rsid w:val="00B72979"/>
    <w:rsid w:val="00B732BF"/>
    <w:rsid w:val="00B73378"/>
    <w:rsid w:val="00B734A0"/>
    <w:rsid w:val="00B73787"/>
    <w:rsid w:val="00B73908"/>
    <w:rsid w:val="00B73B1F"/>
    <w:rsid w:val="00B73BB4"/>
    <w:rsid w:val="00B73BDA"/>
    <w:rsid w:val="00B73FF6"/>
    <w:rsid w:val="00B749D2"/>
    <w:rsid w:val="00B75123"/>
    <w:rsid w:val="00B759C8"/>
    <w:rsid w:val="00B76499"/>
    <w:rsid w:val="00B76736"/>
    <w:rsid w:val="00B767DF"/>
    <w:rsid w:val="00B76C91"/>
    <w:rsid w:val="00B76CD9"/>
    <w:rsid w:val="00B76E2D"/>
    <w:rsid w:val="00B771C0"/>
    <w:rsid w:val="00B77CE6"/>
    <w:rsid w:val="00B77F8E"/>
    <w:rsid w:val="00B804D4"/>
    <w:rsid w:val="00B8058C"/>
    <w:rsid w:val="00B8071F"/>
    <w:rsid w:val="00B81E51"/>
    <w:rsid w:val="00B82095"/>
    <w:rsid w:val="00B82206"/>
    <w:rsid w:val="00B830EE"/>
    <w:rsid w:val="00B83148"/>
    <w:rsid w:val="00B8351E"/>
    <w:rsid w:val="00B83B1B"/>
    <w:rsid w:val="00B840CC"/>
    <w:rsid w:val="00B843E0"/>
    <w:rsid w:val="00B845E6"/>
    <w:rsid w:val="00B8481A"/>
    <w:rsid w:val="00B84898"/>
    <w:rsid w:val="00B852A6"/>
    <w:rsid w:val="00B85792"/>
    <w:rsid w:val="00B85A41"/>
    <w:rsid w:val="00B861A7"/>
    <w:rsid w:val="00B8655C"/>
    <w:rsid w:val="00B867AD"/>
    <w:rsid w:val="00B871AD"/>
    <w:rsid w:val="00B872C3"/>
    <w:rsid w:val="00B87BCC"/>
    <w:rsid w:val="00B87E2B"/>
    <w:rsid w:val="00B903CF"/>
    <w:rsid w:val="00B90BE9"/>
    <w:rsid w:val="00B91A92"/>
    <w:rsid w:val="00B92397"/>
    <w:rsid w:val="00B92EB7"/>
    <w:rsid w:val="00B933F6"/>
    <w:rsid w:val="00B935E3"/>
    <w:rsid w:val="00B94D9C"/>
    <w:rsid w:val="00B95295"/>
    <w:rsid w:val="00B95AF8"/>
    <w:rsid w:val="00B95D4B"/>
    <w:rsid w:val="00B96A06"/>
    <w:rsid w:val="00B96E6D"/>
    <w:rsid w:val="00B972E0"/>
    <w:rsid w:val="00B97568"/>
    <w:rsid w:val="00BA00DC"/>
    <w:rsid w:val="00BA0227"/>
    <w:rsid w:val="00BA04E9"/>
    <w:rsid w:val="00BA0D6A"/>
    <w:rsid w:val="00BA0DFB"/>
    <w:rsid w:val="00BA1341"/>
    <w:rsid w:val="00BA1342"/>
    <w:rsid w:val="00BA1436"/>
    <w:rsid w:val="00BA1C13"/>
    <w:rsid w:val="00BA2298"/>
    <w:rsid w:val="00BA2403"/>
    <w:rsid w:val="00BA26CF"/>
    <w:rsid w:val="00BA26ED"/>
    <w:rsid w:val="00BA2B42"/>
    <w:rsid w:val="00BA3A90"/>
    <w:rsid w:val="00BA3CE3"/>
    <w:rsid w:val="00BA40BD"/>
    <w:rsid w:val="00BA4871"/>
    <w:rsid w:val="00BA4B7D"/>
    <w:rsid w:val="00BA54A3"/>
    <w:rsid w:val="00BA55EE"/>
    <w:rsid w:val="00BA568F"/>
    <w:rsid w:val="00BA5701"/>
    <w:rsid w:val="00BA618C"/>
    <w:rsid w:val="00BA647E"/>
    <w:rsid w:val="00BA6505"/>
    <w:rsid w:val="00BA6577"/>
    <w:rsid w:val="00BA699B"/>
    <w:rsid w:val="00BA6D33"/>
    <w:rsid w:val="00BA7663"/>
    <w:rsid w:val="00BA7A7F"/>
    <w:rsid w:val="00BA7D5C"/>
    <w:rsid w:val="00BB0AEE"/>
    <w:rsid w:val="00BB0F8E"/>
    <w:rsid w:val="00BB11C4"/>
    <w:rsid w:val="00BB28D1"/>
    <w:rsid w:val="00BB293C"/>
    <w:rsid w:val="00BB2A40"/>
    <w:rsid w:val="00BB32E1"/>
    <w:rsid w:val="00BB33DA"/>
    <w:rsid w:val="00BB3CA0"/>
    <w:rsid w:val="00BB4024"/>
    <w:rsid w:val="00BB4070"/>
    <w:rsid w:val="00BB420D"/>
    <w:rsid w:val="00BB46AB"/>
    <w:rsid w:val="00BB4B82"/>
    <w:rsid w:val="00BB5DBD"/>
    <w:rsid w:val="00BB5F0E"/>
    <w:rsid w:val="00BB6009"/>
    <w:rsid w:val="00BB6050"/>
    <w:rsid w:val="00BB61EB"/>
    <w:rsid w:val="00BB6698"/>
    <w:rsid w:val="00BB66B1"/>
    <w:rsid w:val="00BB6B04"/>
    <w:rsid w:val="00BB734A"/>
    <w:rsid w:val="00BB7691"/>
    <w:rsid w:val="00BB7BF9"/>
    <w:rsid w:val="00BC00D3"/>
    <w:rsid w:val="00BC0257"/>
    <w:rsid w:val="00BC05EE"/>
    <w:rsid w:val="00BC08D3"/>
    <w:rsid w:val="00BC0AD9"/>
    <w:rsid w:val="00BC0D6E"/>
    <w:rsid w:val="00BC0E72"/>
    <w:rsid w:val="00BC1453"/>
    <w:rsid w:val="00BC23B6"/>
    <w:rsid w:val="00BC2665"/>
    <w:rsid w:val="00BC26F7"/>
    <w:rsid w:val="00BC2E1F"/>
    <w:rsid w:val="00BC3061"/>
    <w:rsid w:val="00BC34F2"/>
    <w:rsid w:val="00BC3B4B"/>
    <w:rsid w:val="00BC3D41"/>
    <w:rsid w:val="00BC4FD4"/>
    <w:rsid w:val="00BC580C"/>
    <w:rsid w:val="00BC5E2F"/>
    <w:rsid w:val="00BC65FD"/>
    <w:rsid w:val="00BC6859"/>
    <w:rsid w:val="00BC6CBE"/>
    <w:rsid w:val="00BC6E5E"/>
    <w:rsid w:val="00BC6F42"/>
    <w:rsid w:val="00BC7A3F"/>
    <w:rsid w:val="00BC7B2E"/>
    <w:rsid w:val="00BD05F5"/>
    <w:rsid w:val="00BD0ACA"/>
    <w:rsid w:val="00BD1369"/>
    <w:rsid w:val="00BD15E9"/>
    <w:rsid w:val="00BD16C9"/>
    <w:rsid w:val="00BD18A7"/>
    <w:rsid w:val="00BD1A5B"/>
    <w:rsid w:val="00BD27AE"/>
    <w:rsid w:val="00BD3166"/>
    <w:rsid w:val="00BD32EA"/>
    <w:rsid w:val="00BD3376"/>
    <w:rsid w:val="00BD3741"/>
    <w:rsid w:val="00BD39A4"/>
    <w:rsid w:val="00BD40C3"/>
    <w:rsid w:val="00BD414F"/>
    <w:rsid w:val="00BD4666"/>
    <w:rsid w:val="00BD47F4"/>
    <w:rsid w:val="00BD4A82"/>
    <w:rsid w:val="00BD4C0D"/>
    <w:rsid w:val="00BD4F8B"/>
    <w:rsid w:val="00BD53C2"/>
    <w:rsid w:val="00BD591A"/>
    <w:rsid w:val="00BD5B37"/>
    <w:rsid w:val="00BD5B4D"/>
    <w:rsid w:val="00BD5CA9"/>
    <w:rsid w:val="00BD5D64"/>
    <w:rsid w:val="00BD6236"/>
    <w:rsid w:val="00BD654E"/>
    <w:rsid w:val="00BD6AB0"/>
    <w:rsid w:val="00BD6B70"/>
    <w:rsid w:val="00BD6D37"/>
    <w:rsid w:val="00BD6DED"/>
    <w:rsid w:val="00BD6EFA"/>
    <w:rsid w:val="00BD700C"/>
    <w:rsid w:val="00BD7254"/>
    <w:rsid w:val="00BD73BB"/>
    <w:rsid w:val="00BE0801"/>
    <w:rsid w:val="00BE08DD"/>
    <w:rsid w:val="00BE1FC9"/>
    <w:rsid w:val="00BE24D6"/>
    <w:rsid w:val="00BE25BD"/>
    <w:rsid w:val="00BE29D7"/>
    <w:rsid w:val="00BE2AC1"/>
    <w:rsid w:val="00BE2C6C"/>
    <w:rsid w:val="00BE3962"/>
    <w:rsid w:val="00BE4580"/>
    <w:rsid w:val="00BE48F9"/>
    <w:rsid w:val="00BE4F1B"/>
    <w:rsid w:val="00BE54D9"/>
    <w:rsid w:val="00BE54F0"/>
    <w:rsid w:val="00BE554B"/>
    <w:rsid w:val="00BE5C37"/>
    <w:rsid w:val="00BE6136"/>
    <w:rsid w:val="00BE619C"/>
    <w:rsid w:val="00BE638F"/>
    <w:rsid w:val="00BE6677"/>
    <w:rsid w:val="00BE68EB"/>
    <w:rsid w:val="00BE6E9C"/>
    <w:rsid w:val="00BE7119"/>
    <w:rsid w:val="00BE782F"/>
    <w:rsid w:val="00BE7A19"/>
    <w:rsid w:val="00BE7AA7"/>
    <w:rsid w:val="00BE7CB7"/>
    <w:rsid w:val="00BE7D6D"/>
    <w:rsid w:val="00BF01A0"/>
    <w:rsid w:val="00BF09D0"/>
    <w:rsid w:val="00BF0D75"/>
    <w:rsid w:val="00BF1001"/>
    <w:rsid w:val="00BF129E"/>
    <w:rsid w:val="00BF1753"/>
    <w:rsid w:val="00BF1CB3"/>
    <w:rsid w:val="00BF2148"/>
    <w:rsid w:val="00BF21EE"/>
    <w:rsid w:val="00BF23A9"/>
    <w:rsid w:val="00BF23EA"/>
    <w:rsid w:val="00BF23F8"/>
    <w:rsid w:val="00BF294B"/>
    <w:rsid w:val="00BF2E5D"/>
    <w:rsid w:val="00BF35BC"/>
    <w:rsid w:val="00BF36D7"/>
    <w:rsid w:val="00BF36EC"/>
    <w:rsid w:val="00BF376A"/>
    <w:rsid w:val="00BF4085"/>
    <w:rsid w:val="00BF49A1"/>
    <w:rsid w:val="00BF505F"/>
    <w:rsid w:val="00BF5079"/>
    <w:rsid w:val="00BF5111"/>
    <w:rsid w:val="00BF5141"/>
    <w:rsid w:val="00BF5269"/>
    <w:rsid w:val="00BF535E"/>
    <w:rsid w:val="00BF592F"/>
    <w:rsid w:val="00BF5B94"/>
    <w:rsid w:val="00BF5F4A"/>
    <w:rsid w:val="00BF5F54"/>
    <w:rsid w:val="00BF61E3"/>
    <w:rsid w:val="00BF69EF"/>
    <w:rsid w:val="00BF6C57"/>
    <w:rsid w:val="00BF70BB"/>
    <w:rsid w:val="00BF7183"/>
    <w:rsid w:val="00BF745D"/>
    <w:rsid w:val="00BF7B77"/>
    <w:rsid w:val="00BF7B91"/>
    <w:rsid w:val="00C00938"/>
    <w:rsid w:val="00C0109E"/>
    <w:rsid w:val="00C01286"/>
    <w:rsid w:val="00C024D4"/>
    <w:rsid w:val="00C027A4"/>
    <w:rsid w:val="00C02824"/>
    <w:rsid w:val="00C02881"/>
    <w:rsid w:val="00C03576"/>
    <w:rsid w:val="00C035F1"/>
    <w:rsid w:val="00C03621"/>
    <w:rsid w:val="00C04161"/>
    <w:rsid w:val="00C04B28"/>
    <w:rsid w:val="00C04DE0"/>
    <w:rsid w:val="00C04F82"/>
    <w:rsid w:val="00C051C9"/>
    <w:rsid w:val="00C05377"/>
    <w:rsid w:val="00C05553"/>
    <w:rsid w:val="00C0625F"/>
    <w:rsid w:val="00C06397"/>
    <w:rsid w:val="00C063F6"/>
    <w:rsid w:val="00C06935"/>
    <w:rsid w:val="00C06E58"/>
    <w:rsid w:val="00C06F82"/>
    <w:rsid w:val="00C0742E"/>
    <w:rsid w:val="00C07B49"/>
    <w:rsid w:val="00C07F3A"/>
    <w:rsid w:val="00C10519"/>
    <w:rsid w:val="00C10B73"/>
    <w:rsid w:val="00C111A9"/>
    <w:rsid w:val="00C114B1"/>
    <w:rsid w:val="00C11933"/>
    <w:rsid w:val="00C1195F"/>
    <w:rsid w:val="00C11B66"/>
    <w:rsid w:val="00C1219E"/>
    <w:rsid w:val="00C12396"/>
    <w:rsid w:val="00C126F8"/>
    <w:rsid w:val="00C12810"/>
    <w:rsid w:val="00C12B95"/>
    <w:rsid w:val="00C12FE8"/>
    <w:rsid w:val="00C130F0"/>
    <w:rsid w:val="00C142AE"/>
    <w:rsid w:val="00C14301"/>
    <w:rsid w:val="00C143D5"/>
    <w:rsid w:val="00C1453F"/>
    <w:rsid w:val="00C14BA7"/>
    <w:rsid w:val="00C14C2B"/>
    <w:rsid w:val="00C14C43"/>
    <w:rsid w:val="00C15C93"/>
    <w:rsid w:val="00C15E6F"/>
    <w:rsid w:val="00C16B4D"/>
    <w:rsid w:val="00C16E3E"/>
    <w:rsid w:val="00C170A5"/>
    <w:rsid w:val="00C1751B"/>
    <w:rsid w:val="00C1777E"/>
    <w:rsid w:val="00C17BAD"/>
    <w:rsid w:val="00C17FDF"/>
    <w:rsid w:val="00C203CE"/>
    <w:rsid w:val="00C21314"/>
    <w:rsid w:val="00C216C4"/>
    <w:rsid w:val="00C21752"/>
    <w:rsid w:val="00C219BA"/>
    <w:rsid w:val="00C219E7"/>
    <w:rsid w:val="00C21BF3"/>
    <w:rsid w:val="00C229AD"/>
    <w:rsid w:val="00C22CA2"/>
    <w:rsid w:val="00C23145"/>
    <w:rsid w:val="00C2361F"/>
    <w:rsid w:val="00C237B9"/>
    <w:rsid w:val="00C23844"/>
    <w:rsid w:val="00C23C09"/>
    <w:rsid w:val="00C23CA6"/>
    <w:rsid w:val="00C2482E"/>
    <w:rsid w:val="00C2493F"/>
    <w:rsid w:val="00C24ED8"/>
    <w:rsid w:val="00C25D8C"/>
    <w:rsid w:val="00C25FED"/>
    <w:rsid w:val="00C26466"/>
    <w:rsid w:val="00C26C40"/>
    <w:rsid w:val="00C26CE6"/>
    <w:rsid w:val="00C270E9"/>
    <w:rsid w:val="00C27235"/>
    <w:rsid w:val="00C30246"/>
    <w:rsid w:val="00C31326"/>
    <w:rsid w:val="00C31BAD"/>
    <w:rsid w:val="00C32082"/>
    <w:rsid w:val="00C3219F"/>
    <w:rsid w:val="00C328AB"/>
    <w:rsid w:val="00C32EB6"/>
    <w:rsid w:val="00C33799"/>
    <w:rsid w:val="00C33890"/>
    <w:rsid w:val="00C33940"/>
    <w:rsid w:val="00C3402B"/>
    <w:rsid w:val="00C34440"/>
    <w:rsid w:val="00C34496"/>
    <w:rsid w:val="00C34525"/>
    <w:rsid w:val="00C34844"/>
    <w:rsid w:val="00C35688"/>
    <w:rsid w:val="00C3578B"/>
    <w:rsid w:val="00C35BA6"/>
    <w:rsid w:val="00C35F09"/>
    <w:rsid w:val="00C3627B"/>
    <w:rsid w:val="00C3663C"/>
    <w:rsid w:val="00C36F28"/>
    <w:rsid w:val="00C37493"/>
    <w:rsid w:val="00C3777D"/>
    <w:rsid w:val="00C37C9C"/>
    <w:rsid w:val="00C37F8D"/>
    <w:rsid w:val="00C40165"/>
    <w:rsid w:val="00C403B2"/>
    <w:rsid w:val="00C4086F"/>
    <w:rsid w:val="00C41351"/>
    <w:rsid w:val="00C41427"/>
    <w:rsid w:val="00C41A3D"/>
    <w:rsid w:val="00C41C02"/>
    <w:rsid w:val="00C432E7"/>
    <w:rsid w:val="00C433AA"/>
    <w:rsid w:val="00C4358E"/>
    <w:rsid w:val="00C435F8"/>
    <w:rsid w:val="00C43835"/>
    <w:rsid w:val="00C4391F"/>
    <w:rsid w:val="00C44050"/>
    <w:rsid w:val="00C44140"/>
    <w:rsid w:val="00C44542"/>
    <w:rsid w:val="00C44622"/>
    <w:rsid w:val="00C44796"/>
    <w:rsid w:val="00C4504F"/>
    <w:rsid w:val="00C45616"/>
    <w:rsid w:val="00C45768"/>
    <w:rsid w:val="00C45D3A"/>
    <w:rsid w:val="00C45F7E"/>
    <w:rsid w:val="00C46B13"/>
    <w:rsid w:val="00C471BF"/>
    <w:rsid w:val="00C475CC"/>
    <w:rsid w:val="00C47674"/>
    <w:rsid w:val="00C47C46"/>
    <w:rsid w:val="00C47E15"/>
    <w:rsid w:val="00C50518"/>
    <w:rsid w:val="00C50E23"/>
    <w:rsid w:val="00C50F40"/>
    <w:rsid w:val="00C5128A"/>
    <w:rsid w:val="00C51395"/>
    <w:rsid w:val="00C51440"/>
    <w:rsid w:val="00C51B2F"/>
    <w:rsid w:val="00C51B5B"/>
    <w:rsid w:val="00C51EDD"/>
    <w:rsid w:val="00C5213F"/>
    <w:rsid w:val="00C52CAB"/>
    <w:rsid w:val="00C53091"/>
    <w:rsid w:val="00C53590"/>
    <w:rsid w:val="00C5380C"/>
    <w:rsid w:val="00C53859"/>
    <w:rsid w:val="00C53F30"/>
    <w:rsid w:val="00C53F49"/>
    <w:rsid w:val="00C54401"/>
    <w:rsid w:val="00C544F6"/>
    <w:rsid w:val="00C54580"/>
    <w:rsid w:val="00C54591"/>
    <w:rsid w:val="00C551C8"/>
    <w:rsid w:val="00C5529D"/>
    <w:rsid w:val="00C55AAE"/>
    <w:rsid w:val="00C55C9C"/>
    <w:rsid w:val="00C55EBB"/>
    <w:rsid w:val="00C563F8"/>
    <w:rsid w:val="00C569AF"/>
    <w:rsid w:val="00C56FCD"/>
    <w:rsid w:val="00C5709F"/>
    <w:rsid w:val="00C576CF"/>
    <w:rsid w:val="00C60F28"/>
    <w:rsid w:val="00C615A4"/>
    <w:rsid w:val="00C61646"/>
    <w:rsid w:val="00C6180A"/>
    <w:rsid w:val="00C618EE"/>
    <w:rsid w:val="00C61D1D"/>
    <w:rsid w:val="00C61DFE"/>
    <w:rsid w:val="00C621A8"/>
    <w:rsid w:val="00C625A4"/>
    <w:rsid w:val="00C62FAB"/>
    <w:rsid w:val="00C63126"/>
    <w:rsid w:val="00C636E3"/>
    <w:rsid w:val="00C639EC"/>
    <w:rsid w:val="00C63C2C"/>
    <w:rsid w:val="00C63C77"/>
    <w:rsid w:val="00C64487"/>
    <w:rsid w:val="00C64F45"/>
    <w:rsid w:val="00C65478"/>
    <w:rsid w:val="00C65B51"/>
    <w:rsid w:val="00C65F61"/>
    <w:rsid w:val="00C66208"/>
    <w:rsid w:val="00C666F8"/>
    <w:rsid w:val="00C66922"/>
    <w:rsid w:val="00C66FE9"/>
    <w:rsid w:val="00C67D57"/>
    <w:rsid w:val="00C67FE9"/>
    <w:rsid w:val="00C703CC"/>
    <w:rsid w:val="00C7110B"/>
    <w:rsid w:val="00C716A9"/>
    <w:rsid w:val="00C71B09"/>
    <w:rsid w:val="00C71EEF"/>
    <w:rsid w:val="00C72135"/>
    <w:rsid w:val="00C7247B"/>
    <w:rsid w:val="00C72629"/>
    <w:rsid w:val="00C72786"/>
    <w:rsid w:val="00C72A11"/>
    <w:rsid w:val="00C72B43"/>
    <w:rsid w:val="00C7318B"/>
    <w:rsid w:val="00C731BC"/>
    <w:rsid w:val="00C734BD"/>
    <w:rsid w:val="00C73812"/>
    <w:rsid w:val="00C73C9A"/>
    <w:rsid w:val="00C745A4"/>
    <w:rsid w:val="00C7472B"/>
    <w:rsid w:val="00C74777"/>
    <w:rsid w:val="00C747A2"/>
    <w:rsid w:val="00C748D8"/>
    <w:rsid w:val="00C74B22"/>
    <w:rsid w:val="00C75FDC"/>
    <w:rsid w:val="00C76090"/>
    <w:rsid w:val="00C77218"/>
    <w:rsid w:val="00C774EB"/>
    <w:rsid w:val="00C77D6C"/>
    <w:rsid w:val="00C8014E"/>
    <w:rsid w:val="00C802E1"/>
    <w:rsid w:val="00C80570"/>
    <w:rsid w:val="00C80703"/>
    <w:rsid w:val="00C81675"/>
    <w:rsid w:val="00C81699"/>
    <w:rsid w:val="00C81E76"/>
    <w:rsid w:val="00C82750"/>
    <w:rsid w:val="00C827F6"/>
    <w:rsid w:val="00C82F30"/>
    <w:rsid w:val="00C832B4"/>
    <w:rsid w:val="00C835E5"/>
    <w:rsid w:val="00C840F5"/>
    <w:rsid w:val="00C843DA"/>
    <w:rsid w:val="00C849A0"/>
    <w:rsid w:val="00C84B32"/>
    <w:rsid w:val="00C85097"/>
    <w:rsid w:val="00C851F8"/>
    <w:rsid w:val="00C85403"/>
    <w:rsid w:val="00C85A09"/>
    <w:rsid w:val="00C865C6"/>
    <w:rsid w:val="00C86A6C"/>
    <w:rsid w:val="00C86AFE"/>
    <w:rsid w:val="00C86EF9"/>
    <w:rsid w:val="00C87861"/>
    <w:rsid w:val="00C879AA"/>
    <w:rsid w:val="00C87B63"/>
    <w:rsid w:val="00C87F86"/>
    <w:rsid w:val="00C90369"/>
    <w:rsid w:val="00C90D36"/>
    <w:rsid w:val="00C9164A"/>
    <w:rsid w:val="00C91A08"/>
    <w:rsid w:val="00C920E9"/>
    <w:rsid w:val="00C921B9"/>
    <w:rsid w:val="00C9232A"/>
    <w:rsid w:val="00C9233E"/>
    <w:rsid w:val="00C9235D"/>
    <w:rsid w:val="00C92CC3"/>
    <w:rsid w:val="00C92E8F"/>
    <w:rsid w:val="00C932AB"/>
    <w:rsid w:val="00C934D5"/>
    <w:rsid w:val="00C9390B"/>
    <w:rsid w:val="00C939F4"/>
    <w:rsid w:val="00C93BB1"/>
    <w:rsid w:val="00C93C43"/>
    <w:rsid w:val="00C93E75"/>
    <w:rsid w:val="00C94276"/>
    <w:rsid w:val="00C94F31"/>
    <w:rsid w:val="00C95133"/>
    <w:rsid w:val="00C954C7"/>
    <w:rsid w:val="00C95B07"/>
    <w:rsid w:val="00C962A1"/>
    <w:rsid w:val="00C9698C"/>
    <w:rsid w:val="00C96C8B"/>
    <w:rsid w:val="00C96FF4"/>
    <w:rsid w:val="00C97129"/>
    <w:rsid w:val="00C97250"/>
    <w:rsid w:val="00C97525"/>
    <w:rsid w:val="00C97E4B"/>
    <w:rsid w:val="00CA0200"/>
    <w:rsid w:val="00CA02AB"/>
    <w:rsid w:val="00CA052B"/>
    <w:rsid w:val="00CA0645"/>
    <w:rsid w:val="00CA0677"/>
    <w:rsid w:val="00CA0C52"/>
    <w:rsid w:val="00CA11D5"/>
    <w:rsid w:val="00CA19C7"/>
    <w:rsid w:val="00CA1A7A"/>
    <w:rsid w:val="00CA1B6D"/>
    <w:rsid w:val="00CA1E5B"/>
    <w:rsid w:val="00CA1E6E"/>
    <w:rsid w:val="00CA23E3"/>
    <w:rsid w:val="00CA29EA"/>
    <w:rsid w:val="00CA33C2"/>
    <w:rsid w:val="00CA3625"/>
    <w:rsid w:val="00CA3D1C"/>
    <w:rsid w:val="00CA3D57"/>
    <w:rsid w:val="00CA46CA"/>
    <w:rsid w:val="00CA4712"/>
    <w:rsid w:val="00CA4721"/>
    <w:rsid w:val="00CA4974"/>
    <w:rsid w:val="00CA4C7B"/>
    <w:rsid w:val="00CA4D94"/>
    <w:rsid w:val="00CA5053"/>
    <w:rsid w:val="00CA6157"/>
    <w:rsid w:val="00CA6877"/>
    <w:rsid w:val="00CA6B41"/>
    <w:rsid w:val="00CA6B47"/>
    <w:rsid w:val="00CA71CE"/>
    <w:rsid w:val="00CA79BB"/>
    <w:rsid w:val="00CB006A"/>
    <w:rsid w:val="00CB07BE"/>
    <w:rsid w:val="00CB0F41"/>
    <w:rsid w:val="00CB12C8"/>
    <w:rsid w:val="00CB15C7"/>
    <w:rsid w:val="00CB17C6"/>
    <w:rsid w:val="00CB19E9"/>
    <w:rsid w:val="00CB2066"/>
    <w:rsid w:val="00CB20F7"/>
    <w:rsid w:val="00CB29B4"/>
    <w:rsid w:val="00CB2BCE"/>
    <w:rsid w:val="00CB2F29"/>
    <w:rsid w:val="00CB3798"/>
    <w:rsid w:val="00CB3A5E"/>
    <w:rsid w:val="00CB3C71"/>
    <w:rsid w:val="00CB412A"/>
    <w:rsid w:val="00CB4204"/>
    <w:rsid w:val="00CB4D99"/>
    <w:rsid w:val="00CB501C"/>
    <w:rsid w:val="00CB504E"/>
    <w:rsid w:val="00CB55EC"/>
    <w:rsid w:val="00CB5747"/>
    <w:rsid w:val="00CB5BB6"/>
    <w:rsid w:val="00CB5C45"/>
    <w:rsid w:val="00CB61D9"/>
    <w:rsid w:val="00CB6276"/>
    <w:rsid w:val="00CB62CA"/>
    <w:rsid w:val="00CB6394"/>
    <w:rsid w:val="00CB6CC6"/>
    <w:rsid w:val="00CB71C8"/>
    <w:rsid w:val="00CB79B9"/>
    <w:rsid w:val="00CB7C71"/>
    <w:rsid w:val="00CC012C"/>
    <w:rsid w:val="00CC0598"/>
    <w:rsid w:val="00CC07B8"/>
    <w:rsid w:val="00CC0DD7"/>
    <w:rsid w:val="00CC1803"/>
    <w:rsid w:val="00CC197A"/>
    <w:rsid w:val="00CC1C54"/>
    <w:rsid w:val="00CC1CC1"/>
    <w:rsid w:val="00CC1E3C"/>
    <w:rsid w:val="00CC1E88"/>
    <w:rsid w:val="00CC25A9"/>
    <w:rsid w:val="00CC26D4"/>
    <w:rsid w:val="00CC2732"/>
    <w:rsid w:val="00CC277C"/>
    <w:rsid w:val="00CC2907"/>
    <w:rsid w:val="00CC44A7"/>
    <w:rsid w:val="00CC45DA"/>
    <w:rsid w:val="00CC4BDF"/>
    <w:rsid w:val="00CC5921"/>
    <w:rsid w:val="00CC5D98"/>
    <w:rsid w:val="00CC5E8A"/>
    <w:rsid w:val="00CC6CB0"/>
    <w:rsid w:val="00CC6D0B"/>
    <w:rsid w:val="00CC6D0F"/>
    <w:rsid w:val="00CC70A8"/>
    <w:rsid w:val="00CC7257"/>
    <w:rsid w:val="00CC72EE"/>
    <w:rsid w:val="00CC7457"/>
    <w:rsid w:val="00CC7817"/>
    <w:rsid w:val="00CC7B74"/>
    <w:rsid w:val="00CC7EE6"/>
    <w:rsid w:val="00CC7F1E"/>
    <w:rsid w:val="00CD0EA8"/>
    <w:rsid w:val="00CD129C"/>
    <w:rsid w:val="00CD1AC2"/>
    <w:rsid w:val="00CD1C64"/>
    <w:rsid w:val="00CD1E43"/>
    <w:rsid w:val="00CD26C8"/>
    <w:rsid w:val="00CD2759"/>
    <w:rsid w:val="00CD29F2"/>
    <w:rsid w:val="00CD2E42"/>
    <w:rsid w:val="00CD36F3"/>
    <w:rsid w:val="00CD3F51"/>
    <w:rsid w:val="00CD41A1"/>
    <w:rsid w:val="00CD4284"/>
    <w:rsid w:val="00CD4C31"/>
    <w:rsid w:val="00CD4D01"/>
    <w:rsid w:val="00CD4FFC"/>
    <w:rsid w:val="00CD54F6"/>
    <w:rsid w:val="00CD5AAA"/>
    <w:rsid w:val="00CD78B1"/>
    <w:rsid w:val="00CE02FD"/>
    <w:rsid w:val="00CE050A"/>
    <w:rsid w:val="00CE0B27"/>
    <w:rsid w:val="00CE0B7B"/>
    <w:rsid w:val="00CE0E0E"/>
    <w:rsid w:val="00CE1345"/>
    <w:rsid w:val="00CE15B6"/>
    <w:rsid w:val="00CE1910"/>
    <w:rsid w:val="00CE19F6"/>
    <w:rsid w:val="00CE1E96"/>
    <w:rsid w:val="00CE1EC8"/>
    <w:rsid w:val="00CE2074"/>
    <w:rsid w:val="00CE23D6"/>
    <w:rsid w:val="00CE2483"/>
    <w:rsid w:val="00CE2C74"/>
    <w:rsid w:val="00CE2C79"/>
    <w:rsid w:val="00CE30F3"/>
    <w:rsid w:val="00CE3133"/>
    <w:rsid w:val="00CE3DB0"/>
    <w:rsid w:val="00CE3DEF"/>
    <w:rsid w:val="00CE40DC"/>
    <w:rsid w:val="00CE4108"/>
    <w:rsid w:val="00CE4414"/>
    <w:rsid w:val="00CE4422"/>
    <w:rsid w:val="00CE4C3C"/>
    <w:rsid w:val="00CE4CD3"/>
    <w:rsid w:val="00CE50A9"/>
    <w:rsid w:val="00CE51BC"/>
    <w:rsid w:val="00CE551F"/>
    <w:rsid w:val="00CE57E8"/>
    <w:rsid w:val="00CE58A0"/>
    <w:rsid w:val="00CE5BB7"/>
    <w:rsid w:val="00CE6551"/>
    <w:rsid w:val="00CE72F1"/>
    <w:rsid w:val="00CE7340"/>
    <w:rsid w:val="00CE753A"/>
    <w:rsid w:val="00CE7877"/>
    <w:rsid w:val="00CE7B62"/>
    <w:rsid w:val="00CF02C4"/>
    <w:rsid w:val="00CF1494"/>
    <w:rsid w:val="00CF15D4"/>
    <w:rsid w:val="00CF19C0"/>
    <w:rsid w:val="00CF1AB3"/>
    <w:rsid w:val="00CF1FC7"/>
    <w:rsid w:val="00CF2378"/>
    <w:rsid w:val="00CF23F3"/>
    <w:rsid w:val="00CF2777"/>
    <w:rsid w:val="00CF2A1D"/>
    <w:rsid w:val="00CF2D76"/>
    <w:rsid w:val="00CF34C0"/>
    <w:rsid w:val="00CF36BC"/>
    <w:rsid w:val="00CF3A74"/>
    <w:rsid w:val="00CF3A81"/>
    <w:rsid w:val="00CF451F"/>
    <w:rsid w:val="00CF46BC"/>
    <w:rsid w:val="00CF48FB"/>
    <w:rsid w:val="00CF5241"/>
    <w:rsid w:val="00CF55A1"/>
    <w:rsid w:val="00CF597C"/>
    <w:rsid w:val="00CF5DA6"/>
    <w:rsid w:val="00CF6370"/>
    <w:rsid w:val="00CF6B18"/>
    <w:rsid w:val="00CF7457"/>
    <w:rsid w:val="00CF77EC"/>
    <w:rsid w:val="00CF7BD3"/>
    <w:rsid w:val="00D00B0B"/>
    <w:rsid w:val="00D00C68"/>
    <w:rsid w:val="00D00C7B"/>
    <w:rsid w:val="00D00FAB"/>
    <w:rsid w:val="00D0129F"/>
    <w:rsid w:val="00D01312"/>
    <w:rsid w:val="00D01367"/>
    <w:rsid w:val="00D014CB"/>
    <w:rsid w:val="00D01665"/>
    <w:rsid w:val="00D02005"/>
    <w:rsid w:val="00D02290"/>
    <w:rsid w:val="00D026E6"/>
    <w:rsid w:val="00D03126"/>
    <w:rsid w:val="00D0406D"/>
    <w:rsid w:val="00D0438F"/>
    <w:rsid w:val="00D04F83"/>
    <w:rsid w:val="00D05163"/>
    <w:rsid w:val="00D051B1"/>
    <w:rsid w:val="00D05BE3"/>
    <w:rsid w:val="00D05C30"/>
    <w:rsid w:val="00D05CD1"/>
    <w:rsid w:val="00D06442"/>
    <w:rsid w:val="00D06A7C"/>
    <w:rsid w:val="00D06AF5"/>
    <w:rsid w:val="00D06CFE"/>
    <w:rsid w:val="00D07947"/>
    <w:rsid w:val="00D07D5D"/>
    <w:rsid w:val="00D07E34"/>
    <w:rsid w:val="00D07ED4"/>
    <w:rsid w:val="00D104D0"/>
    <w:rsid w:val="00D10B5D"/>
    <w:rsid w:val="00D11329"/>
    <w:rsid w:val="00D1184D"/>
    <w:rsid w:val="00D11B14"/>
    <w:rsid w:val="00D11D48"/>
    <w:rsid w:val="00D1252D"/>
    <w:rsid w:val="00D129E5"/>
    <w:rsid w:val="00D133ED"/>
    <w:rsid w:val="00D136E9"/>
    <w:rsid w:val="00D13D29"/>
    <w:rsid w:val="00D13EF4"/>
    <w:rsid w:val="00D1400F"/>
    <w:rsid w:val="00D142D3"/>
    <w:rsid w:val="00D147B5"/>
    <w:rsid w:val="00D14B37"/>
    <w:rsid w:val="00D1532A"/>
    <w:rsid w:val="00D15BA8"/>
    <w:rsid w:val="00D16528"/>
    <w:rsid w:val="00D168B0"/>
    <w:rsid w:val="00D16ADA"/>
    <w:rsid w:val="00D17348"/>
    <w:rsid w:val="00D177C5"/>
    <w:rsid w:val="00D1788F"/>
    <w:rsid w:val="00D17C77"/>
    <w:rsid w:val="00D17D93"/>
    <w:rsid w:val="00D2000B"/>
    <w:rsid w:val="00D2036E"/>
    <w:rsid w:val="00D205DA"/>
    <w:rsid w:val="00D20EE7"/>
    <w:rsid w:val="00D21085"/>
    <w:rsid w:val="00D21334"/>
    <w:rsid w:val="00D213CA"/>
    <w:rsid w:val="00D218A4"/>
    <w:rsid w:val="00D22F41"/>
    <w:rsid w:val="00D23913"/>
    <w:rsid w:val="00D23921"/>
    <w:rsid w:val="00D24270"/>
    <w:rsid w:val="00D2454A"/>
    <w:rsid w:val="00D24AFE"/>
    <w:rsid w:val="00D24CBA"/>
    <w:rsid w:val="00D254E9"/>
    <w:rsid w:val="00D25572"/>
    <w:rsid w:val="00D257B7"/>
    <w:rsid w:val="00D25F32"/>
    <w:rsid w:val="00D262A5"/>
    <w:rsid w:val="00D26697"/>
    <w:rsid w:val="00D267FB"/>
    <w:rsid w:val="00D26934"/>
    <w:rsid w:val="00D26DF1"/>
    <w:rsid w:val="00D272E6"/>
    <w:rsid w:val="00D2748A"/>
    <w:rsid w:val="00D274F0"/>
    <w:rsid w:val="00D276DC"/>
    <w:rsid w:val="00D27799"/>
    <w:rsid w:val="00D27877"/>
    <w:rsid w:val="00D27CC1"/>
    <w:rsid w:val="00D30050"/>
    <w:rsid w:val="00D3053D"/>
    <w:rsid w:val="00D306E3"/>
    <w:rsid w:val="00D30BDE"/>
    <w:rsid w:val="00D30E6C"/>
    <w:rsid w:val="00D31286"/>
    <w:rsid w:val="00D31877"/>
    <w:rsid w:val="00D323C3"/>
    <w:rsid w:val="00D323D2"/>
    <w:rsid w:val="00D32B78"/>
    <w:rsid w:val="00D32FD4"/>
    <w:rsid w:val="00D33068"/>
    <w:rsid w:val="00D331CA"/>
    <w:rsid w:val="00D33573"/>
    <w:rsid w:val="00D33741"/>
    <w:rsid w:val="00D33D7D"/>
    <w:rsid w:val="00D33E5F"/>
    <w:rsid w:val="00D33FAD"/>
    <w:rsid w:val="00D344F4"/>
    <w:rsid w:val="00D3456C"/>
    <w:rsid w:val="00D346EF"/>
    <w:rsid w:val="00D34EF7"/>
    <w:rsid w:val="00D35492"/>
    <w:rsid w:val="00D3572D"/>
    <w:rsid w:val="00D35A27"/>
    <w:rsid w:val="00D35A7B"/>
    <w:rsid w:val="00D37243"/>
    <w:rsid w:val="00D37802"/>
    <w:rsid w:val="00D40381"/>
    <w:rsid w:val="00D41906"/>
    <w:rsid w:val="00D41C87"/>
    <w:rsid w:val="00D41E75"/>
    <w:rsid w:val="00D41EBE"/>
    <w:rsid w:val="00D42006"/>
    <w:rsid w:val="00D421B6"/>
    <w:rsid w:val="00D425D3"/>
    <w:rsid w:val="00D42C90"/>
    <w:rsid w:val="00D4318E"/>
    <w:rsid w:val="00D43654"/>
    <w:rsid w:val="00D4397A"/>
    <w:rsid w:val="00D44431"/>
    <w:rsid w:val="00D445A4"/>
    <w:rsid w:val="00D45523"/>
    <w:rsid w:val="00D45577"/>
    <w:rsid w:val="00D45B20"/>
    <w:rsid w:val="00D45C47"/>
    <w:rsid w:val="00D46367"/>
    <w:rsid w:val="00D464B9"/>
    <w:rsid w:val="00D46C92"/>
    <w:rsid w:val="00D4758B"/>
    <w:rsid w:val="00D47735"/>
    <w:rsid w:val="00D50C86"/>
    <w:rsid w:val="00D50CAE"/>
    <w:rsid w:val="00D51252"/>
    <w:rsid w:val="00D519C2"/>
    <w:rsid w:val="00D51C8D"/>
    <w:rsid w:val="00D51D7E"/>
    <w:rsid w:val="00D51E4F"/>
    <w:rsid w:val="00D51FFA"/>
    <w:rsid w:val="00D520EE"/>
    <w:rsid w:val="00D5318E"/>
    <w:rsid w:val="00D53420"/>
    <w:rsid w:val="00D53E09"/>
    <w:rsid w:val="00D53FD0"/>
    <w:rsid w:val="00D54006"/>
    <w:rsid w:val="00D5410D"/>
    <w:rsid w:val="00D54938"/>
    <w:rsid w:val="00D54B18"/>
    <w:rsid w:val="00D550F1"/>
    <w:rsid w:val="00D551D2"/>
    <w:rsid w:val="00D55910"/>
    <w:rsid w:val="00D564CA"/>
    <w:rsid w:val="00D57858"/>
    <w:rsid w:val="00D60153"/>
    <w:rsid w:val="00D602F4"/>
    <w:rsid w:val="00D604D3"/>
    <w:rsid w:val="00D604F4"/>
    <w:rsid w:val="00D6082D"/>
    <w:rsid w:val="00D611F6"/>
    <w:rsid w:val="00D61C09"/>
    <w:rsid w:val="00D626EF"/>
    <w:rsid w:val="00D62894"/>
    <w:rsid w:val="00D62C0E"/>
    <w:rsid w:val="00D63524"/>
    <w:rsid w:val="00D63778"/>
    <w:rsid w:val="00D63A0E"/>
    <w:rsid w:val="00D63A62"/>
    <w:rsid w:val="00D63B2F"/>
    <w:rsid w:val="00D64237"/>
    <w:rsid w:val="00D6452D"/>
    <w:rsid w:val="00D646B2"/>
    <w:rsid w:val="00D64D6C"/>
    <w:rsid w:val="00D6594C"/>
    <w:rsid w:val="00D65F3A"/>
    <w:rsid w:val="00D65FC2"/>
    <w:rsid w:val="00D6616F"/>
    <w:rsid w:val="00D66CED"/>
    <w:rsid w:val="00D6782F"/>
    <w:rsid w:val="00D67F78"/>
    <w:rsid w:val="00D67FBE"/>
    <w:rsid w:val="00D70336"/>
    <w:rsid w:val="00D70494"/>
    <w:rsid w:val="00D7076E"/>
    <w:rsid w:val="00D70A3C"/>
    <w:rsid w:val="00D70DF8"/>
    <w:rsid w:val="00D71352"/>
    <w:rsid w:val="00D71471"/>
    <w:rsid w:val="00D715FD"/>
    <w:rsid w:val="00D719EF"/>
    <w:rsid w:val="00D725E8"/>
    <w:rsid w:val="00D72FDB"/>
    <w:rsid w:val="00D736B1"/>
    <w:rsid w:val="00D73C91"/>
    <w:rsid w:val="00D73CCC"/>
    <w:rsid w:val="00D741FE"/>
    <w:rsid w:val="00D74209"/>
    <w:rsid w:val="00D744A5"/>
    <w:rsid w:val="00D75250"/>
    <w:rsid w:val="00D754C9"/>
    <w:rsid w:val="00D754D8"/>
    <w:rsid w:val="00D758FE"/>
    <w:rsid w:val="00D75D6E"/>
    <w:rsid w:val="00D76173"/>
    <w:rsid w:val="00D761AD"/>
    <w:rsid w:val="00D763CC"/>
    <w:rsid w:val="00D764F0"/>
    <w:rsid w:val="00D76510"/>
    <w:rsid w:val="00D76863"/>
    <w:rsid w:val="00D768A5"/>
    <w:rsid w:val="00D7694B"/>
    <w:rsid w:val="00D7755E"/>
    <w:rsid w:val="00D7762D"/>
    <w:rsid w:val="00D7799A"/>
    <w:rsid w:val="00D77D8D"/>
    <w:rsid w:val="00D77DFB"/>
    <w:rsid w:val="00D77F12"/>
    <w:rsid w:val="00D80158"/>
    <w:rsid w:val="00D8072A"/>
    <w:rsid w:val="00D8099E"/>
    <w:rsid w:val="00D80A81"/>
    <w:rsid w:val="00D80AD4"/>
    <w:rsid w:val="00D80C31"/>
    <w:rsid w:val="00D80E1F"/>
    <w:rsid w:val="00D8171D"/>
    <w:rsid w:val="00D820B9"/>
    <w:rsid w:val="00D835B0"/>
    <w:rsid w:val="00D8394C"/>
    <w:rsid w:val="00D83B9F"/>
    <w:rsid w:val="00D84099"/>
    <w:rsid w:val="00D84287"/>
    <w:rsid w:val="00D84426"/>
    <w:rsid w:val="00D85060"/>
    <w:rsid w:val="00D85C82"/>
    <w:rsid w:val="00D85EED"/>
    <w:rsid w:val="00D86EEB"/>
    <w:rsid w:val="00D871C9"/>
    <w:rsid w:val="00D87CFB"/>
    <w:rsid w:val="00D900F8"/>
    <w:rsid w:val="00D90A48"/>
    <w:rsid w:val="00D90AC6"/>
    <w:rsid w:val="00D913F9"/>
    <w:rsid w:val="00D914E0"/>
    <w:rsid w:val="00D91C6B"/>
    <w:rsid w:val="00D91E32"/>
    <w:rsid w:val="00D92D7E"/>
    <w:rsid w:val="00D92F01"/>
    <w:rsid w:val="00D9318C"/>
    <w:rsid w:val="00D932A3"/>
    <w:rsid w:val="00D935B3"/>
    <w:rsid w:val="00D936D5"/>
    <w:rsid w:val="00D93993"/>
    <w:rsid w:val="00D94168"/>
    <w:rsid w:val="00D9447A"/>
    <w:rsid w:val="00D946AF"/>
    <w:rsid w:val="00D94FE0"/>
    <w:rsid w:val="00D95443"/>
    <w:rsid w:val="00D9556D"/>
    <w:rsid w:val="00D95D31"/>
    <w:rsid w:val="00D96302"/>
    <w:rsid w:val="00D96520"/>
    <w:rsid w:val="00D966DB"/>
    <w:rsid w:val="00D96994"/>
    <w:rsid w:val="00D97790"/>
    <w:rsid w:val="00D97C5B"/>
    <w:rsid w:val="00D97D5F"/>
    <w:rsid w:val="00DA01BE"/>
    <w:rsid w:val="00DA04A6"/>
    <w:rsid w:val="00DA056F"/>
    <w:rsid w:val="00DA08F0"/>
    <w:rsid w:val="00DA0AD9"/>
    <w:rsid w:val="00DA1355"/>
    <w:rsid w:val="00DA14DE"/>
    <w:rsid w:val="00DA23F6"/>
    <w:rsid w:val="00DA240B"/>
    <w:rsid w:val="00DA2546"/>
    <w:rsid w:val="00DA256C"/>
    <w:rsid w:val="00DA2D84"/>
    <w:rsid w:val="00DA3576"/>
    <w:rsid w:val="00DA3868"/>
    <w:rsid w:val="00DA3FD1"/>
    <w:rsid w:val="00DA4995"/>
    <w:rsid w:val="00DA4A2B"/>
    <w:rsid w:val="00DA4A7C"/>
    <w:rsid w:val="00DA4C61"/>
    <w:rsid w:val="00DA4FDF"/>
    <w:rsid w:val="00DA5120"/>
    <w:rsid w:val="00DA5E07"/>
    <w:rsid w:val="00DA5FDB"/>
    <w:rsid w:val="00DA644A"/>
    <w:rsid w:val="00DA656A"/>
    <w:rsid w:val="00DA6620"/>
    <w:rsid w:val="00DA692B"/>
    <w:rsid w:val="00DA72D6"/>
    <w:rsid w:val="00DA73A0"/>
    <w:rsid w:val="00DA7464"/>
    <w:rsid w:val="00DA79D7"/>
    <w:rsid w:val="00DA7CF9"/>
    <w:rsid w:val="00DA7EDD"/>
    <w:rsid w:val="00DB008F"/>
    <w:rsid w:val="00DB0120"/>
    <w:rsid w:val="00DB02D5"/>
    <w:rsid w:val="00DB0DE1"/>
    <w:rsid w:val="00DB1435"/>
    <w:rsid w:val="00DB1911"/>
    <w:rsid w:val="00DB2227"/>
    <w:rsid w:val="00DB2B9E"/>
    <w:rsid w:val="00DB2BFB"/>
    <w:rsid w:val="00DB2E03"/>
    <w:rsid w:val="00DB3D38"/>
    <w:rsid w:val="00DB42E6"/>
    <w:rsid w:val="00DB4415"/>
    <w:rsid w:val="00DB4ABF"/>
    <w:rsid w:val="00DB4B4E"/>
    <w:rsid w:val="00DB4EE2"/>
    <w:rsid w:val="00DB5490"/>
    <w:rsid w:val="00DB591A"/>
    <w:rsid w:val="00DB5BDD"/>
    <w:rsid w:val="00DB5C62"/>
    <w:rsid w:val="00DB6234"/>
    <w:rsid w:val="00DB678D"/>
    <w:rsid w:val="00DB683E"/>
    <w:rsid w:val="00DB6B97"/>
    <w:rsid w:val="00DB780E"/>
    <w:rsid w:val="00DC0637"/>
    <w:rsid w:val="00DC09FD"/>
    <w:rsid w:val="00DC0AB4"/>
    <w:rsid w:val="00DC0D0A"/>
    <w:rsid w:val="00DC0E85"/>
    <w:rsid w:val="00DC0FC2"/>
    <w:rsid w:val="00DC1449"/>
    <w:rsid w:val="00DC19FB"/>
    <w:rsid w:val="00DC1AD7"/>
    <w:rsid w:val="00DC1B13"/>
    <w:rsid w:val="00DC1BA9"/>
    <w:rsid w:val="00DC2397"/>
    <w:rsid w:val="00DC2584"/>
    <w:rsid w:val="00DC25F1"/>
    <w:rsid w:val="00DC2893"/>
    <w:rsid w:val="00DC303D"/>
    <w:rsid w:val="00DC3453"/>
    <w:rsid w:val="00DC345F"/>
    <w:rsid w:val="00DC4089"/>
    <w:rsid w:val="00DC4866"/>
    <w:rsid w:val="00DC51F5"/>
    <w:rsid w:val="00DC541C"/>
    <w:rsid w:val="00DC553D"/>
    <w:rsid w:val="00DC554A"/>
    <w:rsid w:val="00DC5651"/>
    <w:rsid w:val="00DC6023"/>
    <w:rsid w:val="00DC647E"/>
    <w:rsid w:val="00DC682B"/>
    <w:rsid w:val="00DC6BFC"/>
    <w:rsid w:val="00DC6C8C"/>
    <w:rsid w:val="00DC701B"/>
    <w:rsid w:val="00DC742D"/>
    <w:rsid w:val="00DC7A84"/>
    <w:rsid w:val="00DC7AA7"/>
    <w:rsid w:val="00DD04D3"/>
    <w:rsid w:val="00DD0572"/>
    <w:rsid w:val="00DD05E0"/>
    <w:rsid w:val="00DD08D1"/>
    <w:rsid w:val="00DD12B9"/>
    <w:rsid w:val="00DD1631"/>
    <w:rsid w:val="00DD1D43"/>
    <w:rsid w:val="00DD22F9"/>
    <w:rsid w:val="00DD23AB"/>
    <w:rsid w:val="00DD2581"/>
    <w:rsid w:val="00DD26AC"/>
    <w:rsid w:val="00DD2969"/>
    <w:rsid w:val="00DD2993"/>
    <w:rsid w:val="00DD2A9B"/>
    <w:rsid w:val="00DD2B2B"/>
    <w:rsid w:val="00DD2C06"/>
    <w:rsid w:val="00DD2CFE"/>
    <w:rsid w:val="00DD2D81"/>
    <w:rsid w:val="00DD2F25"/>
    <w:rsid w:val="00DD2FD3"/>
    <w:rsid w:val="00DD34A6"/>
    <w:rsid w:val="00DD47E2"/>
    <w:rsid w:val="00DD4B89"/>
    <w:rsid w:val="00DD4D00"/>
    <w:rsid w:val="00DD4E59"/>
    <w:rsid w:val="00DD50E2"/>
    <w:rsid w:val="00DD5272"/>
    <w:rsid w:val="00DD5564"/>
    <w:rsid w:val="00DD565C"/>
    <w:rsid w:val="00DD5BA2"/>
    <w:rsid w:val="00DD5F3B"/>
    <w:rsid w:val="00DD60D2"/>
    <w:rsid w:val="00DD638F"/>
    <w:rsid w:val="00DD64E9"/>
    <w:rsid w:val="00DD6627"/>
    <w:rsid w:val="00DD6B68"/>
    <w:rsid w:val="00DD73C0"/>
    <w:rsid w:val="00DD7650"/>
    <w:rsid w:val="00DD7670"/>
    <w:rsid w:val="00DD7AA9"/>
    <w:rsid w:val="00DD7DC8"/>
    <w:rsid w:val="00DE0324"/>
    <w:rsid w:val="00DE0745"/>
    <w:rsid w:val="00DE0A57"/>
    <w:rsid w:val="00DE0E28"/>
    <w:rsid w:val="00DE1564"/>
    <w:rsid w:val="00DE1975"/>
    <w:rsid w:val="00DE1B39"/>
    <w:rsid w:val="00DE1D22"/>
    <w:rsid w:val="00DE285E"/>
    <w:rsid w:val="00DE29DB"/>
    <w:rsid w:val="00DE2BF6"/>
    <w:rsid w:val="00DE2C5A"/>
    <w:rsid w:val="00DE2C73"/>
    <w:rsid w:val="00DE2D05"/>
    <w:rsid w:val="00DE2E6C"/>
    <w:rsid w:val="00DE2F66"/>
    <w:rsid w:val="00DE3298"/>
    <w:rsid w:val="00DE3723"/>
    <w:rsid w:val="00DE376B"/>
    <w:rsid w:val="00DE37DC"/>
    <w:rsid w:val="00DE39E4"/>
    <w:rsid w:val="00DE3CDB"/>
    <w:rsid w:val="00DE3D02"/>
    <w:rsid w:val="00DE41A9"/>
    <w:rsid w:val="00DE4437"/>
    <w:rsid w:val="00DE4D22"/>
    <w:rsid w:val="00DE4D4D"/>
    <w:rsid w:val="00DE4FD9"/>
    <w:rsid w:val="00DE51B0"/>
    <w:rsid w:val="00DE5971"/>
    <w:rsid w:val="00DE59E4"/>
    <w:rsid w:val="00DE658B"/>
    <w:rsid w:val="00DE65D6"/>
    <w:rsid w:val="00DE6D8B"/>
    <w:rsid w:val="00DE74BA"/>
    <w:rsid w:val="00DE76D2"/>
    <w:rsid w:val="00DE7793"/>
    <w:rsid w:val="00DE7911"/>
    <w:rsid w:val="00DE7CC9"/>
    <w:rsid w:val="00DE7F34"/>
    <w:rsid w:val="00DF03FE"/>
    <w:rsid w:val="00DF0752"/>
    <w:rsid w:val="00DF0E15"/>
    <w:rsid w:val="00DF1350"/>
    <w:rsid w:val="00DF154D"/>
    <w:rsid w:val="00DF174A"/>
    <w:rsid w:val="00DF180E"/>
    <w:rsid w:val="00DF1AAA"/>
    <w:rsid w:val="00DF21BC"/>
    <w:rsid w:val="00DF2648"/>
    <w:rsid w:val="00DF2A64"/>
    <w:rsid w:val="00DF2D5E"/>
    <w:rsid w:val="00DF32BC"/>
    <w:rsid w:val="00DF3658"/>
    <w:rsid w:val="00DF38EA"/>
    <w:rsid w:val="00DF3B1C"/>
    <w:rsid w:val="00DF3C83"/>
    <w:rsid w:val="00DF3DE1"/>
    <w:rsid w:val="00DF402A"/>
    <w:rsid w:val="00DF4038"/>
    <w:rsid w:val="00DF4363"/>
    <w:rsid w:val="00DF4382"/>
    <w:rsid w:val="00DF50A7"/>
    <w:rsid w:val="00DF50BE"/>
    <w:rsid w:val="00DF5A71"/>
    <w:rsid w:val="00DF6002"/>
    <w:rsid w:val="00DF6549"/>
    <w:rsid w:val="00DF69A0"/>
    <w:rsid w:val="00DF7430"/>
    <w:rsid w:val="00DF75A0"/>
    <w:rsid w:val="00DF7B0A"/>
    <w:rsid w:val="00DF7B4E"/>
    <w:rsid w:val="00DF7B72"/>
    <w:rsid w:val="00DF7CB1"/>
    <w:rsid w:val="00E00F89"/>
    <w:rsid w:val="00E010D3"/>
    <w:rsid w:val="00E01204"/>
    <w:rsid w:val="00E017F9"/>
    <w:rsid w:val="00E01E6D"/>
    <w:rsid w:val="00E02432"/>
    <w:rsid w:val="00E02748"/>
    <w:rsid w:val="00E02B63"/>
    <w:rsid w:val="00E0315A"/>
    <w:rsid w:val="00E03DE5"/>
    <w:rsid w:val="00E040DA"/>
    <w:rsid w:val="00E0429F"/>
    <w:rsid w:val="00E04D5A"/>
    <w:rsid w:val="00E051B0"/>
    <w:rsid w:val="00E05A9F"/>
    <w:rsid w:val="00E05AA5"/>
    <w:rsid w:val="00E05DA5"/>
    <w:rsid w:val="00E05DFD"/>
    <w:rsid w:val="00E06143"/>
    <w:rsid w:val="00E0652E"/>
    <w:rsid w:val="00E067A9"/>
    <w:rsid w:val="00E06A02"/>
    <w:rsid w:val="00E06A43"/>
    <w:rsid w:val="00E0709E"/>
    <w:rsid w:val="00E070AD"/>
    <w:rsid w:val="00E0759A"/>
    <w:rsid w:val="00E076CC"/>
    <w:rsid w:val="00E07BC0"/>
    <w:rsid w:val="00E07C7A"/>
    <w:rsid w:val="00E07E18"/>
    <w:rsid w:val="00E07F39"/>
    <w:rsid w:val="00E10370"/>
    <w:rsid w:val="00E10902"/>
    <w:rsid w:val="00E10E2F"/>
    <w:rsid w:val="00E10E31"/>
    <w:rsid w:val="00E11081"/>
    <w:rsid w:val="00E11364"/>
    <w:rsid w:val="00E11978"/>
    <w:rsid w:val="00E12124"/>
    <w:rsid w:val="00E122A3"/>
    <w:rsid w:val="00E1255A"/>
    <w:rsid w:val="00E127CE"/>
    <w:rsid w:val="00E128D7"/>
    <w:rsid w:val="00E12D40"/>
    <w:rsid w:val="00E13CE6"/>
    <w:rsid w:val="00E13EF3"/>
    <w:rsid w:val="00E1444F"/>
    <w:rsid w:val="00E146D2"/>
    <w:rsid w:val="00E150B6"/>
    <w:rsid w:val="00E151D4"/>
    <w:rsid w:val="00E15949"/>
    <w:rsid w:val="00E163C5"/>
    <w:rsid w:val="00E168E0"/>
    <w:rsid w:val="00E16966"/>
    <w:rsid w:val="00E1697B"/>
    <w:rsid w:val="00E16A0B"/>
    <w:rsid w:val="00E16A9F"/>
    <w:rsid w:val="00E16B2F"/>
    <w:rsid w:val="00E16C91"/>
    <w:rsid w:val="00E16D56"/>
    <w:rsid w:val="00E17427"/>
    <w:rsid w:val="00E17C7B"/>
    <w:rsid w:val="00E201D1"/>
    <w:rsid w:val="00E20639"/>
    <w:rsid w:val="00E2093A"/>
    <w:rsid w:val="00E20B48"/>
    <w:rsid w:val="00E20F80"/>
    <w:rsid w:val="00E214D9"/>
    <w:rsid w:val="00E21C86"/>
    <w:rsid w:val="00E21DE9"/>
    <w:rsid w:val="00E21F3E"/>
    <w:rsid w:val="00E22E05"/>
    <w:rsid w:val="00E23278"/>
    <w:rsid w:val="00E235F2"/>
    <w:rsid w:val="00E23970"/>
    <w:rsid w:val="00E23A9D"/>
    <w:rsid w:val="00E23DE1"/>
    <w:rsid w:val="00E23FBC"/>
    <w:rsid w:val="00E243D1"/>
    <w:rsid w:val="00E243E2"/>
    <w:rsid w:val="00E249FD"/>
    <w:rsid w:val="00E24E9F"/>
    <w:rsid w:val="00E2537A"/>
    <w:rsid w:val="00E258C6"/>
    <w:rsid w:val="00E25A73"/>
    <w:rsid w:val="00E25C2A"/>
    <w:rsid w:val="00E25E93"/>
    <w:rsid w:val="00E26DFD"/>
    <w:rsid w:val="00E27029"/>
    <w:rsid w:val="00E2770A"/>
    <w:rsid w:val="00E304B2"/>
    <w:rsid w:val="00E3055E"/>
    <w:rsid w:val="00E3079C"/>
    <w:rsid w:val="00E30D66"/>
    <w:rsid w:val="00E30DF2"/>
    <w:rsid w:val="00E30F75"/>
    <w:rsid w:val="00E33634"/>
    <w:rsid w:val="00E33B06"/>
    <w:rsid w:val="00E33FC4"/>
    <w:rsid w:val="00E34545"/>
    <w:rsid w:val="00E34800"/>
    <w:rsid w:val="00E35399"/>
    <w:rsid w:val="00E3554D"/>
    <w:rsid w:val="00E35648"/>
    <w:rsid w:val="00E35ACE"/>
    <w:rsid w:val="00E366D5"/>
    <w:rsid w:val="00E372C2"/>
    <w:rsid w:val="00E37E08"/>
    <w:rsid w:val="00E4037C"/>
    <w:rsid w:val="00E4058E"/>
    <w:rsid w:val="00E40598"/>
    <w:rsid w:val="00E4095F"/>
    <w:rsid w:val="00E409C0"/>
    <w:rsid w:val="00E418AE"/>
    <w:rsid w:val="00E419D9"/>
    <w:rsid w:val="00E41CEE"/>
    <w:rsid w:val="00E41E8D"/>
    <w:rsid w:val="00E41E92"/>
    <w:rsid w:val="00E42114"/>
    <w:rsid w:val="00E42C6B"/>
    <w:rsid w:val="00E43B9E"/>
    <w:rsid w:val="00E43FB3"/>
    <w:rsid w:val="00E4400B"/>
    <w:rsid w:val="00E4437A"/>
    <w:rsid w:val="00E4459F"/>
    <w:rsid w:val="00E44F72"/>
    <w:rsid w:val="00E4515F"/>
    <w:rsid w:val="00E45293"/>
    <w:rsid w:val="00E45796"/>
    <w:rsid w:val="00E45BB4"/>
    <w:rsid w:val="00E45BD5"/>
    <w:rsid w:val="00E45EB1"/>
    <w:rsid w:val="00E45FAE"/>
    <w:rsid w:val="00E4622C"/>
    <w:rsid w:val="00E469BD"/>
    <w:rsid w:val="00E46A17"/>
    <w:rsid w:val="00E46E33"/>
    <w:rsid w:val="00E47054"/>
    <w:rsid w:val="00E475CC"/>
    <w:rsid w:val="00E47F1A"/>
    <w:rsid w:val="00E503C4"/>
    <w:rsid w:val="00E50577"/>
    <w:rsid w:val="00E51003"/>
    <w:rsid w:val="00E5145D"/>
    <w:rsid w:val="00E51502"/>
    <w:rsid w:val="00E5152B"/>
    <w:rsid w:val="00E51580"/>
    <w:rsid w:val="00E5184E"/>
    <w:rsid w:val="00E51962"/>
    <w:rsid w:val="00E51E2A"/>
    <w:rsid w:val="00E527E5"/>
    <w:rsid w:val="00E52889"/>
    <w:rsid w:val="00E52ECC"/>
    <w:rsid w:val="00E5343F"/>
    <w:rsid w:val="00E53961"/>
    <w:rsid w:val="00E53E2D"/>
    <w:rsid w:val="00E5409F"/>
    <w:rsid w:val="00E54192"/>
    <w:rsid w:val="00E5461B"/>
    <w:rsid w:val="00E548B0"/>
    <w:rsid w:val="00E54AD9"/>
    <w:rsid w:val="00E54CCD"/>
    <w:rsid w:val="00E5525D"/>
    <w:rsid w:val="00E55AD8"/>
    <w:rsid w:val="00E55DD0"/>
    <w:rsid w:val="00E56231"/>
    <w:rsid w:val="00E564AE"/>
    <w:rsid w:val="00E57402"/>
    <w:rsid w:val="00E5760B"/>
    <w:rsid w:val="00E579BA"/>
    <w:rsid w:val="00E57D47"/>
    <w:rsid w:val="00E57ED6"/>
    <w:rsid w:val="00E60065"/>
    <w:rsid w:val="00E601B2"/>
    <w:rsid w:val="00E60248"/>
    <w:rsid w:val="00E60523"/>
    <w:rsid w:val="00E609CE"/>
    <w:rsid w:val="00E60D30"/>
    <w:rsid w:val="00E61054"/>
    <w:rsid w:val="00E61211"/>
    <w:rsid w:val="00E61668"/>
    <w:rsid w:val="00E61748"/>
    <w:rsid w:val="00E62163"/>
    <w:rsid w:val="00E6233A"/>
    <w:rsid w:val="00E6236C"/>
    <w:rsid w:val="00E626A1"/>
    <w:rsid w:val="00E627F4"/>
    <w:rsid w:val="00E6293C"/>
    <w:rsid w:val="00E630BD"/>
    <w:rsid w:val="00E63503"/>
    <w:rsid w:val="00E63CE0"/>
    <w:rsid w:val="00E64115"/>
    <w:rsid w:val="00E6424D"/>
    <w:rsid w:val="00E64362"/>
    <w:rsid w:val="00E64F41"/>
    <w:rsid w:val="00E65BFC"/>
    <w:rsid w:val="00E65D20"/>
    <w:rsid w:val="00E6651F"/>
    <w:rsid w:val="00E66611"/>
    <w:rsid w:val="00E66827"/>
    <w:rsid w:val="00E668A6"/>
    <w:rsid w:val="00E66EE6"/>
    <w:rsid w:val="00E6735D"/>
    <w:rsid w:val="00E67389"/>
    <w:rsid w:val="00E67467"/>
    <w:rsid w:val="00E677B2"/>
    <w:rsid w:val="00E67F13"/>
    <w:rsid w:val="00E70395"/>
    <w:rsid w:val="00E707EF"/>
    <w:rsid w:val="00E7092A"/>
    <w:rsid w:val="00E70F7A"/>
    <w:rsid w:val="00E710D9"/>
    <w:rsid w:val="00E711D0"/>
    <w:rsid w:val="00E71755"/>
    <w:rsid w:val="00E71806"/>
    <w:rsid w:val="00E72901"/>
    <w:rsid w:val="00E729BE"/>
    <w:rsid w:val="00E72BA6"/>
    <w:rsid w:val="00E72D41"/>
    <w:rsid w:val="00E73115"/>
    <w:rsid w:val="00E7315A"/>
    <w:rsid w:val="00E736D8"/>
    <w:rsid w:val="00E7371C"/>
    <w:rsid w:val="00E73804"/>
    <w:rsid w:val="00E74163"/>
    <w:rsid w:val="00E74FEF"/>
    <w:rsid w:val="00E750EC"/>
    <w:rsid w:val="00E7569F"/>
    <w:rsid w:val="00E75CB7"/>
    <w:rsid w:val="00E75DDD"/>
    <w:rsid w:val="00E75F77"/>
    <w:rsid w:val="00E76000"/>
    <w:rsid w:val="00E76E1C"/>
    <w:rsid w:val="00E76EAC"/>
    <w:rsid w:val="00E77372"/>
    <w:rsid w:val="00E774B5"/>
    <w:rsid w:val="00E77C21"/>
    <w:rsid w:val="00E80198"/>
    <w:rsid w:val="00E8039D"/>
    <w:rsid w:val="00E80413"/>
    <w:rsid w:val="00E804D5"/>
    <w:rsid w:val="00E80839"/>
    <w:rsid w:val="00E809CF"/>
    <w:rsid w:val="00E80C3B"/>
    <w:rsid w:val="00E81353"/>
    <w:rsid w:val="00E8177D"/>
    <w:rsid w:val="00E8183F"/>
    <w:rsid w:val="00E819CC"/>
    <w:rsid w:val="00E819D0"/>
    <w:rsid w:val="00E81C09"/>
    <w:rsid w:val="00E81E14"/>
    <w:rsid w:val="00E829C7"/>
    <w:rsid w:val="00E82ACB"/>
    <w:rsid w:val="00E82E5E"/>
    <w:rsid w:val="00E836E3"/>
    <w:rsid w:val="00E8393E"/>
    <w:rsid w:val="00E83C0D"/>
    <w:rsid w:val="00E84461"/>
    <w:rsid w:val="00E844C1"/>
    <w:rsid w:val="00E844EF"/>
    <w:rsid w:val="00E84E24"/>
    <w:rsid w:val="00E84EC6"/>
    <w:rsid w:val="00E84FE4"/>
    <w:rsid w:val="00E854B5"/>
    <w:rsid w:val="00E8586D"/>
    <w:rsid w:val="00E85C83"/>
    <w:rsid w:val="00E85D79"/>
    <w:rsid w:val="00E86533"/>
    <w:rsid w:val="00E86B5E"/>
    <w:rsid w:val="00E86C96"/>
    <w:rsid w:val="00E86D94"/>
    <w:rsid w:val="00E86DDF"/>
    <w:rsid w:val="00E87453"/>
    <w:rsid w:val="00E901CC"/>
    <w:rsid w:val="00E91927"/>
    <w:rsid w:val="00E92A27"/>
    <w:rsid w:val="00E931E1"/>
    <w:rsid w:val="00E93BD0"/>
    <w:rsid w:val="00E94310"/>
    <w:rsid w:val="00E944B5"/>
    <w:rsid w:val="00E94747"/>
    <w:rsid w:val="00E949BE"/>
    <w:rsid w:val="00E94DEB"/>
    <w:rsid w:val="00E94DF7"/>
    <w:rsid w:val="00E95658"/>
    <w:rsid w:val="00E959D4"/>
    <w:rsid w:val="00E9602C"/>
    <w:rsid w:val="00E9617B"/>
    <w:rsid w:val="00E965CE"/>
    <w:rsid w:val="00E969ED"/>
    <w:rsid w:val="00E969F7"/>
    <w:rsid w:val="00E9717B"/>
    <w:rsid w:val="00E971DB"/>
    <w:rsid w:val="00EA01C5"/>
    <w:rsid w:val="00EA0C4C"/>
    <w:rsid w:val="00EA187D"/>
    <w:rsid w:val="00EA224E"/>
    <w:rsid w:val="00EA2530"/>
    <w:rsid w:val="00EA2976"/>
    <w:rsid w:val="00EA297B"/>
    <w:rsid w:val="00EA32BD"/>
    <w:rsid w:val="00EA4024"/>
    <w:rsid w:val="00EA42F2"/>
    <w:rsid w:val="00EA4934"/>
    <w:rsid w:val="00EA4A90"/>
    <w:rsid w:val="00EA4BB7"/>
    <w:rsid w:val="00EA4F3C"/>
    <w:rsid w:val="00EA5474"/>
    <w:rsid w:val="00EA57DD"/>
    <w:rsid w:val="00EA5D8B"/>
    <w:rsid w:val="00EA6783"/>
    <w:rsid w:val="00EA6E4C"/>
    <w:rsid w:val="00EA724E"/>
    <w:rsid w:val="00EA7270"/>
    <w:rsid w:val="00EA7705"/>
    <w:rsid w:val="00EA7D20"/>
    <w:rsid w:val="00EB0850"/>
    <w:rsid w:val="00EB08C3"/>
    <w:rsid w:val="00EB08E6"/>
    <w:rsid w:val="00EB091F"/>
    <w:rsid w:val="00EB0FC7"/>
    <w:rsid w:val="00EB1461"/>
    <w:rsid w:val="00EB1C13"/>
    <w:rsid w:val="00EB2AB1"/>
    <w:rsid w:val="00EB2B34"/>
    <w:rsid w:val="00EB2D2A"/>
    <w:rsid w:val="00EB3087"/>
    <w:rsid w:val="00EB30F6"/>
    <w:rsid w:val="00EB371A"/>
    <w:rsid w:val="00EB41D9"/>
    <w:rsid w:val="00EB49E6"/>
    <w:rsid w:val="00EB4B34"/>
    <w:rsid w:val="00EB4EA5"/>
    <w:rsid w:val="00EB52A9"/>
    <w:rsid w:val="00EB5354"/>
    <w:rsid w:val="00EB53F1"/>
    <w:rsid w:val="00EB55D3"/>
    <w:rsid w:val="00EB570C"/>
    <w:rsid w:val="00EB5A39"/>
    <w:rsid w:val="00EB5AE3"/>
    <w:rsid w:val="00EB5EF0"/>
    <w:rsid w:val="00EB632F"/>
    <w:rsid w:val="00EB63D2"/>
    <w:rsid w:val="00EB69EB"/>
    <w:rsid w:val="00EB7195"/>
    <w:rsid w:val="00EB7592"/>
    <w:rsid w:val="00EB795B"/>
    <w:rsid w:val="00EB7D37"/>
    <w:rsid w:val="00EB7DD6"/>
    <w:rsid w:val="00EC0180"/>
    <w:rsid w:val="00EC09FB"/>
    <w:rsid w:val="00EC0E24"/>
    <w:rsid w:val="00EC12FB"/>
    <w:rsid w:val="00EC15BD"/>
    <w:rsid w:val="00EC15D6"/>
    <w:rsid w:val="00EC223E"/>
    <w:rsid w:val="00EC2378"/>
    <w:rsid w:val="00EC2440"/>
    <w:rsid w:val="00EC2A4E"/>
    <w:rsid w:val="00EC2B6C"/>
    <w:rsid w:val="00EC3235"/>
    <w:rsid w:val="00EC3E0A"/>
    <w:rsid w:val="00EC412E"/>
    <w:rsid w:val="00EC4775"/>
    <w:rsid w:val="00EC492E"/>
    <w:rsid w:val="00EC4FC8"/>
    <w:rsid w:val="00EC51B3"/>
    <w:rsid w:val="00EC5856"/>
    <w:rsid w:val="00EC5DA4"/>
    <w:rsid w:val="00EC60D8"/>
    <w:rsid w:val="00EC6206"/>
    <w:rsid w:val="00EC62F8"/>
    <w:rsid w:val="00EC6347"/>
    <w:rsid w:val="00EC70E6"/>
    <w:rsid w:val="00EC75FE"/>
    <w:rsid w:val="00EC765C"/>
    <w:rsid w:val="00EC7A78"/>
    <w:rsid w:val="00EC7B4A"/>
    <w:rsid w:val="00EC7DCD"/>
    <w:rsid w:val="00EC7E73"/>
    <w:rsid w:val="00ED057F"/>
    <w:rsid w:val="00ED0CD6"/>
    <w:rsid w:val="00ED119B"/>
    <w:rsid w:val="00ED184A"/>
    <w:rsid w:val="00ED1A45"/>
    <w:rsid w:val="00ED20D5"/>
    <w:rsid w:val="00ED24D0"/>
    <w:rsid w:val="00ED28D4"/>
    <w:rsid w:val="00ED2BCC"/>
    <w:rsid w:val="00ED2C87"/>
    <w:rsid w:val="00ED34F2"/>
    <w:rsid w:val="00ED39C8"/>
    <w:rsid w:val="00ED3B79"/>
    <w:rsid w:val="00ED3C77"/>
    <w:rsid w:val="00ED3DF4"/>
    <w:rsid w:val="00ED4295"/>
    <w:rsid w:val="00ED42B4"/>
    <w:rsid w:val="00ED464D"/>
    <w:rsid w:val="00ED5695"/>
    <w:rsid w:val="00ED5ECC"/>
    <w:rsid w:val="00ED5FB0"/>
    <w:rsid w:val="00ED6834"/>
    <w:rsid w:val="00ED687A"/>
    <w:rsid w:val="00ED691A"/>
    <w:rsid w:val="00ED6C58"/>
    <w:rsid w:val="00ED6EB2"/>
    <w:rsid w:val="00ED6ED0"/>
    <w:rsid w:val="00ED6ED6"/>
    <w:rsid w:val="00ED7025"/>
    <w:rsid w:val="00ED705F"/>
    <w:rsid w:val="00ED7479"/>
    <w:rsid w:val="00ED7906"/>
    <w:rsid w:val="00ED797A"/>
    <w:rsid w:val="00EE1135"/>
    <w:rsid w:val="00EE11DB"/>
    <w:rsid w:val="00EE1846"/>
    <w:rsid w:val="00EE1A1C"/>
    <w:rsid w:val="00EE23BB"/>
    <w:rsid w:val="00EE258A"/>
    <w:rsid w:val="00EE2737"/>
    <w:rsid w:val="00EE2A25"/>
    <w:rsid w:val="00EE2E5E"/>
    <w:rsid w:val="00EE2FDE"/>
    <w:rsid w:val="00EE31BA"/>
    <w:rsid w:val="00EE3203"/>
    <w:rsid w:val="00EE3A6B"/>
    <w:rsid w:val="00EE3C43"/>
    <w:rsid w:val="00EE3D39"/>
    <w:rsid w:val="00EE3F21"/>
    <w:rsid w:val="00EE3FF1"/>
    <w:rsid w:val="00EE47CE"/>
    <w:rsid w:val="00EE4BF4"/>
    <w:rsid w:val="00EE4C20"/>
    <w:rsid w:val="00EE50CD"/>
    <w:rsid w:val="00EE5F72"/>
    <w:rsid w:val="00EE6162"/>
    <w:rsid w:val="00EE652E"/>
    <w:rsid w:val="00EE66BE"/>
    <w:rsid w:val="00EE6C94"/>
    <w:rsid w:val="00EE6F3F"/>
    <w:rsid w:val="00EE72EB"/>
    <w:rsid w:val="00EE742B"/>
    <w:rsid w:val="00EE7510"/>
    <w:rsid w:val="00EE7A2A"/>
    <w:rsid w:val="00EE7E4F"/>
    <w:rsid w:val="00EF01A2"/>
    <w:rsid w:val="00EF06D8"/>
    <w:rsid w:val="00EF0811"/>
    <w:rsid w:val="00EF0D65"/>
    <w:rsid w:val="00EF1171"/>
    <w:rsid w:val="00EF11B0"/>
    <w:rsid w:val="00EF19CF"/>
    <w:rsid w:val="00EF21D2"/>
    <w:rsid w:val="00EF3109"/>
    <w:rsid w:val="00EF31F7"/>
    <w:rsid w:val="00EF322D"/>
    <w:rsid w:val="00EF3BE5"/>
    <w:rsid w:val="00EF3C37"/>
    <w:rsid w:val="00EF3F22"/>
    <w:rsid w:val="00EF40B1"/>
    <w:rsid w:val="00EF416F"/>
    <w:rsid w:val="00EF4772"/>
    <w:rsid w:val="00EF4E88"/>
    <w:rsid w:val="00EF50A3"/>
    <w:rsid w:val="00EF525D"/>
    <w:rsid w:val="00EF53F2"/>
    <w:rsid w:val="00EF58AA"/>
    <w:rsid w:val="00EF5BAD"/>
    <w:rsid w:val="00EF69B5"/>
    <w:rsid w:val="00EF69D4"/>
    <w:rsid w:val="00EF70E2"/>
    <w:rsid w:val="00EF735C"/>
    <w:rsid w:val="00EF741B"/>
    <w:rsid w:val="00EF7504"/>
    <w:rsid w:val="00EF7881"/>
    <w:rsid w:val="00EF7E34"/>
    <w:rsid w:val="00F005ED"/>
    <w:rsid w:val="00F0073C"/>
    <w:rsid w:val="00F00BC0"/>
    <w:rsid w:val="00F00DB6"/>
    <w:rsid w:val="00F01188"/>
    <w:rsid w:val="00F012D1"/>
    <w:rsid w:val="00F01347"/>
    <w:rsid w:val="00F01C7E"/>
    <w:rsid w:val="00F02117"/>
    <w:rsid w:val="00F0233B"/>
    <w:rsid w:val="00F023B0"/>
    <w:rsid w:val="00F0245D"/>
    <w:rsid w:val="00F02630"/>
    <w:rsid w:val="00F02B07"/>
    <w:rsid w:val="00F02BC2"/>
    <w:rsid w:val="00F02F3A"/>
    <w:rsid w:val="00F03162"/>
    <w:rsid w:val="00F03512"/>
    <w:rsid w:val="00F03904"/>
    <w:rsid w:val="00F03C86"/>
    <w:rsid w:val="00F0422E"/>
    <w:rsid w:val="00F042A9"/>
    <w:rsid w:val="00F047A4"/>
    <w:rsid w:val="00F04DE7"/>
    <w:rsid w:val="00F04FC6"/>
    <w:rsid w:val="00F050BC"/>
    <w:rsid w:val="00F0526C"/>
    <w:rsid w:val="00F059C8"/>
    <w:rsid w:val="00F05A35"/>
    <w:rsid w:val="00F05A58"/>
    <w:rsid w:val="00F05EDA"/>
    <w:rsid w:val="00F067C7"/>
    <w:rsid w:val="00F0760E"/>
    <w:rsid w:val="00F07C4B"/>
    <w:rsid w:val="00F07D66"/>
    <w:rsid w:val="00F10774"/>
    <w:rsid w:val="00F10E89"/>
    <w:rsid w:val="00F117DF"/>
    <w:rsid w:val="00F11FBF"/>
    <w:rsid w:val="00F1201E"/>
    <w:rsid w:val="00F12118"/>
    <w:rsid w:val="00F12C6E"/>
    <w:rsid w:val="00F12E4E"/>
    <w:rsid w:val="00F12E94"/>
    <w:rsid w:val="00F13A63"/>
    <w:rsid w:val="00F13E03"/>
    <w:rsid w:val="00F13E85"/>
    <w:rsid w:val="00F15451"/>
    <w:rsid w:val="00F157B2"/>
    <w:rsid w:val="00F15D49"/>
    <w:rsid w:val="00F16969"/>
    <w:rsid w:val="00F16BF5"/>
    <w:rsid w:val="00F1741F"/>
    <w:rsid w:val="00F174F9"/>
    <w:rsid w:val="00F175A2"/>
    <w:rsid w:val="00F17873"/>
    <w:rsid w:val="00F2000C"/>
    <w:rsid w:val="00F20048"/>
    <w:rsid w:val="00F205CA"/>
    <w:rsid w:val="00F20B0B"/>
    <w:rsid w:val="00F21054"/>
    <w:rsid w:val="00F21798"/>
    <w:rsid w:val="00F2179A"/>
    <w:rsid w:val="00F21CF6"/>
    <w:rsid w:val="00F21E89"/>
    <w:rsid w:val="00F21F95"/>
    <w:rsid w:val="00F23155"/>
    <w:rsid w:val="00F2327A"/>
    <w:rsid w:val="00F2380E"/>
    <w:rsid w:val="00F239CD"/>
    <w:rsid w:val="00F24239"/>
    <w:rsid w:val="00F24D3E"/>
    <w:rsid w:val="00F24EAF"/>
    <w:rsid w:val="00F25085"/>
    <w:rsid w:val="00F255E3"/>
    <w:rsid w:val="00F25C86"/>
    <w:rsid w:val="00F25DC0"/>
    <w:rsid w:val="00F261C0"/>
    <w:rsid w:val="00F2662B"/>
    <w:rsid w:val="00F26ACD"/>
    <w:rsid w:val="00F278DF"/>
    <w:rsid w:val="00F2798C"/>
    <w:rsid w:val="00F302BB"/>
    <w:rsid w:val="00F3088E"/>
    <w:rsid w:val="00F30A28"/>
    <w:rsid w:val="00F310B4"/>
    <w:rsid w:val="00F3139B"/>
    <w:rsid w:val="00F313A1"/>
    <w:rsid w:val="00F316E8"/>
    <w:rsid w:val="00F31765"/>
    <w:rsid w:val="00F31EAC"/>
    <w:rsid w:val="00F32038"/>
    <w:rsid w:val="00F32186"/>
    <w:rsid w:val="00F324A5"/>
    <w:rsid w:val="00F32632"/>
    <w:rsid w:val="00F3274E"/>
    <w:rsid w:val="00F32A8F"/>
    <w:rsid w:val="00F3315D"/>
    <w:rsid w:val="00F339A0"/>
    <w:rsid w:val="00F3458E"/>
    <w:rsid w:val="00F34728"/>
    <w:rsid w:val="00F3510B"/>
    <w:rsid w:val="00F35114"/>
    <w:rsid w:val="00F3577D"/>
    <w:rsid w:val="00F3628C"/>
    <w:rsid w:val="00F36591"/>
    <w:rsid w:val="00F36926"/>
    <w:rsid w:val="00F36D5E"/>
    <w:rsid w:val="00F370DE"/>
    <w:rsid w:val="00F37BA8"/>
    <w:rsid w:val="00F37D61"/>
    <w:rsid w:val="00F37E36"/>
    <w:rsid w:val="00F402C3"/>
    <w:rsid w:val="00F404A1"/>
    <w:rsid w:val="00F40E2D"/>
    <w:rsid w:val="00F40F87"/>
    <w:rsid w:val="00F425FA"/>
    <w:rsid w:val="00F42DAA"/>
    <w:rsid w:val="00F42F42"/>
    <w:rsid w:val="00F430EB"/>
    <w:rsid w:val="00F43199"/>
    <w:rsid w:val="00F4323B"/>
    <w:rsid w:val="00F432AE"/>
    <w:rsid w:val="00F43669"/>
    <w:rsid w:val="00F43EB3"/>
    <w:rsid w:val="00F44E4A"/>
    <w:rsid w:val="00F456DC"/>
    <w:rsid w:val="00F45A38"/>
    <w:rsid w:val="00F45B53"/>
    <w:rsid w:val="00F45E3D"/>
    <w:rsid w:val="00F46853"/>
    <w:rsid w:val="00F46896"/>
    <w:rsid w:val="00F46A67"/>
    <w:rsid w:val="00F46E59"/>
    <w:rsid w:val="00F4702F"/>
    <w:rsid w:val="00F47971"/>
    <w:rsid w:val="00F50ADD"/>
    <w:rsid w:val="00F512FD"/>
    <w:rsid w:val="00F5178C"/>
    <w:rsid w:val="00F51AD7"/>
    <w:rsid w:val="00F52475"/>
    <w:rsid w:val="00F527C9"/>
    <w:rsid w:val="00F52DA8"/>
    <w:rsid w:val="00F52E1F"/>
    <w:rsid w:val="00F5316C"/>
    <w:rsid w:val="00F5376B"/>
    <w:rsid w:val="00F54B85"/>
    <w:rsid w:val="00F54D49"/>
    <w:rsid w:val="00F55AD0"/>
    <w:rsid w:val="00F56009"/>
    <w:rsid w:val="00F567F8"/>
    <w:rsid w:val="00F56A0A"/>
    <w:rsid w:val="00F5720E"/>
    <w:rsid w:val="00F5798C"/>
    <w:rsid w:val="00F60634"/>
    <w:rsid w:val="00F609DA"/>
    <w:rsid w:val="00F60E2C"/>
    <w:rsid w:val="00F610F0"/>
    <w:rsid w:val="00F61668"/>
    <w:rsid w:val="00F6225E"/>
    <w:rsid w:val="00F623BE"/>
    <w:rsid w:val="00F6242C"/>
    <w:rsid w:val="00F62556"/>
    <w:rsid w:val="00F625FD"/>
    <w:rsid w:val="00F63389"/>
    <w:rsid w:val="00F633E1"/>
    <w:rsid w:val="00F63496"/>
    <w:rsid w:val="00F63946"/>
    <w:rsid w:val="00F63E2A"/>
    <w:rsid w:val="00F64709"/>
    <w:rsid w:val="00F6475A"/>
    <w:rsid w:val="00F64B78"/>
    <w:rsid w:val="00F64BD2"/>
    <w:rsid w:val="00F64F82"/>
    <w:rsid w:val="00F65159"/>
    <w:rsid w:val="00F652FE"/>
    <w:rsid w:val="00F6530D"/>
    <w:rsid w:val="00F65A7C"/>
    <w:rsid w:val="00F65F91"/>
    <w:rsid w:val="00F6606A"/>
    <w:rsid w:val="00F6645D"/>
    <w:rsid w:val="00F667F0"/>
    <w:rsid w:val="00F6707D"/>
    <w:rsid w:val="00F6709B"/>
    <w:rsid w:val="00F67133"/>
    <w:rsid w:val="00F67259"/>
    <w:rsid w:val="00F702DB"/>
    <w:rsid w:val="00F70C26"/>
    <w:rsid w:val="00F713A1"/>
    <w:rsid w:val="00F71596"/>
    <w:rsid w:val="00F718A2"/>
    <w:rsid w:val="00F71FF2"/>
    <w:rsid w:val="00F7258B"/>
    <w:rsid w:val="00F72C96"/>
    <w:rsid w:val="00F72DC4"/>
    <w:rsid w:val="00F72F7B"/>
    <w:rsid w:val="00F73509"/>
    <w:rsid w:val="00F73B99"/>
    <w:rsid w:val="00F74109"/>
    <w:rsid w:val="00F742EF"/>
    <w:rsid w:val="00F74BAE"/>
    <w:rsid w:val="00F74C61"/>
    <w:rsid w:val="00F74DB0"/>
    <w:rsid w:val="00F75227"/>
    <w:rsid w:val="00F753DC"/>
    <w:rsid w:val="00F755BC"/>
    <w:rsid w:val="00F755FD"/>
    <w:rsid w:val="00F756C1"/>
    <w:rsid w:val="00F75CCF"/>
    <w:rsid w:val="00F75CD1"/>
    <w:rsid w:val="00F76159"/>
    <w:rsid w:val="00F7631D"/>
    <w:rsid w:val="00F7640B"/>
    <w:rsid w:val="00F76745"/>
    <w:rsid w:val="00F77091"/>
    <w:rsid w:val="00F80162"/>
    <w:rsid w:val="00F80622"/>
    <w:rsid w:val="00F809A0"/>
    <w:rsid w:val="00F80FEC"/>
    <w:rsid w:val="00F81225"/>
    <w:rsid w:val="00F81382"/>
    <w:rsid w:val="00F8145B"/>
    <w:rsid w:val="00F8224D"/>
    <w:rsid w:val="00F824CB"/>
    <w:rsid w:val="00F8282A"/>
    <w:rsid w:val="00F83278"/>
    <w:rsid w:val="00F83309"/>
    <w:rsid w:val="00F83C4D"/>
    <w:rsid w:val="00F83EB4"/>
    <w:rsid w:val="00F849EC"/>
    <w:rsid w:val="00F84A36"/>
    <w:rsid w:val="00F84B26"/>
    <w:rsid w:val="00F84FFC"/>
    <w:rsid w:val="00F853AE"/>
    <w:rsid w:val="00F85A22"/>
    <w:rsid w:val="00F85AA2"/>
    <w:rsid w:val="00F85E16"/>
    <w:rsid w:val="00F866DB"/>
    <w:rsid w:val="00F8721B"/>
    <w:rsid w:val="00F872C2"/>
    <w:rsid w:val="00F873B6"/>
    <w:rsid w:val="00F874A8"/>
    <w:rsid w:val="00F875BC"/>
    <w:rsid w:val="00F87605"/>
    <w:rsid w:val="00F876C2"/>
    <w:rsid w:val="00F8792E"/>
    <w:rsid w:val="00F87AAC"/>
    <w:rsid w:val="00F87D79"/>
    <w:rsid w:val="00F90520"/>
    <w:rsid w:val="00F90AB7"/>
    <w:rsid w:val="00F90C45"/>
    <w:rsid w:val="00F90D76"/>
    <w:rsid w:val="00F91527"/>
    <w:rsid w:val="00F9187C"/>
    <w:rsid w:val="00F919D1"/>
    <w:rsid w:val="00F91C27"/>
    <w:rsid w:val="00F92003"/>
    <w:rsid w:val="00F92092"/>
    <w:rsid w:val="00F92102"/>
    <w:rsid w:val="00F9254C"/>
    <w:rsid w:val="00F9272A"/>
    <w:rsid w:val="00F928CC"/>
    <w:rsid w:val="00F92A72"/>
    <w:rsid w:val="00F92BE7"/>
    <w:rsid w:val="00F9352A"/>
    <w:rsid w:val="00F93624"/>
    <w:rsid w:val="00F936B0"/>
    <w:rsid w:val="00F93BF8"/>
    <w:rsid w:val="00F93EA0"/>
    <w:rsid w:val="00F9527C"/>
    <w:rsid w:val="00F95294"/>
    <w:rsid w:val="00F9546A"/>
    <w:rsid w:val="00F95CB3"/>
    <w:rsid w:val="00F96580"/>
    <w:rsid w:val="00F96BC0"/>
    <w:rsid w:val="00F96E32"/>
    <w:rsid w:val="00F9730C"/>
    <w:rsid w:val="00F97462"/>
    <w:rsid w:val="00F97625"/>
    <w:rsid w:val="00F97678"/>
    <w:rsid w:val="00F9773A"/>
    <w:rsid w:val="00F97DD8"/>
    <w:rsid w:val="00FA00A0"/>
    <w:rsid w:val="00FA02BE"/>
    <w:rsid w:val="00FA054A"/>
    <w:rsid w:val="00FA06F8"/>
    <w:rsid w:val="00FA1188"/>
    <w:rsid w:val="00FA1E09"/>
    <w:rsid w:val="00FA2377"/>
    <w:rsid w:val="00FA24D0"/>
    <w:rsid w:val="00FA296E"/>
    <w:rsid w:val="00FA35C3"/>
    <w:rsid w:val="00FA371C"/>
    <w:rsid w:val="00FA3FD1"/>
    <w:rsid w:val="00FA416A"/>
    <w:rsid w:val="00FA4439"/>
    <w:rsid w:val="00FA47D8"/>
    <w:rsid w:val="00FA4A00"/>
    <w:rsid w:val="00FA53A5"/>
    <w:rsid w:val="00FA5D75"/>
    <w:rsid w:val="00FA64AC"/>
    <w:rsid w:val="00FA690B"/>
    <w:rsid w:val="00FA699B"/>
    <w:rsid w:val="00FA6D08"/>
    <w:rsid w:val="00FA6EF0"/>
    <w:rsid w:val="00FA7747"/>
    <w:rsid w:val="00FB029E"/>
    <w:rsid w:val="00FB0322"/>
    <w:rsid w:val="00FB0FDA"/>
    <w:rsid w:val="00FB1AFC"/>
    <w:rsid w:val="00FB1FC8"/>
    <w:rsid w:val="00FB21C8"/>
    <w:rsid w:val="00FB2313"/>
    <w:rsid w:val="00FB26DC"/>
    <w:rsid w:val="00FB27A0"/>
    <w:rsid w:val="00FB2D96"/>
    <w:rsid w:val="00FB2E1F"/>
    <w:rsid w:val="00FB2EC1"/>
    <w:rsid w:val="00FB2F2C"/>
    <w:rsid w:val="00FB3B03"/>
    <w:rsid w:val="00FB3EF3"/>
    <w:rsid w:val="00FB40F8"/>
    <w:rsid w:val="00FB416A"/>
    <w:rsid w:val="00FB4177"/>
    <w:rsid w:val="00FB4270"/>
    <w:rsid w:val="00FB453F"/>
    <w:rsid w:val="00FB4819"/>
    <w:rsid w:val="00FB49C5"/>
    <w:rsid w:val="00FB556E"/>
    <w:rsid w:val="00FB565C"/>
    <w:rsid w:val="00FB5891"/>
    <w:rsid w:val="00FB59A8"/>
    <w:rsid w:val="00FB5A28"/>
    <w:rsid w:val="00FB5D89"/>
    <w:rsid w:val="00FB5F83"/>
    <w:rsid w:val="00FB68F3"/>
    <w:rsid w:val="00FB6AB8"/>
    <w:rsid w:val="00FB6F33"/>
    <w:rsid w:val="00FB6F84"/>
    <w:rsid w:val="00FB762E"/>
    <w:rsid w:val="00FB76BF"/>
    <w:rsid w:val="00FB7943"/>
    <w:rsid w:val="00FB7BBF"/>
    <w:rsid w:val="00FB7C75"/>
    <w:rsid w:val="00FB7F46"/>
    <w:rsid w:val="00FB7FF4"/>
    <w:rsid w:val="00FC0078"/>
    <w:rsid w:val="00FC08AA"/>
    <w:rsid w:val="00FC169D"/>
    <w:rsid w:val="00FC1C44"/>
    <w:rsid w:val="00FC1D9E"/>
    <w:rsid w:val="00FC2487"/>
    <w:rsid w:val="00FC2559"/>
    <w:rsid w:val="00FC268B"/>
    <w:rsid w:val="00FC2780"/>
    <w:rsid w:val="00FC2795"/>
    <w:rsid w:val="00FC2B6B"/>
    <w:rsid w:val="00FC314A"/>
    <w:rsid w:val="00FC3411"/>
    <w:rsid w:val="00FC34BD"/>
    <w:rsid w:val="00FC3820"/>
    <w:rsid w:val="00FC3CA0"/>
    <w:rsid w:val="00FC4BD0"/>
    <w:rsid w:val="00FC5182"/>
    <w:rsid w:val="00FC5709"/>
    <w:rsid w:val="00FC573E"/>
    <w:rsid w:val="00FC5976"/>
    <w:rsid w:val="00FC598E"/>
    <w:rsid w:val="00FC5DC1"/>
    <w:rsid w:val="00FC6132"/>
    <w:rsid w:val="00FC626E"/>
    <w:rsid w:val="00FC6490"/>
    <w:rsid w:val="00FC6661"/>
    <w:rsid w:val="00FC74E0"/>
    <w:rsid w:val="00FC771A"/>
    <w:rsid w:val="00FC7A9E"/>
    <w:rsid w:val="00FC7BE4"/>
    <w:rsid w:val="00FC7BEC"/>
    <w:rsid w:val="00FD0300"/>
    <w:rsid w:val="00FD086A"/>
    <w:rsid w:val="00FD128F"/>
    <w:rsid w:val="00FD1697"/>
    <w:rsid w:val="00FD2344"/>
    <w:rsid w:val="00FD2D1F"/>
    <w:rsid w:val="00FD2EF1"/>
    <w:rsid w:val="00FD318A"/>
    <w:rsid w:val="00FD3688"/>
    <w:rsid w:val="00FD382E"/>
    <w:rsid w:val="00FD3AAE"/>
    <w:rsid w:val="00FD3F2D"/>
    <w:rsid w:val="00FD4660"/>
    <w:rsid w:val="00FD4A56"/>
    <w:rsid w:val="00FD4AF4"/>
    <w:rsid w:val="00FD4C79"/>
    <w:rsid w:val="00FD4F31"/>
    <w:rsid w:val="00FD52F9"/>
    <w:rsid w:val="00FD5494"/>
    <w:rsid w:val="00FD5A0B"/>
    <w:rsid w:val="00FD5DD2"/>
    <w:rsid w:val="00FD6102"/>
    <w:rsid w:val="00FD62F3"/>
    <w:rsid w:val="00FD67DA"/>
    <w:rsid w:val="00FD6AF1"/>
    <w:rsid w:val="00FD6E14"/>
    <w:rsid w:val="00FD7248"/>
    <w:rsid w:val="00FD7C61"/>
    <w:rsid w:val="00FD7E22"/>
    <w:rsid w:val="00FD7EE3"/>
    <w:rsid w:val="00FE031E"/>
    <w:rsid w:val="00FE0E22"/>
    <w:rsid w:val="00FE10DB"/>
    <w:rsid w:val="00FE1240"/>
    <w:rsid w:val="00FE18E1"/>
    <w:rsid w:val="00FE1949"/>
    <w:rsid w:val="00FE19FF"/>
    <w:rsid w:val="00FE330A"/>
    <w:rsid w:val="00FE3512"/>
    <w:rsid w:val="00FE38E9"/>
    <w:rsid w:val="00FE3958"/>
    <w:rsid w:val="00FE3AAC"/>
    <w:rsid w:val="00FE3DE1"/>
    <w:rsid w:val="00FE3FB4"/>
    <w:rsid w:val="00FE40EF"/>
    <w:rsid w:val="00FE442E"/>
    <w:rsid w:val="00FE488B"/>
    <w:rsid w:val="00FE492E"/>
    <w:rsid w:val="00FE4BA3"/>
    <w:rsid w:val="00FE4F74"/>
    <w:rsid w:val="00FE52EA"/>
    <w:rsid w:val="00FE5B88"/>
    <w:rsid w:val="00FE5BAC"/>
    <w:rsid w:val="00FE5DE9"/>
    <w:rsid w:val="00FE61FC"/>
    <w:rsid w:val="00FE64E4"/>
    <w:rsid w:val="00FE68A9"/>
    <w:rsid w:val="00FE6AF3"/>
    <w:rsid w:val="00FE7009"/>
    <w:rsid w:val="00FE77DA"/>
    <w:rsid w:val="00FE7AD8"/>
    <w:rsid w:val="00FE7BA6"/>
    <w:rsid w:val="00FF09E9"/>
    <w:rsid w:val="00FF0EEC"/>
    <w:rsid w:val="00FF1851"/>
    <w:rsid w:val="00FF1A6E"/>
    <w:rsid w:val="00FF1CBF"/>
    <w:rsid w:val="00FF20AD"/>
    <w:rsid w:val="00FF21CB"/>
    <w:rsid w:val="00FF37BB"/>
    <w:rsid w:val="00FF3897"/>
    <w:rsid w:val="00FF3AE1"/>
    <w:rsid w:val="00FF3BCE"/>
    <w:rsid w:val="00FF3F33"/>
    <w:rsid w:val="00FF4A70"/>
    <w:rsid w:val="00FF5E2A"/>
    <w:rsid w:val="00FF6205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48800479-B58E-461C-9717-CBDA0587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t2 Char,body text1 Char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1264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12642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64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45"/>
      <w:jc w:val="thaiDistribute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126420"/>
    <w:rPr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5388"/>
    <w:pPr>
      <w:ind w:right="45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05388"/>
    <w:rPr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8Char1">
    <w:name w:val="Heading 8 Char1"/>
    <w:basedOn w:val="DefaultParagraphFont"/>
    <w:rsid w:val="00A4659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basedOn w:val="DefaultParagraphFont"/>
    <w:rsid w:val="0032273A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42E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42E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FA3F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7439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3203"/>
    <w:rPr>
      <w:color w:val="0000FF" w:themeColor="hyperlink"/>
      <w:u w:val="single"/>
    </w:rPr>
  </w:style>
  <w:style w:type="character" w:customStyle="1" w:styleId="HeaderChar1">
    <w:name w:val="Header Char1"/>
    <w:basedOn w:val="DefaultParagraphFont"/>
    <w:rsid w:val="004E02A4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AB2D3E"/>
    <w:rPr>
      <w:vertAlign w:val="superscript"/>
    </w:rPr>
  </w:style>
  <w:style w:type="table" w:styleId="TableGridLight">
    <w:name w:val="Grid Table Light"/>
    <w:basedOn w:val="TableNormal"/>
    <w:uiPriority w:val="40"/>
    <w:rsid w:val="00704F5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704F5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40476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5948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4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41444-D046-4A3A-BCAD-601E4E36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85</Pages>
  <Words>15668</Words>
  <Characters>89310</Characters>
  <Application>Microsoft Office Word</Application>
  <DocSecurity>0</DocSecurity>
  <Lines>744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Saisamorn, Chimyoo</cp:lastModifiedBy>
  <cp:revision>3</cp:revision>
  <cp:lastPrinted>2019-02-22T06:29:00Z</cp:lastPrinted>
  <dcterms:created xsi:type="dcterms:W3CDTF">2019-02-22T10:45:00Z</dcterms:created>
  <dcterms:modified xsi:type="dcterms:W3CDTF">2019-02-22T10:46:00Z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